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2BE7A270"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E5077A">
        <w:rPr>
          <w:noProof w:val="0"/>
        </w:rPr>
        <w:t>9</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05252F">
        <w:rPr>
          <w:noProof w:val="0"/>
          <w:sz w:val="32"/>
        </w:rPr>
        <w:t>0</w:t>
      </w:r>
      <w:r w:rsidR="00E5077A">
        <w:rPr>
          <w:noProof w:val="0"/>
          <w:sz w:val="32"/>
        </w:rPr>
        <w:t>6</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 xml:space="preserve">3rd Generation Partnership </w:t>
      </w:r>
      <w:proofErr w:type="gramStart"/>
      <w:r w:rsidRPr="004A1425">
        <w:t>Project;</w:t>
      </w:r>
      <w:proofErr w:type="gramEnd"/>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 xml:space="preserve">Radio Access </w:t>
      </w:r>
      <w:proofErr w:type="gramStart"/>
      <w:r w:rsidRPr="004A1425">
        <w:rPr>
          <w:rFonts w:cs="v5.0.0"/>
        </w:rPr>
        <w:t>Network</w:t>
      </w:r>
      <w:r w:rsidRPr="004A1425">
        <w:t>;</w:t>
      </w:r>
      <w:proofErr w:type="gramEnd"/>
    </w:p>
    <w:p w14:paraId="34949024" w14:textId="77777777" w:rsidR="007E04CD" w:rsidRPr="004A1425" w:rsidRDefault="007E04CD" w:rsidP="003F60B8">
      <w:pPr>
        <w:pStyle w:val="ZT"/>
        <w:framePr w:wrap="notBeside"/>
      </w:pPr>
      <w:proofErr w:type="gramStart"/>
      <w:r w:rsidRPr="004A1425">
        <w:t>NR;</w:t>
      </w:r>
      <w:proofErr w:type="gramEnd"/>
    </w:p>
    <w:p w14:paraId="426A8C12" w14:textId="77777777" w:rsidR="007E04CD" w:rsidRPr="004A1425" w:rsidRDefault="007E04CD" w:rsidP="003F60B8">
      <w:pPr>
        <w:pStyle w:val="ZT"/>
        <w:framePr w:wrap="notBeside"/>
        <w:rPr>
          <w:lang w:eastAsia="zh-CN"/>
        </w:rPr>
      </w:pPr>
      <w:r w:rsidRPr="004A1425">
        <w:rPr>
          <w:rFonts w:cs="v4.2.0"/>
        </w:rPr>
        <w:t xml:space="preserve">User Equipment (UE) conformance </w:t>
      </w:r>
      <w:proofErr w:type="gramStart"/>
      <w:r w:rsidRPr="004A1425">
        <w:rPr>
          <w:rFonts w:cs="v4.2.0"/>
        </w:rPr>
        <w:t>specification</w:t>
      </w:r>
      <w:r w:rsidRPr="004A1425">
        <w:rPr>
          <w:lang w:eastAsia="zh-CN"/>
        </w:rPr>
        <w:t>;</w:t>
      </w:r>
      <w:proofErr w:type="gramEnd"/>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49577174"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pt;height:75pt" o:ole="">
            <v:imagedata r:id="rId11" o:title=""/>
          </v:shape>
          <o:OLEObject Type="Embed" ProgID="Word.Document.12" ShapeID="_x0000_i1026" DrawAspect="Content" ObjectID="_1749577175"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w:t>
      </w:r>
      <w:proofErr w:type="gramStart"/>
      <w:r w:rsidRPr="004A1425">
        <w:rPr>
          <w:sz w:val="16"/>
        </w:rPr>
        <w:t>GPP..</w:t>
      </w:r>
      <w:proofErr w:type="gramEnd"/>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 xml:space="preserve">650 Route des </w:t>
      </w:r>
      <w:proofErr w:type="spellStart"/>
      <w:r w:rsidRPr="004A1425">
        <w:rPr>
          <w:rFonts w:ascii="Arial" w:hAnsi="Arial"/>
          <w:sz w:val="18"/>
        </w:rPr>
        <w:t>Lucioles</w:t>
      </w:r>
      <w:proofErr w:type="spellEnd"/>
      <w:r w:rsidRPr="004A1425">
        <w:rPr>
          <w:rFonts w:ascii="Arial" w:hAnsi="Arial"/>
          <w:sz w:val="18"/>
        </w:rPr>
        <w:t xml:space="preserve">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proofErr w:type="spellStart"/>
      <w:r w:rsidRPr="004A1425">
        <w:rPr>
          <w:rFonts w:ascii="Arial" w:hAnsi="Arial"/>
          <w:sz w:val="18"/>
        </w:rPr>
        <w:t>Valbonne</w:t>
      </w:r>
      <w:proofErr w:type="spellEnd"/>
      <w:r w:rsidRPr="004A1425">
        <w:rPr>
          <w:rFonts w:ascii="Arial" w:hAnsi="Arial"/>
          <w:sz w:val="18"/>
        </w:rPr>
        <w:t xml:space="preserv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 xml:space="preserve">UMTS™ is a </w:t>
      </w:r>
      <w:proofErr w:type="gramStart"/>
      <w:r w:rsidRPr="004A1425">
        <w:rPr>
          <w:sz w:val="18"/>
        </w:rPr>
        <w:t>Trade Mark</w:t>
      </w:r>
      <w:proofErr w:type="gramEnd"/>
      <w:r w:rsidRPr="004A1425">
        <w:rPr>
          <w:sz w:val="18"/>
        </w:rPr>
        <w:t xml:space="preserve">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 xml:space="preserve">3GPP™ is a </w:t>
      </w:r>
      <w:proofErr w:type="gramStart"/>
      <w:r w:rsidRPr="004A1425">
        <w:rPr>
          <w:sz w:val="18"/>
        </w:rPr>
        <w:t>Trade Mark</w:t>
      </w:r>
      <w:proofErr w:type="gramEnd"/>
      <w:r w:rsidRPr="004A1425">
        <w:rPr>
          <w:sz w:val="18"/>
        </w:rPr>
        <w:t xml:space="preserve">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3CDAE900" w14:textId="420EE537" w:rsidR="004C6045" w:rsidRDefault="00E43A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4C6045">
        <w:t>1</w:t>
      </w:r>
      <w:r w:rsidR="004C6045">
        <w:rPr>
          <w:rFonts w:asciiTheme="minorHAnsi" w:eastAsiaTheme="minorEastAsia" w:hAnsiTheme="minorHAnsi" w:cstheme="minorBidi"/>
          <w:szCs w:val="22"/>
        </w:rPr>
        <w:tab/>
      </w:r>
      <w:r w:rsidR="004C6045">
        <w:t>Scope</w:t>
      </w:r>
      <w:r w:rsidR="004C6045">
        <w:tab/>
      </w:r>
      <w:r w:rsidR="004C6045">
        <w:fldChar w:fldCharType="begin" w:fldLock="1"/>
      </w:r>
      <w:r w:rsidR="004C6045">
        <w:instrText xml:space="preserve"> PAGEREF _Toc138964318 \h </w:instrText>
      </w:r>
      <w:r w:rsidR="004C6045">
        <w:fldChar w:fldCharType="separate"/>
      </w:r>
      <w:r w:rsidR="004C6045">
        <w:t>5</w:t>
      </w:r>
      <w:r w:rsidR="004C6045">
        <w:fldChar w:fldCharType="end"/>
      </w:r>
    </w:p>
    <w:p w14:paraId="352987FB" w14:textId="7AF35410" w:rsidR="004C6045" w:rsidRDefault="004C604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_Toc138964319 \h </w:instrText>
      </w:r>
      <w:r>
        <w:fldChar w:fldCharType="separate"/>
      </w:r>
      <w:r>
        <w:t>5</w:t>
      </w:r>
      <w:r>
        <w:fldChar w:fldCharType="end"/>
      </w:r>
    </w:p>
    <w:p w14:paraId="15528001" w14:textId="7845BA87" w:rsidR="004C6045" w:rsidRDefault="004C604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_Toc138964320 \h </w:instrText>
      </w:r>
      <w:r>
        <w:fldChar w:fldCharType="separate"/>
      </w:r>
      <w:r>
        <w:t>6</w:t>
      </w:r>
      <w:r>
        <w:fldChar w:fldCharType="end"/>
      </w:r>
    </w:p>
    <w:p w14:paraId="19055559" w14:textId="6D1667BA" w:rsidR="004C6045" w:rsidRDefault="004C604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_Toc138964321 \h </w:instrText>
      </w:r>
      <w:r>
        <w:fldChar w:fldCharType="separate"/>
      </w:r>
      <w:r>
        <w:t>6</w:t>
      </w:r>
      <w:r>
        <w:fldChar w:fldCharType="end"/>
      </w:r>
    </w:p>
    <w:p w14:paraId="7CA7E689" w14:textId="592C62D4" w:rsidR="004C6045" w:rsidRDefault="004C604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_Toc138964322 \h </w:instrText>
      </w:r>
      <w:r>
        <w:fldChar w:fldCharType="separate"/>
      </w:r>
      <w:r>
        <w:t>7</w:t>
      </w:r>
      <w:r>
        <w:fldChar w:fldCharType="end"/>
      </w:r>
    </w:p>
    <w:p w14:paraId="5044003E" w14:textId="000727EE" w:rsidR="004C6045" w:rsidRDefault="004C604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_Toc138964323 \h </w:instrText>
      </w:r>
      <w:r>
        <w:fldChar w:fldCharType="separate"/>
      </w:r>
      <w:r>
        <w:t>7</w:t>
      </w:r>
      <w:r>
        <w:fldChar w:fldCharType="end"/>
      </w:r>
    </w:p>
    <w:p w14:paraId="5BCA28B5" w14:textId="09493DB0" w:rsidR="004C6045" w:rsidRDefault="004C604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_Toc138964324 \h </w:instrText>
      </w:r>
      <w:r>
        <w:fldChar w:fldCharType="separate"/>
      </w:r>
      <w:r>
        <w:t>8</w:t>
      </w:r>
      <w:r>
        <w:fldChar w:fldCharType="end"/>
      </w:r>
    </w:p>
    <w:p w14:paraId="75888DF4" w14:textId="066A95F1" w:rsidR="004C6045" w:rsidRDefault="004C6045">
      <w:pPr>
        <w:pStyle w:val="TOC2"/>
        <w:rPr>
          <w:rFonts w:asciiTheme="minorHAnsi" w:eastAsiaTheme="minorEastAsia" w:hAnsiTheme="minorHAnsi" w:cstheme="minorBidi"/>
          <w:sz w:val="22"/>
          <w:szCs w:val="22"/>
        </w:rPr>
      </w:pPr>
      <w:r>
        <w:rPr>
          <w:lang w:eastAsia="zh-TW"/>
        </w:rP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_Toc138964325 \h </w:instrText>
      </w:r>
      <w:r>
        <w:fldChar w:fldCharType="separate"/>
      </w:r>
      <w:r>
        <w:t>9</w:t>
      </w:r>
      <w:r>
        <w:fldChar w:fldCharType="end"/>
      </w:r>
    </w:p>
    <w:p w14:paraId="12BAC08E" w14:textId="5B47212C" w:rsidR="004C6045" w:rsidRDefault="004C604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_Toc138964326 \h </w:instrText>
      </w:r>
      <w:r>
        <w:fldChar w:fldCharType="separate"/>
      </w:r>
      <w:r>
        <w:t>27</w:t>
      </w:r>
      <w:r>
        <w:fldChar w:fldCharType="end"/>
      </w:r>
    </w:p>
    <w:p w14:paraId="2179C541" w14:textId="21037B91" w:rsidR="004C6045" w:rsidRDefault="004C6045">
      <w:pPr>
        <w:pStyle w:val="TOC3"/>
        <w:rPr>
          <w:rFonts w:asciiTheme="minorHAnsi" w:eastAsiaTheme="minorEastAsia" w:hAnsiTheme="minorHAnsi" w:cstheme="minorBidi"/>
          <w:sz w:val="22"/>
          <w:szCs w:val="22"/>
        </w:rPr>
      </w:pPr>
      <w:r w:rsidRPr="00240C2C">
        <w:rPr>
          <w:rFonts w:eastAsia="Batang"/>
          <w:lang w:eastAsia="ja-JP"/>
        </w:rPr>
        <w:t>4.1.1</w:t>
      </w:r>
      <w:r>
        <w:rPr>
          <w:rFonts w:asciiTheme="minorHAnsi" w:eastAsiaTheme="minorEastAsia" w:hAnsiTheme="minorHAnsi" w:cstheme="minorBidi"/>
          <w:sz w:val="22"/>
          <w:szCs w:val="22"/>
        </w:rPr>
        <w:tab/>
      </w:r>
      <w:r>
        <w:rPr>
          <w:lang w:eastAsia="zh-CN"/>
        </w:rPr>
        <w:t>FR</w:t>
      </w:r>
      <w:r w:rsidRPr="00240C2C">
        <w:rPr>
          <w:rFonts w:eastAsia="Batang"/>
          <w:lang w:eastAsia="ja-JP"/>
        </w:rPr>
        <w:t>1 standalone conformance test cases</w:t>
      </w:r>
      <w:r>
        <w:tab/>
      </w:r>
      <w:r>
        <w:fldChar w:fldCharType="begin" w:fldLock="1"/>
      </w:r>
      <w:r>
        <w:instrText xml:space="preserve"> PAGEREF _Toc138964327 \h </w:instrText>
      </w:r>
      <w:r>
        <w:fldChar w:fldCharType="separate"/>
      </w:r>
      <w:r>
        <w:t>28</w:t>
      </w:r>
      <w:r>
        <w:fldChar w:fldCharType="end"/>
      </w:r>
    </w:p>
    <w:p w14:paraId="579114E5" w14:textId="586A0A8A" w:rsidR="004C6045" w:rsidRDefault="004C6045">
      <w:pPr>
        <w:pStyle w:val="TOC3"/>
        <w:rPr>
          <w:rFonts w:asciiTheme="minorHAnsi" w:eastAsiaTheme="minorEastAsia" w:hAnsiTheme="minorHAnsi" w:cstheme="minorBidi"/>
          <w:sz w:val="22"/>
          <w:szCs w:val="22"/>
        </w:rPr>
      </w:pPr>
      <w:r w:rsidRPr="00240C2C">
        <w:rPr>
          <w:rFonts w:eastAsia="Batang"/>
          <w:lang w:eastAsia="ja-JP"/>
        </w:rPr>
        <w:t>4.1.2</w:t>
      </w:r>
      <w:r>
        <w:rPr>
          <w:rFonts w:asciiTheme="minorHAnsi" w:eastAsiaTheme="minorEastAsia" w:hAnsiTheme="minorHAnsi" w:cstheme="minorBidi"/>
          <w:sz w:val="22"/>
          <w:szCs w:val="22"/>
        </w:rPr>
        <w:tab/>
      </w:r>
      <w:r>
        <w:rPr>
          <w:lang w:eastAsia="zh-CN"/>
        </w:rPr>
        <w:t>FR</w:t>
      </w:r>
      <w:r w:rsidRPr="00240C2C">
        <w:rPr>
          <w:rFonts w:eastAsia="Batang"/>
          <w:lang w:eastAsia="ja-JP"/>
        </w:rPr>
        <w:t>2 standalone conformance test cases</w:t>
      </w:r>
      <w:r>
        <w:tab/>
      </w:r>
      <w:r>
        <w:fldChar w:fldCharType="begin" w:fldLock="1"/>
      </w:r>
      <w:r>
        <w:instrText xml:space="preserve"> PAGEREF _Toc138964328 \h </w:instrText>
      </w:r>
      <w:r>
        <w:fldChar w:fldCharType="separate"/>
      </w:r>
      <w:r>
        <w:t>48</w:t>
      </w:r>
      <w:r>
        <w:fldChar w:fldCharType="end"/>
      </w:r>
    </w:p>
    <w:p w14:paraId="73DB7D90" w14:textId="15EDEC91" w:rsidR="004C6045" w:rsidRDefault="004C6045">
      <w:pPr>
        <w:pStyle w:val="TOC3"/>
        <w:rPr>
          <w:rFonts w:asciiTheme="minorHAnsi" w:eastAsiaTheme="minorEastAsia" w:hAnsiTheme="minorHAnsi" w:cstheme="minorBidi"/>
          <w:sz w:val="22"/>
          <w:szCs w:val="22"/>
        </w:rPr>
      </w:pPr>
      <w:r w:rsidRPr="00240C2C">
        <w:rPr>
          <w:rFonts w:eastAsia="Batang"/>
          <w:lang w:eastAsia="ja-JP"/>
        </w:rPr>
        <w:t>4.1.3</w:t>
      </w:r>
      <w:r>
        <w:rPr>
          <w:rFonts w:asciiTheme="minorHAnsi" w:eastAsiaTheme="minorEastAsia" w:hAnsiTheme="minorHAnsi" w:cstheme="minorBidi"/>
          <w:sz w:val="22"/>
          <w:szCs w:val="22"/>
        </w:rPr>
        <w:tab/>
      </w:r>
      <w:r w:rsidRPr="00240C2C">
        <w:rPr>
          <w:rFonts w:eastAsia="Batang"/>
          <w:lang w:eastAsia="ja-JP"/>
        </w:rPr>
        <w:t xml:space="preserve">NR interworking between NR </w:t>
      </w:r>
      <w:r>
        <w:rPr>
          <w:lang w:eastAsia="zh-CN"/>
        </w:rPr>
        <w:t>FR</w:t>
      </w:r>
      <w:r w:rsidRPr="00240C2C">
        <w:rPr>
          <w:rFonts w:eastAsia="Batang"/>
          <w:lang w:eastAsia="ja-JP"/>
        </w:rPr>
        <w:t xml:space="preserve">1 and NR </w:t>
      </w:r>
      <w:r>
        <w:rPr>
          <w:lang w:eastAsia="zh-CN"/>
        </w:rPr>
        <w:t>FR</w:t>
      </w:r>
      <w:r w:rsidRPr="00240C2C">
        <w:rPr>
          <w:rFonts w:eastAsia="Batang"/>
          <w:lang w:eastAsia="ja-JP"/>
        </w:rPr>
        <w:t>2 and between NR and LTE conformance test cases</w:t>
      </w:r>
      <w:r>
        <w:tab/>
      </w:r>
      <w:r>
        <w:fldChar w:fldCharType="begin" w:fldLock="1"/>
      </w:r>
      <w:r>
        <w:instrText xml:space="preserve"> PAGEREF _Toc138964329 \h </w:instrText>
      </w:r>
      <w:r>
        <w:fldChar w:fldCharType="separate"/>
      </w:r>
      <w:r>
        <w:t>67</w:t>
      </w:r>
      <w:r>
        <w:fldChar w:fldCharType="end"/>
      </w:r>
    </w:p>
    <w:p w14:paraId="466CFE7D" w14:textId="76E0B9D1" w:rsidR="004C6045" w:rsidRDefault="004C6045">
      <w:pPr>
        <w:pStyle w:val="TOC3"/>
        <w:rPr>
          <w:rFonts w:asciiTheme="minorHAnsi" w:eastAsiaTheme="minorEastAsia" w:hAnsiTheme="minorHAnsi" w:cstheme="minorBidi"/>
          <w:sz w:val="22"/>
          <w:szCs w:val="22"/>
        </w:rPr>
      </w:pPr>
      <w:r w:rsidRPr="00240C2C">
        <w:rPr>
          <w:rFonts w:eastAsia="Batang"/>
          <w:lang w:eastAsia="ja-JP"/>
        </w:rPr>
        <w:t>4.1.4</w:t>
      </w:r>
      <w:r>
        <w:rPr>
          <w:rFonts w:asciiTheme="minorHAnsi" w:eastAsiaTheme="minorEastAsia" w:hAnsiTheme="minorHAnsi" w:cstheme="minorBidi"/>
          <w:sz w:val="22"/>
          <w:szCs w:val="22"/>
        </w:rPr>
        <w:tab/>
      </w:r>
      <w:r w:rsidRPr="00240C2C">
        <w:rPr>
          <w:rFonts w:eastAsia="Batang"/>
          <w:lang w:eastAsia="ja-JP"/>
        </w:rPr>
        <w:t>Performance conformance test cases</w:t>
      </w:r>
      <w:r>
        <w:tab/>
      </w:r>
      <w:r>
        <w:fldChar w:fldCharType="begin" w:fldLock="1"/>
      </w:r>
      <w:r>
        <w:instrText xml:space="preserve"> PAGEREF _Toc138964330 \h </w:instrText>
      </w:r>
      <w:r>
        <w:fldChar w:fldCharType="separate"/>
      </w:r>
      <w:r>
        <w:t>102</w:t>
      </w:r>
      <w:r>
        <w:fldChar w:fldCharType="end"/>
      </w:r>
    </w:p>
    <w:p w14:paraId="5E6BE0F1" w14:textId="27DDFC40" w:rsidR="004C6045" w:rsidRDefault="004C604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_Toc138964331 \h </w:instrText>
      </w:r>
      <w:r>
        <w:fldChar w:fldCharType="separate"/>
      </w:r>
      <w:r>
        <w:t>119</w:t>
      </w:r>
      <w:r>
        <w:fldChar w:fldCharType="end"/>
      </w:r>
    </w:p>
    <w:p w14:paraId="6BA16E17" w14:textId="53CEE1DD" w:rsidR="004C6045" w:rsidRDefault="004C6045" w:rsidP="004C6045">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_Toc138964332 \h </w:instrText>
      </w:r>
      <w:r>
        <w:fldChar w:fldCharType="separate"/>
      </w:r>
      <w:r>
        <w:t>185</w:t>
      </w:r>
      <w:r>
        <w:fldChar w:fldCharType="end"/>
      </w:r>
    </w:p>
    <w:p w14:paraId="781BF9DE" w14:textId="2B0961D1"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 xml:space="preserve">presented to TSG for </w:t>
      </w:r>
      <w:proofErr w:type="gramStart"/>
      <w:r w:rsidRPr="004A1425">
        <w:t>information;</w:t>
      </w:r>
      <w:proofErr w:type="gramEnd"/>
    </w:p>
    <w:p w14:paraId="2E5F138A" w14:textId="77777777" w:rsidR="00AB5C87" w:rsidRPr="004A1425" w:rsidRDefault="00AB5C87" w:rsidP="00AB5C87">
      <w:pPr>
        <w:pStyle w:val="B30"/>
      </w:pPr>
      <w:r w:rsidRPr="004A1425">
        <w:t>2</w:t>
      </w:r>
      <w:r w:rsidRPr="004A1425">
        <w:tab/>
        <w:t xml:space="preserve">presented to TSG for </w:t>
      </w:r>
      <w:proofErr w:type="gramStart"/>
      <w:r w:rsidRPr="004A1425">
        <w:t>approval;</w:t>
      </w:r>
      <w:proofErr w:type="gramEnd"/>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proofErr w:type="spellStart"/>
      <w:r w:rsidRPr="004A1425">
        <w:t>y</w:t>
      </w:r>
      <w:proofErr w:type="spellEnd"/>
      <w:r w:rsidRPr="004A1425">
        <w:tab/>
        <w:t xml:space="preserve">the second digit is incremented for all changes of substance, </w:t>
      </w:r>
      <w:proofErr w:type="gramStart"/>
      <w:r w:rsidRPr="004A1425">
        <w:t>i.e.</w:t>
      </w:r>
      <w:proofErr w:type="gramEnd"/>
      <w:r w:rsidRPr="004A1425">
        <w:t xml:space="preserv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w:t>
      </w:r>
      <w:proofErr w:type="gramStart"/>
      <w:r w:rsidRPr="004A1425">
        <w:t>Standalone;</w:t>
      </w:r>
      <w:proofErr w:type="gramEnd"/>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xml:space="preserve">: NR; User Equipment (UE) conformance specification; Radio transmission and reception; Part 2: Range 2 </w:t>
      </w:r>
      <w:proofErr w:type="gramStart"/>
      <w:r w:rsidRPr="004A1425">
        <w:rPr>
          <w:bCs/>
        </w:rPr>
        <w:t>Standalone;</w:t>
      </w:r>
      <w:proofErr w:type="gramEnd"/>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w:t>
      </w:r>
      <w:proofErr w:type="gramStart"/>
      <w:r w:rsidRPr="004A1425">
        <w:t>radios;</w:t>
      </w:r>
      <w:proofErr w:type="gramEnd"/>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 xml:space="preserve">User Equipment conformance specification; Radio transmission and reception; Part 4: </w:t>
      </w:r>
      <w:proofErr w:type="gramStart"/>
      <w:r w:rsidRPr="004A1425">
        <w:rPr>
          <w:snapToGrid w:val="0"/>
        </w:rPr>
        <w:t>Performance;</w:t>
      </w:r>
      <w:proofErr w:type="gramEnd"/>
    </w:p>
    <w:p w14:paraId="550DF134" w14:textId="77777777" w:rsidR="00AB5C87" w:rsidRPr="004A1425" w:rsidRDefault="00AB5C87" w:rsidP="00AB5C87">
      <w:pPr>
        <w:pStyle w:val="B10"/>
        <w:rPr>
          <w:b/>
        </w:rPr>
      </w:pPr>
      <w:r w:rsidRPr="004A1425">
        <w:rPr>
          <w:b/>
        </w:rPr>
        <w:tab/>
        <w:t xml:space="preserve">3GPP TS 38.522: NR; User Equipment (UE) conformance specification; Applicability of RF and RRM test </w:t>
      </w:r>
      <w:proofErr w:type="gramStart"/>
      <w:r w:rsidRPr="004A1425">
        <w:rPr>
          <w:b/>
        </w:rPr>
        <w:t>cases;</w:t>
      </w:r>
      <w:proofErr w:type="gramEnd"/>
    </w:p>
    <w:p w14:paraId="12EB3062" w14:textId="77777777" w:rsidR="00AB5C87" w:rsidRPr="004A1425" w:rsidRDefault="00AB5C87" w:rsidP="00AB5C87">
      <w:pPr>
        <w:pStyle w:val="B10"/>
      </w:pPr>
      <w:r w:rsidRPr="004A1425">
        <w:tab/>
        <w:t xml:space="preserve">3GPP TS 38.533 [5]: NR; User Equipment (UE) conformance specification; Radio resource </w:t>
      </w:r>
      <w:proofErr w:type="gramStart"/>
      <w:r w:rsidRPr="004A1425">
        <w:t>management;</w:t>
      </w:r>
      <w:proofErr w:type="gramEnd"/>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38964318"/>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38964319"/>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4A1425">
        <w:t>e.g.</w:t>
      </w:r>
      <w:proofErr w:type="gramEnd"/>
      <w:r w:rsidRPr="004A1425">
        <w:t xml:space="preserve">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38964320"/>
      <w:r w:rsidRPr="004A1425">
        <w:lastRenderedPageBreak/>
        <w:t>3</w:t>
      </w:r>
      <w:r w:rsidRPr="004A1425">
        <w:tab/>
        <w:t>Definitions</w:t>
      </w:r>
      <w:r w:rsidR="00813CD9" w:rsidRPr="004A1425">
        <w:t xml:space="preserve">, </w:t>
      </w:r>
      <w:proofErr w:type="gramStart"/>
      <w:r w:rsidRPr="004A1425">
        <w:t>symbols</w:t>
      </w:r>
      <w:proofErr w:type="gramEnd"/>
      <w:r w:rsidRPr="004A1425">
        <w:t xml:space="preserve">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38964321"/>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proofErr w:type="spellStart"/>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462153D8" w14:textId="77777777" w:rsidR="00AB5C87" w:rsidRPr="004A1425" w:rsidRDefault="00AB5C87" w:rsidP="00AB5C87">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w:t>
      </w:r>
      <w:proofErr w:type="gramStart"/>
      <w:r w:rsidRPr="004A1425">
        <w:t>all of</w:t>
      </w:r>
      <w:proofErr w:type="gramEnd"/>
      <w:r w:rsidRPr="004A1425">
        <w:t xml:space="preserve">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5CD05F63" w14:textId="77777777" w:rsidR="000049A5" w:rsidRPr="004A1425" w:rsidRDefault="000049A5" w:rsidP="000049A5">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38964322"/>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38964323"/>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proofErr w:type="spellStart"/>
      <w:r w:rsidRPr="004A1425">
        <w:t>PCell</w:t>
      </w:r>
      <w:proofErr w:type="spellEnd"/>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 xml:space="preserve">Physical </w:t>
      </w:r>
      <w:proofErr w:type="gramStart"/>
      <w:r w:rsidRPr="004A1425">
        <w:t>Random Access</w:t>
      </w:r>
      <w:proofErr w:type="gramEnd"/>
      <w:r w:rsidRPr="004A1425">
        <w:t xml:space="preserve"> Channel</w:t>
      </w:r>
    </w:p>
    <w:p w14:paraId="1ACC05F5" w14:textId="77777777" w:rsidR="00FA2104" w:rsidRPr="004A1425" w:rsidRDefault="00FA2104" w:rsidP="00FA2104">
      <w:pPr>
        <w:pStyle w:val="EW"/>
      </w:pPr>
      <w:proofErr w:type="spellStart"/>
      <w:r w:rsidRPr="004A1425">
        <w:t>PSCell</w:t>
      </w:r>
      <w:proofErr w:type="spellEnd"/>
      <w:r w:rsidRPr="004A1425">
        <w:tab/>
        <w:t>Primary SCG Cell</w:t>
      </w:r>
    </w:p>
    <w:p w14:paraId="200D57A8" w14:textId="77777777" w:rsidR="00FA2104" w:rsidRPr="004A1425" w:rsidRDefault="00FA2104" w:rsidP="00FA2104">
      <w:pPr>
        <w:pStyle w:val="EW"/>
      </w:pPr>
      <w:r w:rsidRPr="004A1425">
        <w:lastRenderedPageBreak/>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proofErr w:type="spellStart"/>
      <w:r w:rsidRPr="004A1425">
        <w:t>SCell</w:t>
      </w:r>
      <w:proofErr w:type="spellEnd"/>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r>
      <w:proofErr w:type="spellStart"/>
      <w:r w:rsidRPr="004A1425">
        <w:t>Sidelink</w:t>
      </w:r>
      <w:proofErr w:type="spellEnd"/>
    </w:p>
    <w:p w14:paraId="20DFCA5F" w14:textId="77777777" w:rsidR="00FA2104" w:rsidRPr="004A1425" w:rsidRDefault="00FA2104" w:rsidP="00FA2104">
      <w:pPr>
        <w:pStyle w:val="EW"/>
      </w:pPr>
      <w:r w:rsidRPr="004A1425">
        <w:t>SL-MIMO</w:t>
      </w:r>
      <w:r w:rsidRPr="004A1425">
        <w:tab/>
      </w:r>
      <w:proofErr w:type="spellStart"/>
      <w:r w:rsidRPr="004A1425">
        <w:t>Sidelink</w:t>
      </w:r>
      <w:proofErr w:type="spellEnd"/>
      <w:r w:rsidRPr="004A1425">
        <w:t>-Multiple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proofErr w:type="spellStart"/>
      <w:r w:rsidRPr="004A1425">
        <w:rPr>
          <w:lang w:eastAsia="zh-CN"/>
        </w:rPr>
        <w:t>TxD</w:t>
      </w:r>
      <w:proofErr w:type="spellEnd"/>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38964324"/>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7777777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17E9B57C" w14:textId="77777777" w:rsidR="0000679A" w:rsidRPr="000F6278" w:rsidRDefault="0000679A" w:rsidP="0000679A">
      <w:r w:rsidRPr="000F6278">
        <w:t xml:space="preserve">The applicability of every test is formally expressed </w:t>
      </w:r>
      <w:proofErr w:type="gramStart"/>
      <w:r w:rsidRPr="000F6278">
        <w:t>by the use of</w:t>
      </w:r>
      <w:proofErr w:type="gramEnd"/>
      <w:r w:rsidRPr="000F6278">
        <w:t xml:space="preserve">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 xml:space="preserve">Additional information related to the Test Case (TC), </w:t>
      </w:r>
      <w:proofErr w:type="gramStart"/>
      <w:r w:rsidRPr="000F6278">
        <w:t>e.g.</w:t>
      </w:r>
      <w:proofErr w:type="gramEnd"/>
      <w:r w:rsidRPr="000F6278">
        <w:t xml:space="preserve"> affecting its dynamic behaviour or its execution may be provided as well</w:t>
      </w:r>
      <w:r w:rsidRPr="000F6278">
        <w:rPr>
          <w:lang w:eastAsia="zh-CN"/>
        </w:rPr>
        <w:t>.</w:t>
      </w:r>
    </w:p>
    <w:p w14:paraId="1261AF6D" w14:textId="77777777" w:rsidR="0000679A" w:rsidRPr="000F6278" w:rsidRDefault="0000679A" w:rsidP="0000679A">
      <w:r w:rsidRPr="000F6278">
        <w:t xml:space="preserve">The columns in tables 4.1.1-1 / 4.1.2-1 / 4.1.3-1 / 4.1.4-1 / </w:t>
      </w:r>
      <w:r w:rsidRPr="000F6278">
        <w:rPr>
          <w:lang w:eastAsia="zh-CN"/>
        </w:rPr>
        <w:t>4.2-1 / 4.2-2 / 4.2-3 / 4.2-4</w:t>
      </w:r>
      <w:r w:rsidRPr="000F6278">
        <w:t xml:space="preserve"> have the following meaning:</w:t>
      </w:r>
    </w:p>
    <w:p w14:paraId="489396FA" w14:textId="77777777" w:rsidR="0000679A" w:rsidRPr="000F6278" w:rsidRDefault="0000679A" w:rsidP="0000679A">
      <w:pPr>
        <w:pStyle w:val="H6"/>
      </w:pPr>
      <w:r w:rsidRPr="000F6278">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lastRenderedPageBreak/>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F641EF5" w14:textId="77777777" w:rsidR="0000679A" w:rsidRPr="000F6278" w:rsidRDefault="0000679A" w:rsidP="0000679A">
      <w:pPr>
        <w:pStyle w:val="Heading2"/>
        <w:rPr>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20936806"/>
      <w:bookmarkStart w:id="84" w:name="_Toc138964325"/>
      <w:r w:rsidRPr="000F6278">
        <w:rPr>
          <w:lang w:eastAsia="zh-TW"/>
        </w:rPr>
        <w:t>4.0</w:t>
      </w:r>
      <w:r w:rsidRPr="000F6278">
        <w:rPr>
          <w:lang w:eastAsia="zh-TW"/>
        </w:rPr>
        <w:tab/>
        <w:t>Test case conditions and selection criteria</w:t>
      </w:r>
      <w:bookmarkEnd w:id="75"/>
      <w:bookmarkEnd w:id="76"/>
      <w:bookmarkEnd w:id="77"/>
      <w:bookmarkEnd w:id="78"/>
      <w:bookmarkEnd w:id="79"/>
      <w:bookmarkEnd w:id="80"/>
      <w:bookmarkEnd w:id="81"/>
      <w:bookmarkEnd w:id="82"/>
      <w:bookmarkEnd w:id="84"/>
    </w:p>
    <w:p w14:paraId="1F047C51" w14:textId="77777777" w:rsidR="0000679A" w:rsidRPr="000F6278" w:rsidRDefault="0000679A" w:rsidP="0000679A">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43019416" w14:textId="77777777" w:rsidR="003315C9" w:rsidRPr="00BB629B" w:rsidRDefault="003315C9" w:rsidP="003315C9">
      <w:pPr>
        <w:pStyle w:val="TH"/>
      </w:pPr>
      <w:bookmarkStart w:id="85" w:name="_Hlk68458867"/>
      <w:bookmarkEnd w:id="83"/>
      <w:r w:rsidRPr="00BB629B">
        <w:lastRenderedPageBreak/>
        <w:t>Table 4.0-1</w:t>
      </w:r>
      <w:bookmarkEnd w:id="85"/>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315C9" w:rsidRPr="00BB629B" w14:paraId="08FDB7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AF034" w14:textId="77777777" w:rsidR="003315C9" w:rsidRPr="00BB629B" w:rsidRDefault="003315C9" w:rsidP="00F236E6">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315C9" w:rsidRPr="00BB629B" w14:paraId="14C7D60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48ED2" w14:textId="77777777" w:rsidR="003315C9" w:rsidRPr="00BB629B" w:rsidRDefault="003315C9" w:rsidP="00F236E6">
            <w:pPr>
              <w:pStyle w:val="TAN"/>
            </w:pPr>
            <w:r w:rsidRPr="00BB629B">
              <w:t>C001a</w:t>
            </w:r>
            <w:r w:rsidRPr="00BB629B">
              <w:tab/>
              <w:t>IF (A.4.1-1/1 OR A.4.1-1/2) AND A.4.1-2/7 AND A.4.1-3/1 AND A.4.3.1-7/3 AND NOT A.4.3.2-1/84 THEN R ELSE N/A</w:t>
            </w:r>
          </w:p>
        </w:tc>
      </w:tr>
      <w:tr w:rsidR="003315C9" w:rsidRPr="00BB629B" w14:paraId="543912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96AF5" w14:textId="77777777" w:rsidR="003315C9" w:rsidRPr="00BB629B" w:rsidRDefault="003315C9" w:rsidP="00F236E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315C9" w:rsidRPr="00BB629B" w14:paraId="6E82815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DBB2D" w14:textId="77777777" w:rsidR="003315C9" w:rsidRPr="00BB629B" w:rsidRDefault="003315C9" w:rsidP="00F236E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315C9" w:rsidRPr="00BB629B" w14:paraId="2B7ADE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8D833" w14:textId="77777777" w:rsidR="003315C9" w:rsidRPr="00BB629B" w:rsidRDefault="003315C9" w:rsidP="00F236E6">
            <w:pPr>
              <w:pStyle w:val="TAN"/>
            </w:pPr>
            <w:r w:rsidRPr="00BB629B">
              <w:t>C001d</w:t>
            </w:r>
            <w:r w:rsidRPr="00BB629B">
              <w:tab/>
              <w:t>Void</w:t>
            </w:r>
          </w:p>
        </w:tc>
      </w:tr>
      <w:tr w:rsidR="003315C9" w:rsidRPr="00BB629B" w14:paraId="56475E1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6EFB9" w14:textId="50221293" w:rsidR="003315C9" w:rsidRPr="00BB629B" w:rsidRDefault="003315C9" w:rsidP="00F236E6">
            <w:pPr>
              <w:pStyle w:val="TAN"/>
            </w:pPr>
            <w:bookmarkStart w:id="86" w:name="_Hlk106743770"/>
            <w:r w:rsidRPr="00BB629B">
              <w:t>C001e</w:t>
            </w:r>
            <w:r w:rsidRPr="00BB629B">
              <w:tab/>
              <w:t xml:space="preserve">IF </w:t>
            </w:r>
            <w:r w:rsidRPr="00BB629B">
              <w:rPr>
                <w:lang w:eastAsia="zh-CN"/>
              </w:rPr>
              <w:t xml:space="preserve">(A.4.1-1/1 OR A.4.1-1/2) AND A.4.1-2/7 AND A.4.1-3/1 AND </w:t>
            </w:r>
            <w:r w:rsidR="00EE2EFC" w:rsidRPr="00EE2EFC">
              <w:rPr>
                <w:lang w:eastAsia="zh-CN"/>
              </w:rPr>
              <w:t>A.4.3.2A.1-1/1</w:t>
            </w:r>
            <w:r w:rsidRPr="00BB629B">
              <w:rPr>
                <w:lang w:eastAsia="zh-CN"/>
              </w:rPr>
              <w:t xml:space="preserve"> </w:t>
            </w:r>
            <w:r w:rsidRPr="00BB629B">
              <w:t>THEN R ELSE N/A</w:t>
            </w:r>
          </w:p>
        </w:tc>
      </w:tr>
      <w:tr w:rsidR="003315C9" w:rsidRPr="00BB629B" w14:paraId="0006AF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1F9BE" w14:textId="77777777" w:rsidR="003315C9" w:rsidRPr="00BB629B" w:rsidRDefault="003315C9" w:rsidP="00F236E6">
            <w:pPr>
              <w:pStyle w:val="TAN"/>
            </w:pPr>
            <w:r w:rsidRPr="00BB629B">
              <w:t>C001f</w:t>
            </w:r>
            <w:r w:rsidRPr="00BB629B">
              <w:tab/>
              <w:t>IF (A.4.1-1/1 OR A.4.1-1/2) AND A.4.1-2/7 AND A.4.1-3/1 AND A.4.3.5-1/1 AND (A.4.3.11-1/1 OR A.4.3.11-1/3) THEN R ELSE N/A</w:t>
            </w:r>
          </w:p>
        </w:tc>
      </w:tr>
      <w:tr w:rsidR="003315C9" w:rsidRPr="00BB629B" w14:paraId="739445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66458" w14:textId="77777777" w:rsidR="003315C9" w:rsidRPr="00BB629B" w:rsidRDefault="003315C9" w:rsidP="00F236E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6"/>
      <w:tr w:rsidR="003315C9" w:rsidRPr="00BB629B" w14:paraId="3B6557A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697AC" w14:textId="77777777" w:rsidR="003315C9" w:rsidRPr="00BB629B" w:rsidRDefault="003315C9" w:rsidP="00F236E6">
            <w:pPr>
              <w:pStyle w:val="TAN"/>
            </w:pPr>
            <w:r w:rsidRPr="00BB629B">
              <w:t>C001</w:t>
            </w:r>
            <w:r w:rsidRPr="00BB629B">
              <w:rPr>
                <w:rFonts w:hint="eastAsia"/>
              </w:rPr>
              <w:t>h</w:t>
            </w:r>
            <w:r w:rsidRPr="00BB629B">
              <w:tab/>
              <w:t>IF (A.4.1-1/1 OR A.4.1-1/2) AND A.4.1-2/7 AND A.4.1-3/1 AND NOT A.4.3.2-1/84 THEN R ELSE N/A</w:t>
            </w:r>
          </w:p>
        </w:tc>
      </w:tr>
      <w:tr w:rsidR="003315C9" w:rsidRPr="00BB629B" w14:paraId="7B8EC4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0AE62" w14:textId="1041FC97" w:rsidR="003315C9" w:rsidRPr="00BB629B" w:rsidRDefault="003315C9" w:rsidP="00F236E6">
            <w:pPr>
              <w:pStyle w:val="TAN"/>
            </w:pPr>
            <w:r w:rsidRPr="00BB629B">
              <w:t>C001i</w:t>
            </w:r>
            <w:r w:rsidRPr="00BB629B">
              <w:tab/>
              <w:t xml:space="preserve">IF </w:t>
            </w:r>
            <w:r w:rsidRPr="00BB629B">
              <w:rPr>
                <w:lang w:eastAsia="zh-CN"/>
              </w:rPr>
              <w:t xml:space="preserve">(A.4.1-1/1 OR A.4.1-1/2) AND A.4.1-2/7 AND A.4.1-3/1 AND </w:t>
            </w:r>
            <w:r w:rsidR="00EE2EFC" w:rsidRPr="00EE2EFC">
              <w:rPr>
                <w:lang w:eastAsia="zh-CN"/>
              </w:rPr>
              <w:t>A.4.3.2A.1-1/2</w:t>
            </w:r>
            <w:r w:rsidRPr="00BB629B">
              <w:rPr>
                <w:lang w:eastAsia="zh-CN"/>
              </w:rPr>
              <w:t xml:space="preserve"> </w:t>
            </w:r>
            <w:r w:rsidRPr="00BB629B">
              <w:t>THEN R ELSE N/A</w:t>
            </w:r>
          </w:p>
        </w:tc>
      </w:tr>
      <w:tr w:rsidR="003315C9" w:rsidRPr="00BB629B" w14:paraId="7B9BEED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55BB5" w14:textId="1FD0CDB8" w:rsidR="003315C9" w:rsidRPr="00BB629B" w:rsidRDefault="003315C9" w:rsidP="00F236E6">
            <w:pPr>
              <w:pStyle w:val="TAN"/>
            </w:pPr>
            <w:r w:rsidRPr="00BB629B">
              <w:t>C001j</w:t>
            </w:r>
            <w:r w:rsidRPr="00BB629B">
              <w:tab/>
              <w:t xml:space="preserve">IF </w:t>
            </w:r>
            <w:r w:rsidRPr="00BB629B">
              <w:rPr>
                <w:lang w:eastAsia="zh-CN"/>
              </w:rPr>
              <w:t xml:space="preserve">(A.4.1-1/1 OR A.4.1-1/2) AND A.4.1-2/7 AND A.4.1-3/1 AND </w:t>
            </w:r>
            <w:r w:rsidR="00EE2EFC" w:rsidRPr="00EE2EFC">
              <w:rPr>
                <w:lang w:eastAsia="zh-CN"/>
              </w:rPr>
              <w:t>A.4.3.2A.1-1/3</w:t>
            </w:r>
            <w:r w:rsidRPr="00BB629B">
              <w:rPr>
                <w:lang w:eastAsia="zh-CN"/>
              </w:rPr>
              <w:t xml:space="preserve"> </w:t>
            </w:r>
            <w:r w:rsidRPr="00BB629B">
              <w:t>THEN R ELSE N/A</w:t>
            </w:r>
          </w:p>
        </w:tc>
      </w:tr>
      <w:tr w:rsidR="003315C9" w:rsidRPr="00BB629B" w14:paraId="487939F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5AD61" w14:textId="5508E827" w:rsidR="003315C9" w:rsidRPr="00BB629B" w:rsidRDefault="003315C9" w:rsidP="00F236E6">
            <w:pPr>
              <w:pStyle w:val="TAN"/>
            </w:pPr>
            <w:r w:rsidRPr="00BB629B">
              <w:t>C001k</w:t>
            </w:r>
            <w:r w:rsidRPr="00BB629B">
              <w:tab/>
              <w:t xml:space="preserve">IF </w:t>
            </w:r>
            <w:r w:rsidRPr="00BB629B">
              <w:rPr>
                <w:lang w:eastAsia="zh-CN"/>
              </w:rPr>
              <w:t xml:space="preserve">(A.4.1-1/1 OR A.4.1-1/2) AND A.4.1-2/7 AND A.4.1-3/1 AND </w:t>
            </w:r>
            <w:r w:rsidR="00EE2EFC" w:rsidRPr="00EE2EFC">
              <w:rPr>
                <w:lang w:eastAsia="zh-CN"/>
              </w:rPr>
              <w:t>A.4.3.2A.1-1/4</w:t>
            </w:r>
            <w:r w:rsidRPr="00BB629B">
              <w:rPr>
                <w:lang w:eastAsia="zh-CN"/>
              </w:rPr>
              <w:t xml:space="preserve"> </w:t>
            </w:r>
            <w:r w:rsidRPr="00BB629B">
              <w:t>THEN R ELSE N/A</w:t>
            </w:r>
          </w:p>
        </w:tc>
      </w:tr>
      <w:tr w:rsidR="008B6158" w14:paraId="2D4E4729" w14:textId="77777777" w:rsidTr="007A0A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E8" w14:textId="430F6629" w:rsidR="008B6158" w:rsidRDefault="008B6158" w:rsidP="007A0A5E">
            <w:pPr>
              <w:pStyle w:val="TAN"/>
            </w:pPr>
            <w:r>
              <w:t>C001</w:t>
            </w:r>
            <w:r w:rsidR="00F549F6">
              <w:t>l</w:t>
            </w:r>
            <w:r>
              <w:tab/>
              <w:t>IF (A.4.1-1/1 OR A.4.1-1/2) AND A.4.1-2/7 AND A.4.1-3/1 AND NOT A.4.3.2-1/84 AND NOT A.4.3.12-1/2 THEN R ELSE N/A</w:t>
            </w:r>
          </w:p>
        </w:tc>
      </w:tr>
      <w:tr w:rsidR="003315C9" w:rsidRPr="00BB629B" w14:paraId="6597E7A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2208E" w14:textId="77777777" w:rsidR="003315C9" w:rsidRPr="00BB629B" w:rsidRDefault="003315C9" w:rsidP="00F236E6">
            <w:pPr>
              <w:pStyle w:val="TAN"/>
            </w:pPr>
            <w:r w:rsidRPr="00BB629B">
              <w:t>C002</w:t>
            </w:r>
            <w:r w:rsidRPr="00BB629B">
              <w:tab/>
              <w:t>IF (A.4.1-1/1 OR A.4.1-1/2) AND A.4.1-2/7 AND A.4.1-3/1 AND (A.4.1-2/3 OR A.4.1-2/5) THEN R ELSE N/A</w:t>
            </w:r>
          </w:p>
        </w:tc>
      </w:tr>
      <w:tr w:rsidR="003315C9" w:rsidRPr="00BB629B" w14:paraId="4565B89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E4264" w14:textId="77777777" w:rsidR="003315C9" w:rsidRPr="00BB629B" w:rsidRDefault="003315C9" w:rsidP="00F236E6">
            <w:pPr>
              <w:pStyle w:val="TAN"/>
            </w:pPr>
            <w:r w:rsidRPr="00BB629B">
              <w:t>C003</w:t>
            </w:r>
            <w:r w:rsidRPr="00BB629B">
              <w:tab/>
              <w:t>IF (A.4.1-1/1 OR A.4.1-1/2) AND A.4.1-2/7 AND A.4.1-3/1 AND A.4.3.2-1/14 THEN R ELSE N/A</w:t>
            </w:r>
          </w:p>
        </w:tc>
      </w:tr>
      <w:tr w:rsidR="003315C9" w:rsidRPr="00BB629B" w14:paraId="73E572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65C07" w14:textId="77777777" w:rsidR="003315C9" w:rsidRPr="00BB629B" w:rsidRDefault="003315C9" w:rsidP="00F236E6">
            <w:pPr>
              <w:pStyle w:val="TAN"/>
            </w:pPr>
            <w:r w:rsidRPr="00BB629B">
              <w:t>C003a</w:t>
            </w:r>
            <w:r w:rsidRPr="00BB629B">
              <w:tab/>
              <w:t>IF A.4.1-1/1 AND A.4.1-2/7 AND A.4.1-3/1 AND (A.4.3.2-1/14 OR A.4.3.2-1/15) THEN R ELSE N/A</w:t>
            </w:r>
          </w:p>
        </w:tc>
      </w:tr>
      <w:tr w:rsidR="003315C9" w:rsidRPr="00BB629B" w14:paraId="3A2B8D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63492" w14:textId="2F656A90" w:rsidR="003315C9" w:rsidRPr="00BB629B" w:rsidRDefault="003315C9" w:rsidP="00F236E6">
            <w:pPr>
              <w:pStyle w:val="TAN"/>
            </w:pPr>
            <w:r w:rsidRPr="00BB629B">
              <w:t>C003b</w:t>
            </w:r>
            <w:r w:rsidRPr="00BB629B">
              <w:tab/>
              <w:t xml:space="preserve">IF </w:t>
            </w:r>
            <w:r w:rsidR="00EA0DE6" w:rsidRPr="00EA0DE6">
              <w:t>(</w:t>
            </w:r>
            <w:r w:rsidRPr="00BB629B">
              <w:t xml:space="preserve">A.4.1-1/1 </w:t>
            </w:r>
            <w:r w:rsidR="00EA0DE6" w:rsidRPr="00EA0DE6">
              <w:t xml:space="preserve">OR A.4.1-1/2) </w:t>
            </w:r>
            <w:r w:rsidRPr="00BB629B">
              <w:t>AND A.4.1-2/7 AND A.4.1-3/1 AND (A.4.3.2-1/58 OR A.4.3.2-1/59 OR A.4.3.2-1/60) THEN R ELSE N/A</w:t>
            </w:r>
          </w:p>
        </w:tc>
      </w:tr>
      <w:tr w:rsidR="003315C9" w:rsidRPr="00BB629B" w14:paraId="11FC45A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5CD28" w14:textId="77777777" w:rsidR="003315C9" w:rsidRPr="00BB629B" w:rsidRDefault="003315C9" w:rsidP="00F236E6">
            <w:pPr>
              <w:pStyle w:val="TAN"/>
            </w:pPr>
            <w:r w:rsidRPr="00BB629B">
              <w:t>C004</w:t>
            </w:r>
            <w:r w:rsidRPr="00BB629B">
              <w:tab/>
              <w:t>IF (A.4.1-1/1 OR A.4.1-1/2) AND A.4.1-2/7 AND A.4.1-3/1 AND (A.4.1-4A/1 OR A.4.1-4A/2 OR A.4.1-4A/5) AND A.4.3.2A.1-2/1 THEN R ELSE N/A</w:t>
            </w:r>
          </w:p>
        </w:tc>
      </w:tr>
      <w:tr w:rsidR="003315C9" w:rsidRPr="00BB629B" w14:paraId="1AFC0C8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A0F5C" w14:textId="77777777" w:rsidR="003315C9" w:rsidRPr="00BB629B" w:rsidRDefault="003315C9" w:rsidP="00F236E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315C9" w:rsidRPr="00BB629B" w14:paraId="0D6CB8B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2AD3" w14:textId="77777777" w:rsidR="003315C9" w:rsidRPr="00BB629B" w:rsidRDefault="003315C9" w:rsidP="00F236E6">
            <w:pPr>
              <w:pStyle w:val="TAN"/>
            </w:pPr>
            <w:r w:rsidRPr="00BB629B">
              <w:t>C005</w:t>
            </w:r>
            <w:r w:rsidRPr="00BB629B">
              <w:tab/>
              <w:t>IF (A.4.1-1/1 OR A.4.1-1/2) AND A.4.1-2/7 AND A.4.1-3/1 AND A.4.1-4A/5 AND A.4.1-2/4 AND A.4.3.2A.1-1/1 AND A.4.1-3/1 THEN R ELSE N/A</w:t>
            </w:r>
          </w:p>
        </w:tc>
      </w:tr>
      <w:tr w:rsidR="003315C9" w:rsidRPr="00BB629B" w14:paraId="694A126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6488D" w14:textId="77777777" w:rsidR="003315C9" w:rsidRPr="00BB629B" w:rsidRDefault="003315C9" w:rsidP="00F236E6">
            <w:pPr>
              <w:pStyle w:val="TAN"/>
            </w:pPr>
            <w:r w:rsidRPr="00BB629B">
              <w:t>C006</w:t>
            </w:r>
            <w:r w:rsidRPr="00BB629B">
              <w:tab/>
              <w:t>IF A.4.1-1/2 AND A.4.1-2/8 AND A.4.1-3/1 THEN R ELSE N/A</w:t>
            </w:r>
          </w:p>
        </w:tc>
      </w:tr>
      <w:tr w:rsidR="003315C9" w:rsidRPr="00BB629B" w14:paraId="14CD10B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1CB32" w14:textId="77777777" w:rsidR="003315C9" w:rsidRPr="00BB629B" w:rsidRDefault="003315C9" w:rsidP="00F236E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315C9" w:rsidRPr="00BB629B" w14:paraId="147B9AD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6DDE7" w14:textId="77777777" w:rsidR="003315C9" w:rsidRPr="00BB629B" w:rsidRDefault="003315C9" w:rsidP="00F236E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315C9" w:rsidRPr="00BB629B" w14:paraId="6BDED28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02596" w14:textId="77777777" w:rsidR="003315C9" w:rsidRPr="00BB629B" w:rsidRDefault="003315C9" w:rsidP="00F236E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315C9" w:rsidRPr="00BB629B" w14:paraId="33410A8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F08CA" w14:textId="77777777" w:rsidR="003315C9" w:rsidRPr="00BB629B" w:rsidRDefault="003315C9" w:rsidP="00F236E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315C9" w:rsidRPr="00BB629B" w14:paraId="0AD980D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D61B0" w14:textId="77777777" w:rsidR="003315C9" w:rsidRPr="00BB629B" w:rsidRDefault="003315C9" w:rsidP="00F236E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315C9" w:rsidRPr="00BB629B" w14:paraId="2198277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FB0A2" w14:textId="77777777" w:rsidR="003315C9" w:rsidRPr="00BB629B" w:rsidRDefault="003315C9" w:rsidP="00F236E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315C9" w:rsidRPr="00BB629B" w14:paraId="573913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F00A8" w14:textId="77777777" w:rsidR="003315C9" w:rsidRPr="00BB629B" w:rsidRDefault="003315C9" w:rsidP="00F236E6">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315C9" w:rsidRPr="00BB629B" w14:paraId="21D0E6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14B3" w14:textId="77777777" w:rsidR="003315C9" w:rsidRPr="00BB629B" w:rsidRDefault="003315C9" w:rsidP="00F236E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315C9" w:rsidRPr="00BB629B" w14:paraId="61D5A8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2D86D" w14:textId="77777777" w:rsidR="003315C9" w:rsidRPr="00BB629B" w:rsidRDefault="003315C9" w:rsidP="00F236E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9372CC" w:rsidRPr="000F6278" w14:paraId="3A85F3D7"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FD331" w14:textId="77777777" w:rsidR="009372CC" w:rsidRPr="000F6278" w:rsidRDefault="009372CC" w:rsidP="00EF74ED">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9372CC" w:rsidRPr="000F6278" w14:paraId="4E169FB1"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84E74" w14:textId="77777777" w:rsidR="009372CC" w:rsidRPr="000F6278" w:rsidRDefault="009372CC" w:rsidP="00EF74ED">
            <w:pPr>
              <w:pStyle w:val="TAN"/>
            </w:pPr>
            <w:r w:rsidRPr="000F6278">
              <w:t>C006</w:t>
            </w:r>
            <w:r>
              <w:t>k</w:t>
            </w:r>
            <w:r w:rsidRPr="000F6278">
              <w:tab/>
              <w:t xml:space="preserve">IF A.4.1-1/2 AND A.4.1-2/8 AND A.4.1-3/1 AND </w:t>
            </w:r>
            <w:r>
              <w:t>(A.4.3.2-1/22A OR A.4.3.2-1/22B)</w:t>
            </w:r>
            <w:r w:rsidRPr="000F6278">
              <w:t xml:space="preserve"> THEN R ELSE N/A</w:t>
            </w:r>
          </w:p>
        </w:tc>
      </w:tr>
      <w:tr w:rsidR="0001041D" w:rsidRPr="00BB629B" w14:paraId="62F1CB7A"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E2296" w14:textId="77777777" w:rsidR="0001041D" w:rsidRPr="00BB629B" w:rsidRDefault="0001041D" w:rsidP="00EF74ED">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AE6877" w:rsidRPr="00814D9B" w14:paraId="4ABBC23A"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6BFE0" w14:textId="77777777" w:rsidR="00AE6877" w:rsidRPr="00814D9B" w:rsidRDefault="00AE6877" w:rsidP="00EF74ED">
            <w:pPr>
              <w:pStyle w:val="TAN"/>
            </w:pPr>
            <w:r w:rsidRPr="00814D9B">
              <w:t>C006m</w:t>
            </w:r>
            <w:r w:rsidRPr="00814D9B">
              <w:tab/>
              <w:t>IF A.4.1-1/2 AND A.4.1-2/8 AND A.4.1-3/1 AND A.4.3.2-1/56 AND 4.3.2-1/78 THEN R ELSE N/A</w:t>
            </w:r>
          </w:p>
        </w:tc>
      </w:tr>
      <w:tr w:rsidR="003315C9" w:rsidRPr="00BB629B" w14:paraId="079C7E4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D838C" w14:textId="77777777" w:rsidR="003315C9" w:rsidRPr="00BB629B" w:rsidRDefault="003315C9" w:rsidP="00F236E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315C9" w:rsidRPr="00BB629B" w14:paraId="78EBD84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563A1" w14:textId="77777777" w:rsidR="003315C9" w:rsidRPr="00BB629B" w:rsidRDefault="003315C9" w:rsidP="00F236E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315C9" w:rsidRPr="00BB629B" w14:paraId="4A0DE45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5E063" w14:textId="77777777" w:rsidR="003315C9" w:rsidRPr="00BB629B" w:rsidRDefault="003315C9" w:rsidP="00F236E6">
            <w:pPr>
              <w:pStyle w:val="TAN"/>
            </w:pPr>
            <w:r w:rsidRPr="00BB629B">
              <w:t>C007</w:t>
            </w:r>
            <w:r w:rsidRPr="00BB629B">
              <w:tab/>
              <w:t>IF A.4.1-1/2 AND A.4.1-2/8 AND A.4.1-3/1 AND A.4.3.2-1/22 THEN R ELSE N/A</w:t>
            </w:r>
          </w:p>
        </w:tc>
      </w:tr>
      <w:tr w:rsidR="003315C9" w:rsidRPr="00BB629B" w14:paraId="55B4230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DEE85" w14:textId="028E0012" w:rsidR="003315C9" w:rsidRPr="00BB629B" w:rsidRDefault="003315C9" w:rsidP="00F236E6">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009372CC" w:rsidRPr="009372CC">
              <w:t>AND NOT(A.4.3.2-1/22A OR A.4.3.2-1/22B)</w:t>
            </w:r>
            <w:r w:rsidRPr="00BB629B">
              <w:t>THEN R ELSE N/A</w:t>
            </w:r>
          </w:p>
        </w:tc>
      </w:tr>
      <w:tr w:rsidR="009372CC" w:rsidRPr="000F6278" w14:paraId="6576CD56"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2F5C" w14:textId="77777777" w:rsidR="009372CC" w:rsidRPr="000F6278" w:rsidRDefault="009372CC" w:rsidP="00EF74ED">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3315C9" w:rsidRPr="00BB629B" w14:paraId="6A8325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C504" w14:textId="77777777" w:rsidR="003315C9" w:rsidRPr="00BB629B" w:rsidRDefault="003315C9" w:rsidP="00F236E6">
            <w:pPr>
              <w:pStyle w:val="TAN"/>
            </w:pPr>
            <w:r w:rsidRPr="00BB629B">
              <w:t>C009</w:t>
            </w:r>
            <w:r w:rsidRPr="00BB629B">
              <w:tab/>
              <w:t>IF (A.4.1-1/1 OR A.4.1-1/2) AND A.4.1-3/2 AND A.4.1-4/1 AND A.4.3.2B.2.0-2/1 THEN R ELSE N/A</w:t>
            </w:r>
          </w:p>
        </w:tc>
      </w:tr>
      <w:tr w:rsidR="003315C9" w:rsidRPr="00BB629B" w14:paraId="570F79A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0490E" w14:textId="77777777" w:rsidR="003315C9" w:rsidRPr="00BB629B" w:rsidRDefault="003315C9" w:rsidP="00F236E6">
            <w:pPr>
              <w:pStyle w:val="TAN"/>
            </w:pPr>
            <w:r w:rsidRPr="00BB629B">
              <w:t>C009a</w:t>
            </w:r>
            <w:r w:rsidRPr="00BB629B">
              <w:tab/>
              <w:t>IF (A.4.1-1/1 OR A.4.1-1/2) AND A.4.1-3/2 AND A.4.1-4/1 AND A.4.3.2B.2.0-1/1 THEN R ELSE N/A</w:t>
            </w:r>
          </w:p>
        </w:tc>
      </w:tr>
      <w:tr w:rsidR="003315C9" w:rsidRPr="00BB629B" w14:paraId="1FAA32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AADCC" w14:textId="77777777" w:rsidR="003315C9" w:rsidRPr="00BB629B" w:rsidRDefault="003315C9" w:rsidP="00F236E6">
            <w:pPr>
              <w:pStyle w:val="TAN"/>
            </w:pPr>
            <w:r w:rsidRPr="00BB629B">
              <w:t>C009</w:t>
            </w:r>
            <w:r w:rsidRPr="00BB629B">
              <w:rPr>
                <w:rFonts w:eastAsia="SimSun"/>
                <w:lang w:eastAsia="zh-CN"/>
              </w:rPr>
              <w:t>z</w:t>
            </w:r>
            <w:r w:rsidRPr="00BB629B">
              <w:tab/>
              <w:t>IF (A.4.1-1/1 OR A.4.1-1/2) AND A.4.1-3/2 AND A.4.1-4/1 AND A.4.3.2B.2.0-2/1 AND A.4.3.2-1/25 THEN R ELSE N/A</w:t>
            </w:r>
          </w:p>
        </w:tc>
      </w:tr>
      <w:tr w:rsidR="003315C9" w:rsidRPr="00BB629B" w14:paraId="31C8EB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DEFE4" w14:textId="77777777" w:rsidR="003315C9" w:rsidRPr="00BB629B" w:rsidRDefault="003315C9" w:rsidP="00F236E6">
            <w:pPr>
              <w:pStyle w:val="TAN"/>
            </w:pPr>
            <w:r w:rsidRPr="00BB629B">
              <w:t>C010</w:t>
            </w:r>
            <w:r w:rsidRPr="00BB629B">
              <w:tab/>
              <w:t>IF (A.4.1-1/1 OR A.4.1-1/2) AND A.4.1-3/2 AND A.4.1-4/2 AND A.4.3.2B.2.0-2/1 THEN R ELSE N/A</w:t>
            </w:r>
          </w:p>
        </w:tc>
      </w:tr>
      <w:tr w:rsidR="003315C9" w:rsidRPr="00BB629B" w14:paraId="76C491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60A44" w14:textId="77777777" w:rsidR="003315C9" w:rsidRPr="00BB629B" w:rsidRDefault="003315C9" w:rsidP="00F236E6">
            <w:pPr>
              <w:pStyle w:val="TAN"/>
            </w:pPr>
            <w:r w:rsidRPr="00BB629B">
              <w:t>C010a</w:t>
            </w:r>
            <w:r w:rsidRPr="00BB629B">
              <w:tab/>
              <w:t>IF (A.4.1-1/1 OR A.4.1-1/2) AND A.4.1-3/2 AND A.4.1-4/2 AND A.4.3.2B.2.0-1/1 THEN R ELSE N/A</w:t>
            </w:r>
          </w:p>
        </w:tc>
      </w:tr>
      <w:tr w:rsidR="003315C9" w:rsidRPr="00BB629B" w14:paraId="50B2CDE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FB013" w14:textId="77777777" w:rsidR="003315C9" w:rsidRPr="00BB629B" w:rsidRDefault="003315C9" w:rsidP="00F236E6">
            <w:pPr>
              <w:pStyle w:val="TAN"/>
            </w:pPr>
            <w:r w:rsidRPr="00BB629B">
              <w:t>C010</w:t>
            </w:r>
            <w:r w:rsidRPr="00BB629B">
              <w:rPr>
                <w:rFonts w:eastAsia="SimSun"/>
                <w:lang w:eastAsia="zh-CN"/>
              </w:rPr>
              <w:t>z</w:t>
            </w:r>
            <w:r w:rsidRPr="00BB629B">
              <w:tab/>
              <w:t>IF (A.4.1-1/1 OR A.4.1-1/2) AND A.4.1-3/2 AND A.4.1-4/2 AND A.4.3.2B.2.0-2/1 AND A.4.3.2-1/25 THEN R ELSE N/A</w:t>
            </w:r>
          </w:p>
        </w:tc>
      </w:tr>
      <w:tr w:rsidR="003315C9" w:rsidRPr="00BB629B" w14:paraId="546FBAF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1DA47" w14:textId="77777777" w:rsidR="003315C9" w:rsidRPr="00BB629B" w:rsidRDefault="003315C9" w:rsidP="00F236E6">
            <w:pPr>
              <w:pStyle w:val="TAN"/>
            </w:pPr>
            <w:r w:rsidRPr="00BB629B">
              <w:t>C011</w:t>
            </w:r>
            <w:r w:rsidRPr="00BB629B">
              <w:tab/>
              <w:t>IF (A.4.1-1/1 OR A.4.1-1/2) AND A.4.1-3/2 AND A.4.1-4/3 AND A.4.3.2B.2.0-2/1 THEN R ELSE N/A</w:t>
            </w:r>
          </w:p>
        </w:tc>
      </w:tr>
      <w:tr w:rsidR="003315C9" w:rsidRPr="00BB629B" w14:paraId="559C424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3B825" w14:textId="77777777" w:rsidR="003315C9" w:rsidRPr="00BB629B" w:rsidRDefault="003315C9" w:rsidP="00F236E6">
            <w:pPr>
              <w:pStyle w:val="TAN"/>
            </w:pPr>
            <w:r w:rsidRPr="00BB629B">
              <w:t>C011a</w:t>
            </w:r>
            <w:r w:rsidRPr="00BB629B">
              <w:tab/>
              <w:t>IF (A.4.1-1/1 OR A.4.1-1/2) AND A.4.1-3/2 AND A.4.1-4/3 AND A.4.3.2B.2.0-1/1 THEN R ELSE N/A</w:t>
            </w:r>
          </w:p>
        </w:tc>
      </w:tr>
      <w:tr w:rsidR="003315C9" w:rsidRPr="00BB629B" w14:paraId="63E4891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85C29" w14:textId="77777777" w:rsidR="003315C9" w:rsidRPr="00BB629B" w:rsidRDefault="003315C9" w:rsidP="00F236E6">
            <w:pPr>
              <w:pStyle w:val="TAN"/>
            </w:pPr>
            <w:r w:rsidRPr="00BB629B">
              <w:lastRenderedPageBreak/>
              <w:t>C011b</w:t>
            </w:r>
            <w:r w:rsidRPr="00BB629B">
              <w:tab/>
              <w:t>IF (A.4.1-1/1 OR A.4.1-1/2) AND A.4.1-3/2 AND A.4.1-4/3 AND A.4.3.2B.2.0-2A/1 THEN R ELSE N/A</w:t>
            </w:r>
          </w:p>
        </w:tc>
      </w:tr>
      <w:tr w:rsidR="003315C9" w:rsidRPr="00BB629B" w14:paraId="2AA2AC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BAB97" w14:textId="77777777" w:rsidR="003315C9" w:rsidRPr="00BB629B" w:rsidRDefault="003315C9" w:rsidP="00F236E6">
            <w:pPr>
              <w:pStyle w:val="TAN"/>
            </w:pPr>
            <w:r w:rsidRPr="00BB629B">
              <w:t>C011c</w:t>
            </w:r>
            <w:r w:rsidRPr="00BB629B">
              <w:tab/>
              <w:t>IF (A.4.1-1/1 OR A.4.1-1/2) AND A.4.1-3/2 AND A.4.1-4/3 AND A.4.3.2B.2.0-1A/1 THEN R ELSE N/A</w:t>
            </w:r>
          </w:p>
        </w:tc>
      </w:tr>
      <w:tr w:rsidR="003315C9" w:rsidRPr="00BB629B" w14:paraId="66B5CE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51365" w14:textId="77777777" w:rsidR="003315C9" w:rsidRPr="00BB629B" w:rsidRDefault="003315C9" w:rsidP="00F236E6">
            <w:pPr>
              <w:pStyle w:val="TAN"/>
            </w:pPr>
            <w:r w:rsidRPr="00BB629B">
              <w:t>C011d</w:t>
            </w:r>
            <w:r w:rsidRPr="00BB629B">
              <w:tab/>
              <w:t>IF (A.4.1-1/1 OR A.4.1-1/2) AND A.4.1-3/2 AND A.4.1-4/3 AND A.4.3.2B.2.0-2/2 AND A.4.3.2B.2.0-2A/1 THEN R ELSE N/A</w:t>
            </w:r>
          </w:p>
        </w:tc>
      </w:tr>
      <w:tr w:rsidR="003315C9" w:rsidRPr="00BB629B" w14:paraId="7F5A33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4AE28" w14:textId="77777777" w:rsidR="003315C9" w:rsidRPr="00BB629B" w:rsidRDefault="003315C9" w:rsidP="00F236E6">
            <w:pPr>
              <w:pStyle w:val="TAN"/>
            </w:pPr>
            <w:r w:rsidRPr="00BB629B">
              <w:t>C011</w:t>
            </w:r>
            <w:r w:rsidRPr="00BB629B">
              <w:rPr>
                <w:rFonts w:eastAsia="SimSun"/>
                <w:lang w:eastAsia="zh-CN"/>
              </w:rPr>
              <w:t>z</w:t>
            </w:r>
            <w:r w:rsidRPr="00BB629B">
              <w:tab/>
              <w:t>IF (A.4.1-1/1 OR A.4.1-1/2) AND A.4.1-3/2 AND A.4.1-4/3 AND A.4.3.2B.2.0-2A/1 AND A.4.3.2-1/25 THEN R ELSE N/A</w:t>
            </w:r>
          </w:p>
        </w:tc>
      </w:tr>
      <w:tr w:rsidR="003315C9" w:rsidRPr="00BB629B" w14:paraId="651410D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984AF" w14:textId="77777777" w:rsidR="003315C9" w:rsidRPr="00BB629B" w:rsidRDefault="003315C9" w:rsidP="00F236E6">
            <w:pPr>
              <w:pStyle w:val="TAN"/>
            </w:pPr>
            <w:r w:rsidRPr="00BB629B">
              <w:t>C012</w:t>
            </w:r>
            <w:r w:rsidRPr="00BB629B">
              <w:tab/>
              <w:t>IF (A.4.1-1/1 OR A.4.1-1/2) AND A.4.1-3/2 AND A.4.1-4/4 AND A.4.3.2B.2.0-2/1 THEN R ELSE N/A</w:t>
            </w:r>
          </w:p>
        </w:tc>
      </w:tr>
      <w:tr w:rsidR="003315C9" w:rsidRPr="00BB629B" w14:paraId="5CC5BF5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76EE2" w14:textId="77777777" w:rsidR="003315C9" w:rsidRPr="00BB629B" w:rsidRDefault="003315C9" w:rsidP="00F236E6">
            <w:pPr>
              <w:pStyle w:val="TAN"/>
            </w:pPr>
            <w:r w:rsidRPr="00BB629B">
              <w:t>C012a</w:t>
            </w:r>
            <w:r w:rsidRPr="00BB629B">
              <w:tab/>
              <w:t>IF (A.4.1-1/1 OR A.4.1-1/2) AND A.4.1-3/2 AND A.4.1-4/4 AND A.4.3.2B.2.0-1A/1 THEN R ELSE N/A</w:t>
            </w:r>
          </w:p>
        </w:tc>
      </w:tr>
      <w:tr w:rsidR="003315C9" w:rsidRPr="00BB629B" w14:paraId="0A1402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9AA39" w14:textId="77777777" w:rsidR="003315C9" w:rsidRPr="00BB629B" w:rsidRDefault="003315C9" w:rsidP="00F236E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315C9" w:rsidRPr="00BB629B" w14:paraId="3716750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99859" w14:textId="77777777" w:rsidR="003315C9" w:rsidRPr="00BB629B" w:rsidRDefault="003315C9" w:rsidP="00F236E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315C9" w:rsidRPr="00BB629B" w14:paraId="4D77F8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59B69" w14:textId="77777777" w:rsidR="003315C9" w:rsidRPr="00BB629B" w:rsidRDefault="003315C9" w:rsidP="00F236E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315C9" w:rsidRPr="00BB629B" w14:paraId="4D1CA1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876A" w14:textId="77777777" w:rsidR="003315C9" w:rsidRPr="00BB629B" w:rsidRDefault="003315C9" w:rsidP="00F236E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315C9" w:rsidRPr="00BB629B" w14:paraId="25C05F5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E1389" w14:textId="77777777" w:rsidR="003315C9" w:rsidRPr="00BB629B" w:rsidRDefault="003315C9" w:rsidP="00F236E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315C9" w:rsidRPr="00BB629B" w14:paraId="2D24103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55328" w14:textId="77777777" w:rsidR="003315C9" w:rsidRPr="00BB629B" w:rsidRDefault="003315C9" w:rsidP="00F236E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315C9" w:rsidRPr="00BB629B" w14:paraId="296542D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F7415" w14:textId="77777777" w:rsidR="003315C9" w:rsidRPr="00BB629B" w:rsidRDefault="003315C9" w:rsidP="00F236E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315C9" w:rsidRPr="00BB629B" w14:paraId="4D344E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2EE14" w14:textId="77777777" w:rsidR="003315C9" w:rsidRPr="00BB629B" w:rsidRDefault="003315C9" w:rsidP="00F236E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315C9" w:rsidRPr="00BB629B" w14:paraId="616C0B4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BF1E7" w14:textId="77777777" w:rsidR="003315C9" w:rsidRPr="00BB629B" w:rsidRDefault="003315C9" w:rsidP="00F236E6">
            <w:pPr>
              <w:pStyle w:val="TAN"/>
            </w:pPr>
            <w:r w:rsidRPr="00BB629B">
              <w:t>C012</w:t>
            </w:r>
            <w:r w:rsidRPr="00BB629B">
              <w:rPr>
                <w:rFonts w:eastAsia="SimSun"/>
                <w:lang w:eastAsia="zh-CN"/>
              </w:rPr>
              <w:t>z</w:t>
            </w:r>
            <w:r w:rsidRPr="00BB629B">
              <w:tab/>
              <w:t>IF (A.4.1-1/1 OR A.4.1-1/2) AND A.4.1-3/2 AND A.4.1-4/4 AND A.4.3.2B.2.0-2A/1 AND A.4.3.2-1/25 THEN R ELSE N/A</w:t>
            </w:r>
          </w:p>
        </w:tc>
      </w:tr>
      <w:tr w:rsidR="003315C9" w:rsidRPr="00BB629B" w14:paraId="63D37FA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6CE7" w14:textId="77777777" w:rsidR="003315C9" w:rsidRPr="00BB629B" w:rsidRDefault="003315C9" w:rsidP="00F236E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315C9" w:rsidRPr="00BB629B" w14:paraId="0957703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62508" w14:textId="77777777" w:rsidR="003315C9" w:rsidRPr="00BB629B" w:rsidRDefault="003315C9" w:rsidP="00F236E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315C9" w:rsidRPr="00BB629B" w14:paraId="58146C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79177" w14:textId="77777777" w:rsidR="003315C9" w:rsidRPr="00BB629B" w:rsidRDefault="003315C9" w:rsidP="00F236E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315C9" w:rsidRPr="00BB629B" w14:paraId="44018AD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833A2" w14:textId="77777777" w:rsidR="003315C9" w:rsidRPr="00BB629B" w:rsidRDefault="003315C9" w:rsidP="00F236E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315C9" w:rsidRPr="00BB629B" w14:paraId="2E18A3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854C4" w14:textId="77777777" w:rsidR="003315C9" w:rsidRPr="00BB629B" w:rsidRDefault="003315C9" w:rsidP="00F236E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315C9" w:rsidRPr="00BB629B" w14:paraId="3EE2882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62BFF" w14:textId="77777777" w:rsidR="003315C9" w:rsidRPr="00BB629B" w:rsidRDefault="003315C9" w:rsidP="00F236E6">
            <w:pPr>
              <w:pStyle w:val="TAN"/>
            </w:pPr>
            <w:r w:rsidRPr="00BB629B">
              <w:t>C013</w:t>
            </w:r>
            <w:r w:rsidRPr="00BB629B">
              <w:tab/>
              <w:t>IF (A.4.1-1/1 OR A.4.1-1/2) AND (A.4.1-3/2 OR A.4.1-3/3 OR A.4.1-3/5) AND (A.4.1-4/3 OR A.4.1-4/4) THEN R ELSE N/A</w:t>
            </w:r>
          </w:p>
        </w:tc>
      </w:tr>
      <w:tr w:rsidR="003315C9" w:rsidRPr="00BB629B" w14:paraId="38FC541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D90E5" w14:textId="77777777" w:rsidR="003315C9" w:rsidRPr="00BB629B" w:rsidRDefault="003315C9" w:rsidP="00F236E6">
            <w:pPr>
              <w:pStyle w:val="TAN"/>
            </w:pPr>
            <w:r w:rsidRPr="00BB629B">
              <w:t>C014</w:t>
            </w:r>
            <w:r w:rsidRPr="00BB629B">
              <w:tab/>
              <w:t>IF (A.4.1-1/1 OR A.4.1-1/2) AND (A.4.1-3/2 OR A.4.1-3/3 OR A.4.1-3/5) AND (A.4.1-4/1 OR A.4.1-4/2 OR A.4.1-4/3 OR A.4.1-4/4) THEN R ELSE N/A</w:t>
            </w:r>
          </w:p>
        </w:tc>
      </w:tr>
      <w:tr w:rsidR="003315C9" w:rsidRPr="00BB629B" w14:paraId="6ED6F7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1F6D4" w14:textId="77777777" w:rsidR="003315C9" w:rsidRPr="00BB629B" w:rsidRDefault="003315C9" w:rsidP="00F236E6">
            <w:pPr>
              <w:pStyle w:val="TAN"/>
            </w:pPr>
            <w:r w:rsidRPr="00BB629B">
              <w:t>C015</w:t>
            </w:r>
            <w:r w:rsidRPr="00BB629B">
              <w:tab/>
              <w:t>IF A.4.1-1/1 AND (A.4.1-3/1 OR A.4.1-3/2 OR A.4.1-3/3 OR A.4.1-3/5) AND NOT A.4.3.1-7a/2 THEN R ELSE N/A</w:t>
            </w:r>
          </w:p>
        </w:tc>
      </w:tr>
      <w:tr w:rsidR="003315C9" w:rsidRPr="00BB629B" w14:paraId="6A3F805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EF951" w14:textId="77777777" w:rsidR="003315C9" w:rsidRPr="00BB629B" w:rsidRDefault="003315C9" w:rsidP="00F236E6">
            <w:pPr>
              <w:pStyle w:val="TAN"/>
            </w:pPr>
            <w:r w:rsidRPr="00BB629B">
              <w:t>C015b</w:t>
            </w:r>
            <w:r w:rsidRPr="00BB629B">
              <w:tab/>
              <w:t>IF A.4.1-1/1 AND (A.4.1-3/1 OR A.4.1-3/2 OR A.4.1-3/3 OR A.4.1-3/5) AND A.4.3.2-1/6 AND NOT A.4.3.1-7a/2 THEN R ELSE N/A</w:t>
            </w:r>
          </w:p>
        </w:tc>
      </w:tr>
      <w:tr w:rsidR="003315C9" w:rsidRPr="00BB629B" w14:paraId="29733BB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BD410" w14:textId="77777777" w:rsidR="003315C9" w:rsidRPr="00BB629B" w:rsidRDefault="003315C9" w:rsidP="00F236E6">
            <w:pPr>
              <w:pStyle w:val="TAN"/>
            </w:pPr>
            <w:r w:rsidRPr="00BB629B">
              <w:t>C015c</w:t>
            </w:r>
            <w:r w:rsidRPr="00BB629B">
              <w:tab/>
              <w:t>IF A.4.1-1/1 AND (A.4.1-3/1 OR A.4.1-3/2 OR A.4.1-3/3 OR A.4.1-3/5) AND A.4.3.2-1/66 AND NOT A.4.3.1-7a/2 THEN R ELSE N/A</w:t>
            </w:r>
          </w:p>
        </w:tc>
      </w:tr>
      <w:tr w:rsidR="008C3B38" w:rsidRPr="00BB629B" w14:paraId="39DF8B73"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9C321" w14:textId="77777777" w:rsidR="008C3B38" w:rsidRPr="00BB629B" w:rsidRDefault="008C3B38" w:rsidP="00EF74ED">
            <w:pPr>
              <w:pStyle w:val="TAN"/>
            </w:pPr>
            <w:r w:rsidRPr="00BB629B">
              <w:t>C015</w:t>
            </w:r>
            <w:r>
              <w:t>d</w:t>
            </w:r>
            <w:r w:rsidRPr="00BB629B">
              <w:tab/>
              <w:t>IF A.4.1-1/1 AND (A.4.1-3/1 OR A.4.1-3/2 OR A.4.1-3/3 OR A.4.1-3/5) AND A.4.3.9-1/</w:t>
            </w:r>
            <w:r>
              <w:t>a</w:t>
            </w:r>
            <w:r w:rsidRPr="00BB629B">
              <w:t xml:space="preserve"> AND NOT A.4.3.1-7a/2 THEN R ELSE N/A</w:t>
            </w:r>
          </w:p>
        </w:tc>
      </w:tr>
      <w:tr w:rsidR="003315C9" w:rsidRPr="00BB629B" w14:paraId="0DB81D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67D0C" w14:textId="77777777" w:rsidR="003315C9" w:rsidRPr="00BB629B" w:rsidRDefault="003315C9" w:rsidP="00F236E6">
            <w:pPr>
              <w:pStyle w:val="TAN"/>
            </w:pPr>
            <w:r w:rsidRPr="00BB629B">
              <w:t>C015x</w:t>
            </w:r>
            <w:r w:rsidRPr="00BB629B">
              <w:tab/>
              <w:t>IF A.4.1-1/1 AND (A.4.1-3/1 OR A.4.1-3/2 OR A.4.1-3/3 OR A.4.1-3/5) AND A.4.3.9-1/1 AND NOT A.4.3.1-7a/2 THEN R ELSE N/A</w:t>
            </w:r>
          </w:p>
        </w:tc>
      </w:tr>
      <w:tr w:rsidR="003315C9" w:rsidRPr="00BB629B" w14:paraId="096D8D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D05E" w14:textId="77777777" w:rsidR="003315C9" w:rsidRPr="00BB629B" w:rsidRDefault="003315C9" w:rsidP="00F236E6">
            <w:pPr>
              <w:pStyle w:val="TAN"/>
            </w:pPr>
            <w:r w:rsidRPr="00BB629B">
              <w:t>C015y</w:t>
            </w:r>
            <w:r w:rsidRPr="00BB629B">
              <w:tab/>
              <w:t>IF A.4.1-1/1 AND (A.4.1-3/1 OR A.4.1-3/2 OR A.4.1-3/3 OR A.4.1-3/5) AND A.4.3.2-1/33 AND NOT A.4.3.1-7a/2 THEN R ELSE N/A</w:t>
            </w:r>
          </w:p>
        </w:tc>
      </w:tr>
      <w:tr w:rsidR="003315C9" w:rsidRPr="00BB629B" w14:paraId="223AA3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A869A" w14:textId="77777777" w:rsidR="003315C9" w:rsidRPr="00BB629B" w:rsidRDefault="003315C9" w:rsidP="00F236E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6B8162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E1326" w14:textId="77777777" w:rsidR="003315C9" w:rsidRPr="00BB629B" w:rsidRDefault="003315C9" w:rsidP="00F236E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315C9" w:rsidRPr="00BB629B" w14:paraId="5F6CF7A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CB231" w14:textId="77777777" w:rsidR="003315C9" w:rsidRPr="00BB629B" w:rsidRDefault="003315C9" w:rsidP="00F236E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4EAFC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603E1" w14:textId="77777777" w:rsidR="003315C9" w:rsidRPr="00BB629B" w:rsidRDefault="003315C9" w:rsidP="00F236E6">
            <w:pPr>
              <w:pStyle w:val="TAN"/>
            </w:pPr>
            <w:r w:rsidRPr="00BB629B">
              <w:t>C016x</w:t>
            </w:r>
            <w:r w:rsidRPr="00BB629B">
              <w:tab/>
              <w:t>IF A.4.1-1/2 AND (A.4.1-3/1 OR A.4.1-3/2 OR A.4.1-3/3 OR A.4.1-3/5) AND A.4.3.9-1/1 AND NOT A.4.3.1-7a/3 THEN R ELSE N/A</w:t>
            </w:r>
          </w:p>
        </w:tc>
      </w:tr>
      <w:tr w:rsidR="003315C9" w:rsidRPr="00BB629B" w14:paraId="2A101F7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ED1B6" w14:textId="77777777" w:rsidR="003315C9" w:rsidRPr="00BB629B" w:rsidRDefault="003315C9" w:rsidP="00F236E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315C9" w:rsidRPr="00BB629B" w14:paraId="0FBAC53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3E4BB" w14:textId="77777777" w:rsidR="003315C9" w:rsidRPr="00BB629B" w:rsidRDefault="003315C9" w:rsidP="00F236E6">
            <w:pPr>
              <w:pStyle w:val="TAN"/>
            </w:pPr>
            <w:r w:rsidRPr="00BB629B">
              <w:t>C017</w:t>
            </w:r>
            <w:r w:rsidRPr="00BB629B">
              <w:tab/>
              <w:t>IF A.4.1-1/1 AND (A.4.1-3/1 OR A.4.1-3/2 OR A.4.1-3/3 OR A.4.1-3/5) AND (NOT A.4.3.9-1/2 AND A.4.3.9-4a/7 OR (A.4.3.9-4a/1 OR A.4.3.9-4a/2 OR A.4.3.9-4a/3 OR A.4.3.9-4a/66 OR A.4.3.9-4a/70)) THEN R ELSE N/A</w:t>
            </w:r>
          </w:p>
        </w:tc>
      </w:tr>
      <w:tr w:rsidR="003315C9" w:rsidRPr="00BB629B" w14:paraId="62F541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D4679" w14:textId="77777777" w:rsidR="003315C9" w:rsidRPr="00BB629B" w:rsidRDefault="003315C9" w:rsidP="00F236E6">
            <w:pPr>
              <w:pStyle w:val="TAN"/>
            </w:pPr>
            <w:r w:rsidRPr="00BB629B">
              <w:t>C017b</w:t>
            </w:r>
            <w:r w:rsidRPr="00BB629B">
              <w:tab/>
              <w:t>IF A.4.1-1/1 AND (A.4.1-3/1 OR A.4.1-3/2 OR A.4.1-3/3 OR A.4.1-3/5) AND (NOT A.4.3.9-1/2 AND A.4.3.9-4a/7 OR (A.4.3.9-4a/1 OR A.4.3.9-4a/2 OR A.4.3.9-4a/3 OR A.4.3.9-4a/66 OR A.4.3.9-4a/70)) AND A.4.3.2-1/6 THEN R ELSE N/A</w:t>
            </w:r>
          </w:p>
        </w:tc>
      </w:tr>
      <w:tr w:rsidR="003315C9" w:rsidRPr="00BB629B" w14:paraId="0A39C25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6DB5" w14:textId="77777777" w:rsidR="003315C9" w:rsidRPr="00BB629B" w:rsidRDefault="003315C9" w:rsidP="00F236E6">
            <w:pPr>
              <w:pStyle w:val="TAN"/>
            </w:pPr>
            <w:r w:rsidRPr="00BB629B">
              <w:t>C017c</w:t>
            </w:r>
            <w:r w:rsidRPr="00BB629B">
              <w:tab/>
              <w:t>IF A.4.1-1/1 AND (A.4.1-3/1 OR A.4.1-3/2 OR A.4.1-3/3 OR A.4.1-3/5) AND (NOT A.4.3.9-1/2 AND A.4.3.9-4a/7 OR (A.4.3.9-4a/1 OR A.4.3.9-4a/2 OR A.4.3.9-4a/3 OR A.4.3.9-4a/66 OR A.4.3.9-4a/70)) AND A.4.3.2-1/66 THEN R ELSE N/A</w:t>
            </w:r>
          </w:p>
        </w:tc>
      </w:tr>
      <w:tr w:rsidR="008C3B38" w:rsidRPr="00BB629B" w14:paraId="7CDF8A0F"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FBC81" w14:textId="77777777" w:rsidR="008C3B38" w:rsidRPr="00BB629B" w:rsidRDefault="008C3B38" w:rsidP="00EF74ED">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3315C9" w:rsidRPr="00BB629B" w14:paraId="1AE05A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0B082" w14:textId="77777777" w:rsidR="003315C9" w:rsidRPr="00BB629B" w:rsidRDefault="003315C9" w:rsidP="00F236E6">
            <w:pPr>
              <w:pStyle w:val="TAN"/>
            </w:pPr>
            <w:r w:rsidRPr="00BB629B">
              <w:t>C017x</w:t>
            </w:r>
            <w:r w:rsidRPr="00BB629B">
              <w:tab/>
              <w:t>IF A.4.1-1/1 AND (A.4.1-3/1 OR A.4.1-3/2 OR A.4.1-3/3 OR A.4.1-3/5) AND (NOT A.4.3.9-1/2 AND A.4.3.9-4a/7 OR (A.4.3.9-4a/1 OR A.4.3.9-4a/2 OR A.4.3.9-4a/3 OR A.4.3.9-4a/66 OR A.4.3.9-4a/70)) AND A.4.3.9-1/1 THEN R ELSE N/A</w:t>
            </w:r>
          </w:p>
        </w:tc>
      </w:tr>
      <w:tr w:rsidR="003315C9" w:rsidRPr="00BB629B" w14:paraId="00880AD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F69BC" w14:textId="77777777" w:rsidR="003315C9" w:rsidRPr="00BB629B" w:rsidRDefault="003315C9" w:rsidP="00F236E6">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3315C9" w:rsidRPr="00BB629B" w14:paraId="7E27FB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4C71F" w14:textId="77777777" w:rsidR="003315C9" w:rsidRPr="00BB629B" w:rsidRDefault="003315C9" w:rsidP="00F236E6">
            <w:pPr>
              <w:pStyle w:val="TAN"/>
            </w:pPr>
            <w:r w:rsidRPr="00BB629B">
              <w:t>C017z</w:t>
            </w:r>
            <w:r w:rsidRPr="00BB629B">
              <w:tab/>
              <w:t>IF A.4.1-1/2 AND (A.4.1-3/1 OR A.4.1-3/2 OR A.4.1-3/3 OR A.4.1-3/5) AND (NOT A.4.3.9-1/2 AND A.4.3.9-4a/7 OR (A.4.3.9-4a/1 OR A.4.3.9-4a/2 OR A.4.3.9-4a/3 OR A.4.3.9-4a/66 OR A.4.3.9-4a/70)) AND A.4.3.2-1/33 THEN R ELSE N/A</w:t>
            </w:r>
          </w:p>
        </w:tc>
      </w:tr>
      <w:tr w:rsidR="003315C9" w:rsidRPr="00BB629B" w14:paraId="6FAAAF6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76F6E" w14:textId="41181FDD" w:rsidR="003315C9" w:rsidRPr="00BB629B" w:rsidRDefault="003315C9" w:rsidP="00F236E6">
            <w:pPr>
              <w:pStyle w:val="TAN"/>
            </w:pPr>
            <w:r w:rsidRPr="00BB629B">
              <w:t>C017g</w:t>
            </w:r>
            <w:r w:rsidRPr="00BB629B">
              <w:tab/>
            </w:r>
            <w:r w:rsidR="00EE2EFC" w:rsidRPr="00EE2EFC">
              <w:t>IF (A.4.1-1/1 OR A.4.1-1/2) AND A.4.1-2/7 AND A.4.1-3/1</w:t>
            </w:r>
            <w:r w:rsidRPr="00BB629B">
              <w:t xml:space="preserve"> AND </w:t>
            </w:r>
            <w:r w:rsidR="00EE2EFC" w:rsidRPr="00EE2EFC">
              <w:t>A.4.3.2A.1-1/1</w:t>
            </w:r>
            <w:r w:rsidRPr="00BB629B">
              <w:t xml:space="preserve"> AND (NOT A.4.3.9-1/2 AND A.4.3.9-4a/7 OR (A.4.3.9-4a/1 OR A.4.3.9-4a/2 OR A.4.3.9-4a/3 OR A.4.3.9-4a/66 OR A.4.3.9-4a/70)) THEN R ELSE N/A</w:t>
            </w:r>
          </w:p>
        </w:tc>
      </w:tr>
      <w:tr w:rsidR="003315C9" w:rsidRPr="00BB629B" w14:paraId="5B99D5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786C5" w14:textId="15BD0F34" w:rsidR="003315C9" w:rsidRPr="00BB629B" w:rsidRDefault="003315C9" w:rsidP="00F236E6">
            <w:pPr>
              <w:pStyle w:val="TAN"/>
            </w:pPr>
            <w:r w:rsidRPr="00BB629B">
              <w:t>C017h</w:t>
            </w:r>
            <w:r w:rsidRPr="00BB629B">
              <w:tab/>
            </w:r>
            <w:r w:rsidR="00EE2EFC" w:rsidRPr="00EE2EFC">
              <w:t>IF (A.4.1-1/1 OR A.4.1-1/2) AND A.4.1-2/7 AND A.4.1-3/1</w:t>
            </w:r>
            <w:r w:rsidRPr="00BB629B">
              <w:t xml:space="preserve"> AND </w:t>
            </w:r>
            <w:r w:rsidR="00EE2EFC" w:rsidRPr="00EE2EFC">
              <w:t>A.4.3.2A.1-1/2</w:t>
            </w:r>
            <w:r w:rsidRPr="00BB629B">
              <w:t xml:space="preserve"> AND (NOT A.4.3.9-1/2 AND A.4.3.9-4a/7 OR (A.4.3.9-4a/1 OR A.4.3.9-4a/2 OR A.4.3.9-4a/3 OR A.4.3.9-4a/66 OR A.4.3.9-4a/70)) THEN R ELSE N/A</w:t>
            </w:r>
          </w:p>
        </w:tc>
      </w:tr>
      <w:tr w:rsidR="003315C9" w:rsidRPr="00BB629B" w14:paraId="50898C5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9B0131" w14:textId="455E975C" w:rsidR="003315C9" w:rsidRPr="00BB629B" w:rsidRDefault="003315C9" w:rsidP="00F236E6">
            <w:pPr>
              <w:pStyle w:val="TAN"/>
            </w:pPr>
            <w:r w:rsidRPr="00BB629B">
              <w:t>C017i</w:t>
            </w:r>
            <w:r w:rsidRPr="00BB629B">
              <w:tab/>
            </w:r>
            <w:r w:rsidR="00EE2EFC" w:rsidRPr="00EE2EFC">
              <w:t>IF (A.4.1-1/1 OR A.4.1-1/2) AND A.4.1-2/7 AND A.4.1-3/1</w:t>
            </w:r>
            <w:r w:rsidRPr="00BB629B">
              <w:t xml:space="preserve"> AND </w:t>
            </w:r>
            <w:r w:rsidR="00EE2EFC" w:rsidRPr="00EE2EFC">
              <w:t>A.4.3.2A.1-1/3</w:t>
            </w:r>
            <w:r w:rsidRPr="00BB629B">
              <w:t xml:space="preserve"> AND (NOT A.4.3.9-1/2 AND A.4.3.9-4a/7 OR (A.4.3.9-4a/1 OR A.4.3.9-4a/2 OR A.4.3.9-4a/3 OR A.4.3.9-4a/66 OR A.4.3.9-4a/70)) THEN R ELSE N/A</w:t>
            </w:r>
          </w:p>
        </w:tc>
      </w:tr>
      <w:tr w:rsidR="003315C9" w:rsidRPr="00BB629B" w14:paraId="65F9CD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8DF42" w14:textId="03DDA5AB" w:rsidR="003315C9" w:rsidRPr="00BB629B" w:rsidRDefault="003315C9" w:rsidP="00F236E6">
            <w:pPr>
              <w:pStyle w:val="TAN"/>
            </w:pPr>
            <w:r w:rsidRPr="00BB629B">
              <w:t>C017j</w:t>
            </w:r>
            <w:r w:rsidRPr="00BB629B">
              <w:tab/>
            </w:r>
            <w:r w:rsidR="00EE2EFC" w:rsidRPr="00C06D4B">
              <w:t>Void</w:t>
            </w:r>
          </w:p>
        </w:tc>
      </w:tr>
      <w:tr w:rsidR="003315C9" w:rsidRPr="00BB629B" w14:paraId="720BAA2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B6E85" w14:textId="77777777" w:rsidR="003315C9" w:rsidRPr="00BB629B" w:rsidRDefault="003315C9" w:rsidP="00F236E6">
            <w:pPr>
              <w:pStyle w:val="TAN"/>
            </w:pPr>
            <w:r w:rsidRPr="00BB629B">
              <w:t>C018</w:t>
            </w:r>
            <w:r w:rsidRPr="00BB629B">
              <w:tab/>
              <w:t>IF (A.4.1-1/1 OR A.4.1-1/2) AND A.4.1-2/7 AND A.4.1-3/1 AND 4.3.2-1/9 THEN R ELSE N/A</w:t>
            </w:r>
          </w:p>
        </w:tc>
      </w:tr>
      <w:tr w:rsidR="003315C9" w:rsidRPr="00BB629B" w14:paraId="30D7F1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B58BC" w14:textId="77777777" w:rsidR="003315C9" w:rsidRPr="00BB629B" w:rsidRDefault="003315C9" w:rsidP="00F236E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315C9" w:rsidRPr="00BB629B" w14:paraId="12F26F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6C1D" w14:textId="77777777" w:rsidR="003315C9" w:rsidRPr="00BB629B" w:rsidRDefault="003315C9" w:rsidP="00F236E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315C9" w:rsidRPr="00BB629B" w14:paraId="2C3D88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E837" w14:textId="77777777" w:rsidR="003315C9" w:rsidRPr="00BB629B" w:rsidRDefault="003315C9" w:rsidP="00F236E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315C9" w:rsidRPr="00BB629B" w14:paraId="15FB0F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20733" w14:textId="77777777" w:rsidR="003315C9" w:rsidRPr="00BB629B" w:rsidRDefault="003315C9" w:rsidP="00F236E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315C9" w:rsidRPr="00BB629B" w14:paraId="01CFA29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1C216" w14:textId="77777777" w:rsidR="003315C9" w:rsidRPr="00BB629B" w:rsidRDefault="003315C9" w:rsidP="00F236E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315C9" w:rsidRPr="00BB629B" w14:paraId="63F19A1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DDB45" w14:textId="77777777" w:rsidR="003315C9" w:rsidRPr="00BB629B" w:rsidRDefault="003315C9" w:rsidP="00F236E6">
            <w:pPr>
              <w:pStyle w:val="TAN"/>
            </w:pPr>
            <w:r w:rsidRPr="00BB629B">
              <w:t>C020</w:t>
            </w:r>
            <w:r w:rsidRPr="00BB629B">
              <w:tab/>
              <w:t>IF (A.4.1-1/1 OR A.4.1-1/2) AND (A.4.1-3/2 OR A.4.1-3/3 OR A.4.1-3/5) THEN R ELSE N/A</w:t>
            </w:r>
          </w:p>
        </w:tc>
      </w:tr>
      <w:tr w:rsidR="003315C9" w:rsidRPr="00BB629B" w14:paraId="79F6178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07144" w14:textId="77777777" w:rsidR="003315C9" w:rsidRPr="00BB629B" w:rsidRDefault="003315C9" w:rsidP="00F236E6">
            <w:pPr>
              <w:pStyle w:val="TAN"/>
            </w:pPr>
            <w:r w:rsidRPr="00BB629B">
              <w:t>C021</w:t>
            </w:r>
            <w:r w:rsidRPr="00BB629B">
              <w:tab/>
              <w:t>IF (A.4.1-4/1 OR A.4.1-4/2 OR A.4.1-4/3 OR A.4.1-4/5) AND A.4.1-3/2 THEN R ELSE N/A</w:t>
            </w:r>
          </w:p>
        </w:tc>
      </w:tr>
      <w:tr w:rsidR="003315C9" w:rsidRPr="00BB629B" w14:paraId="0F23A82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2012A" w14:textId="77777777" w:rsidR="003315C9" w:rsidRPr="00BB629B" w:rsidRDefault="003315C9" w:rsidP="00F236E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315C9" w:rsidRPr="00BB629B" w14:paraId="512627D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70921" w14:textId="77777777" w:rsidR="003315C9" w:rsidRPr="00BB629B" w:rsidRDefault="003315C9" w:rsidP="00F236E6">
            <w:pPr>
              <w:pStyle w:val="TAN"/>
            </w:pPr>
            <w:r w:rsidRPr="00BB629B">
              <w:t>C021b</w:t>
            </w:r>
            <w:r w:rsidRPr="00BB629B">
              <w:tab/>
              <w:t>IF A.4.1-1/1 AND (A.4.1-4/1 OR A.4.1-4/2 OR A.4.1-4/3 OR A.4.1-4/5) AND A.4.1-3/2 THEN R ELSE N/A</w:t>
            </w:r>
          </w:p>
        </w:tc>
      </w:tr>
      <w:tr w:rsidR="003315C9" w:rsidRPr="00BB629B" w14:paraId="17C143C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2DEFC" w14:textId="77777777" w:rsidR="003315C9" w:rsidRPr="00BB629B" w:rsidRDefault="003315C9" w:rsidP="00F236E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315C9" w:rsidRPr="00BB629B" w14:paraId="088F9E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15DFD" w14:textId="77777777" w:rsidR="003315C9" w:rsidRPr="00BB629B" w:rsidRDefault="003315C9" w:rsidP="00F236E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315C9" w:rsidRPr="00BB629B" w14:paraId="4E431C1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F75B3" w14:textId="77777777" w:rsidR="003315C9" w:rsidRPr="00BB629B" w:rsidRDefault="003315C9" w:rsidP="00F236E6">
            <w:pPr>
              <w:pStyle w:val="TAN"/>
            </w:pPr>
            <w:r w:rsidRPr="00BB629B">
              <w:t>C022</w:t>
            </w:r>
            <w:r w:rsidRPr="00BB629B">
              <w:tab/>
              <w:t>IF (A.4.1-4/4 OR A.4.1-4/5) AND A.4.1-3/2 THEN R ELSE N/A</w:t>
            </w:r>
          </w:p>
        </w:tc>
      </w:tr>
      <w:tr w:rsidR="003315C9" w:rsidRPr="00BB629B" w14:paraId="58E26E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A2DF8" w14:textId="77777777" w:rsidR="003315C9" w:rsidRPr="00BB629B" w:rsidRDefault="003315C9" w:rsidP="00F236E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01041D" w:rsidRPr="00BB629B" w14:paraId="3E15E3C6"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9001B" w14:textId="77777777" w:rsidR="0001041D" w:rsidRPr="00BB629B" w:rsidRDefault="0001041D" w:rsidP="00EF74ED">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AE6877" w:rsidRPr="00814D9B" w14:paraId="174E0566"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17DA4" w14:textId="77777777" w:rsidR="00AE6877" w:rsidRPr="00814D9B" w:rsidRDefault="00AE6877" w:rsidP="00EF74ED">
            <w:pPr>
              <w:pStyle w:val="TAN"/>
            </w:pPr>
            <w:r w:rsidRPr="00814D9B">
              <w:t>C022m</w:t>
            </w:r>
            <w:r w:rsidRPr="00814D9B">
              <w:tab/>
              <w:t>IF (A.4.1-4/4 OR A.4.1-4/5) AND A.4.1-3/2 AND A.4.3.2-1/56 AND 4.3.2-1/78 THEN R ELSE N/A</w:t>
            </w:r>
          </w:p>
        </w:tc>
      </w:tr>
      <w:tr w:rsidR="003315C9" w:rsidRPr="00BB629B" w14:paraId="6479B0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650E2" w14:textId="77777777" w:rsidR="003315C9" w:rsidRPr="00BB629B" w:rsidRDefault="003315C9" w:rsidP="00F236E6">
            <w:pPr>
              <w:pStyle w:val="TAN"/>
            </w:pPr>
            <w:r w:rsidRPr="00BB629B">
              <w:t>C023</w:t>
            </w:r>
            <w:r w:rsidRPr="00BB629B">
              <w:tab/>
              <w:t>IF A.4.1-4/5 AND A.4.1-3/2 THEN R ELSE N/A</w:t>
            </w:r>
          </w:p>
        </w:tc>
      </w:tr>
      <w:tr w:rsidR="003315C9" w:rsidRPr="00BB629B" w14:paraId="2FC709C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482B4" w14:textId="77777777" w:rsidR="003315C9" w:rsidRPr="00BB629B" w:rsidRDefault="003315C9" w:rsidP="00F236E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315C9" w:rsidRPr="00BB629B" w14:paraId="0340783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F280F" w14:textId="77777777" w:rsidR="003315C9" w:rsidRPr="00BB629B" w:rsidRDefault="003315C9" w:rsidP="00F236E6">
            <w:pPr>
              <w:pStyle w:val="TAN"/>
            </w:pPr>
            <w:r w:rsidRPr="00BB629B">
              <w:t>C024</w:t>
            </w:r>
            <w:r w:rsidRPr="00BB629B">
              <w:tab/>
              <w:t>IF A.4.1-1/1 AND A.4.1-2/7 AND A.4.1-3/1 THEN R ELSE N/A</w:t>
            </w:r>
          </w:p>
        </w:tc>
      </w:tr>
      <w:tr w:rsidR="003315C9" w:rsidRPr="00BB629B" w14:paraId="54223C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12C6D" w14:textId="77777777" w:rsidR="003315C9" w:rsidRPr="00BB629B" w:rsidRDefault="003315C9" w:rsidP="00F236E6">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3315C9" w:rsidRPr="00BB629B" w14:paraId="0E7BC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6CD39" w14:textId="77777777" w:rsidR="003315C9" w:rsidRPr="00BB629B" w:rsidRDefault="003315C9" w:rsidP="00F236E6">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3315C9" w:rsidRPr="00BB629B" w14:paraId="550F7D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A9B2A" w14:textId="77777777" w:rsidR="003315C9" w:rsidRPr="00BB629B" w:rsidRDefault="003315C9" w:rsidP="00F236E6">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3315C9" w:rsidRPr="00BB629B" w14:paraId="5842B19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2C454" w14:textId="77777777" w:rsidR="003315C9" w:rsidRPr="00BB629B" w:rsidRDefault="003315C9" w:rsidP="00F236E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3315C9" w:rsidRPr="00BB629B" w14:paraId="7B12FDF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4D1D8" w14:textId="77777777" w:rsidR="003315C9" w:rsidRPr="00BB629B" w:rsidRDefault="003315C9" w:rsidP="00F236E6">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315C9" w:rsidRPr="00BB629B" w14:paraId="54F202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5FD45" w14:textId="77777777" w:rsidR="003315C9" w:rsidRPr="00BB629B" w:rsidRDefault="003315C9" w:rsidP="00F236E6">
            <w:pPr>
              <w:pStyle w:val="TAN"/>
            </w:pPr>
            <w:r w:rsidRPr="00BB629B">
              <w:rPr>
                <w:lang w:eastAsia="zh-CN"/>
              </w:rPr>
              <w:t>C025e</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315C9" w:rsidRPr="00BB629B" w14:paraId="5EC54A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138F" w14:textId="77777777" w:rsidR="003315C9" w:rsidRPr="00BB629B" w:rsidRDefault="003315C9" w:rsidP="00F236E6">
            <w:pPr>
              <w:pStyle w:val="TAN"/>
              <w:rPr>
                <w:lang w:eastAsia="zh-CN"/>
              </w:rPr>
            </w:pPr>
            <w:r w:rsidRPr="00BB629B">
              <w:t>C025f</w:t>
            </w:r>
            <w:r w:rsidRPr="00BB629B">
              <w:tab/>
              <w:t>IF ((A.4.1-1/1 AND [</w:t>
            </w:r>
            <w:proofErr w:type="gramStart"/>
            <w:r w:rsidRPr="00BB629B">
              <w:t>10]A.</w:t>
            </w:r>
            <w:proofErr w:type="gramEnd"/>
            <w:r w:rsidRPr="00BB629B">
              <w:t>4.1-1/1) OR (A.4.1-1/1 AND [10]A.4.1-1/2) OR (A.4.1-1/2 AND [10]A.4.1-1/1) OR (A.4.1-1/2 AND [10]A.4.1-1/2)) AND A.4.1-3/1 AND A.4.1-2/7 AND A.4.3.6-</w:t>
            </w:r>
            <w:r w:rsidRPr="00BB629B">
              <w:rPr>
                <w:lang w:eastAsia="zh-CN"/>
              </w:rPr>
              <w:t>1</w:t>
            </w:r>
            <w:r w:rsidRPr="00BB629B">
              <w:t>/61 THEN R ELSE N/A</w:t>
            </w:r>
          </w:p>
        </w:tc>
      </w:tr>
      <w:tr w:rsidR="003315C9" w:rsidRPr="00BB629B" w14:paraId="321FA3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29D76" w14:textId="77777777" w:rsidR="003315C9" w:rsidRPr="00BB629B" w:rsidRDefault="003315C9" w:rsidP="00F236E6">
            <w:pPr>
              <w:pStyle w:val="TAN"/>
              <w:rPr>
                <w:lang w:eastAsia="zh-CN"/>
              </w:rPr>
            </w:pPr>
            <w:r w:rsidRPr="00BB629B">
              <w:t>C025g</w:t>
            </w:r>
            <w:r w:rsidRPr="00BB629B">
              <w:tab/>
              <w:t>IF ((A.4.1-1/1 AND [</w:t>
            </w:r>
            <w:proofErr w:type="gramStart"/>
            <w:r w:rsidRPr="00BB629B">
              <w:t>10]A.</w:t>
            </w:r>
            <w:proofErr w:type="gramEnd"/>
            <w:r w:rsidRPr="00BB629B">
              <w:t>4.1-1/1) OR (A.4.1-1/1 AND [10]A.4.1-1/2) OR (A.4.1-1/2 AND [10]A.4.1-1/1) OR (A.4.1-1/2 AND [10]A.4.1-1/2)) AND A.4.1-3/1 AND A.4.1-2/8 AND A.4.3.6-</w:t>
            </w:r>
            <w:r w:rsidRPr="00BB629B">
              <w:rPr>
                <w:lang w:eastAsia="zh-CN"/>
              </w:rPr>
              <w:t>1</w:t>
            </w:r>
            <w:r w:rsidRPr="00BB629B">
              <w:t>/62 THEN R ELSE N/A</w:t>
            </w:r>
          </w:p>
        </w:tc>
      </w:tr>
      <w:tr w:rsidR="003315C9" w:rsidRPr="00BB629B" w14:paraId="0A985F6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6402B" w14:textId="77777777" w:rsidR="003315C9" w:rsidRPr="00BB629B" w:rsidRDefault="003315C9" w:rsidP="00F236E6">
            <w:pPr>
              <w:pStyle w:val="TAN"/>
            </w:pPr>
            <w:r w:rsidRPr="00BB629B">
              <w:t>C026</w:t>
            </w:r>
            <w:r w:rsidRPr="00BB629B">
              <w:tab/>
              <w:t>IF (A.4.1-4/1 OR A.4.1-4/2 OR A.4.1-4/3 OR A.4.1-4/5) AND A.4.1-3/2 AND 4.3.6-1/11 THEN R ELSE N/A</w:t>
            </w:r>
          </w:p>
        </w:tc>
      </w:tr>
      <w:tr w:rsidR="003315C9" w:rsidRPr="00BB629B" w14:paraId="57DF09C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0CB97" w14:textId="77777777" w:rsidR="003315C9" w:rsidRPr="00BB629B" w:rsidRDefault="003315C9" w:rsidP="00F236E6">
            <w:pPr>
              <w:pStyle w:val="TAN"/>
            </w:pPr>
            <w:r w:rsidRPr="00BB629B">
              <w:t>C027</w:t>
            </w:r>
            <w:r w:rsidRPr="00BB629B">
              <w:tab/>
            </w:r>
            <w:r w:rsidRPr="00BB629B">
              <w:rPr>
                <w:lang w:eastAsia="zh-CN"/>
              </w:rPr>
              <w:t>Void</w:t>
            </w:r>
          </w:p>
        </w:tc>
      </w:tr>
      <w:tr w:rsidR="003315C9" w:rsidRPr="00BB629B" w14:paraId="57F4823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80A01" w14:textId="77777777" w:rsidR="003315C9" w:rsidRPr="00BB629B" w:rsidRDefault="003315C9" w:rsidP="00F236E6">
            <w:pPr>
              <w:pStyle w:val="TAN"/>
            </w:pPr>
            <w:r w:rsidRPr="00BB629B">
              <w:t>C028</w:t>
            </w:r>
            <w:r w:rsidRPr="00BB629B">
              <w:tab/>
              <w:t>IF (A.4.1-1/1 OR A.4.1-1/2) AND A.4.1-3/1 AND 4.3.6-1/11 THEN R ELSE N/A</w:t>
            </w:r>
          </w:p>
        </w:tc>
      </w:tr>
      <w:tr w:rsidR="003315C9" w:rsidRPr="00BB629B" w14:paraId="1A01AC6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40DC9" w14:textId="77777777" w:rsidR="003315C9" w:rsidRPr="00BB629B" w:rsidRDefault="003315C9" w:rsidP="00F236E6">
            <w:pPr>
              <w:pStyle w:val="TAN"/>
            </w:pPr>
            <w:r w:rsidRPr="00BB629B">
              <w:t>C029</w:t>
            </w:r>
            <w:r w:rsidRPr="00BB629B">
              <w:tab/>
              <w:t>IF (A.4.1-1/1 OR A.4.1-1/2) AND A.4.1-3/1 AND 4.3.2-1/9 THEN R ELSE N/A</w:t>
            </w:r>
          </w:p>
        </w:tc>
      </w:tr>
      <w:tr w:rsidR="003315C9" w:rsidRPr="00BB629B" w14:paraId="0E886C9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009" w14:textId="77777777" w:rsidR="003315C9" w:rsidRPr="00BB629B" w:rsidRDefault="003315C9" w:rsidP="00F236E6">
            <w:pPr>
              <w:pStyle w:val="TAN"/>
            </w:pPr>
            <w:r w:rsidRPr="00BB629B">
              <w:t>C030</w:t>
            </w:r>
            <w:r w:rsidRPr="00BB629B">
              <w:tab/>
              <w:t>IF (A.4.1-4/1 OR A.4.1-4/2 OR A.4.1-4/3 OR A.4.1-4/5) AND A.4.1-3/2 AND A.4.3.2-1/9 THEN R ELSE N/A</w:t>
            </w:r>
          </w:p>
        </w:tc>
      </w:tr>
      <w:tr w:rsidR="003315C9" w:rsidRPr="00BB629B" w14:paraId="6FE89D5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B619" w14:textId="77777777" w:rsidR="003315C9" w:rsidRPr="00BB629B" w:rsidRDefault="003315C9" w:rsidP="00F236E6">
            <w:pPr>
              <w:pStyle w:val="TAN"/>
            </w:pPr>
            <w:r w:rsidRPr="00BB629B">
              <w:lastRenderedPageBreak/>
              <w:t>C030a</w:t>
            </w:r>
            <w:r w:rsidRPr="00BB629B">
              <w:tab/>
              <w:t>IF (A.4.1-4/4 OR A.4.1-4/5) AND A.4.1-3/2 AND A.4.3.2-1/9 THEN R ELSE N/A</w:t>
            </w:r>
          </w:p>
        </w:tc>
      </w:tr>
      <w:tr w:rsidR="003315C9" w:rsidRPr="00BB629B" w14:paraId="34E15B8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A1982" w14:textId="77777777" w:rsidR="003315C9" w:rsidRPr="00BB629B" w:rsidRDefault="003315C9" w:rsidP="00F236E6">
            <w:pPr>
              <w:pStyle w:val="TAN"/>
            </w:pPr>
            <w:r w:rsidRPr="00BB629B">
              <w:t>C031</w:t>
            </w:r>
            <w:r w:rsidRPr="00BB629B">
              <w:tab/>
              <w:t>IF (A.4.1-1/1 OR A.4.1-1/2) AND A.4.1-2/7 AND A.4.1-3/1 AND (A.4.1-4A/1 OR A.4.1-4A/2 OR A.4.1-4A/5) AND A.4.3.2A.1-1/1 THEN R ELSE N/A</w:t>
            </w:r>
          </w:p>
        </w:tc>
      </w:tr>
      <w:tr w:rsidR="003315C9" w:rsidRPr="00BB629B" w14:paraId="2C72226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138F0" w14:textId="77777777" w:rsidR="003315C9" w:rsidRPr="00BB629B" w:rsidRDefault="003315C9" w:rsidP="00F236E6">
            <w:pPr>
              <w:pStyle w:val="TAN"/>
            </w:pPr>
            <w:r w:rsidRPr="00BB629B">
              <w:t>C031a</w:t>
            </w:r>
            <w:r w:rsidRPr="00BB629B">
              <w:tab/>
              <w:t>IF (A.4.1-1/1 OR A.4.1-1/2) AND A.4.1-2/7 AND A.4.1-3/1 AND (A.4.1-4A/1 OR A.4.1-4A/2 OR A.4.1-4A/5) AND A.4.3.2A.1-1/1 AND A.4.3.6-1/54 THEN R ELSE N/A</w:t>
            </w:r>
          </w:p>
        </w:tc>
      </w:tr>
      <w:tr w:rsidR="003315C9" w:rsidRPr="00BB629B" w14:paraId="5AC587F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FCE99" w14:textId="77777777" w:rsidR="003315C9" w:rsidRPr="00BB629B" w:rsidRDefault="003315C9" w:rsidP="00F236E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7A4D5A" w:rsidRPr="00BB629B" w14:paraId="7257BAD7"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3F841" w14:textId="713391D0" w:rsidR="007A4D5A" w:rsidRPr="00BB629B" w:rsidRDefault="007A4D5A" w:rsidP="00EF74ED">
            <w:pPr>
              <w:pStyle w:val="TAN"/>
            </w:pPr>
            <w:r>
              <w:t>C031c</w:t>
            </w:r>
            <w:r>
              <w:tab/>
              <w:t>IF (</w:t>
            </w:r>
            <w:r w:rsidRPr="001D06E7">
              <w:t>A.4.1-1/2 AND A.4.1-2/8 AND A.4.1-3/1 AND A.4.1-4A/6 AND A.4.3.2A.1-1/1</w:t>
            </w:r>
            <w:r>
              <w:t>) THEN R ELSE N/A</w:t>
            </w:r>
          </w:p>
        </w:tc>
      </w:tr>
      <w:tr w:rsidR="003315C9" w:rsidRPr="00BB629B" w14:paraId="5D1F95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EEEE4" w14:textId="77777777" w:rsidR="003315C9" w:rsidRPr="00BB629B" w:rsidRDefault="003315C9" w:rsidP="00F236E6">
            <w:pPr>
              <w:pStyle w:val="TAN"/>
            </w:pPr>
            <w:r w:rsidRPr="00BB629B">
              <w:t>C032</w:t>
            </w:r>
            <w:r w:rsidRPr="00BB629B">
              <w:tab/>
              <w:t>IF (A.4.1-4/1 OR A.4.1-4/2 OR A.4.1-4/3 OR A.4.1-4/5) AND A.4.1-3/2 AND (A.4.1-2/3 OR A.4.1-2/5) THEN R ELSE N/A</w:t>
            </w:r>
          </w:p>
        </w:tc>
      </w:tr>
      <w:tr w:rsidR="003315C9" w:rsidRPr="00BB629B" w14:paraId="59CFAC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814B8" w14:textId="77777777" w:rsidR="003315C9" w:rsidRPr="00BB629B" w:rsidRDefault="003315C9" w:rsidP="00F236E6">
            <w:pPr>
              <w:pStyle w:val="TAN"/>
            </w:pPr>
            <w:r w:rsidRPr="00BB629B">
              <w:t>C033</w:t>
            </w:r>
            <w:r w:rsidRPr="00BB629B">
              <w:tab/>
              <w:t>IF (A.4.1-1/1 OR A.4.1-1/2) AND A.4.1-2/7 AND A.4.1-3/1 AND (A.4.1-4A/1 OR A.4.1-4A/2 OR A.4.1-4A/5) AND A.4.3.2A.1-1/2 THEN R ELSE N/A</w:t>
            </w:r>
          </w:p>
        </w:tc>
      </w:tr>
      <w:tr w:rsidR="003315C9" w:rsidRPr="00BB629B" w14:paraId="70F47B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342C0" w14:textId="77777777" w:rsidR="003315C9" w:rsidRPr="00BB629B" w:rsidRDefault="003315C9" w:rsidP="00F236E6">
            <w:pPr>
              <w:pStyle w:val="TAN"/>
            </w:pPr>
            <w:r w:rsidRPr="00BB629B">
              <w:t>C034</w:t>
            </w:r>
            <w:r w:rsidRPr="00BB629B">
              <w:tab/>
              <w:t>IF (A.4.1-1/1 OR A.4.1-1/2) AND A.4.1-2/7 AND A.4.1-3/1 AND A.4.3.6-1/6 THEN R ELSE N/A</w:t>
            </w:r>
          </w:p>
        </w:tc>
      </w:tr>
      <w:tr w:rsidR="003315C9" w:rsidRPr="00BB629B" w14:paraId="57E92B5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73B41" w14:textId="77777777" w:rsidR="003315C9" w:rsidRPr="00BB629B" w:rsidRDefault="003315C9" w:rsidP="00F236E6">
            <w:pPr>
              <w:pStyle w:val="TAN"/>
            </w:pPr>
            <w:r w:rsidRPr="00BB629B">
              <w:t>C035</w:t>
            </w:r>
            <w:r w:rsidRPr="00BB629B">
              <w:tab/>
              <w:t>IF (A.4.1-4/1 OR A.4.1-4/2 OR A.4.1-4/3 OR A.4.1-4/5) AND A.4.1-3/2 AND A.4.3.6-1/6 THEN R ELSE N/A</w:t>
            </w:r>
          </w:p>
        </w:tc>
      </w:tr>
      <w:tr w:rsidR="003315C9" w:rsidRPr="00BB629B" w14:paraId="6970A4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A243" w14:textId="77777777" w:rsidR="003315C9" w:rsidRPr="00BB629B" w:rsidRDefault="003315C9" w:rsidP="00F236E6">
            <w:pPr>
              <w:pStyle w:val="TAN"/>
            </w:pPr>
            <w:r w:rsidRPr="00BB629B">
              <w:t>C036</w:t>
            </w:r>
            <w:r w:rsidRPr="00BB629B">
              <w:tab/>
              <w:t>IF (A.4.1-1/1 OR A.4.1-1/2) AND A.4.1-2/7 AND A.4.1-3/1 AND (A.4.1-4A/1 OR A.4.1-4A/2 OR A.4.1-4A/5) AND A.4.3.2A.1-1/3 THEN R ELSE N/A</w:t>
            </w:r>
          </w:p>
        </w:tc>
      </w:tr>
      <w:tr w:rsidR="003315C9" w:rsidRPr="00BB629B" w14:paraId="5015792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18985" w14:textId="77777777" w:rsidR="003315C9" w:rsidRPr="00BB629B" w:rsidRDefault="003315C9" w:rsidP="00F236E6">
            <w:pPr>
              <w:pStyle w:val="TAN"/>
            </w:pPr>
            <w:r w:rsidRPr="00BB629B">
              <w:t>C037</w:t>
            </w:r>
            <w:r w:rsidRPr="00BB629B">
              <w:tab/>
              <w:t>IF (A.4.1-1/1 OR A.4.1-1/2) AND A.4.1-2/7 AND A.4.1-3/1 AND A.4.3.6-1/41 THEN R ELSE N/A</w:t>
            </w:r>
          </w:p>
        </w:tc>
      </w:tr>
      <w:tr w:rsidR="003315C9" w:rsidRPr="00BB629B" w14:paraId="355E787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58BBB" w14:textId="77777777" w:rsidR="003315C9" w:rsidRPr="00BB629B" w:rsidRDefault="003315C9" w:rsidP="00F236E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315C9" w:rsidRPr="00BB629B" w14:paraId="3CF704D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973F" w14:textId="77777777" w:rsidR="003315C9" w:rsidRPr="00BB629B" w:rsidRDefault="003315C9" w:rsidP="00F236E6">
            <w:pPr>
              <w:pStyle w:val="TAN"/>
            </w:pPr>
            <w:r w:rsidRPr="00BB629B">
              <w:t>C038</w:t>
            </w:r>
            <w:r w:rsidRPr="00BB629B">
              <w:tab/>
              <w:t>IF (A.4.1-1/1 OR A.4.1-1/2) AND A.4.1-2/7 AND A.4.1-3/2 AND (A.4.1-4/1 OR A.4.1-4/2 OR A.4.1-4/3 OR A.4.1-4/5) AND A.4.3.6-1/41 THEN R ELSE N/A</w:t>
            </w:r>
          </w:p>
        </w:tc>
      </w:tr>
      <w:tr w:rsidR="003315C9" w:rsidRPr="00BB629B" w14:paraId="57C1E7E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13B04" w14:textId="77777777" w:rsidR="003315C9" w:rsidRPr="00BB629B" w:rsidRDefault="003315C9" w:rsidP="00F236E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315C9" w:rsidRPr="00BB629B" w14:paraId="7CBC5E4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ABF5E" w14:textId="77777777" w:rsidR="003315C9" w:rsidRPr="00BB629B" w:rsidRDefault="003315C9" w:rsidP="00F236E6">
            <w:pPr>
              <w:pStyle w:val="TAN"/>
            </w:pPr>
            <w:r w:rsidRPr="00BB629B">
              <w:t>C039</w:t>
            </w:r>
            <w:r w:rsidRPr="00BB629B">
              <w:tab/>
              <w:t>IF A.4.1-1/1 AND A.4.1-2/7 AND A.4.1-3/1 AND (A.4.1-4A/1 OR A.4.1-4A/2 OR A.4.1-4/5 OR A.4.1-4/7) AND A.4.1-5/1 AND A.4.3.6-1/41 THEN R ELSE N/A</w:t>
            </w:r>
          </w:p>
        </w:tc>
      </w:tr>
      <w:tr w:rsidR="003315C9" w:rsidRPr="00BB629B" w14:paraId="3641F41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A920D" w14:textId="77777777" w:rsidR="003315C9" w:rsidRPr="00BB629B" w:rsidRDefault="003315C9" w:rsidP="00F236E6">
            <w:pPr>
              <w:pStyle w:val="TAN"/>
            </w:pPr>
            <w:r w:rsidRPr="00BB629B">
              <w:t>C040</w:t>
            </w:r>
            <w:r w:rsidRPr="00BB629B">
              <w:tab/>
              <w:t>IF A.4.1-1/1 AND A.4.1-2/7 AND A.4.1-3/2 AND (A.4.1-4/1 OR A.4.1-4/2 OR A.4.1-4/3 OR A.4.1-4/5) AND A.4.3.6-1/41 THEN R ELSE N/A</w:t>
            </w:r>
          </w:p>
        </w:tc>
      </w:tr>
      <w:tr w:rsidR="003315C9" w:rsidRPr="00BB629B" w14:paraId="28BD4C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B108" w14:textId="77777777" w:rsidR="003315C9" w:rsidRPr="00BB629B" w:rsidRDefault="003315C9" w:rsidP="00F236E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315C9" w:rsidRPr="00BB629B" w14:paraId="36F3E1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A5C4F" w14:textId="77777777" w:rsidR="003315C9" w:rsidRPr="00BB629B" w:rsidRDefault="003315C9" w:rsidP="00F236E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315C9" w:rsidRPr="00BB629B" w14:paraId="1D55C4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5175" w14:textId="77777777" w:rsidR="003315C9" w:rsidRPr="00BB629B" w:rsidRDefault="003315C9" w:rsidP="00F236E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315C9" w:rsidRPr="00BB629B" w14:paraId="099B2A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52721" w14:textId="77777777" w:rsidR="003315C9" w:rsidRPr="00BB629B" w:rsidRDefault="003315C9" w:rsidP="00F236E6">
            <w:pPr>
              <w:pStyle w:val="TAN"/>
            </w:pPr>
            <w:r w:rsidRPr="00BB629B">
              <w:t>C042</w:t>
            </w:r>
            <w:r w:rsidRPr="00BB629B">
              <w:tab/>
              <w:t>IF (A.4.1-1/1 OR A.4.1-1/2) AND A.4.1-2/7 AND A.4.1-3/2 AND (A.4.1-4/1 OR A.4.1-4/2 OR A.4.1-4/3 OR A.4.1-4/5) AND A.4.3.2-1/34 AND A.4.3.6-1/41 THEN R ELSE N/A</w:t>
            </w:r>
          </w:p>
        </w:tc>
      </w:tr>
      <w:tr w:rsidR="003315C9" w:rsidRPr="00BB629B" w14:paraId="3CFC6F8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E3B7A" w14:textId="77777777" w:rsidR="003315C9" w:rsidRPr="00BB629B" w:rsidRDefault="003315C9" w:rsidP="00F236E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315C9" w:rsidRPr="00BB629B" w14:paraId="606512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EFDA2" w14:textId="77777777" w:rsidR="003315C9" w:rsidRPr="00BB629B" w:rsidRDefault="003315C9" w:rsidP="00F236E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315C9" w:rsidRPr="00BB629B" w14:paraId="7A74937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66E5C" w14:textId="77777777" w:rsidR="003315C9" w:rsidRPr="00BB629B" w:rsidRDefault="003315C9" w:rsidP="00F236E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315C9" w:rsidRPr="00BB629B" w14:paraId="0D567FF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B1AF8" w14:textId="77777777" w:rsidR="003315C9" w:rsidRPr="00BB629B" w:rsidRDefault="003315C9" w:rsidP="00F236E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315C9" w:rsidRPr="00BB629B" w14:paraId="04F505E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8522B" w14:textId="77777777" w:rsidR="003315C9" w:rsidRPr="00BB629B" w:rsidRDefault="003315C9" w:rsidP="00F236E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315C9" w:rsidRPr="00BB629B" w14:paraId="62EE7B4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F3C70" w14:textId="77777777" w:rsidR="003315C9" w:rsidRPr="00BB629B" w:rsidRDefault="003315C9" w:rsidP="00F236E6">
            <w:pPr>
              <w:pStyle w:val="TAN"/>
            </w:pPr>
            <w:r w:rsidRPr="00BB629B">
              <w:t>C045</w:t>
            </w:r>
            <w:r w:rsidRPr="00BB629B">
              <w:tab/>
              <w:t>IF (A.4.1-1/1 OR A.4.1-1/2) AND A.4.1-3/2 AND A.4.3.2B.2.0-1/2 AND (A.4.1-4/1 OR A.4.1-4/2 OR A.4.1-4/3) THEN R ELSE N/A</w:t>
            </w:r>
          </w:p>
        </w:tc>
      </w:tr>
      <w:tr w:rsidR="003315C9" w:rsidRPr="00BB629B" w14:paraId="5F1E51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BACBA" w14:textId="77777777" w:rsidR="003315C9" w:rsidRPr="00BB629B" w:rsidRDefault="003315C9" w:rsidP="00F236E6">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3315C9" w:rsidRPr="00BB629B" w14:paraId="76A6C0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11EC9" w14:textId="77777777" w:rsidR="003315C9" w:rsidRPr="00BB629B" w:rsidRDefault="003315C9" w:rsidP="00F236E6">
            <w:pPr>
              <w:pStyle w:val="TAN"/>
            </w:pPr>
            <w:r w:rsidRPr="00BB629B">
              <w:t>C047</w:t>
            </w:r>
            <w:r w:rsidRPr="00BB629B">
              <w:tab/>
              <w:t>IF (A.4.1-1/1 OR A.4.1-1/2) AND A.4.1-3/2 AND A.4.3.2B.2.0-1/4 AND (A.4.1-4/1 OR A.4.1-4/2 OR A.4.1-4/3) THEN R ELSE N/A</w:t>
            </w:r>
          </w:p>
        </w:tc>
      </w:tr>
      <w:tr w:rsidR="003315C9" w:rsidRPr="00BB629B" w14:paraId="4E206D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443F8" w14:textId="77777777" w:rsidR="003315C9" w:rsidRPr="00BB629B" w:rsidRDefault="003315C9" w:rsidP="00F236E6">
            <w:pPr>
              <w:pStyle w:val="TAN"/>
            </w:pPr>
            <w:r w:rsidRPr="00BB629B">
              <w:t>C048</w:t>
            </w:r>
            <w:r w:rsidRPr="00BB629B">
              <w:tab/>
              <w:t>IF (A.4.1-1/1 OR A.4.1-1/2) AND A.4.1-3/2 AND A.4.3.2B.2.0-1/2 AND A.4.1-4/1 THEN R ELSE N/A</w:t>
            </w:r>
          </w:p>
        </w:tc>
      </w:tr>
      <w:tr w:rsidR="003315C9" w:rsidRPr="00BB629B" w14:paraId="7D8F55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773B9" w14:textId="77777777" w:rsidR="003315C9" w:rsidRPr="00BB629B" w:rsidRDefault="003315C9" w:rsidP="00F236E6">
            <w:pPr>
              <w:pStyle w:val="TAN"/>
            </w:pPr>
            <w:r w:rsidRPr="00BB629B">
              <w:t>C049</w:t>
            </w:r>
            <w:r w:rsidRPr="00BB629B">
              <w:tab/>
              <w:t>IF (A.4.1-1/1 OR A.4.1-1/2) AND A.4.1-3/2 AND A.4.3.2B.2.0-1/3 AND A.4.1-4/1 THEN R ELSE N/A</w:t>
            </w:r>
          </w:p>
        </w:tc>
      </w:tr>
      <w:tr w:rsidR="003315C9" w:rsidRPr="00BB629B" w14:paraId="4196B4D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4B7A8" w14:textId="77777777" w:rsidR="003315C9" w:rsidRPr="00BB629B" w:rsidRDefault="003315C9" w:rsidP="00F236E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315C9" w:rsidRPr="00BB629B" w14:paraId="1E4F4D7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3C1D1" w14:textId="77777777" w:rsidR="003315C9" w:rsidRPr="00BB629B" w:rsidRDefault="003315C9" w:rsidP="00F236E6">
            <w:pPr>
              <w:pStyle w:val="TAN"/>
            </w:pPr>
            <w:r w:rsidRPr="00BB629B">
              <w:t>C051</w:t>
            </w:r>
            <w:r w:rsidRPr="00BB629B">
              <w:tab/>
              <w:t>IF (A.4.1-1/1 OR A.4.1-1/2) AND A.4.1-2/7 AND A.4.1-3/1 AND A.4.1-4A/5 AND A.4.3.2A.1-2/1 AND A.4.3.2-1/37 THEN R ELSE N/A</w:t>
            </w:r>
          </w:p>
        </w:tc>
      </w:tr>
      <w:tr w:rsidR="003315C9" w:rsidRPr="00BB629B" w14:paraId="6C5D71E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70BA" w14:textId="77777777" w:rsidR="003315C9" w:rsidRPr="00BB629B" w:rsidRDefault="003315C9" w:rsidP="00F236E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3315C9" w:rsidRPr="00BB629B" w14:paraId="416A930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68434" w14:textId="77777777" w:rsidR="003315C9" w:rsidRPr="00BB629B" w:rsidRDefault="003315C9" w:rsidP="00F236E6">
            <w:pPr>
              <w:pStyle w:val="TAN"/>
              <w:rPr>
                <w:lang w:eastAsia="zh-CN"/>
              </w:rPr>
            </w:pPr>
            <w:r w:rsidRPr="00BB629B">
              <w:rPr>
                <w:lang w:eastAsia="zh-CN"/>
              </w:rPr>
              <w:t>C052a</w:t>
            </w:r>
            <w:r w:rsidRPr="00BB629B">
              <w:rPr>
                <w:lang w:eastAsia="zh-CN"/>
              </w:rPr>
              <w:tab/>
              <w:t>IF (A.4.1-1/1 OR A.4.1-1/2) AND A.4.1-2/7 AND A.4.1-3/1 AND A.4.3.11-1/8 THEN R ELSE N/A</w:t>
            </w:r>
          </w:p>
        </w:tc>
      </w:tr>
      <w:tr w:rsidR="003315C9" w:rsidRPr="00BB629B" w14:paraId="42E617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7996F" w14:textId="77777777" w:rsidR="003315C9" w:rsidRPr="00BB629B" w:rsidRDefault="003315C9" w:rsidP="00F236E6">
            <w:pPr>
              <w:pStyle w:val="TAN"/>
              <w:rPr>
                <w:lang w:eastAsia="zh-CN"/>
              </w:rPr>
            </w:pPr>
            <w:r w:rsidRPr="00BB629B">
              <w:rPr>
                <w:lang w:eastAsia="zh-CN"/>
              </w:rPr>
              <w:t>C052b</w:t>
            </w:r>
            <w:r w:rsidRPr="00BB629B">
              <w:rPr>
                <w:lang w:eastAsia="zh-CN"/>
              </w:rPr>
              <w:tab/>
              <w:t>IF (A.4.1-1/1 OR A.4.1-1/2) AND A.4.1-2/7 AND A.4.1-3/1 AND A.4.3.11-1/6 THEN R ELSE N/A</w:t>
            </w:r>
          </w:p>
        </w:tc>
      </w:tr>
      <w:tr w:rsidR="003315C9" w:rsidRPr="00BB629B" w14:paraId="70EE4C5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D7FD8" w14:textId="77777777" w:rsidR="003315C9" w:rsidRPr="00BB629B" w:rsidRDefault="003315C9" w:rsidP="00F236E6">
            <w:pPr>
              <w:pStyle w:val="TAN"/>
              <w:rPr>
                <w:lang w:eastAsia="zh-CN"/>
              </w:rPr>
            </w:pPr>
            <w:r w:rsidRPr="00BB629B">
              <w:rPr>
                <w:lang w:eastAsia="zh-CN"/>
              </w:rPr>
              <w:t>C052c</w:t>
            </w:r>
            <w:r w:rsidRPr="00BB629B">
              <w:rPr>
                <w:lang w:eastAsia="zh-CN"/>
              </w:rPr>
              <w:tab/>
              <w:t>IF (A.4.1-1/1 OR A.4.1-1/2) AND A.4.1-2/7 AND A.4.1-3/1 AND A.4.3.11-1/7 THEN R ELSE N/A</w:t>
            </w:r>
          </w:p>
        </w:tc>
      </w:tr>
      <w:tr w:rsidR="003315C9" w:rsidRPr="00BB629B" w14:paraId="7E51D6E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2D13E" w14:textId="77777777" w:rsidR="003315C9" w:rsidRPr="00BB629B" w:rsidRDefault="003315C9" w:rsidP="00F236E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315C9" w:rsidRPr="00BB629B" w14:paraId="61EE40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ED356" w14:textId="77777777" w:rsidR="003315C9" w:rsidRPr="00BB629B" w:rsidRDefault="003315C9" w:rsidP="00F236E6">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315C9" w:rsidRPr="00BB629B" w14:paraId="7CBC65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58859" w14:textId="77777777" w:rsidR="003315C9" w:rsidRPr="00BB629B" w:rsidRDefault="003315C9" w:rsidP="00F236E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315C9" w:rsidRPr="00BB629B" w14:paraId="4ACB60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0B84E" w14:textId="77777777" w:rsidR="003315C9" w:rsidRPr="00BB629B" w:rsidRDefault="003315C9" w:rsidP="00F236E6">
            <w:pPr>
              <w:pStyle w:val="TAN"/>
              <w:rPr>
                <w:rFonts w:eastAsia="SimSun"/>
                <w:lang w:eastAsia="zh-CN"/>
              </w:rPr>
            </w:pPr>
            <w:r w:rsidRPr="00BB629B">
              <w:rPr>
                <w:rFonts w:eastAsia="SimSun"/>
                <w:lang w:eastAsia="zh-CN"/>
              </w:rPr>
              <w:lastRenderedPageBreak/>
              <w:t>C056</w:t>
            </w:r>
            <w:r w:rsidRPr="00BB629B">
              <w:rPr>
                <w:rFonts w:eastAsia="SimSun"/>
                <w:lang w:eastAsia="zh-CN"/>
              </w:rPr>
              <w:tab/>
            </w:r>
            <w:r w:rsidRPr="00BB629B">
              <w:t>IF A.4.1-1/2 AND A.4.1-2/8 AND A.4.1-3/1 AND (A.4.1-4A/3 OR A.4.1-4A/4) AND A.4.3.2A.1-2/4 THEN R ELSE N/A</w:t>
            </w:r>
          </w:p>
        </w:tc>
      </w:tr>
      <w:tr w:rsidR="003315C9" w:rsidRPr="00BB629B" w14:paraId="3A12956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8AC9A" w14:textId="77777777" w:rsidR="003315C9" w:rsidRPr="00BB629B" w:rsidRDefault="003315C9" w:rsidP="00F236E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315C9" w:rsidRPr="00BB629B" w14:paraId="14719C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A0A7F" w14:textId="77777777" w:rsidR="003315C9" w:rsidRPr="00BB629B" w:rsidRDefault="003315C9" w:rsidP="00F236E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315C9" w:rsidRPr="00BB629B" w14:paraId="7C827BC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E146D" w14:textId="77777777" w:rsidR="003315C9" w:rsidRPr="00BB629B" w:rsidRDefault="003315C9" w:rsidP="00F236E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315C9" w:rsidRPr="00BB629B" w14:paraId="0892C9C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27301" w14:textId="77777777" w:rsidR="003315C9" w:rsidRPr="00BB629B" w:rsidRDefault="003315C9" w:rsidP="00F236E6">
            <w:pPr>
              <w:pStyle w:val="TAN"/>
              <w:rPr>
                <w:rFonts w:eastAsia="SimSun"/>
                <w:lang w:eastAsia="zh-CN"/>
              </w:rPr>
            </w:pPr>
            <w:r w:rsidRPr="00BB629B">
              <w:t>C060</w:t>
            </w:r>
            <w:r w:rsidRPr="00BB629B">
              <w:tab/>
              <w:t>IF A.4.1-1/2 AND A.4.1-2/8 AND A.4.1-3/1 AND (A.4.3.2-1/14 OR A.4.3.2-1/15) THEN R ELSE N/A</w:t>
            </w:r>
          </w:p>
        </w:tc>
      </w:tr>
      <w:tr w:rsidR="003315C9" w:rsidRPr="00BB629B" w14:paraId="374A68F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A32B" w14:textId="77777777" w:rsidR="003315C9" w:rsidRPr="00BB629B" w:rsidRDefault="003315C9" w:rsidP="00F236E6">
            <w:pPr>
              <w:pStyle w:val="TAN"/>
            </w:pPr>
            <w:r w:rsidRPr="00BB629B">
              <w:t>C061</w:t>
            </w:r>
            <w:r w:rsidRPr="00BB629B">
              <w:tab/>
              <w:t>IF A.4.1-1/2 AND A.4.1-2/8 AND (A.4.1-3/1 OR A.4.1-3/2 OR A.4.1-3/3 OR A.4.1-3/5) THEN R ELSE N/A</w:t>
            </w:r>
          </w:p>
        </w:tc>
      </w:tr>
      <w:tr w:rsidR="003315C9" w:rsidRPr="00BB629B" w14:paraId="702B8DB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A6683" w14:textId="7A2EB025" w:rsidR="003315C9" w:rsidRPr="00BB629B" w:rsidRDefault="003315C9" w:rsidP="00F236E6">
            <w:pPr>
              <w:pStyle w:val="TAN"/>
            </w:pPr>
            <w:r w:rsidRPr="00BB629B">
              <w:t>C061a</w:t>
            </w:r>
            <w:r w:rsidRPr="00BB629B">
              <w:tab/>
              <w:t xml:space="preserve">IF A.4.1-1/2 AND A.4.1-2/8 AND (A.4.1-3/1 OR A.4.1-3/2 OR A.4.1-3/3 OR A.4.1-3/5) AND </w:t>
            </w:r>
            <w:r w:rsidR="00EE2EFC" w:rsidRPr="00EE2EFC">
              <w:t>A.4.3.2A.1-1</w:t>
            </w:r>
            <w:r w:rsidRPr="00BB629B">
              <w:t xml:space="preserve"> THEN R ELSE N/A</w:t>
            </w:r>
          </w:p>
        </w:tc>
      </w:tr>
      <w:tr w:rsidR="003315C9" w:rsidRPr="00BB629B" w14:paraId="49393E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7EB43" w14:textId="613035D4" w:rsidR="003315C9" w:rsidRPr="00BB629B" w:rsidRDefault="003315C9" w:rsidP="00F236E6">
            <w:pPr>
              <w:pStyle w:val="TAN"/>
            </w:pPr>
            <w:r w:rsidRPr="00BB629B">
              <w:t>C061b</w:t>
            </w:r>
            <w:r w:rsidRPr="00BB629B">
              <w:tab/>
              <w:t xml:space="preserve">IF A.4.1-1/2 AND A.4.1-2/8 AND (A.4.1-3/1 OR A.4.1-3/2 OR A.4.1-3/3 OR A.4.1-3/5) AND </w:t>
            </w:r>
            <w:r w:rsidR="00EE2EFC" w:rsidRPr="00EE2EFC">
              <w:t>A.4.3.2A.1-2</w:t>
            </w:r>
            <w:r w:rsidRPr="00BB629B">
              <w:t xml:space="preserve"> THEN R ELSE N/A</w:t>
            </w:r>
          </w:p>
        </w:tc>
      </w:tr>
      <w:tr w:rsidR="003315C9" w:rsidRPr="00BB629B" w14:paraId="5501216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F962E" w14:textId="19BEE958" w:rsidR="003315C9" w:rsidRPr="00BB629B" w:rsidRDefault="003315C9" w:rsidP="00F236E6">
            <w:pPr>
              <w:pStyle w:val="TAN"/>
            </w:pPr>
            <w:r w:rsidRPr="00BB629B">
              <w:t>C062</w:t>
            </w:r>
            <w:r w:rsidR="00F549F6">
              <w:t>c</w:t>
            </w:r>
            <w:r w:rsidRPr="00BB629B">
              <w:tab/>
              <w:t>IF A.4.1-1/2 AND A.4.1.2/8 AND (A.4.1-3/1 OR A.4.1-3/2 OR A.4.1-3/3 OR A.4.1-3/5) AND A.4.3.9-1/1 THEN R ELSE N/A</w:t>
            </w:r>
          </w:p>
        </w:tc>
      </w:tr>
      <w:tr w:rsidR="003315C9" w:rsidRPr="00BB629B" w14:paraId="7C2274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C2DB6" w14:textId="77777777" w:rsidR="003315C9" w:rsidRPr="00BB629B" w:rsidRDefault="003315C9" w:rsidP="00F236E6">
            <w:pPr>
              <w:pStyle w:val="TAN"/>
            </w:pPr>
            <w:r w:rsidRPr="00BB629B">
              <w:t>C063</w:t>
            </w:r>
            <w:r w:rsidRPr="00BB629B">
              <w:tab/>
              <w:t>IF (A.4.1-1/1 OR A.4.1-1/2) AND A.4.1-3/2 AND (A.4.1-4/3 OR A.4.1-4/2) AND A.4.3.2B.2.0-1A/2 THEN R ELSE N/A</w:t>
            </w:r>
          </w:p>
        </w:tc>
      </w:tr>
      <w:tr w:rsidR="003315C9" w:rsidRPr="00BB629B" w14:paraId="3662ED6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F28F4" w14:textId="77777777" w:rsidR="003315C9" w:rsidRPr="00BB629B" w:rsidRDefault="003315C9" w:rsidP="00F236E6">
            <w:pPr>
              <w:pStyle w:val="TAN"/>
            </w:pPr>
            <w:r w:rsidRPr="00BB629B">
              <w:t>C064</w:t>
            </w:r>
            <w:r w:rsidRPr="00BB629B">
              <w:tab/>
              <w:t>IF (A.4.1-1/1 OR A.4.1-1/2) AND A.4.1-3/2 AND (A.4.1-4/3 OR A.4.1-4/2) AND A.4.3.2B.2.0-1A/3 THEN R ELSE N/A</w:t>
            </w:r>
          </w:p>
        </w:tc>
      </w:tr>
      <w:tr w:rsidR="003315C9" w:rsidRPr="00BB629B" w14:paraId="1C9A9DE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9B327" w14:textId="77777777" w:rsidR="003315C9" w:rsidRPr="00BB629B" w:rsidRDefault="003315C9" w:rsidP="00F236E6">
            <w:pPr>
              <w:pStyle w:val="TAN"/>
            </w:pPr>
            <w:r w:rsidRPr="00BB629B">
              <w:t>C064a</w:t>
            </w:r>
            <w:r w:rsidRPr="00BB629B">
              <w:tab/>
              <w:t>IF (A.4.1-1/1 OR A.4.1-1/2) AND A.4.1-3/2 AND (A.4.1-4/3 OR A.4.1-4/2) AND A.4.3.2B.2.0-1A/4 THEN R ELSE N/A</w:t>
            </w:r>
          </w:p>
        </w:tc>
      </w:tr>
      <w:tr w:rsidR="003315C9" w:rsidRPr="00BB629B" w14:paraId="28D28D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7C236" w14:textId="77777777" w:rsidR="003315C9" w:rsidRPr="00BB629B" w:rsidRDefault="003315C9" w:rsidP="00F236E6">
            <w:pPr>
              <w:pStyle w:val="TAN"/>
            </w:pPr>
            <w:r w:rsidRPr="00BB629B">
              <w:t>C064b</w:t>
            </w:r>
            <w:r w:rsidRPr="00BB629B">
              <w:tab/>
              <w:t>IF (A.4.1-1/1 OR A.4.1-1/2) AND A.4.1-3/2 AND (A.4.1-4/3 OR A.4.1-4/2) AND A.4.3.2B.2.0-1A/5 THEN R ELSE N/A</w:t>
            </w:r>
          </w:p>
        </w:tc>
      </w:tr>
      <w:tr w:rsidR="00D74B8C" w:rsidRPr="00BB629B" w14:paraId="2CE77B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FF50" w14:textId="22E998AE" w:rsidR="00D74B8C" w:rsidRPr="00BB629B" w:rsidRDefault="00D74B8C" w:rsidP="00D74B8C">
            <w:pPr>
              <w:pStyle w:val="TAN"/>
            </w:pPr>
            <w:bookmarkStart w:id="87" w:name="_Hlk75949411"/>
            <w:r w:rsidRPr="0062575A">
              <w:t>C065</w:t>
            </w:r>
            <w:r w:rsidRPr="0062575A">
              <w:tab/>
              <w:t>IF (A.4.1-4/1 OR A.4.1-4/2 OR A.4.1-4/3) AND A.4.1-3/2 AND (A.4.3.2-1/42 OR A.4.3.2-1/43 OR A.4.3.2-1/44) OR (A.4.3.2-1/42a OR A.4.3.2-1/43a OR A.4.3.2-1/44a)) AND (A.4.3.2-1/24 OR A.4.3.2-1/24A) THEN R ELSE N/A</w:t>
            </w:r>
          </w:p>
        </w:tc>
      </w:tr>
      <w:tr w:rsidR="00D74B8C" w:rsidRPr="00BB629B" w14:paraId="5B3F51B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E819D" w14:textId="6C99627E" w:rsidR="00D74B8C" w:rsidRPr="00BB629B" w:rsidRDefault="00D74B8C" w:rsidP="00D74B8C">
            <w:pPr>
              <w:pStyle w:val="TAN"/>
            </w:pPr>
            <w:r w:rsidRPr="0062575A">
              <w:t>C065a</w:t>
            </w:r>
            <w:r w:rsidRPr="0062575A">
              <w:tab/>
              <w:t>IF (A.4.1-4/1 OR A.4.1-4/2 OR A.4.1-4/3) AND A.4.1-3/2 AND (A.4.3.2-1/42 OR A.4.3.2-1/43 OR A.4.3.2-1/44) OR (A.4.3.2-1/42a OR A.4.3.2-1/43a OR A.4.3.2-1/44a)) AND (A.4.3.2-1/24 OR A.4.3.2-1/24A) AND A.4.3.2A.1-1/1 THEN R ELSE N/A</w:t>
            </w:r>
          </w:p>
        </w:tc>
      </w:tr>
      <w:bookmarkEnd w:id="87"/>
      <w:tr w:rsidR="00D74B8C" w:rsidRPr="00BB629B" w14:paraId="5C2E1EC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F49C7" w14:textId="28FD9EF9" w:rsidR="00D74B8C" w:rsidRPr="00BB629B" w:rsidRDefault="00D74B8C" w:rsidP="00D74B8C">
            <w:pPr>
              <w:pStyle w:val="TAN"/>
            </w:pPr>
            <w:r w:rsidRPr="0062575A">
              <w:t>C065b</w:t>
            </w:r>
            <w:r w:rsidRPr="0062575A">
              <w:tab/>
              <w:t>IF (A.4.1-4/1 OR A.4.1-4/2 OR A.4.1-4/3) AND A.4.1-3/2 AND (A.4.3.2-1/42 OR A.4.3.2-1/43 OR A.4.3.2-1/44) OR (A.4.3.2-1/42a OR A.4.3.2-1/43a OR A.4.3.2-1/44a)) THEN R ELSE N/A</w:t>
            </w:r>
          </w:p>
        </w:tc>
      </w:tr>
      <w:tr w:rsidR="00D74B8C" w:rsidRPr="00BB629B" w14:paraId="44F2BE8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C595" w14:textId="7447BAB8" w:rsidR="00D74B8C" w:rsidRPr="0062575A" w:rsidRDefault="00D74B8C" w:rsidP="00D74B8C">
            <w:pPr>
              <w:pStyle w:val="TAN"/>
            </w:pPr>
            <w:r w:rsidRPr="0062575A">
              <w:t>C065c</w:t>
            </w:r>
            <w:r w:rsidRPr="0062575A">
              <w:tab/>
              <w:t>IF (A.4.1-4/4 OR A.4.1-4/5) AND A.4.1-3/2 AND (A.4.3.2-1/42b OR A.4.3.2-1/43b) THEN R ELSE N/A</w:t>
            </w:r>
          </w:p>
        </w:tc>
      </w:tr>
      <w:tr w:rsidR="00D74B8C" w:rsidRPr="00BB629B" w14:paraId="1959E3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76B5" w14:textId="7287A571" w:rsidR="00D74B8C" w:rsidRPr="00BB629B" w:rsidRDefault="00D74B8C" w:rsidP="00D74B8C">
            <w:pPr>
              <w:pStyle w:val="TAN"/>
            </w:pPr>
            <w:r w:rsidRPr="0062575A">
              <w:t>C066</w:t>
            </w:r>
            <w:r w:rsidRPr="0062575A">
              <w:tab/>
              <w:t>IF A.4.1-2/7 AND A.4.1-3/1 AND ((A.4.3.2-1/42 OR A.4.3.2-1/43 OR A.4.3.2-1/44) OR (A.4.3.2-1/42a OR A.4.3.2-1/43a OR A.4.3.2-1/44a)) AND (A.4.3.2-1/24 OR A.4.3.2-1/24A) THEN R ELSE N/A</w:t>
            </w:r>
          </w:p>
        </w:tc>
      </w:tr>
      <w:tr w:rsidR="00D74B8C" w:rsidRPr="00BB629B" w14:paraId="0520FC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3FF97" w14:textId="18A76668" w:rsidR="00D74B8C" w:rsidRPr="00BB629B" w:rsidRDefault="00D74B8C" w:rsidP="00D74B8C">
            <w:pPr>
              <w:pStyle w:val="TAN"/>
            </w:pPr>
            <w:r w:rsidRPr="0062575A">
              <w:t>C066a</w:t>
            </w:r>
            <w:r w:rsidRPr="0062575A">
              <w:tab/>
              <w:t>IF A.4.1-2/7 AND A.4.1-3/1 AND ((A.4.3.2-1/42 OR A.4.3.2-1/43 OR A.4.3.2-1/44) OR (A.4.3.2-1/42a OR A.4.3.2-1/43a OR A.4.3.2-1/44a)) AND (A.4.3.2-1/24 OR A.4.3.2-1/24A) AND A.4.3.2A.1-1/1 THEN R ELSE N/A</w:t>
            </w:r>
          </w:p>
        </w:tc>
      </w:tr>
      <w:tr w:rsidR="00D74B8C" w:rsidRPr="00BB629B" w14:paraId="080F8E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26167" w14:textId="2057F83F" w:rsidR="00D74B8C" w:rsidRPr="00BB629B" w:rsidRDefault="00D74B8C" w:rsidP="00D74B8C">
            <w:pPr>
              <w:pStyle w:val="TAN"/>
            </w:pPr>
            <w:r w:rsidRPr="0062575A">
              <w:t>C066b</w:t>
            </w:r>
            <w:r w:rsidRPr="0062575A">
              <w:tab/>
              <w:t>IF A.4.1-2/7 AND A.4.1-3/1 AND ((A.4.3.2-1/42 OR A.4.3.2-1/43 OR A.4.3.2-1/44) OR (A.4.3.2-1/42a OR A.4.3.2-1/43a OR A.4.3.2-1/44a)) THEN R ELSE N/A</w:t>
            </w:r>
          </w:p>
        </w:tc>
      </w:tr>
      <w:tr w:rsidR="00D74B8C" w:rsidRPr="00BB629B" w14:paraId="48B5EF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98E54" w14:textId="1E01E3E4" w:rsidR="00D74B8C" w:rsidRPr="00BB629B" w:rsidRDefault="00D74B8C" w:rsidP="00F236E6">
            <w:pPr>
              <w:pStyle w:val="TAN"/>
            </w:pPr>
            <w:r w:rsidRPr="0062575A">
              <w:t>C066c</w:t>
            </w:r>
            <w:r w:rsidRPr="0062575A">
              <w:tab/>
              <w:t>IF A.4.1-1/2 AND A.4.1-2/8 AND A.4.1-3/2 AND (A.4.3.2-1/42b OR A.4.3.2-1/43b) THEN R ELSE N/A</w:t>
            </w:r>
          </w:p>
        </w:tc>
      </w:tr>
      <w:tr w:rsidR="003315C9" w:rsidRPr="00BB629B" w14:paraId="42766E5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33509" w14:textId="77777777" w:rsidR="003315C9" w:rsidRPr="00BB629B" w:rsidRDefault="003315C9" w:rsidP="00F236E6">
            <w:pPr>
              <w:pStyle w:val="TAN"/>
            </w:pPr>
            <w:r w:rsidRPr="00BB629B">
              <w:t>C067</w:t>
            </w:r>
            <w:r w:rsidRPr="00BB629B">
              <w:tab/>
              <w:t>IF (A.4.1-4/1 OR A.4.1-4/2 OR A.4.1-4/3 OR A.4.1-4/5) AND (A.4.1-4A/1 OR A.4.1-4A/2 OR A.4.1-4A/5) AND A.4.1-3/2 THEN R ELSE N/A</w:t>
            </w:r>
          </w:p>
        </w:tc>
      </w:tr>
      <w:tr w:rsidR="003315C9" w:rsidRPr="00BB629B" w14:paraId="7A44894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D1CD" w14:textId="77777777" w:rsidR="003315C9" w:rsidRPr="00BB629B" w:rsidRDefault="003315C9" w:rsidP="00F236E6">
            <w:pPr>
              <w:pStyle w:val="TAN"/>
            </w:pPr>
            <w:r w:rsidRPr="00BB629B">
              <w:t>C068</w:t>
            </w:r>
            <w:r w:rsidRPr="00BB629B">
              <w:tab/>
              <w:t>IF (A.4.1-4/1 OR A.4.1-4/2 OR A.4.1-4/3 OR A.4.1-4/5) AND [10] A.4.6-1/1 AND A.4.1-3/2 THEN R ELSE N/A</w:t>
            </w:r>
          </w:p>
        </w:tc>
      </w:tr>
      <w:tr w:rsidR="003315C9" w:rsidRPr="00BB629B" w14:paraId="3EDF963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34089" w14:textId="77777777" w:rsidR="003315C9" w:rsidRPr="00BB629B" w:rsidRDefault="003315C9" w:rsidP="00F236E6">
            <w:pPr>
              <w:pStyle w:val="TAN"/>
            </w:pPr>
            <w:r w:rsidRPr="00BB629B">
              <w:t>C069</w:t>
            </w:r>
            <w:r w:rsidRPr="00BB629B">
              <w:tab/>
              <w:t>IF (A.4.1-4/4 OR A.4.1-4/5) AND A.4.1-3/2 AND A.4.3.6-1/6 THEN R ELSE N/A</w:t>
            </w:r>
          </w:p>
        </w:tc>
      </w:tr>
      <w:tr w:rsidR="003315C9" w:rsidRPr="00BB629B" w14:paraId="734FBC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C301" w14:textId="77777777" w:rsidR="003315C9" w:rsidRPr="00BB629B" w:rsidRDefault="003315C9" w:rsidP="00F236E6">
            <w:pPr>
              <w:pStyle w:val="TAN"/>
              <w:rPr>
                <w:lang w:eastAsia="zh-CN"/>
              </w:rPr>
            </w:pPr>
            <w:bookmarkStart w:id="8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315C9" w:rsidRPr="00BB629B" w14:paraId="20ED22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1A4D3" w14:textId="77777777" w:rsidR="003315C9" w:rsidRPr="00BB629B" w:rsidRDefault="003315C9" w:rsidP="00F236E6">
            <w:pPr>
              <w:pStyle w:val="TAN"/>
              <w:ind w:left="805" w:hanging="805"/>
            </w:pPr>
            <w:r w:rsidRPr="00BB629B">
              <w:t>C071</w:t>
            </w:r>
            <w:r w:rsidRPr="00BB629B">
              <w:tab/>
              <w:t>IF A.4.1-1/2 AND (A.4.1-3/1 OR A.4.1-3/2 OR A.4.1-3/3 OR A.4.1-3/5) AND A.4.3.2-1/41 AND NOT A.4.3.1-7a/3 THEN R ELSE N/A</w:t>
            </w:r>
          </w:p>
        </w:tc>
      </w:tr>
      <w:tr w:rsidR="003315C9" w:rsidRPr="00BB629B" w14:paraId="34B2790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368A6" w14:textId="77777777" w:rsidR="003315C9" w:rsidRPr="00BB629B" w:rsidRDefault="003315C9" w:rsidP="00F236E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315C9" w:rsidRPr="00BB629B" w14:paraId="451E964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8E6E4" w14:textId="77777777" w:rsidR="003315C9" w:rsidRPr="00BB629B" w:rsidRDefault="003315C9" w:rsidP="00F236E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88"/>
      </w:tr>
      <w:tr w:rsidR="003315C9" w:rsidRPr="00BB629B" w14:paraId="1EE6CE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77596" w14:textId="77777777" w:rsidR="003315C9" w:rsidRPr="00BB629B" w:rsidRDefault="003315C9" w:rsidP="00F236E6">
            <w:pPr>
              <w:pStyle w:val="TAN"/>
              <w:rPr>
                <w:lang w:eastAsia="zh-CN"/>
              </w:rPr>
            </w:pPr>
            <w:bookmarkStart w:id="8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315C9" w:rsidRPr="00BB629B" w14:paraId="4C553B0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BBAAD" w14:textId="77777777" w:rsidR="003315C9" w:rsidRPr="00BB629B" w:rsidRDefault="003315C9" w:rsidP="00F236E6">
            <w:pPr>
              <w:pStyle w:val="TAN"/>
              <w:rPr>
                <w:lang w:eastAsia="zh-CN"/>
              </w:rPr>
            </w:pPr>
            <w:r w:rsidRPr="00BB629B">
              <w:t>C075</w:t>
            </w:r>
            <w:r w:rsidRPr="00BB629B">
              <w:tab/>
              <w:t>IF A.4.1-1/2 AND (A.4.1-3/1 OR A.4.1-3/2 OR A.4.1-3/3 OR A.4.1-3/5) AND A.4.3.2-1/39 AND A.4.3.2-1/40 AND NOT A.4.3.1-7a/3 THEN R ELSE N/A</w:t>
            </w:r>
          </w:p>
        </w:tc>
      </w:tr>
      <w:tr w:rsidR="003315C9" w:rsidRPr="00BB629B" w14:paraId="4DB552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5DCD2" w14:textId="77777777" w:rsidR="003315C9" w:rsidRPr="00BB629B" w:rsidRDefault="003315C9" w:rsidP="00F236E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315C9" w:rsidRPr="00BB629B" w14:paraId="75E6402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566D1" w14:textId="77777777" w:rsidR="003315C9" w:rsidRPr="00BB629B" w:rsidRDefault="003315C9" w:rsidP="00F236E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89"/>
      </w:tr>
      <w:tr w:rsidR="003315C9" w:rsidRPr="00BB629B" w14:paraId="6ADAC48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73AE2" w14:textId="77777777" w:rsidR="003315C9" w:rsidRPr="00BB629B" w:rsidRDefault="003315C9" w:rsidP="00F236E6">
            <w:pPr>
              <w:pStyle w:val="TAN"/>
              <w:rPr>
                <w:lang w:eastAsia="zh-CN"/>
              </w:rPr>
            </w:pPr>
            <w:r w:rsidRPr="00BB629B">
              <w:rPr>
                <w:lang w:eastAsia="zh-CN"/>
              </w:rPr>
              <w:lastRenderedPageBreak/>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315C9" w:rsidRPr="00BB629B" w14:paraId="1EB5401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2FD88" w14:textId="77777777" w:rsidR="003315C9" w:rsidRPr="00BB629B" w:rsidRDefault="003315C9" w:rsidP="00F236E6">
            <w:pPr>
              <w:pStyle w:val="TAN"/>
              <w:rPr>
                <w:lang w:eastAsia="zh-CN"/>
              </w:rPr>
            </w:pPr>
            <w:r w:rsidRPr="00BB629B">
              <w:rPr>
                <w:lang w:eastAsia="zh-CN"/>
              </w:rPr>
              <w:t>C079</w:t>
            </w:r>
            <w:r w:rsidRPr="00BB629B">
              <w:rPr>
                <w:lang w:eastAsia="zh-CN"/>
              </w:rPr>
              <w:tab/>
            </w:r>
            <w:r w:rsidRPr="00BB629B">
              <w:t>IF A.4.1-1/3 AND A.4.1-2/7 THEN R ELSE N/A</w:t>
            </w:r>
          </w:p>
        </w:tc>
      </w:tr>
      <w:tr w:rsidR="003315C9" w:rsidRPr="00BB629B" w14:paraId="322364A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9A673" w14:textId="77777777" w:rsidR="003315C9" w:rsidRPr="00BB629B" w:rsidRDefault="003315C9" w:rsidP="00F236E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315C9" w:rsidRPr="00BB629B" w14:paraId="44E5346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9B443" w14:textId="77777777" w:rsidR="003315C9" w:rsidRPr="00BB629B" w:rsidRDefault="003315C9" w:rsidP="00F236E6">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3315C9" w:rsidRPr="00BB629B" w14:paraId="3BD8FBD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80087" w14:textId="77777777" w:rsidR="003315C9" w:rsidRPr="00BB629B" w:rsidRDefault="003315C9" w:rsidP="00F236E6">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3315C9" w:rsidRPr="00BB629B" w14:paraId="3670A4D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2DEF9" w14:textId="77777777" w:rsidR="003315C9" w:rsidRPr="00BB629B" w:rsidRDefault="003315C9" w:rsidP="00F236E6">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3315C9" w:rsidRPr="00BB629B" w14:paraId="6B5C4B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0904B" w14:textId="77777777" w:rsidR="003315C9" w:rsidRPr="00BB629B" w:rsidRDefault="003315C9" w:rsidP="00F236E6">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315C9" w:rsidRPr="00BB629B" w14:paraId="4154FE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AF77B" w14:textId="77777777" w:rsidR="003315C9" w:rsidRPr="00BB629B" w:rsidRDefault="003315C9" w:rsidP="00F236E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315C9" w:rsidRPr="00BB629B" w14:paraId="128DC61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05A0" w14:textId="77777777" w:rsidR="003315C9" w:rsidRPr="00BB629B" w:rsidRDefault="003315C9" w:rsidP="00F236E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315C9" w:rsidRPr="00BB629B" w14:paraId="46B4215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4F050" w14:textId="77777777" w:rsidR="003315C9" w:rsidRPr="00BB629B" w:rsidRDefault="003315C9" w:rsidP="00F236E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315C9" w:rsidRPr="00BB629B" w14:paraId="7AB786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04FF1" w14:textId="77777777" w:rsidR="003315C9" w:rsidRPr="00BB629B" w:rsidRDefault="003315C9" w:rsidP="00F236E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315C9" w:rsidRPr="00BB629B" w14:paraId="643DDB9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56DB0" w14:textId="77777777" w:rsidR="003315C9" w:rsidRPr="00BB629B" w:rsidRDefault="003315C9" w:rsidP="00F236E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315C9" w:rsidRPr="00BB629B" w14:paraId="28ECA5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F1EC8" w14:textId="77777777" w:rsidR="003315C9" w:rsidRPr="00BB629B" w:rsidRDefault="003315C9" w:rsidP="00F236E6">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315C9" w:rsidRPr="00BB629B" w14:paraId="4C6B09E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6334E" w14:textId="77777777" w:rsidR="003315C9" w:rsidRPr="00BB629B" w:rsidRDefault="003315C9" w:rsidP="00F236E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315C9" w:rsidRPr="00BB629B" w14:paraId="4A7822D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E990" w14:textId="77777777" w:rsidR="003315C9" w:rsidRPr="00BB629B" w:rsidRDefault="003315C9" w:rsidP="00F236E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315C9" w:rsidRPr="00BB629B" w14:paraId="08D4D4A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C55CF" w14:textId="77777777" w:rsidR="003315C9" w:rsidRPr="00BB629B" w:rsidRDefault="003315C9" w:rsidP="00F236E6">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3315C9" w:rsidRPr="00BB629B" w14:paraId="45C6366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E8DE3" w14:textId="77777777" w:rsidR="003315C9" w:rsidRPr="00BB629B" w:rsidRDefault="003315C9" w:rsidP="00F236E6">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3315C9" w:rsidRPr="00BB629B" w:rsidDel="00142FC1" w14:paraId="0AE91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1C756" w14:textId="77777777" w:rsidR="003315C9" w:rsidRPr="00BB629B" w:rsidDel="00142FC1" w:rsidRDefault="003315C9" w:rsidP="00F236E6">
            <w:pPr>
              <w:pStyle w:val="TAN"/>
            </w:pPr>
            <w:r w:rsidRPr="00BB629B">
              <w:t>C087</w:t>
            </w:r>
            <w:r w:rsidRPr="00BB629B">
              <w:tab/>
              <w:t>Void</w:t>
            </w:r>
          </w:p>
        </w:tc>
      </w:tr>
      <w:tr w:rsidR="003315C9" w:rsidRPr="00BB629B" w14:paraId="69EAD9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0A446" w14:textId="77777777" w:rsidR="003315C9" w:rsidRPr="00BB629B" w:rsidRDefault="003315C9" w:rsidP="00F236E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315C9" w:rsidRPr="00BB629B" w14:paraId="39442E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74663" w14:textId="77777777" w:rsidR="003315C9" w:rsidRPr="00BB629B" w:rsidRDefault="003315C9" w:rsidP="00F236E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315C9" w:rsidRPr="00BB629B" w14:paraId="7DFFC2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A7BE5" w14:textId="77777777" w:rsidR="003315C9" w:rsidRPr="00BB629B" w:rsidRDefault="003315C9" w:rsidP="00F236E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315C9" w:rsidRPr="00BB629B" w14:paraId="278F2D7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87F0E" w14:textId="77777777" w:rsidR="003315C9" w:rsidRPr="00BB629B" w:rsidRDefault="003315C9" w:rsidP="00F236E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315C9" w:rsidRPr="00BB629B" w14:paraId="478D9E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F8E29" w14:textId="77777777" w:rsidR="003315C9" w:rsidRPr="00BB629B" w:rsidRDefault="003315C9" w:rsidP="00F236E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315C9" w:rsidRPr="00BB629B" w14:paraId="0B5FBA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B30E6" w14:textId="77777777" w:rsidR="003315C9" w:rsidRPr="00BB629B" w:rsidRDefault="003315C9" w:rsidP="00F236E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315C9" w:rsidRPr="00BB629B" w14:paraId="02316CE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5E09" w14:textId="77777777" w:rsidR="003315C9" w:rsidRPr="00BB629B" w:rsidRDefault="003315C9" w:rsidP="00F236E6">
            <w:pPr>
              <w:pStyle w:val="TAN"/>
            </w:pPr>
            <w:r w:rsidRPr="00BB629B">
              <w:t>C094</w:t>
            </w:r>
            <w:r w:rsidRPr="00BB629B">
              <w:tab/>
              <w:t>IF ((A.4.1-1/1 AND A.4.1-1/1) OR (A.4.1-1/1 AND A.4.1-1/2) OR (A.4.1-1/2 AND A.4.1-1/1) OR (A.4.1-1/2 AND A.4.1-1/2)) AND A.4.1-3/1 AND A.4.3.6-1/45 THEN R ELSE N/A</w:t>
            </w:r>
          </w:p>
        </w:tc>
      </w:tr>
      <w:tr w:rsidR="003315C9" w:rsidRPr="00BB629B" w14:paraId="3DE142D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B36C7" w14:textId="77777777" w:rsidR="003315C9" w:rsidRPr="00BB629B" w:rsidRDefault="003315C9" w:rsidP="00F236E6">
            <w:pPr>
              <w:pStyle w:val="TAN"/>
            </w:pPr>
            <w:r w:rsidRPr="00BB629B">
              <w:t>C095</w:t>
            </w:r>
            <w:r w:rsidRPr="00BB629B">
              <w:tab/>
              <w:t>IF A.4.1-1/2 AND A.4.1-2/8 AND A.4.1-3/1 AND A.4.3.6-1/45 THEN R ELSE N/A</w:t>
            </w:r>
          </w:p>
        </w:tc>
      </w:tr>
      <w:tr w:rsidR="001977EE" w:rsidRPr="00BB629B" w14:paraId="320F663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1AABA" w14:textId="06DFBAA0" w:rsidR="001977EE" w:rsidRPr="00BB629B" w:rsidRDefault="001977EE" w:rsidP="00F236E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315C9" w:rsidRPr="00BB629B" w14:paraId="7395347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F0F93" w14:textId="77777777" w:rsidR="003315C9" w:rsidRPr="00BB629B" w:rsidRDefault="003315C9" w:rsidP="00F236E6">
            <w:pPr>
              <w:pStyle w:val="TAN"/>
            </w:pPr>
            <w:r w:rsidRPr="00BB629B">
              <w:t>C096</w:t>
            </w:r>
            <w:r w:rsidRPr="00BB629B">
              <w:tab/>
              <w:t>IF ((A.4.1-1/1 OR A.4.1-1/2) AND [10] A.4.1-1/3) THEN R ELSE N/A</w:t>
            </w:r>
          </w:p>
        </w:tc>
      </w:tr>
      <w:tr w:rsidR="003315C9" w:rsidRPr="00BB629B" w14:paraId="40E816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AD708" w14:textId="77777777" w:rsidR="003315C9" w:rsidRPr="00BB629B" w:rsidRDefault="003315C9" w:rsidP="00F236E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315C9" w:rsidRPr="00BB629B" w14:paraId="6B0B26A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33A95" w14:textId="77777777" w:rsidR="003315C9" w:rsidRPr="00BB629B" w:rsidRDefault="003315C9" w:rsidP="00F236E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315C9" w:rsidRPr="00BB629B" w14:paraId="28F40F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64A7B" w14:textId="77777777" w:rsidR="003315C9" w:rsidRPr="00BB629B" w:rsidRDefault="003315C9" w:rsidP="00F236E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315C9" w:rsidRPr="00BB629B" w14:paraId="05E3F57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556E9" w14:textId="77777777" w:rsidR="003315C9" w:rsidRPr="00BB629B" w:rsidRDefault="003315C9" w:rsidP="00F236E6">
            <w:pPr>
              <w:pStyle w:val="TAN"/>
              <w:rPr>
                <w:lang w:eastAsia="zh-CN"/>
              </w:rPr>
            </w:pPr>
            <w:r w:rsidRPr="00BB629B">
              <w:rPr>
                <w:lang w:eastAsia="zh-CN"/>
              </w:rPr>
              <w:t>C100</w:t>
            </w:r>
            <w:r w:rsidRPr="00BB629B">
              <w:rPr>
                <w:lang w:eastAsia="zh-CN"/>
              </w:rPr>
              <w:tab/>
            </w:r>
            <w:r w:rsidRPr="00BB629B">
              <w:t>IF A.4.1-1/3 AND A.4.1-2/7 AND A.4.3.10-1/3 THEN R ELSE N/A</w:t>
            </w:r>
          </w:p>
        </w:tc>
      </w:tr>
      <w:tr w:rsidR="003315C9" w:rsidRPr="00BB629B" w14:paraId="1E58134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BF739" w14:textId="77777777" w:rsidR="003315C9" w:rsidRPr="00BB629B" w:rsidRDefault="003315C9" w:rsidP="00F236E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315C9" w:rsidRPr="00BB629B" w14:paraId="58A7D7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7A4BE" w14:textId="77777777" w:rsidR="003315C9" w:rsidRPr="00BB629B" w:rsidRDefault="003315C9" w:rsidP="00F236E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315C9" w:rsidRPr="00BB629B" w14:paraId="736D6B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BD815" w14:textId="77777777" w:rsidR="003315C9" w:rsidRPr="00BB629B" w:rsidRDefault="003315C9" w:rsidP="00F236E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315C9" w:rsidRPr="00BB629B" w14:paraId="5680C3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11CF5" w14:textId="77777777" w:rsidR="003315C9" w:rsidRPr="00BB629B" w:rsidRDefault="003315C9" w:rsidP="00F236E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315C9" w:rsidRPr="00BB629B" w14:paraId="0ACA586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F03F" w14:textId="77777777" w:rsidR="003315C9" w:rsidRPr="00BB629B" w:rsidRDefault="003315C9" w:rsidP="00F236E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315C9" w:rsidRPr="00BB629B" w14:paraId="3436C8F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E7E7A" w14:textId="77777777" w:rsidR="003315C9" w:rsidRPr="00BB629B" w:rsidRDefault="003315C9" w:rsidP="00F236E6">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315C9" w:rsidRPr="00BB629B" w14:paraId="2F8207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9745E" w14:textId="77777777" w:rsidR="003315C9" w:rsidRPr="00BB629B" w:rsidRDefault="003315C9" w:rsidP="00F236E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315C9" w:rsidRPr="00BB629B" w14:paraId="04D25DA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8780D" w14:textId="77777777" w:rsidR="003315C9" w:rsidRPr="00BB629B" w:rsidRDefault="003315C9" w:rsidP="00F236E6">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315C9" w:rsidRPr="00BB629B" w14:paraId="2965C3F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45E3" w14:textId="77777777" w:rsidR="003315C9" w:rsidRPr="00BB629B" w:rsidRDefault="003315C9" w:rsidP="00F236E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315C9" w:rsidRPr="00BB629B" w14:paraId="2EC0F25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DFC2" w14:textId="77777777" w:rsidR="003315C9" w:rsidRPr="00BB629B" w:rsidRDefault="003315C9" w:rsidP="00F236E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315C9" w:rsidRPr="00BB629B" w14:paraId="596ECC1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CC2ED" w14:textId="77777777" w:rsidR="003315C9" w:rsidRPr="00BB629B" w:rsidRDefault="003315C9" w:rsidP="00F236E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315C9" w:rsidRPr="00BB629B" w14:paraId="1FE2ED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B84C" w14:textId="77777777" w:rsidR="003315C9" w:rsidRPr="00BB629B" w:rsidRDefault="003315C9" w:rsidP="00F236E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315C9" w:rsidRPr="00BB629B" w14:paraId="1B6F3D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17340" w14:textId="77777777" w:rsidR="003315C9" w:rsidRPr="00BB629B" w:rsidRDefault="003315C9" w:rsidP="00F236E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315C9" w:rsidRPr="00BB629B" w14:paraId="6FFA864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D2FA" w14:textId="77777777" w:rsidR="003315C9" w:rsidRPr="00BB629B" w:rsidRDefault="003315C9" w:rsidP="00F236E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315C9" w:rsidRPr="00BB629B" w14:paraId="4C0D3E7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E3A3D" w14:textId="77777777" w:rsidR="003315C9" w:rsidRPr="00BB629B" w:rsidRDefault="003315C9" w:rsidP="00F236E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337170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1D191" w14:textId="77777777" w:rsidR="003315C9" w:rsidRPr="00BB629B" w:rsidRDefault="003315C9" w:rsidP="00F236E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094447A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73335" w14:textId="77777777" w:rsidR="003315C9" w:rsidRPr="00BB629B" w:rsidRDefault="003315C9" w:rsidP="00F236E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315C9" w:rsidRPr="00BB629B" w14:paraId="64C13AE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A65F" w14:textId="77777777" w:rsidR="003315C9" w:rsidRPr="00BB629B" w:rsidRDefault="003315C9" w:rsidP="00F236E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315C9" w:rsidRPr="00BB629B" w14:paraId="23CE0C0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E09E2" w14:textId="77777777" w:rsidR="003315C9" w:rsidRPr="00BB629B" w:rsidRDefault="003315C9" w:rsidP="00F236E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0866372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F413B" w14:textId="77777777" w:rsidR="003315C9" w:rsidRPr="00BB629B" w:rsidRDefault="003315C9" w:rsidP="00F236E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1F2DDF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D6D10" w14:textId="77777777" w:rsidR="003315C9" w:rsidRPr="00BB629B" w:rsidRDefault="003315C9" w:rsidP="00F236E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315C9" w:rsidRPr="00BB629B" w14:paraId="20F46AD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8A450" w14:textId="77777777" w:rsidR="003315C9" w:rsidRPr="00BB629B" w:rsidRDefault="003315C9" w:rsidP="00F236E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315C9" w:rsidRPr="00BB629B" w14:paraId="7FBB9D5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311B8" w14:textId="77777777" w:rsidR="003315C9" w:rsidRPr="00BB629B" w:rsidRDefault="003315C9" w:rsidP="00F236E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50A1AEF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079E8" w14:textId="77777777" w:rsidR="003315C9" w:rsidRPr="00BB629B" w:rsidRDefault="003315C9" w:rsidP="00F236E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0BC1D28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32DD3" w14:textId="77777777" w:rsidR="003315C9" w:rsidRPr="00BB629B" w:rsidRDefault="003315C9" w:rsidP="00F236E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315C9" w:rsidRPr="00BB629B" w14:paraId="7387D94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6DEA3" w14:textId="77777777" w:rsidR="003315C9" w:rsidRPr="00BB629B" w:rsidRDefault="003315C9" w:rsidP="00F236E6">
            <w:pPr>
              <w:pStyle w:val="TAN"/>
            </w:pPr>
            <w:r w:rsidRPr="00BB629B">
              <w:t>C117</w:t>
            </w:r>
            <w:r w:rsidRPr="00BB629B">
              <w:tab/>
              <w:t>IF A.4.1-1/2 AND (A.4.1-3/1 OR A.4.1-3/2 OR A.4.1-3/3 OR A.4.1-3/5) AND A.4.3.2-1/61 AND NOT A.4.3.1-7a/3 THEN R ELSE N/A</w:t>
            </w:r>
          </w:p>
        </w:tc>
      </w:tr>
      <w:tr w:rsidR="003315C9" w:rsidRPr="00BB629B" w14:paraId="5065CFE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25E6" w14:textId="77777777" w:rsidR="003315C9" w:rsidRPr="00BB629B" w:rsidRDefault="003315C9" w:rsidP="00F236E6">
            <w:pPr>
              <w:pStyle w:val="TAN"/>
            </w:pPr>
            <w:r w:rsidRPr="00BB629B">
              <w:t>C118</w:t>
            </w:r>
            <w:r w:rsidRPr="00BB629B">
              <w:tab/>
              <w:t>IF A.4.1-1/1 AND (A.4.1-3/1 OR A.4.1-3/2 OR A.4.1-3/3 OR A.4.1-3/5) AND A.4.3.2-1/61 AND (NOT A.4.3.9-1/2 AND A.4.3.9-4a/7 OR (A.4.3.9-4a/1 OR A.4.3.9-4a/2 OR A.4.3.9-4a/3 OR A.4.3.9-4a/66 OR A.4.3.9-4a/70)) THEN R ELSE N/A</w:t>
            </w:r>
          </w:p>
        </w:tc>
      </w:tr>
      <w:tr w:rsidR="003315C9" w:rsidRPr="00BB629B" w14:paraId="221C337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4D715" w14:textId="77777777" w:rsidR="003315C9" w:rsidRPr="00BB629B" w:rsidRDefault="003315C9" w:rsidP="00F236E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315C9" w:rsidRPr="00BB629B" w14:paraId="54D8F4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5426" w14:textId="77777777" w:rsidR="003315C9" w:rsidRPr="00BB629B" w:rsidRDefault="003315C9" w:rsidP="00F236E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315C9" w:rsidRPr="00BB629B" w14:paraId="3C11801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68D90" w14:textId="77777777" w:rsidR="003315C9" w:rsidRPr="00BB629B" w:rsidRDefault="003315C9" w:rsidP="00F236E6">
            <w:pPr>
              <w:pStyle w:val="TAN"/>
            </w:pPr>
            <w:r w:rsidRPr="00BB629B">
              <w:t>C121</w:t>
            </w:r>
            <w:r w:rsidRPr="00BB629B">
              <w:tab/>
              <w:t>IF A.4.1-1/1 AND (A.4.1-3/1 OR A.4.1-3/2 OR A.4.1-3/3 OR A.4.1-3/5) AND A.4.3.2-1/62 AND NOT A.4.3.1-7a/2 THEN R ELSE N/A</w:t>
            </w:r>
          </w:p>
        </w:tc>
      </w:tr>
      <w:tr w:rsidR="003315C9" w:rsidRPr="00BB629B" w14:paraId="13E4147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CB839" w14:textId="77777777" w:rsidR="003315C9" w:rsidRPr="00BB629B" w:rsidRDefault="003315C9" w:rsidP="00F236E6">
            <w:pPr>
              <w:pStyle w:val="TAN"/>
            </w:pPr>
            <w:r w:rsidRPr="00BB629B">
              <w:t>C122</w:t>
            </w:r>
            <w:r w:rsidRPr="00BB629B">
              <w:tab/>
              <w:t>IF A.4.1-1/2 AND (A.4.1-3/1 OR A.4.1-3/2 OR A.4.1-3/3 OR A.4.1-3/5) AND A.4.3.2-1/12 AND NOT A.4.3.1-7a/3 THEN R ELSE N/A</w:t>
            </w:r>
          </w:p>
        </w:tc>
      </w:tr>
      <w:tr w:rsidR="003315C9" w:rsidRPr="00BB629B" w14:paraId="6808274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BDB9" w14:textId="77777777" w:rsidR="003315C9" w:rsidRPr="00BB629B" w:rsidRDefault="003315C9" w:rsidP="00F236E6">
            <w:pPr>
              <w:pStyle w:val="TAN"/>
            </w:pPr>
            <w:r w:rsidRPr="00BB629B">
              <w:t>C123</w:t>
            </w:r>
            <w:r w:rsidRPr="00BB629B">
              <w:tab/>
              <w:t>IF A.4.1-1/2 AND (A.4.1-3/1 OR A.4.1-3/2 OR A.4.1-3/3 OR A.4.1-3/5) AND A.4.3.2-1/62 AND NOT A.4.3.1-7a/3 THEN R ELSE N/A</w:t>
            </w:r>
          </w:p>
        </w:tc>
      </w:tr>
      <w:tr w:rsidR="003315C9" w:rsidRPr="00BB629B" w14:paraId="4F63FA9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2DDB" w14:textId="77777777" w:rsidR="003315C9" w:rsidRPr="00BB629B" w:rsidRDefault="003315C9" w:rsidP="00F236E6">
            <w:pPr>
              <w:pStyle w:val="TAN"/>
            </w:pPr>
            <w:r w:rsidRPr="00BB629B">
              <w:t>C124</w:t>
            </w:r>
            <w:r w:rsidRPr="00BB629B">
              <w:tab/>
              <w:t>IF A.4.1-1/1 AND (A.4.1-3/1 OR A.4.1-3/2 OR A.4.1-3/3 OR A.4.1-3/5) AND A.4.3.2-1/12 AND (NOT A.4.3.9-1/2 AND A.4.3.9-4a/7 OR (A.4.3.9-4a/1 OR A.4.3.9-4a/2 OR A.4.3.9-4a/3 OR A.4.3.9-4a/66 OR A.4.3.9-4a/70)) THEN R ELSE N/A</w:t>
            </w:r>
          </w:p>
        </w:tc>
      </w:tr>
      <w:tr w:rsidR="003315C9" w:rsidRPr="00BB629B" w14:paraId="5AAD1F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0FFAB" w14:textId="77777777" w:rsidR="003315C9" w:rsidRPr="00BB629B" w:rsidRDefault="003315C9" w:rsidP="00F236E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315C9" w:rsidRPr="00BB629B" w14:paraId="1A32BAA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F708" w14:textId="77777777" w:rsidR="003315C9" w:rsidRPr="00BB629B" w:rsidRDefault="003315C9" w:rsidP="00F236E6">
            <w:pPr>
              <w:pStyle w:val="TAN"/>
            </w:pPr>
            <w:r w:rsidRPr="00BB629B">
              <w:t>C126</w:t>
            </w:r>
            <w:r w:rsidRPr="00BB629B">
              <w:tab/>
              <w:t>IF A.4.1-1/2 AND A.4.1-2/8 AND (A.4.1-3/1 OR A.4.1-3/2 OR A.4.1-3/3 OR A.4.1-3/5) and A.4.3.2-1/3 THEN R ELSE N/A</w:t>
            </w:r>
          </w:p>
        </w:tc>
      </w:tr>
      <w:tr w:rsidR="003315C9" w:rsidRPr="00BB629B" w14:paraId="458A01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EB2B1" w14:textId="77777777" w:rsidR="003315C9" w:rsidRPr="00BB629B" w:rsidRDefault="003315C9" w:rsidP="00F236E6">
            <w:pPr>
              <w:pStyle w:val="TAN"/>
            </w:pPr>
            <w:r w:rsidRPr="00BB629B">
              <w:t>C126a</w:t>
            </w:r>
            <w:r w:rsidRPr="00BB629B">
              <w:tab/>
              <w:t>IF (A.4.1-1/1 OR A.4.1-1/2) AND A.4.1-2/7 AND A.4.1-3/2 AND A.4.1-4/3 AND A.4.3.2B.2.0-2A/1 AND A.4.3.2-1/37 THEN R ELSE N/A</w:t>
            </w:r>
          </w:p>
        </w:tc>
      </w:tr>
      <w:tr w:rsidR="003315C9" w:rsidRPr="00BB629B" w14:paraId="2994010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6D8" w14:textId="77777777" w:rsidR="003315C9" w:rsidRPr="00BB629B" w:rsidRDefault="003315C9" w:rsidP="00F236E6">
            <w:pPr>
              <w:pStyle w:val="TAN"/>
            </w:pPr>
            <w:r w:rsidRPr="00BB629B">
              <w:rPr>
                <w:lang w:eastAsia="zh-CN"/>
              </w:rPr>
              <w:lastRenderedPageBreak/>
              <w:t>C127</w:t>
            </w:r>
            <w:r w:rsidRPr="00BB629B">
              <w:tab/>
            </w:r>
            <w:r w:rsidRPr="00BB629B">
              <w:rPr>
                <w:lang w:eastAsia="zh-CN"/>
              </w:rPr>
              <w:t>IF A.4.1-1/1 AND (A.4.1-3/1 OR A.4.1-3/2 OR A.4.1-3/3 OR A.4.1-3/5) AND A.4.3.11-1/2 AND (NOT A.4.3.9-1/2 AND A.4.3.9-4a/7 OR (A.4.3.9-4a/1 OR A.4.3.9-4a/2 OR A.4.3.9-4a/3 OR A.4.3.9-4a/66 OR A.4.3.9-4a/70)) THEN R ELSE N/A</w:t>
            </w:r>
          </w:p>
        </w:tc>
      </w:tr>
      <w:tr w:rsidR="003315C9" w:rsidRPr="00BB629B" w14:paraId="541F5ED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96834" w14:textId="77777777" w:rsidR="003315C9" w:rsidRPr="00BB629B" w:rsidRDefault="003315C9" w:rsidP="00F236E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315C9" w:rsidRPr="00BB629B" w14:paraId="2B6974E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4B88" w14:textId="77777777" w:rsidR="003315C9" w:rsidRPr="00BB629B" w:rsidRDefault="003315C9" w:rsidP="00F236E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315C9" w:rsidRPr="00BB629B" w14:paraId="255FAD1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77DBF" w14:textId="77777777" w:rsidR="003315C9" w:rsidRPr="00BB629B" w:rsidRDefault="003315C9" w:rsidP="00F236E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7A64B9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0986F" w14:textId="77777777" w:rsidR="003315C9" w:rsidRPr="00BB629B" w:rsidRDefault="003315C9" w:rsidP="00F236E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315C9" w:rsidRPr="00BB629B" w14:paraId="306CDD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DD6FA" w14:textId="77777777" w:rsidR="003315C9" w:rsidRPr="00BB629B" w:rsidRDefault="003315C9" w:rsidP="00F236E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3315C9" w:rsidRPr="00BB629B" w14:paraId="07EF7C4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A8FE7" w14:textId="77777777" w:rsidR="003315C9" w:rsidRPr="00BB629B" w:rsidRDefault="003315C9" w:rsidP="00F236E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315C9" w:rsidRPr="00BB629B" w14:paraId="0FBB63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007E4" w14:textId="77777777" w:rsidR="003315C9" w:rsidRPr="00BB629B" w:rsidRDefault="003315C9" w:rsidP="00F236E6">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315C9" w:rsidRPr="00BB629B" w14:paraId="6703616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930D7" w14:textId="77777777" w:rsidR="003315C9" w:rsidRPr="00BB629B" w:rsidRDefault="003315C9" w:rsidP="00F236E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315C9" w:rsidRPr="00BB629B" w14:paraId="08B3B9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D6AB8" w14:textId="77777777" w:rsidR="003315C9" w:rsidRPr="00BB629B" w:rsidRDefault="003315C9" w:rsidP="00F236E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4E0CA52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9DD53" w14:textId="77777777" w:rsidR="003315C9" w:rsidRPr="00BB629B" w:rsidRDefault="003315C9" w:rsidP="00F236E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315C9" w:rsidRPr="00BB629B" w14:paraId="464E75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78CB9" w14:textId="77777777" w:rsidR="003315C9" w:rsidRPr="00BB629B" w:rsidRDefault="003315C9" w:rsidP="00F236E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5DD4699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6C585" w14:textId="77777777" w:rsidR="003315C9" w:rsidRPr="00BB629B" w:rsidRDefault="003315C9" w:rsidP="00F236E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315C9" w:rsidRPr="00BB629B" w14:paraId="6A75AB5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2A8E2" w14:textId="77777777" w:rsidR="003315C9" w:rsidRPr="00BB629B" w:rsidRDefault="003315C9" w:rsidP="00F236E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315C9" w:rsidRPr="00BB629B" w14:paraId="4F286E2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AD5CA" w14:textId="77777777" w:rsidR="003315C9" w:rsidRPr="00BB629B" w:rsidRDefault="003315C9" w:rsidP="00F236E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315C9" w:rsidRPr="00BB629B" w14:paraId="5A889EF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1B8C" w14:textId="77777777" w:rsidR="003315C9" w:rsidRPr="00BB629B" w:rsidRDefault="003315C9" w:rsidP="00F236E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4A312C4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7C3D9" w14:textId="77777777" w:rsidR="003315C9" w:rsidRPr="00BB629B" w:rsidRDefault="003315C9" w:rsidP="00F236E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7A09F89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D8952" w14:textId="77777777" w:rsidR="003315C9" w:rsidRPr="00BB629B" w:rsidRDefault="003315C9" w:rsidP="00F236E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6E102B1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27E9D" w14:textId="77777777" w:rsidR="003315C9" w:rsidRPr="00BB629B" w:rsidRDefault="003315C9" w:rsidP="00F236E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315C9" w:rsidRPr="00BB629B" w14:paraId="2DC07C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129E0" w14:textId="77777777" w:rsidR="003315C9" w:rsidRPr="00BB629B" w:rsidRDefault="003315C9" w:rsidP="00F236E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315C9" w:rsidRPr="00BB629B" w14:paraId="2BECE2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7D32A" w14:textId="77777777" w:rsidR="003315C9" w:rsidRPr="00BB629B" w:rsidRDefault="003315C9" w:rsidP="00F236E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7C3A473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EA69A" w14:textId="77777777" w:rsidR="003315C9" w:rsidRPr="00BB629B" w:rsidRDefault="003315C9" w:rsidP="00F236E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315C9" w:rsidRPr="00BB629B" w14:paraId="4DBD2C0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C2BE7" w14:textId="77777777" w:rsidR="003315C9" w:rsidRPr="00BB629B" w:rsidRDefault="003315C9" w:rsidP="00F236E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13F41E2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3D6B" w14:textId="77777777" w:rsidR="003315C9" w:rsidRPr="00BB629B" w:rsidRDefault="003315C9" w:rsidP="00F236E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6F8DBDB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5370D" w14:textId="77777777" w:rsidR="003315C9" w:rsidRPr="00BB629B" w:rsidRDefault="003315C9" w:rsidP="00F236E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315C9" w:rsidRPr="00BB629B" w14:paraId="5EE35D5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521ED" w14:textId="77777777" w:rsidR="003315C9" w:rsidRPr="00BB629B" w:rsidRDefault="003315C9" w:rsidP="00F236E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315C9" w:rsidRPr="00BB629B" w14:paraId="02575FD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076B8" w14:textId="77777777" w:rsidR="003315C9" w:rsidRPr="00BB629B" w:rsidRDefault="003315C9" w:rsidP="00F236E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315C9" w:rsidRPr="00BB629B" w14:paraId="3BA308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388C6" w14:textId="77777777" w:rsidR="003315C9" w:rsidRPr="00BB629B" w:rsidRDefault="003315C9" w:rsidP="00F236E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0EA466E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7D933" w14:textId="77777777" w:rsidR="003315C9" w:rsidRPr="00BB629B" w:rsidRDefault="003315C9" w:rsidP="00F236E6">
            <w:pPr>
              <w:pStyle w:val="TAN"/>
              <w:rPr>
                <w:lang w:eastAsia="zh-CN"/>
              </w:rPr>
            </w:pPr>
            <w:r w:rsidRPr="00BB629B">
              <w:rPr>
                <w:lang w:eastAsia="zh-TW"/>
              </w:rPr>
              <w:t>C147</w:t>
            </w:r>
            <w:r w:rsidRPr="00BB629B">
              <w:tab/>
              <w:t>IF A.4.1-1/2 AND A.4.1-2/8 AND A.4.1-3/1 AND A.4.3.2-1/64 AND A.4.3.2-1/77 THEN R ELSE N/A</w:t>
            </w:r>
          </w:p>
        </w:tc>
      </w:tr>
      <w:tr w:rsidR="003315C9" w:rsidRPr="00BB629B" w14:paraId="1D525D2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D4D11" w14:textId="77777777" w:rsidR="003315C9" w:rsidRPr="00BB629B" w:rsidRDefault="003315C9" w:rsidP="00F236E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315C9" w:rsidRPr="00BB629B" w14:paraId="5EC2C3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115B" w14:textId="77777777" w:rsidR="003315C9" w:rsidRPr="00BB629B" w:rsidRDefault="003315C9" w:rsidP="00F236E6">
            <w:pPr>
              <w:pStyle w:val="TAN"/>
            </w:pPr>
            <w:r w:rsidRPr="00BB629B">
              <w:rPr>
                <w:lang w:eastAsia="zh-TW"/>
              </w:rPr>
              <w:t>C149</w:t>
            </w:r>
            <w:r w:rsidRPr="00BB629B">
              <w:tab/>
              <w:t>IF (A.4.1-4/4 OR A.4.1-4/5) AND A.4.1-3/2 AND A.4.3.2-1/64 AND A.4.3.2-1/77 THEN R ELSE N/A</w:t>
            </w:r>
          </w:p>
        </w:tc>
      </w:tr>
      <w:tr w:rsidR="003315C9" w:rsidRPr="00BB629B" w14:paraId="519974B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C619B" w14:textId="77777777" w:rsidR="003315C9" w:rsidRPr="00BB629B" w:rsidRDefault="003315C9" w:rsidP="00F236E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315C9" w:rsidRPr="00BB629B" w14:paraId="7E248B8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05333" w14:textId="77777777" w:rsidR="003315C9" w:rsidRPr="00BB629B" w:rsidRDefault="003315C9" w:rsidP="00F236E6">
            <w:pPr>
              <w:pStyle w:val="TAN"/>
              <w:rPr>
                <w:lang w:eastAsia="zh-CN"/>
              </w:rPr>
            </w:pPr>
            <w:r w:rsidRPr="00BB629B">
              <w:rPr>
                <w:lang w:eastAsia="zh-TW"/>
              </w:rPr>
              <w:t>C151</w:t>
            </w:r>
            <w:r w:rsidRPr="00BB629B">
              <w:tab/>
              <w:t>IF A.4.1-1/2 AND A.4.1-2/8 AND A.4.1-3/1 AND (A.4.3.2-1/14 OR A.4.3.2-1/15) THEN R ELSE N/A</w:t>
            </w:r>
          </w:p>
        </w:tc>
      </w:tr>
      <w:tr w:rsidR="003315C9" w:rsidRPr="00BB629B" w14:paraId="08EE15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092570"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315C9" w:rsidRPr="00BB629B" w14:paraId="050C4E0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BAB05B"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315C9" w:rsidRPr="00BB629B" w14:paraId="3D4370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1A3A82"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315C9" w:rsidRPr="00BB629B" w14:paraId="342F24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3FF88D"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315C9" w:rsidRPr="00BB629B" w14:paraId="089D4B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96007C"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315C9" w:rsidRPr="00BB629B" w14:paraId="17317C5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55C9F5"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315C9" w:rsidRPr="00BB629B" w14:paraId="360708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7CFD1C"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315C9" w:rsidRPr="00BB629B" w14:paraId="1C7B829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363E1" w14:textId="77777777" w:rsidR="003315C9" w:rsidRPr="00BB629B" w:rsidRDefault="003315C9" w:rsidP="00F236E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315C9" w:rsidRPr="00BB629B" w14:paraId="3B12F5D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D71C9" w14:textId="77777777" w:rsidR="003315C9" w:rsidRPr="00BB629B" w:rsidRDefault="003315C9" w:rsidP="00F236E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315C9" w:rsidRPr="00BB629B" w14:paraId="3F5F0E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D7645" w14:textId="77777777" w:rsidR="003315C9" w:rsidRPr="00BB629B" w:rsidRDefault="003315C9" w:rsidP="00F236E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0" w:name="OLE_LINK1"/>
            <w:r w:rsidRPr="00BB629B">
              <w:t>THEN R ELSE N/A</w:t>
            </w:r>
            <w:bookmarkEnd w:id="90"/>
          </w:p>
        </w:tc>
      </w:tr>
      <w:tr w:rsidR="003315C9" w:rsidRPr="00BB629B" w14:paraId="4143925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92D81" w14:textId="77777777" w:rsidR="003315C9" w:rsidRPr="00BB629B" w:rsidRDefault="003315C9" w:rsidP="00F236E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315C9" w:rsidRPr="00BB629B" w14:paraId="5D64B9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203B2" w14:textId="77777777" w:rsidR="003315C9" w:rsidRPr="00BB629B" w:rsidRDefault="003315C9" w:rsidP="00F236E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315C9" w:rsidRPr="00BB629B" w14:paraId="71C6FB0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3FEE8" w14:textId="77777777" w:rsidR="003315C9" w:rsidRPr="00BB629B" w:rsidRDefault="003315C9" w:rsidP="00F236E6">
            <w:pPr>
              <w:pStyle w:val="TAN"/>
              <w:rPr>
                <w:rFonts w:cs="Arial"/>
                <w:lang w:eastAsia="zh-CN"/>
              </w:rPr>
            </w:pPr>
            <w:r w:rsidRPr="00BB629B">
              <w:rPr>
                <w:rFonts w:cs="Arial"/>
                <w:lang w:eastAsia="zh-CN"/>
              </w:rPr>
              <w:t>C161</w:t>
            </w:r>
            <w:r w:rsidRPr="00BB629B">
              <w:tab/>
              <w:t>IF (A.4.1-4/4 OR A.4.1-4/5) AND A.4.1-3/2 AND A.4.3.6-1/41a THEN R ELSE N/A</w:t>
            </w:r>
          </w:p>
        </w:tc>
      </w:tr>
      <w:tr w:rsidR="003315C9" w:rsidRPr="00BB629B" w14:paraId="1FB6FEB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E36E" w14:textId="77777777" w:rsidR="003315C9" w:rsidRPr="00BB629B" w:rsidRDefault="003315C9" w:rsidP="00F236E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315C9" w:rsidRPr="00BB629B" w14:paraId="62B40DE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61017" w14:textId="77777777" w:rsidR="003315C9" w:rsidRPr="00BB629B" w:rsidRDefault="003315C9" w:rsidP="00F236E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315C9" w:rsidRPr="00BB629B" w14:paraId="0AD4990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5748A" w14:textId="77777777" w:rsidR="003315C9" w:rsidRPr="00BB629B" w:rsidRDefault="003315C9" w:rsidP="00F236E6">
            <w:pPr>
              <w:pStyle w:val="TAN"/>
              <w:rPr>
                <w:rFonts w:cs="Arial"/>
                <w:lang w:eastAsia="zh-CN"/>
              </w:rPr>
            </w:pPr>
            <w:r w:rsidRPr="00BB629B">
              <w:rPr>
                <w:rFonts w:cs="Arial"/>
                <w:lang w:eastAsia="zh-CN"/>
              </w:rPr>
              <w:t>C164</w:t>
            </w:r>
            <w:r w:rsidRPr="00BB629B">
              <w:tab/>
              <w:t>IF (A.4.1-1/2 AND A.4.1-2/8 AND A.4.1-3/1) AND A.4.3.6-1/41a THEN R ELSE N/A</w:t>
            </w:r>
          </w:p>
        </w:tc>
      </w:tr>
      <w:tr w:rsidR="003315C9" w:rsidRPr="00BB629B" w14:paraId="09F6C20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F01DA" w14:textId="77777777" w:rsidR="003315C9" w:rsidRPr="00BB629B" w:rsidRDefault="003315C9" w:rsidP="00F236E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315C9" w:rsidRPr="00BB629B" w14:paraId="4FD10B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EDC2A" w14:textId="77777777" w:rsidR="003315C9" w:rsidRPr="00BB629B" w:rsidRDefault="003315C9" w:rsidP="00F236E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315C9" w:rsidRPr="00BB629B" w14:paraId="272D3C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7E732" w14:textId="77777777" w:rsidR="003315C9" w:rsidRPr="00BB629B" w:rsidRDefault="003315C9" w:rsidP="00F236E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315C9" w:rsidRPr="00BB629B" w14:paraId="0BA6E92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63A4A" w14:textId="77777777" w:rsidR="003315C9" w:rsidRPr="00BB629B" w:rsidRDefault="003315C9" w:rsidP="00F236E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315C9" w:rsidRPr="00BB629B" w14:paraId="0A34386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C10FB" w14:textId="77777777" w:rsidR="003315C9" w:rsidRPr="00BB629B" w:rsidRDefault="003315C9" w:rsidP="00F236E6">
            <w:pPr>
              <w:pStyle w:val="TAN"/>
            </w:pPr>
            <w:r w:rsidRPr="00BB629B">
              <w:t>C169</w:t>
            </w:r>
            <w:r w:rsidRPr="00BB629B">
              <w:tab/>
              <w:t>IF A.4.1-1/1 AND (A.4.1-3/1 OR A.4.1-3/2 OR A.4.1-3/3 OR A.4.1-3/5) AND A.4.3.2-1/62 AND (NOT A.4.3.9-1/2 AND A.4.3.9-4a/7 OR (A.4.3.9-4a/1 OR A.4.3.9-4a/2 OR A.4.3.9-4a/3 OR A.4.3.9-4a/66 OR A.4.3.9-4a/70)) THEN R ELSE N/A</w:t>
            </w:r>
          </w:p>
        </w:tc>
      </w:tr>
      <w:tr w:rsidR="003315C9" w:rsidRPr="00BB629B" w14:paraId="0D2715E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4FC13" w14:textId="77777777" w:rsidR="003315C9" w:rsidRPr="00BB629B" w:rsidRDefault="003315C9" w:rsidP="00F236E6">
            <w:pPr>
              <w:pStyle w:val="TAN"/>
            </w:pPr>
            <w:r w:rsidRPr="00BB629B">
              <w:t>C170</w:t>
            </w:r>
            <w:r w:rsidRPr="00BB629B">
              <w:tab/>
              <w:t>IF A.4.1-1/2 AND (A.4.1-3/1 OR A.4.1-3/2 OR A.4.1-3/3 OR A.4.1-3/5) AND A.4.3.2-1/62 AND (NOT A.4.3.9-1/2 AND A.4.3.9-4a/7 OR (A.4.3.9-4a/1 OR A.4.3.9-4a/2 OR A.4.3.9-4a/3 OR A.4.3.9-4a/66 OR A.4.3.9-4a/70)) THEN R ELSE N/A</w:t>
            </w:r>
          </w:p>
        </w:tc>
      </w:tr>
      <w:tr w:rsidR="003315C9" w:rsidRPr="00BB629B" w14:paraId="64D1A7A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0372E" w14:textId="77777777" w:rsidR="003315C9" w:rsidRPr="00BB629B" w:rsidRDefault="003315C9" w:rsidP="00F236E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315C9" w:rsidRPr="00BB629B" w14:paraId="11F279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926CD" w14:textId="77777777" w:rsidR="003315C9" w:rsidRPr="00BB629B" w:rsidRDefault="003315C9" w:rsidP="00F236E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315C9" w:rsidRPr="00BB629B" w14:paraId="512B74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422E5" w14:textId="77777777" w:rsidR="003315C9" w:rsidRPr="00BB629B" w:rsidRDefault="003315C9" w:rsidP="00F236E6">
            <w:pPr>
              <w:pStyle w:val="TAN"/>
              <w:rPr>
                <w:lang w:eastAsia="zh-CN"/>
              </w:rPr>
            </w:pPr>
            <w:r w:rsidRPr="00BB629B">
              <w:rPr>
                <w:lang w:eastAsia="zh-TW"/>
              </w:rPr>
              <w:t>C173</w:t>
            </w:r>
            <w:r w:rsidRPr="00BB629B">
              <w:tab/>
              <w:t>IF (A.4.1-1/1 OR A.4.1-1/2) AND A.4.1-2/7 AND A.4.1-3/1 AND A.4.3.2-1/64 AND A.4.3.2-1/65 AND A.4.3.2-1/77 THEN R ELSE N/A</w:t>
            </w:r>
          </w:p>
        </w:tc>
      </w:tr>
      <w:tr w:rsidR="003315C9" w:rsidRPr="00BB629B" w14:paraId="44F2521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5D1E7" w14:textId="77777777" w:rsidR="003315C9" w:rsidRPr="00BB629B" w:rsidRDefault="003315C9" w:rsidP="00F236E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315C9" w:rsidRPr="00BB629B" w14:paraId="20C9E46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4785A" w14:textId="77777777" w:rsidR="003315C9" w:rsidRPr="00BB629B" w:rsidRDefault="003315C9" w:rsidP="00F236E6">
            <w:pPr>
              <w:pStyle w:val="TAN"/>
            </w:pPr>
            <w:r w:rsidRPr="00BB629B">
              <w:rPr>
                <w:lang w:eastAsia="zh-TW"/>
              </w:rPr>
              <w:t>C175</w:t>
            </w:r>
            <w:r w:rsidRPr="00BB629B">
              <w:tab/>
              <w:t>IF (A.4.1-4/1 OR A.4.1-4/2 OR A.4.1-4/3 OR A.4.1-4/5) AND A.4.1-3/2 AND A.4.3.2-1/64 AND A.4.3.2-1/65 AND A.4.3.2-1/77 THEN R ELSE N/A</w:t>
            </w:r>
          </w:p>
        </w:tc>
      </w:tr>
      <w:tr w:rsidR="003315C9" w:rsidRPr="00BB629B" w14:paraId="279124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CC0E6" w14:textId="77777777" w:rsidR="003315C9" w:rsidRPr="00BB629B" w:rsidRDefault="003315C9" w:rsidP="00F236E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315C9" w:rsidRPr="00BB629B" w14:paraId="12FD58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6A10E" w14:textId="77777777" w:rsidR="003315C9" w:rsidRPr="00BB629B" w:rsidRDefault="003315C9" w:rsidP="00F236E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315C9" w:rsidRPr="00BB629B" w14:paraId="292EEF2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7F140" w14:textId="3DDDF35D" w:rsidR="003315C9" w:rsidRPr="00BB629B" w:rsidRDefault="003315C9" w:rsidP="00F236E6">
            <w:pPr>
              <w:pStyle w:val="TAN"/>
            </w:pPr>
            <w:r w:rsidRPr="00BB629B">
              <w:t>C177a</w:t>
            </w:r>
            <w:r w:rsidRPr="00BB629B">
              <w:tab/>
              <w:t xml:space="preserve">IF </w:t>
            </w:r>
            <w:r w:rsidRPr="00BB629B">
              <w:rPr>
                <w:lang w:eastAsia="zh-CN"/>
              </w:rPr>
              <w:t xml:space="preserve">A.4.1-1/1 AND A.4.1-2/7 AND A.4.1-3/1 AND A.4.3.12-1/2 </w:t>
            </w:r>
            <w:r w:rsidR="00EB043D">
              <w:rPr>
                <w:lang w:eastAsia="zh-CN"/>
              </w:rPr>
              <w:t xml:space="preserve">AND A.4.3.1-7a/4 </w:t>
            </w:r>
            <w:r w:rsidRPr="00BB629B">
              <w:rPr>
                <w:lang w:eastAsia="zh-CN"/>
              </w:rPr>
              <w:t>T</w:t>
            </w:r>
            <w:r w:rsidRPr="00BB629B">
              <w:t>HEN R ELSE N/A</w:t>
            </w:r>
          </w:p>
        </w:tc>
      </w:tr>
      <w:tr w:rsidR="00EB043D" w:rsidRPr="004A1425" w14:paraId="2EC4CCAC"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32A26" w14:textId="77777777" w:rsidR="00EB043D" w:rsidRDefault="00EB043D" w:rsidP="00ED007B">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B043D" w:rsidRPr="004A1425" w14:paraId="67B473D8"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CA64B" w14:textId="77777777" w:rsidR="00EB043D" w:rsidRDefault="00EB043D" w:rsidP="00ED007B">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EB043D" w:rsidRPr="004A1425" w14:paraId="26B2A59C"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D1531" w14:textId="77777777" w:rsidR="00EB043D" w:rsidRDefault="00EB043D" w:rsidP="00ED007B">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315C9" w:rsidRPr="00BB629B" w14:paraId="2ABDB7B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A83C4" w14:textId="77777777" w:rsidR="003315C9" w:rsidRPr="00BB629B" w:rsidRDefault="003315C9" w:rsidP="00F236E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315C9" w:rsidRPr="00BB629B" w14:paraId="7745960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CD1B3" w14:textId="78A1BDAE" w:rsidR="003315C9" w:rsidRPr="00BB629B" w:rsidRDefault="003315C9" w:rsidP="00F236E6">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4055C" w:rsidRPr="00BB629B" w14:paraId="1A7F9DA6"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9ED41" w14:textId="77777777" w:rsidR="0044055C" w:rsidRPr="00BB629B" w:rsidRDefault="0044055C" w:rsidP="00EF74ED">
            <w:pPr>
              <w:pStyle w:val="TAN"/>
            </w:pPr>
            <w:r w:rsidRPr="00BB629B">
              <w:t>C179</w:t>
            </w:r>
            <w:r>
              <w:t>a</w:t>
            </w:r>
            <w:r w:rsidRPr="00BB629B">
              <w:tab/>
              <w:t xml:space="preserve">IF </w:t>
            </w:r>
            <w:r w:rsidRPr="004D1D6C">
              <w:t>A.4.1-1/1 AND A.4.1-2/7 AND A.4.1-3/1 AND (A.4.1-2/3 OR A.4.1-2/5) AND A.4.3.2-1/14 THEN R ELSE N/A</w:t>
            </w:r>
          </w:p>
        </w:tc>
      </w:tr>
      <w:tr w:rsidR="003315C9" w:rsidRPr="00BB629B" w14:paraId="08AE29D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A11EA" w14:textId="77777777" w:rsidR="003315C9" w:rsidRPr="00BB629B" w:rsidRDefault="003315C9" w:rsidP="00F236E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315C9" w:rsidRPr="00BB629B" w14:paraId="180AC10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79278" w14:textId="3E7C80D9" w:rsidR="003315C9" w:rsidRPr="00BB629B" w:rsidRDefault="003315C9" w:rsidP="00F236E6">
            <w:pPr>
              <w:pStyle w:val="TAN"/>
              <w:rPr>
                <w:lang w:eastAsia="zh-CN"/>
              </w:rPr>
            </w:pPr>
            <w:r w:rsidRPr="00BB629B">
              <w:rPr>
                <w:lang w:eastAsia="zh-CN"/>
              </w:rPr>
              <w:t>C181</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877FE6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B6B80" w14:textId="0D1C301A" w:rsidR="003315C9" w:rsidRPr="00BB629B" w:rsidRDefault="003315C9" w:rsidP="00F236E6">
            <w:pPr>
              <w:pStyle w:val="TAN"/>
              <w:rPr>
                <w:lang w:eastAsia="zh-CN"/>
              </w:rPr>
            </w:pPr>
            <w:r w:rsidRPr="00BB629B">
              <w:rPr>
                <w:lang w:eastAsia="zh-CN"/>
              </w:rPr>
              <w:t>C182</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2B67B1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81E84" w14:textId="7266C5F6" w:rsidR="003315C9" w:rsidRPr="00BB629B" w:rsidRDefault="003315C9" w:rsidP="00F236E6">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3815B5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CA0CB" w14:textId="25AA3476" w:rsidR="003315C9" w:rsidRPr="00BB629B" w:rsidRDefault="003315C9" w:rsidP="00F236E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03A862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92EE3" w14:textId="0DAB63A5" w:rsidR="003315C9" w:rsidRPr="00BB629B" w:rsidRDefault="003315C9" w:rsidP="00F236E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E8456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C7BC0" w14:textId="0C075D31" w:rsidR="003315C9" w:rsidRPr="00BB629B" w:rsidRDefault="003315C9" w:rsidP="00F236E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46D8BE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B5AD6" w14:textId="2B8D8A6A" w:rsidR="003315C9" w:rsidRPr="00BB629B" w:rsidRDefault="003315C9" w:rsidP="00F236E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315C9" w:rsidRPr="00BB629B" w14:paraId="782F9D9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0162E" w14:textId="423A9F3C" w:rsidR="003315C9" w:rsidRPr="00BB629B" w:rsidRDefault="003315C9" w:rsidP="00F236E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315C9" w:rsidRPr="00BB629B" w14:paraId="781DDBC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E144E" w14:textId="5E78787C" w:rsidR="003315C9" w:rsidRPr="00BB629B" w:rsidRDefault="003315C9" w:rsidP="00F236E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4114EF4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68E7C" w14:textId="4EB324EE" w:rsidR="003315C9" w:rsidRPr="00BB629B" w:rsidRDefault="003315C9" w:rsidP="00F236E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7916D9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D6F62" w14:textId="38B05758" w:rsidR="003315C9" w:rsidRPr="00BB629B" w:rsidRDefault="003315C9" w:rsidP="00F236E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186256C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671A2" w14:textId="44D1ABE9" w:rsidR="003315C9" w:rsidRPr="00BB629B" w:rsidRDefault="003315C9" w:rsidP="00F236E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1172A5C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6EA2E" w14:textId="25381322" w:rsidR="003315C9" w:rsidRPr="00BB629B" w:rsidRDefault="003315C9" w:rsidP="00F236E6">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631729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F8110" w14:textId="6EDA2AA3" w:rsidR="003315C9" w:rsidRPr="00BB629B" w:rsidRDefault="003315C9" w:rsidP="00F236E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5C4FE61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44DF8" w14:textId="773D30E4" w:rsidR="003315C9" w:rsidRPr="00BB629B" w:rsidRDefault="003315C9" w:rsidP="00F236E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5DCB6ED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75F2" w14:textId="4BC8401C" w:rsidR="003315C9" w:rsidRPr="00BB629B" w:rsidRDefault="003315C9" w:rsidP="00F236E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44256DA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9566D" w14:textId="77777777" w:rsidR="003315C9" w:rsidRPr="00BB629B" w:rsidRDefault="003315C9" w:rsidP="00F236E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315C9" w:rsidRPr="00BB629B" w14:paraId="1A6667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CD2F8" w14:textId="77777777" w:rsidR="003315C9" w:rsidRPr="00BB629B" w:rsidRDefault="003315C9" w:rsidP="00F236E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315C9" w:rsidRPr="00BB629B" w14:paraId="4BCD3D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CCF65" w14:textId="77777777" w:rsidR="003315C9" w:rsidRPr="00BB629B" w:rsidRDefault="003315C9" w:rsidP="00F236E6">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3315C9" w:rsidRPr="00BB629B" w14:paraId="48D3F8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34E6A" w14:textId="77777777" w:rsidR="003315C9" w:rsidRPr="00BB629B" w:rsidRDefault="003315C9" w:rsidP="00F236E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315C9" w:rsidRPr="00BB629B" w14:paraId="42F1C94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BE5E" w14:textId="77777777" w:rsidR="003315C9" w:rsidRPr="00BB629B" w:rsidRDefault="003315C9" w:rsidP="00F236E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315C9" w:rsidRPr="00BB629B" w14:paraId="56F888C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A9CA" w14:textId="77777777" w:rsidR="003315C9" w:rsidRPr="00BB629B" w:rsidRDefault="003315C9" w:rsidP="00F236E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315C9" w:rsidRPr="00BB629B" w14:paraId="22E0ADF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4A87E" w14:textId="77777777" w:rsidR="003315C9" w:rsidRPr="00BB629B" w:rsidRDefault="003315C9" w:rsidP="00F236E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315C9" w:rsidRPr="00BB629B" w14:paraId="2E5E81B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E7516" w14:textId="77777777" w:rsidR="003315C9" w:rsidRPr="00BB629B" w:rsidRDefault="003315C9" w:rsidP="00F236E6">
            <w:pPr>
              <w:pStyle w:val="TAN"/>
              <w:rPr>
                <w:lang w:eastAsia="zh-CN"/>
              </w:rPr>
            </w:pPr>
            <w:r w:rsidRPr="00BB629B">
              <w:rPr>
                <w:lang w:eastAsia="zh-CN"/>
              </w:rPr>
              <w:t>C204</w:t>
            </w:r>
            <w:r w:rsidRPr="00BB629B">
              <w:rPr>
                <w:lang w:eastAsia="zh-CN"/>
              </w:rPr>
              <w:tab/>
              <w:t>IF A.4.3.2-1/48 AND A.4.3.2-1/96 THEN R ELSE N/A</w:t>
            </w:r>
          </w:p>
        </w:tc>
      </w:tr>
      <w:tr w:rsidR="003315C9" w:rsidRPr="00BB629B" w14:paraId="07150B3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42B10" w14:textId="77777777" w:rsidR="003315C9" w:rsidRPr="00BB629B" w:rsidRDefault="003315C9" w:rsidP="00F236E6">
            <w:pPr>
              <w:pStyle w:val="TAN"/>
              <w:rPr>
                <w:lang w:eastAsia="zh-CN"/>
              </w:rPr>
            </w:pPr>
            <w:r w:rsidRPr="00BB629B">
              <w:rPr>
                <w:lang w:eastAsia="zh-CN"/>
              </w:rPr>
              <w:t>C205</w:t>
            </w:r>
            <w:r w:rsidRPr="00BB629B">
              <w:rPr>
                <w:lang w:eastAsia="zh-CN"/>
              </w:rPr>
              <w:tab/>
              <w:t>IF A.4.3.2-1/48 AND A.4.3.2-1/97 THEN R ELSE N/A</w:t>
            </w:r>
          </w:p>
        </w:tc>
      </w:tr>
      <w:tr w:rsidR="003315C9" w:rsidRPr="00BB629B" w14:paraId="7CDF85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CD18A" w14:textId="77777777" w:rsidR="003315C9" w:rsidRPr="00BB629B" w:rsidRDefault="003315C9" w:rsidP="00F236E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315C9" w:rsidRPr="00BB629B" w14:paraId="0CC077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8494B" w14:textId="77777777" w:rsidR="003315C9" w:rsidRPr="00BB629B" w:rsidRDefault="003315C9" w:rsidP="00F236E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1E264C" w:rsidRPr="00BB629B" w14:paraId="1880994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BA25E" w14:textId="20DAAADE" w:rsidR="001E264C" w:rsidRPr="00BB629B" w:rsidRDefault="001E264C" w:rsidP="001E264C">
            <w:pPr>
              <w:pStyle w:val="TAN"/>
              <w:rPr>
                <w:lang w:eastAsia="zh-CN"/>
              </w:rPr>
            </w:pPr>
            <w:r w:rsidRPr="004A0E7C">
              <w:rPr>
                <w:lang w:eastAsia="zh-CN"/>
              </w:rPr>
              <w:t>C</w:t>
            </w:r>
            <w:r w:rsidR="00F549F6">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E264C" w:rsidRPr="00BB629B" w14:paraId="757071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28CCD" w14:textId="656FDAAC" w:rsidR="001E264C" w:rsidRPr="00BB629B" w:rsidRDefault="001E264C" w:rsidP="001E264C">
            <w:pPr>
              <w:pStyle w:val="TAN"/>
              <w:rPr>
                <w:lang w:eastAsia="zh-CN"/>
              </w:rPr>
            </w:pPr>
            <w:r w:rsidRPr="004A0E7C">
              <w:rPr>
                <w:lang w:eastAsia="zh-CN"/>
              </w:rPr>
              <w:t>C</w:t>
            </w:r>
            <w:r w:rsidR="00F549F6">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1E264C" w:rsidRPr="00BB629B" w14:paraId="63EF33D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2C2FE" w14:textId="6DDD8405" w:rsidR="001E264C" w:rsidRPr="00BB629B" w:rsidRDefault="001E264C" w:rsidP="001E264C">
            <w:pPr>
              <w:pStyle w:val="TAN"/>
              <w:rPr>
                <w:lang w:eastAsia="zh-CN"/>
              </w:rPr>
            </w:pPr>
            <w:r w:rsidRPr="004A0E7C">
              <w:rPr>
                <w:lang w:eastAsia="zh-CN"/>
              </w:rPr>
              <w:t>C</w:t>
            </w:r>
            <w:r w:rsidR="00F549F6">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E264C" w:rsidRPr="00BB629B" w14:paraId="223D2E7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E07C6" w14:textId="69829868" w:rsidR="001E264C" w:rsidRPr="00BB629B" w:rsidRDefault="001E264C" w:rsidP="001E264C">
            <w:pPr>
              <w:pStyle w:val="TAN"/>
              <w:rPr>
                <w:lang w:eastAsia="zh-CN"/>
              </w:rPr>
            </w:pPr>
            <w:r w:rsidRPr="004A0E7C">
              <w:rPr>
                <w:lang w:eastAsia="zh-CN"/>
              </w:rPr>
              <w:t>C</w:t>
            </w:r>
            <w:r w:rsidR="00F549F6">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6E30C5" w:rsidRPr="00BB629B" w14:paraId="20C19E3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1CFE6" w14:textId="082756FF" w:rsidR="006E30C5" w:rsidRPr="00BB629B" w:rsidRDefault="006E30C5" w:rsidP="006E30C5">
            <w:pPr>
              <w:pStyle w:val="TAN"/>
              <w:rPr>
                <w:lang w:eastAsia="zh-CN"/>
              </w:rPr>
            </w:pPr>
            <w:r w:rsidRPr="001E6CBF">
              <w:rPr>
                <w:lang w:eastAsia="zh-CN"/>
              </w:rPr>
              <w:t>C</w:t>
            </w:r>
            <w:r w:rsidR="00F549F6">
              <w:rPr>
                <w:lang w:eastAsia="zh-CN"/>
              </w:rPr>
              <w:t>212</w:t>
            </w:r>
            <w:r w:rsidRPr="002A62E0">
              <w:rPr>
                <w:lang w:eastAsia="zh-CN"/>
              </w:rPr>
              <w:tab/>
              <w:t>IF A.4.3.2-1/</w:t>
            </w:r>
            <w:r w:rsidR="00931C23">
              <w:rPr>
                <w:lang w:eastAsia="zh-CN"/>
              </w:rPr>
              <w:t>109</w:t>
            </w:r>
            <w:r w:rsidRPr="002A62E0">
              <w:rPr>
                <w:lang w:eastAsia="zh-CN"/>
              </w:rPr>
              <w:t xml:space="preserve"> </w:t>
            </w:r>
            <w:r>
              <w:rPr>
                <w:lang w:eastAsia="zh-CN"/>
              </w:rPr>
              <w:t>OR</w:t>
            </w:r>
            <w:r w:rsidRPr="002A62E0">
              <w:rPr>
                <w:lang w:eastAsia="zh-CN"/>
              </w:rPr>
              <w:t xml:space="preserve"> A.4.3.7-1/</w:t>
            </w:r>
            <w:r w:rsidR="00931C23">
              <w:rPr>
                <w:lang w:eastAsia="zh-CN"/>
              </w:rPr>
              <w:t>49</w:t>
            </w:r>
            <w:r w:rsidRPr="002A62E0">
              <w:rPr>
                <w:lang w:eastAsia="zh-CN"/>
              </w:rPr>
              <w:t xml:space="preserve"> THEN R ELSE N/A</w:t>
            </w:r>
          </w:p>
        </w:tc>
      </w:tr>
      <w:tr w:rsidR="006E30C5" w:rsidRPr="00BB629B" w14:paraId="42EC54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2F48C" w14:textId="7625AE2F" w:rsidR="006E30C5" w:rsidRPr="00BB629B" w:rsidRDefault="006E30C5" w:rsidP="006E30C5">
            <w:pPr>
              <w:pStyle w:val="TAN"/>
              <w:rPr>
                <w:lang w:eastAsia="zh-CN"/>
              </w:rPr>
            </w:pPr>
            <w:r w:rsidRPr="001E6CBF">
              <w:rPr>
                <w:lang w:eastAsia="zh-CN"/>
              </w:rPr>
              <w:t>C</w:t>
            </w:r>
            <w:r w:rsidR="00F549F6">
              <w:rPr>
                <w:lang w:eastAsia="zh-CN"/>
              </w:rPr>
              <w:t>213</w:t>
            </w:r>
            <w:r w:rsidRPr="002A62E0">
              <w:rPr>
                <w:lang w:eastAsia="zh-CN"/>
              </w:rPr>
              <w:tab/>
              <w:t>IF A.4.3.2-1/</w:t>
            </w:r>
            <w:r w:rsidR="00931C23">
              <w:rPr>
                <w:lang w:eastAsia="zh-CN"/>
              </w:rPr>
              <w:t>108</w:t>
            </w:r>
            <w:r>
              <w:rPr>
                <w:lang w:eastAsia="zh-CN"/>
              </w:rPr>
              <w:t xml:space="preserve"> OR </w:t>
            </w:r>
            <w:r w:rsidRPr="002A62E0">
              <w:rPr>
                <w:lang w:eastAsia="zh-CN"/>
              </w:rPr>
              <w:t>A.4.3.7-1/</w:t>
            </w:r>
            <w:r w:rsidR="00931C23">
              <w:rPr>
                <w:lang w:eastAsia="zh-CN"/>
              </w:rPr>
              <w:t>49</w:t>
            </w:r>
            <w:r w:rsidRPr="002A62E0">
              <w:rPr>
                <w:lang w:eastAsia="zh-CN"/>
              </w:rPr>
              <w:t xml:space="preserve"> THEN R ELSE N/A</w:t>
            </w:r>
          </w:p>
        </w:tc>
      </w:tr>
      <w:tr w:rsidR="007E1CA0" w:rsidRPr="004A1425" w14:paraId="2331807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3E33E" w14:textId="54DA3A36" w:rsidR="007E1CA0" w:rsidRDefault="007E1CA0" w:rsidP="008165CA">
            <w:pPr>
              <w:pStyle w:val="TAN"/>
              <w:rPr>
                <w:lang w:eastAsia="zh-CN"/>
              </w:rPr>
            </w:pPr>
            <w:r w:rsidRPr="004A1425">
              <w:t>C</w:t>
            </w:r>
            <w:r w:rsidR="00F549F6">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2E1FB32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A1EE3" w14:textId="0CB900B8" w:rsidR="007E1CA0" w:rsidRDefault="007E1CA0" w:rsidP="008165CA">
            <w:pPr>
              <w:pStyle w:val="TAN"/>
              <w:rPr>
                <w:lang w:eastAsia="zh-CN"/>
              </w:rPr>
            </w:pPr>
            <w:r w:rsidRPr="004A1425">
              <w:t>C</w:t>
            </w:r>
            <w:r w:rsidR="00F549F6">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57E88B2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873A0" w14:textId="41F96ADB" w:rsidR="007E1CA0" w:rsidRDefault="007E1CA0" w:rsidP="008165CA">
            <w:pPr>
              <w:pStyle w:val="TAN"/>
              <w:rPr>
                <w:lang w:eastAsia="zh-CN"/>
              </w:rPr>
            </w:pPr>
            <w:r w:rsidRPr="004A1425">
              <w:t>C</w:t>
            </w:r>
            <w:r w:rsidR="00F549F6">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231E4CE1"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42B2" w14:textId="18852203" w:rsidR="007E1CA0" w:rsidRDefault="007E1CA0" w:rsidP="008165CA">
            <w:pPr>
              <w:pStyle w:val="TAN"/>
              <w:rPr>
                <w:lang w:eastAsia="zh-CN"/>
              </w:rPr>
            </w:pPr>
            <w:r w:rsidRPr="004A1425">
              <w:lastRenderedPageBreak/>
              <w:t>C</w:t>
            </w:r>
            <w:r w:rsidR="00F549F6">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0762B07F"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81FA4" w14:textId="76E0E8A8" w:rsidR="007E1CA0" w:rsidRPr="00DB64FE" w:rsidRDefault="007E1CA0" w:rsidP="008165CA">
            <w:pPr>
              <w:pStyle w:val="TAN"/>
              <w:rPr>
                <w:lang w:eastAsia="zh-CN"/>
              </w:rPr>
            </w:pPr>
            <w:r w:rsidRPr="004A1425">
              <w:t>C</w:t>
            </w:r>
            <w:r w:rsidR="00F549F6">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7E1CA0" w:rsidRPr="004A1425" w14:paraId="23AB79C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9AA69" w14:textId="797D8D09" w:rsidR="007E1CA0" w:rsidRDefault="007E1CA0" w:rsidP="008165CA">
            <w:pPr>
              <w:pStyle w:val="TAN"/>
              <w:rPr>
                <w:lang w:eastAsia="zh-CN"/>
              </w:rPr>
            </w:pPr>
            <w:r w:rsidRPr="004A1425">
              <w:t>C</w:t>
            </w:r>
            <w:r w:rsidR="00F549F6">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7E1CA0" w:rsidRPr="004A1425" w14:paraId="2E67FA2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B960C" w14:textId="4E374273" w:rsidR="007E1CA0" w:rsidRDefault="007E1CA0" w:rsidP="008165CA">
            <w:pPr>
              <w:pStyle w:val="TAN"/>
              <w:rPr>
                <w:lang w:eastAsia="zh-CN"/>
              </w:rPr>
            </w:pPr>
            <w:r w:rsidRPr="004A1425">
              <w:t>C</w:t>
            </w:r>
            <w:r w:rsidR="00F549F6">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7E1CA0" w:rsidRPr="004A1425" w14:paraId="01119342"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4F2C0" w14:textId="2AE0A11B" w:rsidR="007E1CA0" w:rsidRDefault="007E1CA0" w:rsidP="008165CA">
            <w:pPr>
              <w:pStyle w:val="TAN"/>
              <w:rPr>
                <w:lang w:eastAsia="zh-CN"/>
              </w:rPr>
            </w:pPr>
            <w:r w:rsidRPr="004A1425">
              <w:t>C</w:t>
            </w:r>
            <w:r w:rsidR="00F549F6">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7E1CA0" w:rsidRPr="004A1425" w14:paraId="4B526B54"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B06D9" w14:textId="46768762" w:rsidR="007E1CA0" w:rsidRDefault="007E1CA0" w:rsidP="008165CA">
            <w:pPr>
              <w:pStyle w:val="TAN"/>
              <w:rPr>
                <w:lang w:eastAsia="zh-CN"/>
              </w:rPr>
            </w:pPr>
            <w:r w:rsidRPr="004A1425">
              <w:t>C</w:t>
            </w:r>
            <w:r w:rsidR="00F549F6">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0D2726C4"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C5935" w14:textId="4C34A094" w:rsidR="007E1CA0" w:rsidRDefault="007E1CA0" w:rsidP="008165CA">
            <w:pPr>
              <w:pStyle w:val="TAN"/>
              <w:rPr>
                <w:lang w:eastAsia="zh-CN"/>
              </w:rPr>
            </w:pPr>
            <w:r w:rsidRPr="004A1425">
              <w:t>C</w:t>
            </w:r>
            <w:r w:rsidR="00F549F6">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4CA147FC"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6DEE2" w14:textId="0906E85C" w:rsidR="007E1CA0" w:rsidRDefault="007E1CA0" w:rsidP="008165CA">
            <w:pPr>
              <w:pStyle w:val="TAN"/>
              <w:rPr>
                <w:lang w:eastAsia="zh-CN"/>
              </w:rPr>
            </w:pPr>
            <w:r w:rsidRPr="004A1425">
              <w:t>C</w:t>
            </w:r>
            <w:r w:rsidR="00F549F6">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7E1CA0" w:rsidRPr="004A1425" w14:paraId="381A0A22"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37E1D" w14:textId="7DB62914" w:rsidR="007E1CA0" w:rsidRDefault="007E1CA0" w:rsidP="008165CA">
            <w:pPr>
              <w:pStyle w:val="TAN"/>
              <w:rPr>
                <w:lang w:eastAsia="zh-CN"/>
              </w:rPr>
            </w:pPr>
            <w:r w:rsidRPr="004A1425">
              <w:t>C</w:t>
            </w:r>
            <w:r w:rsidR="00F549F6">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7E1CA0" w:rsidRPr="004A1425" w14:paraId="5567785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38DE5" w14:textId="46235ABB" w:rsidR="007E1CA0" w:rsidRDefault="007E1CA0" w:rsidP="008165CA">
            <w:pPr>
              <w:pStyle w:val="TAN"/>
              <w:rPr>
                <w:lang w:eastAsia="zh-CN"/>
              </w:rPr>
            </w:pPr>
            <w:r w:rsidRPr="004A1425">
              <w:t>C</w:t>
            </w:r>
            <w:r w:rsidR="00F549F6">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7E1CA0" w:rsidRPr="004A1425" w14:paraId="3F5E178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05587" w14:textId="10E610D1" w:rsidR="007E1CA0" w:rsidRDefault="007E1CA0" w:rsidP="008165CA">
            <w:pPr>
              <w:pStyle w:val="TAN"/>
              <w:rPr>
                <w:lang w:eastAsia="zh-CN"/>
              </w:rPr>
            </w:pPr>
            <w:r w:rsidRPr="004A1425">
              <w:t>C</w:t>
            </w:r>
            <w:r w:rsidR="00F549F6">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7E1CA0" w:rsidRPr="004A1425" w14:paraId="3C402E3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956B5" w14:textId="3A334CE3" w:rsidR="007E1CA0" w:rsidRDefault="007E1CA0" w:rsidP="008165CA">
            <w:pPr>
              <w:pStyle w:val="TAN"/>
              <w:rPr>
                <w:lang w:eastAsia="zh-CN"/>
              </w:rPr>
            </w:pPr>
            <w:r w:rsidRPr="004A1425">
              <w:t>C</w:t>
            </w:r>
            <w:r w:rsidR="00F549F6">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7E1CA0" w:rsidRPr="004A1425" w14:paraId="2751B6E3"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A440F" w14:textId="648617A4" w:rsidR="007E1CA0" w:rsidRDefault="007E1CA0" w:rsidP="008165CA">
            <w:pPr>
              <w:pStyle w:val="TAN"/>
              <w:rPr>
                <w:lang w:eastAsia="zh-CN"/>
              </w:rPr>
            </w:pPr>
            <w:r w:rsidRPr="004A1425">
              <w:t>C</w:t>
            </w:r>
            <w:r w:rsidR="00F549F6">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7E1CA0" w:rsidRPr="004A1425" w14:paraId="6996B0A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1E83A" w14:textId="5046976B" w:rsidR="007E1CA0" w:rsidRDefault="007E1CA0" w:rsidP="008165CA">
            <w:pPr>
              <w:pStyle w:val="TAN"/>
              <w:rPr>
                <w:lang w:eastAsia="zh-CN"/>
              </w:rPr>
            </w:pPr>
            <w:r w:rsidRPr="004A1425">
              <w:t>C</w:t>
            </w:r>
            <w:r w:rsidR="00F549F6">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7E1CA0" w:rsidRPr="004A1425" w14:paraId="241A22C9"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4616B" w14:textId="2AAB8C41" w:rsidR="007E1CA0" w:rsidRDefault="007E1CA0" w:rsidP="008165CA">
            <w:pPr>
              <w:pStyle w:val="TAN"/>
              <w:rPr>
                <w:lang w:eastAsia="zh-CN"/>
              </w:rPr>
            </w:pPr>
            <w:r w:rsidRPr="004A1425">
              <w:t>C</w:t>
            </w:r>
            <w:r w:rsidR="00F549F6">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7E1CA0" w:rsidRPr="004A1425" w14:paraId="57D1C64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5357D" w14:textId="25D9EF6B" w:rsidR="007E1CA0" w:rsidRDefault="007E1CA0" w:rsidP="008165CA">
            <w:pPr>
              <w:pStyle w:val="TAN"/>
              <w:rPr>
                <w:lang w:eastAsia="zh-CN"/>
              </w:rPr>
            </w:pPr>
            <w:r w:rsidRPr="004A1425">
              <w:t>C</w:t>
            </w:r>
            <w:r w:rsidR="00F549F6">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0DECEA6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0E278" w14:textId="76684F80" w:rsidR="007E1CA0" w:rsidRDefault="007E1CA0" w:rsidP="008165CA">
            <w:pPr>
              <w:pStyle w:val="TAN"/>
              <w:rPr>
                <w:lang w:eastAsia="zh-CN"/>
              </w:rPr>
            </w:pPr>
            <w:r w:rsidRPr="004A1425">
              <w:t>C</w:t>
            </w:r>
            <w:r w:rsidR="00F549F6">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2404C75B"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9AFA9" w14:textId="3BE58364" w:rsidR="007E1CA0" w:rsidRDefault="007E1CA0" w:rsidP="008165CA">
            <w:pPr>
              <w:pStyle w:val="TAN"/>
              <w:rPr>
                <w:lang w:eastAsia="zh-CN"/>
              </w:rPr>
            </w:pPr>
            <w:r w:rsidRPr="004A1425">
              <w:t>C</w:t>
            </w:r>
            <w:r w:rsidR="00F549F6">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7E1CA0" w:rsidRPr="004A1425" w14:paraId="24611399"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0A32E" w14:textId="296E274A" w:rsidR="007E1CA0" w:rsidRDefault="007E1CA0" w:rsidP="008165CA">
            <w:pPr>
              <w:pStyle w:val="TAN"/>
              <w:rPr>
                <w:lang w:eastAsia="zh-CN"/>
              </w:rPr>
            </w:pPr>
            <w:r w:rsidRPr="004A1425">
              <w:t>C</w:t>
            </w:r>
            <w:r w:rsidR="00F549F6">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7E1CA0" w:rsidRPr="004A1425" w14:paraId="2CBD4FBD"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9A009" w14:textId="6D2BA7BF" w:rsidR="007E1CA0" w:rsidRDefault="007E1CA0" w:rsidP="008165CA">
            <w:pPr>
              <w:pStyle w:val="TAN"/>
              <w:rPr>
                <w:lang w:eastAsia="zh-CN"/>
              </w:rPr>
            </w:pPr>
            <w:r w:rsidRPr="004A1425">
              <w:t>C</w:t>
            </w:r>
            <w:r w:rsidR="00F549F6">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6859DCC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8D0A9" w14:textId="1A012FC6" w:rsidR="007E1CA0" w:rsidRDefault="007E1CA0" w:rsidP="008165CA">
            <w:pPr>
              <w:pStyle w:val="TAN"/>
              <w:rPr>
                <w:lang w:eastAsia="zh-CN"/>
              </w:rPr>
            </w:pPr>
            <w:r w:rsidRPr="004A1425">
              <w:t>C</w:t>
            </w:r>
            <w:r w:rsidR="00F549F6">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3A8F90F4"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77A205" w14:textId="3A9288E2" w:rsidR="007E1CA0" w:rsidRPr="00266584" w:rsidRDefault="007E1CA0" w:rsidP="008165CA">
            <w:pPr>
              <w:pStyle w:val="TAN"/>
              <w:rPr>
                <w:lang w:eastAsia="zh-CN"/>
              </w:rPr>
            </w:pPr>
            <w:r w:rsidRPr="00266584">
              <w:t>C</w:t>
            </w:r>
            <w:r w:rsidR="00F549F6"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9372CC" w:rsidRPr="004A1425" w14:paraId="203AC718"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A8791A" w14:textId="1CA09376" w:rsidR="00547463" w:rsidRPr="00266584" w:rsidRDefault="009372CC" w:rsidP="00EF74ED">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1/</w:t>
            </w:r>
            <w:r w:rsidR="004C1561" w:rsidRPr="00266584">
              <w:rPr>
                <w:lang w:eastAsia="zh-CN"/>
              </w:rPr>
              <w:t>8</w:t>
            </w:r>
            <w:r w:rsidRPr="00266584">
              <w:rPr>
                <w:lang w:eastAsia="zh-CN"/>
              </w:rPr>
              <w:t xml:space="preserve"> </w:t>
            </w:r>
            <w:r w:rsidRPr="00266584">
              <w:t>THEN R ELSE N/A</w:t>
            </w:r>
          </w:p>
        </w:tc>
      </w:tr>
      <w:tr w:rsidR="00DE7DFA" w:rsidRPr="004A1425" w14:paraId="6348CE29"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E93FFE" w14:textId="7FAA9484" w:rsidR="00DE7DFA" w:rsidRPr="00266584" w:rsidRDefault="00DE7DFA" w:rsidP="00EF74ED">
            <w:pPr>
              <w:pStyle w:val="TAN"/>
            </w:pPr>
            <w:r w:rsidRPr="00266584">
              <w:t>C240</w:t>
            </w:r>
            <w:r w:rsidRPr="00266584">
              <w:tab/>
              <w:t xml:space="preserve">IF </w:t>
            </w:r>
            <w:r w:rsidRPr="00266584">
              <w:rPr>
                <w:lang w:eastAsia="zh-CN"/>
              </w:rPr>
              <w:t>(A.4.1-1/1 OR A.4.1-1/2) AND A.4.1-2/8 AND A.4.1-3/1 AND A.4.3.11-1/</w:t>
            </w:r>
            <w:r w:rsidR="004C1561" w:rsidRPr="00266584">
              <w:rPr>
                <w:lang w:eastAsia="zh-CN"/>
              </w:rPr>
              <w:t>9</w:t>
            </w:r>
            <w:r w:rsidRPr="00266584">
              <w:t xml:space="preserve"> THEN R ELSE N/A</w:t>
            </w:r>
          </w:p>
        </w:tc>
      </w:tr>
      <w:tr w:rsidR="00DE7DFA" w14:paraId="43AF39ED"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3B14BA2" w14:textId="251338D2" w:rsidR="00DE7DFA" w:rsidRPr="00266584" w:rsidRDefault="00DE7DFA" w:rsidP="00EF74ED">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DE7DFA" w14:paraId="339AE2F4"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4E1C27" w14:textId="416C049C" w:rsidR="00DE7DFA" w:rsidRPr="00266584" w:rsidRDefault="00DE7DFA" w:rsidP="00EF74ED">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DE7DFA" w14:paraId="4BF9A33A"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017BDD" w14:textId="769C5C10" w:rsidR="00DE7DFA" w:rsidRPr="00266584" w:rsidRDefault="00DE7DFA" w:rsidP="00EF74ED">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DE7DFA" w14:paraId="37CDE2AF"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F7CF06" w14:textId="47A5F9E5" w:rsidR="00DE7DFA" w:rsidRPr="00266584" w:rsidRDefault="00DE7DFA" w:rsidP="00EF74ED">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E3C24" w:rsidRPr="004A1425" w14:paraId="190D8696"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55AE53" w14:textId="5C5261BB" w:rsidR="00FE3C24" w:rsidRPr="00266584" w:rsidRDefault="00FE3C24" w:rsidP="00EF74ED">
            <w:pPr>
              <w:pStyle w:val="TAN"/>
            </w:pPr>
            <w:r w:rsidRPr="00266584">
              <w:rPr>
                <w:lang w:val="fr-FR" w:eastAsia="fr-FR"/>
              </w:rPr>
              <w:t>C245</w:t>
            </w:r>
            <w:r w:rsidRPr="00266584">
              <w:tab/>
              <w:t>IF A.4.1-1/1 AND (A.4.1-3/1 OR A.4.1-3/2 OR A.4.1-3/3 OR A.4.1-3/5) AND A.4.3.2-1/</w:t>
            </w:r>
            <w:r w:rsidR="004C1561" w:rsidRPr="00266584">
              <w:rPr>
                <w:rFonts w:eastAsia="DengXian"/>
                <w:lang w:eastAsia="zh-CN" w:bidi="ar"/>
              </w:rPr>
              <w:t>119</w:t>
            </w:r>
            <w:r w:rsidRPr="00266584">
              <w:t xml:space="preserve"> AND NOT A.4.3.1-7a/2 THEN R ELSE N/A</w:t>
            </w:r>
          </w:p>
        </w:tc>
      </w:tr>
      <w:tr w:rsidR="00FE3C24" w:rsidRPr="004A1425" w14:paraId="55A2F7AE"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F0F991" w14:textId="1A16E069" w:rsidR="00FE3C24" w:rsidRPr="00266584" w:rsidRDefault="00FE3C24" w:rsidP="00EF74ED">
            <w:pPr>
              <w:pStyle w:val="TAN"/>
            </w:pPr>
            <w:r w:rsidRPr="00266584">
              <w:rPr>
                <w:lang w:val="fr-FR" w:eastAsia="fr-FR"/>
              </w:rPr>
              <w:t>C246</w:t>
            </w:r>
            <w:r w:rsidRPr="00266584">
              <w:tab/>
              <w:t>IF A.4.1-1/1 AND (A.4.1-3/1 OR A.4.1-3/2 OR A.4.1-3/3 OR A.4.1-3/5) AND A.4.3.2-1/</w:t>
            </w:r>
            <w:r w:rsidR="004C1561" w:rsidRPr="00266584">
              <w:rPr>
                <w:rFonts w:eastAsia="DengXian"/>
                <w:lang w:eastAsia="zh-CN" w:bidi="ar"/>
              </w:rPr>
              <w:t>120</w:t>
            </w:r>
            <w:r w:rsidRPr="00266584">
              <w:t xml:space="preserve"> AND NOT A.4.3.1-7a/2 THEN R ELSE N/A</w:t>
            </w:r>
          </w:p>
        </w:tc>
      </w:tr>
      <w:tr w:rsidR="00FE3C24" w:rsidRPr="004A1425" w14:paraId="18E3078A"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04BD67" w14:textId="2C5FA820" w:rsidR="00FE3C24" w:rsidRPr="00266584" w:rsidRDefault="00FE3C24" w:rsidP="00EF74ED">
            <w:pPr>
              <w:pStyle w:val="TAN"/>
            </w:pPr>
            <w:r w:rsidRPr="00266584">
              <w:rPr>
                <w:lang w:val="fr-FR" w:eastAsia="fr-FR"/>
              </w:rPr>
              <w:t>C247</w:t>
            </w:r>
            <w:r w:rsidRPr="00266584">
              <w:tab/>
              <w:t>IF A.4.1-1/2 AND (A.4.1-3/1 OR A.4.1-3/2 OR A.4.1-3/3 OR A.4.1-3/5) AND A.4.3.2-1/</w:t>
            </w:r>
            <w:r w:rsidR="004C1561"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E3C24" w:rsidRPr="004A1425" w14:paraId="4C3AF5A4"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A4FAEB" w14:textId="3F9ED8C4" w:rsidR="00FE3C24" w:rsidRPr="00266584" w:rsidRDefault="00FE3C24" w:rsidP="00EF74ED">
            <w:pPr>
              <w:pStyle w:val="TAN"/>
            </w:pPr>
            <w:r w:rsidRPr="00266584">
              <w:rPr>
                <w:lang w:val="fr-FR" w:eastAsia="fr-FR"/>
              </w:rPr>
              <w:t>C248</w:t>
            </w:r>
            <w:r w:rsidRPr="00266584">
              <w:tab/>
              <w:t>IF A.4.1-1/2 AND (A.4.1-3/1 OR A.4.1-3/2 OR A.4.1-3/3 OR A.4.1-3/5) AND A.4.3.2-1/</w:t>
            </w:r>
            <w:r w:rsidR="004C1561"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E3C24" w:rsidRPr="004A1425" w14:paraId="34C39160"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EE807A" w14:textId="5FFBFF0C" w:rsidR="00FE3C24" w:rsidRPr="00266584" w:rsidRDefault="00FE3C24" w:rsidP="00EF74ED">
            <w:pPr>
              <w:pStyle w:val="TAN"/>
            </w:pPr>
            <w:r w:rsidRPr="00266584">
              <w:rPr>
                <w:lang w:val="fr-FR" w:eastAsia="fr-FR"/>
              </w:rPr>
              <w:t>C249</w:t>
            </w:r>
            <w:r w:rsidRPr="00266584">
              <w:tab/>
              <w:t>IF A.4.1-1/1 AND (A.4.1-3/1 OR A.4.1-3/2 OR A.4.1-3/3 OR A.4.1-3/5) AND A.4.3.2-1/</w:t>
            </w:r>
            <w:r w:rsidR="004C1561" w:rsidRPr="00266584">
              <w:rPr>
                <w:rFonts w:eastAsia="DengXian"/>
                <w:lang w:eastAsia="zh-CN" w:bidi="ar"/>
              </w:rPr>
              <w:t>119</w:t>
            </w:r>
            <w:r w:rsidRPr="00266584">
              <w:t xml:space="preserve"> AND (NOT A.4.3.9-1/2 AND A.4.3.9-4a/7 OR (A.4.3.9-4a/1 OR A.4.3.9-4a/2 OR A.4.3.9-4a/3 OR A.4.3.9-4a/66 OR A.4.3.9-4a/70)) THEN R ELSE N/A</w:t>
            </w:r>
          </w:p>
        </w:tc>
      </w:tr>
      <w:tr w:rsidR="00FE3C24" w:rsidRPr="004A1425" w14:paraId="7E217C8E"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ACED89" w14:textId="7D31D405" w:rsidR="00FE3C24" w:rsidRPr="00266584" w:rsidRDefault="00FE3C24" w:rsidP="00EF74ED">
            <w:pPr>
              <w:pStyle w:val="TAN"/>
            </w:pPr>
            <w:r w:rsidRPr="00266584">
              <w:rPr>
                <w:lang w:val="fr-FR" w:eastAsia="fr-FR"/>
              </w:rPr>
              <w:t>C250</w:t>
            </w:r>
            <w:r w:rsidRPr="00266584">
              <w:tab/>
              <w:t>IF A.4.1-1/1 AND (A.4.1-3/1 OR A.4.1-3/2 OR A.4.1-3/3 OR A.4.1-3/5) AND A.4.3.2-1/</w:t>
            </w:r>
            <w:r w:rsidR="004C1561" w:rsidRPr="00266584">
              <w:rPr>
                <w:rFonts w:eastAsia="DengXian"/>
                <w:lang w:eastAsia="zh-CN" w:bidi="ar"/>
              </w:rPr>
              <w:t>120</w:t>
            </w:r>
            <w:r w:rsidRPr="00266584">
              <w:t xml:space="preserve"> AND (NOT A.4.3.9-1/2 AND A.4.3.9-4a/7 OR (A.4.3.9-4a/1 OR A.4.3.9-4a/2 OR A.4.3.9-4a/3 OR A.4.3.9-4a/66 OR A.4.3.9-4a/70)) THEN R ELSE N/A</w:t>
            </w:r>
          </w:p>
        </w:tc>
      </w:tr>
      <w:tr w:rsidR="00FE3C24" w:rsidRPr="004A1425" w14:paraId="4F2DBE84"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B440FB" w14:textId="3AAF5946" w:rsidR="00FE3C24" w:rsidRPr="00266584" w:rsidRDefault="00FE3C24" w:rsidP="00EF74ED">
            <w:pPr>
              <w:pStyle w:val="TAN"/>
            </w:pPr>
            <w:r w:rsidRPr="00266584">
              <w:rPr>
                <w:lang w:val="fr-FR" w:eastAsia="fr-FR"/>
              </w:rPr>
              <w:lastRenderedPageBreak/>
              <w:t>C251</w:t>
            </w:r>
            <w:r w:rsidRPr="00266584">
              <w:tab/>
              <w:t>IF A.4.1-1/2 AND (A.4.1-3/1 OR A.4.1-3/2 OR A.4.1-3/3 OR A.4.1-3/5) AND A.4.3.2-1/</w:t>
            </w:r>
            <w:r w:rsidR="004C1561"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FE3C24" w:rsidRPr="004A1425" w14:paraId="7FD40BA6" w14:textId="77777777" w:rsidTr="0026658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F2A5EC" w14:textId="27D6C8A7" w:rsidR="00FE3C24" w:rsidRPr="00266584" w:rsidRDefault="00FE3C24" w:rsidP="00EF74ED">
            <w:pPr>
              <w:pStyle w:val="TAN"/>
            </w:pPr>
            <w:r w:rsidRPr="00266584">
              <w:rPr>
                <w:lang w:val="fr-FR" w:eastAsia="fr-FR"/>
              </w:rPr>
              <w:t>C252</w:t>
            </w:r>
            <w:r w:rsidRPr="00266584">
              <w:tab/>
              <w:t>IF A.4.1-1/2 AND (A.4.1-3/1 OR A.4.1-3/2 OR A.4.1-3/3 OR A.4.1-3/5) AND A.4.3.2-1/</w:t>
            </w:r>
            <w:r w:rsidR="004C1561"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A32CEB" w:rsidRPr="004A1425" w14:paraId="6B87FFCF"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22FFF" w14:textId="69450259" w:rsidR="00A32CEB" w:rsidRPr="004A1425" w:rsidRDefault="00A32CEB" w:rsidP="00EF74ED">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A32CEB" w:rsidRPr="004A1425" w14:paraId="150295DC"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8E8D" w14:textId="42FA0E53" w:rsidR="00A32CEB" w:rsidRPr="004A1425" w:rsidRDefault="00A32CEB" w:rsidP="00EF74ED">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A32CEB" w:rsidRPr="00FC3F6A" w14:paraId="567BBB70"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BDC36" w14:textId="4872F397" w:rsidR="00A32CEB" w:rsidRPr="00FC3F6A" w:rsidRDefault="00A32CEB" w:rsidP="00EF74ED">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A32CEB" w14:paraId="22000461"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29DE3" w14:textId="562E6B85" w:rsidR="00A32CEB" w:rsidRDefault="00A32CEB" w:rsidP="00EF74ED">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A32CEB" w:rsidRPr="000244ED" w14:paraId="31703CB2"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4BAD4" w14:textId="79EDD098" w:rsidR="00A32CEB" w:rsidRPr="000244ED" w:rsidRDefault="00A32CEB" w:rsidP="00EF74ED">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A32CEB" w14:paraId="44D9D26B"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53EDF" w14:textId="2709CB8F" w:rsidR="00A32CEB" w:rsidRDefault="00A32CEB" w:rsidP="00EF74ED">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A32CEB" w14:paraId="4C058AFF"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A31CD" w14:textId="3C5B0A77" w:rsidR="00A32CEB" w:rsidRDefault="00A32CEB" w:rsidP="00EF74ED">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A32CEB" w14:paraId="4C7B58AF"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2267E" w14:textId="21160A7D" w:rsidR="00A32CEB" w:rsidRDefault="00A32CEB" w:rsidP="00EF74ED">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AE6877" w:rsidRPr="004A1425" w14:paraId="2AFB0C38"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A8A5F" w14:textId="44168E64" w:rsidR="00AE6877" w:rsidRPr="004A1425" w:rsidRDefault="00AE6877" w:rsidP="00EF74ED">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AE6877" w:rsidRPr="004A1425" w14:paraId="22D29BF0"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09289" w14:textId="13660B7C" w:rsidR="00AE6877" w:rsidRPr="004A1425" w:rsidRDefault="00AE6877" w:rsidP="00EF74ED">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AE6877" w:rsidRPr="004A1425" w14:paraId="334A01D6"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51DEF" w14:textId="1BFB6839" w:rsidR="00AE6877" w:rsidRPr="004A1425" w:rsidRDefault="00AE6877" w:rsidP="00EF74ED">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B9032B" w:rsidRPr="004A1425" w14:paraId="77438339"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1A213" w14:textId="7200921C" w:rsidR="00B9032B" w:rsidRPr="004A1425" w:rsidRDefault="00B9032B" w:rsidP="00EF74ED">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B9032B" w:rsidRPr="004A1425" w14:paraId="5B99CC03"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171E" w14:textId="7AD256F6" w:rsidR="00B9032B" w:rsidRPr="004A1425" w:rsidRDefault="00B9032B" w:rsidP="00EF74ED">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B9032B" w:rsidRPr="004A1425" w14:paraId="175919B7" w14:textId="77777777" w:rsidTr="00EF74E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48182" w14:textId="11B45D6B" w:rsidR="00B9032B" w:rsidRPr="004A1425" w:rsidRDefault="00B9032B" w:rsidP="00EF74ED">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3315C9" w:rsidRPr="00BB629B" w14:paraId="15EB819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4C98D" w14:textId="77777777" w:rsidR="003315C9" w:rsidRPr="00BB629B" w:rsidRDefault="003315C9" w:rsidP="00F236E6">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22D50229" w14:textId="77777777" w:rsidR="003315C9" w:rsidRPr="00BB629B" w:rsidRDefault="003315C9" w:rsidP="00F236E6">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0C0B3DD" w14:textId="77777777" w:rsidR="003315C9" w:rsidRPr="00BB629B" w:rsidRDefault="003315C9" w:rsidP="00F236E6">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5BC0FE60" w14:textId="77777777" w:rsidR="003315C9" w:rsidRPr="00BB629B" w:rsidRDefault="003315C9" w:rsidP="00F236E6">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is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06D75A19" w14:textId="77777777" w:rsidR="003315C9" w:rsidRPr="00BB629B" w:rsidRDefault="003315C9" w:rsidP="003315C9">
      <w:pPr>
        <w:rPr>
          <w:lang w:eastAsia="x-none"/>
        </w:rPr>
      </w:pPr>
    </w:p>
    <w:p w14:paraId="0EA81533" w14:textId="77777777" w:rsidR="003315C9" w:rsidRPr="00BB629B" w:rsidRDefault="003315C9" w:rsidP="003315C9">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3315C9" w:rsidRPr="00BB629B" w14:paraId="30E339CD"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420E22" w14:textId="77777777" w:rsidR="003315C9" w:rsidRPr="00BB629B" w:rsidRDefault="003315C9" w:rsidP="00F236E6">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3E250891" w14:textId="77777777" w:rsidR="003315C9" w:rsidRPr="00BB629B" w:rsidRDefault="003315C9" w:rsidP="00F236E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DC670D4" w14:textId="77777777" w:rsidR="003315C9" w:rsidRPr="00BB629B" w:rsidRDefault="003315C9" w:rsidP="00F236E6">
            <w:pPr>
              <w:pStyle w:val="TAH"/>
            </w:pPr>
            <w:r w:rsidRPr="00BB629B">
              <w:t>Comment</w:t>
            </w:r>
          </w:p>
        </w:tc>
      </w:tr>
      <w:tr w:rsidR="003315C9" w:rsidRPr="00BB629B" w14:paraId="08F565CF"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2D3D93" w14:textId="77777777" w:rsidR="003315C9" w:rsidRPr="00BB629B" w:rsidRDefault="003315C9" w:rsidP="00F236E6">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A9FEA8D" w14:textId="77777777" w:rsidR="003315C9" w:rsidRPr="00BB629B" w:rsidRDefault="003315C9" w:rsidP="00F236E6">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03F5D4E7" w14:textId="77777777" w:rsidR="003315C9" w:rsidRPr="00BB629B" w:rsidRDefault="003315C9" w:rsidP="00F236E6">
            <w:pPr>
              <w:pStyle w:val="TAL"/>
            </w:pPr>
            <w:r w:rsidRPr="00BB629B">
              <w:t>A</w:t>
            </w:r>
            <w:r w:rsidRPr="00BB629B">
              <w:rPr>
                <w:rFonts w:hint="eastAsia"/>
              </w:rPr>
              <w:t>ll</w:t>
            </w:r>
            <w:r w:rsidRPr="00BB629B">
              <w:t xml:space="preserve"> supported FDD or TDD FR1 band</w:t>
            </w:r>
            <w:r w:rsidRPr="00BB629B">
              <w:rPr>
                <w:rFonts w:hint="eastAsia"/>
              </w:rPr>
              <w:t>s</w:t>
            </w:r>
          </w:p>
        </w:tc>
      </w:tr>
      <w:tr w:rsidR="003315C9" w:rsidRPr="00BB629B" w14:paraId="28B2E6F7"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F590A" w14:textId="77777777" w:rsidR="003315C9" w:rsidRPr="00BB629B" w:rsidRDefault="003315C9" w:rsidP="00F236E6">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0417C03C"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E366AFB" w14:textId="77777777" w:rsidR="003315C9" w:rsidRPr="00BB629B" w:rsidRDefault="003315C9" w:rsidP="00F236E6">
            <w:pPr>
              <w:pStyle w:val="TAL"/>
            </w:pPr>
          </w:p>
        </w:tc>
      </w:tr>
      <w:tr w:rsidR="003315C9" w:rsidRPr="00BB629B" w14:paraId="52F846A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536C04" w14:textId="77777777" w:rsidR="003315C9" w:rsidRPr="00BB629B" w:rsidRDefault="003315C9" w:rsidP="00F236E6">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563D0F0" w14:textId="77777777" w:rsidR="003315C9" w:rsidRPr="00BB629B" w:rsidRDefault="003315C9" w:rsidP="00F236E6">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615347D9" w14:textId="77777777" w:rsidR="003315C9" w:rsidRPr="00BB629B" w:rsidRDefault="003315C9" w:rsidP="00F236E6">
            <w:pPr>
              <w:pStyle w:val="TAL"/>
            </w:pPr>
            <w:r w:rsidRPr="00BB629B">
              <w:t>All supported FR1 SUL Bands</w:t>
            </w:r>
          </w:p>
        </w:tc>
      </w:tr>
      <w:tr w:rsidR="003315C9" w:rsidRPr="00BB629B" w14:paraId="66581BE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BBEB1C" w14:textId="77777777" w:rsidR="003315C9" w:rsidRPr="00BB629B" w:rsidRDefault="003315C9" w:rsidP="00F236E6">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5937549B" w14:textId="77777777" w:rsidR="003315C9" w:rsidRPr="00BB629B" w:rsidRDefault="003315C9" w:rsidP="00F236E6">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3AB5AA6E" w14:textId="77777777" w:rsidR="003315C9" w:rsidRPr="00BB629B" w:rsidRDefault="003315C9" w:rsidP="00F236E6">
            <w:pPr>
              <w:pStyle w:val="TAL"/>
            </w:pPr>
            <w:r w:rsidRPr="00BB629B">
              <w:rPr>
                <w:szCs w:val="18"/>
              </w:rPr>
              <w:t>All supported bands among n1, n2, n3, n5, n7, n8, n12, n14, n20, n25, n28, n30, n34, n38, n39, n40, n41, n50, n51, n65, n66, n70, n71, n74, n75, n76</w:t>
            </w:r>
          </w:p>
        </w:tc>
      </w:tr>
      <w:tr w:rsidR="003315C9" w:rsidRPr="00BB629B" w14:paraId="24817D5C"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33FE08" w14:textId="77777777" w:rsidR="003315C9" w:rsidRPr="00BB629B" w:rsidRDefault="003315C9" w:rsidP="00F236E6">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EA555D2" w14:textId="77777777" w:rsidR="003315C9" w:rsidRPr="00BB629B" w:rsidRDefault="003315C9" w:rsidP="00F236E6">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7DA15C2" w14:textId="77777777" w:rsidR="003315C9" w:rsidRPr="00BB629B" w:rsidRDefault="003315C9" w:rsidP="00F236E6">
            <w:pPr>
              <w:pStyle w:val="TAL"/>
              <w:rPr>
                <w:szCs w:val="18"/>
              </w:rPr>
            </w:pPr>
            <w:r w:rsidRPr="00BB629B">
              <w:t>All supported FR2 Bands</w:t>
            </w:r>
          </w:p>
        </w:tc>
      </w:tr>
      <w:tr w:rsidR="003315C9" w:rsidRPr="00BB629B" w14:paraId="74C1133A"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B2E9A6" w14:textId="77777777" w:rsidR="003315C9" w:rsidRPr="00BB629B" w:rsidRDefault="003315C9" w:rsidP="00F236E6">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8BA33C2"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A608AFE" w14:textId="77777777" w:rsidR="003315C9" w:rsidRPr="00BB629B" w:rsidRDefault="003315C9" w:rsidP="00F236E6">
            <w:pPr>
              <w:pStyle w:val="TAL"/>
            </w:pPr>
          </w:p>
        </w:tc>
      </w:tr>
      <w:tr w:rsidR="003315C9" w:rsidRPr="00BB629B" w14:paraId="4BE53352"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0B99EC" w14:textId="77777777" w:rsidR="003315C9" w:rsidRPr="00BB629B" w:rsidRDefault="003315C9" w:rsidP="00F236E6">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0E1CC456"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0A4C34E" w14:textId="77777777" w:rsidR="003315C9" w:rsidRPr="00BB629B" w:rsidRDefault="003315C9" w:rsidP="00F236E6">
            <w:pPr>
              <w:pStyle w:val="TAL"/>
            </w:pPr>
          </w:p>
        </w:tc>
      </w:tr>
      <w:tr w:rsidR="003315C9" w:rsidRPr="00BB629B" w14:paraId="64642AE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EE9C2B" w14:textId="77777777" w:rsidR="003315C9" w:rsidRPr="00BB629B" w:rsidRDefault="003315C9" w:rsidP="00F236E6">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06E9F896" w14:textId="77777777" w:rsidR="003315C9" w:rsidRPr="00BB629B" w:rsidRDefault="003315C9" w:rsidP="00F236E6">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58F25999" w14:textId="77777777" w:rsidR="003315C9" w:rsidRPr="00BB629B" w:rsidRDefault="003315C9" w:rsidP="00F236E6">
            <w:pPr>
              <w:pStyle w:val="TAL"/>
            </w:pPr>
            <w:r w:rsidRPr="00BB629B">
              <w:t>Any FDD FR1 band within the set supporting 10 MHz UE Channel BW</w:t>
            </w:r>
          </w:p>
        </w:tc>
      </w:tr>
      <w:tr w:rsidR="003315C9" w:rsidRPr="00BB629B" w14:paraId="404714D4"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CDF3F2" w14:textId="77777777" w:rsidR="003315C9" w:rsidRPr="00BB629B" w:rsidRDefault="003315C9" w:rsidP="00F236E6">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05146E93" w14:textId="77777777" w:rsidR="003315C9" w:rsidRPr="00BB629B" w:rsidRDefault="003315C9" w:rsidP="00F236E6">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7BE2A0FD" w14:textId="77777777" w:rsidR="003315C9" w:rsidRPr="00BB629B" w:rsidRDefault="003315C9" w:rsidP="00F236E6">
            <w:pPr>
              <w:pStyle w:val="TAL"/>
            </w:pPr>
            <w:r w:rsidRPr="00BB629B">
              <w:t>Any TDD FR1 band within the set supporting 20 MHz UE Channel BW</w:t>
            </w:r>
          </w:p>
        </w:tc>
      </w:tr>
      <w:tr w:rsidR="003315C9" w:rsidRPr="00BB629B" w14:paraId="73F6408C"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F6D9DE" w14:textId="77777777" w:rsidR="003315C9" w:rsidRPr="00BB629B" w:rsidRDefault="003315C9" w:rsidP="00F236E6">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610CCBF" w14:textId="77777777" w:rsidR="003315C9" w:rsidRPr="00BB629B" w:rsidRDefault="003315C9" w:rsidP="00F236E6">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7D8BB6F1" w14:textId="77777777" w:rsidR="003315C9" w:rsidRPr="00BB629B" w:rsidRDefault="003315C9" w:rsidP="00F236E6">
            <w:pPr>
              <w:pStyle w:val="TAL"/>
            </w:pPr>
            <w:r w:rsidRPr="00BB629B">
              <w:t>Any TDD FR1 band within the set supporting 40 MHz UE Channel BW</w:t>
            </w:r>
          </w:p>
        </w:tc>
      </w:tr>
      <w:tr w:rsidR="003315C9" w:rsidRPr="00BB629B" w14:paraId="68CE4FF9"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172495" w14:textId="77777777" w:rsidR="003315C9" w:rsidRPr="00BB629B" w:rsidRDefault="003315C9" w:rsidP="00F236E6">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7E34D5C" w14:textId="77777777" w:rsidR="003315C9" w:rsidRPr="00BB629B" w:rsidRDefault="003315C9" w:rsidP="00F236E6">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61B851D" w14:textId="77777777" w:rsidR="003315C9" w:rsidRPr="00BB629B" w:rsidRDefault="003315C9" w:rsidP="00F236E6">
            <w:pPr>
              <w:pStyle w:val="TAL"/>
            </w:pPr>
            <w:r w:rsidRPr="00BB629B">
              <w:t>All supported 4 Rx antenna ports Bands</w:t>
            </w:r>
          </w:p>
        </w:tc>
      </w:tr>
      <w:tr w:rsidR="003315C9" w:rsidRPr="00BB629B" w14:paraId="20C81118"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DEE444" w14:textId="77777777" w:rsidR="003315C9" w:rsidRPr="00BB629B" w:rsidRDefault="003315C9" w:rsidP="00F236E6">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AE7D240" w14:textId="77777777" w:rsidR="003315C9" w:rsidRPr="00BB629B" w:rsidRDefault="003315C9" w:rsidP="00F236E6">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2A79E161" w14:textId="77777777" w:rsidR="003315C9" w:rsidRPr="00BB629B" w:rsidRDefault="003315C9" w:rsidP="00F236E6">
            <w:pPr>
              <w:pStyle w:val="TAL"/>
            </w:pPr>
            <w:r w:rsidRPr="00BB629B">
              <w:t>All supported FDD FR1 band with UL MIMO capabilities</w:t>
            </w:r>
          </w:p>
        </w:tc>
      </w:tr>
      <w:tr w:rsidR="003315C9" w:rsidRPr="00BB629B" w14:paraId="2776493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448ACE"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7E8DC671" w14:textId="77777777" w:rsidR="003315C9" w:rsidRPr="00BB629B" w:rsidRDefault="003315C9" w:rsidP="00F236E6">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2002D371" w14:textId="77777777" w:rsidR="003315C9" w:rsidRPr="00BB629B" w:rsidRDefault="003315C9" w:rsidP="00F236E6">
            <w:pPr>
              <w:pStyle w:val="TAL"/>
            </w:pPr>
            <w:r w:rsidRPr="00BB629B">
              <w:t>Any TDD FR2 band within the set supporting 50 MHz UE Channel BW</w:t>
            </w:r>
          </w:p>
        </w:tc>
      </w:tr>
      <w:tr w:rsidR="003315C9" w:rsidRPr="00BB629B" w14:paraId="715B296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E4123B"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B9C4B4E" w14:textId="77777777" w:rsidR="003315C9" w:rsidRPr="00BB629B" w:rsidRDefault="003315C9" w:rsidP="00F236E6">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6601E280" w14:textId="77777777" w:rsidR="003315C9" w:rsidRPr="00BB629B" w:rsidRDefault="003315C9" w:rsidP="00F236E6">
            <w:pPr>
              <w:pStyle w:val="TAL"/>
            </w:pPr>
            <w:r w:rsidRPr="00BB629B">
              <w:t>Any TDD FR2 band within the set supporting 100 MHz UE Channel BW</w:t>
            </w:r>
          </w:p>
        </w:tc>
      </w:tr>
      <w:tr w:rsidR="003315C9" w:rsidRPr="00BB629B" w14:paraId="63FB6D8F"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4F691F"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E809FE7" w14:textId="77777777" w:rsidR="003315C9" w:rsidRPr="00BB629B" w:rsidRDefault="003315C9" w:rsidP="00F236E6">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5783525C" w14:textId="77777777" w:rsidR="003315C9" w:rsidRPr="00BB629B" w:rsidRDefault="003315C9" w:rsidP="00F236E6">
            <w:pPr>
              <w:pStyle w:val="TAL"/>
            </w:pPr>
            <w:r w:rsidRPr="00BB629B">
              <w:t>Any TDD FR2 band within the set supporting 200 MHz UE Channel BW</w:t>
            </w:r>
          </w:p>
        </w:tc>
      </w:tr>
      <w:tr w:rsidR="003315C9" w:rsidRPr="00BB629B" w14:paraId="15F1D4E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A6F47F" w14:textId="77777777" w:rsidR="003315C9" w:rsidRPr="00BB629B" w:rsidRDefault="003315C9" w:rsidP="00F236E6">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2FE750C" w14:textId="77777777" w:rsidR="003315C9" w:rsidRPr="00BB629B" w:rsidRDefault="003315C9" w:rsidP="00F236E6">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6DCF6B7" w14:textId="77777777" w:rsidR="003315C9" w:rsidRPr="00BB629B" w:rsidRDefault="003315C9" w:rsidP="00F236E6">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3315C9" w:rsidRPr="00BB629B" w14:paraId="629DC900"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8072A8" w14:textId="77777777" w:rsidR="003315C9" w:rsidRPr="00BB629B" w:rsidRDefault="003315C9" w:rsidP="00F236E6">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4FBB9CB4" w14:textId="77777777" w:rsidR="003315C9" w:rsidRPr="00BB629B" w:rsidRDefault="003315C9" w:rsidP="00F236E6">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B778107" w14:textId="77777777" w:rsidR="003315C9" w:rsidRPr="00BB629B" w:rsidRDefault="003315C9" w:rsidP="00F236E6">
            <w:pPr>
              <w:pStyle w:val="TAL"/>
              <w:rPr>
                <w:lang w:eastAsia="zh-CN"/>
              </w:rPr>
            </w:pPr>
            <w:r w:rsidRPr="00BB629B">
              <w:rPr>
                <w:szCs w:val="18"/>
              </w:rPr>
              <w:t>All supported TDD bands among n40, n</w:t>
            </w:r>
            <w:r w:rsidRPr="00BB629B">
              <w:rPr>
                <w:lang w:eastAsia="zh-CN"/>
              </w:rPr>
              <w:t>41, n77, n78, n79</w:t>
            </w:r>
          </w:p>
        </w:tc>
      </w:tr>
      <w:tr w:rsidR="003315C9" w:rsidRPr="00BB629B" w14:paraId="61B4F8C9"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4EEB9" w14:textId="77777777" w:rsidR="003315C9" w:rsidRPr="00BB629B" w:rsidRDefault="003315C9" w:rsidP="00F236E6">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3BB7145C" w14:textId="77777777" w:rsidR="003315C9" w:rsidRPr="00BB629B" w:rsidRDefault="003315C9" w:rsidP="00F236E6">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994EF80" w14:textId="77777777" w:rsidR="003315C9" w:rsidRPr="00BB629B" w:rsidRDefault="003315C9" w:rsidP="00F236E6">
            <w:pPr>
              <w:pStyle w:val="TAL"/>
              <w:rPr>
                <w:szCs w:val="18"/>
              </w:rPr>
            </w:pPr>
            <w:r w:rsidRPr="00BB629B">
              <w:t>All supported FR1 Bands for operation with shared spectrum channel access</w:t>
            </w:r>
          </w:p>
        </w:tc>
      </w:tr>
      <w:tr w:rsidR="003315C9" w:rsidRPr="00BB629B" w14:paraId="148BC17C"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B91773" w14:textId="77777777" w:rsidR="003315C9" w:rsidRPr="00BB629B" w:rsidRDefault="003315C9" w:rsidP="00F236E6">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5C58E37" w14:textId="77777777" w:rsidR="003315C9" w:rsidRPr="00BB629B" w:rsidRDefault="003315C9" w:rsidP="00F236E6">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6ED9C22" w14:textId="77777777" w:rsidR="003315C9" w:rsidRPr="00BB629B" w:rsidRDefault="003315C9" w:rsidP="00F236E6">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3315C9" w:rsidRPr="00BB629B" w14:paraId="421B0AE8"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08A72B6" w14:textId="77777777" w:rsidR="003315C9" w:rsidRPr="00BB629B" w:rsidRDefault="003315C9" w:rsidP="00F236E6">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A5F8097" w14:textId="77777777" w:rsidR="003315C9" w:rsidRPr="00BB629B" w:rsidRDefault="003315C9" w:rsidP="00F236E6">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CD4FDD7" w14:textId="77777777" w:rsidR="003315C9" w:rsidRPr="00BB629B" w:rsidRDefault="003315C9" w:rsidP="00F236E6">
            <w:pPr>
              <w:pStyle w:val="TAL"/>
              <w:rPr>
                <w:rFonts w:eastAsia="SimSun"/>
                <w:lang w:eastAsia="zh-CN"/>
              </w:rPr>
            </w:pPr>
          </w:p>
        </w:tc>
      </w:tr>
      <w:tr w:rsidR="003315C9" w:rsidRPr="00BB629B" w14:paraId="7E65BDDC"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27E2C0B" w14:textId="77777777" w:rsidR="003315C9" w:rsidRPr="00BB629B" w:rsidRDefault="003315C9" w:rsidP="00F236E6">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6C5997" w14:textId="77777777" w:rsidR="003315C9" w:rsidRPr="00BB629B" w:rsidRDefault="003315C9" w:rsidP="00F236E6">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B5ED85" w14:textId="77777777" w:rsidR="003315C9" w:rsidRPr="00BB629B" w:rsidRDefault="003315C9" w:rsidP="00F236E6">
            <w:pPr>
              <w:pStyle w:val="TAL"/>
              <w:rPr>
                <w:rFonts w:eastAsia="SimSun"/>
                <w:lang w:eastAsia="zh-CN"/>
              </w:rPr>
            </w:pPr>
          </w:p>
        </w:tc>
      </w:tr>
      <w:tr w:rsidR="003315C9" w:rsidRPr="00BB629B" w14:paraId="04726374"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031AA1E" w14:textId="77777777" w:rsidR="003315C9" w:rsidRPr="00BB629B" w:rsidRDefault="003315C9" w:rsidP="00F236E6">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580ADB" w14:textId="76760FFC" w:rsidR="003315C9" w:rsidRPr="00BB629B" w:rsidRDefault="003315C9" w:rsidP="00F236E6">
            <w:pPr>
              <w:pStyle w:val="TAL"/>
            </w:pPr>
            <w:r w:rsidRPr="00BB629B">
              <w:rPr>
                <w:rFonts w:eastAsia="SimSun" w:cs="Arial"/>
                <w:lang w:eastAsia="zh-CN"/>
              </w:rPr>
              <w:t>A.4.3.9-12</w:t>
            </w:r>
            <w:r w:rsidR="00EA0DE6"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8A531C0" w14:textId="77777777" w:rsidR="003315C9" w:rsidRPr="00BB629B" w:rsidRDefault="003315C9" w:rsidP="00F236E6">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3315C9" w:rsidRPr="00BB629B" w14:paraId="292913F6"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5DFE4E" w14:textId="77777777" w:rsidR="003315C9" w:rsidRPr="00BB629B" w:rsidRDefault="003315C9" w:rsidP="00F236E6">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7F1D3C6" w14:textId="77777777" w:rsidR="003315C9" w:rsidRPr="00BB629B" w:rsidRDefault="003315C9" w:rsidP="00F236E6">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35619D0" w14:textId="77777777" w:rsidR="003315C9" w:rsidRPr="00BB629B" w:rsidRDefault="003315C9" w:rsidP="00F236E6">
            <w:pPr>
              <w:pStyle w:val="TAL"/>
            </w:pPr>
            <w:r w:rsidRPr="00BB629B">
              <w:rPr>
                <w:rFonts w:eastAsia="SimSun"/>
                <w:lang w:eastAsia="zh-CN"/>
              </w:rPr>
              <w:t>All supported FR2 Bands with UL MIMO capabilities</w:t>
            </w:r>
          </w:p>
        </w:tc>
      </w:tr>
      <w:tr w:rsidR="003315C9" w:rsidRPr="00BB629B" w14:paraId="32D9F40E"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EF7E37" w14:textId="77777777" w:rsidR="003315C9" w:rsidRPr="00BB629B" w:rsidRDefault="003315C9" w:rsidP="00F236E6">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9C9C026" w14:textId="77777777" w:rsidR="003315C9" w:rsidRPr="00BB629B" w:rsidRDefault="003315C9" w:rsidP="00F236E6">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BDD462D" w14:textId="77777777" w:rsidR="003315C9" w:rsidRPr="00BB629B" w:rsidRDefault="003315C9" w:rsidP="00F236E6">
            <w:pPr>
              <w:pStyle w:val="TAL"/>
              <w:rPr>
                <w:rFonts w:eastAsia="SimSun"/>
                <w:lang w:eastAsia="zh-CN"/>
              </w:rPr>
            </w:pPr>
            <w:r w:rsidRPr="00BB629B">
              <w:rPr>
                <w:rFonts w:eastAsia="SimSun"/>
                <w:lang w:eastAsia="zh-CN"/>
              </w:rPr>
              <w:t>All supported FR1 Bands with UL MIMO capabilities and SUL bands</w:t>
            </w:r>
          </w:p>
        </w:tc>
      </w:tr>
      <w:tr w:rsidR="003315C9" w:rsidRPr="00BB629B" w14:paraId="76C7F475"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E749067" w14:textId="77777777" w:rsidR="003315C9" w:rsidRPr="00BB629B" w:rsidRDefault="003315C9" w:rsidP="00F236E6">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8D4BF06" w14:textId="229A2AA8" w:rsidR="003315C9" w:rsidRPr="00BB629B" w:rsidRDefault="00F56683" w:rsidP="00F236E6">
            <w:pPr>
              <w:pStyle w:val="TAL"/>
              <w:rPr>
                <w:rFonts w:eastAsia="SimSun" w:cs="Arial"/>
                <w:lang w:eastAsia="zh-CN"/>
              </w:rPr>
            </w:pPr>
            <w:r w:rsidRPr="001033BC">
              <w:rPr>
                <w:lang w:eastAsia="zh-CN"/>
              </w:rPr>
              <w:t>{n46, n96, n102}</w:t>
            </w:r>
            <w:r w:rsidR="003315C9"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4B1098B" w14:textId="77777777" w:rsidR="003315C9" w:rsidRPr="00BB629B" w:rsidRDefault="003315C9" w:rsidP="00F236E6">
            <w:pPr>
              <w:pStyle w:val="TAL"/>
              <w:rPr>
                <w:rFonts w:eastAsia="SimSun"/>
                <w:lang w:eastAsia="zh-CN"/>
              </w:rPr>
            </w:pPr>
            <w:r w:rsidRPr="00BB629B">
              <w:rPr>
                <w:rFonts w:eastAsia="SimSun"/>
                <w:lang w:eastAsia="zh-CN"/>
              </w:rPr>
              <w:t>All supported TDD FR1 bands with CCA</w:t>
            </w:r>
          </w:p>
        </w:tc>
      </w:tr>
      <w:tr w:rsidR="00F56683" w:rsidRPr="00BB629B" w14:paraId="03EF7A36"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FA19F9" w14:textId="5581C599" w:rsidR="00F56683" w:rsidRPr="00BB629B" w:rsidRDefault="00F56683" w:rsidP="00F56683">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8C34DD4" w14:textId="6D90B475" w:rsidR="00F56683" w:rsidRPr="00BB629B" w:rsidRDefault="00722093" w:rsidP="00F56683">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78DBF45" w14:textId="19E6B6C3" w:rsidR="00F56683" w:rsidRPr="00BB629B" w:rsidRDefault="00F56683" w:rsidP="00F56683">
            <w:pPr>
              <w:pStyle w:val="TAL"/>
              <w:rPr>
                <w:rFonts w:eastAsia="SimSun"/>
                <w:lang w:eastAsia="zh-CN"/>
              </w:rPr>
            </w:pPr>
          </w:p>
        </w:tc>
      </w:tr>
      <w:tr w:rsidR="003315C9" w:rsidRPr="00BB629B" w14:paraId="7260E994" w14:textId="77777777" w:rsidTr="00F236E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5300951" w14:textId="77777777" w:rsidR="003315C9" w:rsidRPr="00BB629B" w:rsidRDefault="003315C9" w:rsidP="00F236E6">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1B326E7D" wp14:editId="78C580E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4BEF39C5" wp14:editId="33880D3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EE21588" w14:textId="77777777" w:rsidR="003315C9" w:rsidRPr="00BB629B" w:rsidRDefault="003315C9" w:rsidP="00F236E6">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0AEDD79E" w14:textId="77777777" w:rsidR="003315C9" w:rsidRPr="00BB629B" w:rsidRDefault="003315C9" w:rsidP="003315C9">
      <w:pPr>
        <w:rPr>
          <w:lang w:eastAsia="x-none"/>
        </w:rPr>
      </w:pPr>
    </w:p>
    <w:p w14:paraId="61757DD2" w14:textId="77777777" w:rsidR="003315C9" w:rsidRPr="00BB629B" w:rsidRDefault="003315C9" w:rsidP="003315C9">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3315C9" w:rsidRPr="00BB629B" w14:paraId="0E6E500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68CEAE" w14:textId="77777777" w:rsidR="003315C9" w:rsidRPr="00BB629B" w:rsidRDefault="003315C9" w:rsidP="00F236E6">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16CDF0E9" w14:textId="77777777" w:rsidR="003315C9" w:rsidRPr="00BB629B" w:rsidRDefault="003315C9" w:rsidP="00F236E6">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759FCC52" w14:textId="77777777" w:rsidR="003315C9" w:rsidRPr="00BB629B" w:rsidRDefault="003315C9" w:rsidP="00F236E6">
            <w:pPr>
              <w:pStyle w:val="TAH"/>
            </w:pPr>
            <w:r w:rsidRPr="00BB629B">
              <w:t>Comment</w:t>
            </w:r>
          </w:p>
        </w:tc>
      </w:tr>
      <w:tr w:rsidR="003315C9" w:rsidRPr="00BB629B" w14:paraId="52C0E65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0158FD" w14:textId="77777777" w:rsidR="003315C9" w:rsidRPr="00BB629B" w:rsidRDefault="003315C9" w:rsidP="00F236E6">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03BFB516" w14:textId="77777777" w:rsidR="003315C9" w:rsidRPr="00BB629B" w:rsidRDefault="003315C9" w:rsidP="00F236E6">
            <w:pPr>
              <w:pStyle w:val="TAL"/>
            </w:pPr>
            <w:r w:rsidRPr="00BB629B">
              <w:rPr>
                <w:szCs w:val="18"/>
              </w:rPr>
              <w:t>DL_2</w:t>
            </w:r>
            <w:proofErr w:type="gramStart"/>
            <w:r w:rsidRPr="00BB629B">
              <w:rPr>
                <w:szCs w:val="18"/>
              </w:rPr>
              <w:t>CC(</w:t>
            </w:r>
            <w:proofErr w:type="gramEnd"/>
            <w:r w:rsidRPr="00BB629B">
              <w:rPr>
                <w:szCs w:val="18"/>
              </w:rPr>
              <w:t>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6C92B1EE" w14:textId="77777777" w:rsidR="003315C9" w:rsidRPr="00BB629B" w:rsidRDefault="003315C9" w:rsidP="00F236E6">
            <w:pPr>
              <w:pStyle w:val="TAL"/>
            </w:pPr>
            <w:r w:rsidRPr="00BB629B">
              <w:rPr>
                <w:szCs w:val="18"/>
              </w:rPr>
              <w:t>All supported intra-band contiguous CA Configurations with 2 carriers in DL but no CA in UL</w:t>
            </w:r>
          </w:p>
        </w:tc>
      </w:tr>
      <w:tr w:rsidR="003315C9" w:rsidRPr="00BB629B" w14:paraId="12A1904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52044E" w14:textId="77777777" w:rsidR="003315C9" w:rsidRPr="00BB629B" w:rsidRDefault="003315C9" w:rsidP="00F236E6">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5E7BF69B" w14:textId="77777777" w:rsidR="003315C9" w:rsidRPr="00BB629B" w:rsidRDefault="003315C9" w:rsidP="00F236E6">
            <w:pPr>
              <w:pStyle w:val="TAL"/>
              <w:rPr>
                <w:szCs w:val="18"/>
              </w:rPr>
            </w:pPr>
            <w:r w:rsidRPr="00BB629B">
              <w:rPr>
                <w:szCs w:val="18"/>
              </w:rPr>
              <w:t>DL_2</w:t>
            </w:r>
            <w:proofErr w:type="gramStart"/>
            <w:r w:rsidRPr="00BB629B">
              <w:rPr>
                <w:szCs w:val="18"/>
              </w:rPr>
              <w:t>CC(</w:t>
            </w:r>
            <w:proofErr w:type="gramEnd"/>
            <w:r w:rsidRPr="00BB629B">
              <w:rPr>
                <w:szCs w:val="18"/>
              </w:rPr>
              <w:t>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54B08315" w14:textId="77777777" w:rsidR="003315C9" w:rsidRPr="00BB629B" w:rsidRDefault="003315C9" w:rsidP="00F236E6">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3315C9" w:rsidRPr="00BB629B" w14:paraId="7EA49B0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27B600" w14:textId="77777777" w:rsidR="003315C9" w:rsidRPr="00BB629B" w:rsidRDefault="003315C9" w:rsidP="00F236E6">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D7DF42C" w14:textId="77777777" w:rsidR="003315C9" w:rsidRPr="00BB629B" w:rsidRDefault="003315C9" w:rsidP="00F236E6">
            <w:pPr>
              <w:pStyle w:val="TAL"/>
              <w:rPr>
                <w:szCs w:val="18"/>
              </w:rPr>
            </w:pPr>
            <w:r w:rsidRPr="00BB629B">
              <w:rPr>
                <w:szCs w:val="18"/>
              </w:rPr>
              <w:t>UL_2</w:t>
            </w:r>
            <w:proofErr w:type="gramStart"/>
            <w:r w:rsidRPr="00BB629B">
              <w:rPr>
                <w:szCs w:val="18"/>
              </w:rPr>
              <w:t>CC(</w:t>
            </w:r>
            <w:proofErr w:type="gramEnd"/>
            <w:r w:rsidRPr="00BB629B">
              <w:rPr>
                <w:szCs w:val="18"/>
              </w:rPr>
              <w:t>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40CEB1E" w14:textId="77777777" w:rsidR="003315C9" w:rsidRPr="00BB629B" w:rsidRDefault="003315C9" w:rsidP="00F236E6">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3315C9" w:rsidRPr="00BB629B" w14:paraId="5C7F8E9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DCB0DE" w14:textId="77777777" w:rsidR="003315C9" w:rsidRPr="00BB629B" w:rsidRDefault="003315C9" w:rsidP="00F236E6">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C79ED39" w14:textId="77777777" w:rsidR="003315C9" w:rsidRPr="00BB629B" w:rsidRDefault="003315C9" w:rsidP="00F236E6">
            <w:pPr>
              <w:pStyle w:val="TAL"/>
              <w:rPr>
                <w:szCs w:val="18"/>
              </w:rPr>
            </w:pPr>
            <w:r w:rsidRPr="00BB629B">
              <w:rPr>
                <w:szCs w:val="18"/>
              </w:rPr>
              <w:t>DL_2</w:t>
            </w:r>
            <w:proofErr w:type="gramStart"/>
            <w:r w:rsidRPr="00BB629B">
              <w:rPr>
                <w:szCs w:val="18"/>
              </w:rPr>
              <w:t>CC(</w:t>
            </w:r>
            <w:proofErr w:type="gramEnd"/>
            <w:r w:rsidRPr="00BB629B">
              <w:rPr>
                <w:szCs w:val="18"/>
              </w:rPr>
              <w:t>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C8E5C80" w14:textId="77777777" w:rsidR="003315C9" w:rsidRPr="00BB629B" w:rsidRDefault="003315C9" w:rsidP="00F236E6">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3315C9" w:rsidRPr="00BB629B" w14:paraId="5A77BDD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48D1204" w14:textId="77777777" w:rsidR="003315C9" w:rsidRPr="00BB629B" w:rsidRDefault="003315C9" w:rsidP="00F236E6">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2F8E5EA" w14:textId="77777777" w:rsidR="003315C9" w:rsidRPr="00BB629B" w:rsidRDefault="003315C9" w:rsidP="00F236E6">
            <w:pPr>
              <w:pStyle w:val="TAL"/>
              <w:rPr>
                <w:szCs w:val="18"/>
              </w:rPr>
            </w:pPr>
            <w:r w:rsidRPr="00BB629B">
              <w:rPr>
                <w:szCs w:val="18"/>
              </w:rPr>
              <w:t>UL_2</w:t>
            </w:r>
            <w:proofErr w:type="gramStart"/>
            <w:r w:rsidRPr="00BB629B">
              <w:rPr>
                <w:szCs w:val="18"/>
              </w:rPr>
              <w:t>CC(</w:t>
            </w:r>
            <w:proofErr w:type="gramEnd"/>
            <w:r w:rsidRPr="00BB629B">
              <w:rPr>
                <w:szCs w:val="18"/>
              </w:rPr>
              <w:t>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1992045" w14:textId="77777777" w:rsidR="003315C9" w:rsidRPr="00BB629B" w:rsidRDefault="003315C9" w:rsidP="00F236E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3315C9" w:rsidRPr="00BB629B" w14:paraId="6E9D846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EBC06CD" w14:textId="77777777" w:rsidR="003315C9" w:rsidRPr="00BB629B" w:rsidRDefault="003315C9" w:rsidP="00F236E6">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4E5DCACD" w14:textId="77777777" w:rsidR="003315C9" w:rsidRPr="00BB629B" w:rsidRDefault="003315C9" w:rsidP="00F236E6">
            <w:pPr>
              <w:pStyle w:val="TAL"/>
              <w:rPr>
                <w:szCs w:val="18"/>
              </w:rPr>
            </w:pPr>
            <w:r w:rsidRPr="00BB629B">
              <w:rPr>
                <w:szCs w:val="18"/>
              </w:rPr>
              <w:t>DL_2</w:t>
            </w:r>
            <w:proofErr w:type="gramStart"/>
            <w:r w:rsidRPr="00BB629B">
              <w:rPr>
                <w:szCs w:val="18"/>
              </w:rPr>
              <w:t>CC(</w:t>
            </w:r>
            <w:proofErr w:type="gramEnd"/>
            <w:r w:rsidRPr="00BB629B">
              <w:rPr>
                <w:szCs w:val="18"/>
              </w:rPr>
              <w:t>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F39FCA0" w14:textId="77777777" w:rsidR="003315C9" w:rsidRPr="00BB629B" w:rsidRDefault="003315C9" w:rsidP="00F236E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3315C9" w:rsidRPr="00BB629B" w14:paraId="69B79FC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EC59A0" w14:textId="77777777" w:rsidR="003315C9" w:rsidRPr="00BB629B" w:rsidRDefault="003315C9" w:rsidP="00F236E6">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537279E" w14:textId="77777777" w:rsidR="003315C9" w:rsidRPr="00BB629B" w:rsidRDefault="003315C9" w:rsidP="00F236E6">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4FF79FBB" w14:textId="77777777" w:rsidR="003315C9" w:rsidRPr="00BB629B" w:rsidRDefault="003315C9" w:rsidP="00F236E6">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3315C9" w:rsidRPr="00BB629B" w14:paraId="145C359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795CC6"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7EE8FCB4" w14:textId="77777777" w:rsidR="003315C9" w:rsidRPr="00BB629B" w:rsidRDefault="003315C9" w:rsidP="00F236E6">
            <w:pPr>
              <w:pStyle w:val="TAL"/>
              <w:rPr>
                <w:szCs w:val="18"/>
              </w:rPr>
            </w:pPr>
            <w:r w:rsidRPr="00BB629B">
              <w:rPr>
                <w:szCs w:val="18"/>
              </w:rPr>
              <w:t>DL_2</w:t>
            </w:r>
            <w:proofErr w:type="gramStart"/>
            <w:r w:rsidRPr="00BB629B">
              <w:rPr>
                <w:szCs w:val="18"/>
              </w:rPr>
              <w:t>CC(</w:t>
            </w:r>
            <w:proofErr w:type="gramEnd"/>
            <w:r w:rsidRPr="00BB629B">
              <w:rPr>
                <w:szCs w:val="18"/>
              </w:rPr>
              <w:t>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4B33915B" w14:textId="77777777" w:rsidR="003315C9" w:rsidRPr="00BB629B" w:rsidRDefault="003315C9" w:rsidP="00F236E6">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3315C9" w:rsidRPr="00BB629B" w14:paraId="1E314B0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809A0E"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50A2C767" w14:textId="77777777" w:rsidR="003315C9" w:rsidRPr="00BB629B" w:rsidRDefault="003315C9" w:rsidP="00F236E6">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FC89CBA" w14:textId="77777777" w:rsidR="003315C9" w:rsidRPr="00BB629B" w:rsidRDefault="003315C9" w:rsidP="00F236E6">
            <w:pPr>
              <w:pStyle w:val="TAL"/>
              <w:rPr>
                <w:szCs w:val="18"/>
              </w:rPr>
            </w:pPr>
            <w:r w:rsidRPr="00BB629B">
              <w:rPr>
                <w:szCs w:val="18"/>
              </w:rPr>
              <w:t>All supported Inter-band EN-DC configurations within FR1 with 1 UL NR CC and one or more LTE UL CC(s)</w:t>
            </w:r>
          </w:p>
        </w:tc>
      </w:tr>
      <w:tr w:rsidR="003315C9" w:rsidRPr="00BB629B" w14:paraId="42ED368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186C56"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80117CE" w14:textId="77777777" w:rsidR="003315C9" w:rsidRPr="00BB629B" w:rsidRDefault="003315C9" w:rsidP="00F236E6">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7CFAF746" w14:textId="77777777" w:rsidR="003315C9" w:rsidRPr="00BB629B" w:rsidRDefault="003315C9" w:rsidP="00F236E6">
            <w:pPr>
              <w:pStyle w:val="TAL"/>
              <w:rPr>
                <w:szCs w:val="18"/>
              </w:rPr>
            </w:pPr>
            <w:r w:rsidRPr="00BB629B">
              <w:rPr>
                <w:szCs w:val="18"/>
              </w:rPr>
              <w:t>All supported Inter-band EN-DC configurations within FR1 with 1 DL NR CC and one or more LTE DL CC(s)</w:t>
            </w:r>
          </w:p>
        </w:tc>
      </w:tr>
      <w:tr w:rsidR="003315C9" w:rsidRPr="00BB629B" w14:paraId="14BD7AD4"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51F439" w14:textId="77777777" w:rsidR="003315C9" w:rsidRPr="00BB629B" w:rsidRDefault="003315C9" w:rsidP="00F236E6">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6012E900" w14:textId="77777777" w:rsidR="003315C9" w:rsidRPr="00BB629B" w:rsidRDefault="003315C9" w:rsidP="00F236E6">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50818AFA" w14:textId="77777777" w:rsidR="003315C9" w:rsidRPr="00BB629B" w:rsidRDefault="003315C9" w:rsidP="00F236E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3315C9" w:rsidRPr="00BB629B" w14:paraId="1C3C9CE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41DE0F8" w14:textId="77777777" w:rsidR="003315C9" w:rsidRPr="00BB629B" w:rsidRDefault="003315C9" w:rsidP="00F236E6">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494C6EA6" w14:textId="77777777" w:rsidR="003315C9" w:rsidRPr="00BB629B" w:rsidRDefault="003315C9" w:rsidP="00F236E6">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143DA701" w14:textId="77777777" w:rsidR="003315C9" w:rsidRPr="00BB629B" w:rsidRDefault="003315C9" w:rsidP="00F236E6">
            <w:pPr>
              <w:pStyle w:val="TAL"/>
              <w:rPr>
                <w:szCs w:val="18"/>
              </w:rPr>
            </w:pPr>
            <w:r w:rsidRPr="00BB629B">
              <w:rPr>
                <w:szCs w:val="18"/>
              </w:rPr>
              <w:t>All supported Inter-band EN-DC configurations within FR1 (2UL E-UTRA CCs, 1UL NR CC)</w:t>
            </w:r>
          </w:p>
        </w:tc>
      </w:tr>
      <w:tr w:rsidR="003315C9" w:rsidRPr="00BB629B" w14:paraId="053D50A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5BB443"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451F5B96" w14:textId="77777777" w:rsidR="003315C9" w:rsidRPr="00BB629B" w:rsidRDefault="003315C9" w:rsidP="00F236E6">
            <w:pPr>
              <w:pStyle w:val="TAL"/>
              <w:rPr>
                <w:szCs w:val="18"/>
              </w:rPr>
            </w:pPr>
            <w:r w:rsidRPr="00BB629B">
              <w:rPr>
                <w:rFonts w:eastAsia="SimSun"/>
                <w:szCs w:val="18"/>
                <w:lang w:eastAsia="zh-CN"/>
              </w:rPr>
              <w:t>DL_3</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F095CE3"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3315C9" w:rsidRPr="00BB629B" w14:paraId="046ADCB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4CB905"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662A2D3" w14:textId="77777777" w:rsidR="003315C9" w:rsidRPr="00BB629B" w:rsidRDefault="003315C9" w:rsidP="00F236E6">
            <w:pPr>
              <w:pStyle w:val="TAL"/>
              <w:rPr>
                <w:szCs w:val="18"/>
              </w:rPr>
            </w:pPr>
            <w:r w:rsidRPr="00BB629B">
              <w:rPr>
                <w:rFonts w:eastAsia="SimSun"/>
                <w:szCs w:val="18"/>
                <w:lang w:eastAsia="zh-CN"/>
              </w:rPr>
              <w:t>DL_4</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10D405C"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3315C9" w:rsidRPr="00BB629B" w14:paraId="4E3E9C4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A33E44"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B9876FF" w14:textId="77777777" w:rsidR="003315C9" w:rsidRPr="00BB629B" w:rsidRDefault="003315C9" w:rsidP="00F236E6">
            <w:pPr>
              <w:pStyle w:val="TAL"/>
              <w:rPr>
                <w:szCs w:val="18"/>
              </w:rPr>
            </w:pPr>
            <w:r w:rsidRPr="00BB629B">
              <w:rPr>
                <w:rFonts w:eastAsia="SimSun"/>
                <w:szCs w:val="18"/>
                <w:lang w:eastAsia="zh-CN"/>
              </w:rPr>
              <w:t>DL_5</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4319C245"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3315C9" w:rsidRPr="00BB629B" w14:paraId="3CBD212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FED12C"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4AB5C5B" w14:textId="77777777" w:rsidR="003315C9" w:rsidRPr="00BB629B" w:rsidRDefault="003315C9" w:rsidP="00F236E6">
            <w:pPr>
              <w:pStyle w:val="TAL"/>
              <w:rPr>
                <w:szCs w:val="18"/>
              </w:rPr>
            </w:pPr>
            <w:r w:rsidRPr="00BB629B">
              <w:rPr>
                <w:rFonts w:eastAsia="SimSun"/>
                <w:szCs w:val="18"/>
                <w:lang w:eastAsia="zh-CN"/>
              </w:rPr>
              <w:t>DL_6</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0D02BA98"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3315C9" w:rsidRPr="00BB629B" w14:paraId="778CF5C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EAD9708" w14:textId="77777777" w:rsidR="003315C9" w:rsidRPr="00BB629B" w:rsidRDefault="003315C9" w:rsidP="00F236E6">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487DAC9" w14:textId="77777777" w:rsidR="003315C9" w:rsidRPr="00BB629B" w:rsidRDefault="003315C9" w:rsidP="00F236E6">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AE1126F"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3315C9" w:rsidRPr="00BB629B" w14:paraId="04E248F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BCC74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34CFDE" w14:textId="77777777" w:rsidR="003315C9" w:rsidRPr="00BB629B" w:rsidRDefault="003315C9" w:rsidP="00F236E6">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13176DF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3315C9" w:rsidRPr="00BB629B" w14:paraId="418B822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14FF78"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58998817" w14:textId="77777777" w:rsidR="003315C9" w:rsidRPr="00BB629B" w:rsidRDefault="003315C9" w:rsidP="00F236E6">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1506D0F8"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3315C9" w:rsidRPr="00BB629B" w14:paraId="0645DB5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0DC826"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4BC41E70" w14:textId="77777777" w:rsidR="003315C9" w:rsidRPr="00BB629B" w:rsidRDefault="003315C9" w:rsidP="00F236E6">
            <w:pPr>
              <w:pStyle w:val="TAL"/>
              <w:rPr>
                <w:rFonts w:eastAsia="SimSun"/>
                <w:szCs w:val="18"/>
                <w:lang w:eastAsia="zh-CN"/>
              </w:rPr>
            </w:pPr>
            <w:r w:rsidRPr="00BB629B">
              <w:rPr>
                <w:rFonts w:eastAsia="SimSun"/>
                <w:szCs w:val="18"/>
                <w:lang w:eastAsia="zh-CN"/>
              </w:rPr>
              <w:t>DL_NR_2</w:t>
            </w:r>
            <w:proofErr w:type="gramStart"/>
            <w:r w:rsidRPr="00BB629B">
              <w:rPr>
                <w:rFonts w:eastAsia="SimSun"/>
                <w:szCs w:val="18"/>
                <w:lang w:eastAsia="zh-CN"/>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DD0973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3315C9" w:rsidRPr="00BB629B" w14:paraId="3CBAB7A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FD7C71"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579BC5FA" w14:textId="77777777" w:rsidR="003315C9" w:rsidRPr="00BB629B" w:rsidRDefault="003315C9" w:rsidP="00F236E6">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E06FA3D" w14:textId="77777777" w:rsidR="003315C9" w:rsidRPr="00BB629B" w:rsidRDefault="003315C9" w:rsidP="00F236E6">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3315C9" w:rsidRPr="00BB629B" w14:paraId="7456B3C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242BB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0AD6E69" w14:textId="77777777" w:rsidR="003315C9" w:rsidRPr="00BB629B" w:rsidRDefault="003315C9" w:rsidP="00F236E6">
            <w:pPr>
              <w:pStyle w:val="TAL"/>
              <w:rPr>
                <w:rFonts w:eastAsia="SimSun"/>
                <w:szCs w:val="18"/>
                <w:lang w:eastAsia="zh-CN"/>
              </w:rPr>
            </w:pPr>
            <w:r w:rsidRPr="00BB629B">
              <w:rPr>
                <w:rFonts w:eastAsia="SimSun"/>
                <w:szCs w:val="18"/>
                <w:lang w:eastAsia="zh-CN"/>
              </w:rPr>
              <w:t>DL_NR_3</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387179B4" w14:textId="77777777" w:rsidR="003315C9" w:rsidRPr="00BB629B" w:rsidRDefault="003315C9" w:rsidP="00F236E6">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3315C9" w:rsidRPr="00BB629B" w14:paraId="0F5E420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9469"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31B96620" w14:textId="77777777" w:rsidR="003315C9" w:rsidRPr="00BB629B" w:rsidRDefault="003315C9" w:rsidP="00F236E6">
            <w:pPr>
              <w:pStyle w:val="TAL"/>
              <w:rPr>
                <w:szCs w:val="18"/>
              </w:rPr>
            </w:pPr>
            <w:r w:rsidRPr="00BB629B">
              <w:rPr>
                <w:szCs w:val="18"/>
              </w:rPr>
              <w:t>UL_NR_4</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308F9545"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3315C9" w:rsidRPr="00BB629B" w14:paraId="13172AE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E179E5F" w14:textId="77777777" w:rsidR="003315C9" w:rsidRPr="00BB629B" w:rsidRDefault="003315C9" w:rsidP="00F236E6">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5B237335" w14:textId="77777777" w:rsidR="003315C9" w:rsidRPr="00BB629B" w:rsidRDefault="003315C9" w:rsidP="00F236E6">
            <w:pPr>
              <w:pStyle w:val="TAL"/>
              <w:rPr>
                <w:rFonts w:eastAsia="SimSun"/>
                <w:szCs w:val="18"/>
                <w:lang w:eastAsia="zh-CN"/>
              </w:rPr>
            </w:pPr>
            <w:r w:rsidRPr="00BB629B">
              <w:rPr>
                <w:rFonts w:eastAsia="SimSun"/>
                <w:szCs w:val="18"/>
                <w:lang w:eastAsia="zh-CN"/>
              </w:rPr>
              <w:t>DL_NR_4</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A07AA24"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3315C9" w:rsidRPr="00BB629B" w14:paraId="1583CA2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D4C0B1"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EF14707" w14:textId="77777777" w:rsidR="003315C9" w:rsidRPr="00BB629B" w:rsidRDefault="003315C9" w:rsidP="00F236E6">
            <w:pPr>
              <w:pStyle w:val="TAL"/>
              <w:rPr>
                <w:szCs w:val="18"/>
              </w:rPr>
            </w:pPr>
            <w:r w:rsidRPr="00BB629B">
              <w:rPr>
                <w:rFonts w:eastAsia="SimSun"/>
                <w:szCs w:val="18"/>
                <w:lang w:eastAsia="zh-CN"/>
              </w:rPr>
              <w:t>DL_NR_5</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193EB3C8"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3315C9" w:rsidRPr="00BB629B" w14:paraId="460E81B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EE6951" w14:textId="77777777" w:rsidR="003315C9" w:rsidRPr="00BB629B" w:rsidRDefault="003315C9" w:rsidP="00F236E6">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044B4902" w14:textId="77777777" w:rsidR="003315C9" w:rsidRPr="00BB629B" w:rsidRDefault="003315C9" w:rsidP="00F236E6">
            <w:pPr>
              <w:pStyle w:val="TAL"/>
              <w:rPr>
                <w:rFonts w:eastAsia="SimSun"/>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573C7983"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3315C9" w:rsidRPr="00BB629B" w14:paraId="313CB0B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93FFC2"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09C795FD" w14:textId="77777777" w:rsidR="003315C9" w:rsidRPr="00BB629B" w:rsidRDefault="003315C9" w:rsidP="00F236E6">
            <w:pPr>
              <w:pStyle w:val="TAL"/>
              <w:rPr>
                <w:rFonts w:eastAsia="SimSun"/>
                <w:lang w:eastAsia="zh-CN"/>
              </w:rPr>
            </w:pPr>
            <w:r w:rsidRPr="00BB629B">
              <w:rPr>
                <w:szCs w:val="18"/>
              </w:rPr>
              <w:t>UL_2</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48D1BC96"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3315C9" w:rsidRPr="00BB629B" w14:paraId="100DB34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055323C"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5F74C6AA" w14:textId="77777777" w:rsidR="003315C9" w:rsidRPr="00BB629B" w:rsidRDefault="003315C9" w:rsidP="00F236E6">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1DF661AC" w14:textId="77777777" w:rsidR="003315C9" w:rsidRPr="00BB629B" w:rsidRDefault="003315C9" w:rsidP="00F236E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3315C9" w:rsidRPr="00BB629B" w14:paraId="651A6E7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A3F35F"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44BC8D61" w14:textId="77777777" w:rsidR="003315C9" w:rsidRPr="00BB629B" w:rsidRDefault="003315C9" w:rsidP="00F236E6">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1088A479"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3315C9" w:rsidRPr="00BB629B" w14:paraId="54C8690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0C3055"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68A6FEB3" w14:textId="77777777" w:rsidR="003315C9" w:rsidRPr="00BB629B" w:rsidRDefault="003315C9" w:rsidP="00F236E6">
            <w:pPr>
              <w:pStyle w:val="TAL"/>
              <w:rPr>
                <w:rFonts w:eastAsia="SimSun"/>
                <w:lang w:eastAsia="zh-CN"/>
              </w:rPr>
            </w:pPr>
            <w:r w:rsidRPr="00BB629B">
              <w:rPr>
                <w:szCs w:val="18"/>
              </w:rPr>
              <w:t>DL_2</w:t>
            </w:r>
            <w:proofErr w:type="gramStart"/>
            <w:r w:rsidRPr="00BB629B">
              <w:rPr>
                <w:szCs w:val="18"/>
              </w:rPr>
              <w:t>CC(</w:t>
            </w:r>
            <w:proofErr w:type="gramEnd"/>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986005A"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3315C9" w:rsidRPr="00BB629B" w14:paraId="4583DFC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72978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722ACE6E" w14:textId="77777777" w:rsidR="003315C9" w:rsidRPr="00BB629B" w:rsidRDefault="003315C9" w:rsidP="00F236E6">
            <w:pPr>
              <w:pStyle w:val="TAL"/>
              <w:rPr>
                <w:rFonts w:eastAsia="SimSun"/>
                <w:lang w:eastAsia="zh-CN"/>
              </w:rPr>
            </w:pPr>
            <w:r w:rsidRPr="00BB629B">
              <w:rPr>
                <w:szCs w:val="18"/>
              </w:rPr>
              <w:t>DL_3</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F3E565B"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3315C9" w:rsidRPr="00BB629B" w14:paraId="014267F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2C1BAC"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0A2E7B8A" w14:textId="77777777" w:rsidR="003315C9" w:rsidRPr="00BB629B" w:rsidRDefault="003315C9" w:rsidP="00F236E6">
            <w:pPr>
              <w:pStyle w:val="TAL"/>
              <w:rPr>
                <w:rFonts w:eastAsia="SimSun"/>
                <w:lang w:eastAsia="zh-CN"/>
              </w:rPr>
            </w:pPr>
            <w:r w:rsidRPr="00BB629B">
              <w:rPr>
                <w:szCs w:val="18"/>
              </w:rPr>
              <w:t>DL_4</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34461FE5"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3315C9" w:rsidRPr="00BB629B" w14:paraId="4FABE26C"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B9B250D" w14:textId="77777777" w:rsidR="003315C9" w:rsidRPr="00BB629B" w:rsidRDefault="003315C9" w:rsidP="00F236E6">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9E95803" w14:textId="77777777" w:rsidR="003315C9" w:rsidRPr="00BB629B" w:rsidRDefault="003315C9" w:rsidP="00F236E6">
            <w:pPr>
              <w:pStyle w:val="TAL"/>
              <w:rPr>
                <w:szCs w:val="18"/>
              </w:rPr>
            </w:pPr>
            <w:r w:rsidRPr="00BB629B">
              <w:rPr>
                <w:szCs w:val="18"/>
              </w:rPr>
              <w:t>DL_5</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47E24CDF"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3315C9" w:rsidRPr="00BB629B" w14:paraId="5690416C"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1A3A28" w14:textId="77777777" w:rsidR="003315C9" w:rsidRPr="00BB629B" w:rsidRDefault="003315C9" w:rsidP="00F236E6">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5935B9BE" w14:textId="77777777" w:rsidR="003315C9" w:rsidRPr="00BB629B" w:rsidRDefault="003315C9" w:rsidP="00F236E6">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D23841D"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proofErr w:type="spellStart"/>
            <w:r w:rsidRPr="00BB629B">
              <w:rPr>
                <w:szCs w:val="18"/>
              </w:rPr>
              <w:t>ULTxSwitching</w:t>
            </w:r>
            <w:proofErr w:type="spellEnd"/>
            <w:r w:rsidRPr="00BB629B">
              <w:rPr>
                <w:szCs w:val="18"/>
              </w:rPr>
              <w:t xml:space="preserve"> capability</w:t>
            </w:r>
          </w:p>
        </w:tc>
      </w:tr>
      <w:tr w:rsidR="003315C9" w:rsidRPr="00BB629B" w14:paraId="2049B70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2AB3DB"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C42E0C7" w14:textId="77777777" w:rsidR="003315C9" w:rsidRPr="00BB629B" w:rsidRDefault="003315C9" w:rsidP="00F236E6">
            <w:pPr>
              <w:pStyle w:val="TAL"/>
              <w:rPr>
                <w:rFonts w:eastAsia="SimSun"/>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6CB614D2"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3315C9" w:rsidRPr="00BB629B" w14:paraId="68D91A0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FF2909"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45D61F87" w14:textId="77777777" w:rsidR="003315C9" w:rsidRPr="00BB629B" w:rsidRDefault="003315C9" w:rsidP="00F236E6">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42844F0A"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3315C9" w:rsidRPr="00BB629B" w14:paraId="60EA320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C89838"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9848B17" w14:textId="77777777" w:rsidR="003315C9" w:rsidRPr="00BB629B" w:rsidRDefault="003315C9" w:rsidP="00F236E6">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3CD8B6D1"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3315C9" w:rsidRPr="00BB629B" w14:paraId="489DB3B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8D7EE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6490C6D" w14:textId="77777777" w:rsidR="003315C9" w:rsidRPr="00BB629B" w:rsidRDefault="003315C9" w:rsidP="00F236E6">
            <w:pPr>
              <w:pStyle w:val="TAL"/>
              <w:rPr>
                <w:szCs w:val="18"/>
              </w:rPr>
            </w:pPr>
            <w:r w:rsidRPr="00BB629B">
              <w:rPr>
                <w:szCs w:val="18"/>
              </w:rPr>
              <w:t>UL_5</w:t>
            </w:r>
            <w:proofErr w:type="gramStart"/>
            <w:r w:rsidRPr="00BB629B">
              <w:rPr>
                <w:szCs w:val="18"/>
              </w:rPr>
              <w:t>CC(</w:t>
            </w:r>
            <w:proofErr w:type="gramEnd"/>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B6E7C27"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3315C9" w:rsidRPr="00BB629B" w14:paraId="45BBFAC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05561D"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18C58B6D" w14:textId="77777777" w:rsidR="003315C9" w:rsidRPr="00BB629B" w:rsidRDefault="003315C9" w:rsidP="00F236E6">
            <w:pPr>
              <w:pStyle w:val="TAL"/>
              <w:rPr>
                <w:szCs w:val="18"/>
              </w:rPr>
            </w:pPr>
            <w:r w:rsidRPr="00BB629B">
              <w:rPr>
                <w:szCs w:val="18"/>
              </w:rPr>
              <w:t>UL_6</w:t>
            </w:r>
            <w:proofErr w:type="gramStart"/>
            <w:r w:rsidRPr="00BB629B">
              <w:rPr>
                <w:szCs w:val="18"/>
              </w:rPr>
              <w:t>CC(</w:t>
            </w:r>
            <w:proofErr w:type="gramEnd"/>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6D8295DC"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3315C9" w:rsidRPr="00BB629B" w14:paraId="7B2499C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086D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5E912105" w14:textId="77777777" w:rsidR="003315C9" w:rsidRPr="00BB629B" w:rsidRDefault="003315C9" w:rsidP="00F236E6">
            <w:pPr>
              <w:pStyle w:val="TAL"/>
              <w:rPr>
                <w:szCs w:val="18"/>
              </w:rPr>
            </w:pPr>
            <w:r w:rsidRPr="00BB629B">
              <w:rPr>
                <w:szCs w:val="18"/>
              </w:rPr>
              <w:t>UL_7</w:t>
            </w:r>
            <w:proofErr w:type="gramStart"/>
            <w:r w:rsidRPr="00BB629B">
              <w:rPr>
                <w:szCs w:val="18"/>
              </w:rPr>
              <w:t>CC(</w:t>
            </w:r>
            <w:proofErr w:type="gramEnd"/>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00ACAAE4"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3315C9" w:rsidRPr="00BB629B" w14:paraId="6A737C5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2C8D4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36340F3E" w14:textId="77777777" w:rsidR="003315C9" w:rsidRPr="00BB629B" w:rsidRDefault="003315C9" w:rsidP="00F236E6">
            <w:pPr>
              <w:pStyle w:val="TAL"/>
              <w:rPr>
                <w:szCs w:val="18"/>
              </w:rPr>
            </w:pPr>
            <w:r w:rsidRPr="00BB629B">
              <w:rPr>
                <w:szCs w:val="18"/>
              </w:rPr>
              <w:t>UL_8</w:t>
            </w:r>
            <w:proofErr w:type="gramStart"/>
            <w:r w:rsidRPr="00BB629B">
              <w:rPr>
                <w:szCs w:val="18"/>
              </w:rPr>
              <w:t>CC(</w:t>
            </w:r>
            <w:proofErr w:type="gramEnd"/>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06399771"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3315C9" w:rsidRPr="00BB629B" w14:paraId="327484E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7577C8" w14:textId="77777777" w:rsidR="003315C9" w:rsidRPr="00BB629B" w:rsidRDefault="003315C9" w:rsidP="00F236E6">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481289F" w14:textId="77777777" w:rsidR="003315C9" w:rsidRPr="00BB629B" w:rsidRDefault="003315C9" w:rsidP="00F236E6">
            <w:pPr>
              <w:pStyle w:val="TAL"/>
            </w:pPr>
            <w:r w:rsidRPr="00BB629B">
              <w:t>DL_NR_2</w:t>
            </w:r>
            <w:proofErr w:type="gramStart"/>
            <w:r w:rsidRPr="00BB629B">
              <w:t>CC(</w:t>
            </w:r>
            <w:proofErr w:type="gramEnd"/>
            <w:r w:rsidRPr="00BB629B">
              <w:t>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A002411" w14:textId="77777777" w:rsidR="003315C9" w:rsidRPr="00BB629B" w:rsidRDefault="003315C9" w:rsidP="00F236E6">
            <w:pPr>
              <w:pStyle w:val="TAL"/>
            </w:pPr>
            <w:r w:rsidRPr="00BB629B">
              <w:rPr>
                <w:color w:val="000000"/>
              </w:rPr>
              <w:t>All supported Intra-band non-contiguous EN-DC configurations in FR1 (2DL NR CCs)</w:t>
            </w:r>
          </w:p>
        </w:tc>
      </w:tr>
      <w:tr w:rsidR="003315C9" w:rsidRPr="00BB629B" w14:paraId="121D847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A8A60" w14:textId="77777777" w:rsidR="003315C9" w:rsidRPr="00BB629B" w:rsidRDefault="003315C9" w:rsidP="00F236E6">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043B482A" w14:textId="77777777" w:rsidR="003315C9" w:rsidRPr="00BB629B" w:rsidRDefault="003315C9" w:rsidP="00F236E6">
            <w:pPr>
              <w:pStyle w:val="TAL"/>
            </w:pPr>
            <w:r w:rsidRPr="00BB629B">
              <w:t>DL_NR_3</w:t>
            </w:r>
            <w:proofErr w:type="gramStart"/>
            <w:r w:rsidRPr="00BB629B">
              <w:t>CC(</w:t>
            </w:r>
            <w:proofErr w:type="gramEnd"/>
            <w:r w:rsidRPr="00BB629B">
              <w:t>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714C2B14" w14:textId="77777777" w:rsidR="003315C9" w:rsidRPr="00BB629B" w:rsidRDefault="003315C9" w:rsidP="00F236E6">
            <w:pPr>
              <w:pStyle w:val="TAL"/>
            </w:pPr>
            <w:r w:rsidRPr="00BB629B">
              <w:rPr>
                <w:color w:val="000000"/>
              </w:rPr>
              <w:t>All supported Intra-band non-contiguous EN-DC configurations in FR1 (3DL NR CCs)</w:t>
            </w:r>
          </w:p>
        </w:tc>
      </w:tr>
      <w:tr w:rsidR="003315C9" w:rsidRPr="00BB629B" w14:paraId="244109A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6FC025" w14:textId="77777777" w:rsidR="003315C9" w:rsidRPr="00BB629B" w:rsidRDefault="003315C9" w:rsidP="00F236E6">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072B0909" w14:textId="77777777" w:rsidR="003315C9" w:rsidRPr="00BB629B" w:rsidRDefault="003315C9" w:rsidP="00F236E6">
            <w:pPr>
              <w:pStyle w:val="TAL"/>
            </w:pPr>
            <w:r w:rsidRPr="00BB629B">
              <w:t>DL_NR_4</w:t>
            </w:r>
            <w:proofErr w:type="gramStart"/>
            <w:r w:rsidRPr="00BB629B">
              <w:t>CC(</w:t>
            </w:r>
            <w:proofErr w:type="gramEnd"/>
            <w:r w:rsidRPr="00BB629B">
              <w:t>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19065D96" w14:textId="77777777" w:rsidR="003315C9" w:rsidRPr="00BB629B" w:rsidRDefault="003315C9" w:rsidP="00F236E6">
            <w:pPr>
              <w:pStyle w:val="TAL"/>
              <w:rPr>
                <w:color w:val="000000"/>
              </w:rPr>
            </w:pPr>
            <w:r w:rsidRPr="00BB629B">
              <w:rPr>
                <w:color w:val="000000"/>
              </w:rPr>
              <w:t>All supported Intra-band non-contiguous EN-DC configurations in FR1 (4DL NR CCs)</w:t>
            </w:r>
          </w:p>
        </w:tc>
      </w:tr>
      <w:tr w:rsidR="003315C9" w:rsidRPr="00BB629B" w14:paraId="6A32F1C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B1990" w14:textId="77777777" w:rsidR="003315C9" w:rsidRPr="00BB629B" w:rsidRDefault="003315C9" w:rsidP="00F236E6">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0B08C5F" w14:textId="77777777" w:rsidR="003315C9" w:rsidRPr="00BB629B" w:rsidRDefault="003315C9" w:rsidP="00F236E6">
            <w:pPr>
              <w:pStyle w:val="TAL"/>
            </w:pPr>
            <w:r w:rsidRPr="00BB629B">
              <w:t>DL_NR_5</w:t>
            </w:r>
            <w:proofErr w:type="gramStart"/>
            <w:r w:rsidRPr="00BB629B">
              <w:t>CC(</w:t>
            </w:r>
            <w:proofErr w:type="gramEnd"/>
            <w:r w:rsidRPr="00BB629B">
              <w:t>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115" w14:textId="77777777" w:rsidR="003315C9" w:rsidRPr="00BB629B" w:rsidRDefault="003315C9" w:rsidP="00F236E6">
            <w:pPr>
              <w:pStyle w:val="TAL"/>
              <w:rPr>
                <w:color w:val="000000"/>
              </w:rPr>
            </w:pPr>
            <w:r w:rsidRPr="00BB629B">
              <w:rPr>
                <w:color w:val="000000"/>
              </w:rPr>
              <w:t>All supported Intra-band non-contiguous EN-DC configurations in FR1 (5DL NR CCs)</w:t>
            </w:r>
          </w:p>
        </w:tc>
      </w:tr>
      <w:tr w:rsidR="003315C9" w:rsidRPr="00BB629B" w14:paraId="32A75FD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72A015" w14:textId="77777777" w:rsidR="003315C9" w:rsidRPr="00BB629B" w:rsidRDefault="003315C9" w:rsidP="00F236E6">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2B742D55" w14:textId="77777777" w:rsidR="003315C9" w:rsidRPr="00BB629B" w:rsidRDefault="003315C9" w:rsidP="00F236E6">
            <w:pPr>
              <w:pStyle w:val="TAL"/>
            </w:pPr>
            <w:r w:rsidRPr="00BB629B">
              <w:t>DL_NR_2</w:t>
            </w:r>
            <w:proofErr w:type="gramStart"/>
            <w:r w:rsidRPr="00BB629B">
              <w:t>CC(</w:t>
            </w:r>
            <w:proofErr w:type="gramEnd"/>
            <w:r w:rsidRPr="00BB629B">
              <w:t>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2FBD858" w14:textId="77777777" w:rsidR="003315C9" w:rsidRPr="00BB629B" w:rsidRDefault="003315C9" w:rsidP="00F236E6">
            <w:pPr>
              <w:pStyle w:val="TAL"/>
            </w:pPr>
            <w:r w:rsidRPr="00BB629B">
              <w:rPr>
                <w:color w:val="000000"/>
              </w:rPr>
              <w:t>All supported Inter-band EN-DC configurations within FR1 (2DL NR CCs)</w:t>
            </w:r>
          </w:p>
        </w:tc>
      </w:tr>
      <w:tr w:rsidR="003315C9" w:rsidRPr="00BB629B" w14:paraId="2F12778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158E74" w14:textId="77777777" w:rsidR="003315C9" w:rsidRPr="00BB629B" w:rsidRDefault="003315C9" w:rsidP="00F236E6">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0806EAEF" w14:textId="77777777" w:rsidR="003315C9" w:rsidRPr="00BB629B" w:rsidRDefault="003315C9" w:rsidP="00F236E6">
            <w:pPr>
              <w:pStyle w:val="TAL"/>
            </w:pPr>
            <w:r w:rsidRPr="00BB629B">
              <w:t>DL_NR_3</w:t>
            </w:r>
            <w:proofErr w:type="gramStart"/>
            <w:r w:rsidRPr="00BB629B">
              <w:t>CC(</w:t>
            </w:r>
            <w:proofErr w:type="gramEnd"/>
            <w:r w:rsidRPr="00BB629B">
              <w:t>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0C6F90CB" w14:textId="77777777" w:rsidR="003315C9" w:rsidRPr="00BB629B" w:rsidRDefault="003315C9" w:rsidP="00F236E6">
            <w:pPr>
              <w:pStyle w:val="TAL"/>
            </w:pPr>
            <w:r w:rsidRPr="00BB629B">
              <w:rPr>
                <w:color w:val="000000"/>
              </w:rPr>
              <w:t>All supported Inter-band EN-DC configurations within FR1 (3DL NR CCs)</w:t>
            </w:r>
          </w:p>
        </w:tc>
      </w:tr>
      <w:tr w:rsidR="003315C9" w:rsidRPr="00BB629B" w14:paraId="347E6D3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80C105" w14:textId="77777777" w:rsidR="003315C9" w:rsidRPr="00BB629B" w:rsidRDefault="003315C9" w:rsidP="00F236E6">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079DF7E" w14:textId="77777777" w:rsidR="003315C9" w:rsidRPr="00BB629B" w:rsidRDefault="003315C9" w:rsidP="00F236E6">
            <w:pPr>
              <w:pStyle w:val="TAL"/>
            </w:pPr>
            <w:r w:rsidRPr="00BB629B">
              <w:t>DL_NR_4</w:t>
            </w:r>
            <w:proofErr w:type="gramStart"/>
            <w:r w:rsidRPr="00BB629B">
              <w:t>CC(</w:t>
            </w:r>
            <w:proofErr w:type="gramEnd"/>
            <w:r w:rsidRPr="00BB629B">
              <w:t>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E7FB638" w14:textId="77777777" w:rsidR="003315C9" w:rsidRPr="00BB629B" w:rsidRDefault="003315C9" w:rsidP="00F236E6">
            <w:pPr>
              <w:pStyle w:val="TAL"/>
              <w:rPr>
                <w:color w:val="000000"/>
              </w:rPr>
            </w:pPr>
            <w:r w:rsidRPr="00BB629B">
              <w:t>All supported Inter-band EN-DC configurations within FR1 (4DL NR CCs)</w:t>
            </w:r>
          </w:p>
        </w:tc>
      </w:tr>
      <w:tr w:rsidR="003315C9" w:rsidRPr="00BB629B" w14:paraId="3F31D2F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2FCB89" w14:textId="77777777" w:rsidR="003315C9" w:rsidRPr="00BB629B" w:rsidRDefault="003315C9" w:rsidP="00F236E6">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51A045B3" w14:textId="77777777" w:rsidR="003315C9" w:rsidRPr="00BB629B" w:rsidRDefault="003315C9" w:rsidP="00F236E6">
            <w:pPr>
              <w:pStyle w:val="TAL"/>
            </w:pPr>
            <w:r w:rsidRPr="00BB629B">
              <w:t>DL_NR_5</w:t>
            </w:r>
            <w:proofErr w:type="gramStart"/>
            <w:r w:rsidRPr="00BB629B">
              <w:t>CC(</w:t>
            </w:r>
            <w:proofErr w:type="gramEnd"/>
            <w:r w:rsidRPr="00BB629B">
              <w:t>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0C9EB27B" w14:textId="77777777" w:rsidR="003315C9" w:rsidRPr="00BB629B" w:rsidRDefault="003315C9" w:rsidP="00F236E6">
            <w:pPr>
              <w:pStyle w:val="TAL"/>
              <w:rPr>
                <w:color w:val="000000"/>
              </w:rPr>
            </w:pPr>
            <w:r w:rsidRPr="00BB629B">
              <w:t>All supported Inter-band EN-DC configurations within FR1 (5DL NR CCs)</w:t>
            </w:r>
          </w:p>
        </w:tc>
      </w:tr>
      <w:tr w:rsidR="003315C9" w:rsidRPr="00BB629B" w14:paraId="0DED09C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77A6CB" w14:textId="77777777" w:rsidR="003315C9" w:rsidRPr="00BB629B" w:rsidRDefault="003315C9" w:rsidP="00F236E6">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0A46C21F" w14:textId="77777777" w:rsidR="003315C9" w:rsidRPr="00BB629B" w:rsidRDefault="003315C9" w:rsidP="00F236E6">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5791C2DA" w14:textId="77777777" w:rsidR="003315C9" w:rsidRPr="00BB629B" w:rsidRDefault="003315C9" w:rsidP="00F236E6">
            <w:pPr>
              <w:pStyle w:val="TAL"/>
              <w:rPr>
                <w:szCs w:val="18"/>
              </w:rPr>
            </w:pPr>
            <w:r w:rsidRPr="00BB629B">
              <w:rPr>
                <w:szCs w:val="18"/>
              </w:rPr>
              <w:t>All supported FR1 intra-band contiguous 2DL CA with SUL in uplink Configurations</w:t>
            </w:r>
          </w:p>
        </w:tc>
      </w:tr>
      <w:tr w:rsidR="003315C9" w:rsidRPr="00BB629B" w14:paraId="4AE571D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99BDB72" w14:textId="77777777" w:rsidR="003315C9" w:rsidRPr="00BB629B" w:rsidRDefault="003315C9" w:rsidP="00F236E6">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B3E964E" w14:textId="77777777" w:rsidR="003315C9" w:rsidRPr="00BB629B" w:rsidRDefault="003315C9" w:rsidP="00F236E6">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B190BC6"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3315C9" w:rsidRPr="00BB629B" w14:paraId="044C1E2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4C0BF5" w14:textId="77777777" w:rsidR="003315C9" w:rsidRPr="00BB629B" w:rsidRDefault="003315C9" w:rsidP="00F236E6">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03739637" w14:textId="77777777" w:rsidR="003315C9" w:rsidRPr="00BB629B" w:rsidRDefault="003315C9" w:rsidP="00F236E6">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04567827" w14:textId="77777777" w:rsidR="003315C9" w:rsidRPr="00BB629B" w:rsidRDefault="003315C9" w:rsidP="00F236E6">
            <w:pPr>
              <w:pStyle w:val="TAL"/>
              <w:rPr>
                <w:szCs w:val="18"/>
              </w:rPr>
            </w:pPr>
            <w:r w:rsidRPr="00BB629B">
              <w:t>All supported FR2 2DL CA configurations</w:t>
            </w:r>
          </w:p>
        </w:tc>
      </w:tr>
      <w:tr w:rsidR="003315C9" w:rsidRPr="00BB629B" w14:paraId="2017617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2E6C0D" w14:textId="77777777" w:rsidR="003315C9" w:rsidRPr="00BB629B" w:rsidRDefault="003315C9" w:rsidP="00F236E6">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4AF42868" w14:textId="77777777" w:rsidR="003315C9" w:rsidRPr="00BB629B" w:rsidRDefault="003315C9" w:rsidP="00F236E6">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3BEF706" w14:textId="77777777" w:rsidR="003315C9" w:rsidRPr="00BB629B" w:rsidRDefault="003315C9" w:rsidP="00F236E6">
            <w:pPr>
              <w:pStyle w:val="TAL"/>
              <w:rPr>
                <w:szCs w:val="18"/>
              </w:rPr>
            </w:pPr>
            <w:r w:rsidRPr="00BB629B">
              <w:t>All supported FR2 3DL CA configurations</w:t>
            </w:r>
          </w:p>
        </w:tc>
      </w:tr>
      <w:tr w:rsidR="003315C9" w:rsidRPr="00BB629B" w14:paraId="4CDFDFF4"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030C97" w14:textId="77777777" w:rsidR="003315C9" w:rsidRPr="00BB629B" w:rsidRDefault="003315C9" w:rsidP="00F236E6">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5C06C815" w14:textId="77777777" w:rsidR="003315C9" w:rsidRPr="00BB629B" w:rsidRDefault="003315C9" w:rsidP="00F236E6">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B36B58F" w14:textId="77777777" w:rsidR="003315C9" w:rsidRPr="00BB629B" w:rsidRDefault="003315C9" w:rsidP="00F236E6">
            <w:pPr>
              <w:pStyle w:val="TAL"/>
              <w:rPr>
                <w:szCs w:val="18"/>
              </w:rPr>
            </w:pPr>
            <w:r w:rsidRPr="00BB629B">
              <w:t>All supported FR2 4DL CA configurations</w:t>
            </w:r>
          </w:p>
        </w:tc>
      </w:tr>
      <w:tr w:rsidR="003315C9" w:rsidRPr="00BB629B" w14:paraId="589A4182"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9F658A" w14:textId="77777777" w:rsidR="003315C9" w:rsidRPr="00BB629B" w:rsidRDefault="003315C9" w:rsidP="00F236E6">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55072710" w14:textId="77777777" w:rsidR="003315C9" w:rsidRPr="00BB629B" w:rsidRDefault="003315C9" w:rsidP="00F236E6">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0E72790B" w14:textId="77777777" w:rsidR="003315C9" w:rsidRPr="00BB629B" w:rsidRDefault="003315C9" w:rsidP="00F236E6">
            <w:pPr>
              <w:pStyle w:val="TAL"/>
            </w:pPr>
            <w:r w:rsidRPr="00BB629B">
              <w:t>All supported FR2 5DL CA configurations</w:t>
            </w:r>
          </w:p>
        </w:tc>
      </w:tr>
      <w:tr w:rsidR="003315C9" w:rsidRPr="00BB629B" w14:paraId="74CF83A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D00001" w14:textId="77777777" w:rsidR="003315C9" w:rsidRPr="00BB629B" w:rsidRDefault="003315C9" w:rsidP="00F236E6">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69CEFCB" w14:textId="77777777" w:rsidR="003315C9" w:rsidRPr="00BB629B" w:rsidRDefault="003315C9" w:rsidP="00F236E6">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3DA818E3" w14:textId="77777777" w:rsidR="003315C9" w:rsidRPr="00BB629B" w:rsidRDefault="003315C9" w:rsidP="00F236E6">
            <w:pPr>
              <w:pStyle w:val="TAL"/>
            </w:pPr>
            <w:r w:rsidRPr="00BB629B">
              <w:t>All supported FR2 6DL CA configurations</w:t>
            </w:r>
          </w:p>
        </w:tc>
      </w:tr>
      <w:tr w:rsidR="003315C9" w:rsidRPr="00BB629B" w14:paraId="3FDC556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FA4035" w14:textId="77777777" w:rsidR="003315C9" w:rsidRPr="00BB629B" w:rsidRDefault="003315C9" w:rsidP="00F236E6">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67E276B" w14:textId="77777777" w:rsidR="003315C9" w:rsidRPr="00BB629B" w:rsidRDefault="003315C9" w:rsidP="00F236E6">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20BAF882" w14:textId="77777777" w:rsidR="003315C9" w:rsidRPr="00BB629B" w:rsidRDefault="003315C9" w:rsidP="00F236E6">
            <w:pPr>
              <w:pStyle w:val="TAL"/>
            </w:pPr>
            <w:r w:rsidRPr="00BB629B">
              <w:t>All supported FR2 7DL CA configurations</w:t>
            </w:r>
          </w:p>
        </w:tc>
      </w:tr>
      <w:tr w:rsidR="003315C9" w:rsidRPr="00BB629B" w14:paraId="07416EF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C49FB8" w14:textId="77777777" w:rsidR="003315C9" w:rsidRPr="00BB629B" w:rsidRDefault="003315C9" w:rsidP="00F236E6">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4C3006C6" w14:textId="77777777" w:rsidR="003315C9" w:rsidRPr="00BB629B" w:rsidRDefault="003315C9" w:rsidP="00F236E6">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6980A4DC" w14:textId="77777777" w:rsidR="003315C9" w:rsidRPr="00BB629B" w:rsidRDefault="003315C9" w:rsidP="00F236E6">
            <w:pPr>
              <w:pStyle w:val="TAL"/>
            </w:pPr>
            <w:r w:rsidRPr="00BB629B">
              <w:t>All supported FR2 8DL CA configurations</w:t>
            </w:r>
          </w:p>
        </w:tc>
      </w:tr>
      <w:tr w:rsidR="003315C9" w:rsidRPr="00BB629B" w14:paraId="6DD1524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44B4B9A" w14:textId="77777777" w:rsidR="003315C9" w:rsidRPr="00BB629B" w:rsidRDefault="003315C9" w:rsidP="00F236E6">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07A04A89" w14:textId="77777777" w:rsidR="003315C9" w:rsidRPr="00BB629B" w:rsidRDefault="003315C9" w:rsidP="00F236E6">
            <w:pPr>
              <w:pStyle w:val="TAL"/>
              <w:rPr>
                <w:rFonts w:eastAsia="SimSun"/>
                <w:szCs w:val="18"/>
                <w:lang w:eastAsia="zh-CN"/>
              </w:rPr>
            </w:pPr>
            <w:r w:rsidRPr="00BB629B">
              <w:rPr>
                <w:szCs w:val="18"/>
              </w:rPr>
              <w:t>UL_NR_6</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2B58195A"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3315C9" w:rsidRPr="00BB629B" w14:paraId="4CBC1F1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24E8407" w14:textId="77777777" w:rsidR="003315C9" w:rsidRPr="00BB629B" w:rsidRDefault="003315C9" w:rsidP="00F236E6">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92BBB5C" w14:textId="77777777" w:rsidR="003315C9" w:rsidRPr="00BB629B" w:rsidRDefault="003315C9" w:rsidP="00F236E6">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DBFA8D0"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3315C9" w:rsidRPr="00BB629B" w14:paraId="13E63BE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8015B91" w14:textId="77777777" w:rsidR="003315C9" w:rsidRPr="00BB629B" w:rsidRDefault="003315C9" w:rsidP="00F236E6">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722BBF2" w14:textId="77777777" w:rsidR="003315C9" w:rsidRPr="00BB629B" w:rsidRDefault="003315C9" w:rsidP="00F236E6">
            <w:pPr>
              <w:pStyle w:val="TAL"/>
              <w:rPr>
                <w:rFonts w:eastAsia="SimSun"/>
                <w:szCs w:val="18"/>
                <w:lang w:eastAsia="zh-CN"/>
              </w:rPr>
            </w:pPr>
            <w:r w:rsidRPr="00BB629B">
              <w:rPr>
                <w:szCs w:val="18"/>
              </w:rPr>
              <w:t>UL_NR_7</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2A90E67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3315C9" w:rsidRPr="00BB629B" w14:paraId="7311099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93AF49" w14:textId="77777777" w:rsidR="003315C9" w:rsidRPr="00BB629B" w:rsidRDefault="003315C9" w:rsidP="00F236E6">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76B82BC1" w14:textId="77777777" w:rsidR="003315C9" w:rsidRPr="00BB629B" w:rsidRDefault="003315C9" w:rsidP="00F236E6">
            <w:pPr>
              <w:pStyle w:val="TAL"/>
              <w:rPr>
                <w:rFonts w:eastAsia="SimSun"/>
                <w:szCs w:val="18"/>
                <w:lang w:eastAsia="zh-CN"/>
              </w:rPr>
            </w:pPr>
            <w:r w:rsidRPr="00BB629B">
              <w:rPr>
                <w:rFonts w:eastAsia="SimSun"/>
                <w:szCs w:val="18"/>
                <w:lang w:eastAsia="zh-CN"/>
              </w:rPr>
              <w:t>DL_NR_7</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127379B7" w14:textId="77777777" w:rsidR="003315C9" w:rsidRPr="00BB629B" w:rsidRDefault="003315C9" w:rsidP="00F236E6">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3315C9" w:rsidRPr="00BB629B" w14:paraId="6EE4D14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FA8E055" w14:textId="77777777" w:rsidR="003315C9" w:rsidRPr="00BB629B" w:rsidRDefault="003315C9" w:rsidP="00F236E6">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CB30302" w14:textId="77777777" w:rsidR="003315C9" w:rsidRPr="00BB629B" w:rsidRDefault="003315C9" w:rsidP="00F236E6">
            <w:pPr>
              <w:pStyle w:val="TAL"/>
              <w:rPr>
                <w:rFonts w:eastAsia="SimSun"/>
                <w:szCs w:val="18"/>
                <w:lang w:eastAsia="zh-CN"/>
              </w:rPr>
            </w:pPr>
            <w:r w:rsidRPr="00BB629B">
              <w:rPr>
                <w:szCs w:val="18"/>
              </w:rPr>
              <w:t>UL_NR_8</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3A872D62"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3315C9" w:rsidRPr="00BB629B" w14:paraId="5F52665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3D9856" w14:textId="77777777" w:rsidR="003315C9" w:rsidRPr="00BB629B" w:rsidRDefault="003315C9" w:rsidP="00F236E6">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650A0BB5" w14:textId="77777777" w:rsidR="003315C9" w:rsidRPr="00BB629B" w:rsidRDefault="003315C9" w:rsidP="00F236E6">
            <w:pPr>
              <w:pStyle w:val="TAL"/>
              <w:rPr>
                <w:rFonts w:eastAsia="SimSun"/>
                <w:szCs w:val="18"/>
                <w:lang w:eastAsia="zh-CN"/>
              </w:rPr>
            </w:pPr>
            <w:r w:rsidRPr="00BB629B">
              <w:rPr>
                <w:rFonts w:eastAsia="SimSun"/>
                <w:szCs w:val="18"/>
                <w:lang w:eastAsia="zh-CN"/>
              </w:rPr>
              <w:t>DL_NR_8</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4D70113E" w14:textId="77777777" w:rsidR="003315C9" w:rsidRPr="00BB629B" w:rsidRDefault="003315C9" w:rsidP="00F236E6">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3315C9" w:rsidRPr="00BB629B" w14:paraId="461286DF" w14:textId="77777777" w:rsidTr="00F236E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72D0A3E" w14:textId="77777777" w:rsidR="003315C9" w:rsidRPr="00BB629B" w:rsidRDefault="003315C9" w:rsidP="00F236E6">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15EEE948" w14:textId="77777777" w:rsidR="003315C9" w:rsidRPr="00BB629B" w:rsidRDefault="003315C9" w:rsidP="00F236E6">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09783345" w14:textId="77777777" w:rsidR="003315C9" w:rsidRPr="00BB629B" w:rsidRDefault="003315C9" w:rsidP="00F236E6">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635395D0" w14:textId="77777777" w:rsidR="003315C9" w:rsidRPr="00BB629B" w:rsidRDefault="003315C9" w:rsidP="00F236E6">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18A72BCD" w14:textId="77777777" w:rsidR="003315C9" w:rsidRPr="00BB629B" w:rsidRDefault="003315C9" w:rsidP="00F236E6">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604805C7" w14:textId="77777777" w:rsidR="003315C9" w:rsidRPr="00BB629B" w:rsidRDefault="003315C9" w:rsidP="00F236E6">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FCD0236" w14:textId="77777777" w:rsidR="003315C9" w:rsidRPr="00BB629B" w:rsidRDefault="003315C9" w:rsidP="003315C9">
      <w:pPr>
        <w:rPr>
          <w:lang w:eastAsia="zh-TW"/>
        </w:rPr>
      </w:pPr>
    </w:p>
    <w:p w14:paraId="06DAAC5C" w14:textId="77777777" w:rsidR="003315C9" w:rsidRPr="00BB629B" w:rsidRDefault="003315C9" w:rsidP="003315C9">
      <w:pPr>
        <w:pStyle w:val="Heading2"/>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38964326"/>
      <w:r w:rsidRPr="00BB629B">
        <w:t>4.1</w:t>
      </w:r>
      <w:r w:rsidRPr="00BB629B">
        <w:tab/>
        <w:t>RF conformance test cases</w:t>
      </w:r>
      <w:bookmarkEnd w:id="91"/>
      <w:bookmarkEnd w:id="92"/>
      <w:bookmarkEnd w:id="93"/>
      <w:bookmarkEnd w:id="94"/>
      <w:bookmarkEnd w:id="95"/>
      <w:bookmarkEnd w:id="96"/>
      <w:bookmarkEnd w:id="97"/>
      <w:bookmarkEnd w:id="98"/>
      <w:bookmarkEnd w:id="99"/>
    </w:p>
    <w:p w14:paraId="0E12F7A1" w14:textId="77777777" w:rsidR="003315C9" w:rsidRPr="00BB629B" w:rsidRDefault="003315C9" w:rsidP="003315C9">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w:t>
      </w:r>
      <w:proofErr w:type="gramStart"/>
      <w:r w:rsidRPr="00BB629B">
        <w:rPr>
          <w:lang w:eastAsia="zh-TW"/>
        </w:rPr>
        <w:t>taken into account</w:t>
      </w:r>
      <w:proofErr w:type="gramEnd"/>
      <w:r w:rsidRPr="00BB629B">
        <w:rPr>
          <w:lang w:eastAsia="zh-TW"/>
        </w:rPr>
        <w:t>.</w:t>
      </w:r>
    </w:p>
    <w:p w14:paraId="08B2836E" w14:textId="77777777" w:rsidR="003315C9" w:rsidRPr="00BB629B" w:rsidRDefault="003315C9" w:rsidP="003315C9">
      <w:pPr>
        <w:spacing w:after="0"/>
        <w:rPr>
          <w:rFonts w:ascii="Arial" w:eastAsia="Batang" w:hAnsi="Arial"/>
          <w:sz w:val="28"/>
          <w:lang w:eastAsia="ja-JP"/>
        </w:rPr>
        <w:sectPr w:rsidR="003315C9" w:rsidRPr="00BB629B" w:rsidSect="0027720C">
          <w:footnotePr>
            <w:numRestart w:val="eachSect"/>
          </w:footnotePr>
          <w:pgSz w:w="11907" w:h="16840"/>
          <w:pgMar w:top="1412" w:right="1140" w:bottom="1140" w:left="1140" w:header="567" w:footer="567" w:gutter="0"/>
          <w:cols w:space="720"/>
        </w:sectPr>
      </w:pPr>
    </w:p>
    <w:p w14:paraId="4368BF52" w14:textId="77777777" w:rsidR="003315C9" w:rsidRPr="00BB629B" w:rsidRDefault="003315C9" w:rsidP="003315C9">
      <w:pPr>
        <w:pStyle w:val="Heading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480495C2" w14:textId="77777777" w:rsidR="00EA608F" w:rsidRPr="00BB629B" w:rsidRDefault="00EA608F" w:rsidP="00EA608F">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110">
          <w:tblGrid>
            <w:gridCol w:w="1348"/>
            <w:gridCol w:w="4467"/>
            <w:gridCol w:w="852"/>
            <w:gridCol w:w="1130"/>
            <w:gridCol w:w="2970"/>
            <w:gridCol w:w="1556"/>
            <w:gridCol w:w="1563"/>
            <w:gridCol w:w="2086"/>
          </w:tblGrid>
        </w:tblGridChange>
      </w:tblGrid>
      <w:tr w:rsidR="00EA608F" w:rsidRPr="00BB629B" w14:paraId="3D8430A1" w14:textId="77777777" w:rsidTr="004C6045">
        <w:trPr>
          <w:tblHeader/>
          <w:jc w:val="center"/>
        </w:trPr>
        <w:tc>
          <w:tcPr>
            <w:tcW w:w="1348" w:type="dxa"/>
            <w:tcBorders>
              <w:top w:val="single" w:sz="4" w:space="0" w:color="auto"/>
              <w:left w:val="single" w:sz="4" w:space="0" w:color="auto"/>
              <w:bottom w:val="nil"/>
              <w:right w:val="single" w:sz="4" w:space="0" w:color="auto"/>
            </w:tcBorders>
            <w:hideMark/>
          </w:tcPr>
          <w:p w14:paraId="72F1FBC8" w14:textId="77777777" w:rsidR="00EA608F" w:rsidRPr="00BB629B" w:rsidRDefault="00EA608F" w:rsidP="00EF74ED">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48550C5C" w14:textId="77777777" w:rsidR="00EA608F" w:rsidRPr="00BB629B" w:rsidRDefault="00EA608F" w:rsidP="00EF74ED">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01C8040F" w14:textId="77777777" w:rsidR="00EA608F" w:rsidRPr="00BB629B" w:rsidRDefault="00EA608F" w:rsidP="00EF74ED">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15076BB" w14:textId="77777777" w:rsidR="00EA608F" w:rsidRPr="00BB629B" w:rsidRDefault="00EA608F" w:rsidP="00EF74ED">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36E7E87C" w14:textId="77777777" w:rsidR="00EA608F" w:rsidRPr="00BB629B" w:rsidRDefault="00EA608F" w:rsidP="00EF74ED">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79CEB3E3" w14:textId="77777777" w:rsidR="00EA608F" w:rsidRPr="00BB629B" w:rsidRDefault="00EA608F" w:rsidP="00EF74ED">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09D7F950" w14:textId="77777777" w:rsidR="00EA608F" w:rsidRPr="00BB629B" w:rsidRDefault="00EA608F" w:rsidP="00EF74ED">
            <w:pPr>
              <w:pStyle w:val="TAH"/>
            </w:pPr>
            <w:r w:rsidRPr="00BB629B">
              <w:t>Additional Information</w:t>
            </w:r>
          </w:p>
        </w:tc>
      </w:tr>
      <w:tr w:rsidR="00EA608F" w:rsidRPr="00BB629B" w14:paraId="676ECF7E" w14:textId="77777777" w:rsidTr="004C6045">
        <w:trPr>
          <w:tblHeader/>
          <w:jc w:val="center"/>
        </w:trPr>
        <w:tc>
          <w:tcPr>
            <w:tcW w:w="1348" w:type="dxa"/>
            <w:tcBorders>
              <w:top w:val="nil"/>
              <w:left w:val="single" w:sz="4" w:space="0" w:color="auto"/>
              <w:bottom w:val="single" w:sz="4" w:space="0" w:color="auto"/>
              <w:right w:val="single" w:sz="4" w:space="0" w:color="auto"/>
            </w:tcBorders>
          </w:tcPr>
          <w:p w14:paraId="134A5DAB" w14:textId="77777777" w:rsidR="00EA608F" w:rsidRPr="00BB629B" w:rsidRDefault="00EA608F" w:rsidP="00EF74ED">
            <w:pPr>
              <w:pStyle w:val="TAH"/>
            </w:pPr>
          </w:p>
        </w:tc>
        <w:tc>
          <w:tcPr>
            <w:tcW w:w="4467" w:type="dxa"/>
            <w:tcBorders>
              <w:top w:val="nil"/>
              <w:left w:val="single" w:sz="4" w:space="0" w:color="auto"/>
              <w:bottom w:val="single" w:sz="4" w:space="0" w:color="auto"/>
              <w:right w:val="single" w:sz="4" w:space="0" w:color="auto"/>
            </w:tcBorders>
          </w:tcPr>
          <w:p w14:paraId="26F8200C" w14:textId="77777777" w:rsidR="00EA608F" w:rsidRPr="00BB629B" w:rsidRDefault="00EA608F" w:rsidP="00EF74ED">
            <w:pPr>
              <w:pStyle w:val="TAH"/>
            </w:pPr>
          </w:p>
        </w:tc>
        <w:tc>
          <w:tcPr>
            <w:tcW w:w="852" w:type="dxa"/>
            <w:tcBorders>
              <w:top w:val="nil"/>
              <w:left w:val="single" w:sz="4" w:space="0" w:color="auto"/>
              <w:bottom w:val="single" w:sz="4" w:space="0" w:color="auto"/>
              <w:right w:val="single" w:sz="4" w:space="0" w:color="auto"/>
            </w:tcBorders>
          </w:tcPr>
          <w:p w14:paraId="17F2254F" w14:textId="77777777" w:rsidR="00EA608F" w:rsidRPr="00BB629B" w:rsidRDefault="00EA608F" w:rsidP="00EF74E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F8DFCF9" w14:textId="77777777" w:rsidR="00EA608F" w:rsidRPr="00BB629B" w:rsidRDefault="00EA608F" w:rsidP="00EF74ED">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452EBBEA" w14:textId="77777777" w:rsidR="00EA608F" w:rsidRPr="00BB629B" w:rsidRDefault="00EA608F" w:rsidP="00EF74ED">
            <w:pPr>
              <w:pStyle w:val="TAH"/>
            </w:pPr>
            <w:r w:rsidRPr="00BB629B">
              <w:t>Comment</w:t>
            </w:r>
          </w:p>
        </w:tc>
        <w:tc>
          <w:tcPr>
            <w:tcW w:w="1556" w:type="dxa"/>
            <w:tcBorders>
              <w:top w:val="nil"/>
              <w:left w:val="single" w:sz="4" w:space="0" w:color="auto"/>
              <w:bottom w:val="single" w:sz="4" w:space="0" w:color="auto"/>
              <w:right w:val="single" w:sz="4" w:space="0" w:color="auto"/>
            </w:tcBorders>
          </w:tcPr>
          <w:p w14:paraId="2CEBE995" w14:textId="77777777" w:rsidR="00EA608F" w:rsidRPr="00BB629B" w:rsidRDefault="00EA608F" w:rsidP="00EF74ED">
            <w:pPr>
              <w:pStyle w:val="TAH"/>
            </w:pPr>
          </w:p>
        </w:tc>
        <w:tc>
          <w:tcPr>
            <w:tcW w:w="1563" w:type="dxa"/>
            <w:tcBorders>
              <w:top w:val="nil"/>
              <w:left w:val="single" w:sz="4" w:space="0" w:color="auto"/>
              <w:bottom w:val="single" w:sz="4" w:space="0" w:color="auto"/>
              <w:right w:val="single" w:sz="4" w:space="0" w:color="auto"/>
            </w:tcBorders>
          </w:tcPr>
          <w:p w14:paraId="716CD058" w14:textId="77777777" w:rsidR="00EA608F" w:rsidRPr="00BB629B" w:rsidRDefault="00EA608F" w:rsidP="00EF74ED">
            <w:pPr>
              <w:pStyle w:val="TAH"/>
            </w:pPr>
          </w:p>
        </w:tc>
        <w:tc>
          <w:tcPr>
            <w:tcW w:w="2086" w:type="dxa"/>
            <w:tcBorders>
              <w:top w:val="nil"/>
              <w:left w:val="single" w:sz="4" w:space="0" w:color="auto"/>
              <w:bottom w:val="single" w:sz="4" w:space="0" w:color="auto"/>
              <w:right w:val="single" w:sz="4" w:space="0" w:color="auto"/>
            </w:tcBorders>
          </w:tcPr>
          <w:p w14:paraId="7681AA4A" w14:textId="77777777" w:rsidR="00EA608F" w:rsidRPr="00BB629B" w:rsidRDefault="00EA608F" w:rsidP="00EF74ED">
            <w:pPr>
              <w:pStyle w:val="TAH"/>
            </w:pPr>
          </w:p>
        </w:tc>
      </w:tr>
      <w:tr w:rsidR="00EA608F" w:rsidRPr="00BB629B" w14:paraId="1198E126" w14:textId="77777777" w:rsidTr="00B9032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11B034B" w14:textId="77777777" w:rsidR="00EA608F" w:rsidRPr="00BB629B" w:rsidRDefault="00EA608F" w:rsidP="00EF74ED">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45A2B04" w14:textId="77777777" w:rsidR="00EA608F" w:rsidRPr="00BB629B" w:rsidRDefault="00EA608F" w:rsidP="00EF74ED">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230F8F8" w14:textId="77777777" w:rsidR="00EA608F" w:rsidRPr="00BB629B" w:rsidRDefault="00EA608F" w:rsidP="00EF74E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BCC04A2" w14:textId="77777777" w:rsidR="00EA608F" w:rsidRPr="00BB629B" w:rsidRDefault="00EA608F" w:rsidP="00EF74E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CDA79B7" w14:textId="77777777" w:rsidR="00EA608F" w:rsidRPr="00BB629B" w:rsidRDefault="00EA608F" w:rsidP="00EF74E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47C4A87" w14:textId="77777777" w:rsidR="00EA608F" w:rsidRPr="00BB629B" w:rsidRDefault="00EA608F" w:rsidP="00EF74E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F44105C" w14:textId="77777777" w:rsidR="00EA608F" w:rsidRPr="00BB629B" w:rsidRDefault="00EA608F" w:rsidP="00EF74E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13461CE" w14:textId="77777777" w:rsidR="00EA608F" w:rsidRPr="00BB629B" w:rsidRDefault="00EA608F" w:rsidP="00EF74ED">
            <w:pPr>
              <w:pStyle w:val="TAL"/>
              <w:rPr>
                <w:b/>
                <w:lang w:eastAsia="zh-CN"/>
              </w:rPr>
            </w:pPr>
          </w:p>
        </w:tc>
      </w:tr>
      <w:tr w:rsidR="00EA608F" w:rsidRPr="00BB629B" w14:paraId="373473D4"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310222F5" w14:textId="77777777" w:rsidR="00EA608F" w:rsidRPr="00BB629B" w:rsidRDefault="00EA608F" w:rsidP="00EF74ED">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3A03D4AA" w14:textId="77777777" w:rsidR="00EA608F" w:rsidRPr="00BB629B" w:rsidRDefault="00EA608F" w:rsidP="00EF74ED">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002586C"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506F8D5" w14:textId="77777777" w:rsidR="00EA608F" w:rsidRPr="00BB629B" w:rsidRDefault="00EA608F" w:rsidP="00EF74ED">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6784D5CC" w14:textId="77777777" w:rsidR="00EA608F" w:rsidRPr="00BB629B" w:rsidRDefault="00EA608F" w:rsidP="00EF74ED">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0AEBD1" w14:textId="77777777" w:rsidR="00EA608F" w:rsidRPr="00BB629B" w:rsidRDefault="00EA608F" w:rsidP="00EF74ED">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405A2AB" w14:textId="77777777" w:rsidR="00EA608F" w:rsidRPr="00BB629B" w:rsidRDefault="00EA608F" w:rsidP="00EF74ED">
            <w:pPr>
              <w:pStyle w:val="TAL"/>
              <w:rPr>
                <w:lang w:eastAsia="zh-CN"/>
              </w:rPr>
            </w:pPr>
            <w:r w:rsidRPr="00BB629B">
              <w:rPr>
                <w:lang w:eastAsia="zh-CN"/>
              </w:rPr>
              <w:t>PC1</w:t>
            </w:r>
          </w:p>
          <w:p w14:paraId="573E49C5" w14:textId="77777777" w:rsidR="00EA608F" w:rsidRPr="00BB629B" w:rsidRDefault="00EA608F" w:rsidP="00EF74ED">
            <w:pPr>
              <w:pStyle w:val="TAL"/>
              <w:rPr>
                <w:lang w:eastAsia="zh-CN"/>
              </w:rPr>
            </w:pPr>
            <w:r w:rsidRPr="00BB629B">
              <w:rPr>
                <w:lang w:eastAsia="zh-CN"/>
              </w:rPr>
              <w:t>PC2</w:t>
            </w:r>
          </w:p>
          <w:p w14:paraId="0BA0E7A2" w14:textId="77777777" w:rsidR="00EA608F" w:rsidRPr="00BB629B" w:rsidRDefault="00EA608F" w:rsidP="00EF74ED">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6E2D5E5" w14:textId="77777777" w:rsidR="00EA608F" w:rsidRPr="00BB629B" w:rsidRDefault="00EA608F" w:rsidP="00EF74ED">
            <w:pPr>
              <w:pStyle w:val="TAL"/>
            </w:pPr>
          </w:p>
        </w:tc>
      </w:tr>
      <w:tr w:rsidR="00EA608F" w:rsidRPr="00BB629B" w14:paraId="7E8C7E91"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724C6A59" w14:textId="77777777" w:rsidR="00EA608F" w:rsidRPr="00BB629B" w:rsidRDefault="00EA608F" w:rsidP="00EF74ED">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7898CC78" w14:textId="77777777" w:rsidR="00EA608F" w:rsidRPr="00BB629B" w:rsidRDefault="00EA608F" w:rsidP="00EF74ED">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18E9066A"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EA7DCDC" w14:textId="77777777" w:rsidR="00EA608F" w:rsidRPr="00BB629B" w:rsidRDefault="00EA608F" w:rsidP="00EF74ED">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D0C148" w14:textId="77777777" w:rsidR="00EA608F" w:rsidRPr="00BB629B" w:rsidRDefault="00EA608F" w:rsidP="00EF74ED">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93CD70" w14:textId="77777777" w:rsidR="00EA608F" w:rsidRPr="00BB629B" w:rsidRDefault="00EA608F" w:rsidP="00EF74ED">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03CF2D7" w14:textId="77777777" w:rsidR="00EA608F" w:rsidRPr="00BB629B" w:rsidRDefault="00EA608F" w:rsidP="00EF74ED">
            <w:pPr>
              <w:pStyle w:val="TAL"/>
              <w:rPr>
                <w:lang w:eastAsia="zh-CN"/>
              </w:rPr>
            </w:pPr>
            <w:r w:rsidRPr="00BB629B">
              <w:t>PC1</w:t>
            </w:r>
          </w:p>
          <w:p w14:paraId="7D3D01EF" w14:textId="77777777" w:rsidR="00EA608F" w:rsidRPr="00BB629B" w:rsidRDefault="00EA608F" w:rsidP="00EF74ED">
            <w:pPr>
              <w:pStyle w:val="TAL"/>
            </w:pPr>
            <w:r w:rsidRPr="00BB629B">
              <w:t>PC2</w:t>
            </w:r>
          </w:p>
          <w:p w14:paraId="28803A3E" w14:textId="77777777" w:rsidR="00EA608F" w:rsidRPr="00BB629B" w:rsidRDefault="00EA608F" w:rsidP="00EF74ED">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A471F49" w14:textId="77777777" w:rsidR="00EA608F" w:rsidRPr="00BB629B" w:rsidRDefault="00EA608F" w:rsidP="00EF74ED">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75880749" w14:textId="77777777" w:rsidR="00EA608F" w:rsidRPr="00BB629B" w:rsidRDefault="00EA608F" w:rsidP="00EF74ED">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EA608F" w:rsidRPr="00BB629B" w14:paraId="1AD8D78F"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6EE07509" w14:textId="77777777" w:rsidR="00EA608F" w:rsidRPr="00BB629B" w:rsidRDefault="00EA608F" w:rsidP="00EF74ED">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33F6DDEB" w14:textId="77777777" w:rsidR="00EA608F" w:rsidRPr="00BB629B" w:rsidRDefault="00EA608F" w:rsidP="00EF74ED">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0AC5FC2"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FE251B9" w14:textId="77777777" w:rsidR="00EA608F" w:rsidRPr="00BB629B" w:rsidRDefault="00EA608F" w:rsidP="00EF74ED">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865DB2E" w14:textId="77777777" w:rsidR="00EA608F" w:rsidRPr="00BB629B" w:rsidRDefault="00EA608F" w:rsidP="00EF74ED">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965DA8" w14:textId="77777777" w:rsidR="00EA608F" w:rsidRPr="00BB629B" w:rsidRDefault="00EA608F" w:rsidP="00EF74ED">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0193F03E" w14:textId="77777777" w:rsidR="00EA608F" w:rsidRPr="00BB629B" w:rsidRDefault="00EA608F" w:rsidP="00EF74ED">
            <w:pPr>
              <w:pStyle w:val="TAL"/>
              <w:rPr>
                <w:lang w:eastAsia="zh-CN"/>
              </w:rPr>
            </w:pPr>
            <w:r w:rsidRPr="00B325F2">
              <w:t>PC1</w:t>
            </w:r>
          </w:p>
          <w:p w14:paraId="237437E4" w14:textId="77777777" w:rsidR="00EA608F" w:rsidRPr="00BB629B" w:rsidRDefault="00EA608F" w:rsidP="00EF74ED">
            <w:pPr>
              <w:pStyle w:val="TAL"/>
            </w:pPr>
            <w:r w:rsidRPr="00BB629B">
              <w:t>PC2</w:t>
            </w:r>
          </w:p>
          <w:p w14:paraId="3C90F69A" w14:textId="77777777" w:rsidR="00EA608F" w:rsidRPr="00BB629B" w:rsidRDefault="00EA608F" w:rsidP="00EF74ED">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0514FF2" w14:textId="77777777" w:rsidR="00EA608F" w:rsidRPr="00BB629B" w:rsidRDefault="00EA608F" w:rsidP="00EF74ED">
            <w:pPr>
              <w:pStyle w:val="TAL"/>
            </w:pPr>
            <w:r w:rsidRPr="00BB629B">
              <w:t>Test execution is not necessary if TS 38.521-1 TC 6.5.2.3</w:t>
            </w:r>
            <w:r w:rsidRPr="00BB629B">
              <w:rPr>
                <w:lang w:eastAsia="zh-CN"/>
              </w:rPr>
              <w:t>, 6.5.2.4.2</w:t>
            </w:r>
            <w:r w:rsidRPr="00BB629B">
              <w:t xml:space="preserve"> and 6.5.3.3 are executed.</w:t>
            </w:r>
          </w:p>
          <w:p w14:paraId="6A74B88D" w14:textId="77777777" w:rsidR="00EA608F" w:rsidRPr="00BB629B" w:rsidRDefault="00EA608F" w:rsidP="00EF74ED">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EA608F" w:rsidRPr="00BB629B" w14:paraId="56F96B11"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0BD256BA" w14:textId="77777777" w:rsidR="00EA608F" w:rsidRPr="00BB629B" w:rsidRDefault="00EA608F" w:rsidP="00EF74ED">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1F55E5E1" w14:textId="77777777" w:rsidR="00EA608F" w:rsidRPr="00BB629B" w:rsidRDefault="00EA608F" w:rsidP="00EF74ED">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3D60A714"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FF688E6" w14:textId="77777777" w:rsidR="00EA608F" w:rsidRPr="00BB629B" w:rsidRDefault="00EA608F" w:rsidP="00EF74ED">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EEC933" w14:textId="77777777" w:rsidR="00EA608F" w:rsidRPr="00BB629B" w:rsidRDefault="00EA608F" w:rsidP="00EF74ED">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A9AE14" w14:textId="77777777" w:rsidR="00EA608F" w:rsidRPr="00BB629B" w:rsidRDefault="00EA608F" w:rsidP="00EF74ED">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687F52E" w14:textId="77777777" w:rsidR="00EA608F" w:rsidRPr="00BB629B" w:rsidRDefault="00EA608F" w:rsidP="00EF74ED">
            <w:pPr>
              <w:pStyle w:val="TAL"/>
              <w:rPr>
                <w:lang w:eastAsia="zh-CN"/>
              </w:rPr>
            </w:pPr>
            <w:r w:rsidRPr="00BB629B">
              <w:rPr>
                <w:lang w:eastAsia="zh-CN"/>
              </w:rPr>
              <w:t>PC1</w:t>
            </w:r>
          </w:p>
          <w:p w14:paraId="48D5BD3A" w14:textId="77777777" w:rsidR="00EA608F" w:rsidRPr="00BB629B" w:rsidRDefault="00EA608F" w:rsidP="00EF74ED">
            <w:pPr>
              <w:pStyle w:val="TAL"/>
              <w:rPr>
                <w:lang w:eastAsia="zh-CN"/>
              </w:rPr>
            </w:pPr>
            <w:r w:rsidRPr="00BB629B">
              <w:rPr>
                <w:lang w:eastAsia="zh-CN"/>
              </w:rPr>
              <w:t>PC2</w:t>
            </w:r>
          </w:p>
          <w:p w14:paraId="4AC939E7" w14:textId="77777777" w:rsidR="00EA608F" w:rsidRPr="00BB629B" w:rsidRDefault="00EA608F" w:rsidP="00EF74ED">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4BF38F9" w14:textId="77777777" w:rsidR="00EA608F" w:rsidRPr="00BB629B" w:rsidRDefault="00EA608F" w:rsidP="00EF74ED">
            <w:pPr>
              <w:pStyle w:val="TAL"/>
            </w:pPr>
          </w:p>
        </w:tc>
      </w:tr>
      <w:tr w:rsidR="00EA608F" w:rsidRPr="00BB629B" w14:paraId="4570453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98D575F" w14:textId="77777777" w:rsidR="00EA608F" w:rsidRPr="00BB629B" w:rsidRDefault="00EA608F" w:rsidP="00EF74ED">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7E5DBC70" w14:textId="77777777" w:rsidR="00EA608F" w:rsidRPr="00BB629B" w:rsidRDefault="00EA608F" w:rsidP="00EF74ED">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130839" w14:textId="77777777" w:rsidR="00EA608F" w:rsidRPr="00BB629B" w:rsidRDefault="00EA608F" w:rsidP="00EF74ED">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2F7682" w14:textId="77777777" w:rsidR="00EA608F" w:rsidRPr="00BB629B" w:rsidRDefault="00EA608F" w:rsidP="00EF74ED">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DE2202F" w14:textId="77777777" w:rsidR="00EA608F" w:rsidRPr="00BB629B" w:rsidRDefault="00EA608F" w:rsidP="00EF74ED">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6F9856F" w14:textId="77777777" w:rsidR="00EA608F" w:rsidRPr="00BB629B" w:rsidRDefault="00EA608F" w:rsidP="00EF74ED">
            <w:pPr>
              <w:pStyle w:val="TAL"/>
              <w:rPr>
                <w:lang w:eastAsia="zh-CN"/>
              </w:rPr>
            </w:pPr>
            <w:r w:rsidRPr="00BB629B">
              <w:rPr>
                <w:rFonts w:eastAsia="SimSun"/>
                <w:lang w:eastAsia="zh-CN"/>
              </w:rPr>
              <w:t>E015</w:t>
            </w:r>
          </w:p>
          <w:p w14:paraId="5D80F5C6" w14:textId="77777777" w:rsidR="00EA608F" w:rsidRPr="00BB629B" w:rsidRDefault="00EA608F" w:rsidP="00EF74ED">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7618FE9" w14:textId="77777777" w:rsidR="00EA608F" w:rsidRPr="00BB629B" w:rsidRDefault="00EA608F" w:rsidP="00EF74ED">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34DAB576" w14:textId="77777777" w:rsidR="00EA608F" w:rsidRPr="00BB629B" w:rsidRDefault="00EA608F" w:rsidP="00EF74ED">
            <w:pPr>
              <w:pStyle w:val="TAL"/>
            </w:pPr>
          </w:p>
        </w:tc>
      </w:tr>
      <w:tr w:rsidR="00EA608F" w:rsidRPr="00BB629B" w14:paraId="453466F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F1BFE2F" w14:textId="77777777" w:rsidR="00EA608F" w:rsidRPr="00BB629B" w:rsidRDefault="00EA608F" w:rsidP="00EF74ED">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FF33B8B" w14:textId="77777777" w:rsidR="00EA608F" w:rsidRPr="00BB629B" w:rsidRDefault="00EA608F" w:rsidP="00EF74ED">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140480B"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18B445" w14:textId="77777777" w:rsidR="00EA608F" w:rsidRPr="00BB629B" w:rsidRDefault="00EA608F" w:rsidP="00EF74ED">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0C8B8F3"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F6BFBBF" w14:textId="77777777" w:rsidR="00EA608F" w:rsidRPr="00BB629B" w:rsidRDefault="00EA608F" w:rsidP="00EF74ED">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A5B470" w14:textId="77777777" w:rsidR="00EA608F" w:rsidRPr="00BB629B" w:rsidRDefault="00EA608F" w:rsidP="00EF74ED">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C0815A9" w14:textId="77777777" w:rsidR="00EA608F" w:rsidRPr="00BB629B" w:rsidRDefault="00EA608F" w:rsidP="00EF74ED">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5D33E0AA" w14:textId="77777777" w:rsidR="00EA608F" w:rsidRPr="00BB629B" w:rsidRDefault="00EA608F" w:rsidP="00EF74ED">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2A3EC5BB" w14:textId="77777777" w:rsidR="00EA608F" w:rsidRPr="00BB629B" w:rsidRDefault="00EA608F" w:rsidP="00EF74ED">
            <w:pPr>
              <w:pStyle w:val="TAL"/>
            </w:pPr>
            <w:r w:rsidRPr="00BB629B">
              <w:t>Test execution is not necessary if TS 38.521-1 TC 6.5A.2.4.1.1 is executed.</w:t>
            </w:r>
          </w:p>
        </w:tc>
      </w:tr>
      <w:tr w:rsidR="00EA608F" w:rsidRPr="00BB629B" w14:paraId="718FB26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65E9E8C" w14:textId="77777777" w:rsidR="00EA608F" w:rsidRPr="00BB629B" w:rsidRDefault="00EA608F" w:rsidP="00EF74ED">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76F516A8" w14:textId="77777777" w:rsidR="00EA608F" w:rsidRPr="00BB629B" w:rsidRDefault="00EA608F" w:rsidP="00EF74ED">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37314E8"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0F5D515" w14:textId="77777777" w:rsidR="00EA608F" w:rsidRPr="00BB629B" w:rsidRDefault="00EA608F" w:rsidP="00EF74ED">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FC676F"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19013D" w14:textId="77777777" w:rsidR="00EA608F" w:rsidRPr="00BB629B" w:rsidRDefault="00EA608F" w:rsidP="00EF74ED">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9515AEC" w14:textId="77777777" w:rsidR="00EA608F" w:rsidRDefault="00EA608F" w:rsidP="00EF74ED">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11A00CC" w14:textId="77777777" w:rsidR="00EA608F" w:rsidRPr="00BB629B" w:rsidRDefault="00EA608F" w:rsidP="00EF74ED">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D9D95FD" w14:textId="77777777" w:rsidR="00EA608F" w:rsidRPr="00BB629B" w:rsidRDefault="00EA608F" w:rsidP="00EF74ED">
            <w:pPr>
              <w:pStyle w:val="TAL"/>
            </w:pPr>
            <w:r w:rsidRPr="00BB629B">
              <w:t>Test execution is not necessary if TS 38.521-1 TC 6.5A.2.3 and 6.5A.3.3 are executed.</w:t>
            </w:r>
          </w:p>
        </w:tc>
      </w:tr>
      <w:tr w:rsidR="00EA608F" w:rsidRPr="00BB629B" w14:paraId="3F4758D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0BBC255" w14:textId="77777777" w:rsidR="00EA608F" w:rsidRPr="00BB629B" w:rsidRDefault="00EA608F" w:rsidP="00EF74ED">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E1AF140" w14:textId="77777777" w:rsidR="00EA608F" w:rsidRPr="00BB629B" w:rsidRDefault="00EA608F" w:rsidP="00EF74ED">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AA5EAD5"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2ECB44" w14:textId="77777777" w:rsidR="00EA608F" w:rsidRPr="00BB629B" w:rsidRDefault="00EA608F" w:rsidP="00EF74ED">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038BA08"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45A5EF" w14:textId="77777777" w:rsidR="00EA608F" w:rsidRPr="00BB629B" w:rsidRDefault="00EA608F" w:rsidP="00EF74ED">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FBCAA5" w14:textId="77777777" w:rsidR="00EA608F" w:rsidRPr="00BB629B" w:rsidRDefault="00EA608F" w:rsidP="00EF74ED">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B99E97F" w14:textId="77777777" w:rsidR="00EA608F" w:rsidRPr="00BB629B" w:rsidRDefault="00EA608F" w:rsidP="00EF74ED">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A9F608A" w14:textId="77777777" w:rsidR="00EA608F" w:rsidRPr="00BB629B" w:rsidRDefault="00EA608F" w:rsidP="00EF74ED">
            <w:pPr>
              <w:pStyle w:val="TAL"/>
            </w:pPr>
          </w:p>
        </w:tc>
      </w:tr>
      <w:tr w:rsidR="00EA608F" w:rsidRPr="00BB629B" w14:paraId="11BB993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F27E741" w14:textId="77777777" w:rsidR="00EA608F" w:rsidRPr="00BB629B" w:rsidRDefault="00EA608F" w:rsidP="00EF74ED">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8DF7677" w14:textId="77777777" w:rsidR="00EA608F" w:rsidRPr="00BB629B" w:rsidRDefault="00EA608F" w:rsidP="00EF74ED">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FD08282" w14:textId="77777777" w:rsidR="00EA608F" w:rsidRPr="00BB629B" w:rsidRDefault="00EA608F" w:rsidP="00EF74E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2B6F73" w14:textId="77777777" w:rsidR="00EA608F" w:rsidRPr="00BB629B" w:rsidRDefault="00EA608F" w:rsidP="00EF74ED">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5F476D"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43E05D" w14:textId="77777777" w:rsidR="00EA608F" w:rsidRPr="00BB629B" w:rsidRDefault="00EA608F" w:rsidP="00EF74ED">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703195E" w14:textId="77777777" w:rsidR="00EA608F" w:rsidRPr="00BB629B" w:rsidRDefault="00EA608F" w:rsidP="00EF74E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CF0ECDD" w14:textId="77777777" w:rsidR="00EA608F" w:rsidRPr="00BB629B" w:rsidRDefault="00EA608F" w:rsidP="00EF74ED">
            <w:pPr>
              <w:pStyle w:val="TAL"/>
            </w:pPr>
          </w:p>
        </w:tc>
      </w:tr>
      <w:tr w:rsidR="00EA608F" w:rsidRPr="00BB629B" w14:paraId="75DC89A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64F20FB9" w14:textId="77777777" w:rsidR="00EA608F" w:rsidRPr="00BB629B" w:rsidRDefault="00EA608F" w:rsidP="00EF74ED">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35521B40" w14:textId="77777777" w:rsidR="00EA608F" w:rsidRPr="00BB629B" w:rsidRDefault="00EA608F" w:rsidP="00EF74ED">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9EC476F" w14:textId="77777777" w:rsidR="00EA608F" w:rsidRPr="00BB629B" w:rsidRDefault="00EA608F" w:rsidP="00EF74E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7D375A" w14:textId="77777777" w:rsidR="00EA608F" w:rsidRPr="00BB629B" w:rsidRDefault="00EA608F" w:rsidP="00EF74ED">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6C16338"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40827EB" w14:textId="77777777" w:rsidR="00EA608F" w:rsidRPr="00BB629B" w:rsidRDefault="00EA608F" w:rsidP="00EF74ED">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7F054A3" w14:textId="77777777" w:rsidR="00EA608F" w:rsidRPr="00BB629B" w:rsidRDefault="00EA608F" w:rsidP="00EF74E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49EBCB21" w14:textId="77777777" w:rsidR="00EA608F" w:rsidRPr="00BB629B" w:rsidRDefault="00EA608F" w:rsidP="00EF74ED">
            <w:pPr>
              <w:pStyle w:val="TAL"/>
            </w:pPr>
            <w:r w:rsidRPr="00BB629B">
              <w:t>Test execution is not necessary if TS 38.521-1 TC 6.5B.2.4 is executed.</w:t>
            </w:r>
          </w:p>
        </w:tc>
      </w:tr>
      <w:tr w:rsidR="00EA608F" w:rsidRPr="00BB629B" w14:paraId="4FBA906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898BAC2" w14:textId="77777777" w:rsidR="00EA608F" w:rsidRPr="00BB629B" w:rsidRDefault="00EA608F" w:rsidP="00EF74ED">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641733B" w14:textId="77777777" w:rsidR="00EA608F" w:rsidRPr="00BB629B" w:rsidRDefault="00EA608F" w:rsidP="00EF74ED">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7EE4E3E" w14:textId="77777777" w:rsidR="00EA608F" w:rsidRPr="00BB629B" w:rsidRDefault="00EA608F" w:rsidP="00EF74E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3C4FA8" w14:textId="77777777" w:rsidR="00EA608F" w:rsidRPr="00BB629B" w:rsidRDefault="00EA608F" w:rsidP="00EF74ED">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0C89D2D"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B428337" w14:textId="77777777" w:rsidR="00EA608F" w:rsidRPr="00BB629B" w:rsidRDefault="00EA608F" w:rsidP="00EF74ED">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1B0B3D7" w14:textId="77777777" w:rsidR="00EA608F" w:rsidRPr="00BB629B" w:rsidRDefault="00EA608F" w:rsidP="00EF74E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2F0174D" w14:textId="77777777" w:rsidR="00EA608F" w:rsidRPr="00BB629B" w:rsidRDefault="00EA608F" w:rsidP="00EF74ED">
            <w:pPr>
              <w:pStyle w:val="TAL"/>
            </w:pPr>
            <w:r w:rsidRPr="00BB629B">
              <w:t>Test execution is not necessary if TS 38.521-1 TC 6.5B.2.3 and 6.5B.3.3 are executed.</w:t>
            </w:r>
          </w:p>
        </w:tc>
      </w:tr>
      <w:tr w:rsidR="00EA608F" w:rsidRPr="00BB629B" w14:paraId="6BDDF55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343B34A" w14:textId="77777777" w:rsidR="00EA608F" w:rsidRPr="00BB629B" w:rsidRDefault="00EA608F" w:rsidP="00EF74ED">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1741FADF" w14:textId="77777777" w:rsidR="00EA608F" w:rsidRPr="00BB629B" w:rsidRDefault="00EA608F" w:rsidP="00EF74ED">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59420072" w14:textId="77777777" w:rsidR="00EA608F" w:rsidRPr="00BB629B" w:rsidRDefault="00EA608F" w:rsidP="00EF74E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4180189" w14:textId="77777777" w:rsidR="00EA608F" w:rsidRPr="00BB629B" w:rsidRDefault="00EA608F" w:rsidP="00EF74ED">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7FFC2BB" w14:textId="77777777" w:rsidR="00EA608F" w:rsidRPr="00BB629B" w:rsidRDefault="00EA608F" w:rsidP="00EF74ED">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9DE513B" w14:textId="77777777" w:rsidR="00EA608F" w:rsidRPr="00BB629B" w:rsidRDefault="00EA608F" w:rsidP="00EF74ED">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0DF2159" w14:textId="77777777" w:rsidR="00EA608F" w:rsidRPr="00BB629B" w:rsidRDefault="00EA608F" w:rsidP="00EF74E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B0F0FCC" w14:textId="77777777" w:rsidR="00EA608F" w:rsidRPr="00BB629B" w:rsidRDefault="00EA608F" w:rsidP="00EF74ED">
            <w:pPr>
              <w:pStyle w:val="TAL"/>
            </w:pPr>
          </w:p>
        </w:tc>
      </w:tr>
      <w:tr w:rsidR="00EA608F" w:rsidRPr="00BB629B" w14:paraId="1693624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D1A5B48" w14:textId="77777777" w:rsidR="00EA608F" w:rsidRPr="00BB629B" w:rsidRDefault="00EA608F" w:rsidP="00EF74ED">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372CAE0D" w14:textId="77777777" w:rsidR="00EA608F" w:rsidRPr="00BB629B" w:rsidRDefault="00EA608F" w:rsidP="00EF74ED">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1DFAD8"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2D0D4E" w14:textId="77777777" w:rsidR="00EA608F" w:rsidRPr="00BB629B" w:rsidRDefault="00EA608F" w:rsidP="00EF74ED">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8644532" w14:textId="77777777" w:rsidR="00EA608F" w:rsidRPr="00BB629B" w:rsidRDefault="00EA608F" w:rsidP="00EF74ED">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BF8387" w14:textId="77777777" w:rsidR="00EA608F" w:rsidRPr="00BB629B" w:rsidRDefault="00EA608F" w:rsidP="00EF74ED">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25AF55" w14:textId="77777777" w:rsidR="00EA608F" w:rsidRPr="00BB629B" w:rsidRDefault="00EA608F" w:rsidP="00EF74ED">
            <w:pPr>
              <w:pStyle w:val="TAL"/>
            </w:pPr>
          </w:p>
        </w:tc>
        <w:tc>
          <w:tcPr>
            <w:tcW w:w="2086" w:type="dxa"/>
            <w:tcBorders>
              <w:top w:val="single" w:sz="4" w:space="0" w:color="auto"/>
              <w:left w:val="single" w:sz="4" w:space="0" w:color="auto"/>
              <w:bottom w:val="single" w:sz="4" w:space="0" w:color="auto"/>
              <w:right w:val="single" w:sz="4" w:space="0" w:color="auto"/>
            </w:tcBorders>
          </w:tcPr>
          <w:p w14:paraId="57C408D3" w14:textId="77777777" w:rsidR="00EA608F" w:rsidRPr="00BB629B" w:rsidRDefault="00EA608F" w:rsidP="00EF74ED">
            <w:pPr>
              <w:pStyle w:val="TAL"/>
            </w:pPr>
            <w:r w:rsidRPr="00BB629B">
              <w:rPr>
                <w:rFonts w:eastAsia="SimSun"/>
              </w:rPr>
              <w:t>NOTE 2</w:t>
            </w:r>
          </w:p>
        </w:tc>
      </w:tr>
      <w:tr w:rsidR="00EA608F" w:rsidRPr="00BB629B" w14:paraId="5B4C018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F2EA759" w14:textId="77777777" w:rsidR="00EA608F" w:rsidRPr="00BB629B" w:rsidRDefault="00EA608F" w:rsidP="00EF74ED">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2BD6BB7A" w14:textId="77777777" w:rsidR="00EA608F" w:rsidRPr="00BB629B" w:rsidRDefault="00EA608F" w:rsidP="00EF74ED">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7E30F5C"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D126AC" w14:textId="77777777" w:rsidR="00EA608F" w:rsidRPr="00BB629B" w:rsidRDefault="00EA608F" w:rsidP="00EF74ED">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EC55DB0" w14:textId="77777777" w:rsidR="00EA608F" w:rsidRPr="00BB629B" w:rsidRDefault="00EA608F" w:rsidP="00EF74ED">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A8148A" w14:textId="77777777" w:rsidR="00EA608F" w:rsidRPr="00BB629B" w:rsidRDefault="00EA608F" w:rsidP="00EF74ED">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F289F51" w14:textId="77777777" w:rsidR="00EA608F" w:rsidRPr="00BB629B" w:rsidRDefault="00EA608F" w:rsidP="00EF74ED">
            <w:pPr>
              <w:pStyle w:val="TAL"/>
            </w:pPr>
          </w:p>
        </w:tc>
        <w:tc>
          <w:tcPr>
            <w:tcW w:w="2086" w:type="dxa"/>
            <w:tcBorders>
              <w:top w:val="single" w:sz="4" w:space="0" w:color="auto"/>
              <w:left w:val="single" w:sz="4" w:space="0" w:color="auto"/>
              <w:bottom w:val="single" w:sz="4" w:space="0" w:color="auto"/>
              <w:right w:val="single" w:sz="4" w:space="0" w:color="auto"/>
            </w:tcBorders>
          </w:tcPr>
          <w:p w14:paraId="1474AE36" w14:textId="77777777" w:rsidR="00EA608F" w:rsidRPr="00BB629B" w:rsidRDefault="00EA608F" w:rsidP="00EF74ED">
            <w:pPr>
              <w:pStyle w:val="TAL"/>
            </w:pPr>
            <w:r w:rsidRPr="00BB629B">
              <w:rPr>
                <w:rFonts w:eastAsia="SimSun"/>
              </w:rPr>
              <w:t>NOTE 2</w:t>
            </w:r>
          </w:p>
        </w:tc>
      </w:tr>
      <w:tr w:rsidR="00EA608F" w:rsidRPr="00BB629B" w14:paraId="00DC6E2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DE4069E" w14:textId="77777777" w:rsidR="00EA608F" w:rsidRPr="00BB629B" w:rsidRDefault="00EA608F" w:rsidP="00EF74ED">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7FDE9C0F" w14:textId="77777777" w:rsidR="00EA608F" w:rsidRPr="00BB629B" w:rsidRDefault="00EA608F" w:rsidP="00EF74ED">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A15E24A"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96E7A8" w14:textId="77777777" w:rsidR="00EA608F" w:rsidRPr="00BB629B" w:rsidRDefault="00EA608F" w:rsidP="00EF74ED">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3C41E967" w14:textId="77777777" w:rsidR="00EA608F" w:rsidRPr="00BB629B" w:rsidRDefault="00EA608F" w:rsidP="00EF74ED">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A3F84C" w14:textId="77777777" w:rsidR="00EA608F" w:rsidRPr="00BB629B" w:rsidRDefault="00EA608F" w:rsidP="00EF74ED">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8795A51" w14:textId="77777777" w:rsidR="00EA608F" w:rsidRPr="00BB629B" w:rsidRDefault="00EA608F" w:rsidP="00EF74ED">
            <w:pPr>
              <w:pStyle w:val="TAL"/>
            </w:pPr>
          </w:p>
        </w:tc>
        <w:tc>
          <w:tcPr>
            <w:tcW w:w="2086" w:type="dxa"/>
            <w:tcBorders>
              <w:top w:val="single" w:sz="4" w:space="0" w:color="auto"/>
              <w:left w:val="single" w:sz="4" w:space="0" w:color="auto"/>
              <w:bottom w:val="single" w:sz="4" w:space="0" w:color="auto"/>
              <w:right w:val="single" w:sz="4" w:space="0" w:color="auto"/>
            </w:tcBorders>
          </w:tcPr>
          <w:p w14:paraId="2D332928" w14:textId="77777777" w:rsidR="00B9032B" w:rsidRDefault="00EA608F" w:rsidP="00EF74ED">
            <w:pPr>
              <w:pStyle w:val="TAL"/>
              <w:rPr>
                <w:rFonts w:eastAsia="SimSun"/>
              </w:rPr>
            </w:pPr>
            <w:r w:rsidRPr="00BB629B">
              <w:rPr>
                <w:rFonts w:eastAsia="SimSun"/>
              </w:rPr>
              <w:t>NOTE 2</w:t>
            </w:r>
          </w:p>
          <w:p w14:paraId="628AC60B" w14:textId="74745022" w:rsidR="00EA608F" w:rsidRPr="00BB629B" w:rsidRDefault="00EA608F" w:rsidP="00EF74ED">
            <w:pPr>
              <w:pStyle w:val="TAL"/>
            </w:pPr>
            <w:r w:rsidRPr="00BB629B">
              <w:t>Test execution is not necessary if TS 38.521-1 TC 6.5C.2.4.1 is executed.</w:t>
            </w:r>
          </w:p>
        </w:tc>
      </w:tr>
      <w:tr w:rsidR="00EA608F" w:rsidRPr="00BB629B" w14:paraId="546347A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379FBE6" w14:textId="77777777" w:rsidR="00EA608F" w:rsidRPr="00BB629B" w:rsidRDefault="00EA608F" w:rsidP="00EF74ED">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19C16F77" w14:textId="77777777" w:rsidR="00EA608F" w:rsidRPr="00BB629B" w:rsidRDefault="00EA608F" w:rsidP="00EF74ED">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CDDDD18" w14:textId="77777777" w:rsidR="00EA608F" w:rsidRPr="00BB629B" w:rsidRDefault="00EA608F" w:rsidP="00EF74ED">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77AE08" w14:textId="77777777" w:rsidR="00EA608F" w:rsidRPr="00BB629B" w:rsidRDefault="00EA608F" w:rsidP="00EF74ED">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85C55F7" w14:textId="77777777" w:rsidR="00EA608F" w:rsidRPr="00BB629B" w:rsidRDefault="00EA608F" w:rsidP="00EF74ED">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5AB9DA" w14:textId="77777777" w:rsidR="00EA608F" w:rsidRPr="00BB629B" w:rsidRDefault="00EA608F" w:rsidP="00EF74ED">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898A0DC" w14:textId="77777777" w:rsidR="00EA608F" w:rsidRPr="00BB629B" w:rsidRDefault="00EA608F" w:rsidP="00EF74ED">
            <w:pPr>
              <w:pStyle w:val="TAL"/>
            </w:pPr>
          </w:p>
        </w:tc>
        <w:tc>
          <w:tcPr>
            <w:tcW w:w="2086" w:type="dxa"/>
            <w:tcBorders>
              <w:top w:val="single" w:sz="4" w:space="0" w:color="auto"/>
              <w:left w:val="single" w:sz="4" w:space="0" w:color="auto"/>
              <w:bottom w:val="single" w:sz="4" w:space="0" w:color="auto"/>
              <w:right w:val="single" w:sz="4" w:space="0" w:color="auto"/>
            </w:tcBorders>
          </w:tcPr>
          <w:p w14:paraId="225FE866" w14:textId="77777777" w:rsidR="00EA608F" w:rsidRPr="00BB629B" w:rsidRDefault="00EA608F" w:rsidP="00EF74ED">
            <w:pPr>
              <w:pStyle w:val="TAL"/>
            </w:pPr>
            <w:r w:rsidRPr="00BB629B">
              <w:rPr>
                <w:rFonts w:eastAsia="SimSun"/>
              </w:rPr>
              <w:t>NOTE 2</w:t>
            </w:r>
          </w:p>
        </w:tc>
      </w:tr>
      <w:tr w:rsidR="00EA0DE6" w:rsidRPr="00BB629B" w14:paraId="00DA7D0E" w14:textId="77777777" w:rsidTr="00B9032B">
        <w:trPr>
          <w:jc w:val="center"/>
        </w:trPr>
        <w:tc>
          <w:tcPr>
            <w:tcW w:w="1348" w:type="dxa"/>
            <w:tcBorders>
              <w:top w:val="single" w:sz="4" w:space="0" w:color="auto"/>
              <w:left w:val="single" w:sz="4" w:space="0" w:color="auto"/>
              <w:bottom w:val="nil"/>
              <w:right w:val="single" w:sz="4" w:space="0" w:color="auto"/>
            </w:tcBorders>
          </w:tcPr>
          <w:p w14:paraId="152D6909" w14:textId="1E95417B" w:rsidR="00EA0DE6" w:rsidRPr="00BB629B" w:rsidRDefault="00EA0DE6" w:rsidP="00EA0DE6">
            <w:pPr>
              <w:pStyle w:val="TAL"/>
            </w:pPr>
            <w:r w:rsidRPr="00BB629B">
              <w:t>6.2D.1</w:t>
            </w:r>
          </w:p>
        </w:tc>
        <w:tc>
          <w:tcPr>
            <w:tcW w:w="4467" w:type="dxa"/>
            <w:tcBorders>
              <w:top w:val="single" w:sz="4" w:space="0" w:color="auto"/>
              <w:left w:val="single" w:sz="4" w:space="0" w:color="auto"/>
              <w:bottom w:val="nil"/>
              <w:right w:val="single" w:sz="4" w:space="0" w:color="auto"/>
            </w:tcBorders>
          </w:tcPr>
          <w:p w14:paraId="0A2339FE" w14:textId="5EFDC47A" w:rsidR="00EA0DE6" w:rsidRPr="00BB629B" w:rsidRDefault="00EA0DE6" w:rsidP="00EA0DE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4746FD6" w14:textId="48677062" w:rsidR="00EA0DE6" w:rsidRPr="00BB629B" w:rsidRDefault="00EA0DE6" w:rsidP="00EA0D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1F31ED1" w14:textId="434F474D" w:rsidR="00EA0DE6" w:rsidRPr="00BB629B" w:rsidRDefault="00EA0DE6" w:rsidP="00EA0DE6">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66F1E2A2" w14:textId="536F3DCC" w:rsidR="00EA0DE6" w:rsidRDefault="00EA0DE6" w:rsidP="00EA0DE6">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68904F39" w14:textId="6DA2995E" w:rsidR="00EA0DE6" w:rsidRPr="00BB629B" w:rsidRDefault="00EA0DE6" w:rsidP="00EA0DE6">
            <w:pPr>
              <w:pStyle w:val="TAL"/>
            </w:pPr>
            <w:r w:rsidRPr="00BB629B">
              <w:t>D022</w:t>
            </w:r>
          </w:p>
        </w:tc>
        <w:tc>
          <w:tcPr>
            <w:tcW w:w="1563" w:type="dxa"/>
            <w:tcBorders>
              <w:top w:val="single" w:sz="4" w:space="0" w:color="auto"/>
              <w:left w:val="single" w:sz="4" w:space="0" w:color="auto"/>
              <w:bottom w:val="nil"/>
              <w:right w:val="single" w:sz="4" w:space="0" w:color="auto"/>
            </w:tcBorders>
          </w:tcPr>
          <w:p w14:paraId="11E29852" w14:textId="77777777" w:rsidR="00EA0DE6" w:rsidRPr="00BB629B" w:rsidRDefault="00EA0DE6" w:rsidP="00EA0DE6">
            <w:pPr>
              <w:pStyle w:val="TAL"/>
            </w:pPr>
            <w:r w:rsidRPr="00BB629B">
              <w:rPr>
                <w:rFonts w:hint="eastAsia"/>
              </w:rPr>
              <w:t>P</w:t>
            </w:r>
            <w:r w:rsidRPr="00BB629B">
              <w:t>C1.5</w:t>
            </w:r>
          </w:p>
          <w:p w14:paraId="3CFA4E4B" w14:textId="77777777" w:rsidR="00EA0DE6" w:rsidRPr="00BB629B" w:rsidRDefault="00EA0DE6" w:rsidP="00EA0DE6">
            <w:pPr>
              <w:pStyle w:val="TAL"/>
            </w:pPr>
            <w:r w:rsidRPr="00BB629B">
              <w:t>PC2</w:t>
            </w:r>
          </w:p>
          <w:p w14:paraId="033C1D8B" w14:textId="699A582E" w:rsidR="00EA0DE6" w:rsidRPr="00BB629B" w:rsidRDefault="00EA0DE6" w:rsidP="00EA0DE6">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4461D30" w14:textId="77777777" w:rsidR="00EA0DE6" w:rsidRPr="00BB629B" w:rsidRDefault="00EA0DE6" w:rsidP="00EA0DE6">
            <w:pPr>
              <w:pStyle w:val="TAL"/>
              <w:rPr>
                <w:rFonts w:eastAsia="SimSun"/>
              </w:rPr>
            </w:pPr>
          </w:p>
        </w:tc>
      </w:tr>
      <w:tr w:rsidR="00EA0DE6" w:rsidRPr="00BB629B" w14:paraId="21FB99A4" w14:textId="77777777" w:rsidTr="00B9032B">
        <w:trPr>
          <w:jc w:val="center"/>
        </w:trPr>
        <w:tc>
          <w:tcPr>
            <w:tcW w:w="1348" w:type="dxa"/>
            <w:tcBorders>
              <w:top w:val="nil"/>
              <w:left w:val="single" w:sz="4" w:space="0" w:color="auto"/>
              <w:bottom w:val="single" w:sz="4" w:space="0" w:color="auto"/>
              <w:right w:val="single" w:sz="4" w:space="0" w:color="auto"/>
            </w:tcBorders>
          </w:tcPr>
          <w:p w14:paraId="14DF83FF" w14:textId="77777777" w:rsidR="00EA0DE6" w:rsidRPr="00BB629B" w:rsidRDefault="00EA0DE6" w:rsidP="00EA0DE6">
            <w:pPr>
              <w:pStyle w:val="TAL"/>
            </w:pPr>
          </w:p>
        </w:tc>
        <w:tc>
          <w:tcPr>
            <w:tcW w:w="4467" w:type="dxa"/>
            <w:tcBorders>
              <w:top w:val="nil"/>
              <w:left w:val="single" w:sz="4" w:space="0" w:color="auto"/>
              <w:bottom w:val="single" w:sz="4" w:space="0" w:color="auto"/>
              <w:right w:val="single" w:sz="4" w:space="0" w:color="auto"/>
            </w:tcBorders>
          </w:tcPr>
          <w:p w14:paraId="5DD7999D" w14:textId="77777777" w:rsidR="00EA0DE6" w:rsidRPr="00BB629B" w:rsidRDefault="00EA0DE6" w:rsidP="00EA0DE6">
            <w:pPr>
              <w:pStyle w:val="TAL"/>
            </w:pPr>
          </w:p>
        </w:tc>
        <w:tc>
          <w:tcPr>
            <w:tcW w:w="852" w:type="dxa"/>
            <w:tcBorders>
              <w:top w:val="single" w:sz="4" w:space="0" w:color="auto"/>
              <w:left w:val="single" w:sz="4" w:space="0" w:color="auto"/>
              <w:bottom w:val="single" w:sz="4" w:space="0" w:color="auto"/>
              <w:right w:val="single" w:sz="4" w:space="0" w:color="auto"/>
            </w:tcBorders>
          </w:tcPr>
          <w:p w14:paraId="332CFCEB" w14:textId="6135BABF" w:rsidR="00EA0DE6" w:rsidRPr="00BB629B" w:rsidRDefault="00EA0DE6" w:rsidP="00EA0D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EF97E3" w14:textId="654A09A6" w:rsidR="00EA0DE6" w:rsidRPr="00BB629B" w:rsidRDefault="00EA0DE6" w:rsidP="00EA0DE6">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5A2DB7A" w14:textId="64612475" w:rsidR="00EA0DE6" w:rsidRDefault="00EA0DE6" w:rsidP="00EA0DE6">
            <w:pPr>
              <w:pStyle w:val="TAL"/>
            </w:pPr>
            <w:r>
              <w:t>UEs</w:t>
            </w:r>
            <w:r w:rsidRPr="00BB629B">
              <w:t xml:space="preserve"> supporting 5GS FR1 and ULFPTx</w:t>
            </w:r>
          </w:p>
        </w:tc>
        <w:tc>
          <w:tcPr>
            <w:tcW w:w="1556" w:type="dxa"/>
            <w:tcBorders>
              <w:top w:val="nil"/>
              <w:left w:val="single" w:sz="4" w:space="0" w:color="auto"/>
              <w:bottom w:val="single" w:sz="4" w:space="0" w:color="auto"/>
              <w:right w:val="single" w:sz="4" w:space="0" w:color="auto"/>
            </w:tcBorders>
          </w:tcPr>
          <w:p w14:paraId="53CA7C09" w14:textId="77777777" w:rsidR="00EA0DE6" w:rsidRPr="00BB629B" w:rsidRDefault="00EA0DE6" w:rsidP="00EA0DE6">
            <w:pPr>
              <w:pStyle w:val="TAL"/>
            </w:pPr>
          </w:p>
        </w:tc>
        <w:tc>
          <w:tcPr>
            <w:tcW w:w="1563" w:type="dxa"/>
            <w:tcBorders>
              <w:top w:val="nil"/>
              <w:left w:val="single" w:sz="4" w:space="0" w:color="auto"/>
              <w:bottom w:val="single" w:sz="4" w:space="0" w:color="auto"/>
              <w:right w:val="single" w:sz="4" w:space="0" w:color="auto"/>
            </w:tcBorders>
          </w:tcPr>
          <w:p w14:paraId="1A053F43" w14:textId="77777777" w:rsidR="00EA0DE6" w:rsidRPr="00BB629B" w:rsidRDefault="00EA0DE6" w:rsidP="00EA0DE6">
            <w:pPr>
              <w:pStyle w:val="TAL"/>
            </w:pPr>
          </w:p>
        </w:tc>
        <w:tc>
          <w:tcPr>
            <w:tcW w:w="2086" w:type="dxa"/>
            <w:tcBorders>
              <w:top w:val="single" w:sz="4" w:space="0" w:color="auto"/>
              <w:left w:val="single" w:sz="4" w:space="0" w:color="auto"/>
              <w:bottom w:val="single" w:sz="4" w:space="0" w:color="auto"/>
              <w:right w:val="single" w:sz="4" w:space="0" w:color="auto"/>
            </w:tcBorders>
          </w:tcPr>
          <w:p w14:paraId="5658A696" w14:textId="77777777" w:rsidR="00EA0DE6" w:rsidRPr="00BB629B" w:rsidRDefault="00EA0DE6" w:rsidP="00EA0DE6">
            <w:pPr>
              <w:pStyle w:val="TAL"/>
              <w:rPr>
                <w:rFonts w:eastAsia="SimSun"/>
              </w:rPr>
            </w:pPr>
          </w:p>
        </w:tc>
      </w:tr>
      <w:tr w:rsidR="00EA0DE6" w:rsidRPr="00BB629B" w14:paraId="1334610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5DF00B1" w14:textId="77777777" w:rsidR="00EA0DE6" w:rsidRPr="00BB629B" w:rsidRDefault="00EA0DE6" w:rsidP="00EA0DE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72A3E45" w14:textId="77777777" w:rsidR="00EA0DE6" w:rsidRPr="00BB629B" w:rsidRDefault="00EA0DE6" w:rsidP="00EA0DE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AA3D135" w14:textId="77777777" w:rsidR="00EA0DE6" w:rsidRPr="00BB629B" w:rsidRDefault="00EA0DE6" w:rsidP="00EA0D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9DA6B5" w14:textId="77777777" w:rsidR="00EA0DE6" w:rsidRPr="00BB629B" w:rsidRDefault="00EA0DE6" w:rsidP="00EA0DE6">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0116064" w14:textId="77777777" w:rsidR="00EA0DE6" w:rsidRPr="00BB629B" w:rsidRDefault="00EA0DE6" w:rsidP="00EA0DE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ABD916" w14:textId="77777777" w:rsidR="00EA0DE6" w:rsidRPr="00BB629B" w:rsidRDefault="00EA0DE6" w:rsidP="00EA0DE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B3E506" w14:textId="77777777" w:rsidR="00EA0DE6" w:rsidRPr="00BB629B" w:rsidRDefault="00EA0DE6" w:rsidP="00EA0DE6">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1C6614B0" w14:textId="77777777" w:rsidR="00EA0DE6" w:rsidRPr="00BB629B" w:rsidRDefault="00EA0DE6" w:rsidP="00EA0DE6">
            <w:pPr>
              <w:pStyle w:val="TAL"/>
              <w:rPr>
                <w:rFonts w:eastAsia="SimSun"/>
                <w:lang w:eastAsia="zh-CN"/>
              </w:rPr>
            </w:pPr>
          </w:p>
        </w:tc>
      </w:tr>
      <w:tr w:rsidR="00EA0DE6" w:rsidRPr="00BB629B" w14:paraId="558E5C5B"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5B7A3EA0" w14:textId="77777777" w:rsidR="00EA0DE6" w:rsidRPr="00BB629B" w:rsidRDefault="00EA0DE6" w:rsidP="00EA0DE6">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7BC1631A" w14:textId="77777777" w:rsidR="00EA0DE6" w:rsidRPr="00BB629B" w:rsidRDefault="00EA0DE6" w:rsidP="00EA0DE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503DAA0" w14:textId="77777777" w:rsidR="00EA0DE6" w:rsidRPr="00BB629B" w:rsidRDefault="00EA0DE6" w:rsidP="00EA0D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E70178" w14:textId="77777777" w:rsidR="00EA0DE6" w:rsidRPr="00BB629B" w:rsidRDefault="00EA0DE6" w:rsidP="00EA0DE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C302E2A" w14:textId="77777777" w:rsidR="00EA0DE6" w:rsidRPr="00BB629B" w:rsidRDefault="00EA0DE6" w:rsidP="00EA0DE6">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F67C55D" w14:textId="77777777" w:rsidR="00EA0DE6" w:rsidRPr="00BB629B" w:rsidRDefault="00EA0DE6" w:rsidP="00EA0DE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B0B8542" w14:textId="77777777" w:rsidR="00EA0DE6" w:rsidRPr="00BB629B" w:rsidRDefault="00EA0DE6" w:rsidP="00EA0DE6">
            <w:pPr>
              <w:pStyle w:val="TAL"/>
            </w:pPr>
            <w:r w:rsidRPr="00BB629B">
              <w:t>PC1.5</w:t>
            </w:r>
          </w:p>
          <w:p w14:paraId="14041437" w14:textId="77777777" w:rsidR="00EA0DE6" w:rsidRPr="00BB629B" w:rsidRDefault="00EA0DE6" w:rsidP="00EA0DE6">
            <w:pPr>
              <w:pStyle w:val="TAL"/>
            </w:pPr>
            <w:r w:rsidRPr="00BB629B">
              <w:t>PC2</w:t>
            </w:r>
          </w:p>
          <w:p w14:paraId="7B883048" w14:textId="77777777" w:rsidR="00EA0DE6" w:rsidRPr="00BB629B" w:rsidRDefault="00EA0DE6" w:rsidP="00EA0DE6">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32B1441A" w14:textId="77777777" w:rsidR="00EA0DE6" w:rsidRPr="00BB629B" w:rsidRDefault="00EA0DE6" w:rsidP="00EA0DE6">
            <w:pPr>
              <w:pStyle w:val="TAL"/>
            </w:pPr>
            <w:r w:rsidRPr="00BB629B">
              <w:t>Test execution is not necessary if TS 38.521-1 TC 6.5D.2.4.1 is executed.</w:t>
            </w:r>
          </w:p>
        </w:tc>
      </w:tr>
      <w:tr w:rsidR="00EA0DE6" w:rsidRPr="00BB629B" w14:paraId="58488DEB" w14:textId="77777777" w:rsidTr="004C6045">
        <w:trPr>
          <w:jc w:val="center"/>
        </w:trPr>
        <w:tc>
          <w:tcPr>
            <w:tcW w:w="1348" w:type="dxa"/>
            <w:tcBorders>
              <w:top w:val="nil"/>
              <w:left w:val="single" w:sz="4" w:space="0" w:color="auto"/>
              <w:bottom w:val="single" w:sz="4" w:space="0" w:color="auto"/>
              <w:right w:val="single" w:sz="4" w:space="0" w:color="auto"/>
            </w:tcBorders>
          </w:tcPr>
          <w:p w14:paraId="5179F0C4" w14:textId="77777777" w:rsidR="00EA0DE6" w:rsidRPr="00BB629B" w:rsidRDefault="00EA0DE6" w:rsidP="00EA0DE6">
            <w:pPr>
              <w:pStyle w:val="TAL"/>
              <w:rPr>
                <w:lang w:eastAsia="zh-CN"/>
              </w:rPr>
            </w:pPr>
          </w:p>
        </w:tc>
        <w:tc>
          <w:tcPr>
            <w:tcW w:w="4467" w:type="dxa"/>
            <w:tcBorders>
              <w:top w:val="nil"/>
              <w:left w:val="single" w:sz="4" w:space="0" w:color="auto"/>
              <w:bottom w:val="single" w:sz="4" w:space="0" w:color="auto"/>
              <w:right w:val="single" w:sz="4" w:space="0" w:color="auto"/>
            </w:tcBorders>
          </w:tcPr>
          <w:p w14:paraId="4E1663A6" w14:textId="77777777" w:rsidR="00EA0DE6" w:rsidRPr="00BB629B" w:rsidRDefault="00EA0DE6" w:rsidP="00EA0DE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BF9A5FB" w14:textId="77777777" w:rsidR="00EA0DE6" w:rsidRPr="00BB629B" w:rsidRDefault="00EA0DE6" w:rsidP="00EA0D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615D62" w14:textId="77777777" w:rsidR="00EA0DE6" w:rsidRPr="00BB629B" w:rsidRDefault="00EA0DE6" w:rsidP="00EA0DE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9485238" w14:textId="77777777" w:rsidR="00EA0DE6" w:rsidRPr="00BB629B" w:rsidRDefault="00EA0DE6" w:rsidP="00EA0DE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3686EB1D" w14:textId="77777777" w:rsidR="00EA0DE6" w:rsidRPr="00BB629B" w:rsidRDefault="00EA0DE6" w:rsidP="00EA0DE6">
            <w:pPr>
              <w:pStyle w:val="TAL"/>
              <w:rPr>
                <w:lang w:eastAsia="zh-CN"/>
              </w:rPr>
            </w:pPr>
          </w:p>
        </w:tc>
        <w:tc>
          <w:tcPr>
            <w:tcW w:w="1563" w:type="dxa"/>
            <w:tcBorders>
              <w:top w:val="nil"/>
              <w:left w:val="single" w:sz="4" w:space="0" w:color="auto"/>
              <w:bottom w:val="single" w:sz="4" w:space="0" w:color="auto"/>
              <w:right w:val="single" w:sz="4" w:space="0" w:color="auto"/>
            </w:tcBorders>
          </w:tcPr>
          <w:p w14:paraId="70F676EC" w14:textId="77777777" w:rsidR="00EA0DE6" w:rsidRPr="00BB629B" w:rsidRDefault="00EA0DE6" w:rsidP="00EA0DE6">
            <w:pPr>
              <w:pStyle w:val="TAL"/>
            </w:pPr>
          </w:p>
        </w:tc>
        <w:tc>
          <w:tcPr>
            <w:tcW w:w="2086" w:type="dxa"/>
            <w:tcBorders>
              <w:top w:val="nil"/>
              <w:left w:val="single" w:sz="4" w:space="0" w:color="auto"/>
              <w:bottom w:val="single" w:sz="4" w:space="0" w:color="auto"/>
              <w:right w:val="single" w:sz="4" w:space="0" w:color="auto"/>
            </w:tcBorders>
          </w:tcPr>
          <w:p w14:paraId="3A3D2F33" w14:textId="77777777" w:rsidR="00EA0DE6" w:rsidRPr="00BB629B" w:rsidRDefault="00EA0DE6" w:rsidP="00EA0DE6">
            <w:pPr>
              <w:pStyle w:val="TAL"/>
            </w:pPr>
          </w:p>
        </w:tc>
      </w:tr>
      <w:tr w:rsidR="00266584" w:rsidRPr="00BB629B" w14:paraId="2E38CB27" w14:textId="77777777" w:rsidTr="00B9032B">
        <w:trPr>
          <w:jc w:val="center"/>
        </w:trPr>
        <w:tc>
          <w:tcPr>
            <w:tcW w:w="1348" w:type="dxa"/>
            <w:tcBorders>
              <w:top w:val="nil"/>
              <w:left w:val="single" w:sz="4" w:space="0" w:color="auto"/>
              <w:bottom w:val="single" w:sz="4" w:space="0" w:color="auto"/>
              <w:right w:val="single" w:sz="4" w:space="0" w:color="auto"/>
            </w:tcBorders>
          </w:tcPr>
          <w:p w14:paraId="413CBDDB" w14:textId="20249A6F" w:rsidR="00266584" w:rsidRPr="00BB629B" w:rsidRDefault="00266584" w:rsidP="00266584">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524C3F91" w14:textId="37455450" w:rsidR="00266584" w:rsidRPr="00BB629B" w:rsidRDefault="00266584" w:rsidP="00266584">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22F82AE" w14:textId="79C05F8B" w:rsidR="00266584" w:rsidRPr="00BB629B" w:rsidRDefault="00266584" w:rsidP="00266584">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03B5215C" w14:textId="641E5992" w:rsidR="00266584" w:rsidRPr="00BB629B" w:rsidRDefault="00266584" w:rsidP="00266584">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6CD7939" w14:textId="7B5F1C76" w:rsidR="00266584" w:rsidRDefault="00266584" w:rsidP="00266584">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23B05F64" w14:textId="0AD3E6B0" w:rsidR="00266584" w:rsidRPr="00BB629B" w:rsidRDefault="00266584" w:rsidP="00266584">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40485772"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324F7B45" w14:textId="7E459F50" w:rsidR="00266584" w:rsidRPr="00BB629B" w:rsidRDefault="00266584" w:rsidP="00266584">
            <w:pPr>
              <w:pStyle w:val="TAL"/>
            </w:pPr>
            <w:r w:rsidRPr="00BB629B">
              <w:t>Test execution is not necessary if TS 38.521-1 TC 6.5D.2.4.1</w:t>
            </w:r>
            <w:r>
              <w:t>_1</w:t>
            </w:r>
            <w:r w:rsidRPr="00BB629B">
              <w:t xml:space="preserve"> is executed.</w:t>
            </w:r>
          </w:p>
        </w:tc>
      </w:tr>
      <w:tr w:rsidR="00266584" w:rsidRPr="00BB629B" w14:paraId="0B94D026"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72795AC4" w14:textId="77777777" w:rsidR="00266584" w:rsidRPr="00BB629B" w:rsidRDefault="00266584" w:rsidP="00266584">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349C0EB6" w14:textId="77777777" w:rsidR="00266584" w:rsidRPr="00BB629B" w:rsidRDefault="00266584" w:rsidP="00266584">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1ED192F"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EBFB56"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15F53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46D6387" w14:textId="77777777" w:rsidR="00266584" w:rsidRPr="00BB629B" w:rsidRDefault="00266584" w:rsidP="00266584">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38FE106" w14:textId="77777777" w:rsidR="00266584" w:rsidRPr="00BB629B" w:rsidRDefault="00266584" w:rsidP="00266584">
            <w:pPr>
              <w:pStyle w:val="TAL"/>
            </w:pPr>
            <w:r w:rsidRPr="00BB629B">
              <w:t>PC1.5</w:t>
            </w:r>
            <w:r>
              <w:t xml:space="preserve"> (NOTE 1)</w:t>
            </w:r>
          </w:p>
          <w:p w14:paraId="01B878C0" w14:textId="77777777" w:rsidR="00266584" w:rsidRPr="00BB629B" w:rsidRDefault="00266584" w:rsidP="00266584">
            <w:pPr>
              <w:pStyle w:val="TAL"/>
            </w:pPr>
            <w:r w:rsidRPr="00BB629B">
              <w:t>PC2</w:t>
            </w:r>
          </w:p>
          <w:p w14:paraId="1CFD21DD" w14:textId="77777777" w:rsidR="00266584" w:rsidRPr="00BB629B" w:rsidRDefault="00266584" w:rsidP="00266584">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3608D309" w14:textId="77777777" w:rsidR="00266584" w:rsidRPr="00BB629B" w:rsidRDefault="00266584" w:rsidP="00266584">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66584" w:rsidRPr="00BB629B" w14:paraId="499C8952" w14:textId="77777777" w:rsidTr="004C6045">
        <w:trPr>
          <w:jc w:val="center"/>
        </w:trPr>
        <w:tc>
          <w:tcPr>
            <w:tcW w:w="1348" w:type="dxa"/>
            <w:tcBorders>
              <w:top w:val="nil"/>
              <w:left w:val="single" w:sz="4" w:space="0" w:color="auto"/>
              <w:bottom w:val="single" w:sz="4" w:space="0" w:color="auto"/>
              <w:right w:val="single" w:sz="4" w:space="0" w:color="auto"/>
            </w:tcBorders>
          </w:tcPr>
          <w:p w14:paraId="6701E70B" w14:textId="77777777" w:rsidR="00266584" w:rsidRPr="00BB629B" w:rsidRDefault="00266584" w:rsidP="00266584">
            <w:pPr>
              <w:pStyle w:val="TAL"/>
            </w:pPr>
          </w:p>
        </w:tc>
        <w:tc>
          <w:tcPr>
            <w:tcW w:w="4467" w:type="dxa"/>
            <w:tcBorders>
              <w:top w:val="nil"/>
              <w:left w:val="single" w:sz="4" w:space="0" w:color="auto"/>
              <w:bottom w:val="single" w:sz="4" w:space="0" w:color="auto"/>
              <w:right w:val="single" w:sz="4" w:space="0" w:color="auto"/>
            </w:tcBorders>
          </w:tcPr>
          <w:p w14:paraId="4F097566" w14:textId="77777777" w:rsidR="00266584" w:rsidRPr="00BB629B" w:rsidRDefault="00266584" w:rsidP="00266584">
            <w:pPr>
              <w:pStyle w:val="TAL"/>
            </w:pPr>
          </w:p>
        </w:tc>
        <w:tc>
          <w:tcPr>
            <w:tcW w:w="852" w:type="dxa"/>
            <w:tcBorders>
              <w:top w:val="single" w:sz="4" w:space="0" w:color="auto"/>
              <w:left w:val="single" w:sz="4" w:space="0" w:color="auto"/>
              <w:bottom w:val="single" w:sz="4" w:space="0" w:color="auto"/>
              <w:right w:val="single" w:sz="4" w:space="0" w:color="auto"/>
            </w:tcBorders>
          </w:tcPr>
          <w:p w14:paraId="38E9B32E"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8BBF7A" w14:textId="77777777" w:rsidR="00266584" w:rsidRPr="00BB629B" w:rsidRDefault="00266584" w:rsidP="00266584">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43DAE5F"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6D574082" w14:textId="77777777" w:rsidR="00266584" w:rsidRPr="00BB629B" w:rsidRDefault="00266584" w:rsidP="00266584">
            <w:pPr>
              <w:pStyle w:val="TAL"/>
              <w:rPr>
                <w:lang w:eastAsia="zh-CN"/>
              </w:rPr>
            </w:pPr>
          </w:p>
        </w:tc>
        <w:tc>
          <w:tcPr>
            <w:tcW w:w="1563" w:type="dxa"/>
            <w:tcBorders>
              <w:top w:val="nil"/>
              <w:left w:val="single" w:sz="4" w:space="0" w:color="auto"/>
              <w:bottom w:val="single" w:sz="4" w:space="0" w:color="auto"/>
              <w:right w:val="single" w:sz="4" w:space="0" w:color="auto"/>
            </w:tcBorders>
          </w:tcPr>
          <w:p w14:paraId="4752BECD"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4C6E96D0" w14:textId="77777777" w:rsidR="00266584" w:rsidRPr="00BB629B" w:rsidRDefault="00266584" w:rsidP="00266584">
            <w:pPr>
              <w:pStyle w:val="TAL"/>
              <w:rPr>
                <w:lang w:eastAsia="ko-KR"/>
              </w:rPr>
            </w:pPr>
          </w:p>
        </w:tc>
      </w:tr>
      <w:tr w:rsidR="00266584" w:rsidRPr="00BB629B" w14:paraId="05CBFA1F" w14:textId="77777777" w:rsidTr="00B9032B">
        <w:trPr>
          <w:jc w:val="center"/>
        </w:trPr>
        <w:tc>
          <w:tcPr>
            <w:tcW w:w="1348" w:type="dxa"/>
            <w:tcBorders>
              <w:top w:val="nil"/>
              <w:left w:val="single" w:sz="4" w:space="0" w:color="auto"/>
              <w:bottom w:val="single" w:sz="4" w:space="0" w:color="auto"/>
              <w:right w:val="single" w:sz="4" w:space="0" w:color="auto"/>
            </w:tcBorders>
          </w:tcPr>
          <w:p w14:paraId="53DCCC7D" w14:textId="1CF864D5" w:rsidR="00266584" w:rsidRPr="00BB629B" w:rsidRDefault="00266584" w:rsidP="00266584">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589DB2BF" w14:textId="0040F28F" w:rsidR="00266584" w:rsidRPr="00BB629B" w:rsidRDefault="00266584" w:rsidP="00266584">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4DF3356" w14:textId="56A60DBF" w:rsidR="00266584" w:rsidRPr="00BB629B" w:rsidRDefault="00266584" w:rsidP="00266584">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71C13DEF" w14:textId="05EE564E" w:rsidR="00266584" w:rsidRPr="00BB629B" w:rsidRDefault="00266584" w:rsidP="00266584">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1D71F5E8" w14:textId="767CDF73" w:rsidR="00266584" w:rsidRDefault="00266584" w:rsidP="00266584">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37F39754" w14:textId="2F953A30" w:rsidR="00266584" w:rsidRPr="00BB629B" w:rsidRDefault="00266584" w:rsidP="00266584">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17014763"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271C5A96" w14:textId="77777777" w:rsidR="00266584" w:rsidRPr="00BB629B" w:rsidRDefault="00266584" w:rsidP="00266584">
            <w:pPr>
              <w:pStyle w:val="TAL"/>
              <w:rPr>
                <w:lang w:eastAsia="ko-KR"/>
              </w:rPr>
            </w:pPr>
          </w:p>
        </w:tc>
      </w:tr>
      <w:tr w:rsidR="00266584" w:rsidRPr="00BB629B" w14:paraId="08A4BE2D"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154CEDE0" w14:textId="77777777" w:rsidR="00266584" w:rsidRPr="00BB629B" w:rsidRDefault="00266584" w:rsidP="00266584">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434E711C" w14:textId="77777777" w:rsidR="00266584" w:rsidRPr="00BB629B" w:rsidRDefault="00266584" w:rsidP="00266584">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335604A2"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FC7CF1"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251E4F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AC9D981"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CAA1AC9" w14:textId="77777777" w:rsidR="00266584" w:rsidRPr="00BB629B" w:rsidRDefault="00266584" w:rsidP="00266584">
            <w:pPr>
              <w:pStyle w:val="TAL"/>
            </w:pPr>
            <w:r w:rsidRPr="00BB629B">
              <w:t>PC1.5</w:t>
            </w:r>
          </w:p>
          <w:p w14:paraId="74D23A3A" w14:textId="77777777" w:rsidR="00266584" w:rsidRPr="00BB629B" w:rsidRDefault="00266584" w:rsidP="00266584">
            <w:pPr>
              <w:pStyle w:val="TAL"/>
            </w:pPr>
            <w:r w:rsidRPr="00BB629B">
              <w:t>PC2</w:t>
            </w:r>
          </w:p>
          <w:p w14:paraId="4010BF87"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nil"/>
              <w:right w:val="single" w:sz="4" w:space="0" w:color="auto"/>
            </w:tcBorders>
          </w:tcPr>
          <w:p w14:paraId="5D906CA4" w14:textId="77777777" w:rsidR="00266584" w:rsidRPr="00BB629B" w:rsidRDefault="00266584" w:rsidP="00266584">
            <w:pPr>
              <w:pStyle w:val="TAL"/>
            </w:pPr>
          </w:p>
        </w:tc>
      </w:tr>
      <w:tr w:rsidR="00266584" w:rsidRPr="00BB629B" w14:paraId="77F8303C" w14:textId="77777777" w:rsidTr="004C6045">
        <w:trPr>
          <w:jc w:val="center"/>
        </w:trPr>
        <w:tc>
          <w:tcPr>
            <w:tcW w:w="1348" w:type="dxa"/>
            <w:tcBorders>
              <w:top w:val="nil"/>
              <w:left w:val="single" w:sz="4" w:space="0" w:color="auto"/>
              <w:bottom w:val="single" w:sz="4" w:space="0" w:color="auto"/>
              <w:right w:val="single" w:sz="4" w:space="0" w:color="auto"/>
            </w:tcBorders>
          </w:tcPr>
          <w:p w14:paraId="33207BB9" w14:textId="77777777" w:rsidR="00266584" w:rsidRPr="00BB629B" w:rsidRDefault="00266584" w:rsidP="00266584">
            <w:pPr>
              <w:pStyle w:val="TAL"/>
            </w:pPr>
          </w:p>
        </w:tc>
        <w:tc>
          <w:tcPr>
            <w:tcW w:w="4467" w:type="dxa"/>
            <w:tcBorders>
              <w:top w:val="nil"/>
              <w:left w:val="single" w:sz="4" w:space="0" w:color="auto"/>
              <w:bottom w:val="single" w:sz="4" w:space="0" w:color="auto"/>
              <w:right w:val="single" w:sz="4" w:space="0" w:color="auto"/>
            </w:tcBorders>
          </w:tcPr>
          <w:p w14:paraId="0037249A" w14:textId="77777777" w:rsidR="00266584" w:rsidRPr="00BB629B" w:rsidRDefault="00266584" w:rsidP="00266584">
            <w:pPr>
              <w:pStyle w:val="TAL"/>
            </w:pPr>
          </w:p>
        </w:tc>
        <w:tc>
          <w:tcPr>
            <w:tcW w:w="852" w:type="dxa"/>
            <w:tcBorders>
              <w:top w:val="single" w:sz="4" w:space="0" w:color="auto"/>
              <w:left w:val="single" w:sz="4" w:space="0" w:color="auto"/>
              <w:bottom w:val="single" w:sz="4" w:space="0" w:color="auto"/>
              <w:right w:val="single" w:sz="4" w:space="0" w:color="auto"/>
            </w:tcBorders>
          </w:tcPr>
          <w:p w14:paraId="5E83EADB"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5D5B545" w14:textId="77777777" w:rsidR="00266584" w:rsidRPr="00BB629B" w:rsidRDefault="00266584" w:rsidP="00266584">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297D48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5C155A6" w14:textId="77777777" w:rsidR="00266584" w:rsidRPr="00BB629B" w:rsidRDefault="00266584" w:rsidP="00266584">
            <w:pPr>
              <w:pStyle w:val="TAL"/>
              <w:rPr>
                <w:lang w:eastAsia="zh-CN"/>
              </w:rPr>
            </w:pPr>
          </w:p>
        </w:tc>
        <w:tc>
          <w:tcPr>
            <w:tcW w:w="1563" w:type="dxa"/>
            <w:tcBorders>
              <w:top w:val="nil"/>
              <w:left w:val="single" w:sz="4" w:space="0" w:color="auto"/>
              <w:bottom w:val="single" w:sz="4" w:space="0" w:color="auto"/>
              <w:right w:val="single" w:sz="4" w:space="0" w:color="auto"/>
            </w:tcBorders>
          </w:tcPr>
          <w:p w14:paraId="24FF9F0B"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7D852563" w14:textId="77777777" w:rsidR="00266584" w:rsidRPr="00BB629B" w:rsidRDefault="00266584" w:rsidP="00266584">
            <w:pPr>
              <w:pStyle w:val="TAL"/>
            </w:pPr>
          </w:p>
        </w:tc>
      </w:tr>
      <w:tr w:rsidR="00266584" w:rsidRPr="00BB629B" w14:paraId="3BFE665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75F75F2" w14:textId="77777777" w:rsidR="00266584" w:rsidRPr="00BB629B" w:rsidRDefault="00266584" w:rsidP="00266584">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43C7A09" w14:textId="77777777" w:rsidR="00266584" w:rsidRPr="00BB629B" w:rsidRDefault="00266584" w:rsidP="00266584">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F22A327" w14:textId="77777777" w:rsidR="00266584" w:rsidRPr="00BB629B" w:rsidRDefault="00266584" w:rsidP="00266584">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DA00FB" w14:textId="77777777" w:rsidR="00266584" w:rsidRPr="00BB629B" w:rsidRDefault="00266584" w:rsidP="00266584">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C649A05"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75569C"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288594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3D56131" w14:textId="77777777" w:rsidR="00266584" w:rsidRPr="00BB629B" w:rsidRDefault="00266584" w:rsidP="00266584">
            <w:pPr>
              <w:pStyle w:val="TAL"/>
            </w:pPr>
          </w:p>
        </w:tc>
      </w:tr>
      <w:tr w:rsidR="00266584" w:rsidRPr="00BB629B" w14:paraId="6920C06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9A8499B" w14:textId="77777777" w:rsidR="00266584" w:rsidRPr="00BB629B" w:rsidRDefault="00266584" w:rsidP="00266584">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81C95C7" w14:textId="77777777" w:rsidR="00266584" w:rsidRPr="00BB629B" w:rsidRDefault="00266584" w:rsidP="00266584">
            <w:pPr>
              <w:pStyle w:val="TAL"/>
            </w:pPr>
            <w:bookmarkStart w:id="111" w:name="_Toc60823249"/>
            <w:bookmarkStart w:id="112" w:name="_Toc60825171"/>
            <w:r w:rsidRPr="00BB629B">
              <w:t>UE maximum output power reduction for V2X / non-concurrent operation</w:t>
            </w:r>
            <w:bookmarkEnd w:id="111"/>
            <w:bookmarkEnd w:id="112"/>
          </w:p>
        </w:tc>
        <w:tc>
          <w:tcPr>
            <w:tcW w:w="852" w:type="dxa"/>
            <w:tcBorders>
              <w:top w:val="single" w:sz="4" w:space="0" w:color="auto"/>
              <w:left w:val="single" w:sz="4" w:space="0" w:color="auto"/>
              <w:bottom w:val="single" w:sz="4" w:space="0" w:color="auto"/>
              <w:right w:val="single" w:sz="4" w:space="0" w:color="auto"/>
            </w:tcBorders>
            <w:hideMark/>
          </w:tcPr>
          <w:p w14:paraId="3BAABE4C"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0533CA2"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449D03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C5C51F"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27E26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9251602" w14:textId="77777777" w:rsidR="00266584" w:rsidRPr="00BB629B" w:rsidRDefault="00266584" w:rsidP="00266584">
            <w:pPr>
              <w:pStyle w:val="TAL"/>
              <w:rPr>
                <w:lang w:eastAsia="zh-CN"/>
              </w:rPr>
            </w:pPr>
          </w:p>
          <w:p w14:paraId="3ECA11FC" w14:textId="77777777" w:rsidR="00266584" w:rsidRPr="00BB629B" w:rsidRDefault="00266584" w:rsidP="00266584">
            <w:pPr>
              <w:pStyle w:val="TAL"/>
            </w:pPr>
            <w:r w:rsidRPr="00BB629B">
              <w:rPr>
                <w:lang w:eastAsia="zh-CN"/>
              </w:rPr>
              <w:t>Test execution is not necessary if TS 38.521-1 TC 6.5E.2.4.1 is executed.</w:t>
            </w:r>
          </w:p>
        </w:tc>
      </w:tr>
      <w:tr w:rsidR="00266584" w:rsidRPr="00BB629B" w:rsidDel="00897E3D" w14:paraId="64E803F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882BAD7" w14:textId="77777777" w:rsidR="00266584" w:rsidRPr="00BB629B" w:rsidRDefault="00266584" w:rsidP="00266584">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A468826" w14:textId="77777777" w:rsidR="00266584" w:rsidRPr="00BB629B" w:rsidRDefault="00266584" w:rsidP="00266584">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EE1DC91" w14:textId="77777777" w:rsidR="00266584" w:rsidRPr="00BB629B" w:rsidRDefault="00266584" w:rsidP="00266584">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9D77A71" w14:textId="77777777" w:rsidR="00266584" w:rsidRPr="00BB629B" w:rsidRDefault="00266584" w:rsidP="00266584">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A814419" w14:textId="77777777" w:rsidR="00266584" w:rsidRPr="00BB629B" w:rsidRDefault="00266584" w:rsidP="00266584">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C1E6772" w14:textId="77777777" w:rsidR="00266584" w:rsidRPr="00BB629B" w:rsidRDefault="00266584" w:rsidP="00266584">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5735DA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5DB9B77" w14:textId="77777777" w:rsidR="00266584" w:rsidRPr="00BB629B" w:rsidDel="00897E3D" w:rsidRDefault="00266584" w:rsidP="00266584">
            <w:pPr>
              <w:pStyle w:val="TAL"/>
            </w:pPr>
          </w:p>
        </w:tc>
      </w:tr>
      <w:tr w:rsidR="00266584" w:rsidRPr="00BB629B" w14:paraId="3D5A2D0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3EDDFFF" w14:textId="77777777" w:rsidR="00266584" w:rsidRPr="00BB629B" w:rsidRDefault="00266584" w:rsidP="00266584">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47B7005E" w14:textId="77777777" w:rsidR="00266584" w:rsidRPr="00BB629B" w:rsidRDefault="00266584" w:rsidP="00266584">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29601F8"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D66F8B"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082094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AAC434"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5EFC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93DA7C6" w14:textId="77777777" w:rsidR="00266584" w:rsidRPr="00BB629B" w:rsidRDefault="00266584" w:rsidP="00266584">
            <w:pPr>
              <w:pStyle w:val="TAL"/>
            </w:pPr>
          </w:p>
        </w:tc>
      </w:tr>
      <w:tr w:rsidR="00266584" w:rsidRPr="00BB629B" w14:paraId="26AC972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77E0DB4" w14:textId="77777777" w:rsidR="00266584" w:rsidRPr="00BB629B" w:rsidRDefault="00266584" w:rsidP="00266584">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9E09A04" w14:textId="77777777" w:rsidR="00266584" w:rsidRPr="00BB629B" w:rsidRDefault="00266584" w:rsidP="00266584">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8816D4F"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4B5215"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C98B60F"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8D53C3"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D3327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A44A64D" w14:textId="77777777" w:rsidR="00266584" w:rsidRPr="00BB629B" w:rsidRDefault="00266584" w:rsidP="00266584">
            <w:pPr>
              <w:pStyle w:val="TAL"/>
            </w:pPr>
          </w:p>
        </w:tc>
      </w:tr>
      <w:tr w:rsidR="00266584" w:rsidRPr="00BB629B" w14:paraId="01A8B8F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62EF846" w14:textId="77777777" w:rsidR="00266584" w:rsidRPr="00BB629B" w:rsidRDefault="00266584" w:rsidP="00266584">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12F7781D" w14:textId="77777777" w:rsidR="00266584" w:rsidRPr="00BB629B" w:rsidRDefault="00266584" w:rsidP="00266584">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AC7AC7A"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30AA27" w14:textId="77777777" w:rsidR="00266584" w:rsidRPr="00BB629B" w:rsidRDefault="00266584" w:rsidP="00266584">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AFC47DF"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5E2E92" w14:textId="77777777" w:rsidR="00266584" w:rsidRPr="00BB629B" w:rsidRDefault="00266584" w:rsidP="00266584">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2D7AEC" w14:textId="77777777" w:rsidR="00266584" w:rsidRPr="00BB629B" w:rsidRDefault="00266584" w:rsidP="00266584">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16D16815"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7A92B7E1"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9A5332A" w14:textId="77777777" w:rsidR="00266584" w:rsidRPr="00BB629B" w:rsidRDefault="00266584" w:rsidP="00266584">
            <w:pPr>
              <w:pStyle w:val="TAL"/>
            </w:pPr>
          </w:p>
        </w:tc>
      </w:tr>
      <w:tr w:rsidR="00266584" w:rsidRPr="00BB629B" w14:paraId="4AA4F79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0CD7683" w14:textId="77777777" w:rsidR="00266584" w:rsidRPr="00BB629B" w:rsidRDefault="00266584" w:rsidP="00266584">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254846B3" w14:textId="77777777" w:rsidR="00266584" w:rsidRPr="00BB629B" w:rsidRDefault="00266584" w:rsidP="00266584">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0CD0E6D"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5AF5DCA" w14:textId="77777777" w:rsidR="00266584" w:rsidRPr="00BB629B" w:rsidRDefault="00266584" w:rsidP="00266584">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3ADE155"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AA3046" w14:textId="77777777" w:rsidR="00266584" w:rsidRPr="00BB629B" w:rsidRDefault="00266584" w:rsidP="00266584">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C0AE8AF" w14:textId="77777777" w:rsidR="00266584" w:rsidRPr="00BB629B" w:rsidRDefault="00266584" w:rsidP="00266584">
            <w:pPr>
              <w:keepNext/>
              <w:keepLines/>
              <w:spacing w:after="0"/>
              <w:rPr>
                <w:rFonts w:ascii="Arial" w:hAnsi="Arial"/>
                <w:sz w:val="18"/>
              </w:rPr>
            </w:pPr>
            <w:r w:rsidRPr="00BB629B">
              <w:rPr>
                <w:rFonts w:ascii="Arial" w:hAnsi="Arial"/>
                <w:sz w:val="18"/>
              </w:rPr>
              <w:t>PC1.5</w:t>
            </w:r>
          </w:p>
          <w:p w14:paraId="498D7A0F"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53906E49"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E3C261" w14:textId="77777777" w:rsidR="00266584" w:rsidRPr="00BB629B" w:rsidRDefault="00266584" w:rsidP="00266584">
            <w:pPr>
              <w:pStyle w:val="TAL"/>
            </w:pPr>
            <w:r w:rsidRPr="00BB629B">
              <w:t>Test execution is not necessary if TS 38.521-1 TC 6.5G.2.3.1 is executed.</w:t>
            </w:r>
          </w:p>
        </w:tc>
      </w:tr>
      <w:tr w:rsidR="00266584" w:rsidRPr="00BB629B" w14:paraId="6EF406A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5BBAC28" w14:textId="77777777" w:rsidR="00266584" w:rsidRPr="00BB629B" w:rsidRDefault="00266584" w:rsidP="00266584">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BC852DE" w14:textId="77777777" w:rsidR="00266584" w:rsidRPr="00BB629B" w:rsidRDefault="00266584" w:rsidP="00266584">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F2014C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CC9A8CE" w14:textId="77777777" w:rsidR="00266584" w:rsidRPr="00BB629B" w:rsidRDefault="00266584" w:rsidP="00266584">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F5D9523"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2F69A8" w14:textId="77777777" w:rsidR="00266584" w:rsidRPr="00BB629B" w:rsidRDefault="00266584" w:rsidP="00266584">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9F53B4E" w14:textId="77777777" w:rsidR="00266584" w:rsidRPr="00BB629B" w:rsidRDefault="00266584" w:rsidP="00266584">
            <w:pPr>
              <w:keepNext/>
              <w:keepLines/>
              <w:spacing w:after="0"/>
              <w:rPr>
                <w:rFonts w:ascii="Arial" w:hAnsi="Arial"/>
                <w:sz w:val="18"/>
              </w:rPr>
            </w:pPr>
            <w:r w:rsidRPr="00BB629B">
              <w:rPr>
                <w:rFonts w:ascii="Arial" w:hAnsi="Arial"/>
                <w:sz w:val="18"/>
              </w:rPr>
              <w:t>PC1.5</w:t>
            </w:r>
          </w:p>
          <w:p w14:paraId="7FF1010A"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5BC1D770"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672D8CD" w14:textId="77777777" w:rsidR="00266584" w:rsidRPr="00BB629B" w:rsidRDefault="00266584" w:rsidP="00266584">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266584" w:rsidRPr="00BB629B" w14:paraId="4412F44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2AF9713" w14:textId="77777777" w:rsidR="00266584" w:rsidRPr="00BB629B" w:rsidRDefault="00266584" w:rsidP="00266584">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4543711E" w14:textId="77777777" w:rsidR="00266584" w:rsidRPr="00BB629B" w:rsidRDefault="00266584" w:rsidP="00266584">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7577519"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1341AD3" w14:textId="77777777" w:rsidR="00266584" w:rsidRPr="00BB629B" w:rsidRDefault="00266584" w:rsidP="00266584">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46F5C2DB" w14:textId="77777777" w:rsidR="00266584" w:rsidRPr="00BB629B" w:rsidRDefault="00266584" w:rsidP="00266584">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4119DC" w14:textId="77777777" w:rsidR="00266584" w:rsidRPr="00BB629B" w:rsidRDefault="00266584" w:rsidP="00266584">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589EB1C" w14:textId="77777777" w:rsidR="00266584" w:rsidRPr="00BB629B" w:rsidRDefault="00266584" w:rsidP="00266584">
            <w:pPr>
              <w:pStyle w:val="TAL"/>
            </w:pPr>
            <w:r w:rsidRPr="00BB629B">
              <w:t>PC1.5</w:t>
            </w:r>
          </w:p>
          <w:p w14:paraId="370D5103" w14:textId="77777777" w:rsidR="00266584" w:rsidRPr="00BB629B" w:rsidRDefault="00266584" w:rsidP="00266584">
            <w:pPr>
              <w:pStyle w:val="TAL"/>
            </w:pPr>
            <w:r w:rsidRPr="00BB629B">
              <w:t>PC2</w:t>
            </w:r>
          </w:p>
          <w:p w14:paraId="14E9B0A4"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42A412B" w14:textId="77777777" w:rsidR="00266584" w:rsidRPr="00BB629B" w:rsidRDefault="00266584" w:rsidP="00266584">
            <w:pPr>
              <w:pStyle w:val="TAL"/>
              <w:rPr>
                <w:lang w:eastAsia="ko-KR"/>
              </w:rPr>
            </w:pPr>
          </w:p>
        </w:tc>
      </w:tr>
      <w:tr w:rsidR="00266584" w:rsidRPr="00BB629B" w14:paraId="50E3632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632F41C" w14:textId="77777777" w:rsidR="00266584" w:rsidRPr="00BB629B" w:rsidRDefault="00266584" w:rsidP="00266584">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BCB8A40" w14:textId="77777777" w:rsidR="00266584" w:rsidRPr="00BB629B" w:rsidRDefault="00266584" w:rsidP="00266584">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A8375F2" w14:textId="77777777" w:rsidR="00266584" w:rsidRPr="00BB629B" w:rsidRDefault="00266584" w:rsidP="00266584">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0507D56" w14:textId="77777777" w:rsidR="00266584" w:rsidRPr="00BB629B" w:rsidRDefault="00266584" w:rsidP="00266584">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6AE51D76" w14:textId="77777777" w:rsidR="00266584" w:rsidRPr="00BB629B" w:rsidRDefault="00266584" w:rsidP="00266584">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72A8342C" w14:textId="77777777" w:rsidR="00266584" w:rsidRPr="00BB629B" w:rsidRDefault="00266584" w:rsidP="00266584">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E6630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6713AA3" w14:textId="77777777" w:rsidR="00266584" w:rsidRPr="00BB629B" w:rsidRDefault="00266584" w:rsidP="00266584">
            <w:pPr>
              <w:pStyle w:val="TAL"/>
              <w:rPr>
                <w:lang w:eastAsia="zh-CN"/>
              </w:rPr>
            </w:pPr>
          </w:p>
        </w:tc>
      </w:tr>
      <w:tr w:rsidR="00266584" w14:paraId="4F03F4D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E604E4D" w14:textId="77777777" w:rsidR="00266584" w:rsidRDefault="00266584" w:rsidP="00266584">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FA8A61C" w14:textId="77777777" w:rsidR="00266584" w:rsidRDefault="00266584" w:rsidP="00266584">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3F9343F" w14:textId="77777777" w:rsidR="00266584" w:rsidRDefault="00266584" w:rsidP="00266584">
            <w:pPr>
              <w:pStyle w:val="TAC"/>
            </w:pPr>
          </w:p>
        </w:tc>
        <w:tc>
          <w:tcPr>
            <w:tcW w:w="1130" w:type="dxa"/>
            <w:tcBorders>
              <w:top w:val="single" w:sz="4" w:space="0" w:color="auto"/>
              <w:left w:val="single" w:sz="4" w:space="0" w:color="auto"/>
              <w:bottom w:val="single" w:sz="4" w:space="0" w:color="auto"/>
              <w:right w:val="single" w:sz="4" w:space="0" w:color="auto"/>
            </w:tcBorders>
          </w:tcPr>
          <w:p w14:paraId="1A5637F2" w14:textId="77777777" w:rsidR="00266584" w:rsidRDefault="00266584" w:rsidP="00266584">
            <w:pPr>
              <w:pStyle w:val="TAL"/>
            </w:pPr>
          </w:p>
        </w:tc>
        <w:tc>
          <w:tcPr>
            <w:tcW w:w="2970" w:type="dxa"/>
            <w:tcBorders>
              <w:top w:val="single" w:sz="4" w:space="0" w:color="auto"/>
              <w:left w:val="single" w:sz="4" w:space="0" w:color="auto"/>
              <w:bottom w:val="single" w:sz="4" w:space="0" w:color="auto"/>
              <w:right w:val="single" w:sz="4" w:space="0" w:color="auto"/>
            </w:tcBorders>
          </w:tcPr>
          <w:p w14:paraId="78ACF755" w14:textId="77777777" w:rsidR="00266584" w:rsidRDefault="00266584" w:rsidP="0026658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E996F78" w14:textId="77777777" w:rsidR="00266584" w:rsidRDefault="00266584" w:rsidP="0026658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F55FE2B" w14:textId="77777777" w:rsidR="00266584"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104C4F0" w14:textId="77777777" w:rsidR="00266584" w:rsidRDefault="00266584" w:rsidP="00266584">
            <w:pPr>
              <w:pStyle w:val="TAL"/>
            </w:pPr>
          </w:p>
        </w:tc>
      </w:tr>
      <w:tr w:rsidR="00266584" w14:paraId="76C7CA8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65D4CB26" w14:textId="77777777" w:rsidR="00266584" w:rsidRDefault="00266584" w:rsidP="00266584">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F8251FD" w14:textId="77777777" w:rsidR="00266584" w:rsidRDefault="00266584" w:rsidP="00266584">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59020F1" w14:textId="77777777" w:rsidR="00266584" w:rsidRDefault="00266584" w:rsidP="00266584">
            <w:pPr>
              <w:pStyle w:val="TAC"/>
            </w:pPr>
          </w:p>
        </w:tc>
        <w:tc>
          <w:tcPr>
            <w:tcW w:w="1130" w:type="dxa"/>
            <w:tcBorders>
              <w:top w:val="single" w:sz="4" w:space="0" w:color="auto"/>
              <w:left w:val="single" w:sz="4" w:space="0" w:color="auto"/>
              <w:bottom w:val="single" w:sz="4" w:space="0" w:color="auto"/>
              <w:right w:val="single" w:sz="4" w:space="0" w:color="auto"/>
            </w:tcBorders>
          </w:tcPr>
          <w:p w14:paraId="754C82B5" w14:textId="77777777" w:rsidR="00266584" w:rsidRDefault="00266584" w:rsidP="00266584">
            <w:pPr>
              <w:pStyle w:val="TAL"/>
            </w:pPr>
          </w:p>
        </w:tc>
        <w:tc>
          <w:tcPr>
            <w:tcW w:w="2970" w:type="dxa"/>
            <w:tcBorders>
              <w:top w:val="single" w:sz="4" w:space="0" w:color="auto"/>
              <w:left w:val="single" w:sz="4" w:space="0" w:color="auto"/>
              <w:bottom w:val="single" w:sz="4" w:space="0" w:color="auto"/>
              <w:right w:val="single" w:sz="4" w:space="0" w:color="auto"/>
            </w:tcBorders>
          </w:tcPr>
          <w:p w14:paraId="133F4CB2" w14:textId="77777777" w:rsidR="00266584" w:rsidRDefault="00266584" w:rsidP="0026658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6E14B6" w14:textId="77777777" w:rsidR="00266584" w:rsidRDefault="00266584" w:rsidP="0026658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01D9854" w14:textId="77777777" w:rsidR="00266584"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A69C56D" w14:textId="77777777" w:rsidR="00266584" w:rsidRDefault="00266584" w:rsidP="00266584">
            <w:pPr>
              <w:pStyle w:val="TAL"/>
            </w:pPr>
          </w:p>
        </w:tc>
      </w:tr>
      <w:tr w:rsidR="00266584" w14:paraId="72F8B65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69B268E6" w14:textId="77777777" w:rsidR="00266584" w:rsidRDefault="00266584" w:rsidP="00266584">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7C6F2C1F" w14:textId="77777777" w:rsidR="00266584" w:rsidRDefault="00266584" w:rsidP="00266584">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FFCA908" w14:textId="77777777" w:rsidR="00266584" w:rsidRDefault="00266584" w:rsidP="00266584">
            <w:pPr>
              <w:pStyle w:val="TAC"/>
            </w:pPr>
          </w:p>
        </w:tc>
        <w:tc>
          <w:tcPr>
            <w:tcW w:w="1130" w:type="dxa"/>
            <w:tcBorders>
              <w:top w:val="single" w:sz="4" w:space="0" w:color="auto"/>
              <w:left w:val="single" w:sz="4" w:space="0" w:color="auto"/>
              <w:bottom w:val="single" w:sz="4" w:space="0" w:color="auto"/>
              <w:right w:val="single" w:sz="4" w:space="0" w:color="auto"/>
            </w:tcBorders>
          </w:tcPr>
          <w:p w14:paraId="2AED76D8" w14:textId="77777777" w:rsidR="00266584" w:rsidRDefault="00266584" w:rsidP="00266584">
            <w:pPr>
              <w:pStyle w:val="TAL"/>
            </w:pPr>
          </w:p>
        </w:tc>
        <w:tc>
          <w:tcPr>
            <w:tcW w:w="2970" w:type="dxa"/>
            <w:tcBorders>
              <w:top w:val="single" w:sz="4" w:space="0" w:color="auto"/>
              <w:left w:val="single" w:sz="4" w:space="0" w:color="auto"/>
              <w:bottom w:val="single" w:sz="4" w:space="0" w:color="auto"/>
              <w:right w:val="single" w:sz="4" w:space="0" w:color="auto"/>
            </w:tcBorders>
          </w:tcPr>
          <w:p w14:paraId="72F4F543" w14:textId="77777777" w:rsidR="00266584" w:rsidRDefault="00266584" w:rsidP="0026658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A71FF68" w14:textId="77777777" w:rsidR="00266584" w:rsidRDefault="00266584" w:rsidP="00266584">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25FFA32" w14:textId="77777777" w:rsidR="00266584"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70E1997" w14:textId="77777777" w:rsidR="00266584" w:rsidRDefault="00266584" w:rsidP="00266584">
            <w:pPr>
              <w:pStyle w:val="TAL"/>
            </w:pPr>
          </w:p>
        </w:tc>
      </w:tr>
      <w:tr w:rsidR="00266584" w:rsidRPr="00BB629B" w14:paraId="2568E6A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A78AEAE" w14:textId="77777777" w:rsidR="00266584" w:rsidRPr="00BB629B" w:rsidRDefault="00266584" w:rsidP="00266584">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2D2192A" w14:textId="77777777" w:rsidR="00266584" w:rsidRPr="00BB629B" w:rsidRDefault="00266584" w:rsidP="00266584">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11C0C78"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171183"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C07B817" w14:textId="77777777" w:rsidR="00266584" w:rsidRPr="00BB629B" w:rsidRDefault="00266584" w:rsidP="00266584">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F2E1A9B"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BF746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9E0F020" w14:textId="77777777" w:rsidR="00266584" w:rsidRPr="00BB629B" w:rsidRDefault="00266584" w:rsidP="00266584">
            <w:pPr>
              <w:pStyle w:val="TAL"/>
            </w:pPr>
          </w:p>
        </w:tc>
      </w:tr>
      <w:tr w:rsidR="00266584" w:rsidRPr="00BB629B" w14:paraId="090820A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4644A49" w14:textId="77777777" w:rsidR="00266584" w:rsidRPr="00BB629B" w:rsidRDefault="00266584" w:rsidP="00266584">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5682BB45" w14:textId="77777777" w:rsidR="00266584" w:rsidRPr="00BB629B" w:rsidRDefault="00266584" w:rsidP="00266584">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0571D5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0E1D59" w14:textId="77777777" w:rsidR="00266584" w:rsidRPr="00BB629B" w:rsidRDefault="00266584" w:rsidP="00266584">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D88D1C0" w14:textId="77777777" w:rsidR="00266584" w:rsidRPr="00BB629B" w:rsidRDefault="00266584" w:rsidP="00266584">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E3743D" w14:textId="77777777" w:rsidR="00266584" w:rsidRPr="00BB629B" w:rsidRDefault="00266584" w:rsidP="00266584">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4EF188F" w14:textId="77777777" w:rsidR="00266584" w:rsidRPr="00BB629B" w:rsidRDefault="00266584" w:rsidP="00266584">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38DFBF7" w14:textId="77777777" w:rsidR="00266584" w:rsidRPr="00BB629B" w:rsidRDefault="00266584" w:rsidP="00266584">
            <w:pPr>
              <w:pStyle w:val="TAL"/>
              <w:rPr>
                <w:lang w:eastAsia="ko-KR"/>
              </w:rPr>
            </w:pPr>
            <w:r w:rsidRPr="00BB629B">
              <w:rPr>
                <w:lang w:eastAsia="ko-KR"/>
              </w:rPr>
              <w:t>Skip TC 6.3.3.2 if UE supports NSA and TS 38.521-3 TC 6.3B.3.1 or 6.3B.3.2 or 6.3B.3.3 has been executed.</w:t>
            </w:r>
          </w:p>
        </w:tc>
      </w:tr>
      <w:tr w:rsidR="00266584" w:rsidRPr="00BB629B" w14:paraId="69040EB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7D96C0E" w14:textId="77777777" w:rsidR="00266584" w:rsidRPr="00BB629B" w:rsidRDefault="00266584" w:rsidP="00266584">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0B131035" w14:textId="77777777" w:rsidR="00266584" w:rsidRPr="00BB629B" w:rsidRDefault="00266584" w:rsidP="00266584">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756180CA"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96C6C9" w14:textId="77777777" w:rsidR="00266584" w:rsidRPr="00BB629B" w:rsidRDefault="00266584" w:rsidP="00266584">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B54DB2C" w14:textId="77777777" w:rsidR="00266584" w:rsidRPr="00BB629B" w:rsidRDefault="00266584" w:rsidP="00266584">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68EBC5" w14:textId="77777777" w:rsidR="00266584" w:rsidRPr="00BB629B" w:rsidRDefault="00266584" w:rsidP="00266584">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29B4AA" w14:textId="77777777" w:rsidR="00266584" w:rsidRPr="00BB629B" w:rsidRDefault="00266584" w:rsidP="00266584">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804BE43" w14:textId="77777777" w:rsidR="00266584" w:rsidRPr="00BB629B" w:rsidRDefault="00266584" w:rsidP="00266584">
            <w:pPr>
              <w:pStyle w:val="TAL"/>
              <w:rPr>
                <w:lang w:eastAsia="ko-KR"/>
              </w:rPr>
            </w:pPr>
            <w:r w:rsidRPr="00BB629B">
              <w:rPr>
                <w:lang w:eastAsia="ko-KR"/>
              </w:rPr>
              <w:t>Skip TC 6.3.3.4 if UE supports NSA and TS 38.521-3 TC 6.3B.4.1 or 6.3B.4.2 or 6.3B.4.3 has been executed.</w:t>
            </w:r>
          </w:p>
        </w:tc>
      </w:tr>
      <w:tr w:rsidR="00266584" w:rsidRPr="00BB629B" w14:paraId="1EC9F14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BB67958" w14:textId="77777777" w:rsidR="00266584" w:rsidRPr="00BB629B" w:rsidRDefault="00266584" w:rsidP="00266584">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025A1B82" w14:textId="77777777" w:rsidR="00266584" w:rsidRPr="00BB629B" w:rsidRDefault="00266584" w:rsidP="00266584">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5DE0B5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65DC87" w14:textId="77777777" w:rsidR="00266584" w:rsidRPr="00BB629B" w:rsidRDefault="00266584" w:rsidP="00266584">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CA024E" w14:textId="77777777" w:rsidR="00266584" w:rsidRPr="00BB629B" w:rsidRDefault="00266584" w:rsidP="00266584">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C74D51" w14:textId="77777777" w:rsidR="00266584" w:rsidRPr="00BB629B" w:rsidRDefault="00266584" w:rsidP="00266584">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0EDF43D" w14:textId="77777777" w:rsidR="00266584" w:rsidRPr="00BB629B" w:rsidRDefault="00266584" w:rsidP="00266584">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3BFC3DD" w14:textId="77777777" w:rsidR="00266584" w:rsidRPr="00BB629B" w:rsidRDefault="00266584" w:rsidP="00266584">
            <w:pPr>
              <w:pStyle w:val="TAL"/>
              <w:rPr>
                <w:lang w:eastAsia="ko-KR"/>
              </w:rPr>
            </w:pPr>
          </w:p>
        </w:tc>
      </w:tr>
      <w:tr w:rsidR="00266584" w:rsidRPr="00BB629B" w14:paraId="3C7169A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43A9566" w14:textId="77777777" w:rsidR="00266584" w:rsidRPr="00BB629B" w:rsidRDefault="00266584" w:rsidP="00266584">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16824B04" w14:textId="77777777" w:rsidR="00266584" w:rsidRPr="00BB629B" w:rsidRDefault="00266584" w:rsidP="00266584">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F848D94"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38384A"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D43A55"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CECBB6"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69D04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467C807" w14:textId="77777777" w:rsidR="00266584" w:rsidRPr="00BB629B" w:rsidRDefault="00266584" w:rsidP="00266584">
            <w:pPr>
              <w:pStyle w:val="TAL"/>
            </w:pPr>
          </w:p>
        </w:tc>
      </w:tr>
      <w:tr w:rsidR="00266584" w:rsidRPr="00BB629B" w14:paraId="351BA99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5EF96A4" w14:textId="77777777" w:rsidR="00266584" w:rsidRPr="00BB629B" w:rsidRDefault="00266584" w:rsidP="00266584">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33730365" w14:textId="77777777" w:rsidR="00266584" w:rsidRPr="00BB629B" w:rsidRDefault="00266584" w:rsidP="00266584">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E561028"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B6BFE6"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BECAD93"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CBC422"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301D2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DDA271E" w14:textId="77777777" w:rsidR="00266584" w:rsidRPr="00BB629B" w:rsidRDefault="00266584" w:rsidP="00266584">
            <w:pPr>
              <w:pStyle w:val="TAL"/>
            </w:pPr>
          </w:p>
        </w:tc>
      </w:tr>
      <w:tr w:rsidR="00266584" w:rsidRPr="00BB629B" w14:paraId="005EF87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1455A07" w14:textId="77777777" w:rsidR="00266584" w:rsidRPr="00BB629B" w:rsidRDefault="00266584" w:rsidP="00266584">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C9B680D" w14:textId="77777777" w:rsidR="00266584" w:rsidRPr="00BB629B" w:rsidRDefault="00266584" w:rsidP="00266584">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0F3ACB0"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34CBCF"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77B7EF2"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C1CCF9"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E15C1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0971DCC" w14:textId="77777777" w:rsidR="00266584" w:rsidRPr="00BB629B" w:rsidRDefault="00266584" w:rsidP="00266584">
            <w:pPr>
              <w:pStyle w:val="TAL"/>
            </w:pPr>
          </w:p>
        </w:tc>
      </w:tr>
      <w:tr w:rsidR="00266584" w:rsidRPr="00BB629B" w14:paraId="42EE223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66EF9DF" w14:textId="77777777" w:rsidR="00266584" w:rsidRPr="00BB629B" w:rsidRDefault="00266584" w:rsidP="00266584">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7A74B787" w14:textId="77777777" w:rsidR="00266584" w:rsidRPr="00BB629B" w:rsidRDefault="00266584" w:rsidP="00266584">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B1A44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F77FAC" w14:textId="77777777" w:rsidR="00266584" w:rsidRPr="00BB629B" w:rsidRDefault="00266584" w:rsidP="00266584">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0E9C174"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AF3C0F"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79FD8C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A4C0F27" w14:textId="77777777" w:rsidR="00266584" w:rsidRPr="00BB629B" w:rsidRDefault="00266584" w:rsidP="00266584">
            <w:pPr>
              <w:pStyle w:val="TAL"/>
            </w:pPr>
          </w:p>
        </w:tc>
      </w:tr>
      <w:tr w:rsidR="00266584" w:rsidRPr="00BB629B" w14:paraId="617D594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4A4342F" w14:textId="77777777" w:rsidR="00266584" w:rsidRPr="00BB629B" w:rsidRDefault="00266584" w:rsidP="00266584">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6A72C77D" w14:textId="77777777" w:rsidR="00266584" w:rsidRPr="00BB629B" w:rsidRDefault="00266584" w:rsidP="00266584">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05BED23"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A532AD" w14:textId="77777777" w:rsidR="00266584" w:rsidRPr="00BB629B" w:rsidRDefault="00266584" w:rsidP="00266584">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9960451"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B307FCD" w14:textId="77777777" w:rsidR="00266584" w:rsidRPr="00BB629B" w:rsidRDefault="00266584" w:rsidP="00266584">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A3B64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994EE0D" w14:textId="77777777" w:rsidR="00266584" w:rsidRPr="00BB629B" w:rsidRDefault="00266584" w:rsidP="00266584">
            <w:pPr>
              <w:pStyle w:val="TAL"/>
            </w:pPr>
          </w:p>
        </w:tc>
      </w:tr>
      <w:tr w:rsidR="00266584" w:rsidRPr="00BB629B" w14:paraId="21DE24A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0D658F3" w14:textId="77777777" w:rsidR="00266584" w:rsidRPr="00BB629B" w:rsidRDefault="00266584" w:rsidP="00266584">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5A1F348C" w14:textId="77777777" w:rsidR="00266584" w:rsidRPr="00BB629B" w:rsidRDefault="00266584" w:rsidP="00266584">
            <w:pPr>
              <w:pStyle w:val="TAL"/>
              <w:rPr>
                <w:lang w:eastAsia="zh-CN"/>
              </w:rPr>
            </w:pPr>
            <w:r w:rsidRPr="00BB629B">
              <w:rPr>
                <w:rFonts w:eastAsia="MS Mincho"/>
              </w:rPr>
              <w:t>Time mask for</w:t>
            </w:r>
            <w:bookmarkStart w:id="113" w:name="OLE_LINK10"/>
            <w:r w:rsidRPr="00BB629B">
              <w:rPr>
                <w:rFonts w:eastAsia="MS Mincho"/>
              </w:rPr>
              <w:t xml:space="preserve"> switching between two uplink carriers</w:t>
            </w:r>
            <w:bookmarkEnd w:id="113"/>
          </w:p>
        </w:tc>
        <w:tc>
          <w:tcPr>
            <w:tcW w:w="852" w:type="dxa"/>
            <w:tcBorders>
              <w:top w:val="single" w:sz="4" w:space="0" w:color="auto"/>
              <w:left w:val="single" w:sz="4" w:space="0" w:color="auto"/>
              <w:bottom w:val="single" w:sz="4" w:space="0" w:color="auto"/>
              <w:right w:val="single" w:sz="4" w:space="0" w:color="auto"/>
            </w:tcBorders>
            <w:hideMark/>
          </w:tcPr>
          <w:p w14:paraId="7A2FC9A1"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6571F79" w14:textId="77777777" w:rsidR="00266584" w:rsidRPr="00BB629B" w:rsidRDefault="00266584" w:rsidP="00266584">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275F33B5" w14:textId="77777777" w:rsidR="00266584" w:rsidRPr="00BB629B" w:rsidRDefault="00266584" w:rsidP="00266584">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A4F7CED" w14:textId="77777777" w:rsidR="00266584" w:rsidRPr="00BB629B" w:rsidRDefault="00266584" w:rsidP="00266584">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26783F3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1E7793" w14:textId="77777777" w:rsidR="00266584" w:rsidRPr="00BB629B" w:rsidRDefault="00266584" w:rsidP="00266584">
            <w:pPr>
              <w:pStyle w:val="TAL"/>
            </w:pPr>
          </w:p>
        </w:tc>
      </w:tr>
      <w:tr w:rsidR="00266584" w:rsidRPr="00BB629B" w14:paraId="4AB3F6C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23039C9" w14:textId="77777777" w:rsidR="00266584" w:rsidRPr="00BB629B" w:rsidRDefault="00266584" w:rsidP="00266584">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6F25B32D" w14:textId="77777777" w:rsidR="00266584" w:rsidRPr="00BB629B" w:rsidRDefault="00266584" w:rsidP="00266584">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457B96A"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70D8ED" w14:textId="77777777" w:rsidR="00266584" w:rsidRPr="00BB629B" w:rsidRDefault="00266584" w:rsidP="00266584">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83E9F29" w14:textId="77777777" w:rsidR="00266584" w:rsidRPr="00BB629B" w:rsidRDefault="00266584" w:rsidP="00266584">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56CE866" w14:textId="77777777" w:rsidR="00266584" w:rsidRPr="00BB629B" w:rsidRDefault="00266584" w:rsidP="00266584">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0E1C585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074C4EF" w14:textId="77777777" w:rsidR="00266584" w:rsidRPr="00BB629B" w:rsidRDefault="00266584" w:rsidP="00266584">
            <w:pPr>
              <w:pStyle w:val="TAL"/>
            </w:pPr>
          </w:p>
        </w:tc>
      </w:tr>
      <w:tr w:rsidR="00266584" w:rsidRPr="00BB629B" w14:paraId="60C7F7F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50F87DC" w14:textId="77777777" w:rsidR="00266584" w:rsidRPr="00BB629B" w:rsidRDefault="00266584" w:rsidP="00266584">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FDBF303" w14:textId="77777777" w:rsidR="00266584" w:rsidRPr="00BB629B" w:rsidRDefault="00266584" w:rsidP="00266584">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406B01A"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9EB294" w14:textId="77777777" w:rsidR="00266584" w:rsidRPr="00BB629B" w:rsidRDefault="00266584" w:rsidP="00266584">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635CF81" w14:textId="77777777" w:rsidR="00266584" w:rsidRPr="00BB629B" w:rsidRDefault="00266584" w:rsidP="00266584">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9664587" w14:textId="77777777" w:rsidR="00266584" w:rsidRPr="00BB629B" w:rsidRDefault="00266584" w:rsidP="00266584">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738638B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F39A04F" w14:textId="77777777" w:rsidR="00266584" w:rsidRPr="00BB629B" w:rsidRDefault="00266584" w:rsidP="00266584">
            <w:pPr>
              <w:pStyle w:val="TAL"/>
            </w:pPr>
          </w:p>
        </w:tc>
      </w:tr>
      <w:tr w:rsidR="00266584" w:rsidRPr="00BB629B" w14:paraId="7436701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2800BDA" w14:textId="77777777" w:rsidR="00266584" w:rsidRPr="00BB629B" w:rsidRDefault="00266584" w:rsidP="00266584">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35539D96" w14:textId="77777777" w:rsidR="00266584" w:rsidRPr="00BB629B" w:rsidRDefault="00266584" w:rsidP="00266584">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3D152D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63E9A7" w14:textId="77777777" w:rsidR="00266584" w:rsidRPr="00BB629B" w:rsidRDefault="00266584" w:rsidP="00266584">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407ACEB" w14:textId="77777777" w:rsidR="00266584" w:rsidRPr="00BB629B" w:rsidRDefault="00266584" w:rsidP="00266584">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8199F2" w14:textId="77777777" w:rsidR="00266584" w:rsidRPr="00BB629B" w:rsidRDefault="00266584" w:rsidP="00266584">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07FBCC4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1D99BAF" w14:textId="77777777" w:rsidR="00266584" w:rsidRPr="00BB629B" w:rsidRDefault="00266584" w:rsidP="00266584">
            <w:pPr>
              <w:pStyle w:val="TAL"/>
            </w:pPr>
          </w:p>
        </w:tc>
      </w:tr>
      <w:tr w:rsidR="00266584" w:rsidRPr="00BB629B" w14:paraId="3D3734A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7785683" w14:textId="77777777" w:rsidR="00266584" w:rsidRPr="00BB629B" w:rsidRDefault="00266584" w:rsidP="00266584">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E9BC62C" w14:textId="77777777" w:rsidR="00266584" w:rsidRPr="00BB629B" w:rsidRDefault="00266584" w:rsidP="00266584">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90E2CA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D3ABA6"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66D0D3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A0F862"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6595C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62ED1E6" w14:textId="77777777" w:rsidR="00266584" w:rsidRPr="00BB629B" w:rsidRDefault="00266584" w:rsidP="00266584">
            <w:pPr>
              <w:pStyle w:val="TAL"/>
            </w:pPr>
            <w:r w:rsidRPr="00BB629B">
              <w:rPr>
                <w:rFonts w:eastAsia="SimSun"/>
              </w:rPr>
              <w:t>NOTE 2</w:t>
            </w:r>
          </w:p>
        </w:tc>
      </w:tr>
      <w:tr w:rsidR="00266584" w:rsidRPr="00BB629B" w14:paraId="20A2ADE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9EBCB2E" w14:textId="77777777" w:rsidR="00266584" w:rsidRPr="00BB629B" w:rsidRDefault="00266584" w:rsidP="00266584">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5DE5564" w14:textId="77777777" w:rsidR="00266584" w:rsidRPr="00BB629B" w:rsidRDefault="00266584" w:rsidP="00266584">
            <w:pPr>
              <w:pStyle w:val="TAL"/>
              <w:rPr>
                <w:rFonts w:eastAsia="Malgun Gothic"/>
              </w:rPr>
            </w:pPr>
            <w:proofErr w:type="gramStart"/>
            <w:r w:rsidRPr="00BB629B">
              <w:rPr>
                <w:lang w:eastAsia="zh-CN"/>
              </w:rPr>
              <w:t>General</w:t>
            </w:r>
            <w:proofErr w:type="gramEnd"/>
            <w:r w:rsidRPr="00BB629B">
              <w:rPr>
                <w:lang w:eastAsia="zh-CN"/>
              </w:rPr>
              <w:t xml:space="preserve">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D7EA13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FB842F"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50AEAAB"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D99C07"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D43A6B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75E8861" w14:textId="77777777" w:rsidR="00266584" w:rsidRPr="00BB629B" w:rsidRDefault="00266584" w:rsidP="00266584">
            <w:pPr>
              <w:pStyle w:val="TAL"/>
            </w:pPr>
            <w:r w:rsidRPr="00BB629B">
              <w:rPr>
                <w:rFonts w:eastAsia="SimSun"/>
              </w:rPr>
              <w:t>NOTE 2</w:t>
            </w:r>
          </w:p>
        </w:tc>
      </w:tr>
      <w:tr w:rsidR="00266584" w:rsidRPr="00BB629B" w14:paraId="1866D2B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BF7623F" w14:textId="77777777" w:rsidR="00266584" w:rsidRPr="00BB629B" w:rsidRDefault="00266584" w:rsidP="00266584">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7C80DC1B" w14:textId="77777777" w:rsidR="00266584" w:rsidRPr="00BB629B" w:rsidRDefault="00266584" w:rsidP="00266584">
            <w:pPr>
              <w:pStyle w:val="TAL"/>
              <w:rPr>
                <w:lang w:eastAsia="zh-CN"/>
              </w:rPr>
            </w:pPr>
            <w:proofErr w:type="gramStart"/>
            <w:r w:rsidRPr="00BB629B">
              <w:t>General</w:t>
            </w:r>
            <w:proofErr w:type="gramEnd"/>
            <w:r w:rsidRPr="00BB629B">
              <w:t xml:space="preserve">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688F41D"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F09E38F" w14:textId="77777777" w:rsidR="00266584" w:rsidRPr="00BB629B" w:rsidRDefault="00266584" w:rsidP="00266584">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96BDBD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79DE6AF3"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B9D8E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8C3BE42" w14:textId="77777777" w:rsidR="00266584" w:rsidRPr="00BB629B" w:rsidRDefault="00266584" w:rsidP="00266584">
            <w:pPr>
              <w:pStyle w:val="TAL"/>
            </w:pPr>
            <w:r w:rsidRPr="00BB629B">
              <w:rPr>
                <w:rFonts w:eastAsia="SimSun"/>
              </w:rPr>
              <w:t>NOTE 2</w:t>
            </w:r>
          </w:p>
        </w:tc>
      </w:tr>
      <w:tr w:rsidR="00266584" w:rsidRPr="00BB629B" w14:paraId="4C27135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BAF00DD" w14:textId="77777777" w:rsidR="00266584" w:rsidRPr="00BB629B" w:rsidRDefault="00266584" w:rsidP="00266584">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43C0E937" w14:textId="77777777" w:rsidR="00266584" w:rsidRPr="00BB629B" w:rsidRDefault="00266584" w:rsidP="00266584">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ABFAF08"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AAADC3"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CD8BBE0"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AC5666"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7B283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EC3E4A3" w14:textId="77777777" w:rsidR="00266584" w:rsidRPr="00BB629B" w:rsidRDefault="00266584" w:rsidP="00266584">
            <w:pPr>
              <w:pStyle w:val="TAL"/>
            </w:pPr>
            <w:r w:rsidRPr="00BB629B">
              <w:rPr>
                <w:rFonts w:eastAsia="SimSun"/>
              </w:rPr>
              <w:t>NOTE 2</w:t>
            </w:r>
          </w:p>
        </w:tc>
      </w:tr>
      <w:tr w:rsidR="00266584" w:rsidRPr="00BB629B" w14:paraId="3D1077B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21DA715" w14:textId="77777777" w:rsidR="00266584" w:rsidRPr="00BB629B" w:rsidRDefault="00266584" w:rsidP="00266584">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69F8621" w14:textId="77777777" w:rsidR="00266584" w:rsidRPr="00BB629B" w:rsidRDefault="00266584" w:rsidP="00266584">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0E96DFE"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2D6020"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5CD5D9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8CC835"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DE9609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D2B3156" w14:textId="77777777" w:rsidR="00266584" w:rsidRPr="00BB629B" w:rsidRDefault="00266584" w:rsidP="00266584">
            <w:pPr>
              <w:pStyle w:val="TAL"/>
            </w:pPr>
            <w:r w:rsidRPr="00BB629B">
              <w:rPr>
                <w:rFonts w:eastAsia="SimSun"/>
              </w:rPr>
              <w:t>NOTE 2</w:t>
            </w:r>
          </w:p>
        </w:tc>
      </w:tr>
      <w:tr w:rsidR="00266584" w:rsidRPr="00BB629B" w14:paraId="2B7A887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BCDD8FC" w14:textId="77777777" w:rsidR="00266584" w:rsidRPr="00BB629B" w:rsidRDefault="00266584" w:rsidP="00266584">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630A2126" w14:textId="77777777" w:rsidR="00266584" w:rsidRPr="00BB629B" w:rsidRDefault="00266584" w:rsidP="00266584">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6A6945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955F71"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7B2E5E"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AEAE74"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677DF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558672B" w14:textId="77777777" w:rsidR="00266584" w:rsidRPr="00BB629B" w:rsidRDefault="00266584" w:rsidP="00266584">
            <w:pPr>
              <w:pStyle w:val="TAL"/>
            </w:pPr>
            <w:r w:rsidRPr="00BB629B">
              <w:rPr>
                <w:rFonts w:eastAsia="SimSun"/>
              </w:rPr>
              <w:t>NOTE 2</w:t>
            </w:r>
          </w:p>
        </w:tc>
      </w:tr>
      <w:tr w:rsidR="00266584" w:rsidRPr="00BB629B" w14:paraId="39C5106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6D1ADF3" w14:textId="77777777" w:rsidR="00266584" w:rsidRPr="00BB629B" w:rsidRDefault="00266584" w:rsidP="00266584">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50AF4A9" w14:textId="77777777" w:rsidR="00266584" w:rsidRPr="00BB629B" w:rsidRDefault="00266584" w:rsidP="00266584">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0589F69"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E83279"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0E50FB2"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97DAEF"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2B6D04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A61ECC5" w14:textId="77777777" w:rsidR="00266584" w:rsidRPr="00BB629B" w:rsidRDefault="00266584" w:rsidP="00266584">
            <w:pPr>
              <w:pStyle w:val="TAL"/>
            </w:pPr>
          </w:p>
        </w:tc>
      </w:tr>
      <w:tr w:rsidR="00266584" w:rsidRPr="00BB629B" w14:paraId="37E40C9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812A976" w14:textId="77777777" w:rsidR="00266584" w:rsidRPr="00BB629B" w:rsidRDefault="00266584" w:rsidP="00266584">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EFC0B9A" w14:textId="77777777" w:rsidR="00266584" w:rsidRPr="00BB629B" w:rsidRDefault="00266584" w:rsidP="00266584">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655F6D4" w14:textId="77777777" w:rsidR="00266584" w:rsidRPr="00BB629B" w:rsidRDefault="00266584" w:rsidP="00266584">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EADB5D" w14:textId="77777777" w:rsidR="00266584" w:rsidRPr="00BB629B" w:rsidRDefault="00266584" w:rsidP="00266584">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EEE490B"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74DEB2"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90393E"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3F0CC8D" w14:textId="77777777" w:rsidR="00266584" w:rsidRPr="00BB629B" w:rsidRDefault="00266584" w:rsidP="00266584">
            <w:pPr>
              <w:pStyle w:val="TAL"/>
            </w:pPr>
          </w:p>
        </w:tc>
      </w:tr>
      <w:tr w:rsidR="00266584" w:rsidRPr="00BB629B" w14:paraId="23AB44E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2C32497" w14:textId="77777777" w:rsidR="00266584" w:rsidRPr="00BB629B" w:rsidRDefault="00266584" w:rsidP="00266584">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535F8FBE" w14:textId="77777777" w:rsidR="00266584" w:rsidRPr="00BB629B" w:rsidRDefault="00266584" w:rsidP="00266584">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41A528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DCCB1A"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16877E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CD332F"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31707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9B519CB" w14:textId="77777777" w:rsidR="00266584" w:rsidRPr="00BB629B" w:rsidRDefault="00266584" w:rsidP="00266584">
            <w:pPr>
              <w:pStyle w:val="TAL"/>
            </w:pPr>
          </w:p>
        </w:tc>
      </w:tr>
      <w:tr w:rsidR="00266584" w:rsidRPr="00BB629B" w14:paraId="1662CA8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C804389" w14:textId="77777777" w:rsidR="00266584" w:rsidRPr="00BB629B" w:rsidRDefault="00266584" w:rsidP="00266584">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5FABE03E" w14:textId="77777777" w:rsidR="00266584" w:rsidRPr="00BB629B" w:rsidRDefault="00266584" w:rsidP="00266584">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FC6A5EE" w14:textId="77777777" w:rsidR="00266584" w:rsidRPr="00BB629B" w:rsidRDefault="00266584" w:rsidP="00266584">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D87B84" w14:textId="77777777" w:rsidR="00266584" w:rsidRPr="00BB629B" w:rsidRDefault="00266584" w:rsidP="00266584">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60771EA"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A9D442"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40AEE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883E131" w14:textId="77777777" w:rsidR="00266584" w:rsidRPr="00BB629B" w:rsidRDefault="00266584" w:rsidP="00266584">
            <w:pPr>
              <w:pStyle w:val="TAL"/>
            </w:pPr>
          </w:p>
        </w:tc>
      </w:tr>
      <w:tr w:rsidR="00266584" w:rsidRPr="00BB629B" w14:paraId="16533DA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7005995" w14:textId="77777777" w:rsidR="00266584" w:rsidRPr="00BB629B" w:rsidRDefault="00266584" w:rsidP="00266584">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379A058" w14:textId="77777777" w:rsidR="00266584" w:rsidRPr="00BB629B" w:rsidRDefault="00266584" w:rsidP="00266584">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C090312"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C79EBC"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52159EE"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83CBD0"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A2EC7E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FB88F02" w14:textId="77777777" w:rsidR="00266584" w:rsidRPr="00BB629B" w:rsidRDefault="00266584" w:rsidP="00266584">
            <w:pPr>
              <w:pStyle w:val="TAL"/>
            </w:pPr>
          </w:p>
        </w:tc>
      </w:tr>
      <w:tr w:rsidR="00266584" w:rsidRPr="000F6278" w14:paraId="170ECB6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2722317" w14:textId="77777777" w:rsidR="00266584" w:rsidRPr="000F6278" w:rsidRDefault="00266584" w:rsidP="00266584">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3FB8EBE4" w14:textId="77777777" w:rsidR="00266584" w:rsidRPr="000F6278" w:rsidRDefault="00266584" w:rsidP="00266584">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43E6F0F"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375522" w14:textId="77777777" w:rsidR="00266584" w:rsidRPr="000F6278" w:rsidRDefault="00266584" w:rsidP="00266584">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7C9EC85" w14:textId="77777777" w:rsidR="00266584" w:rsidRPr="000F6278"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88364C3" w14:textId="77777777" w:rsidR="00266584" w:rsidRPr="000F6278" w:rsidRDefault="00266584" w:rsidP="00266584">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BD5A65"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2418818" w14:textId="77777777" w:rsidR="00266584" w:rsidRPr="000F6278" w:rsidRDefault="00266584" w:rsidP="00266584">
            <w:pPr>
              <w:pStyle w:val="TAL"/>
            </w:pPr>
          </w:p>
        </w:tc>
      </w:tr>
      <w:tr w:rsidR="00266584" w:rsidRPr="00BB629B" w14:paraId="1D199C7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D9ECBBF" w14:textId="77777777" w:rsidR="00266584" w:rsidRPr="00BB629B" w:rsidRDefault="00266584" w:rsidP="00266584">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3FFB2C3D" w14:textId="77777777" w:rsidR="00266584" w:rsidRPr="00BB629B" w:rsidRDefault="00266584" w:rsidP="00266584">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DCEF70"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DA55E8"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1E844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C5F102"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BBC9A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A348D33" w14:textId="77777777" w:rsidR="00266584" w:rsidRPr="00BB629B" w:rsidRDefault="00266584" w:rsidP="00266584">
            <w:pPr>
              <w:pStyle w:val="TAL"/>
            </w:pPr>
          </w:p>
        </w:tc>
      </w:tr>
      <w:tr w:rsidR="00266584" w:rsidRPr="000F6278" w14:paraId="2B047AB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A94713F" w14:textId="77777777" w:rsidR="00266584" w:rsidRPr="000F6278" w:rsidRDefault="00266584" w:rsidP="00266584">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2BC96CEF" w14:textId="77777777" w:rsidR="00266584" w:rsidRPr="000F6278" w:rsidRDefault="00266584" w:rsidP="00266584">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964C7CA"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518EB6" w14:textId="77777777" w:rsidR="00266584" w:rsidRPr="000F6278" w:rsidRDefault="00266584" w:rsidP="00266584">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DCBF67" w14:textId="77777777" w:rsidR="00266584" w:rsidRPr="000F6278"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0A77963" w14:textId="77777777" w:rsidR="00266584" w:rsidRPr="000F6278" w:rsidRDefault="00266584" w:rsidP="00266584">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E86976"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622AAEF" w14:textId="77777777" w:rsidR="00266584" w:rsidRPr="000F6278" w:rsidRDefault="00266584" w:rsidP="00266584">
            <w:pPr>
              <w:pStyle w:val="TAL"/>
            </w:pPr>
          </w:p>
        </w:tc>
      </w:tr>
      <w:tr w:rsidR="00266584" w:rsidRPr="00BB629B" w14:paraId="223B7BB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5E47F4B" w14:textId="77777777" w:rsidR="00266584" w:rsidRPr="00BB629B" w:rsidRDefault="00266584" w:rsidP="00266584">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9F43EA9" w14:textId="77777777" w:rsidR="00266584" w:rsidRPr="00BB629B" w:rsidRDefault="00266584" w:rsidP="00266584">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A1487C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A9A17B"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A4AA8D"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2FA5E8" w14:textId="77777777" w:rsidR="00266584" w:rsidRPr="00BB629B" w:rsidRDefault="00266584" w:rsidP="00266584">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FCB3F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5900C7A" w14:textId="77777777" w:rsidR="00266584" w:rsidRPr="00BB629B" w:rsidRDefault="00266584" w:rsidP="00266584">
            <w:pPr>
              <w:pStyle w:val="TAL"/>
            </w:pPr>
          </w:p>
        </w:tc>
      </w:tr>
      <w:tr w:rsidR="00266584" w:rsidRPr="000F6278" w14:paraId="518299B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F04E0D5" w14:textId="77777777" w:rsidR="00266584" w:rsidRPr="000F6278" w:rsidRDefault="00266584" w:rsidP="00266584">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593239AC" w14:textId="77777777" w:rsidR="00266584" w:rsidRPr="000F6278" w:rsidRDefault="00266584" w:rsidP="00266584">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6DB63B5"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98D09FE" w14:textId="77777777" w:rsidR="00266584" w:rsidRPr="000F6278" w:rsidRDefault="00266584" w:rsidP="00266584">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2C53D34" w14:textId="77777777" w:rsidR="00266584" w:rsidRPr="000F6278"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C9A4E5" w14:textId="77777777" w:rsidR="00266584" w:rsidRPr="000F6278" w:rsidRDefault="00266584" w:rsidP="00266584">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9C7B716"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DC7B549" w14:textId="77777777" w:rsidR="00266584" w:rsidRPr="000F6278" w:rsidRDefault="00266584" w:rsidP="00266584">
            <w:pPr>
              <w:pStyle w:val="TAL"/>
            </w:pPr>
          </w:p>
        </w:tc>
      </w:tr>
      <w:tr w:rsidR="00266584" w:rsidRPr="00BB629B" w14:paraId="60685BE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A510144" w14:textId="77777777" w:rsidR="00266584" w:rsidRPr="00BB629B" w:rsidRDefault="00266584" w:rsidP="00266584">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30AA4F1E" w14:textId="77777777" w:rsidR="00266584" w:rsidRPr="00BB629B" w:rsidRDefault="00266584" w:rsidP="00266584">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0A9FB55"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41B9FA7"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2C8B73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2981E3"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68B13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3626278" w14:textId="77777777" w:rsidR="00266584" w:rsidRPr="00BB629B" w:rsidRDefault="00266584" w:rsidP="00266584">
            <w:pPr>
              <w:pStyle w:val="TAL"/>
            </w:pPr>
          </w:p>
        </w:tc>
      </w:tr>
      <w:tr w:rsidR="00266584" w:rsidRPr="00BB629B" w14:paraId="41B74B7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E9988C1" w14:textId="77777777" w:rsidR="00266584" w:rsidRPr="00BB629B" w:rsidRDefault="00266584" w:rsidP="00266584">
            <w:pPr>
              <w:pStyle w:val="TAL"/>
            </w:pPr>
            <w:r w:rsidRPr="00BB629B">
              <w:lastRenderedPageBreak/>
              <w:t>6.3E.1.1D</w:t>
            </w:r>
          </w:p>
        </w:tc>
        <w:tc>
          <w:tcPr>
            <w:tcW w:w="4467" w:type="dxa"/>
            <w:tcBorders>
              <w:top w:val="single" w:sz="4" w:space="0" w:color="auto"/>
              <w:left w:val="single" w:sz="4" w:space="0" w:color="auto"/>
              <w:bottom w:val="single" w:sz="4" w:space="0" w:color="auto"/>
              <w:right w:val="single" w:sz="4" w:space="0" w:color="auto"/>
            </w:tcBorders>
            <w:hideMark/>
          </w:tcPr>
          <w:p w14:paraId="03200891" w14:textId="77777777" w:rsidR="00266584" w:rsidRPr="00BB629B" w:rsidRDefault="00266584" w:rsidP="00266584">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EF55BD8"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5D15E04" w14:textId="77777777" w:rsidR="00266584" w:rsidRPr="00BB629B" w:rsidRDefault="00266584" w:rsidP="00266584">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6C108343"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08889F0"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20ABE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6FB673" w14:textId="77777777" w:rsidR="00266584" w:rsidRPr="00BB629B" w:rsidRDefault="00266584" w:rsidP="00266584">
            <w:pPr>
              <w:pStyle w:val="TAL"/>
            </w:pPr>
            <w:r w:rsidRPr="00BB629B">
              <w:t>NOTE 1</w:t>
            </w:r>
          </w:p>
        </w:tc>
      </w:tr>
      <w:tr w:rsidR="00266584" w:rsidRPr="000F6278" w14:paraId="4AE73DC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FD61D05" w14:textId="77777777" w:rsidR="00266584" w:rsidRPr="000F6278" w:rsidRDefault="00266584" w:rsidP="00266584">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4242308" w14:textId="77777777" w:rsidR="00266584" w:rsidRPr="000F6278" w:rsidRDefault="00266584" w:rsidP="00266584">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960B80F" w14:textId="77777777" w:rsidR="00266584" w:rsidRPr="000F6278" w:rsidRDefault="00266584" w:rsidP="00266584">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E81DC3C" w14:textId="77777777" w:rsidR="00266584" w:rsidRPr="000F6278" w:rsidRDefault="00266584" w:rsidP="00266584">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6EAB9E5" w14:textId="77777777" w:rsidR="00266584" w:rsidRPr="000F6278" w:rsidRDefault="00266584" w:rsidP="00266584">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EA66B3" w14:textId="77777777" w:rsidR="00266584" w:rsidRPr="000F6278" w:rsidRDefault="00266584" w:rsidP="00266584">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72B912"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832AB6C" w14:textId="77777777" w:rsidR="00266584" w:rsidRPr="000F6278" w:rsidRDefault="00266584" w:rsidP="00266584">
            <w:pPr>
              <w:pStyle w:val="TAL"/>
            </w:pPr>
            <w:r>
              <w:t>NOTE 1</w:t>
            </w:r>
          </w:p>
        </w:tc>
      </w:tr>
      <w:tr w:rsidR="00266584" w:rsidRPr="00BB629B" w14:paraId="17E83B31"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43ACD26" w14:textId="77777777" w:rsidR="00266584" w:rsidRPr="00BB629B" w:rsidRDefault="00266584" w:rsidP="00266584">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7EDCDEF4" w14:textId="77777777" w:rsidR="00266584" w:rsidRPr="00BB629B" w:rsidRDefault="00266584" w:rsidP="00266584">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A6220A9"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18BF480"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12F84C8"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059B8F"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D2DB1E9" w14:textId="77777777" w:rsidR="00266584" w:rsidRPr="00BB629B" w:rsidRDefault="00266584" w:rsidP="00266584">
            <w:pPr>
              <w:pStyle w:val="TAL"/>
            </w:pPr>
            <w:r w:rsidRPr="00BB629B">
              <w:t>PC1.5</w:t>
            </w:r>
          </w:p>
          <w:p w14:paraId="3D0F263D" w14:textId="77777777" w:rsidR="00266584" w:rsidRPr="00BB629B" w:rsidRDefault="00266584" w:rsidP="00266584">
            <w:pPr>
              <w:pStyle w:val="TAL"/>
            </w:pPr>
            <w:r w:rsidRPr="00BB629B">
              <w:t>PC2</w:t>
            </w:r>
          </w:p>
          <w:p w14:paraId="093ACFE6"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04666F3" w14:textId="77777777" w:rsidR="00266584" w:rsidRPr="00BB629B" w:rsidRDefault="00266584" w:rsidP="00266584">
            <w:pPr>
              <w:pStyle w:val="TAL"/>
            </w:pPr>
          </w:p>
        </w:tc>
      </w:tr>
      <w:tr w:rsidR="00266584" w:rsidRPr="00BB629B" w14:paraId="341E18C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3338225" w14:textId="77777777" w:rsidR="00266584" w:rsidRPr="00BB629B" w:rsidRDefault="00266584" w:rsidP="00266584">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2A1499E3" w14:textId="77777777" w:rsidR="00266584" w:rsidRPr="00BB629B" w:rsidRDefault="00266584" w:rsidP="00266584">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360682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487FC47"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FE6097B"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069DC8"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3DFE34A" w14:textId="77777777" w:rsidR="00266584" w:rsidRPr="00BB629B" w:rsidRDefault="00266584" w:rsidP="00266584">
            <w:pPr>
              <w:pStyle w:val="TAL"/>
            </w:pPr>
            <w:r w:rsidRPr="00BB629B">
              <w:t>PC1.5</w:t>
            </w:r>
          </w:p>
          <w:p w14:paraId="0F1F5B5D" w14:textId="77777777" w:rsidR="00266584" w:rsidRPr="00BB629B" w:rsidRDefault="00266584" w:rsidP="00266584">
            <w:pPr>
              <w:pStyle w:val="TAL"/>
            </w:pPr>
            <w:r w:rsidRPr="00BB629B">
              <w:t>PC2</w:t>
            </w:r>
          </w:p>
          <w:p w14:paraId="4100AB38"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1B5522B" w14:textId="77777777" w:rsidR="00266584" w:rsidRPr="00BB629B" w:rsidRDefault="00266584" w:rsidP="00266584">
            <w:pPr>
              <w:pStyle w:val="TAL"/>
            </w:pPr>
          </w:p>
        </w:tc>
      </w:tr>
      <w:tr w:rsidR="00266584" w:rsidRPr="00BB629B" w14:paraId="27DFF2C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1A89BDA" w14:textId="77777777" w:rsidR="00266584" w:rsidRPr="00BB629B" w:rsidRDefault="00266584" w:rsidP="00266584">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3C6FB7B6" w14:textId="77777777" w:rsidR="00266584" w:rsidRPr="00BB629B" w:rsidRDefault="00266584" w:rsidP="00266584">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4E79FD4"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EB5DBB"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477C758"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2750D5"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95501B9" w14:textId="77777777" w:rsidR="00266584" w:rsidRPr="00BB629B" w:rsidRDefault="00266584" w:rsidP="00266584">
            <w:pPr>
              <w:pStyle w:val="TAL"/>
            </w:pPr>
            <w:r w:rsidRPr="00BB629B">
              <w:t>PC1.5</w:t>
            </w:r>
          </w:p>
          <w:p w14:paraId="7D300A44" w14:textId="77777777" w:rsidR="00266584" w:rsidRPr="00BB629B" w:rsidRDefault="00266584" w:rsidP="00266584">
            <w:pPr>
              <w:pStyle w:val="TAL"/>
            </w:pPr>
            <w:r w:rsidRPr="00BB629B">
              <w:t>PC2</w:t>
            </w:r>
          </w:p>
          <w:p w14:paraId="3706E0C5"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DE9A808" w14:textId="77777777" w:rsidR="00266584" w:rsidRPr="00BB629B" w:rsidRDefault="00266584" w:rsidP="00266584">
            <w:pPr>
              <w:pStyle w:val="TAL"/>
            </w:pPr>
          </w:p>
        </w:tc>
      </w:tr>
      <w:tr w:rsidR="00266584" w:rsidRPr="00BB629B" w14:paraId="5E3E2E2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5728FA4" w14:textId="77777777" w:rsidR="00266584" w:rsidRPr="00BB629B" w:rsidRDefault="00266584" w:rsidP="00266584">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26FD795F" w14:textId="77777777" w:rsidR="00266584" w:rsidRPr="00BB629B" w:rsidRDefault="00266584" w:rsidP="00266584">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525EF7A"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60FD79"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2E90936"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133901"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97EB3C7" w14:textId="77777777" w:rsidR="00266584" w:rsidRPr="00BB629B" w:rsidRDefault="00266584" w:rsidP="00266584">
            <w:pPr>
              <w:pStyle w:val="TAL"/>
            </w:pPr>
            <w:r w:rsidRPr="00BB629B">
              <w:t>PC1.5</w:t>
            </w:r>
          </w:p>
          <w:p w14:paraId="3CC3C005" w14:textId="77777777" w:rsidR="00266584" w:rsidRPr="00BB629B" w:rsidRDefault="00266584" w:rsidP="00266584">
            <w:pPr>
              <w:pStyle w:val="TAL"/>
            </w:pPr>
            <w:r w:rsidRPr="00BB629B">
              <w:t>PC2</w:t>
            </w:r>
          </w:p>
          <w:p w14:paraId="3CAA5AC8"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6971C3" w14:textId="77777777" w:rsidR="00266584" w:rsidRPr="00BB629B" w:rsidRDefault="00266584" w:rsidP="00266584">
            <w:pPr>
              <w:pStyle w:val="TAL"/>
            </w:pPr>
          </w:p>
        </w:tc>
      </w:tr>
      <w:tr w:rsidR="00266584" w:rsidRPr="00BB629B" w14:paraId="36DAFFE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27CEEED" w14:textId="77777777" w:rsidR="00266584" w:rsidRPr="00BB629B" w:rsidRDefault="00266584" w:rsidP="00266584">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5DE6B763" w14:textId="77777777" w:rsidR="00266584" w:rsidRPr="00BB629B" w:rsidRDefault="00266584" w:rsidP="00266584">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7164121"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BCD8BF8"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7F820A"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AC5E0C"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CA0D6D7" w14:textId="77777777" w:rsidR="00266584" w:rsidRPr="00BB629B" w:rsidRDefault="00266584" w:rsidP="00266584">
            <w:pPr>
              <w:pStyle w:val="TAL"/>
            </w:pPr>
            <w:r w:rsidRPr="00BB629B">
              <w:t>PC1.5</w:t>
            </w:r>
          </w:p>
          <w:p w14:paraId="115EBFD7" w14:textId="77777777" w:rsidR="00266584" w:rsidRPr="00BB629B" w:rsidRDefault="00266584" w:rsidP="00266584">
            <w:pPr>
              <w:pStyle w:val="TAL"/>
            </w:pPr>
            <w:r w:rsidRPr="00BB629B">
              <w:t>PC2</w:t>
            </w:r>
          </w:p>
          <w:p w14:paraId="7AF24463"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B368D64" w14:textId="77777777" w:rsidR="00266584" w:rsidRPr="00BB629B" w:rsidRDefault="00266584" w:rsidP="00266584">
            <w:pPr>
              <w:pStyle w:val="TAL"/>
            </w:pPr>
          </w:p>
        </w:tc>
      </w:tr>
      <w:tr w:rsidR="00266584" w:rsidRPr="00BB629B" w14:paraId="26BC790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A9750AE" w14:textId="77777777" w:rsidR="00266584" w:rsidRPr="00BB629B" w:rsidRDefault="00266584" w:rsidP="00266584">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9FED2F0" w14:textId="77777777" w:rsidR="00266584" w:rsidRPr="00BB629B" w:rsidRDefault="00266584" w:rsidP="00266584">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FEF361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FA5E87"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E0942FA"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5B33CF"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9DF4E84" w14:textId="77777777" w:rsidR="00266584" w:rsidRPr="00BB629B" w:rsidRDefault="00266584" w:rsidP="00266584">
            <w:pPr>
              <w:pStyle w:val="TAL"/>
            </w:pPr>
            <w:r w:rsidRPr="00BB629B">
              <w:t>PC1.5</w:t>
            </w:r>
          </w:p>
          <w:p w14:paraId="56D3C7E9" w14:textId="77777777" w:rsidR="00266584" w:rsidRPr="00BB629B" w:rsidRDefault="00266584" w:rsidP="00266584">
            <w:pPr>
              <w:pStyle w:val="TAL"/>
            </w:pPr>
            <w:r w:rsidRPr="00BB629B">
              <w:t>PC2</w:t>
            </w:r>
          </w:p>
          <w:p w14:paraId="15A92B0F"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E5AA21" w14:textId="77777777" w:rsidR="00266584" w:rsidRPr="00BB629B" w:rsidRDefault="00266584" w:rsidP="00266584">
            <w:pPr>
              <w:pStyle w:val="TAL"/>
            </w:pPr>
          </w:p>
        </w:tc>
      </w:tr>
      <w:tr w:rsidR="00266584" w:rsidRPr="00BB629B" w14:paraId="0B3100C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77AB3A4" w14:textId="77777777" w:rsidR="00266584" w:rsidRPr="00BB629B" w:rsidRDefault="00266584" w:rsidP="00266584">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94A6EB9" w14:textId="77777777" w:rsidR="00266584" w:rsidRPr="00BB629B" w:rsidRDefault="00266584" w:rsidP="00266584">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7868860"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F2A8431"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D1E4A47"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147703"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26732D" w14:textId="77777777" w:rsidR="00266584" w:rsidRPr="00BB629B" w:rsidRDefault="00266584" w:rsidP="00266584">
            <w:pPr>
              <w:pStyle w:val="TAL"/>
            </w:pPr>
            <w:r w:rsidRPr="00BB629B">
              <w:t>PC1.5</w:t>
            </w:r>
          </w:p>
          <w:p w14:paraId="681D4AF4" w14:textId="77777777" w:rsidR="00266584" w:rsidRPr="00BB629B" w:rsidRDefault="00266584" w:rsidP="00266584">
            <w:pPr>
              <w:pStyle w:val="TAL"/>
            </w:pPr>
            <w:r w:rsidRPr="00BB629B">
              <w:t>PC2</w:t>
            </w:r>
          </w:p>
          <w:p w14:paraId="46D16907"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AB70B14" w14:textId="77777777" w:rsidR="00266584" w:rsidRPr="00BB629B" w:rsidRDefault="00266584" w:rsidP="00266584">
            <w:pPr>
              <w:pStyle w:val="TAL"/>
            </w:pPr>
          </w:p>
        </w:tc>
      </w:tr>
      <w:tr w:rsidR="00266584" w:rsidRPr="00BB629B" w14:paraId="14E7982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1F82F41" w14:textId="77777777" w:rsidR="00266584" w:rsidRPr="00BB629B" w:rsidRDefault="00266584" w:rsidP="00266584">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5939C3B4" w14:textId="77777777" w:rsidR="00266584" w:rsidRPr="00BB629B" w:rsidRDefault="00266584" w:rsidP="00266584">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1815AA3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2306B1C"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689C432"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38A6C0"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6205D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87E1A0" w14:textId="77777777" w:rsidR="00266584" w:rsidRPr="00BB629B" w:rsidRDefault="00266584" w:rsidP="00266584">
            <w:pPr>
              <w:pStyle w:val="TAL"/>
            </w:pPr>
            <w:r w:rsidRPr="00BB629B">
              <w:t>Skip TC 6.4.1 if UE supports NSA and TS 38.521-3 TC 6.4B.1.1 or 6.4B.1.2 or 6.4B.1.3 has been executed.</w:t>
            </w:r>
          </w:p>
        </w:tc>
      </w:tr>
      <w:tr w:rsidR="00266584" w:rsidRPr="00BB629B" w14:paraId="4D2D4A4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3C518FD" w14:textId="77777777" w:rsidR="00266584" w:rsidRPr="00BB629B" w:rsidRDefault="00266584" w:rsidP="00266584">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B5C6F51" w14:textId="77777777" w:rsidR="00266584" w:rsidRPr="00BB629B" w:rsidRDefault="00266584" w:rsidP="00266584">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4271BE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65CCC7"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B6DA4C4"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56CF11"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28D2E"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FED48E" w14:textId="77777777" w:rsidR="00266584" w:rsidRPr="00BB629B" w:rsidRDefault="00266584" w:rsidP="00266584">
            <w:pPr>
              <w:pStyle w:val="TAL"/>
            </w:pPr>
            <w:r w:rsidRPr="00BB629B">
              <w:t>Skip TC 6.4.2.1 if UE supports NSA and TS 38.521-3 TC 6.4B.2.1.1 or 6.4B.2.2.1 or 6.4B.2.3.1 has been executed.</w:t>
            </w:r>
          </w:p>
        </w:tc>
      </w:tr>
      <w:tr w:rsidR="00266584" w:rsidRPr="00BB629B" w14:paraId="209B329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D87D8B7" w14:textId="77777777" w:rsidR="00266584" w:rsidRPr="00BB629B" w:rsidRDefault="00266584" w:rsidP="00266584">
            <w:pPr>
              <w:pStyle w:val="TAL"/>
            </w:pPr>
            <w:r w:rsidRPr="00BB629B">
              <w:lastRenderedPageBreak/>
              <w:t>6.4.2.1a</w:t>
            </w:r>
          </w:p>
        </w:tc>
        <w:tc>
          <w:tcPr>
            <w:tcW w:w="4467" w:type="dxa"/>
            <w:tcBorders>
              <w:top w:val="single" w:sz="4" w:space="0" w:color="auto"/>
              <w:left w:val="single" w:sz="4" w:space="0" w:color="auto"/>
              <w:bottom w:val="single" w:sz="4" w:space="0" w:color="auto"/>
              <w:right w:val="single" w:sz="4" w:space="0" w:color="auto"/>
            </w:tcBorders>
          </w:tcPr>
          <w:p w14:paraId="3F91CA88" w14:textId="77777777" w:rsidR="00266584" w:rsidRPr="00BB629B" w:rsidRDefault="00266584" w:rsidP="00266584">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713AC61"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C8F170" w14:textId="77777777" w:rsidR="00266584" w:rsidRPr="00BB629B" w:rsidRDefault="00266584" w:rsidP="00266584">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3FE31441"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58CCECB"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5F8A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281976E" w14:textId="77777777" w:rsidR="00266584" w:rsidRPr="00BB629B" w:rsidRDefault="00266584" w:rsidP="00266584">
            <w:pPr>
              <w:pStyle w:val="TAL"/>
            </w:pPr>
            <w:r w:rsidRPr="00BB629B">
              <w:t>NOTE 1</w:t>
            </w:r>
          </w:p>
        </w:tc>
      </w:tr>
      <w:tr w:rsidR="00266584" w:rsidRPr="00BB629B" w14:paraId="4AAAA01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CF0F70A" w14:textId="77777777" w:rsidR="00266584" w:rsidRPr="00BB629B" w:rsidRDefault="00266584" w:rsidP="00266584">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43422435" w14:textId="77777777" w:rsidR="00266584" w:rsidRPr="00BB629B" w:rsidRDefault="00266584" w:rsidP="00266584">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5B73DC8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6E0B1CB"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5115E6F"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60B02D"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537EE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37FB25" w14:textId="77777777" w:rsidR="00266584" w:rsidRPr="00BB629B" w:rsidRDefault="00266584" w:rsidP="00266584">
            <w:pPr>
              <w:pStyle w:val="TAL"/>
            </w:pPr>
            <w:r w:rsidRPr="00BB629B">
              <w:t>Skip TC 6.4.2.2 if UE supports NSA and TS 38.521-3 TC 6.4B.2.1.2 or 6.4B.2.2.2 or 6.4B.2.3.2 has been executed.</w:t>
            </w:r>
          </w:p>
        </w:tc>
      </w:tr>
      <w:tr w:rsidR="00266584" w:rsidRPr="00BB629B" w14:paraId="3E72AD0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ECD8B66" w14:textId="77777777" w:rsidR="00266584" w:rsidRPr="00BB629B" w:rsidRDefault="00266584" w:rsidP="00266584">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7E697C20" w14:textId="77777777" w:rsidR="00266584" w:rsidRPr="00BB629B" w:rsidRDefault="00266584" w:rsidP="00266584">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2FCBE10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8541EE"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3F26A0"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B96F76"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F5E99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C0E5F81" w14:textId="77777777" w:rsidR="00266584" w:rsidRPr="00BB629B" w:rsidRDefault="00266584" w:rsidP="00266584">
            <w:pPr>
              <w:pStyle w:val="TAL"/>
            </w:pPr>
            <w:r w:rsidRPr="00BB629B">
              <w:t>Skip TC 6.4.2.3 if UE supports NSA and TS 38.521-3 TC 6.4B.2.2.3 or 6.4B.2.3.3 has been executed.</w:t>
            </w:r>
          </w:p>
        </w:tc>
      </w:tr>
      <w:tr w:rsidR="00266584" w:rsidRPr="00BB629B" w14:paraId="24EEF9E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065E014" w14:textId="77777777" w:rsidR="00266584" w:rsidRPr="00BB629B" w:rsidRDefault="00266584" w:rsidP="00266584">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F5251FA" w14:textId="77777777" w:rsidR="00266584" w:rsidRPr="00BB629B" w:rsidRDefault="00266584" w:rsidP="00266584">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41FE78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02A5ED"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A43430"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72ED07"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FC0C5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726DE7" w14:textId="77777777" w:rsidR="00266584" w:rsidRPr="00BB629B" w:rsidRDefault="00266584" w:rsidP="00266584">
            <w:pPr>
              <w:pStyle w:val="TAL"/>
            </w:pPr>
            <w:r w:rsidRPr="00BB629B">
              <w:t>Skip TC 6.4.2.4 if UE supports NSA and TS 38.521-3 TC 6.4B.2.1.4 or 6.4B.2.2.4 or 6.4B.2.3.4 has been executed.</w:t>
            </w:r>
          </w:p>
        </w:tc>
      </w:tr>
      <w:tr w:rsidR="00266584" w:rsidRPr="00BB629B" w14:paraId="6F368EB2"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7EF5FB97" w14:textId="77777777" w:rsidR="00266584" w:rsidRPr="00BB629B" w:rsidRDefault="00266584" w:rsidP="00266584">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3DC1C68B" w14:textId="77777777" w:rsidR="00266584" w:rsidRPr="00BB629B" w:rsidRDefault="00266584" w:rsidP="00266584">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DEA918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DE738A" w14:textId="77777777" w:rsidR="00266584" w:rsidRPr="00BB629B" w:rsidRDefault="00266584" w:rsidP="00266584">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03033A25" w14:textId="77777777" w:rsidR="00266584" w:rsidRPr="00BB629B" w:rsidRDefault="00266584" w:rsidP="00266584">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DA5C15" w14:textId="77777777" w:rsidR="00266584" w:rsidRPr="00BB629B" w:rsidRDefault="00266584" w:rsidP="00266584">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D0B65C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94C4D19" w14:textId="77777777" w:rsidR="00266584" w:rsidRPr="00BB629B" w:rsidRDefault="00266584" w:rsidP="00266584">
            <w:pPr>
              <w:pStyle w:val="TAL"/>
            </w:pPr>
          </w:p>
        </w:tc>
      </w:tr>
      <w:tr w:rsidR="00266584" w:rsidRPr="00BB629B" w14:paraId="7050E0C2" w14:textId="77777777" w:rsidTr="004C6045">
        <w:trPr>
          <w:jc w:val="center"/>
        </w:trPr>
        <w:tc>
          <w:tcPr>
            <w:tcW w:w="1348" w:type="dxa"/>
            <w:tcBorders>
              <w:top w:val="nil"/>
              <w:left w:val="single" w:sz="4" w:space="0" w:color="auto"/>
              <w:bottom w:val="single" w:sz="4" w:space="0" w:color="auto"/>
              <w:right w:val="single" w:sz="4" w:space="0" w:color="auto"/>
            </w:tcBorders>
          </w:tcPr>
          <w:p w14:paraId="1B0D41F8" w14:textId="77777777" w:rsidR="00266584" w:rsidRPr="00BB629B" w:rsidRDefault="00266584" w:rsidP="00266584">
            <w:pPr>
              <w:pStyle w:val="TAL"/>
            </w:pPr>
          </w:p>
        </w:tc>
        <w:tc>
          <w:tcPr>
            <w:tcW w:w="4467" w:type="dxa"/>
            <w:tcBorders>
              <w:top w:val="nil"/>
              <w:left w:val="single" w:sz="4" w:space="0" w:color="auto"/>
              <w:bottom w:val="single" w:sz="4" w:space="0" w:color="auto"/>
              <w:right w:val="single" w:sz="4" w:space="0" w:color="auto"/>
            </w:tcBorders>
          </w:tcPr>
          <w:p w14:paraId="66A891F2" w14:textId="77777777" w:rsidR="00266584" w:rsidRPr="00BB629B" w:rsidRDefault="00266584" w:rsidP="0026658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BF3DC5C"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559A166" w14:textId="77777777" w:rsidR="00266584" w:rsidRPr="00BB629B" w:rsidRDefault="00266584" w:rsidP="00266584">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5A916FC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7A78E5"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7C9AD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04E20E6" w14:textId="77777777" w:rsidR="00266584" w:rsidRPr="00BB629B" w:rsidRDefault="00266584" w:rsidP="00266584">
            <w:pPr>
              <w:pStyle w:val="TAL"/>
            </w:pPr>
          </w:p>
        </w:tc>
      </w:tr>
      <w:tr w:rsidR="00266584" w:rsidRPr="00BB629B" w14:paraId="6473D97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9CB5E12" w14:textId="77777777" w:rsidR="00266584" w:rsidRPr="00BB629B" w:rsidRDefault="00266584" w:rsidP="00266584">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39E4D273" w14:textId="77777777" w:rsidR="00266584" w:rsidRPr="00BB629B" w:rsidRDefault="00266584" w:rsidP="00266584">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A6A4D90"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2E413C" w14:textId="77777777" w:rsidR="00266584" w:rsidRPr="00BB629B" w:rsidRDefault="00266584" w:rsidP="00266584">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89964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5708D3" w14:textId="77777777" w:rsidR="00266584" w:rsidRPr="00BB629B"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FA30C3" w14:textId="77777777" w:rsidR="00266584" w:rsidRPr="00BB629B" w:rsidRDefault="00266584" w:rsidP="00266584">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32D85D3" w14:textId="77777777" w:rsidR="00266584" w:rsidRPr="00BB629B" w:rsidRDefault="00266584" w:rsidP="00266584">
            <w:pPr>
              <w:pStyle w:val="TAL"/>
            </w:pPr>
          </w:p>
        </w:tc>
      </w:tr>
      <w:tr w:rsidR="00266584" w:rsidRPr="00BB629B" w14:paraId="2861F8A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B69FCE6" w14:textId="77777777" w:rsidR="00266584" w:rsidRPr="00BB629B" w:rsidRDefault="00266584" w:rsidP="00266584">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3C17E184" w14:textId="77777777" w:rsidR="00266584" w:rsidRPr="00BB629B" w:rsidRDefault="00266584" w:rsidP="00266584">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B33563F"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80B228" w14:textId="77777777" w:rsidR="00266584" w:rsidRPr="00BB629B" w:rsidRDefault="00266584" w:rsidP="00266584">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33FB1B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91F687" w14:textId="77777777" w:rsidR="00266584" w:rsidRPr="00BB629B"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AB573C" w14:textId="77777777" w:rsidR="00266584" w:rsidRPr="00BB629B" w:rsidRDefault="00266584" w:rsidP="00266584">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F3E697E" w14:textId="77777777" w:rsidR="00266584" w:rsidRPr="00BB629B" w:rsidRDefault="00266584" w:rsidP="00266584">
            <w:pPr>
              <w:pStyle w:val="TAL"/>
            </w:pPr>
          </w:p>
        </w:tc>
      </w:tr>
      <w:tr w:rsidR="00266584" w:rsidRPr="00BB629B" w14:paraId="67ED71D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18D6F31" w14:textId="77777777" w:rsidR="00266584" w:rsidRPr="00BB629B" w:rsidRDefault="00266584" w:rsidP="00266584">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39EF980C" w14:textId="77777777" w:rsidR="00266584" w:rsidRPr="00BB629B" w:rsidRDefault="00266584" w:rsidP="00266584">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7A8D7C1"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69E752" w14:textId="77777777" w:rsidR="00266584" w:rsidRPr="00BB629B" w:rsidRDefault="00266584" w:rsidP="00266584">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0DC1751"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777929" w14:textId="77777777" w:rsidR="00266584" w:rsidRPr="00BB629B"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6FE1C0" w14:textId="77777777" w:rsidR="00266584" w:rsidRPr="00BB629B" w:rsidRDefault="00266584" w:rsidP="00266584">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F346403" w14:textId="77777777" w:rsidR="00266584" w:rsidRPr="00BB629B" w:rsidRDefault="00266584" w:rsidP="00266584">
            <w:pPr>
              <w:pStyle w:val="TAL"/>
            </w:pPr>
          </w:p>
        </w:tc>
      </w:tr>
      <w:tr w:rsidR="00266584" w:rsidRPr="00BB629B" w14:paraId="283B9E5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B366D5A" w14:textId="77777777" w:rsidR="00266584" w:rsidRPr="00BB629B" w:rsidRDefault="00266584" w:rsidP="00266584">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120DDA68" w14:textId="77777777" w:rsidR="00266584" w:rsidRPr="00BB629B" w:rsidRDefault="00266584" w:rsidP="00266584">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88090E9"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441F46" w14:textId="77777777" w:rsidR="00266584" w:rsidRPr="00BB629B" w:rsidRDefault="00266584" w:rsidP="00266584">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B709818"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987BE7D" w14:textId="77777777" w:rsidR="00266584" w:rsidRPr="00BB629B"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A39F39" w14:textId="77777777" w:rsidR="00266584" w:rsidRPr="00BB629B" w:rsidRDefault="00266584" w:rsidP="00266584">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B201111" w14:textId="77777777" w:rsidR="00266584" w:rsidRPr="00BB629B" w:rsidRDefault="00266584" w:rsidP="00266584">
            <w:pPr>
              <w:pStyle w:val="TAL"/>
            </w:pPr>
          </w:p>
        </w:tc>
      </w:tr>
      <w:tr w:rsidR="00266584" w:rsidRPr="00BB629B" w14:paraId="604C044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235DE9A" w14:textId="77777777" w:rsidR="00266584" w:rsidRPr="00BB629B" w:rsidRDefault="00266584" w:rsidP="00266584">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37A96481" w14:textId="77777777" w:rsidR="00266584" w:rsidRPr="00BB629B" w:rsidRDefault="00266584" w:rsidP="00266584">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881894B"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7CF9AF" w14:textId="77777777" w:rsidR="00266584" w:rsidRPr="00BB629B" w:rsidRDefault="00266584" w:rsidP="00266584">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18376BC" w14:textId="77777777" w:rsidR="00266584" w:rsidRPr="00BB629B" w:rsidRDefault="00266584" w:rsidP="00266584">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B6EBAB4" w14:textId="77777777" w:rsidR="00266584" w:rsidRPr="00BB629B" w:rsidRDefault="00266584" w:rsidP="00266584">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1FD4BE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D55D151" w14:textId="1A0F0C4E" w:rsidR="00266584" w:rsidRPr="00BB629B" w:rsidRDefault="00266584" w:rsidP="00266584">
            <w:pPr>
              <w:pStyle w:val="TAL"/>
            </w:pPr>
            <w:r w:rsidRPr="00BB629B">
              <w:rPr>
                <w:rFonts w:eastAsia="SimSun"/>
              </w:rPr>
              <w:t>NOTE 2</w:t>
            </w:r>
          </w:p>
        </w:tc>
      </w:tr>
      <w:tr w:rsidR="00266584" w:rsidRPr="00BB629B" w14:paraId="5668E03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F4C77A6" w14:textId="77777777" w:rsidR="00266584" w:rsidRPr="00BB629B" w:rsidRDefault="00266584" w:rsidP="00266584">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1396F812" w14:textId="77777777" w:rsidR="00266584" w:rsidRPr="00BB629B" w:rsidRDefault="00266584" w:rsidP="00266584">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1B77912"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AC79AA" w14:textId="77777777" w:rsidR="00266584" w:rsidRPr="00BB629B" w:rsidRDefault="00266584" w:rsidP="00266584">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1C4253A" w14:textId="77777777" w:rsidR="00266584" w:rsidRPr="00BB629B" w:rsidRDefault="00266584" w:rsidP="00266584">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D5244D" w14:textId="77777777" w:rsidR="00266584" w:rsidRPr="00BB629B" w:rsidRDefault="00266584" w:rsidP="00266584">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67DE45C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5270EA0" w14:textId="4E57DAC9" w:rsidR="00266584" w:rsidRPr="00BB629B" w:rsidRDefault="00266584" w:rsidP="00266584">
            <w:pPr>
              <w:pStyle w:val="TAL"/>
            </w:pPr>
            <w:r w:rsidRPr="001947B5">
              <w:rPr>
                <w:rFonts w:eastAsia="SimSun"/>
              </w:rPr>
              <w:t>NOTE 2</w:t>
            </w:r>
          </w:p>
        </w:tc>
      </w:tr>
      <w:tr w:rsidR="00266584" w:rsidRPr="00BB629B" w14:paraId="7A82647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06ECB38" w14:textId="77777777" w:rsidR="00266584" w:rsidRPr="00BB629B" w:rsidRDefault="00266584" w:rsidP="00266584">
            <w:pPr>
              <w:pStyle w:val="TAL"/>
            </w:pPr>
            <w:r w:rsidRPr="00BB629B">
              <w:lastRenderedPageBreak/>
              <w:t>6.4C.2.2</w:t>
            </w:r>
          </w:p>
        </w:tc>
        <w:tc>
          <w:tcPr>
            <w:tcW w:w="4467" w:type="dxa"/>
            <w:tcBorders>
              <w:top w:val="single" w:sz="4" w:space="0" w:color="auto"/>
              <w:left w:val="single" w:sz="4" w:space="0" w:color="auto"/>
              <w:bottom w:val="single" w:sz="4" w:space="0" w:color="auto"/>
              <w:right w:val="single" w:sz="4" w:space="0" w:color="auto"/>
            </w:tcBorders>
            <w:hideMark/>
          </w:tcPr>
          <w:p w14:paraId="0576D506" w14:textId="77777777" w:rsidR="00266584" w:rsidRPr="00BB629B" w:rsidRDefault="00266584" w:rsidP="00266584">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AD70B11"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D05461" w14:textId="77777777" w:rsidR="00266584" w:rsidRPr="00BB629B" w:rsidRDefault="00266584" w:rsidP="00266584">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141F8D5" w14:textId="77777777" w:rsidR="00266584" w:rsidRPr="00BB629B" w:rsidRDefault="00266584" w:rsidP="00266584">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F3FD4A" w14:textId="77777777" w:rsidR="00266584" w:rsidRPr="00BB629B" w:rsidRDefault="00266584" w:rsidP="00266584">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D48C7A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C209F0C" w14:textId="1B7131AE" w:rsidR="00266584" w:rsidRPr="00BB629B" w:rsidRDefault="00266584" w:rsidP="00266584">
            <w:pPr>
              <w:pStyle w:val="TAL"/>
            </w:pPr>
            <w:r w:rsidRPr="001947B5">
              <w:rPr>
                <w:rFonts w:eastAsia="SimSun"/>
              </w:rPr>
              <w:t>NOTE 2</w:t>
            </w:r>
          </w:p>
        </w:tc>
      </w:tr>
      <w:tr w:rsidR="00266584" w:rsidRPr="00BB629B" w14:paraId="2B0C65E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7558358" w14:textId="77777777" w:rsidR="00266584" w:rsidRPr="00BB629B" w:rsidRDefault="00266584" w:rsidP="00266584">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269CBDE2" w14:textId="77777777" w:rsidR="00266584" w:rsidRPr="00BB629B" w:rsidRDefault="00266584" w:rsidP="00266584">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62D44C4"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B3FFD9" w14:textId="77777777" w:rsidR="00266584" w:rsidRPr="00BB629B" w:rsidRDefault="00266584" w:rsidP="00266584">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6B1036" w14:textId="77777777" w:rsidR="00266584" w:rsidRPr="00BB629B" w:rsidRDefault="00266584" w:rsidP="00266584">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599C25" w14:textId="77777777" w:rsidR="00266584" w:rsidRPr="00BB629B" w:rsidRDefault="00266584" w:rsidP="00266584">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FC7F79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571D52F" w14:textId="608B9FD3" w:rsidR="00266584" w:rsidRPr="00BB629B" w:rsidRDefault="00266584" w:rsidP="00266584">
            <w:pPr>
              <w:pStyle w:val="TAL"/>
            </w:pPr>
            <w:r w:rsidRPr="001947B5">
              <w:rPr>
                <w:rFonts w:eastAsia="SimSun"/>
              </w:rPr>
              <w:t>NOTE 2</w:t>
            </w:r>
          </w:p>
        </w:tc>
      </w:tr>
      <w:tr w:rsidR="00266584" w:rsidRPr="00BB629B" w14:paraId="791ADC7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5AE5C9C" w14:textId="77777777" w:rsidR="00266584" w:rsidRPr="00BB629B" w:rsidRDefault="00266584" w:rsidP="00266584">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5D2392A7" w14:textId="77777777" w:rsidR="00266584" w:rsidRPr="00BB629B" w:rsidRDefault="00266584" w:rsidP="00266584">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8BE0389"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9A63B3" w14:textId="77777777" w:rsidR="00266584" w:rsidRPr="00BB629B" w:rsidRDefault="00266584" w:rsidP="00266584">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9EFCE6C" w14:textId="77777777" w:rsidR="00266584" w:rsidRPr="00BB629B" w:rsidRDefault="00266584" w:rsidP="00266584">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CF03EF" w14:textId="77777777" w:rsidR="00266584" w:rsidRPr="00BB629B" w:rsidRDefault="00266584" w:rsidP="00266584">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3D6EE0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7761BF2" w14:textId="677F43A8" w:rsidR="00266584" w:rsidRPr="00BB629B" w:rsidRDefault="00266584" w:rsidP="00266584">
            <w:pPr>
              <w:pStyle w:val="TAL"/>
            </w:pPr>
            <w:r w:rsidRPr="001947B5">
              <w:rPr>
                <w:rFonts w:eastAsia="SimSun"/>
              </w:rPr>
              <w:t>NOTE 2</w:t>
            </w:r>
          </w:p>
        </w:tc>
      </w:tr>
      <w:tr w:rsidR="00266584" w:rsidRPr="00BB629B" w14:paraId="68A0E0A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689B5DA" w14:textId="77777777" w:rsidR="00266584" w:rsidRPr="00BB629B" w:rsidRDefault="00266584" w:rsidP="00266584">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3C122B36" w14:textId="77777777" w:rsidR="00266584" w:rsidRPr="00BB629B" w:rsidRDefault="00266584" w:rsidP="00266584">
            <w:pPr>
              <w:pStyle w:val="TAL"/>
            </w:pPr>
            <w:bookmarkStart w:id="114" w:name="OLE_LINK22"/>
            <w:bookmarkStart w:id="115" w:name="OLE_LINK23"/>
            <w:r w:rsidRPr="00BB629B">
              <w:t>EVM equalizer spectrum flatness for Pi/2 BPSK for SUL</w:t>
            </w:r>
            <w:bookmarkEnd w:id="114"/>
            <w:bookmarkEnd w:id="115"/>
          </w:p>
        </w:tc>
        <w:tc>
          <w:tcPr>
            <w:tcW w:w="852" w:type="dxa"/>
            <w:tcBorders>
              <w:top w:val="single" w:sz="4" w:space="0" w:color="auto"/>
              <w:left w:val="single" w:sz="4" w:space="0" w:color="auto"/>
              <w:bottom w:val="single" w:sz="4" w:space="0" w:color="auto"/>
              <w:right w:val="single" w:sz="4" w:space="0" w:color="auto"/>
            </w:tcBorders>
            <w:hideMark/>
          </w:tcPr>
          <w:p w14:paraId="2010873E"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5211A15" w14:textId="77777777" w:rsidR="00266584" w:rsidRPr="00BB629B" w:rsidRDefault="00266584" w:rsidP="00266584">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1F2792F" w14:textId="77777777" w:rsidR="00266584" w:rsidRPr="00BB629B" w:rsidRDefault="00266584" w:rsidP="00266584">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E1FECF2" w14:textId="77777777" w:rsidR="00266584" w:rsidRPr="00BB629B" w:rsidRDefault="00266584" w:rsidP="00266584">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9D1D6D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22B77D4" w14:textId="1853745A" w:rsidR="00266584" w:rsidRPr="00BB629B" w:rsidRDefault="00266584" w:rsidP="00266584">
            <w:pPr>
              <w:pStyle w:val="TAL"/>
            </w:pPr>
            <w:r w:rsidRPr="001947B5">
              <w:rPr>
                <w:rFonts w:eastAsia="SimSun"/>
              </w:rPr>
              <w:t>NOTE 2</w:t>
            </w:r>
          </w:p>
        </w:tc>
      </w:tr>
      <w:tr w:rsidR="00266584" w:rsidRPr="00BB629B" w14:paraId="08CD6BE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ED80C75" w14:textId="77777777" w:rsidR="00266584" w:rsidRPr="00BB629B" w:rsidRDefault="00266584" w:rsidP="00266584">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4162ECE0" w14:textId="77777777" w:rsidR="00266584" w:rsidRPr="00BB629B" w:rsidRDefault="00266584" w:rsidP="00266584">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B26175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59D612" w14:textId="77777777" w:rsidR="00266584" w:rsidRPr="00BB629B" w:rsidRDefault="00266584" w:rsidP="00266584">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476413D" w14:textId="77777777" w:rsidR="00266584" w:rsidRPr="00BB629B" w:rsidRDefault="00266584" w:rsidP="00266584">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7B18CB1"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16F196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E2D3EC1" w14:textId="77777777" w:rsidR="00266584" w:rsidRPr="00BB629B" w:rsidRDefault="00266584" w:rsidP="00266584">
            <w:pPr>
              <w:pStyle w:val="TAL"/>
            </w:pPr>
          </w:p>
        </w:tc>
      </w:tr>
      <w:tr w:rsidR="00266584" w:rsidRPr="000F6278" w14:paraId="205464B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BB02A38" w14:textId="77777777" w:rsidR="00266584" w:rsidRPr="000F6278" w:rsidRDefault="00266584" w:rsidP="00266584">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405088E0" w14:textId="77777777" w:rsidR="00266584" w:rsidRPr="000F6278" w:rsidRDefault="00266584" w:rsidP="00266584">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6C9FCDBE"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9A4E018" w14:textId="77777777" w:rsidR="00266584" w:rsidRPr="000F6278" w:rsidRDefault="00266584" w:rsidP="00266584">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535CC1D" w14:textId="77777777" w:rsidR="00266584" w:rsidRPr="000F6278" w:rsidRDefault="00266584" w:rsidP="00266584">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BE454BF" w14:textId="77777777" w:rsidR="00266584" w:rsidRPr="000F6278" w:rsidRDefault="00266584" w:rsidP="00266584">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93DF8E"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0F41EF5" w14:textId="77777777" w:rsidR="00266584" w:rsidRPr="000F6278" w:rsidRDefault="00266584" w:rsidP="00266584">
            <w:pPr>
              <w:pStyle w:val="TAL"/>
            </w:pPr>
          </w:p>
        </w:tc>
      </w:tr>
      <w:tr w:rsidR="00266584" w:rsidRPr="00BB629B" w14:paraId="0F27FD2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0A86D70" w14:textId="77777777" w:rsidR="00266584" w:rsidRPr="00BB629B" w:rsidRDefault="00266584" w:rsidP="00266584">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387B3AEE" w14:textId="77777777" w:rsidR="00266584" w:rsidRPr="00BB629B" w:rsidRDefault="00266584" w:rsidP="00266584">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A907CBF"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0EA5BF" w14:textId="77777777" w:rsidR="00266584" w:rsidRPr="00BB629B" w:rsidRDefault="00266584" w:rsidP="00266584">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0F95B9E" w14:textId="77777777" w:rsidR="00266584" w:rsidRPr="00BB629B" w:rsidRDefault="00266584" w:rsidP="00266584">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93C7DF5"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0B91DB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8B692BB" w14:textId="77777777" w:rsidR="00266584" w:rsidRPr="00BB629B" w:rsidRDefault="00266584" w:rsidP="00266584">
            <w:pPr>
              <w:pStyle w:val="TAL"/>
            </w:pPr>
          </w:p>
        </w:tc>
      </w:tr>
      <w:tr w:rsidR="00266584" w:rsidRPr="000F6278" w14:paraId="38D1054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C28A142" w14:textId="77777777" w:rsidR="00266584" w:rsidRPr="000F6278" w:rsidRDefault="00266584" w:rsidP="00266584">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0DBF28C3" w14:textId="77777777" w:rsidR="00266584" w:rsidRPr="000F6278" w:rsidRDefault="00266584" w:rsidP="00266584">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798B74C3"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0B5852" w14:textId="77777777" w:rsidR="00266584" w:rsidRPr="000F6278" w:rsidRDefault="00266584" w:rsidP="00266584">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C4828D1" w14:textId="77777777" w:rsidR="00266584" w:rsidRPr="000F6278" w:rsidRDefault="00266584" w:rsidP="00266584">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752AA79" w14:textId="77777777" w:rsidR="00266584" w:rsidRPr="000F6278" w:rsidRDefault="00266584" w:rsidP="00266584">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62C7E9"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D9C1B53" w14:textId="77777777" w:rsidR="00266584" w:rsidRPr="000F6278" w:rsidRDefault="00266584" w:rsidP="00266584">
            <w:pPr>
              <w:pStyle w:val="TAL"/>
              <w:rPr>
                <w:lang w:eastAsia="zh-CN"/>
              </w:rPr>
            </w:pPr>
          </w:p>
        </w:tc>
      </w:tr>
      <w:tr w:rsidR="00266584" w:rsidRPr="00BB629B" w14:paraId="1BA947A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5C49BF5" w14:textId="77777777" w:rsidR="00266584" w:rsidRPr="00BB629B" w:rsidRDefault="00266584" w:rsidP="00266584">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229FE910" w14:textId="77777777" w:rsidR="00266584" w:rsidRPr="00BB629B" w:rsidRDefault="00266584" w:rsidP="00266584">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BBCC33B"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9AA605" w14:textId="77777777" w:rsidR="00266584" w:rsidRPr="00BB629B" w:rsidRDefault="00266584" w:rsidP="00266584">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EDFE3C3" w14:textId="77777777" w:rsidR="00266584" w:rsidRPr="00BB629B" w:rsidRDefault="00266584" w:rsidP="00266584">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E31706E"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9B2F57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17FB757" w14:textId="77777777" w:rsidR="00266584" w:rsidRPr="00BB629B" w:rsidRDefault="00266584" w:rsidP="00266584">
            <w:pPr>
              <w:pStyle w:val="TAL"/>
            </w:pPr>
          </w:p>
        </w:tc>
      </w:tr>
      <w:tr w:rsidR="00266584" w:rsidRPr="00BB629B" w14:paraId="585B1F53"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18F5E04F" w14:textId="13382B50" w:rsidR="00266584" w:rsidRPr="00BB629B" w:rsidRDefault="00266584" w:rsidP="00266584">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2BAAE60E" w14:textId="6CE25B3A" w:rsidR="00266584" w:rsidRPr="00BB629B" w:rsidRDefault="00266584" w:rsidP="00266584">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6487922" w14:textId="42D29EA1"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55BE338" w14:textId="251C6952" w:rsidR="00266584" w:rsidRPr="00BB629B" w:rsidRDefault="00266584" w:rsidP="00266584">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2128BB54" w14:textId="4E0138AB" w:rsidR="00266584" w:rsidRDefault="00266584" w:rsidP="00266584">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2A75324" w14:textId="1FE7D5B5"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82D6CC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1B42E25" w14:textId="77777777" w:rsidR="00266584" w:rsidRPr="00BB629B" w:rsidRDefault="00266584" w:rsidP="00266584">
            <w:pPr>
              <w:pStyle w:val="TAL"/>
            </w:pPr>
          </w:p>
        </w:tc>
      </w:tr>
      <w:tr w:rsidR="00266584" w:rsidRPr="00BB629B" w14:paraId="53E96C9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82F3467" w14:textId="77777777" w:rsidR="00266584" w:rsidRPr="00BB629B" w:rsidRDefault="00266584" w:rsidP="00266584">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55FA2B1F" w14:textId="77777777" w:rsidR="00266584" w:rsidRPr="00BB629B" w:rsidRDefault="00266584" w:rsidP="00266584">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955225E"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1475BF" w14:textId="77777777" w:rsidR="00266584" w:rsidRPr="00BB629B" w:rsidRDefault="00266584" w:rsidP="00266584">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75F5F521" w14:textId="77777777" w:rsidR="00266584" w:rsidRPr="00BB629B" w:rsidRDefault="00266584" w:rsidP="00266584">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7C9DD89"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644B60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506E0C2" w14:textId="77777777" w:rsidR="00266584" w:rsidRPr="00BB629B" w:rsidRDefault="00266584" w:rsidP="00266584">
            <w:pPr>
              <w:pStyle w:val="TAL"/>
            </w:pPr>
          </w:p>
        </w:tc>
      </w:tr>
      <w:tr w:rsidR="00266584" w:rsidRPr="00BB629B" w14:paraId="1CEA1E73"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4C943597" w14:textId="1341070F" w:rsidR="00266584" w:rsidRPr="00BB629B" w:rsidRDefault="00266584" w:rsidP="00266584">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CD8B087" w14:textId="40B88EB6" w:rsidR="00266584" w:rsidRPr="00BB629B" w:rsidRDefault="00266584" w:rsidP="00266584">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FF9209B" w14:textId="0347A1CE"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364B400" w14:textId="6E170C76" w:rsidR="00266584" w:rsidRPr="00BB629B" w:rsidRDefault="00266584" w:rsidP="00266584">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695A27BC" w14:textId="054606A8" w:rsidR="00266584" w:rsidRDefault="00266584" w:rsidP="00266584">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B338EE" w14:textId="6A7A01EB"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09BCFE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484FCFC" w14:textId="77777777" w:rsidR="00266584" w:rsidRPr="00BB629B" w:rsidRDefault="00266584" w:rsidP="00266584">
            <w:pPr>
              <w:pStyle w:val="TAL"/>
            </w:pPr>
          </w:p>
        </w:tc>
      </w:tr>
      <w:tr w:rsidR="00266584" w:rsidRPr="00BB629B" w14:paraId="292EF01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CF8795C" w14:textId="77777777" w:rsidR="00266584" w:rsidRPr="00BB629B" w:rsidRDefault="00266584" w:rsidP="00266584">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23548C59" w14:textId="77777777" w:rsidR="00266584" w:rsidRPr="00BB629B" w:rsidRDefault="00266584" w:rsidP="00266584">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7D990892"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EACBDC" w14:textId="77777777" w:rsidR="00266584" w:rsidRPr="00BB629B" w:rsidRDefault="00266584" w:rsidP="00266584">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49BBCD2" w14:textId="77777777" w:rsidR="00266584" w:rsidRPr="00BB629B" w:rsidRDefault="00266584" w:rsidP="00266584">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A78E8B"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814449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C970886" w14:textId="77777777" w:rsidR="00266584" w:rsidRPr="00BB629B" w:rsidRDefault="00266584" w:rsidP="00266584">
            <w:pPr>
              <w:pStyle w:val="TAL"/>
            </w:pPr>
          </w:p>
        </w:tc>
      </w:tr>
      <w:tr w:rsidR="00266584" w:rsidRPr="00BB629B" w14:paraId="0AE9D875"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03A6A654" w14:textId="7368D5C2" w:rsidR="00266584" w:rsidRPr="00BB629B" w:rsidRDefault="00266584" w:rsidP="00266584">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2B478C74" w14:textId="17DD5D34" w:rsidR="00266584" w:rsidRPr="00BB629B" w:rsidRDefault="00266584" w:rsidP="00266584">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2E410DC" w14:textId="224D52C2"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267B624" w14:textId="0B6C9F2B" w:rsidR="00266584" w:rsidRPr="00BB629B" w:rsidRDefault="00266584" w:rsidP="00266584">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FC36469" w14:textId="6122DB0F" w:rsidR="00266584" w:rsidRDefault="00266584" w:rsidP="00266584">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5EFE81D" w14:textId="113AAF42"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FA85D7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915F877" w14:textId="77777777" w:rsidR="00266584" w:rsidRPr="00BB629B" w:rsidRDefault="00266584" w:rsidP="00266584">
            <w:pPr>
              <w:pStyle w:val="TAL"/>
            </w:pPr>
          </w:p>
        </w:tc>
      </w:tr>
      <w:tr w:rsidR="00266584" w:rsidRPr="00BB629B" w14:paraId="18E6B9F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8BCB1E4" w14:textId="77777777" w:rsidR="00266584" w:rsidRPr="00BB629B" w:rsidRDefault="00266584" w:rsidP="00266584">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4A013904" w14:textId="77777777" w:rsidR="00266584" w:rsidRPr="00BB629B" w:rsidRDefault="00266584" w:rsidP="00266584">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BF52958"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3FD51B" w14:textId="77777777" w:rsidR="00266584" w:rsidRPr="00BB629B" w:rsidRDefault="00266584" w:rsidP="00266584">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DF593A"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16EFFFB"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A5F07F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AC16904" w14:textId="77777777" w:rsidR="00266584" w:rsidRPr="00BB629B" w:rsidRDefault="00266584" w:rsidP="00266584">
            <w:pPr>
              <w:pStyle w:val="TAL"/>
            </w:pPr>
          </w:p>
        </w:tc>
      </w:tr>
      <w:tr w:rsidR="00266584" w:rsidRPr="00BB629B" w14:paraId="00FC77B8"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290B0B72" w14:textId="3F11CD8A" w:rsidR="00266584" w:rsidRPr="00BB629B" w:rsidRDefault="00266584" w:rsidP="00266584">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27C2D647" w14:textId="04D03774" w:rsidR="00266584" w:rsidRPr="00BB629B" w:rsidRDefault="00266584" w:rsidP="00266584">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8A32EAB" w14:textId="6441AFCA"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7423DE6" w14:textId="2804FC09"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334D6A0F" w14:textId="1482B84B"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BEAA28F" w14:textId="65796CEE" w:rsidR="00266584" w:rsidRPr="00BB629B" w:rsidRDefault="00266584" w:rsidP="00266584">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336B0B0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C923B5F" w14:textId="77777777" w:rsidR="00266584" w:rsidRPr="00BB629B" w:rsidRDefault="00266584" w:rsidP="00266584">
            <w:pPr>
              <w:pStyle w:val="TAL"/>
            </w:pPr>
          </w:p>
        </w:tc>
      </w:tr>
      <w:tr w:rsidR="00266584" w:rsidRPr="00BB629B" w14:paraId="1C1DDAC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677ECD9" w14:textId="77777777" w:rsidR="00266584" w:rsidRPr="00BB629B" w:rsidRDefault="00266584" w:rsidP="00266584">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21C637AC" w14:textId="77777777" w:rsidR="00266584" w:rsidRPr="00BB629B" w:rsidRDefault="00266584" w:rsidP="00266584">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C52781B" w14:textId="77777777" w:rsidR="00266584" w:rsidRPr="00BB629B" w:rsidRDefault="00266584" w:rsidP="00266584">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12D68D9C" w14:textId="77777777" w:rsidR="00266584" w:rsidRPr="00BB629B" w:rsidRDefault="00266584" w:rsidP="00266584">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C035F6E" w14:textId="77777777" w:rsidR="00266584" w:rsidRPr="00BB629B" w:rsidRDefault="00266584" w:rsidP="00266584">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870DCEC" w14:textId="77777777" w:rsidR="00266584" w:rsidRPr="00BB629B" w:rsidRDefault="00266584" w:rsidP="00266584">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CD81B0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91DED1" w14:textId="77777777" w:rsidR="00266584" w:rsidRPr="00BB629B" w:rsidRDefault="00266584" w:rsidP="00266584">
            <w:pPr>
              <w:pStyle w:val="TAL"/>
            </w:pPr>
            <w:r w:rsidRPr="00BB629B">
              <w:t>NOTE 1</w:t>
            </w:r>
          </w:p>
        </w:tc>
      </w:tr>
      <w:tr w:rsidR="00266584" w:rsidRPr="00BB629B" w14:paraId="66AE116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05E0E5B" w14:textId="77777777" w:rsidR="00266584" w:rsidRPr="00BB629B" w:rsidRDefault="00266584" w:rsidP="00266584">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35996A4" w14:textId="77777777" w:rsidR="00266584" w:rsidRPr="00BB629B" w:rsidRDefault="00266584" w:rsidP="00266584">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EF50CC2" w14:textId="77777777" w:rsidR="00266584" w:rsidRPr="00BB629B" w:rsidRDefault="00266584" w:rsidP="00266584">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9F75FFF" w14:textId="77777777" w:rsidR="00266584" w:rsidRPr="00BB629B" w:rsidRDefault="00266584" w:rsidP="00266584">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22A743C"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B9D6ED" w14:textId="77777777" w:rsidR="00266584" w:rsidRPr="00BB629B" w:rsidRDefault="00266584" w:rsidP="00266584">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76ED4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A78C86E" w14:textId="77777777" w:rsidR="00266584" w:rsidRPr="00BB629B" w:rsidRDefault="00266584" w:rsidP="00266584">
            <w:pPr>
              <w:pStyle w:val="TAL"/>
            </w:pPr>
            <w:r w:rsidRPr="00BB629B">
              <w:t>NOTE 1</w:t>
            </w:r>
          </w:p>
        </w:tc>
      </w:tr>
      <w:tr w:rsidR="00266584" w:rsidRPr="00BB629B" w14:paraId="3FE815D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EDF9143" w14:textId="77777777" w:rsidR="00266584" w:rsidRPr="00BB629B" w:rsidRDefault="00266584" w:rsidP="00266584">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1D48B30" w14:textId="77777777" w:rsidR="00266584" w:rsidRPr="00BB629B" w:rsidRDefault="00266584" w:rsidP="00266584">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1EC6DBA" w14:textId="77777777" w:rsidR="00266584" w:rsidRPr="00BB629B" w:rsidRDefault="00266584" w:rsidP="00266584">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63A68BE" w14:textId="77777777" w:rsidR="00266584" w:rsidRPr="00BB629B" w:rsidRDefault="00266584" w:rsidP="00266584">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9D0F15A"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FC7E99B" w14:textId="77777777" w:rsidR="00266584" w:rsidRPr="00BB629B" w:rsidRDefault="00266584" w:rsidP="00266584">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59A5F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40D995" w14:textId="77777777" w:rsidR="00266584" w:rsidRPr="00BB629B" w:rsidRDefault="00266584" w:rsidP="00266584">
            <w:pPr>
              <w:pStyle w:val="TAL"/>
            </w:pPr>
            <w:r w:rsidRPr="00BB629B">
              <w:t>NOTE 1</w:t>
            </w:r>
          </w:p>
        </w:tc>
      </w:tr>
      <w:tr w:rsidR="00266584" w:rsidRPr="00BB629B" w14:paraId="03304F9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59B152D" w14:textId="77777777" w:rsidR="00266584" w:rsidRPr="00BB629B" w:rsidRDefault="00266584" w:rsidP="00266584">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988360A" w14:textId="77777777" w:rsidR="00266584" w:rsidRPr="00BB629B" w:rsidRDefault="00266584" w:rsidP="00266584">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98DFD8B" w14:textId="77777777" w:rsidR="00266584" w:rsidRPr="00BB629B" w:rsidRDefault="00266584" w:rsidP="00266584">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7448427" w14:textId="77777777" w:rsidR="00266584" w:rsidRPr="00BB629B" w:rsidRDefault="00266584" w:rsidP="00266584">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A8EB106"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29F963" w14:textId="77777777" w:rsidR="00266584" w:rsidRPr="00BB629B" w:rsidRDefault="00266584" w:rsidP="00266584">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12C5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201772" w14:textId="77777777" w:rsidR="00266584" w:rsidRPr="00BB629B" w:rsidRDefault="00266584" w:rsidP="00266584">
            <w:pPr>
              <w:pStyle w:val="TAL"/>
            </w:pPr>
            <w:r w:rsidRPr="00BB629B">
              <w:t>NOTE 1</w:t>
            </w:r>
          </w:p>
        </w:tc>
      </w:tr>
      <w:tr w:rsidR="00266584" w:rsidRPr="00BB629B" w14:paraId="7AFADF5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F698840" w14:textId="77777777" w:rsidR="00266584" w:rsidRPr="00BB629B" w:rsidRDefault="00266584" w:rsidP="00266584">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E9CF4E4" w14:textId="77777777" w:rsidR="00266584" w:rsidRPr="00BB629B" w:rsidRDefault="00266584" w:rsidP="00266584">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66BA021" w14:textId="77777777" w:rsidR="00266584" w:rsidRPr="00BB629B" w:rsidRDefault="00266584" w:rsidP="00266584">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9EAC88A" w14:textId="77777777" w:rsidR="00266584" w:rsidRPr="00BB629B" w:rsidRDefault="00266584" w:rsidP="00266584">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F1C129A"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30267D3" w14:textId="77777777" w:rsidR="00266584" w:rsidRPr="00BB629B" w:rsidRDefault="00266584" w:rsidP="00266584">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55E73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094E3FA" w14:textId="77777777" w:rsidR="00266584" w:rsidRPr="00BB629B" w:rsidRDefault="00266584" w:rsidP="00266584">
            <w:pPr>
              <w:pStyle w:val="TAL"/>
            </w:pPr>
            <w:r w:rsidRPr="00BB629B">
              <w:t>NOTE 1</w:t>
            </w:r>
          </w:p>
        </w:tc>
      </w:tr>
      <w:tr w:rsidR="00266584" w:rsidRPr="000F6278" w14:paraId="7F5D702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556C734" w14:textId="77777777" w:rsidR="00266584" w:rsidRPr="000F6278" w:rsidRDefault="00266584" w:rsidP="00266584">
            <w:pPr>
              <w:pStyle w:val="TAL"/>
              <w:rPr>
                <w:lang w:eastAsia="ko-KR"/>
              </w:rPr>
            </w:pPr>
            <w:bookmarkStart w:id="116" w:name="_Hlk127539207"/>
            <w:r>
              <w:rPr>
                <w:rFonts w:hint="eastAsia"/>
                <w:lang w:eastAsia="ko-KR"/>
              </w:rPr>
              <w:lastRenderedPageBreak/>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D24CB2A" w14:textId="77777777" w:rsidR="00266584" w:rsidRPr="000F6278" w:rsidRDefault="00266584" w:rsidP="00266584">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792E9B8" w14:textId="77777777" w:rsidR="00266584" w:rsidRPr="000F6278" w:rsidRDefault="00266584" w:rsidP="00266584">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1CFB35" w14:textId="77777777" w:rsidR="00266584" w:rsidRPr="000F6278" w:rsidRDefault="00266584" w:rsidP="00266584">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4DDDF0B" w14:textId="77777777" w:rsidR="00266584" w:rsidRPr="000F6278" w:rsidRDefault="00266584" w:rsidP="00266584">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C28B14" w14:textId="77777777" w:rsidR="00266584" w:rsidRPr="000F6278" w:rsidRDefault="00266584" w:rsidP="00266584">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5E4F2F"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510C4DF" w14:textId="77777777" w:rsidR="00266584" w:rsidRPr="000F6278" w:rsidRDefault="00266584" w:rsidP="00266584">
            <w:pPr>
              <w:pStyle w:val="TAL"/>
            </w:pPr>
            <w:r>
              <w:t>NOTE 1</w:t>
            </w:r>
          </w:p>
        </w:tc>
      </w:tr>
      <w:bookmarkEnd w:id="116"/>
      <w:tr w:rsidR="00266584" w:rsidRPr="000F6278" w14:paraId="13E879D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EA4A3DF" w14:textId="77777777" w:rsidR="00266584" w:rsidRPr="000F6278" w:rsidRDefault="00266584" w:rsidP="00266584">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D2F66DF" w14:textId="77777777" w:rsidR="00266584" w:rsidRPr="000F6278" w:rsidRDefault="00266584" w:rsidP="00266584">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E8A5014" w14:textId="77777777" w:rsidR="00266584" w:rsidRPr="000F6278" w:rsidRDefault="00266584" w:rsidP="00266584">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B2EEBA8" w14:textId="77777777" w:rsidR="00266584" w:rsidRPr="000F6278" w:rsidRDefault="00266584" w:rsidP="00266584">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22133E16" w14:textId="77777777" w:rsidR="00266584" w:rsidRPr="000F6278" w:rsidRDefault="00266584" w:rsidP="00266584">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41925B" w14:textId="77777777" w:rsidR="00266584" w:rsidRPr="000F6278" w:rsidRDefault="00266584" w:rsidP="00266584">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9988806"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BA7154A" w14:textId="77777777" w:rsidR="00266584" w:rsidRPr="000F6278" w:rsidRDefault="00266584" w:rsidP="00266584">
            <w:pPr>
              <w:pStyle w:val="TAL"/>
            </w:pPr>
            <w:r>
              <w:t>NOTE 1</w:t>
            </w:r>
          </w:p>
        </w:tc>
      </w:tr>
      <w:tr w:rsidR="00266584" w:rsidRPr="00BB629B" w14:paraId="0D02885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8964122" w14:textId="77777777" w:rsidR="00266584" w:rsidRPr="00BB629B" w:rsidRDefault="00266584" w:rsidP="00266584">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74D9902" w14:textId="77777777" w:rsidR="00266584" w:rsidRPr="00BB629B" w:rsidRDefault="00266584" w:rsidP="00266584">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6F3AB89"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085707"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3FF5A1E"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31220A"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F3BE1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2D12843" w14:textId="77777777" w:rsidR="00266584" w:rsidRPr="00BB629B" w:rsidRDefault="00266584" w:rsidP="00266584">
            <w:pPr>
              <w:pStyle w:val="TAL"/>
            </w:pPr>
            <w:r w:rsidRPr="00BB629B">
              <w:t>NOTE 1</w:t>
            </w:r>
          </w:p>
        </w:tc>
      </w:tr>
      <w:tr w:rsidR="00266584" w:rsidRPr="00BB629B" w14:paraId="59826F4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535C1C2" w14:textId="77777777" w:rsidR="00266584" w:rsidRPr="00BB629B" w:rsidRDefault="00266584" w:rsidP="00266584">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A56F9E1" w14:textId="77777777" w:rsidR="00266584" w:rsidRPr="00BB629B" w:rsidRDefault="00266584" w:rsidP="00266584">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5BD14BE"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1D174FE"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B82286A" w14:textId="77777777" w:rsidR="00266584" w:rsidRPr="00BB629B" w:rsidRDefault="00266584" w:rsidP="00266584">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B5532D1"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E8B3A44" w14:textId="77777777" w:rsidR="00266584" w:rsidRPr="00BB629B" w:rsidRDefault="00266584" w:rsidP="00266584">
            <w:pPr>
              <w:pStyle w:val="TAL"/>
            </w:pPr>
            <w:r w:rsidRPr="00BB629B">
              <w:rPr>
                <w:rFonts w:hint="eastAsia"/>
              </w:rPr>
              <w:t>P</w:t>
            </w:r>
            <w:r w:rsidRPr="00BB629B">
              <w:t>C1.5</w:t>
            </w:r>
          </w:p>
          <w:p w14:paraId="1E472157" w14:textId="77777777" w:rsidR="00266584" w:rsidRPr="00BB629B" w:rsidRDefault="00266584" w:rsidP="00266584">
            <w:pPr>
              <w:pStyle w:val="TAL"/>
            </w:pPr>
            <w:r w:rsidRPr="00BB629B">
              <w:t>PC2</w:t>
            </w:r>
          </w:p>
          <w:p w14:paraId="29D6C9E5"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00C0E04" w14:textId="77777777" w:rsidR="00266584" w:rsidRPr="00BB629B" w:rsidRDefault="00266584" w:rsidP="00266584">
            <w:pPr>
              <w:pStyle w:val="TAL"/>
            </w:pPr>
          </w:p>
        </w:tc>
      </w:tr>
      <w:tr w:rsidR="00266584" w:rsidRPr="00BB629B" w14:paraId="7C0D327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BF460CA" w14:textId="77777777" w:rsidR="00266584" w:rsidRPr="00BB629B" w:rsidRDefault="00266584" w:rsidP="00266584">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9322FB3" w14:textId="77777777" w:rsidR="00266584" w:rsidRPr="00BB629B" w:rsidRDefault="00266584" w:rsidP="00266584">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55CCBD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40564A2"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F246B0" w14:textId="77777777" w:rsidR="00266584" w:rsidRPr="00BB629B" w:rsidRDefault="00266584" w:rsidP="00266584">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28E8B61"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185DFFA" w14:textId="77777777" w:rsidR="00266584" w:rsidRPr="00BB629B" w:rsidRDefault="00266584" w:rsidP="00266584">
            <w:pPr>
              <w:pStyle w:val="TAL"/>
            </w:pPr>
            <w:r w:rsidRPr="00BB629B">
              <w:rPr>
                <w:rFonts w:hint="eastAsia"/>
              </w:rPr>
              <w:t>P</w:t>
            </w:r>
            <w:r w:rsidRPr="00BB629B">
              <w:t>C1.5</w:t>
            </w:r>
          </w:p>
          <w:p w14:paraId="37EE6E8F" w14:textId="77777777" w:rsidR="00266584" w:rsidRPr="00BB629B" w:rsidRDefault="00266584" w:rsidP="00266584">
            <w:pPr>
              <w:pStyle w:val="TAL"/>
            </w:pPr>
            <w:r w:rsidRPr="00BB629B">
              <w:t>PC2</w:t>
            </w:r>
          </w:p>
          <w:p w14:paraId="51143DCA"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093400F" w14:textId="77777777" w:rsidR="00266584" w:rsidRPr="00BB629B" w:rsidRDefault="00266584" w:rsidP="00266584">
            <w:pPr>
              <w:pStyle w:val="TAL"/>
            </w:pPr>
          </w:p>
        </w:tc>
      </w:tr>
      <w:tr w:rsidR="00266584" w:rsidRPr="00BB629B" w14:paraId="4881B64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156408C" w14:textId="77777777" w:rsidR="00266584" w:rsidRPr="00BB629B" w:rsidRDefault="00266584" w:rsidP="00266584">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04F7069E" w14:textId="77777777" w:rsidR="00266584" w:rsidRPr="00BB629B" w:rsidRDefault="00266584" w:rsidP="00266584">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C58104"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AF330FA"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EAA94F9" w14:textId="77777777" w:rsidR="00266584" w:rsidRPr="00BB629B" w:rsidRDefault="00266584" w:rsidP="00266584">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1076"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2DE7062" w14:textId="77777777" w:rsidR="00266584" w:rsidRPr="00BB629B" w:rsidRDefault="00266584" w:rsidP="00266584">
            <w:pPr>
              <w:pStyle w:val="TAL"/>
            </w:pPr>
            <w:r w:rsidRPr="00BB629B">
              <w:rPr>
                <w:rFonts w:hint="eastAsia"/>
              </w:rPr>
              <w:t>P</w:t>
            </w:r>
            <w:r w:rsidRPr="00BB629B">
              <w:t>C1.5</w:t>
            </w:r>
          </w:p>
          <w:p w14:paraId="6A8A40A2" w14:textId="77777777" w:rsidR="00266584" w:rsidRPr="00BB629B" w:rsidRDefault="00266584" w:rsidP="00266584">
            <w:pPr>
              <w:pStyle w:val="TAL"/>
            </w:pPr>
            <w:r w:rsidRPr="00BB629B">
              <w:t>PC2</w:t>
            </w:r>
          </w:p>
          <w:p w14:paraId="54DE694E"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37AC919" w14:textId="77777777" w:rsidR="00266584" w:rsidRPr="00BB629B" w:rsidRDefault="00266584" w:rsidP="00266584">
            <w:pPr>
              <w:pStyle w:val="TAL"/>
            </w:pPr>
          </w:p>
        </w:tc>
      </w:tr>
      <w:tr w:rsidR="00266584" w:rsidRPr="00BB629B" w14:paraId="3DBE36C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33A6E60" w14:textId="77777777" w:rsidR="00266584" w:rsidRPr="00BB629B" w:rsidRDefault="00266584" w:rsidP="00266584">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63A935A2" w14:textId="77777777" w:rsidR="00266584" w:rsidRPr="00BB629B" w:rsidRDefault="00266584" w:rsidP="00266584">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D7B831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619B4B"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8F6915" w14:textId="77777777" w:rsidR="00266584" w:rsidRPr="00BB629B" w:rsidRDefault="00266584" w:rsidP="00266584">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DBF267D"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9347DC6" w14:textId="77777777" w:rsidR="00266584" w:rsidRPr="00BB629B" w:rsidRDefault="00266584" w:rsidP="00266584">
            <w:pPr>
              <w:pStyle w:val="TAL"/>
            </w:pPr>
            <w:r w:rsidRPr="00BB629B">
              <w:rPr>
                <w:rFonts w:hint="eastAsia"/>
              </w:rPr>
              <w:t>P</w:t>
            </w:r>
            <w:r w:rsidRPr="00BB629B">
              <w:t>C1.5</w:t>
            </w:r>
          </w:p>
          <w:p w14:paraId="4DC9F237" w14:textId="77777777" w:rsidR="00266584" w:rsidRPr="00BB629B" w:rsidRDefault="00266584" w:rsidP="00266584">
            <w:pPr>
              <w:pStyle w:val="TAL"/>
            </w:pPr>
            <w:r w:rsidRPr="00BB629B">
              <w:t>PC2</w:t>
            </w:r>
          </w:p>
          <w:p w14:paraId="575E074A"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D4A7D85" w14:textId="77777777" w:rsidR="00266584" w:rsidRPr="00BB629B" w:rsidRDefault="00266584" w:rsidP="00266584">
            <w:pPr>
              <w:pStyle w:val="TAL"/>
            </w:pPr>
          </w:p>
        </w:tc>
      </w:tr>
      <w:tr w:rsidR="00266584" w:rsidRPr="00BB629B" w14:paraId="0E70804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5483381" w14:textId="77777777" w:rsidR="00266584" w:rsidRPr="00BB629B" w:rsidRDefault="00266584" w:rsidP="00266584">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DECB314" w14:textId="77777777" w:rsidR="00266584" w:rsidRPr="00BB629B" w:rsidRDefault="00266584" w:rsidP="00266584">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C9EF09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880A11A"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9B150F6" w14:textId="77777777" w:rsidR="00266584" w:rsidRPr="00BB629B" w:rsidRDefault="00266584" w:rsidP="00266584">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27BEA93"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6E2D0F6" w14:textId="77777777" w:rsidR="00266584" w:rsidRPr="00BB629B" w:rsidRDefault="00266584" w:rsidP="00266584">
            <w:pPr>
              <w:pStyle w:val="TAL"/>
            </w:pPr>
            <w:r w:rsidRPr="00BB629B">
              <w:rPr>
                <w:rFonts w:hint="eastAsia"/>
              </w:rPr>
              <w:t>P</w:t>
            </w:r>
            <w:r w:rsidRPr="00BB629B">
              <w:t>C1.5</w:t>
            </w:r>
          </w:p>
          <w:p w14:paraId="467732C0" w14:textId="77777777" w:rsidR="00266584" w:rsidRPr="00BB629B" w:rsidRDefault="00266584" w:rsidP="00266584">
            <w:pPr>
              <w:pStyle w:val="TAL"/>
            </w:pPr>
            <w:r w:rsidRPr="00BB629B">
              <w:t>PC2</w:t>
            </w:r>
          </w:p>
          <w:p w14:paraId="65E2D13B"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981AA56" w14:textId="77777777" w:rsidR="00266584" w:rsidRPr="00BB629B" w:rsidRDefault="00266584" w:rsidP="00266584">
            <w:pPr>
              <w:pStyle w:val="TAL"/>
            </w:pPr>
          </w:p>
        </w:tc>
      </w:tr>
      <w:tr w:rsidR="00266584" w:rsidRPr="00BB629B" w14:paraId="40D788D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CF6183C" w14:textId="77777777" w:rsidR="00266584" w:rsidRPr="00BB629B" w:rsidRDefault="00266584" w:rsidP="00266584">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580C739D" w14:textId="77777777" w:rsidR="00266584" w:rsidRPr="00BB629B" w:rsidRDefault="00266584" w:rsidP="00266584">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0BC2240"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7AF7BE" w14:textId="77777777" w:rsidR="00266584" w:rsidRPr="00BB629B" w:rsidRDefault="00266584" w:rsidP="00266584">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47F3607"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F4863B6" w14:textId="77777777" w:rsidR="00266584" w:rsidRPr="00BB629B" w:rsidRDefault="00266584" w:rsidP="00266584">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262DA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B27FA4" w14:textId="77777777" w:rsidR="00266584" w:rsidRPr="00BB629B" w:rsidRDefault="00266584" w:rsidP="00266584">
            <w:pPr>
              <w:pStyle w:val="TAL"/>
            </w:pPr>
            <w:r w:rsidRPr="00BB629B">
              <w:t>Skip TC 6.5.1 if UE supports NSA and TS 38.521-3 TC 6.5B.1.2 or 6.5B.1.3 has been executed.</w:t>
            </w:r>
          </w:p>
        </w:tc>
      </w:tr>
      <w:tr w:rsidR="00266584" w:rsidRPr="00BB629B" w14:paraId="1D56B933"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27A9D79B" w14:textId="77777777" w:rsidR="00266584" w:rsidRPr="00BB629B" w:rsidRDefault="00266584" w:rsidP="00266584">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39C128EE" w14:textId="77777777" w:rsidR="00266584" w:rsidRPr="00BB629B" w:rsidRDefault="00266584" w:rsidP="00266584">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424C013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8D74AC8"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5CD682"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9E432B"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83B1E5" w14:textId="77777777" w:rsidR="00266584" w:rsidRPr="00BB629B" w:rsidRDefault="00266584" w:rsidP="00266584">
            <w:pPr>
              <w:pStyle w:val="TAL"/>
              <w:rPr>
                <w:lang w:eastAsia="zh-CN"/>
              </w:rPr>
            </w:pPr>
            <w:r w:rsidRPr="00BB629B">
              <w:t>PC1</w:t>
            </w:r>
          </w:p>
          <w:p w14:paraId="134C7FE7" w14:textId="77777777" w:rsidR="00266584" w:rsidRPr="00BB629B" w:rsidRDefault="00266584" w:rsidP="00266584">
            <w:pPr>
              <w:pStyle w:val="TAL"/>
            </w:pPr>
            <w:r w:rsidRPr="00BB629B">
              <w:t>PC2</w:t>
            </w:r>
          </w:p>
          <w:p w14:paraId="78D36EFF" w14:textId="77777777" w:rsidR="00266584" w:rsidRPr="00BB629B" w:rsidRDefault="00266584" w:rsidP="00266584">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625621AC" w14:textId="77777777" w:rsidR="00266584" w:rsidRPr="00BB629B" w:rsidRDefault="00266584" w:rsidP="00266584">
            <w:pPr>
              <w:pStyle w:val="TAL"/>
            </w:pPr>
            <w:r w:rsidRPr="00BB629B">
              <w:t>Skip TC 6.5.2.2 if UE supports NSA and TS 38.521-3 TC 6.5B.2.2.1 or 6.5B.2.3.1 has been executed.</w:t>
            </w:r>
          </w:p>
        </w:tc>
      </w:tr>
      <w:tr w:rsidR="00266584" w:rsidRPr="00BB629B" w14:paraId="50F1C57A"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230B9AB8" w14:textId="77777777" w:rsidR="00266584" w:rsidRPr="00BB629B" w:rsidRDefault="00266584" w:rsidP="00266584">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0F3B395F" w14:textId="77777777" w:rsidR="00266584" w:rsidRPr="00BB629B" w:rsidRDefault="00266584" w:rsidP="00266584">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6E14B1A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AF019BA"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17C81D"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64EEAF"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225637F" w14:textId="77777777" w:rsidR="00266584" w:rsidRPr="00BB629B" w:rsidRDefault="00266584" w:rsidP="00266584">
            <w:pPr>
              <w:pStyle w:val="TAL"/>
            </w:pPr>
            <w:r w:rsidRPr="00BB629B">
              <w:t>PC1</w:t>
            </w:r>
          </w:p>
          <w:p w14:paraId="1F66FA9F" w14:textId="77777777" w:rsidR="00266584" w:rsidRPr="00BB629B" w:rsidRDefault="00266584" w:rsidP="00266584">
            <w:pPr>
              <w:pStyle w:val="TAL"/>
            </w:pPr>
            <w:r w:rsidRPr="00BB629B">
              <w:t>PC2</w:t>
            </w:r>
          </w:p>
          <w:p w14:paraId="4CA9666D" w14:textId="77777777" w:rsidR="00266584" w:rsidRPr="00BB629B" w:rsidRDefault="00266584" w:rsidP="00266584">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3997387" w14:textId="77777777" w:rsidR="00266584" w:rsidRPr="00BB629B" w:rsidRDefault="00266584" w:rsidP="00266584">
            <w:pPr>
              <w:pStyle w:val="TAL"/>
              <w:rPr>
                <w:lang w:eastAsia="zh-CN"/>
              </w:rPr>
            </w:pPr>
            <w:r w:rsidRPr="00BB629B">
              <w:rPr>
                <w:lang w:eastAsia="zh-CN"/>
              </w:rPr>
              <w:t>Skip TC 6.5.2.3 if UE supports NSA and TS 38.521-3 TC 6.5B.2.3.2 has been executed.</w:t>
            </w:r>
          </w:p>
        </w:tc>
      </w:tr>
      <w:tr w:rsidR="00266584" w:rsidRPr="00BB629B" w14:paraId="005E8728"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6631C571" w14:textId="77777777" w:rsidR="00266584" w:rsidRPr="00BB629B" w:rsidRDefault="00266584" w:rsidP="00266584">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1E705E03" w14:textId="77777777" w:rsidR="00266584" w:rsidRPr="00BB629B" w:rsidRDefault="00266584" w:rsidP="00266584">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7D36A6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4A534E0"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EA5835"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46B323" w14:textId="77777777" w:rsidR="00266584" w:rsidRPr="00BB629B" w:rsidRDefault="00266584" w:rsidP="00266584">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852FCF1" w14:textId="77777777" w:rsidR="00266584" w:rsidRPr="00BB629B" w:rsidRDefault="00266584" w:rsidP="00266584">
            <w:pPr>
              <w:pStyle w:val="TAL"/>
              <w:rPr>
                <w:lang w:eastAsia="zh-CN"/>
              </w:rPr>
            </w:pPr>
            <w:r w:rsidRPr="00BB629B">
              <w:t>PC1</w:t>
            </w:r>
          </w:p>
          <w:p w14:paraId="42BE5802" w14:textId="77777777" w:rsidR="00266584" w:rsidRPr="00BB629B" w:rsidRDefault="00266584" w:rsidP="00266584">
            <w:pPr>
              <w:pStyle w:val="TAL"/>
            </w:pPr>
            <w:r w:rsidRPr="00BB629B">
              <w:t>PC2</w:t>
            </w:r>
          </w:p>
          <w:p w14:paraId="1B430FE2" w14:textId="77777777" w:rsidR="00266584" w:rsidRPr="00BB629B" w:rsidRDefault="00266584" w:rsidP="00266584">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76C50BB1" w14:textId="77777777" w:rsidR="00266584" w:rsidRPr="00BB629B" w:rsidRDefault="00266584" w:rsidP="00266584">
            <w:pPr>
              <w:pStyle w:val="TAL"/>
              <w:rPr>
                <w:lang w:eastAsia="zh-CN"/>
              </w:rPr>
            </w:pPr>
            <w:r w:rsidRPr="00BB629B">
              <w:rPr>
                <w:lang w:eastAsia="zh-CN"/>
              </w:rPr>
              <w:t>Skip TC 6.5.2.4.1 if UE supports NSA and TS 38.521-3 TC 6.5B.2.3.3.1 has been executed.</w:t>
            </w:r>
          </w:p>
        </w:tc>
      </w:tr>
      <w:tr w:rsidR="00266584" w:rsidRPr="00BB629B" w14:paraId="0828E73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573B4C4" w14:textId="77777777" w:rsidR="00266584" w:rsidRPr="00BB629B" w:rsidRDefault="00266584" w:rsidP="00266584">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02EA95A1" w14:textId="77777777" w:rsidR="00266584" w:rsidRPr="00BB629B" w:rsidRDefault="00266584" w:rsidP="00266584">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7C7AFBD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1CED82" w14:textId="77777777" w:rsidR="00266584" w:rsidRPr="00BB629B" w:rsidRDefault="00266584" w:rsidP="00266584">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1D062D4" w14:textId="77777777" w:rsidR="00266584" w:rsidRPr="00BB629B" w:rsidRDefault="00266584" w:rsidP="00266584">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6C2740"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2A79A0" w14:textId="77777777" w:rsidR="00266584" w:rsidRPr="005239CE" w:rsidRDefault="00266584" w:rsidP="00266584">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1A88AB86" w14:textId="77777777" w:rsidR="00266584" w:rsidRPr="00BB629B" w:rsidRDefault="00266584" w:rsidP="00266584">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266584" w:rsidRPr="00BB629B" w14:paraId="3C21195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43B3F1A" w14:textId="77777777" w:rsidR="00266584" w:rsidRPr="00BB629B" w:rsidRDefault="00266584" w:rsidP="00266584">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0FF08BEC" w14:textId="77777777" w:rsidR="00266584" w:rsidRPr="00BB629B" w:rsidRDefault="00266584" w:rsidP="00266584">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A3492CC"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F064D3"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58EA80"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290BB1"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23AF3" w14:textId="77777777" w:rsidR="00266584" w:rsidRPr="005239CE" w:rsidRDefault="00266584" w:rsidP="00266584">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6D8C5837" w14:textId="77777777" w:rsidR="00266584" w:rsidRPr="00BB629B" w:rsidRDefault="00266584" w:rsidP="00266584">
            <w:pPr>
              <w:pStyle w:val="TAL"/>
              <w:rPr>
                <w:lang w:eastAsia="zh-CN"/>
              </w:rPr>
            </w:pPr>
            <w:r w:rsidRPr="00BB629B">
              <w:rPr>
                <w:lang w:eastAsia="zh-CN"/>
              </w:rPr>
              <w:t>Skip TC 6.5.3.1 if UE supports NSA and TS 38.521-3 TC 6.5B.3.1.1 or 6.5B.3.2.1 has been executed.</w:t>
            </w:r>
          </w:p>
        </w:tc>
      </w:tr>
      <w:tr w:rsidR="00266584" w:rsidRPr="00BB629B" w14:paraId="73F1FA2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CD5CCAF" w14:textId="77777777" w:rsidR="00266584" w:rsidRPr="00BB629B" w:rsidRDefault="00266584" w:rsidP="00266584">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11A4A9E" w14:textId="77777777" w:rsidR="00266584" w:rsidRPr="00BB629B" w:rsidRDefault="00266584" w:rsidP="00266584">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8AD383C"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532F69"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EB246"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1A0D2F"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78912D" w14:textId="77777777" w:rsidR="00266584" w:rsidRPr="00BB629B" w:rsidRDefault="00266584" w:rsidP="0026658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3E6641AA" w14:textId="77777777" w:rsidR="00266584" w:rsidRPr="00BB629B" w:rsidRDefault="00266584" w:rsidP="00266584">
            <w:pPr>
              <w:pStyle w:val="TAL"/>
              <w:rPr>
                <w:lang w:eastAsia="zh-CN"/>
              </w:rPr>
            </w:pPr>
          </w:p>
        </w:tc>
      </w:tr>
      <w:tr w:rsidR="00266584" w:rsidRPr="00BB629B" w14:paraId="3EBAA81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517DEB4" w14:textId="77777777" w:rsidR="00266584" w:rsidRPr="00BB629B" w:rsidRDefault="00266584" w:rsidP="00266584">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1FC75C29" w14:textId="77777777" w:rsidR="00266584" w:rsidRPr="00BB629B" w:rsidRDefault="00266584" w:rsidP="00266584">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E275049"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3FCDA0"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BC02313"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0E99B3"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2B1D00" w14:textId="77777777" w:rsidR="00266584" w:rsidRPr="00BB629B" w:rsidRDefault="00266584" w:rsidP="0026658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D0472F3" w14:textId="77777777" w:rsidR="00266584" w:rsidRPr="00BB629B" w:rsidRDefault="00266584" w:rsidP="00266584">
            <w:pPr>
              <w:pStyle w:val="TAL"/>
              <w:rPr>
                <w:lang w:eastAsia="zh-CN"/>
              </w:rPr>
            </w:pPr>
            <w:r w:rsidRPr="00BB629B">
              <w:rPr>
                <w:lang w:eastAsia="zh-CN"/>
              </w:rPr>
              <w:t>Skip TC 6.5.3.3 if UE supports NSA and TS 38.521-3 TC 6.5B.4.3 has been executed.</w:t>
            </w:r>
          </w:p>
        </w:tc>
      </w:tr>
      <w:tr w:rsidR="00266584" w:rsidRPr="00BB629B" w14:paraId="70323FB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9D090EB" w14:textId="77777777" w:rsidR="00266584" w:rsidRPr="00BB629B" w:rsidRDefault="00266584" w:rsidP="00266584">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7154512C" w14:textId="77777777" w:rsidR="00266584" w:rsidRPr="00BB629B" w:rsidRDefault="00266584" w:rsidP="00266584">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ABB01F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4739AD" w14:textId="77777777" w:rsidR="00266584" w:rsidRPr="00BB629B" w:rsidRDefault="00266584" w:rsidP="00266584">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7C4643"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A05CD2"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15C50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343DC2" w14:textId="77777777" w:rsidR="00266584" w:rsidRPr="00BB629B" w:rsidRDefault="00266584" w:rsidP="00266584">
            <w:pPr>
              <w:pStyle w:val="TAL"/>
            </w:pPr>
            <w:r w:rsidRPr="00BB629B">
              <w:t>Skip TC 6.5.4 if UE supports NSA and TS 38.521-3 TC 6.5B.5.3 has been executed.</w:t>
            </w:r>
          </w:p>
        </w:tc>
      </w:tr>
      <w:tr w:rsidR="00266584" w:rsidRPr="00BB629B" w14:paraId="4BDF17E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2C3A3E7" w14:textId="77777777" w:rsidR="00266584" w:rsidRPr="00BB629B" w:rsidRDefault="00266584" w:rsidP="00266584">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3673ACF6" w14:textId="77777777" w:rsidR="00266584" w:rsidRPr="00BB629B" w:rsidRDefault="00266584" w:rsidP="00266584">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EBF1D41"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D20FD1"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9B5B087" w14:textId="77777777" w:rsidR="00266584" w:rsidRPr="00BB629B" w:rsidRDefault="00266584" w:rsidP="00266584">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41D839"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10F0D9" w14:textId="77777777" w:rsidR="00266584" w:rsidRPr="000F6278" w:rsidRDefault="00266584" w:rsidP="00266584">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3F4B57C" w14:textId="77777777" w:rsidR="00266584" w:rsidRPr="000F6278" w:rsidRDefault="00266584" w:rsidP="00266584">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6DE32B3D" w14:textId="77777777" w:rsidR="00266584" w:rsidRPr="00BB629B" w:rsidRDefault="00266584" w:rsidP="00266584">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3EFEB128" w14:textId="77777777" w:rsidR="00266584" w:rsidRPr="00BB629B" w:rsidRDefault="00266584" w:rsidP="00266584">
            <w:pPr>
              <w:pStyle w:val="TAL"/>
            </w:pPr>
          </w:p>
        </w:tc>
      </w:tr>
      <w:tr w:rsidR="00266584" w:rsidRPr="00BB629B" w14:paraId="3EBEB93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8A41676" w14:textId="77777777" w:rsidR="00266584" w:rsidRPr="00BB629B" w:rsidRDefault="00266584" w:rsidP="00266584">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59FE9325" w14:textId="77777777" w:rsidR="00266584" w:rsidRPr="00BB629B" w:rsidRDefault="00266584" w:rsidP="00266584">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65FC9F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D39BD6"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80E46C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6BEC2DE"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F46B8C9" w14:textId="77777777" w:rsidR="00266584" w:rsidRPr="00BB629B" w:rsidRDefault="00266584" w:rsidP="00266584">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272BAD7F" w14:textId="77777777" w:rsidR="00266584" w:rsidRPr="00BB629B" w:rsidRDefault="00266584" w:rsidP="00266584">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1AB96A3" w14:textId="77777777" w:rsidR="00266584" w:rsidRPr="00BB629B" w:rsidRDefault="00266584" w:rsidP="00266584">
            <w:pPr>
              <w:pStyle w:val="TAL"/>
            </w:pPr>
          </w:p>
        </w:tc>
      </w:tr>
      <w:tr w:rsidR="00266584" w:rsidRPr="000F6278" w14:paraId="54B6A96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5D45031" w14:textId="77777777" w:rsidR="00266584" w:rsidRPr="000F6278" w:rsidRDefault="00266584" w:rsidP="00266584">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2D154025" w14:textId="77777777" w:rsidR="00266584" w:rsidRPr="000F6278" w:rsidRDefault="00266584" w:rsidP="00266584">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234A84D7" w14:textId="77777777" w:rsidR="00266584" w:rsidRPr="000F6278" w:rsidRDefault="00266584" w:rsidP="002665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D6E4D3" w14:textId="77777777" w:rsidR="00266584" w:rsidRPr="000F6278" w:rsidRDefault="00266584" w:rsidP="00266584">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B155FBF" w14:textId="77777777" w:rsidR="00266584" w:rsidRPr="000F6278" w:rsidRDefault="00266584" w:rsidP="00266584">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070E35" w14:textId="77777777" w:rsidR="00266584" w:rsidRPr="000F6278"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8EFB4" w14:textId="77777777" w:rsidR="00266584" w:rsidRPr="000F6278" w:rsidRDefault="00266584" w:rsidP="00266584">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04D0AE2D" w14:textId="77777777" w:rsidR="00266584" w:rsidRPr="000F6278" w:rsidRDefault="00266584" w:rsidP="00266584">
            <w:pPr>
              <w:pStyle w:val="TAL"/>
            </w:pPr>
          </w:p>
        </w:tc>
      </w:tr>
      <w:tr w:rsidR="00266584" w:rsidRPr="00BB629B" w14:paraId="4B19E7B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E8D789B" w14:textId="77777777" w:rsidR="00266584" w:rsidRPr="00BB629B" w:rsidRDefault="00266584" w:rsidP="00266584">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1458C840" w14:textId="77777777" w:rsidR="00266584" w:rsidRPr="00BB629B" w:rsidRDefault="00266584" w:rsidP="00266584">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D06EF21"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10A172"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F0E9829"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F03F93"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C3CCB6" w14:textId="77777777" w:rsidR="00266584" w:rsidRPr="000F6278" w:rsidRDefault="00266584" w:rsidP="00266584">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912195" w14:textId="77777777" w:rsidR="00266584" w:rsidRPr="00BB629B" w:rsidRDefault="00266584" w:rsidP="00266584">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78C22532" w14:textId="77777777" w:rsidR="00266584" w:rsidRPr="00BB629B" w:rsidRDefault="00266584" w:rsidP="00266584">
            <w:pPr>
              <w:pStyle w:val="TAL"/>
            </w:pPr>
          </w:p>
        </w:tc>
      </w:tr>
      <w:tr w:rsidR="00266584" w:rsidRPr="00BB629B" w14:paraId="14A1B5C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BDB8816" w14:textId="77777777" w:rsidR="00266584" w:rsidRPr="00BB629B" w:rsidRDefault="00266584" w:rsidP="00266584">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00092B3" w14:textId="77777777" w:rsidR="00266584" w:rsidRPr="00BB629B" w:rsidRDefault="00266584" w:rsidP="00266584">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08CDA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C60D15"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DF0A5D0"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15E579"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710FC51" w14:textId="77777777" w:rsidR="00266584" w:rsidRPr="00BB629B" w:rsidRDefault="00266584" w:rsidP="00266584">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AC9375" w14:textId="77777777" w:rsidR="00266584" w:rsidRPr="00BB629B" w:rsidRDefault="00266584" w:rsidP="00266584">
            <w:pPr>
              <w:pStyle w:val="TAL"/>
            </w:pPr>
          </w:p>
        </w:tc>
      </w:tr>
      <w:tr w:rsidR="00266584" w:rsidRPr="00BB629B" w14:paraId="5D18697B" w14:textId="77777777" w:rsidTr="004C6045">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1AC7C866" w14:textId="77777777" w:rsidR="00266584" w:rsidRPr="00BB629B" w:rsidRDefault="00266584" w:rsidP="00266584">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7D5FA580" w14:textId="77777777" w:rsidR="00266584" w:rsidRPr="00BB629B" w:rsidRDefault="00266584" w:rsidP="00266584">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95D256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70844F"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890A4C4"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0DB36B"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8A8DCE6" w14:textId="77777777" w:rsidR="00266584" w:rsidRPr="000F6278" w:rsidRDefault="00266584" w:rsidP="00266584">
            <w:pPr>
              <w:pStyle w:val="TAL"/>
              <w:rPr>
                <w:rFonts w:eastAsia="SimSun"/>
                <w:lang w:eastAsia="zh-CN"/>
              </w:rPr>
            </w:pPr>
            <w:r w:rsidRPr="009E5F71">
              <w:rPr>
                <w:rFonts w:eastAsia="SimSun"/>
                <w:b/>
                <w:lang w:eastAsia="zh-CN"/>
              </w:rPr>
              <w:t>Inter-band CA</w:t>
            </w:r>
            <w:r w:rsidRPr="000F6278">
              <w:rPr>
                <w:rFonts w:eastAsia="SimSun"/>
                <w:lang w:eastAsia="zh-CN"/>
              </w:rPr>
              <w:t>: PC3</w:t>
            </w:r>
          </w:p>
          <w:p w14:paraId="412F32E7" w14:textId="77777777" w:rsidR="00266584" w:rsidRPr="00BB629B" w:rsidRDefault="00266584" w:rsidP="00266584">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4AC0AF78" w14:textId="77777777" w:rsidR="00266584" w:rsidRPr="00BB629B" w:rsidRDefault="00266584" w:rsidP="00266584">
            <w:pPr>
              <w:pStyle w:val="TAL"/>
            </w:pPr>
          </w:p>
        </w:tc>
      </w:tr>
      <w:tr w:rsidR="00266584" w:rsidRPr="00BB629B" w14:paraId="367E5B7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C937A30" w14:textId="77777777" w:rsidR="00266584" w:rsidRPr="00BB629B" w:rsidRDefault="00266584" w:rsidP="00266584">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10C34980" w14:textId="77777777" w:rsidR="00266584" w:rsidRPr="00BB629B" w:rsidRDefault="00266584" w:rsidP="00266584">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EE7609C"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72017B"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9AFD076"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DCED40"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E867470" w14:textId="77777777" w:rsidR="00266584" w:rsidRPr="000F6278" w:rsidRDefault="00266584" w:rsidP="00266584">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2DAB68" w14:textId="77777777" w:rsidR="00266584" w:rsidRPr="00BB629B" w:rsidRDefault="00266584" w:rsidP="00266584">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1E156988" w14:textId="77777777" w:rsidR="00266584" w:rsidRPr="00BB629B" w:rsidRDefault="00266584" w:rsidP="00266584">
            <w:pPr>
              <w:pStyle w:val="TAL"/>
            </w:pPr>
          </w:p>
        </w:tc>
      </w:tr>
      <w:tr w:rsidR="00266584" w:rsidRPr="000F6278" w14:paraId="234106E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8872AD6" w14:textId="77777777" w:rsidR="00266584" w:rsidRPr="000F6278" w:rsidRDefault="00266584" w:rsidP="00266584">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64832856" w14:textId="77777777" w:rsidR="00266584" w:rsidRPr="000F6278" w:rsidRDefault="00266584" w:rsidP="00266584">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AF47DB" w14:textId="77777777" w:rsidR="00266584" w:rsidRPr="000F6278" w:rsidRDefault="00266584" w:rsidP="002665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D646384" w14:textId="77777777" w:rsidR="00266584" w:rsidRPr="000F6278" w:rsidRDefault="00266584" w:rsidP="00266584">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F4A9950" w14:textId="77777777" w:rsidR="00266584" w:rsidRPr="000F6278" w:rsidRDefault="00266584" w:rsidP="00266584">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BE89484" w14:textId="77777777" w:rsidR="00266584" w:rsidRPr="000F6278" w:rsidRDefault="00266584" w:rsidP="00266584">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964892" w14:textId="77777777" w:rsidR="00266584" w:rsidRPr="000F6278" w:rsidRDefault="00266584" w:rsidP="00266584">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546AE0DB" w14:textId="77777777" w:rsidR="00266584" w:rsidRPr="000F6278" w:rsidRDefault="00266584" w:rsidP="00266584">
            <w:pPr>
              <w:pStyle w:val="TAL"/>
            </w:pPr>
          </w:p>
        </w:tc>
      </w:tr>
      <w:tr w:rsidR="00266584" w:rsidRPr="00BB629B" w14:paraId="4A49F2D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0B2A17D" w14:textId="77777777" w:rsidR="00266584" w:rsidRPr="00BB629B" w:rsidRDefault="00266584" w:rsidP="00266584">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2FE9FC85" w14:textId="77777777" w:rsidR="00266584" w:rsidRPr="00BB629B" w:rsidRDefault="00266584" w:rsidP="00266584">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E89586D"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122CD5" w14:textId="77777777" w:rsidR="00266584" w:rsidRPr="00BB629B" w:rsidRDefault="00266584" w:rsidP="00266584">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24EBC0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90FBF0" w14:textId="77777777" w:rsidR="00266584" w:rsidRPr="00BB629B" w:rsidRDefault="00266584" w:rsidP="00266584">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1E0F76" w14:textId="77777777" w:rsidR="00266584" w:rsidRPr="00BB629B" w:rsidRDefault="00266584" w:rsidP="00266584">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6440394" w14:textId="77777777" w:rsidR="00266584" w:rsidRPr="00BB629B" w:rsidRDefault="00266584" w:rsidP="00266584">
            <w:pPr>
              <w:pStyle w:val="TAL"/>
            </w:pPr>
          </w:p>
        </w:tc>
      </w:tr>
      <w:tr w:rsidR="00266584" w:rsidRPr="00BB629B" w14:paraId="70F9D8B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1F63D83" w14:textId="77777777" w:rsidR="00266584" w:rsidRPr="00BB629B" w:rsidRDefault="00266584" w:rsidP="00266584">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2EA2736D" w14:textId="77777777" w:rsidR="00266584" w:rsidRPr="00BB629B" w:rsidRDefault="00266584" w:rsidP="00266584">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932F63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1C58C0"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857D24"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E9B2E"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340A0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57191FA" w14:textId="77777777" w:rsidR="00266584" w:rsidRPr="00BB629B" w:rsidRDefault="00266584" w:rsidP="00266584">
            <w:pPr>
              <w:pStyle w:val="TAL"/>
            </w:pPr>
            <w:r w:rsidRPr="00BB629B">
              <w:rPr>
                <w:rFonts w:eastAsia="SimSun"/>
              </w:rPr>
              <w:t>NOTE 2</w:t>
            </w:r>
          </w:p>
        </w:tc>
      </w:tr>
      <w:tr w:rsidR="00266584" w:rsidRPr="00BB629B" w14:paraId="41C9003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BFBEDD3" w14:textId="77777777" w:rsidR="00266584" w:rsidRPr="00BB629B" w:rsidRDefault="00266584" w:rsidP="00266584">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4ADF8F8B" w14:textId="77777777" w:rsidR="00266584" w:rsidRPr="00BB629B" w:rsidRDefault="00266584" w:rsidP="00266584">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D92A3CE"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A30DA5"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4F5DD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D0C8EB"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B8ACE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1CEB380" w14:textId="77777777" w:rsidR="00266584" w:rsidRPr="00BB629B" w:rsidRDefault="00266584" w:rsidP="00266584">
            <w:pPr>
              <w:pStyle w:val="TAL"/>
            </w:pPr>
            <w:r w:rsidRPr="00BB629B">
              <w:rPr>
                <w:rFonts w:eastAsia="SimSun"/>
              </w:rPr>
              <w:t>NOTE 2</w:t>
            </w:r>
          </w:p>
        </w:tc>
      </w:tr>
      <w:tr w:rsidR="00266584" w:rsidRPr="00BB629B" w14:paraId="6BF4221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719A866" w14:textId="77777777" w:rsidR="00266584" w:rsidRPr="00BB629B" w:rsidRDefault="00266584" w:rsidP="00266584">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0E5E4546" w14:textId="77777777" w:rsidR="00266584" w:rsidRPr="00BB629B" w:rsidRDefault="00266584" w:rsidP="00266584">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194375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1BE530"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344172"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BF988B"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4BD61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7607EFB" w14:textId="77777777" w:rsidR="00266584" w:rsidRPr="00BB629B" w:rsidRDefault="00266584" w:rsidP="00266584">
            <w:pPr>
              <w:pStyle w:val="TAL"/>
            </w:pPr>
            <w:r w:rsidRPr="00BB629B">
              <w:rPr>
                <w:rFonts w:eastAsia="SimSun"/>
              </w:rPr>
              <w:t>NOTE 2</w:t>
            </w:r>
          </w:p>
        </w:tc>
      </w:tr>
      <w:tr w:rsidR="00266584" w:rsidRPr="00BB629B" w14:paraId="24319ED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FCDEF48" w14:textId="77777777" w:rsidR="00266584" w:rsidRPr="00BB629B" w:rsidRDefault="00266584" w:rsidP="00266584">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6A6165E9" w14:textId="77777777" w:rsidR="00266584" w:rsidRPr="00BB629B" w:rsidRDefault="00266584" w:rsidP="00266584">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358F83CC"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BFEF04"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741585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E73DC1"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38CC6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806B3EF" w14:textId="77777777" w:rsidR="00266584" w:rsidRPr="00BB629B" w:rsidRDefault="00266584" w:rsidP="00266584">
            <w:pPr>
              <w:pStyle w:val="TAL"/>
            </w:pPr>
            <w:r w:rsidRPr="00BB629B">
              <w:rPr>
                <w:rFonts w:eastAsia="SimSun"/>
              </w:rPr>
              <w:t>NOTE 2</w:t>
            </w:r>
          </w:p>
        </w:tc>
      </w:tr>
      <w:tr w:rsidR="00266584" w:rsidRPr="00BB629B" w14:paraId="6F2B895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EA818E5" w14:textId="77777777" w:rsidR="00266584" w:rsidRPr="00BB629B" w:rsidRDefault="00266584" w:rsidP="00266584">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31CFBACC" w14:textId="77777777" w:rsidR="00266584" w:rsidRPr="00BB629B" w:rsidRDefault="00266584" w:rsidP="00266584">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93DE108"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5EE96DF"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1EADDF"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011B14"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78AAA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637A116" w14:textId="77777777" w:rsidR="00266584" w:rsidRPr="00BB629B" w:rsidRDefault="00266584" w:rsidP="00266584">
            <w:pPr>
              <w:pStyle w:val="TAL"/>
            </w:pPr>
            <w:r w:rsidRPr="00BB629B">
              <w:rPr>
                <w:rFonts w:eastAsia="SimSun"/>
              </w:rPr>
              <w:t>NOTE 2</w:t>
            </w:r>
          </w:p>
        </w:tc>
      </w:tr>
      <w:tr w:rsidR="00266584" w:rsidRPr="00BB629B" w14:paraId="5C4AD70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4414305" w14:textId="77777777" w:rsidR="00266584" w:rsidRPr="00BB629B" w:rsidRDefault="00266584" w:rsidP="00266584">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06B50471" w14:textId="77777777" w:rsidR="00266584" w:rsidRPr="00BB629B" w:rsidRDefault="00266584" w:rsidP="00266584">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9780CA2"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899BC9"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2A4E4D"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0AC978"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DFF73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41B7455" w14:textId="77777777" w:rsidR="00266584" w:rsidRPr="00BB629B" w:rsidRDefault="00266584" w:rsidP="00266584">
            <w:pPr>
              <w:pStyle w:val="TAL"/>
            </w:pPr>
            <w:r w:rsidRPr="00BB629B">
              <w:rPr>
                <w:rFonts w:eastAsia="SimSun"/>
              </w:rPr>
              <w:t>NOTE 2</w:t>
            </w:r>
          </w:p>
        </w:tc>
      </w:tr>
      <w:tr w:rsidR="00266584" w:rsidRPr="00BB629B" w14:paraId="3049920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E2885B5" w14:textId="77777777" w:rsidR="00266584" w:rsidRPr="00BB629B" w:rsidRDefault="00266584" w:rsidP="00266584">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339E39E3" w14:textId="77777777" w:rsidR="00266584" w:rsidRPr="00BB629B" w:rsidRDefault="00266584" w:rsidP="00266584">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81F77BB"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411899"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E59935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76C182"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EA5B9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CC86EA4" w14:textId="77777777" w:rsidR="00266584" w:rsidRPr="00BB629B" w:rsidRDefault="00266584" w:rsidP="00266584">
            <w:pPr>
              <w:pStyle w:val="TAL"/>
            </w:pPr>
            <w:r w:rsidRPr="00BB629B">
              <w:rPr>
                <w:rFonts w:eastAsia="SimSun"/>
              </w:rPr>
              <w:t>NOTE 2</w:t>
            </w:r>
          </w:p>
        </w:tc>
      </w:tr>
      <w:tr w:rsidR="00266584" w:rsidRPr="00BB629B" w14:paraId="363C1D6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173C12E" w14:textId="77777777" w:rsidR="00266584" w:rsidRPr="00BB629B" w:rsidRDefault="00266584" w:rsidP="00266584">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20C6C2C0" w14:textId="77777777" w:rsidR="00266584" w:rsidRPr="00BB629B" w:rsidRDefault="00266584" w:rsidP="00266584">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42A0CB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361DC5"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20FA3E"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2CD0AC"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4E408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A0D95E4" w14:textId="77777777" w:rsidR="00266584" w:rsidRPr="00BB629B" w:rsidRDefault="00266584" w:rsidP="00266584">
            <w:pPr>
              <w:pStyle w:val="TAL"/>
            </w:pPr>
            <w:r w:rsidRPr="00BB629B">
              <w:rPr>
                <w:rFonts w:eastAsia="SimSun"/>
              </w:rPr>
              <w:t>NOTE 2</w:t>
            </w:r>
          </w:p>
        </w:tc>
      </w:tr>
      <w:tr w:rsidR="00266584" w:rsidRPr="00BB629B" w14:paraId="690164E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B41B105" w14:textId="77777777" w:rsidR="00266584" w:rsidRPr="00BB629B" w:rsidRDefault="00266584" w:rsidP="00266584">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6230DF29" w14:textId="77777777" w:rsidR="00266584" w:rsidRPr="00BB629B" w:rsidRDefault="00266584" w:rsidP="00266584">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7EE19A4"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5A51B6"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7FDA89B"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3A14F4"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42BBE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F2EFF35" w14:textId="77777777" w:rsidR="00266584" w:rsidRPr="00BB629B" w:rsidRDefault="00266584" w:rsidP="00266584">
            <w:pPr>
              <w:pStyle w:val="TAL"/>
            </w:pPr>
            <w:r w:rsidRPr="00BB629B">
              <w:rPr>
                <w:rFonts w:eastAsia="SimSun"/>
              </w:rPr>
              <w:t>NOTE 2</w:t>
            </w:r>
          </w:p>
        </w:tc>
      </w:tr>
      <w:tr w:rsidR="00266584" w:rsidRPr="00BB629B" w14:paraId="762BDB2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587D04B" w14:textId="77777777" w:rsidR="00266584" w:rsidRPr="00BB629B" w:rsidRDefault="00266584" w:rsidP="00266584">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764ED52A" w14:textId="77777777" w:rsidR="00266584" w:rsidRPr="00BB629B" w:rsidRDefault="00266584" w:rsidP="00266584">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9549947"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891DB9"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460F63"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AC8FFE3"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0D86C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DF83591" w14:textId="77777777" w:rsidR="00266584" w:rsidRPr="00BB629B" w:rsidRDefault="00266584" w:rsidP="00266584">
            <w:pPr>
              <w:pStyle w:val="TAL"/>
            </w:pPr>
          </w:p>
        </w:tc>
      </w:tr>
      <w:tr w:rsidR="00266584" w:rsidRPr="000F6278" w14:paraId="6F052B1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B8290EE" w14:textId="77777777" w:rsidR="00266584" w:rsidRPr="000F6278" w:rsidRDefault="00266584" w:rsidP="00266584">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2AFEAB64" w14:textId="77777777" w:rsidR="00266584" w:rsidRPr="000F6278" w:rsidRDefault="00266584" w:rsidP="00266584">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701E643" w14:textId="77777777" w:rsidR="00266584" w:rsidRPr="000F6278"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EEB3E07" w14:textId="77777777" w:rsidR="00266584" w:rsidRPr="000F6278" w:rsidRDefault="00266584" w:rsidP="00266584">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1B77A65" w14:textId="77777777" w:rsidR="00266584" w:rsidRPr="000F6278"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6DF453E" w14:textId="77777777" w:rsidR="00266584" w:rsidRPr="000F6278" w:rsidRDefault="00266584" w:rsidP="00266584">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E70191D"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D805336" w14:textId="77777777" w:rsidR="00266584" w:rsidRPr="000F6278" w:rsidRDefault="00266584" w:rsidP="00266584">
            <w:pPr>
              <w:pStyle w:val="TAL"/>
            </w:pPr>
          </w:p>
        </w:tc>
      </w:tr>
      <w:tr w:rsidR="00266584" w:rsidRPr="00BB629B" w14:paraId="07C14D1C"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3453D1FA" w14:textId="77777777" w:rsidR="00266584" w:rsidRPr="00BB629B" w:rsidRDefault="00266584" w:rsidP="00266584">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0EAB2097" w14:textId="77777777" w:rsidR="00266584" w:rsidRPr="00BB629B" w:rsidRDefault="00266584" w:rsidP="00266584">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60E003E"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2C3DFC"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52E93B"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5CA3980"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4A0CBEC3" w14:textId="77777777" w:rsidR="00266584" w:rsidRPr="00BB629B" w:rsidRDefault="00266584" w:rsidP="00266584">
            <w:pPr>
              <w:pStyle w:val="TAL"/>
            </w:pPr>
          </w:p>
        </w:tc>
        <w:tc>
          <w:tcPr>
            <w:tcW w:w="2086" w:type="dxa"/>
            <w:tcBorders>
              <w:top w:val="single" w:sz="4" w:space="0" w:color="auto"/>
              <w:left w:val="single" w:sz="4" w:space="0" w:color="auto"/>
              <w:bottom w:val="nil"/>
              <w:right w:val="single" w:sz="4" w:space="0" w:color="auto"/>
            </w:tcBorders>
          </w:tcPr>
          <w:p w14:paraId="65FF21D1" w14:textId="77777777" w:rsidR="00266584" w:rsidRPr="00BB629B" w:rsidRDefault="00266584" w:rsidP="00266584">
            <w:pPr>
              <w:pStyle w:val="TAL"/>
            </w:pPr>
          </w:p>
        </w:tc>
      </w:tr>
      <w:tr w:rsidR="00266584" w:rsidRPr="00BB629B" w14:paraId="0E7CDED4" w14:textId="77777777" w:rsidTr="004C6045">
        <w:trPr>
          <w:jc w:val="center"/>
        </w:trPr>
        <w:tc>
          <w:tcPr>
            <w:tcW w:w="1348" w:type="dxa"/>
            <w:tcBorders>
              <w:top w:val="nil"/>
              <w:left w:val="single" w:sz="4" w:space="0" w:color="auto"/>
              <w:bottom w:val="single" w:sz="4" w:space="0" w:color="auto"/>
              <w:right w:val="single" w:sz="4" w:space="0" w:color="auto"/>
            </w:tcBorders>
          </w:tcPr>
          <w:p w14:paraId="1DB7DA28" w14:textId="77777777" w:rsidR="00266584" w:rsidRPr="00BB629B" w:rsidRDefault="00266584" w:rsidP="00266584">
            <w:pPr>
              <w:pStyle w:val="TAL"/>
            </w:pPr>
          </w:p>
        </w:tc>
        <w:tc>
          <w:tcPr>
            <w:tcW w:w="4467" w:type="dxa"/>
            <w:tcBorders>
              <w:top w:val="nil"/>
              <w:left w:val="single" w:sz="4" w:space="0" w:color="auto"/>
              <w:bottom w:val="single" w:sz="4" w:space="0" w:color="auto"/>
              <w:right w:val="single" w:sz="4" w:space="0" w:color="auto"/>
            </w:tcBorders>
          </w:tcPr>
          <w:p w14:paraId="3138DFBD" w14:textId="77777777" w:rsidR="00266584" w:rsidRPr="00BB629B" w:rsidRDefault="00266584" w:rsidP="00266584">
            <w:pPr>
              <w:pStyle w:val="TAL"/>
            </w:pPr>
          </w:p>
        </w:tc>
        <w:tc>
          <w:tcPr>
            <w:tcW w:w="852" w:type="dxa"/>
            <w:tcBorders>
              <w:top w:val="single" w:sz="4" w:space="0" w:color="auto"/>
              <w:left w:val="single" w:sz="4" w:space="0" w:color="auto"/>
              <w:bottom w:val="single" w:sz="4" w:space="0" w:color="auto"/>
              <w:right w:val="single" w:sz="4" w:space="0" w:color="auto"/>
            </w:tcBorders>
          </w:tcPr>
          <w:p w14:paraId="6DEC19C4"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A578AE" w14:textId="77777777" w:rsidR="00266584" w:rsidRPr="00BB629B" w:rsidRDefault="00266584" w:rsidP="00266584">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8136416"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6AF34E4C" w14:textId="77777777" w:rsidR="00266584" w:rsidRPr="00BB629B" w:rsidRDefault="00266584" w:rsidP="00266584">
            <w:pPr>
              <w:pStyle w:val="TAL"/>
            </w:pPr>
          </w:p>
        </w:tc>
        <w:tc>
          <w:tcPr>
            <w:tcW w:w="1563" w:type="dxa"/>
            <w:tcBorders>
              <w:top w:val="nil"/>
              <w:left w:val="single" w:sz="4" w:space="0" w:color="auto"/>
              <w:bottom w:val="single" w:sz="4" w:space="0" w:color="auto"/>
              <w:right w:val="single" w:sz="4" w:space="0" w:color="auto"/>
            </w:tcBorders>
          </w:tcPr>
          <w:p w14:paraId="130F9D31"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590E23B6" w14:textId="77777777" w:rsidR="00266584" w:rsidRPr="00BB629B" w:rsidRDefault="00266584" w:rsidP="00266584">
            <w:pPr>
              <w:pStyle w:val="TAL"/>
            </w:pPr>
          </w:p>
        </w:tc>
      </w:tr>
      <w:tr w:rsidR="00266584" w:rsidRPr="00871AAC" w14:paraId="73AF7400" w14:textId="77777777" w:rsidTr="004C6045">
        <w:trPr>
          <w:jc w:val="center"/>
        </w:trPr>
        <w:tc>
          <w:tcPr>
            <w:tcW w:w="1348" w:type="dxa"/>
            <w:tcBorders>
              <w:top w:val="nil"/>
              <w:left w:val="single" w:sz="4" w:space="0" w:color="auto"/>
              <w:bottom w:val="single" w:sz="4" w:space="0" w:color="auto"/>
              <w:right w:val="single" w:sz="4" w:space="0" w:color="auto"/>
            </w:tcBorders>
          </w:tcPr>
          <w:p w14:paraId="677D1918" w14:textId="77777777" w:rsidR="00266584" w:rsidRPr="00871AAC" w:rsidRDefault="00266584" w:rsidP="00266584">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538A2C2" w14:textId="77777777" w:rsidR="00266584" w:rsidRPr="00871AAC" w:rsidRDefault="00266584" w:rsidP="00266584">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8C8BBAD" w14:textId="77777777" w:rsidR="00266584" w:rsidRPr="00871AAC" w:rsidRDefault="00266584" w:rsidP="0026658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D4B576" w14:textId="77777777" w:rsidR="00266584" w:rsidRPr="00871AAC" w:rsidRDefault="00266584" w:rsidP="00266584">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64252FF" w14:textId="77777777" w:rsidR="00266584" w:rsidRPr="00871AAC" w:rsidRDefault="00266584" w:rsidP="00266584">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976E663" w14:textId="77777777" w:rsidR="00266584" w:rsidRPr="00871AAC" w:rsidRDefault="00266584" w:rsidP="00266584">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11715795" w14:textId="77777777" w:rsidR="00266584" w:rsidRPr="00871AAC"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4439AD05" w14:textId="77777777" w:rsidR="00266584" w:rsidRPr="00871AAC" w:rsidRDefault="00266584" w:rsidP="00266584">
            <w:pPr>
              <w:pStyle w:val="TAL"/>
              <w:rPr>
                <w:lang w:eastAsia="zh-CN"/>
              </w:rPr>
            </w:pPr>
            <w:r>
              <w:rPr>
                <w:rFonts w:hint="eastAsia"/>
                <w:lang w:eastAsia="zh-CN"/>
              </w:rPr>
              <w:t>N</w:t>
            </w:r>
            <w:r>
              <w:rPr>
                <w:lang w:eastAsia="zh-CN"/>
              </w:rPr>
              <w:t>OTE 1</w:t>
            </w:r>
          </w:p>
        </w:tc>
      </w:tr>
      <w:tr w:rsidR="00266584" w:rsidRPr="00BB629B" w14:paraId="1DCFDB4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D022660" w14:textId="77777777" w:rsidR="00266584" w:rsidRPr="00BB629B" w:rsidRDefault="00266584" w:rsidP="00266584">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46870CD0" w14:textId="77777777" w:rsidR="00266584" w:rsidRPr="00BB629B" w:rsidRDefault="00266584" w:rsidP="00266584">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6035C88"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01A680"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5D2ED9"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DB3D6F"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ED095E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312A850" w14:textId="77777777" w:rsidR="00266584" w:rsidRPr="00BB629B" w:rsidRDefault="00266584" w:rsidP="00266584">
            <w:pPr>
              <w:pStyle w:val="TAL"/>
            </w:pPr>
          </w:p>
        </w:tc>
      </w:tr>
      <w:tr w:rsidR="00266584" w:rsidRPr="00BB629B" w14:paraId="1FEDFCA7"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4A1D1BCC" w14:textId="77777777" w:rsidR="00266584" w:rsidRPr="00BB629B" w:rsidRDefault="00266584" w:rsidP="00266584">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59C0407E" w14:textId="77777777" w:rsidR="00266584" w:rsidRPr="00BB629B" w:rsidRDefault="00266584" w:rsidP="00266584">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770461" w14:textId="77777777" w:rsidR="00266584" w:rsidRPr="00BB629B" w:rsidRDefault="00266584" w:rsidP="00266584">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3EFD893" w14:textId="77777777" w:rsidR="00266584" w:rsidRPr="00BB629B" w:rsidRDefault="00266584" w:rsidP="00266584">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54695A"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85A7564" w14:textId="77777777" w:rsidR="00266584" w:rsidRPr="00BB629B" w:rsidRDefault="00266584" w:rsidP="00266584">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5156530C" w14:textId="77777777" w:rsidR="00266584" w:rsidRPr="00BB629B" w:rsidRDefault="00266584" w:rsidP="00266584">
            <w:pPr>
              <w:pStyle w:val="TAL"/>
            </w:pPr>
          </w:p>
        </w:tc>
        <w:tc>
          <w:tcPr>
            <w:tcW w:w="2086" w:type="dxa"/>
            <w:tcBorders>
              <w:top w:val="single" w:sz="4" w:space="0" w:color="auto"/>
              <w:left w:val="single" w:sz="4" w:space="0" w:color="auto"/>
              <w:bottom w:val="nil"/>
              <w:right w:val="single" w:sz="4" w:space="0" w:color="auto"/>
            </w:tcBorders>
          </w:tcPr>
          <w:p w14:paraId="77BCC567" w14:textId="77777777" w:rsidR="00266584" w:rsidRPr="00BB629B" w:rsidRDefault="00266584" w:rsidP="00266584">
            <w:pPr>
              <w:pStyle w:val="TAL"/>
            </w:pPr>
          </w:p>
        </w:tc>
      </w:tr>
      <w:tr w:rsidR="00266584" w:rsidRPr="00BB629B" w14:paraId="3F0080B6" w14:textId="77777777" w:rsidTr="004C6045">
        <w:trPr>
          <w:jc w:val="center"/>
        </w:trPr>
        <w:tc>
          <w:tcPr>
            <w:tcW w:w="1348" w:type="dxa"/>
            <w:tcBorders>
              <w:top w:val="nil"/>
              <w:left w:val="single" w:sz="4" w:space="0" w:color="auto"/>
              <w:bottom w:val="single" w:sz="4" w:space="0" w:color="auto"/>
              <w:right w:val="single" w:sz="4" w:space="0" w:color="auto"/>
            </w:tcBorders>
          </w:tcPr>
          <w:p w14:paraId="08024C71" w14:textId="77777777" w:rsidR="00266584" w:rsidRPr="00BB629B" w:rsidRDefault="00266584" w:rsidP="00266584">
            <w:pPr>
              <w:pStyle w:val="TAL"/>
            </w:pPr>
          </w:p>
        </w:tc>
        <w:tc>
          <w:tcPr>
            <w:tcW w:w="4467" w:type="dxa"/>
            <w:tcBorders>
              <w:top w:val="nil"/>
              <w:left w:val="single" w:sz="4" w:space="0" w:color="auto"/>
              <w:bottom w:val="single" w:sz="4" w:space="0" w:color="auto"/>
              <w:right w:val="single" w:sz="4" w:space="0" w:color="auto"/>
            </w:tcBorders>
          </w:tcPr>
          <w:p w14:paraId="5B3B4040" w14:textId="77777777" w:rsidR="00266584" w:rsidRPr="00BB629B" w:rsidRDefault="00266584" w:rsidP="00266584">
            <w:pPr>
              <w:pStyle w:val="TAL"/>
            </w:pPr>
          </w:p>
        </w:tc>
        <w:tc>
          <w:tcPr>
            <w:tcW w:w="852" w:type="dxa"/>
            <w:tcBorders>
              <w:top w:val="single" w:sz="4" w:space="0" w:color="auto"/>
              <w:left w:val="single" w:sz="4" w:space="0" w:color="auto"/>
              <w:bottom w:val="single" w:sz="4" w:space="0" w:color="auto"/>
              <w:right w:val="single" w:sz="4" w:space="0" w:color="auto"/>
            </w:tcBorders>
          </w:tcPr>
          <w:p w14:paraId="0B1CAFBE"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68ED35A" w14:textId="77777777" w:rsidR="00266584" w:rsidRPr="00BB629B" w:rsidRDefault="00266584" w:rsidP="00266584">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04F20E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6AE0566" w14:textId="77777777" w:rsidR="00266584" w:rsidRPr="00BB629B" w:rsidRDefault="00266584" w:rsidP="00266584">
            <w:pPr>
              <w:pStyle w:val="TAL"/>
            </w:pPr>
          </w:p>
        </w:tc>
        <w:tc>
          <w:tcPr>
            <w:tcW w:w="1563" w:type="dxa"/>
            <w:tcBorders>
              <w:top w:val="nil"/>
              <w:left w:val="single" w:sz="4" w:space="0" w:color="auto"/>
              <w:bottom w:val="single" w:sz="4" w:space="0" w:color="auto"/>
              <w:right w:val="single" w:sz="4" w:space="0" w:color="auto"/>
            </w:tcBorders>
          </w:tcPr>
          <w:p w14:paraId="1D11FED6"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566A16FB" w14:textId="77777777" w:rsidR="00266584" w:rsidRPr="00BB629B" w:rsidRDefault="00266584" w:rsidP="00266584">
            <w:pPr>
              <w:pStyle w:val="TAL"/>
            </w:pPr>
          </w:p>
        </w:tc>
      </w:tr>
      <w:tr w:rsidR="00266584" w:rsidRPr="00BB629B" w14:paraId="749AA7F0" w14:textId="77777777" w:rsidTr="00B9032B">
        <w:trPr>
          <w:jc w:val="center"/>
        </w:trPr>
        <w:tc>
          <w:tcPr>
            <w:tcW w:w="1348" w:type="dxa"/>
            <w:tcBorders>
              <w:top w:val="nil"/>
              <w:left w:val="single" w:sz="4" w:space="0" w:color="auto"/>
              <w:bottom w:val="single" w:sz="4" w:space="0" w:color="auto"/>
              <w:right w:val="single" w:sz="4" w:space="0" w:color="auto"/>
            </w:tcBorders>
          </w:tcPr>
          <w:p w14:paraId="445A340A" w14:textId="10CBE741" w:rsidR="00266584" w:rsidRPr="00BB629B" w:rsidRDefault="00266584" w:rsidP="00266584">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538B2D49" w14:textId="79735C9C" w:rsidR="00266584" w:rsidRPr="00BB629B" w:rsidRDefault="00266584" w:rsidP="00266584">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1D553891" w14:textId="59B4CF1F"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967CD7E" w14:textId="087ABB3F" w:rsidR="00266584" w:rsidRPr="00BB629B" w:rsidRDefault="00266584" w:rsidP="00266584">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E434B2A" w14:textId="676E1156"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06A775C9" w14:textId="049C0BF4" w:rsidR="00266584" w:rsidRPr="00BB629B" w:rsidRDefault="00266584" w:rsidP="00266584">
            <w:pPr>
              <w:pStyle w:val="TAL"/>
            </w:pPr>
            <w:r>
              <w:t>D024</w:t>
            </w:r>
          </w:p>
        </w:tc>
        <w:tc>
          <w:tcPr>
            <w:tcW w:w="1563" w:type="dxa"/>
            <w:tcBorders>
              <w:top w:val="nil"/>
              <w:left w:val="single" w:sz="4" w:space="0" w:color="auto"/>
              <w:bottom w:val="single" w:sz="4" w:space="0" w:color="auto"/>
              <w:right w:val="single" w:sz="4" w:space="0" w:color="auto"/>
            </w:tcBorders>
          </w:tcPr>
          <w:p w14:paraId="615E463B" w14:textId="77777777" w:rsidR="00266584" w:rsidRPr="00BB629B" w:rsidRDefault="00266584" w:rsidP="00266584">
            <w:pPr>
              <w:pStyle w:val="TAL"/>
            </w:pPr>
          </w:p>
        </w:tc>
        <w:tc>
          <w:tcPr>
            <w:tcW w:w="2086" w:type="dxa"/>
            <w:tcBorders>
              <w:top w:val="nil"/>
              <w:left w:val="single" w:sz="4" w:space="0" w:color="auto"/>
              <w:bottom w:val="single" w:sz="4" w:space="0" w:color="auto"/>
              <w:right w:val="single" w:sz="4" w:space="0" w:color="auto"/>
            </w:tcBorders>
          </w:tcPr>
          <w:p w14:paraId="78B937B2" w14:textId="77777777" w:rsidR="00266584" w:rsidRPr="00BB629B" w:rsidRDefault="00266584" w:rsidP="00266584">
            <w:pPr>
              <w:pStyle w:val="TAL"/>
            </w:pPr>
          </w:p>
        </w:tc>
      </w:tr>
      <w:tr w:rsidR="00266584" w:rsidRPr="00BB629B" w14:paraId="391E432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156A4AE" w14:textId="77777777" w:rsidR="00266584" w:rsidRPr="00BB629B" w:rsidRDefault="00266584" w:rsidP="00266584">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43F86387" w14:textId="77777777" w:rsidR="00266584" w:rsidRPr="00BB629B" w:rsidRDefault="00266584" w:rsidP="00266584">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B0F145A" w14:textId="77777777" w:rsidR="00266584" w:rsidRPr="00BB629B" w:rsidRDefault="00266584" w:rsidP="00266584">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7C8C8028"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1D78F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6B66E14"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FA9C0A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E504972" w14:textId="77777777" w:rsidR="00266584" w:rsidRPr="00BB629B" w:rsidRDefault="00266584" w:rsidP="00266584">
            <w:pPr>
              <w:pStyle w:val="TAL"/>
            </w:pPr>
          </w:p>
        </w:tc>
      </w:tr>
      <w:tr w:rsidR="00266584" w:rsidRPr="00BB629B" w14:paraId="1353E7A4"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0D9B98B4" w14:textId="52E1574E" w:rsidR="00266584" w:rsidRPr="00BB629B" w:rsidRDefault="00266584" w:rsidP="00266584">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253DFC65" w14:textId="29DF3177" w:rsidR="00266584" w:rsidRPr="00BB629B" w:rsidRDefault="00266584" w:rsidP="00266584">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60881B6" w14:textId="72796BCF"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1F6506D9" w14:textId="3729CC47"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1C4839C" w14:textId="598E7ECE"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F9A3CD" w14:textId="4AA39BD2"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60DEF2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F9C8980" w14:textId="77777777" w:rsidR="00266584" w:rsidRPr="00BB629B" w:rsidRDefault="00266584" w:rsidP="00266584">
            <w:pPr>
              <w:pStyle w:val="TAL"/>
            </w:pPr>
          </w:p>
        </w:tc>
      </w:tr>
      <w:tr w:rsidR="00266584" w:rsidRPr="00BB629B" w14:paraId="102E850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903E7FE" w14:textId="77777777" w:rsidR="00266584" w:rsidRPr="00BB629B" w:rsidRDefault="00266584" w:rsidP="00266584">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05E7E287" w14:textId="77777777" w:rsidR="00266584" w:rsidRPr="00BB629B" w:rsidRDefault="00266584" w:rsidP="00266584">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BEA140F" w14:textId="77777777" w:rsidR="00266584" w:rsidRPr="00BB629B" w:rsidRDefault="00266584" w:rsidP="00266584">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E105412"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3762176"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EE8D6C"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BB4551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031C3BB" w14:textId="77777777" w:rsidR="00266584" w:rsidRPr="00BB629B" w:rsidRDefault="00266584" w:rsidP="00266584">
            <w:pPr>
              <w:pStyle w:val="TAL"/>
            </w:pPr>
          </w:p>
        </w:tc>
      </w:tr>
      <w:tr w:rsidR="00266584" w:rsidRPr="00BB629B" w14:paraId="4C1DBDB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3B1F179" w14:textId="77777777" w:rsidR="00266584" w:rsidRPr="00BB629B" w:rsidRDefault="00266584" w:rsidP="00266584">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3C89A34D" w14:textId="77777777" w:rsidR="00266584" w:rsidRPr="00BB629B" w:rsidRDefault="00266584" w:rsidP="00266584">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74AA60E" w14:textId="77777777" w:rsidR="00266584" w:rsidRPr="00BB629B" w:rsidRDefault="00266584" w:rsidP="00266584">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5D11BD6"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25B5C9"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BBC015"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CC493D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C693B88" w14:textId="77777777" w:rsidR="00266584" w:rsidRPr="00BB629B" w:rsidRDefault="00266584" w:rsidP="00266584">
            <w:pPr>
              <w:pStyle w:val="TAL"/>
            </w:pPr>
          </w:p>
        </w:tc>
      </w:tr>
      <w:tr w:rsidR="00266584" w:rsidRPr="00BB629B" w14:paraId="67E0890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C0462EF" w14:textId="77777777" w:rsidR="00266584" w:rsidRPr="00BB629B" w:rsidRDefault="00266584" w:rsidP="00266584">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F5446E9" w14:textId="77777777" w:rsidR="00266584" w:rsidRPr="00BB629B" w:rsidRDefault="00266584" w:rsidP="00266584">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F313B8D" w14:textId="77777777" w:rsidR="00266584" w:rsidRPr="00BB629B" w:rsidRDefault="00266584" w:rsidP="00266584">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3EC66112"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B86C901"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CDA008E"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254359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398617B" w14:textId="77777777" w:rsidR="00266584" w:rsidRPr="00BB629B" w:rsidRDefault="00266584" w:rsidP="00266584">
            <w:pPr>
              <w:pStyle w:val="TAL"/>
            </w:pPr>
          </w:p>
        </w:tc>
      </w:tr>
      <w:tr w:rsidR="00266584" w:rsidRPr="00BB629B" w14:paraId="74393B6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BF65146" w14:textId="77777777" w:rsidR="00266584" w:rsidRPr="00BB629B" w:rsidRDefault="00266584" w:rsidP="00266584">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398C1F3" w14:textId="77777777" w:rsidR="00266584" w:rsidRPr="00BB629B" w:rsidRDefault="00266584" w:rsidP="00266584">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65540C0"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A1C56F"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C2042A9"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CAA39AA"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9731AB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FD54808" w14:textId="77777777" w:rsidR="00266584" w:rsidRPr="00BB629B" w:rsidRDefault="00266584" w:rsidP="00266584">
            <w:pPr>
              <w:pStyle w:val="TAL"/>
            </w:pPr>
          </w:p>
        </w:tc>
      </w:tr>
      <w:tr w:rsidR="00266584" w:rsidRPr="00BB629B" w14:paraId="0407ED4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2A9298C" w14:textId="77777777" w:rsidR="00266584" w:rsidRPr="00BB629B" w:rsidRDefault="00266584" w:rsidP="00266584">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3EABCA2F" w14:textId="77777777" w:rsidR="00266584" w:rsidRPr="00BB629B" w:rsidRDefault="00266584" w:rsidP="00266584">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783D3F"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2D2815D"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0B9A0B6"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570403"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141D32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54DC83F" w14:textId="77777777" w:rsidR="00266584" w:rsidRPr="00BB629B" w:rsidRDefault="00266584" w:rsidP="00266584">
            <w:pPr>
              <w:pStyle w:val="TAL"/>
            </w:pPr>
          </w:p>
        </w:tc>
      </w:tr>
      <w:tr w:rsidR="00266584" w:rsidRPr="00BB629B" w14:paraId="71BD7D4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F25C4AF" w14:textId="77777777" w:rsidR="00266584" w:rsidRPr="00BB629B" w:rsidRDefault="00266584" w:rsidP="00266584">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6F740E5" w14:textId="77777777" w:rsidR="00266584" w:rsidRPr="00BB629B" w:rsidRDefault="00266584" w:rsidP="00266584">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76816A6E"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DDCE49C"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E3B2F2D"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8DD0E0"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E93013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8A2344F" w14:textId="77777777" w:rsidR="00266584" w:rsidRPr="00BB629B" w:rsidRDefault="00266584" w:rsidP="00266584">
            <w:pPr>
              <w:pStyle w:val="TAL"/>
            </w:pPr>
          </w:p>
        </w:tc>
      </w:tr>
      <w:tr w:rsidR="00266584" w:rsidRPr="00BB629B" w14:paraId="7428F6F1"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23EB188D" w14:textId="79819C36" w:rsidR="00266584" w:rsidRPr="00BB629B" w:rsidRDefault="00266584" w:rsidP="00266584">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0D19A91A" w14:textId="7C52C9E3" w:rsidR="00266584" w:rsidRPr="00BB629B" w:rsidRDefault="00266584" w:rsidP="00266584">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C78EFB0" w14:textId="0F17F67D" w:rsidR="00266584" w:rsidRPr="00BB629B" w:rsidRDefault="00266584" w:rsidP="00266584">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68FF0FB" w14:textId="2557D7FA"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B1C8FF2" w14:textId="36055EFF"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1CB0AB0" w14:textId="071A39ED"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65B84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A5AB044" w14:textId="77777777" w:rsidR="00266584" w:rsidRPr="00BB629B" w:rsidRDefault="00266584" w:rsidP="00266584">
            <w:pPr>
              <w:pStyle w:val="TAL"/>
            </w:pPr>
          </w:p>
        </w:tc>
      </w:tr>
      <w:tr w:rsidR="00266584" w:rsidRPr="00BB629B" w14:paraId="38FC759E"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1D188775" w14:textId="142CF20C" w:rsidR="00266584" w:rsidRPr="00BB629B" w:rsidRDefault="00266584" w:rsidP="00266584">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51115AD6" w14:textId="1B4E6BA3" w:rsidR="00266584" w:rsidRPr="00BB629B" w:rsidRDefault="00266584" w:rsidP="00266584">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1D69A96" w14:textId="2A840550" w:rsidR="00266584" w:rsidRPr="00BB629B" w:rsidRDefault="00266584" w:rsidP="00266584">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0F533F9" w14:textId="25CC9146"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19D7BC3D" w14:textId="33EE01A6"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45D2F67" w14:textId="4CC20144"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F0419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D10CFB0" w14:textId="77777777" w:rsidR="00266584" w:rsidRPr="00BB629B" w:rsidRDefault="00266584" w:rsidP="00266584">
            <w:pPr>
              <w:pStyle w:val="TAL"/>
            </w:pPr>
          </w:p>
        </w:tc>
      </w:tr>
      <w:tr w:rsidR="00266584" w:rsidRPr="00BB629B" w14:paraId="28D1115F"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2FD544FA" w14:textId="49B75DE0" w:rsidR="00266584" w:rsidRPr="00BB629B" w:rsidRDefault="00266584" w:rsidP="00266584">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23C3E4D2" w14:textId="1A9941DB" w:rsidR="00266584" w:rsidRPr="00BB629B" w:rsidRDefault="00266584" w:rsidP="00266584">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D2E0709" w14:textId="04801C1E" w:rsidR="00266584" w:rsidRPr="00BB629B" w:rsidRDefault="00266584" w:rsidP="00266584">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D0A754" w14:textId="41C36F29"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34B03129" w14:textId="018C3D95"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65ABE18" w14:textId="7C232DC1"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23B948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2BD0763" w14:textId="77777777" w:rsidR="00266584" w:rsidRPr="00BB629B" w:rsidRDefault="00266584" w:rsidP="00266584">
            <w:pPr>
              <w:pStyle w:val="TAL"/>
            </w:pPr>
          </w:p>
        </w:tc>
      </w:tr>
      <w:tr w:rsidR="00266584" w:rsidRPr="00BB629B" w14:paraId="1D972D1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D7D2BE6" w14:textId="77777777" w:rsidR="00266584" w:rsidRPr="00BB629B" w:rsidRDefault="00266584" w:rsidP="00266584">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1609D51F" w14:textId="77777777" w:rsidR="00266584" w:rsidRPr="00BB629B" w:rsidRDefault="00266584" w:rsidP="00266584">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241D371"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594CFA" w14:textId="77777777" w:rsidR="00266584" w:rsidRPr="00BB629B" w:rsidRDefault="00266584" w:rsidP="00266584">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6EACBC4"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897F9D7" w14:textId="77777777" w:rsidR="00266584" w:rsidRPr="00BB629B" w:rsidRDefault="00266584" w:rsidP="00266584">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958A39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887D22F" w14:textId="77777777" w:rsidR="00266584" w:rsidRPr="00BB629B" w:rsidRDefault="00266584" w:rsidP="00266584">
            <w:pPr>
              <w:pStyle w:val="TAL"/>
            </w:pPr>
          </w:p>
        </w:tc>
      </w:tr>
      <w:tr w:rsidR="00266584" w:rsidRPr="00BB629B" w14:paraId="07229F47"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60F900F6" w14:textId="718F80D8" w:rsidR="00266584" w:rsidRPr="00BB629B" w:rsidRDefault="00266584" w:rsidP="00266584">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4BA6CE82" w14:textId="294EE5DE" w:rsidR="00266584" w:rsidRPr="00BB629B" w:rsidRDefault="00266584" w:rsidP="00266584">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594D35B4" w14:textId="52D531D1" w:rsidR="00266584" w:rsidRPr="00BB629B" w:rsidRDefault="00266584" w:rsidP="00266584">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2122A7D" w14:textId="57E4F34B" w:rsidR="00266584" w:rsidRPr="00BB629B" w:rsidRDefault="00266584" w:rsidP="00266584">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0DF4A6B3" w14:textId="05567252" w:rsidR="00266584" w:rsidRDefault="00266584" w:rsidP="00266584">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DABD7B9" w14:textId="606C60BF" w:rsidR="00266584" w:rsidRPr="00BB629B" w:rsidRDefault="00266584" w:rsidP="00266584">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447FDBF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826E4C0" w14:textId="77777777" w:rsidR="00266584" w:rsidRPr="00BB629B" w:rsidRDefault="00266584" w:rsidP="00266584">
            <w:pPr>
              <w:pStyle w:val="TAL"/>
            </w:pPr>
          </w:p>
        </w:tc>
      </w:tr>
      <w:tr w:rsidR="00266584" w:rsidRPr="00BB629B" w14:paraId="55BE018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BAA9BC8" w14:textId="77777777" w:rsidR="00266584" w:rsidRPr="00BB629B" w:rsidRDefault="00266584" w:rsidP="00266584">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6B273739" w14:textId="77777777" w:rsidR="00266584" w:rsidRPr="00BB629B" w:rsidRDefault="00266584" w:rsidP="00266584">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A7E714E"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FCD90E2"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C3BF5E2"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354B964"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59067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6592A70" w14:textId="77777777" w:rsidR="00266584" w:rsidRPr="00BB629B" w:rsidRDefault="00266584" w:rsidP="00266584">
            <w:pPr>
              <w:pStyle w:val="TAL"/>
            </w:pPr>
          </w:p>
        </w:tc>
      </w:tr>
      <w:tr w:rsidR="00266584" w:rsidRPr="00BB629B" w14:paraId="6DBD7A7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54D4ED0" w14:textId="77777777" w:rsidR="00266584" w:rsidRPr="00BB629B" w:rsidRDefault="00266584" w:rsidP="00266584">
            <w:pPr>
              <w:pStyle w:val="TAL"/>
            </w:pPr>
            <w:r w:rsidRPr="00BB629B">
              <w:lastRenderedPageBreak/>
              <w:t>6.5E.2.3.1</w:t>
            </w:r>
          </w:p>
        </w:tc>
        <w:tc>
          <w:tcPr>
            <w:tcW w:w="4467" w:type="dxa"/>
            <w:tcBorders>
              <w:top w:val="single" w:sz="4" w:space="0" w:color="auto"/>
              <w:left w:val="single" w:sz="4" w:space="0" w:color="auto"/>
              <w:bottom w:val="single" w:sz="4" w:space="0" w:color="auto"/>
              <w:right w:val="single" w:sz="4" w:space="0" w:color="auto"/>
            </w:tcBorders>
          </w:tcPr>
          <w:p w14:paraId="31D5794D" w14:textId="77777777" w:rsidR="00266584" w:rsidRPr="00BB629B" w:rsidRDefault="00266584" w:rsidP="00266584">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9B3CA3"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7225DD"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923514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AF2AB6C"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A72DC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A93A8BE" w14:textId="77777777" w:rsidR="00266584" w:rsidRPr="00BB629B" w:rsidRDefault="00266584" w:rsidP="00266584">
            <w:pPr>
              <w:pStyle w:val="TAL"/>
              <w:rPr>
                <w:rFonts w:eastAsia="SimSun"/>
                <w:lang w:eastAsia="zh-CN"/>
              </w:rPr>
            </w:pPr>
            <w:r w:rsidRPr="00BB629B">
              <w:rPr>
                <w:rFonts w:eastAsia="SimSun"/>
                <w:lang w:eastAsia="zh-CN"/>
              </w:rPr>
              <w:t>NOTE 1</w:t>
            </w:r>
          </w:p>
        </w:tc>
      </w:tr>
      <w:tr w:rsidR="00266584" w:rsidRPr="00BB629B" w14:paraId="101EBAF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910AB62" w14:textId="77777777" w:rsidR="00266584" w:rsidRPr="00BB629B" w:rsidRDefault="00266584" w:rsidP="00266584">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2F8B9B41" w14:textId="77777777" w:rsidR="00266584" w:rsidRPr="00BB629B" w:rsidRDefault="00266584" w:rsidP="00266584">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CFDF7D"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6BD6DD7"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C2BAA1F"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22A3901"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D9E21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9C3303F" w14:textId="77777777" w:rsidR="00266584" w:rsidRPr="00BB629B" w:rsidRDefault="00266584" w:rsidP="00266584">
            <w:pPr>
              <w:pStyle w:val="TAL"/>
              <w:rPr>
                <w:rFonts w:eastAsia="SimSun"/>
                <w:lang w:eastAsia="zh-CN"/>
              </w:rPr>
            </w:pPr>
          </w:p>
        </w:tc>
      </w:tr>
      <w:tr w:rsidR="00266584" w:rsidRPr="00BB629B" w14:paraId="7B7599D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5F6E2DC" w14:textId="77777777" w:rsidR="00266584" w:rsidRPr="00BB629B" w:rsidRDefault="00266584" w:rsidP="00266584">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6B69B895" w14:textId="77777777" w:rsidR="00266584" w:rsidRPr="00BB629B" w:rsidRDefault="00266584" w:rsidP="00266584">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DB21D7"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AE1CBB"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89113C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0B10EC3"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3903BA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F4CAC2A" w14:textId="77777777" w:rsidR="00266584" w:rsidRPr="00BB629B" w:rsidRDefault="00266584" w:rsidP="00266584">
            <w:pPr>
              <w:pStyle w:val="TAL"/>
              <w:rPr>
                <w:rFonts w:eastAsia="SimSun"/>
                <w:lang w:eastAsia="zh-CN"/>
              </w:rPr>
            </w:pPr>
            <w:r w:rsidRPr="00BB629B">
              <w:rPr>
                <w:rFonts w:eastAsia="SimSun"/>
                <w:lang w:eastAsia="zh-CN"/>
              </w:rPr>
              <w:t>NOTE 1</w:t>
            </w:r>
          </w:p>
        </w:tc>
      </w:tr>
      <w:tr w:rsidR="00266584" w:rsidRPr="00BB629B" w14:paraId="45B14EF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699B3A4C" w14:textId="77777777" w:rsidR="00266584" w:rsidRPr="00BB629B" w:rsidRDefault="00266584" w:rsidP="00266584">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03185F30" w14:textId="77777777" w:rsidR="00266584" w:rsidRPr="00BB629B" w:rsidRDefault="00266584" w:rsidP="00266584">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08654A"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222B236"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81B826D"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67945F"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B3D54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009092A" w14:textId="77777777" w:rsidR="00266584" w:rsidRPr="00BB629B" w:rsidRDefault="00266584" w:rsidP="00266584">
            <w:pPr>
              <w:pStyle w:val="TAL"/>
              <w:rPr>
                <w:rFonts w:eastAsia="SimSun"/>
                <w:lang w:eastAsia="zh-CN"/>
              </w:rPr>
            </w:pPr>
            <w:r w:rsidRPr="00BB629B">
              <w:rPr>
                <w:rFonts w:eastAsia="SimSun"/>
                <w:lang w:eastAsia="zh-CN"/>
              </w:rPr>
              <w:t>NOTE 1</w:t>
            </w:r>
          </w:p>
        </w:tc>
      </w:tr>
      <w:tr w:rsidR="00266584" w:rsidRPr="000F6278" w14:paraId="0AC1D6C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E2F8192" w14:textId="77777777" w:rsidR="00266584" w:rsidRPr="000F6278" w:rsidRDefault="00266584" w:rsidP="00266584">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3F8A9315" w14:textId="77777777" w:rsidR="00266584" w:rsidRPr="000F6278" w:rsidRDefault="00266584" w:rsidP="00266584">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42396CB0" w14:textId="77777777" w:rsidR="00266584" w:rsidRPr="000F6278" w:rsidRDefault="00266584" w:rsidP="00266584">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00B7088" w14:textId="77777777" w:rsidR="00266584" w:rsidRPr="000F6278" w:rsidRDefault="00266584" w:rsidP="00266584">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1E8EE05" w14:textId="77777777" w:rsidR="00266584" w:rsidRPr="000F6278" w:rsidRDefault="00266584" w:rsidP="00266584">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FFFCC7" w14:textId="77777777" w:rsidR="00266584" w:rsidRPr="000F6278" w:rsidRDefault="00266584" w:rsidP="00266584">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91124B" w14:textId="77777777" w:rsidR="00266584" w:rsidRPr="000F6278"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A77A355" w14:textId="77777777" w:rsidR="00266584" w:rsidRPr="000F6278" w:rsidRDefault="00266584" w:rsidP="00266584">
            <w:pPr>
              <w:pStyle w:val="TAL"/>
            </w:pPr>
            <w:r>
              <w:t>NOTE 1</w:t>
            </w:r>
          </w:p>
        </w:tc>
      </w:tr>
      <w:tr w:rsidR="00266584" w:rsidRPr="00BB629B" w14:paraId="0CB0AD0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959ADDE" w14:textId="77777777" w:rsidR="00266584" w:rsidRPr="00BB629B" w:rsidRDefault="00266584" w:rsidP="00266584">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106FF71E" w14:textId="77777777" w:rsidR="00266584" w:rsidRPr="00BB629B" w:rsidRDefault="00266584" w:rsidP="00266584">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267E8BB"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581590"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6940280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4C71E7"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BA913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86102AF" w14:textId="77777777" w:rsidR="00266584" w:rsidRPr="00BB629B" w:rsidRDefault="00266584" w:rsidP="00266584">
            <w:pPr>
              <w:pStyle w:val="TAL"/>
            </w:pPr>
          </w:p>
        </w:tc>
      </w:tr>
      <w:tr w:rsidR="00266584" w:rsidRPr="00BB629B" w14:paraId="4FA3443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0EB650C" w14:textId="77777777" w:rsidR="00266584" w:rsidRPr="00BB629B" w:rsidRDefault="00266584" w:rsidP="00266584">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11906656" w14:textId="77777777" w:rsidR="00266584" w:rsidRPr="00BB629B" w:rsidRDefault="00266584" w:rsidP="00266584">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BB2B726"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918B4"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DA57A72"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574514"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01C5B0"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209DE56" w14:textId="77777777" w:rsidR="00266584" w:rsidRPr="00BB629B" w:rsidRDefault="00266584" w:rsidP="00266584">
            <w:pPr>
              <w:pStyle w:val="TAL"/>
            </w:pPr>
          </w:p>
        </w:tc>
      </w:tr>
      <w:tr w:rsidR="00266584" w:rsidRPr="00BB629B" w14:paraId="4C7E0449" w14:textId="77777777" w:rsidTr="00B9032B">
        <w:trPr>
          <w:jc w:val="center"/>
        </w:trPr>
        <w:tc>
          <w:tcPr>
            <w:tcW w:w="1348" w:type="dxa"/>
            <w:tcBorders>
              <w:top w:val="single" w:sz="4" w:space="0" w:color="auto"/>
              <w:left w:val="single" w:sz="4" w:space="0" w:color="auto"/>
              <w:bottom w:val="single" w:sz="4" w:space="0" w:color="auto"/>
              <w:right w:val="single" w:sz="4" w:space="0" w:color="auto"/>
            </w:tcBorders>
          </w:tcPr>
          <w:p w14:paraId="6CF4650D" w14:textId="63988628" w:rsidR="00266584" w:rsidRPr="00BB629B" w:rsidRDefault="00266584" w:rsidP="00266584">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76D59443" w14:textId="6D5FAA7C" w:rsidR="00266584" w:rsidRPr="00BB629B" w:rsidRDefault="00266584" w:rsidP="00266584">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AA5C7F2" w14:textId="0A1C3DDA" w:rsidR="00266584" w:rsidRPr="00BB629B" w:rsidRDefault="00266584" w:rsidP="00266584">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4F487A0" w14:textId="787D8FC3" w:rsidR="00266584" w:rsidRPr="00BB629B" w:rsidRDefault="00266584" w:rsidP="00266584">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403D093" w14:textId="04011531" w:rsidR="00266584"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65943B" w14:textId="3896BB43" w:rsidR="00266584" w:rsidRPr="00BB629B" w:rsidRDefault="00266584" w:rsidP="00266584">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F48CF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0D0273D" w14:textId="099AD79A" w:rsidR="00266584" w:rsidRPr="00BB629B" w:rsidRDefault="00266584" w:rsidP="00266584">
            <w:pPr>
              <w:pStyle w:val="TAL"/>
            </w:pPr>
            <w:r>
              <w:t>NOTE 1</w:t>
            </w:r>
          </w:p>
        </w:tc>
      </w:tr>
      <w:tr w:rsidR="00266584" w:rsidRPr="00BB629B" w14:paraId="2070797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57CA396" w14:textId="77777777" w:rsidR="00266584" w:rsidRPr="00BB629B" w:rsidRDefault="00266584" w:rsidP="00266584">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599C8569" w14:textId="77777777" w:rsidR="00266584" w:rsidRPr="00BB629B" w:rsidRDefault="00266584" w:rsidP="00266584">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64B6F7C4"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4C0640"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1989C3E"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AECBF1"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D2B91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1136758" w14:textId="77777777" w:rsidR="00266584" w:rsidRPr="00BB629B" w:rsidRDefault="00266584" w:rsidP="00266584">
            <w:pPr>
              <w:pStyle w:val="TAL"/>
            </w:pPr>
            <w:r w:rsidRPr="00BB629B">
              <w:t>NOTE 1</w:t>
            </w:r>
          </w:p>
        </w:tc>
      </w:tr>
      <w:tr w:rsidR="00266584" w:rsidRPr="00BB629B" w14:paraId="1F09354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5F032DB" w14:textId="77777777" w:rsidR="00266584" w:rsidRPr="00BB629B" w:rsidRDefault="00266584" w:rsidP="00266584">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3ADBBB9F" w14:textId="77777777" w:rsidR="00266584" w:rsidRPr="00BB629B" w:rsidRDefault="00266584" w:rsidP="00266584">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B9A838" w14:textId="77777777" w:rsidR="00266584" w:rsidRPr="00BB629B" w:rsidRDefault="00266584" w:rsidP="00266584">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F771D92" w14:textId="77777777" w:rsidR="00266584" w:rsidRPr="00BB629B" w:rsidRDefault="00266584" w:rsidP="00266584">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7B650D6"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82A0A" w14:textId="77777777" w:rsidR="00266584" w:rsidRPr="00BB629B" w:rsidRDefault="00266584" w:rsidP="00266584">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8184B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ACC69F2" w14:textId="77777777" w:rsidR="00266584" w:rsidRPr="00BB629B" w:rsidRDefault="00266584" w:rsidP="00266584">
            <w:pPr>
              <w:pStyle w:val="TAL"/>
            </w:pPr>
            <w:r w:rsidRPr="00BB629B">
              <w:t>NOTE 1</w:t>
            </w:r>
          </w:p>
        </w:tc>
      </w:tr>
      <w:tr w:rsidR="00266584" w:rsidRPr="00BB629B" w14:paraId="17164F4B" w14:textId="77777777" w:rsidTr="004C6045">
        <w:trPr>
          <w:jc w:val="center"/>
        </w:trPr>
        <w:tc>
          <w:tcPr>
            <w:tcW w:w="1348" w:type="dxa"/>
            <w:tcBorders>
              <w:top w:val="single" w:sz="4" w:space="0" w:color="auto"/>
              <w:left w:val="single" w:sz="4" w:space="0" w:color="auto"/>
              <w:bottom w:val="nil"/>
              <w:right w:val="single" w:sz="4" w:space="0" w:color="auto"/>
            </w:tcBorders>
          </w:tcPr>
          <w:p w14:paraId="3F4D4F10" w14:textId="77777777" w:rsidR="00266584" w:rsidRPr="00BB629B" w:rsidRDefault="00266584" w:rsidP="00266584">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13DEFF18" w14:textId="77777777" w:rsidR="00266584" w:rsidRPr="00BB629B" w:rsidRDefault="00266584" w:rsidP="00266584">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CECECDF" w14:textId="77777777" w:rsidR="00266584" w:rsidRPr="00BB629B" w:rsidRDefault="00266584" w:rsidP="00266584">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4806D8"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3B7298" w14:textId="77777777" w:rsidR="00266584" w:rsidRPr="00BB629B" w:rsidRDefault="00266584" w:rsidP="00266584">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A8212A"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0D09F9" w14:textId="77777777" w:rsidR="00266584" w:rsidRPr="00BB629B" w:rsidRDefault="00266584" w:rsidP="00266584">
            <w:pPr>
              <w:keepNext/>
              <w:keepLines/>
              <w:spacing w:after="0"/>
              <w:rPr>
                <w:rFonts w:ascii="Arial" w:hAnsi="Arial"/>
                <w:sz w:val="18"/>
              </w:rPr>
            </w:pPr>
            <w:r w:rsidRPr="00BB629B">
              <w:rPr>
                <w:rFonts w:ascii="Arial" w:hAnsi="Arial"/>
                <w:sz w:val="18"/>
              </w:rPr>
              <w:t>PC1.5</w:t>
            </w:r>
          </w:p>
          <w:p w14:paraId="39445466"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0D6696B6" w14:textId="77777777" w:rsidR="00266584" w:rsidRPr="00BB629B" w:rsidRDefault="00266584" w:rsidP="00266584">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3B08CCC" w14:textId="77777777" w:rsidR="00266584" w:rsidRPr="00BB629B" w:rsidRDefault="00266584" w:rsidP="00266584">
            <w:pPr>
              <w:keepNext/>
              <w:keepLines/>
              <w:spacing w:after="0"/>
              <w:rPr>
                <w:rFonts w:ascii="Arial" w:hAnsi="Arial"/>
                <w:strike/>
                <w:sz w:val="18"/>
                <w:lang w:eastAsia="zh-CN"/>
              </w:rPr>
            </w:pPr>
          </w:p>
        </w:tc>
      </w:tr>
      <w:tr w:rsidR="00266584" w:rsidRPr="00BB629B" w14:paraId="04F38AF0" w14:textId="77777777" w:rsidTr="004C6045">
        <w:trPr>
          <w:jc w:val="center"/>
        </w:trPr>
        <w:tc>
          <w:tcPr>
            <w:tcW w:w="1348" w:type="dxa"/>
            <w:tcBorders>
              <w:top w:val="single" w:sz="4" w:space="0" w:color="auto"/>
              <w:left w:val="single" w:sz="4" w:space="0" w:color="auto"/>
              <w:bottom w:val="nil"/>
              <w:right w:val="single" w:sz="4" w:space="0" w:color="auto"/>
            </w:tcBorders>
          </w:tcPr>
          <w:p w14:paraId="4DECBA46" w14:textId="77777777" w:rsidR="00266584" w:rsidRPr="00BB629B" w:rsidRDefault="00266584" w:rsidP="00266584">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DB2FAF5" w14:textId="77777777" w:rsidR="00266584" w:rsidRPr="00BB629B" w:rsidRDefault="00266584" w:rsidP="00266584">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522F38" w14:textId="77777777" w:rsidR="00266584" w:rsidRPr="00BB629B" w:rsidRDefault="00266584" w:rsidP="00266584">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9EA433F"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B22A1CC" w14:textId="77777777" w:rsidR="00266584" w:rsidRPr="00BB629B" w:rsidRDefault="00266584" w:rsidP="00266584">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A60E1D"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F7843E1" w14:textId="77777777" w:rsidR="00266584" w:rsidRPr="00BB629B" w:rsidRDefault="00266584" w:rsidP="00266584">
            <w:pPr>
              <w:keepNext/>
              <w:keepLines/>
              <w:spacing w:after="0"/>
              <w:rPr>
                <w:rFonts w:ascii="Arial" w:hAnsi="Arial"/>
                <w:sz w:val="18"/>
              </w:rPr>
            </w:pPr>
            <w:r w:rsidRPr="00BB629B">
              <w:rPr>
                <w:rFonts w:ascii="Arial" w:hAnsi="Arial"/>
                <w:sz w:val="18"/>
              </w:rPr>
              <w:t>PC1.5</w:t>
            </w:r>
          </w:p>
          <w:p w14:paraId="03D0E44F"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7FD36ECE" w14:textId="77777777" w:rsidR="00266584" w:rsidRPr="00BB629B" w:rsidRDefault="00266584" w:rsidP="00266584">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D4ED94F" w14:textId="77777777" w:rsidR="00266584" w:rsidRPr="00BB629B" w:rsidRDefault="00266584" w:rsidP="00266584">
            <w:pPr>
              <w:keepNext/>
              <w:keepLines/>
              <w:spacing w:after="0"/>
              <w:rPr>
                <w:rFonts w:ascii="Arial" w:hAnsi="Arial"/>
                <w:strike/>
                <w:sz w:val="18"/>
                <w:lang w:eastAsia="zh-CN"/>
              </w:rPr>
            </w:pPr>
          </w:p>
        </w:tc>
      </w:tr>
      <w:tr w:rsidR="00266584" w:rsidRPr="00BB629B" w14:paraId="7BBD106B" w14:textId="77777777" w:rsidTr="004C6045">
        <w:trPr>
          <w:jc w:val="center"/>
        </w:trPr>
        <w:tc>
          <w:tcPr>
            <w:tcW w:w="1348" w:type="dxa"/>
            <w:tcBorders>
              <w:top w:val="single" w:sz="4" w:space="0" w:color="auto"/>
              <w:left w:val="single" w:sz="4" w:space="0" w:color="auto"/>
              <w:bottom w:val="nil"/>
              <w:right w:val="single" w:sz="4" w:space="0" w:color="auto"/>
            </w:tcBorders>
          </w:tcPr>
          <w:p w14:paraId="0E25C792" w14:textId="77777777" w:rsidR="00266584" w:rsidRPr="00BB629B" w:rsidRDefault="00266584" w:rsidP="00266584">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A65F039" w14:textId="77777777" w:rsidR="00266584" w:rsidRPr="00BB629B" w:rsidRDefault="00266584" w:rsidP="00266584">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BD9FCA" w14:textId="77777777" w:rsidR="00266584" w:rsidRPr="00BB629B" w:rsidRDefault="00266584" w:rsidP="00266584">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CA7BD21"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A0F9664" w14:textId="77777777" w:rsidR="00266584" w:rsidRPr="00BB629B" w:rsidRDefault="00266584" w:rsidP="00266584">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0980D3"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9FFA4A" w14:textId="77777777" w:rsidR="00266584" w:rsidRPr="00BB629B" w:rsidRDefault="00266584" w:rsidP="00266584">
            <w:pPr>
              <w:keepNext/>
              <w:keepLines/>
              <w:spacing w:after="0"/>
              <w:rPr>
                <w:rFonts w:ascii="Arial" w:hAnsi="Arial"/>
                <w:sz w:val="18"/>
              </w:rPr>
            </w:pPr>
            <w:r w:rsidRPr="00BB629B">
              <w:rPr>
                <w:rFonts w:ascii="Arial" w:hAnsi="Arial"/>
                <w:sz w:val="18"/>
              </w:rPr>
              <w:t>PC1.5</w:t>
            </w:r>
          </w:p>
          <w:p w14:paraId="3A51C858" w14:textId="77777777" w:rsidR="00266584" w:rsidRPr="00BB629B" w:rsidRDefault="00266584" w:rsidP="00266584">
            <w:pPr>
              <w:keepNext/>
              <w:keepLines/>
              <w:spacing w:after="0"/>
              <w:rPr>
                <w:rFonts w:ascii="Arial" w:hAnsi="Arial"/>
                <w:sz w:val="18"/>
              </w:rPr>
            </w:pPr>
            <w:r w:rsidRPr="00BB629B">
              <w:rPr>
                <w:rFonts w:ascii="Arial" w:hAnsi="Arial"/>
                <w:sz w:val="18"/>
              </w:rPr>
              <w:t>PC2</w:t>
            </w:r>
          </w:p>
          <w:p w14:paraId="6E7F9B2D" w14:textId="77777777" w:rsidR="00266584" w:rsidRPr="00BB629B" w:rsidRDefault="00266584" w:rsidP="00266584">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0710AEE" w14:textId="77777777" w:rsidR="00266584" w:rsidRPr="00BB629B" w:rsidRDefault="00266584" w:rsidP="00266584">
            <w:pPr>
              <w:keepNext/>
              <w:keepLines/>
              <w:spacing w:after="0"/>
              <w:rPr>
                <w:rFonts w:ascii="Arial" w:hAnsi="Arial"/>
                <w:strike/>
                <w:sz w:val="18"/>
                <w:lang w:eastAsia="zh-CN"/>
              </w:rPr>
            </w:pPr>
          </w:p>
        </w:tc>
      </w:tr>
      <w:tr w:rsidR="00266584" w:rsidRPr="00BB629B" w14:paraId="550035CA" w14:textId="77777777" w:rsidTr="004C6045">
        <w:trPr>
          <w:jc w:val="center"/>
        </w:trPr>
        <w:tc>
          <w:tcPr>
            <w:tcW w:w="1348" w:type="dxa"/>
            <w:tcBorders>
              <w:top w:val="single" w:sz="4" w:space="0" w:color="auto"/>
              <w:left w:val="single" w:sz="4" w:space="0" w:color="auto"/>
              <w:bottom w:val="nil"/>
              <w:right w:val="single" w:sz="4" w:space="0" w:color="auto"/>
            </w:tcBorders>
          </w:tcPr>
          <w:p w14:paraId="1F2BCF69" w14:textId="77777777" w:rsidR="00266584" w:rsidRPr="00BB629B" w:rsidRDefault="00266584" w:rsidP="00266584">
            <w:pPr>
              <w:pStyle w:val="TAL"/>
            </w:pPr>
            <w:r w:rsidRPr="00BB629B">
              <w:t>6.5G.2.3</w:t>
            </w:r>
          </w:p>
        </w:tc>
        <w:tc>
          <w:tcPr>
            <w:tcW w:w="4467" w:type="dxa"/>
            <w:tcBorders>
              <w:top w:val="single" w:sz="4" w:space="0" w:color="auto"/>
              <w:left w:val="single" w:sz="4" w:space="0" w:color="auto"/>
              <w:bottom w:val="nil"/>
              <w:right w:val="single" w:sz="4" w:space="0" w:color="auto"/>
            </w:tcBorders>
          </w:tcPr>
          <w:p w14:paraId="6EC0B068" w14:textId="77777777" w:rsidR="00266584" w:rsidRPr="00BB629B" w:rsidRDefault="00266584" w:rsidP="00266584">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713C67A3"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tcPr>
          <w:p w14:paraId="3560BABF"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E905D4" w14:textId="77777777" w:rsidR="00266584" w:rsidRPr="00BB629B" w:rsidRDefault="00266584" w:rsidP="00266584">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918B0E"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906749" w14:textId="77777777" w:rsidR="00266584" w:rsidRPr="00BB629B" w:rsidRDefault="00266584" w:rsidP="00266584">
            <w:pPr>
              <w:pStyle w:val="TAL"/>
            </w:pPr>
            <w:r w:rsidRPr="00BB629B">
              <w:t>PC1.5</w:t>
            </w:r>
          </w:p>
          <w:p w14:paraId="38D73522" w14:textId="77777777" w:rsidR="00266584" w:rsidRPr="00BB629B" w:rsidRDefault="00266584" w:rsidP="00266584">
            <w:pPr>
              <w:pStyle w:val="TAL"/>
            </w:pPr>
            <w:r w:rsidRPr="00BB629B">
              <w:t>PC2</w:t>
            </w:r>
          </w:p>
          <w:p w14:paraId="331E3C7C"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A032070" w14:textId="77777777" w:rsidR="00266584" w:rsidRPr="00BB629B" w:rsidRDefault="00266584" w:rsidP="00266584">
            <w:pPr>
              <w:pStyle w:val="TAL"/>
              <w:rPr>
                <w:strike/>
                <w:lang w:eastAsia="zh-CN"/>
              </w:rPr>
            </w:pPr>
          </w:p>
        </w:tc>
      </w:tr>
      <w:tr w:rsidR="00266584" w:rsidRPr="00BB629B" w14:paraId="184DEFD2" w14:textId="77777777" w:rsidTr="004C6045">
        <w:trPr>
          <w:jc w:val="center"/>
        </w:trPr>
        <w:tc>
          <w:tcPr>
            <w:tcW w:w="1348" w:type="dxa"/>
            <w:tcBorders>
              <w:top w:val="single" w:sz="4" w:space="0" w:color="auto"/>
              <w:left w:val="single" w:sz="4" w:space="0" w:color="auto"/>
              <w:bottom w:val="nil"/>
              <w:right w:val="single" w:sz="4" w:space="0" w:color="auto"/>
            </w:tcBorders>
          </w:tcPr>
          <w:p w14:paraId="041C5CB4" w14:textId="77777777" w:rsidR="00266584" w:rsidRPr="00BB629B" w:rsidRDefault="00266584" w:rsidP="00266584">
            <w:pPr>
              <w:pStyle w:val="TAL"/>
            </w:pPr>
            <w:r w:rsidRPr="00BB629B">
              <w:lastRenderedPageBreak/>
              <w:t>6.5G.3.1</w:t>
            </w:r>
          </w:p>
        </w:tc>
        <w:tc>
          <w:tcPr>
            <w:tcW w:w="4467" w:type="dxa"/>
            <w:tcBorders>
              <w:top w:val="single" w:sz="4" w:space="0" w:color="auto"/>
              <w:left w:val="single" w:sz="4" w:space="0" w:color="auto"/>
              <w:bottom w:val="nil"/>
              <w:right w:val="single" w:sz="4" w:space="0" w:color="auto"/>
            </w:tcBorders>
          </w:tcPr>
          <w:p w14:paraId="4F1D2275" w14:textId="77777777" w:rsidR="00266584" w:rsidRPr="00BB629B" w:rsidRDefault="00266584" w:rsidP="00266584">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BBFBDC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tcPr>
          <w:p w14:paraId="75DFEB2E"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A4E41E4" w14:textId="77777777" w:rsidR="00266584" w:rsidRPr="00BB629B" w:rsidRDefault="00266584" w:rsidP="00266584">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429D2D"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94768D" w14:textId="77777777" w:rsidR="00266584" w:rsidRPr="00BB629B" w:rsidRDefault="00266584" w:rsidP="00266584">
            <w:pPr>
              <w:pStyle w:val="TAL"/>
            </w:pPr>
            <w:r w:rsidRPr="00BB629B">
              <w:t>PC1.5</w:t>
            </w:r>
          </w:p>
          <w:p w14:paraId="6794E9B2" w14:textId="77777777" w:rsidR="00266584" w:rsidRPr="00BB629B" w:rsidRDefault="00266584" w:rsidP="00266584">
            <w:pPr>
              <w:pStyle w:val="TAL"/>
            </w:pPr>
            <w:r w:rsidRPr="00BB629B">
              <w:t>PC2</w:t>
            </w:r>
          </w:p>
          <w:p w14:paraId="56D62FD9"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1F67E08" w14:textId="77777777" w:rsidR="00266584" w:rsidRPr="00BB629B" w:rsidRDefault="00266584" w:rsidP="00266584">
            <w:pPr>
              <w:pStyle w:val="TAL"/>
              <w:rPr>
                <w:strike/>
                <w:lang w:eastAsia="zh-CN"/>
              </w:rPr>
            </w:pPr>
          </w:p>
        </w:tc>
      </w:tr>
      <w:tr w:rsidR="00266584" w:rsidRPr="00BB629B" w14:paraId="794E56F4" w14:textId="77777777" w:rsidTr="004C6045">
        <w:trPr>
          <w:jc w:val="center"/>
        </w:trPr>
        <w:tc>
          <w:tcPr>
            <w:tcW w:w="1348" w:type="dxa"/>
            <w:tcBorders>
              <w:top w:val="single" w:sz="4" w:space="0" w:color="auto"/>
              <w:left w:val="single" w:sz="4" w:space="0" w:color="auto"/>
              <w:bottom w:val="nil"/>
              <w:right w:val="single" w:sz="4" w:space="0" w:color="auto"/>
            </w:tcBorders>
          </w:tcPr>
          <w:p w14:paraId="00F608F6" w14:textId="77777777" w:rsidR="00266584" w:rsidRPr="00BB629B" w:rsidRDefault="00266584" w:rsidP="00266584">
            <w:pPr>
              <w:pStyle w:val="TAL"/>
            </w:pPr>
            <w:r w:rsidRPr="00BB629B">
              <w:t>6.5G.3.2</w:t>
            </w:r>
          </w:p>
        </w:tc>
        <w:tc>
          <w:tcPr>
            <w:tcW w:w="4467" w:type="dxa"/>
            <w:tcBorders>
              <w:top w:val="single" w:sz="4" w:space="0" w:color="auto"/>
              <w:left w:val="single" w:sz="4" w:space="0" w:color="auto"/>
              <w:bottom w:val="nil"/>
              <w:right w:val="single" w:sz="4" w:space="0" w:color="auto"/>
            </w:tcBorders>
          </w:tcPr>
          <w:p w14:paraId="79C26549" w14:textId="77777777" w:rsidR="00266584" w:rsidRPr="00BB629B" w:rsidRDefault="00266584" w:rsidP="00266584">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1B489E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tcPr>
          <w:p w14:paraId="761AFC9E"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5A1EDB" w14:textId="77777777" w:rsidR="00266584" w:rsidRPr="00BB629B" w:rsidRDefault="00266584" w:rsidP="00266584">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5E68F1"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EC8D91" w14:textId="77777777" w:rsidR="00266584" w:rsidRPr="00BB629B" w:rsidRDefault="00266584" w:rsidP="00266584">
            <w:pPr>
              <w:pStyle w:val="TAL"/>
            </w:pPr>
            <w:r w:rsidRPr="00BB629B">
              <w:t>PC1.5</w:t>
            </w:r>
          </w:p>
          <w:p w14:paraId="5DFFA700" w14:textId="77777777" w:rsidR="00266584" w:rsidRPr="00BB629B" w:rsidRDefault="00266584" w:rsidP="00266584">
            <w:pPr>
              <w:pStyle w:val="TAL"/>
            </w:pPr>
            <w:r w:rsidRPr="00BB629B">
              <w:t>PC2</w:t>
            </w:r>
          </w:p>
          <w:p w14:paraId="33B69519"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E82C1B6" w14:textId="77777777" w:rsidR="00266584" w:rsidRPr="00BB629B" w:rsidRDefault="00266584" w:rsidP="00266584">
            <w:pPr>
              <w:pStyle w:val="TAL"/>
              <w:rPr>
                <w:strike/>
                <w:lang w:eastAsia="zh-CN"/>
              </w:rPr>
            </w:pPr>
          </w:p>
        </w:tc>
      </w:tr>
      <w:tr w:rsidR="00266584" w:rsidRPr="00BB629B" w14:paraId="4C11D0B6" w14:textId="77777777" w:rsidTr="004C6045">
        <w:trPr>
          <w:jc w:val="center"/>
        </w:trPr>
        <w:tc>
          <w:tcPr>
            <w:tcW w:w="1348" w:type="dxa"/>
            <w:tcBorders>
              <w:top w:val="single" w:sz="4" w:space="0" w:color="auto"/>
              <w:left w:val="single" w:sz="4" w:space="0" w:color="auto"/>
              <w:bottom w:val="nil"/>
              <w:right w:val="single" w:sz="4" w:space="0" w:color="auto"/>
            </w:tcBorders>
          </w:tcPr>
          <w:p w14:paraId="4D6AC7F3" w14:textId="77777777" w:rsidR="00266584" w:rsidRPr="00BB629B" w:rsidRDefault="00266584" w:rsidP="00266584">
            <w:pPr>
              <w:pStyle w:val="TAL"/>
            </w:pPr>
            <w:r w:rsidRPr="00BB629B">
              <w:t>6.5G.3.3</w:t>
            </w:r>
          </w:p>
        </w:tc>
        <w:tc>
          <w:tcPr>
            <w:tcW w:w="4467" w:type="dxa"/>
            <w:tcBorders>
              <w:top w:val="single" w:sz="4" w:space="0" w:color="auto"/>
              <w:left w:val="single" w:sz="4" w:space="0" w:color="auto"/>
              <w:bottom w:val="nil"/>
              <w:right w:val="single" w:sz="4" w:space="0" w:color="auto"/>
            </w:tcBorders>
          </w:tcPr>
          <w:p w14:paraId="1485921E" w14:textId="77777777" w:rsidR="00266584" w:rsidRPr="00BB629B" w:rsidRDefault="00266584" w:rsidP="00266584">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63433E65"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tcPr>
          <w:p w14:paraId="25BD9D0F"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63EFF4B" w14:textId="77777777" w:rsidR="00266584" w:rsidRPr="00BB629B" w:rsidRDefault="00266584" w:rsidP="00266584">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D4DEF3"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79F01D" w14:textId="77777777" w:rsidR="00266584" w:rsidRPr="00BB629B" w:rsidRDefault="00266584" w:rsidP="00266584">
            <w:pPr>
              <w:pStyle w:val="TAL"/>
            </w:pPr>
            <w:r w:rsidRPr="00BB629B">
              <w:t>PC1.5</w:t>
            </w:r>
          </w:p>
          <w:p w14:paraId="2EFD483A" w14:textId="77777777" w:rsidR="00266584" w:rsidRPr="00BB629B" w:rsidRDefault="00266584" w:rsidP="00266584">
            <w:pPr>
              <w:pStyle w:val="TAL"/>
            </w:pPr>
            <w:r w:rsidRPr="00BB629B">
              <w:t>PC2</w:t>
            </w:r>
          </w:p>
          <w:p w14:paraId="45C89BAE"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094E68" w14:textId="77777777" w:rsidR="00266584" w:rsidRPr="00BB629B" w:rsidRDefault="00266584" w:rsidP="00266584">
            <w:pPr>
              <w:pStyle w:val="TAL"/>
              <w:rPr>
                <w:strike/>
                <w:lang w:eastAsia="zh-CN"/>
              </w:rPr>
            </w:pPr>
          </w:p>
        </w:tc>
      </w:tr>
      <w:tr w:rsidR="00266584" w:rsidRPr="00BB629B" w14:paraId="21180372" w14:textId="77777777" w:rsidTr="004C6045">
        <w:trPr>
          <w:jc w:val="center"/>
        </w:trPr>
        <w:tc>
          <w:tcPr>
            <w:tcW w:w="1348" w:type="dxa"/>
            <w:tcBorders>
              <w:top w:val="single" w:sz="4" w:space="0" w:color="auto"/>
              <w:left w:val="single" w:sz="4" w:space="0" w:color="auto"/>
              <w:bottom w:val="nil"/>
              <w:right w:val="single" w:sz="4" w:space="0" w:color="auto"/>
            </w:tcBorders>
          </w:tcPr>
          <w:p w14:paraId="6280A34B" w14:textId="77777777" w:rsidR="00266584" w:rsidRPr="00BB629B" w:rsidRDefault="00266584" w:rsidP="00266584">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C055187" w14:textId="77777777" w:rsidR="00266584" w:rsidRPr="00BB629B" w:rsidRDefault="00266584" w:rsidP="00266584">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315ADB6" w14:textId="77777777" w:rsidR="00266584" w:rsidRPr="00BB629B" w:rsidRDefault="00266584" w:rsidP="00266584">
            <w:pPr>
              <w:pStyle w:val="TAC"/>
            </w:pPr>
            <w:r w:rsidRPr="00BB629B">
              <w:t>Rel-15</w:t>
            </w:r>
          </w:p>
        </w:tc>
        <w:tc>
          <w:tcPr>
            <w:tcW w:w="1130" w:type="dxa"/>
            <w:tcBorders>
              <w:top w:val="single" w:sz="4" w:space="0" w:color="auto"/>
              <w:left w:val="single" w:sz="4" w:space="0" w:color="auto"/>
              <w:bottom w:val="nil"/>
              <w:right w:val="single" w:sz="4" w:space="0" w:color="auto"/>
            </w:tcBorders>
          </w:tcPr>
          <w:p w14:paraId="21B6211F" w14:textId="77777777" w:rsidR="00266584" w:rsidRPr="00BB629B" w:rsidRDefault="00266584" w:rsidP="00266584">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215B6E" w14:textId="77777777" w:rsidR="00266584" w:rsidRPr="00BB629B" w:rsidRDefault="00266584" w:rsidP="00266584">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BD7B82"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37D6F6" w14:textId="77777777" w:rsidR="00266584" w:rsidRPr="00BB629B" w:rsidRDefault="00266584" w:rsidP="00266584">
            <w:pPr>
              <w:pStyle w:val="TAL"/>
            </w:pPr>
            <w:r w:rsidRPr="00BB629B">
              <w:t>PC1.5</w:t>
            </w:r>
          </w:p>
          <w:p w14:paraId="523E5FB3" w14:textId="77777777" w:rsidR="00266584" w:rsidRPr="00BB629B" w:rsidRDefault="00266584" w:rsidP="00266584">
            <w:pPr>
              <w:pStyle w:val="TAL"/>
            </w:pPr>
            <w:r w:rsidRPr="00BB629B">
              <w:t>PC2</w:t>
            </w:r>
          </w:p>
          <w:p w14:paraId="3DEA490B" w14:textId="77777777" w:rsidR="00266584" w:rsidRPr="00BB629B" w:rsidRDefault="00266584" w:rsidP="00266584">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000FDDD" w14:textId="77777777" w:rsidR="00266584" w:rsidRPr="00BB629B" w:rsidRDefault="00266584" w:rsidP="00266584">
            <w:pPr>
              <w:pStyle w:val="TAL"/>
              <w:rPr>
                <w:strike/>
                <w:lang w:eastAsia="zh-CN"/>
              </w:rPr>
            </w:pPr>
          </w:p>
        </w:tc>
      </w:tr>
      <w:tr w:rsidR="00266584" w:rsidRPr="00BB629B" w14:paraId="5013D2C8" w14:textId="77777777" w:rsidTr="00B9032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148DF11" w14:textId="77777777" w:rsidR="00266584" w:rsidRPr="00BB629B" w:rsidRDefault="00266584" w:rsidP="00266584">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53A260EC" w14:textId="77777777" w:rsidR="00266584" w:rsidRPr="00BB629B" w:rsidRDefault="00266584" w:rsidP="00266584">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76D1E18" w14:textId="77777777" w:rsidR="00266584" w:rsidRPr="00BB629B" w:rsidRDefault="00266584" w:rsidP="0026658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02848D2" w14:textId="77777777" w:rsidR="00266584" w:rsidRPr="00BB629B" w:rsidRDefault="00266584" w:rsidP="0026658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47E92C8" w14:textId="77777777" w:rsidR="00266584" w:rsidRPr="00BB629B" w:rsidRDefault="00266584" w:rsidP="0026658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6D1CB1C" w14:textId="77777777" w:rsidR="00266584" w:rsidRPr="00BB629B" w:rsidRDefault="00266584" w:rsidP="0026658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969E3CF" w14:textId="77777777" w:rsidR="00266584" w:rsidRPr="00BB629B" w:rsidRDefault="00266584" w:rsidP="0026658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E55791B" w14:textId="77777777" w:rsidR="00266584" w:rsidRPr="00BB629B" w:rsidRDefault="00266584" w:rsidP="00266584">
            <w:pPr>
              <w:pStyle w:val="TAL"/>
              <w:rPr>
                <w:b/>
                <w:lang w:eastAsia="zh-CN"/>
              </w:rPr>
            </w:pPr>
          </w:p>
        </w:tc>
      </w:tr>
      <w:tr w:rsidR="00266584" w:rsidRPr="00BB629B" w14:paraId="4876458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38A118F" w14:textId="77777777" w:rsidR="00266584" w:rsidRPr="00BB629B" w:rsidRDefault="00266584" w:rsidP="00266584">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02D058B2" w14:textId="77777777" w:rsidR="00266584" w:rsidRPr="00BB629B" w:rsidRDefault="00266584" w:rsidP="00266584">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E74B8E" w14:textId="77777777" w:rsidR="00266584" w:rsidRPr="00BB629B" w:rsidRDefault="00266584" w:rsidP="00266584">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4A447A" w14:textId="77777777" w:rsidR="00266584" w:rsidRPr="00BB629B" w:rsidRDefault="00266584" w:rsidP="00266584">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2531EE83"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97EA8A"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A0D6687" w14:textId="77777777" w:rsidR="00266584" w:rsidRPr="00BB629B" w:rsidRDefault="00266584" w:rsidP="00266584">
            <w:pPr>
              <w:pStyle w:val="TAL"/>
            </w:pPr>
            <w:r w:rsidRPr="00BB629B">
              <w:t>2Rx</w:t>
            </w:r>
          </w:p>
          <w:p w14:paraId="1F23444D" w14:textId="77777777" w:rsidR="00266584" w:rsidRPr="00BB629B" w:rsidRDefault="00266584" w:rsidP="00266584">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27001019" w14:textId="77777777" w:rsidR="00266584" w:rsidRPr="00BB629B" w:rsidRDefault="00266584" w:rsidP="00266584">
            <w:pPr>
              <w:pStyle w:val="TAL"/>
            </w:pPr>
          </w:p>
        </w:tc>
      </w:tr>
      <w:tr w:rsidR="00266584" w:rsidRPr="00BB629B" w14:paraId="7B336FA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C573472" w14:textId="77777777" w:rsidR="00266584" w:rsidRPr="00BB629B" w:rsidRDefault="00266584" w:rsidP="00266584">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3883EDC7" w14:textId="77777777" w:rsidR="00266584" w:rsidRPr="00BB629B" w:rsidRDefault="00266584" w:rsidP="00266584">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845C894"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2CB513" w14:textId="77777777" w:rsidR="00266584" w:rsidRPr="00BB629B" w:rsidRDefault="00266584" w:rsidP="00266584">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62B758B" w14:textId="77777777" w:rsidR="00266584" w:rsidRPr="00BB629B" w:rsidRDefault="00266584" w:rsidP="00266584">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90E98"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9C1A06E"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434732D" w14:textId="77777777" w:rsidR="00266584" w:rsidRPr="00BB629B" w:rsidRDefault="00266584" w:rsidP="00266584">
            <w:pPr>
              <w:pStyle w:val="TAL"/>
            </w:pPr>
          </w:p>
        </w:tc>
      </w:tr>
      <w:tr w:rsidR="00266584" w:rsidRPr="00BB629B" w14:paraId="2F1AB2C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F4FE9A7" w14:textId="77777777" w:rsidR="00266584" w:rsidRPr="00BB629B" w:rsidRDefault="00266584" w:rsidP="00266584">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7C3B9A8" w14:textId="77777777" w:rsidR="00266584" w:rsidRPr="00BB629B" w:rsidRDefault="00266584" w:rsidP="00266584">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AB643F6" w14:textId="77777777" w:rsidR="00266584" w:rsidRPr="00BB629B" w:rsidRDefault="00266584" w:rsidP="00266584">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5A1DB7" w14:textId="77777777" w:rsidR="00266584" w:rsidRPr="00BB629B" w:rsidRDefault="00266584" w:rsidP="00266584">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532DE28" w14:textId="77777777" w:rsidR="00266584" w:rsidRPr="00BB629B" w:rsidRDefault="00266584" w:rsidP="00266584">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B8174ED" w14:textId="77777777" w:rsidR="00266584" w:rsidRPr="00BB629B" w:rsidRDefault="00266584" w:rsidP="00266584">
            <w:pPr>
              <w:pStyle w:val="TAL"/>
              <w:rPr>
                <w:lang w:eastAsia="zh-CN"/>
              </w:rPr>
            </w:pPr>
            <w:r w:rsidRPr="00BB629B">
              <w:rPr>
                <w:lang w:eastAsia="zh-CN"/>
              </w:rPr>
              <w:t>E016</w:t>
            </w:r>
          </w:p>
          <w:p w14:paraId="306FA47B" w14:textId="77777777" w:rsidR="00266584" w:rsidRPr="00BB629B" w:rsidRDefault="00266584" w:rsidP="00266584">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05CA3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72C71E8" w14:textId="77777777" w:rsidR="00266584" w:rsidRPr="00BB629B" w:rsidRDefault="00266584" w:rsidP="00266584">
            <w:pPr>
              <w:pStyle w:val="TAL"/>
            </w:pPr>
          </w:p>
        </w:tc>
      </w:tr>
      <w:tr w:rsidR="00266584" w:rsidRPr="00BB629B" w14:paraId="65E6C34D" w14:textId="77777777" w:rsidTr="004C6045">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2E48C8BE" w14:textId="77777777" w:rsidR="00266584" w:rsidRPr="00BB629B" w:rsidRDefault="00266584" w:rsidP="00266584">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3949FC10" w14:textId="77777777" w:rsidR="00266584" w:rsidRPr="00BB629B" w:rsidRDefault="00266584" w:rsidP="00266584">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657BFE3" w14:textId="77777777" w:rsidR="00266584" w:rsidRPr="00BB629B" w:rsidRDefault="00266584" w:rsidP="00266584">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694BA5" w14:textId="77777777" w:rsidR="00266584" w:rsidRPr="00BB629B" w:rsidRDefault="00266584" w:rsidP="00266584">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587CD2A" w14:textId="77777777" w:rsidR="00266584" w:rsidRPr="00BB629B" w:rsidRDefault="00266584" w:rsidP="00266584">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5D67E08" w14:textId="77777777" w:rsidR="00266584" w:rsidRPr="00BB629B" w:rsidRDefault="00266584" w:rsidP="00266584">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60ADAE1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FD1A4E" w14:textId="77777777" w:rsidR="00266584" w:rsidRPr="00BB629B" w:rsidRDefault="00266584" w:rsidP="00266584">
            <w:pPr>
              <w:pStyle w:val="TAL"/>
            </w:pPr>
          </w:p>
        </w:tc>
      </w:tr>
      <w:tr w:rsidR="00266584" w14:paraId="289FFC82" w14:textId="77777777" w:rsidTr="004C6045">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60DF5E2E" w14:textId="77777777" w:rsidR="00266584" w:rsidRDefault="00266584" w:rsidP="00266584">
            <w:pPr>
              <w:pStyle w:val="TAL"/>
            </w:pPr>
            <w:bookmarkStart w:id="117"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42CE931" w14:textId="77777777" w:rsidR="00266584" w:rsidRDefault="00266584" w:rsidP="00266584">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9FAFEE0" w14:textId="77777777" w:rsidR="00266584" w:rsidRDefault="00266584" w:rsidP="00266584">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D10BDCE" w14:textId="77777777" w:rsidR="00266584" w:rsidRDefault="00266584" w:rsidP="00266584">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764E46FF" w14:textId="77777777" w:rsidR="00266584" w:rsidRDefault="00266584" w:rsidP="00266584">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3406A990" w14:textId="77777777" w:rsidR="00266584" w:rsidRDefault="00266584" w:rsidP="00266584">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EA3B5C7" w14:textId="77777777" w:rsidR="00266584"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9818389" w14:textId="77777777" w:rsidR="00266584" w:rsidRDefault="00266584" w:rsidP="00266584">
            <w:pPr>
              <w:pStyle w:val="TAL"/>
            </w:pPr>
          </w:p>
        </w:tc>
      </w:tr>
      <w:bookmarkEnd w:id="117"/>
      <w:tr w:rsidR="00266584" w:rsidRPr="00BB629B" w14:paraId="6D42B55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CA6C39F" w14:textId="77777777" w:rsidR="00266584" w:rsidRPr="00BB629B" w:rsidRDefault="00266584" w:rsidP="00266584">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44AB6DAC" w14:textId="77777777" w:rsidR="00266584" w:rsidRPr="00BB629B" w:rsidRDefault="00266584" w:rsidP="00266584">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7F9B4130" w14:textId="77777777" w:rsidR="00266584" w:rsidRPr="00BB629B" w:rsidRDefault="00266584" w:rsidP="00266584">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220C940" w14:textId="77777777" w:rsidR="00266584" w:rsidRPr="00BB629B" w:rsidRDefault="00266584" w:rsidP="00266584">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ED544A3" w14:textId="77777777" w:rsidR="00266584" w:rsidRPr="00BB629B" w:rsidRDefault="00266584" w:rsidP="00266584">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16B6F763" w14:textId="77777777" w:rsidR="00266584" w:rsidRPr="00BB629B" w:rsidRDefault="00266584" w:rsidP="00266584">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43D571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433485" w14:textId="77777777" w:rsidR="00266584" w:rsidRPr="00BB629B" w:rsidRDefault="00266584" w:rsidP="00266584">
            <w:pPr>
              <w:pStyle w:val="TAL"/>
            </w:pPr>
            <w:r w:rsidRPr="00BB629B">
              <w:t>NOTE 1</w:t>
            </w:r>
          </w:p>
        </w:tc>
      </w:tr>
      <w:tr w:rsidR="00266584" w:rsidRPr="00BB629B" w14:paraId="7D90595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334DC4C" w14:textId="77777777" w:rsidR="00266584" w:rsidRPr="00BB629B" w:rsidRDefault="00266584" w:rsidP="00266584">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0DF420E9" w14:textId="77777777" w:rsidR="00266584" w:rsidRPr="00BB629B" w:rsidRDefault="00266584" w:rsidP="00266584">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99F4131" w14:textId="77777777" w:rsidR="00266584" w:rsidRPr="00BB629B" w:rsidRDefault="00266584" w:rsidP="00266584">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94D7A2" w14:textId="77777777" w:rsidR="00266584" w:rsidRPr="00BB629B" w:rsidRDefault="00266584" w:rsidP="00266584">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212BBA" w14:textId="77777777" w:rsidR="00266584" w:rsidRPr="00BB629B" w:rsidRDefault="00266584" w:rsidP="00266584">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978284" w14:textId="77777777" w:rsidR="00266584" w:rsidRPr="00BB629B" w:rsidRDefault="00266584" w:rsidP="00266584">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76FD3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7DCD2D0" w14:textId="77777777" w:rsidR="00266584" w:rsidRPr="00BB629B" w:rsidRDefault="00266584" w:rsidP="00266584">
            <w:pPr>
              <w:pStyle w:val="TAL"/>
            </w:pPr>
          </w:p>
        </w:tc>
      </w:tr>
      <w:tr w:rsidR="00266584" w:rsidRPr="00BB629B" w14:paraId="1F7C9747"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25C142E4" w14:textId="77777777" w:rsidR="00266584" w:rsidRPr="00BB629B" w:rsidRDefault="00266584" w:rsidP="00266584">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022FF348" w14:textId="77777777" w:rsidR="00266584" w:rsidRPr="00BB629B" w:rsidRDefault="00266584" w:rsidP="00266584">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494CB74" w14:textId="77777777" w:rsidR="00266584" w:rsidRPr="00BB629B" w:rsidRDefault="00266584" w:rsidP="00266584">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4DE0C1"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5B4451D" w14:textId="77777777" w:rsidR="00266584" w:rsidRPr="00BB629B" w:rsidRDefault="00266584" w:rsidP="00266584">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FCC417F" w14:textId="77777777" w:rsidR="00266584" w:rsidRPr="00BB629B" w:rsidRDefault="00266584" w:rsidP="00266584">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F9AEC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AB2FC0E" w14:textId="77777777" w:rsidR="00266584" w:rsidRPr="00BB629B" w:rsidRDefault="00266584" w:rsidP="00266584">
            <w:pPr>
              <w:pStyle w:val="TAL"/>
            </w:pPr>
          </w:p>
        </w:tc>
      </w:tr>
      <w:tr w:rsidR="00266584" w:rsidRPr="00BB629B" w14:paraId="6A417CC6" w14:textId="77777777" w:rsidTr="004C6045">
        <w:trPr>
          <w:jc w:val="center"/>
        </w:trPr>
        <w:tc>
          <w:tcPr>
            <w:tcW w:w="1348" w:type="dxa"/>
            <w:tcBorders>
              <w:top w:val="single" w:sz="4" w:space="0" w:color="auto"/>
              <w:left w:val="single" w:sz="4" w:space="0" w:color="auto"/>
              <w:bottom w:val="nil"/>
              <w:right w:val="single" w:sz="4" w:space="0" w:color="auto"/>
            </w:tcBorders>
          </w:tcPr>
          <w:p w14:paraId="09C451BE" w14:textId="77777777" w:rsidR="00266584" w:rsidRPr="00BB629B" w:rsidRDefault="00266584" w:rsidP="00266584">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4B809C6C" w14:textId="77777777" w:rsidR="00266584" w:rsidRPr="00BB629B" w:rsidRDefault="00266584" w:rsidP="00266584">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FFDB021" w14:textId="77777777" w:rsidR="00266584" w:rsidRPr="00BB629B" w:rsidRDefault="00266584" w:rsidP="00266584">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5AB41C" w14:textId="128DD26A"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CBC7302" w14:textId="77777777" w:rsidR="00266584" w:rsidRPr="00BB629B" w:rsidRDefault="00266584" w:rsidP="00266584">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94EF96"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0B841D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7C34BD9" w14:textId="77777777" w:rsidR="00266584" w:rsidRPr="00BB629B" w:rsidRDefault="00266584" w:rsidP="00266584">
            <w:pPr>
              <w:pStyle w:val="TAL"/>
            </w:pPr>
          </w:p>
        </w:tc>
      </w:tr>
      <w:tr w:rsidR="00266584" w:rsidRPr="00BB629B" w14:paraId="51684D43" w14:textId="77777777" w:rsidTr="004C6045">
        <w:trPr>
          <w:jc w:val="center"/>
        </w:trPr>
        <w:tc>
          <w:tcPr>
            <w:tcW w:w="1348" w:type="dxa"/>
            <w:tcBorders>
              <w:top w:val="single" w:sz="4" w:space="0" w:color="auto"/>
              <w:left w:val="single" w:sz="4" w:space="0" w:color="auto"/>
              <w:bottom w:val="nil"/>
              <w:right w:val="single" w:sz="4" w:space="0" w:color="auto"/>
            </w:tcBorders>
          </w:tcPr>
          <w:p w14:paraId="6D5CB9EE" w14:textId="77777777" w:rsidR="00266584" w:rsidRPr="00BB629B" w:rsidRDefault="00266584" w:rsidP="00266584">
            <w:pPr>
              <w:pStyle w:val="TAL"/>
            </w:pPr>
            <w:r w:rsidRPr="00BB629B">
              <w:t>7.3E.2</w:t>
            </w:r>
          </w:p>
        </w:tc>
        <w:tc>
          <w:tcPr>
            <w:tcW w:w="4467" w:type="dxa"/>
            <w:tcBorders>
              <w:top w:val="single" w:sz="4" w:space="0" w:color="auto"/>
              <w:left w:val="single" w:sz="4" w:space="0" w:color="auto"/>
              <w:bottom w:val="nil"/>
              <w:right w:val="single" w:sz="4" w:space="0" w:color="auto"/>
            </w:tcBorders>
          </w:tcPr>
          <w:p w14:paraId="1955BEEC" w14:textId="77777777" w:rsidR="00266584" w:rsidRPr="00BB629B" w:rsidRDefault="00266584" w:rsidP="00266584">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98A2719" w14:textId="77777777" w:rsidR="00266584" w:rsidRPr="00BB629B" w:rsidRDefault="00266584" w:rsidP="00266584">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0AA8E0" w14:textId="77777777" w:rsidR="00266584" w:rsidRPr="00BB629B" w:rsidRDefault="00266584" w:rsidP="00266584">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7FD5517" w14:textId="77777777" w:rsidR="00266584" w:rsidRPr="00BB629B" w:rsidRDefault="00266584" w:rsidP="00266584">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B64AA4" w14:textId="77777777" w:rsidR="00266584" w:rsidRPr="00BB629B" w:rsidRDefault="00266584" w:rsidP="00266584">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5A560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CA2822A" w14:textId="77777777" w:rsidR="00266584" w:rsidRPr="00BB629B" w:rsidRDefault="00266584" w:rsidP="00266584">
            <w:pPr>
              <w:pStyle w:val="TAL"/>
            </w:pPr>
            <w:r w:rsidRPr="00BB629B">
              <w:rPr>
                <w:rFonts w:eastAsia="SimSun"/>
                <w:lang w:eastAsia="zh-CN"/>
              </w:rPr>
              <w:t>NOTE 1</w:t>
            </w:r>
          </w:p>
        </w:tc>
      </w:tr>
      <w:tr w:rsidR="00266584" w:rsidRPr="00BB629B" w14:paraId="10A75A42" w14:textId="77777777" w:rsidTr="004C6045">
        <w:trPr>
          <w:jc w:val="center"/>
        </w:trPr>
        <w:tc>
          <w:tcPr>
            <w:tcW w:w="1348" w:type="dxa"/>
            <w:tcBorders>
              <w:top w:val="single" w:sz="4" w:space="0" w:color="auto"/>
              <w:left w:val="single" w:sz="4" w:space="0" w:color="auto"/>
              <w:bottom w:val="nil"/>
              <w:right w:val="single" w:sz="4" w:space="0" w:color="auto"/>
            </w:tcBorders>
          </w:tcPr>
          <w:p w14:paraId="2968F289" w14:textId="77777777" w:rsidR="00266584" w:rsidRPr="00BB629B" w:rsidRDefault="00266584" w:rsidP="00266584">
            <w:pPr>
              <w:pStyle w:val="TAL"/>
            </w:pPr>
            <w:r w:rsidRPr="00BB629B">
              <w:t>7.3F.2</w:t>
            </w:r>
          </w:p>
        </w:tc>
        <w:tc>
          <w:tcPr>
            <w:tcW w:w="4467" w:type="dxa"/>
            <w:tcBorders>
              <w:top w:val="single" w:sz="4" w:space="0" w:color="auto"/>
              <w:left w:val="single" w:sz="4" w:space="0" w:color="auto"/>
              <w:bottom w:val="nil"/>
              <w:right w:val="single" w:sz="4" w:space="0" w:color="auto"/>
            </w:tcBorders>
          </w:tcPr>
          <w:p w14:paraId="3A2D3A87" w14:textId="77777777" w:rsidR="00266584" w:rsidRPr="00BB629B" w:rsidRDefault="00266584" w:rsidP="00266584">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42B0ED4" w14:textId="77777777" w:rsidR="00266584" w:rsidRPr="00BB629B" w:rsidRDefault="00266584" w:rsidP="00266584">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E4C74A"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DBE277F" w14:textId="77777777" w:rsidR="00266584" w:rsidRPr="00BB629B" w:rsidRDefault="00266584" w:rsidP="00266584">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FDDCCC"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0C57A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48B5778" w14:textId="77777777" w:rsidR="00266584" w:rsidRPr="00BB629B" w:rsidRDefault="00266584" w:rsidP="00266584">
            <w:pPr>
              <w:pStyle w:val="TAL"/>
            </w:pPr>
          </w:p>
        </w:tc>
      </w:tr>
      <w:tr w:rsidR="00266584" w:rsidRPr="00BB629B" w14:paraId="1E97764F" w14:textId="77777777" w:rsidTr="004C6045">
        <w:trPr>
          <w:jc w:val="center"/>
        </w:trPr>
        <w:tc>
          <w:tcPr>
            <w:tcW w:w="1348" w:type="dxa"/>
            <w:tcBorders>
              <w:top w:val="single" w:sz="4" w:space="0" w:color="auto"/>
              <w:left w:val="single" w:sz="4" w:space="0" w:color="auto"/>
              <w:bottom w:val="nil"/>
              <w:right w:val="single" w:sz="4" w:space="0" w:color="auto"/>
            </w:tcBorders>
          </w:tcPr>
          <w:p w14:paraId="7F3E4A46" w14:textId="77777777" w:rsidR="00266584" w:rsidRPr="00BB629B" w:rsidRDefault="00266584" w:rsidP="00266584">
            <w:pPr>
              <w:pStyle w:val="TAL"/>
            </w:pPr>
            <w:r w:rsidRPr="00BB629B">
              <w:t>7.3I.2</w:t>
            </w:r>
          </w:p>
        </w:tc>
        <w:tc>
          <w:tcPr>
            <w:tcW w:w="4467" w:type="dxa"/>
            <w:tcBorders>
              <w:top w:val="single" w:sz="4" w:space="0" w:color="auto"/>
              <w:left w:val="single" w:sz="4" w:space="0" w:color="auto"/>
              <w:bottom w:val="nil"/>
              <w:right w:val="single" w:sz="4" w:space="0" w:color="auto"/>
            </w:tcBorders>
          </w:tcPr>
          <w:p w14:paraId="13B45765" w14:textId="77777777" w:rsidR="00266584" w:rsidRPr="00BB629B" w:rsidRDefault="00266584" w:rsidP="00266584">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088969D4" w14:textId="77777777" w:rsidR="00266584" w:rsidRPr="00BB629B" w:rsidRDefault="00266584" w:rsidP="00266584">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AAD9CF8" w14:textId="77777777" w:rsidR="00266584" w:rsidRPr="00BB629B" w:rsidRDefault="00266584" w:rsidP="00266584">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116B9D5B" w14:textId="77777777" w:rsidR="00266584" w:rsidRPr="00BB629B" w:rsidRDefault="00266584" w:rsidP="00266584">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68805591" w14:textId="77777777" w:rsidR="00266584" w:rsidRPr="00BB629B" w:rsidRDefault="00266584" w:rsidP="00266584">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E5F8DA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2C9B0FB" w14:textId="77777777" w:rsidR="00266584" w:rsidRPr="00BB629B" w:rsidRDefault="00266584" w:rsidP="00266584">
            <w:pPr>
              <w:pStyle w:val="TAL"/>
            </w:pPr>
          </w:p>
        </w:tc>
      </w:tr>
      <w:tr w:rsidR="00266584" w:rsidRPr="00BB629B" w14:paraId="1E20239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3A28878" w14:textId="77777777" w:rsidR="00266584" w:rsidRPr="00BB629B" w:rsidRDefault="00266584" w:rsidP="00266584">
            <w:pPr>
              <w:pStyle w:val="TAL"/>
            </w:pPr>
            <w:r w:rsidRPr="00BB629B">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7D5A4047" w14:textId="77777777" w:rsidR="00266584" w:rsidRPr="00BB629B" w:rsidRDefault="00266584" w:rsidP="00266584">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A60D816"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4E73DF"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CC00E7A" w14:textId="77777777" w:rsidR="00266584" w:rsidRPr="00BB629B" w:rsidRDefault="00266584" w:rsidP="00266584">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F81758"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A4473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F4CBDF4" w14:textId="723128BE" w:rsidR="00266584" w:rsidRPr="00BB629B" w:rsidRDefault="00266584" w:rsidP="00266584">
            <w:pPr>
              <w:pStyle w:val="TAL"/>
            </w:pPr>
            <w:r w:rsidRPr="00BB629B">
              <w:t xml:space="preserve">Skip TC 7.4 if UE supports NSA and TS 38.521-3 TC </w:t>
            </w:r>
            <w:r w:rsidRPr="00EE2EFC">
              <w:t xml:space="preserve">7.4B.2 or </w:t>
            </w:r>
            <w:r w:rsidRPr="00BB629B">
              <w:t>7.4B.3 has been executed.</w:t>
            </w:r>
          </w:p>
        </w:tc>
      </w:tr>
      <w:tr w:rsidR="00266584" w:rsidRPr="00BB629B" w14:paraId="627A99F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2022B8D" w14:textId="77777777" w:rsidR="00266584" w:rsidRPr="00BB629B" w:rsidRDefault="00266584" w:rsidP="00266584">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384D95F1" w14:textId="77777777" w:rsidR="00266584" w:rsidRPr="00BB629B" w:rsidRDefault="00266584" w:rsidP="00266584">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37E109A"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4F9373" w14:textId="77777777" w:rsidR="00266584" w:rsidRPr="00BB629B" w:rsidRDefault="00266584" w:rsidP="00266584">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5D882C3" w14:textId="77777777" w:rsidR="00266584" w:rsidRPr="00BB629B" w:rsidRDefault="00266584" w:rsidP="00266584">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E1D4078"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33EF5F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16ECB51" w14:textId="77777777" w:rsidR="00266584" w:rsidRPr="00BB629B" w:rsidRDefault="00266584" w:rsidP="00266584">
            <w:pPr>
              <w:pStyle w:val="TAL"/>
            </w:pPr>
          </w:p>
        </w:tc>
      </w:tr>
      <w:tr w:rsidR="00266584" w:rsidRPr="00BB629B" w14:paraId="6A84D023"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1470C99C" w14:textId="77777777" w:rsidR="00266584" w:rsidRPr="00BB629B" w:rsidRDefault="00266584" w:rsidP="00266584">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45F32057" w14:textId="77777777" w:rsidR="00266584" w:rsidRPr="00BB629B" w:rsidRDefault="00266584" w:rsidP="00266584">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B2C8C10"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060F37" w14:textId="77777777" w:rsidR="00266584" w:rsidRPr="00BB629B" w:rsidRDefault="00266584" w:rsidP="00266584">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E827CCE" w14:textId="77777777" w:rsidR="00266584" w:rsidRPr="00BB629B" w:rsidRDefault="00266584" w:rsidP="00266584">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4EFAE425"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A0F3C35" w14:textId="77777777" w:rsidR="00266584" w:rsidRPr="00BB629B" w:rsidRDefault="00266584" w:rsidP="00266584">
            <w:pPr>
              <w:pStyle w:val="TAL"/>
            </w:pPr>
          </w:p>
        </w:tc>
        <w:tc>
          <w:tcPr>
            <w:tcW w:w="2086" w:type="dxa"/>
            <w:tcBorders>
              <w:top w:val="single" w:sz="4" w:space="0" w:color="auto"/>
              <w:left w:val="single" w:sz="4" w:space="0" w:color="auto"/>
              <w:bottom w:val="nil"/>
              <w:right w:val="single" w:sz="4" w:space="0" w:color="auto"/>
            </w:tcBorders>
          </w:tcPr>
          <w:p w14:paraId="05856BCA" w14:textId="77777777" w:rsidR="00266584" w:rsidRPr="00BB629B" w:rsidRDefault="00266584" w:rsidP="00266584">
            <w:pPr>
              <w:pStyle w:val="TAL"/>
            </w:pPr>
          </w:p>
        </w:tc>
      </w:tr>
      <w:tr w:rsidR="00266584" w:rsidRPr="00BB629B" w14:paraId="27BAC9C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431D1EB" w14:textId="77777777" w:rsidR="00266584" w:rsidRPr="00BB629B" w:rsidRDefault="00266584" w:rsidP="00266584">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064ED9E0" w14:textId="77777777" w:rsidR="00266584" w:rsidRPr="00BB629B" w:rsidRDefault="00266584" w:rsidP="00266584">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090E04" w14:textId="77777777" w:rsidR="00266584" w:rsidRPr="00BB629B" w:rsidRDefault="00266584" w:rsidP="00266584">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86B664C" w14:textId="77777777" w:rsidR="00266584" w:rsidRPr="00BB629B" w:rsidRDefault="00266584" w:rsidP="00266584">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B40704F" w14:textId="77777777" w:rsidR="00266584" w:rsidRPr="00BB629B" w:rsidRDefault="00266584" w:rsidP="00266584">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2218CD1" w14:textId="77777777" w:rsidR="00266584" w:rsidRPr="00BB629B" w:rsidRDefault="00266584" w:rsidP="00266584">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C243387"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3D9706C" w14:textId="77777777" w:rsidR="00266584" w:rsidRPr="00BB629B" w:rsidRDefault="00266584" w:rsidP="00266584">
            <w:pPr>
              <w:pStyle w:val="TAL"/>
            </w:pPr>
            <w:r w:rsidRPr="00BB629B">
              <w:t>NOTE 1</w:t>
            </w:r>
          </w:p>
        </w:tc>
      </w:tr>
      <w:tr w:rsidR="00266584" w:rsidRPr="00BB629B" w14:paraId="2BB618F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3DBE2BC" w14:textId="77777777" w:rsidR="00266584" w:rsidRPr="00BB629B" w:rsidRDefault="00266584" w:rsidP="00266584">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65962168" w14:textId="77777777" w:rsidR="00266584" w:rsidRPr="00BB629B" w:rsidRDefault="00266584" w:rsidP="00266584">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B8C8E30"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7A77E"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42187BA" w14:textId="77777777" w:rsidR="00266584" w:rsidRPr="00BB629B" w:rsidRDefault="00266584" w:rsidP="00266584">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60ED8C"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85DAD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4285E4A" w14:textId="77777777" w:rsidR="00266584" w:rsidRPr="00BB629B" w:rsidRDefault="00266584" w:rsidP="00266584">
            <w:pPr>
              <w:pStyle w:val="TAL"/>
            </w:pPr>
          </w:p>
        </w:tc>
      </w:tr>
      <w:tr w:rsidR="00266584" w:rsidRPr="00BB629B" w14:paraId="7B40A52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3E8C501" w14:textId="77777777" w:rsidR="00266584" w:rsidRPr="00BB629B" w:rsidRDefault="00266584" w:rsidP="00266584">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13DA61DA" w14:textId="77777777" w:rsidR="00266584" w:rsidRPr="00BB629B" w:rsidRDefault="00266584" w:rsidP="00266584">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BE89B4C"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9A87CD" w14:textId="49805BE3"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458B177" w14:textId="77777777" w:rsidR="00266584" w:rsidRPr="00BB629B" w:rsidRDefault="00266584" w:rsidP="00266584">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9D14F3"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39655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6F1F494" w14:textId="77777777" w:rsidR="00266584" w:rsidRPr="00BB629B" w:rsidRDefault="00266584" w:rsidP="00266584">
            <w:pPr>
              <w:pStyle w:val="TAL"/>
            </w:pPr>
          </w:p>
        </w:tc>
      </w:tr>
      <w:tr w:rsidR="00266584" w:rsidRPr="00BB629B" w14:paraId="1DE594C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7A0CF619" w14:textId="77777777" w:rsidR="00266584" w:rsidRPr="00BB629B" w:rsidRDefault="00266584" w:rsidP="00266584">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5E4A25F9" w14:textId="77777777" w:rsidR="00266584" w:rsidRPr="00BB629B" w:rsidRDefault="00266584" w:rsidP="00266584">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D9FBC43"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064B60"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0869771" w14:textId="77777777" w:rsidR="00266584" w:rsidRPr="00BB629B" w:rsidRDefault="00266584" w:rsidP="00266584">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6C7D4E"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0FD61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958934" w14:textId="77777777" w:rsidR="00266584" w:rsidRPr="00BB629B" w:rsidRDefault="00266584" w:rsidP="00266584">
            <w:pPr>
              <w:pStyle w:val="TAL"/>
            </w:pPr>
            <w:r w:rsidRPr="00BB629B">
              <w:t>NOTE 1</w:t>
            </w:r>
          </w:p>
          <w:p w14:paraId="48BD36A1" w14:textId="77777777" w:rsidR="00266584" w:rsidRPr="00BB629B" w:rsidRDefault="00266584" w:rsidP="00266584">
            <w:pPr>
              <w:pStyle w:val="TAL"/>
            </w:pPr>
            <w:r w:rsidRPr="00BB629B">
              <w:t>Skip TC 7.5 if UE supports NSA and TS 38.521-3 TC 7.5B.2 or 7.5B.3 has been executed.</w:t>
            </w:r>
          </w:p>
        </w:tc>
      </w:tr>
      <w:tr w:rsidR="00266584" w:rsidRPr="00BB629B" w14:paraId="02ED0B5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B8A8645" w14:textId="77777777" w:rsidR="00266584" w:rsidRPr="00BB629B" w:rsidRDefault="00266584" w:rsidP="00266584">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5C4DB9F7" w14:textId="77777777" w:rsidR="00266584" w:rsidRPr="00BB629B" w:rsidRDefault="00266584" w:rsidP="00266584">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CE41BB6"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07ECEF" w14:textId="77777777" w:rsidR="00266584" w:rsidRPr="00BB629B" w:rsidRDefault="00266584" w:rsidP="00266584">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919622B" w14:textId="77777777" w:rsidR="00266584" w:rsidRPr="00BB629B" w:rsidRDefault="00266584" w:rsidP="00266584">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D7E131"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E6D8E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C1C40C2" w14:textId="77777777" w:rsidR="00266584" w:rsidRPr="00BB629B" w:rsidRDefault="00266584" w:rsidP="00266584">
            <w:pPr>
              <w:pStyle w:val="TAL"/>
            </w:pPr>
          </w:p>
        </w:tc>
      </w:tr>
      <w:tr w:rsidR="00266584" w:rsidRPr="00BB629B" w14:paraId="13930E7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AD92A00" w14:textId="77777777" w:rsidR="00266584" w:rsidRPr="00BB629B" w:rsidRDefault="00266584" w:rsidP="00266584">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582D2595" w14:textId="77777777" w:rsidR="00266584" w:rsidRPr="00BB629B" w:rsidRDefault="00266584" w:rsidP="00266584">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57079EF8" w14:textId="77777777" w:rsidR="00266584" w:rsidRPr="00BB629B" w:rsidRDefault="00266584" w:rsidP="00266584">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6A61C4" w14:textId="77777777" w:rsidR="00266584" w:rsidRPr="00BB629B" w:rsidRDefault="00266584" w:rsidP="00266584">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E357598" w14:textId="77777777" w:rsidR="00266584" w:rsidRPr="00BB629B" w:rsidRDefault="00266584" w:rsidP="00266584">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3ED1672" w14:textId="77777777" w:rsidR="00266584" w:rsidRPr="00BB629B" w:rsidRDefault="00266584" w:rsidP="00266584">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982DF2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CB8409A" w14:textId="77777777" w:rsidR="00266584" w:rsidRPr="00BB629B" w:rsidRDefault="00266584" w:rsidP="00266584">
            <w:pPr>
              <w:pStyle w:val="TAL"/>
            </w:pPr>
          </w:p>
        </w:tc>
      </w:tr>
      <w:tr w:rsidR="00266584" w:rsidRPr="00BB629B" w14:paraId="3009C8F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B9EBFC1" w14:textId="77777777" w:rsidR="00266584" w:rsidRPr="00BB629B" w:rsidRDefault="00266584" w:rsidP="00266584">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642EFE64" w14:textId="77777777" w:rsidR="00266584" w:rsidRPr="00BB629B" w:rsidRDefault="00266584" w:rsidP="00266584">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79E233C4" w14:textId="77777777" w:rsidR="00266584" w:rsidRPr="00BB629B" w:rsidRDefault="00266584" w:rsidP="00266584">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5E8E68D" w14:textId="77777777" w:rsidR="00266584" w:rsidRPr="00BB629B" w:rsidRDefault="00266584" w:rsidP="00266584">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2E1B546" w14:textId="77777777" w:rsidR="00266584" w:rsidRPr="00BB629B" w:rsidRDefault="00266584" w:rsidP="00266584">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7F3F042" w14:textId="77777777" w:rsidR="00266584" w:rsidRPr="00BB629B" w:rsidRDefault="00266584" w:rsidP="00266584">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454E5C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00C170" w14:textId="77777777" w:rsidR="00266584" w:rsidRPr="00BB629B" w:rsidRDefault="00266584" w:rsidP="00266584">
            <w:pPr>
              <w:pStyle w:val="TAL"/>
            </w:pPr>
            <w:r w:rsidRPr="00BB629B">
              <w:t>NOTE 1</w:t>
            </w:r>
          </w:p>
        </w:tc>
      </w:tr>
      <w:tr w:rsidR="00266584" w:rsidRPr="00BB629B" w14:paraId="5476E1C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26F9F6D" w14:textId="77777777" w:rsidR="00266584" w:rsidRPr="00BB629B" w:rsidRDefault="00266584" w:rsidP="00266584">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0F43B719" w14:textId="77777777" w:rsidR="00266584" w:rsidRPr="00BB629B" w:rsidRDefault="00266584" w:rsidP="00266584">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3D3EACA" w14:textId="77777777" w:rsidR="00266584" w:rsidRPr="00BB629B" w:rsidRDefault="00266584" w:rsidP="00266584">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E31468" w14:textId="77777777" w:rsidR="00266584" w:rsidRPr="00BB629B" w:rsidRDefault="00266584" w:rsidP="00266584">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992CF7F" w14:textId="77777777" w:rsidR="00266584" w:rsidRPr="00BB629B" w:rsidRDefault="00266584" w:rsidP="00266584">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02EFC53" w14:textId="77777777" w:rsidR="00266584" w:rsidRPr="00BB629B" w:rsidRDefault="00266584" w:rsidP="00266584">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92D70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D508123" w14:textId="77777777" w:rsidR="00266584" w:rsidRPr="00BB629B" w:rsidRDefault="00266584" w:rsidP="00266584">
            <w:pPr>
              <w:pStyle w:val="TAL"/>
            </w:pPr>
          </w:p>
        </w:tc>
      </w:tr>
      <w:tr w:rsidR="00266584" w:rsidRPr="00BB629B" w14:paraId="64046DA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6FC03C66" w14:textId="77777777" w:rsidR="00266584" w:rsidRPr="00BB629B" w:rsidRDefault="00266584" w:rsidP="00266584">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3CD9FC3B" w14:textId="77777777" w:rsidR="00266584" w:rsidRPr="00BB629B" w:rsidRDefault="00266584" w:rsidP="00266584">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1AE41EC" w14:textId="77777777" w:rsidR="00266584" w:rsidRPr="00BB629B" w:rsidRDefault="00266584" w:rsidP="00266584">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23B015" w14:textId="4FD1F18D" w:rsidR="00266584" w:rsidRPr="00BB629B" w:rsidRDefault="00266584" w:rsidP="00266584">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2526FC0F" w14:textId="77777777" w:rsidR="00266584" w:rsidRPr="00BB629B" w:rsidRDefault="00266584" w:rsidP="00266584">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A08A89" w14:textId="77777777" w:rsidR="00266584" w:rsidRPr="00BB629B" w:rsidRDefault="00266584" w:rsidP="00266584">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EFA7B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5024B03" w14:textId="77777777" w:rsidR="00266584" w:rsidRPr="00BB629B" w:rsidRDefault="00266584" w:rsidP="00266584">
            <w:pPr>
              <w:pStyle w:val="TAL"/>
            </w:pPr>
          </w:p>
        </w:tc>
      </w:tr>
      <w:tr w:rsidR="00266584" w:rsidRPr="00BB629B" w14:paraId="1ADFE83B"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8EFAF62" w14:textId="77777777" w:rsidR="00266584" w:rsidRPr="00BB629B" w:rsidRDefault="00266584" w:rsidP="00266584">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E2804EA" w14:textId="77777777" w:rsidR="00266584" w:rsidRPr="00BB629B" w:rsidRDefault="00266584" w:rsidP="00266584">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515555" w14:textId="77777777" w:rsidR="00266584" w:rsidRPr="00BB629B" w:rsidRDefault="00266584" w:rsidP="00266584">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B436CED" w14:textId="77777777" w:rsidR="00266584" w:rsidRPr="00BB629B" w:rsidRDefault="00266584" w:rsidP="00266584">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4B6B224" w14:textId="77777777" w:rsidR="00266584" w:rsidRPr="00BB629B" w:rsidRDefault="00266584" w:rsidP="00266584">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DCD43D" w14:textId="77777777" w:rsidR="00266584" w:rsidRPr="00BB629B" w:rsidRDefault="00266584" w:rsidP="00266584">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5C6F4BD" w14:textId="77777777" w:rsidR="00266584" w:rsidRPr="00BB629B" w:rsidRDefault="00266584" w:rsidP="00266584">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CA7C291" w14:textId="77777777" w:rsidR="00266584" w:rsidRPr="00BB629B" w:rsidRDefault="00266584" w:rsidP="00266584">
            <w:pPr>
              <w:keepNext/>
              <w:keepLines/>
              <w:spacing w:after="0"/>
              <w:rPr>
                <w:rFonts w:ascii="Arial" w:hAnsi="Arial"/>
                <w:sz w:val="18"/>
              </w:rPr>
            </w:pPr>
          </w:p>
        </w:tc>
      </w:tr>
      <w:tr w:rsidR="00266584" w:rsidRPr="00BB629B" w14:paraId="2C5EF46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1ADCD1B7" w14:textId="77777777" w:rsidR="00266584" w:rsidRPr="00BB629B" w:rsidRDefault="00266584" w:rsidP="00266584">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24660863" w14:textId="77777777" w:rsidR="00266584" w:rsidRPr="00BB629B" w:rsidRDefault="00266584" w:rsidP="00266584">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795C8C90" w14:textId="77777777" w:rsidR="00266584" w:rsidRPr="00BB629B" w:rsidRDefault="00266584" w:rsidP="00266584">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895EE7" w14:textId="77777777" w:rsidR="00266584" w:rsidRPr="00BB629B" w:rsidRDefault="00266584" w:rsidP="00266584">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70AC805" w14:textId="77777777" w:rsidR="00266584" w:rsidRPr="00BB629B" w:rsidRDefault="00266584" w:rsidP="00266584">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3A82448" w14:textId="77777777" w:rsidR="00266584" w:rsidRPr="00BB629B" w:rsidRDefault="00266584" w:rsidP="00266584">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84CE66"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5EEFCA4" w14:textId="77777777" w:rsidR="00266584" w:rsidRPr="00BB629B" w:rsidRDefault="00266584" w:rsidP="00266584">
            <w:pPr>
              <w:pStyle w:val="TAL"/>
            </w:pPr>
            <w:r w:rsidRPr="00BB629B">
              <w:t>Skip TC 7.6.2 if UE supports NSA and TS 38.521-3 TC 7.6B.2.2 or 7.6B.2.3 has been executed.</w:t>
            </w:r>
          </w:p>
        </w:tc>
      </w:tr>
      <w:tr w:rsidR="00266584" w:rsidRPr="00BB629B" w14:paraId="5174F5D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1D2B835" w14:textId="77777777" w:rsidR="00266584" w:rsidRPr="00BB629B" w:rsidRDefault="00266584" w:rsidP="00266584">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1BF1AA37" w14:textId="77777777" w:rsidR="00266584" w:rsidRPr="00BB629B" w:rsidRDefault="00266584" w:rsidP="00266584">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11BB51B"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FF9E55"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F69EE54" w14:textId="77777777" w:rsidR="00266584" w:rsidRPr="00BB629B" w:rsidRDefault="00266584" w:rsidP="00266584">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E90958"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8667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3208401" w14:textId="77777777" w:rsidR="00266584" w:rsidRPr="00BB629B" w:rsidRDefault="00266584" w:rsidP="00266584">
            <w:pPr>
              <w:pStyle w:val="TAL"/>
            </w:pPr>
          </w:p>
        </w:tc>
      </w:tr>
      <w:tr w:rsidR="00266584" w:rsidRPr="00BB629B" w14:paraId="05637AB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F088B5C" w14:textId="77777777" w:rsidR="00266584" w:rsidRPr="00BB629B" w:rsidRDefault="00266584" w:rsidP="00266584">
            <w:pPr>
              <w:pStyle w:val="TAL"/>
              <w:rPr>
                <w:lang w:eastAsia="zh-CN"/>
              </w:rPr>
            </w:pPr>
            <w:r w:rsidRPr="00BB629B">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55D6EFC2" w14:textId="77777777" w:rsidR="00266584" w:rsidRPr="00BB629B" w:rsidRDefault="00266584" w:rsidP="00266584">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1B8CD2E"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A4202D"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873163E" w14:textId="77777777" w:rsidR="00266584" w:rsidRPr="00BB629B" w:rsidRDefault="00266584" w:rsidP="00266584">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22935B3" w14:textId="77777777" w:rsidR="00266584" w:rsidRPr="00BB629B" w:rsidRDefault="00266584" w:rsidP="00266584">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1FDBA1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8E8AF" w14:textId="77777777" w:rsidR="00266584" w:rsidRPr="00BB629B" w:rsidRDefault="00266584" w:rsidP="00266584">
            <w:pPr>
              <w:pStyle w:val="TAL"/>
            </w:pPr>
            <w:r w:rsidRPr="00BB629B">
              <w:t>Skip TC 7.6.4 if UE supports NSA and TS 38.521-3 TC 7.6B.4.2 or 7.6B.4.3 has been executed.</w:t>
            </w:r>
          </w:p>
        </w:tc>
      </w:tr>
      <w:tr w:rsidR="00266584" w:rsidRPr="00BB629B" w14:paraId="1EBA941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4681F31" w14:textId="77777777" w:rsidR="00266584" w:rsidRPr="00BB629B" w:rsidRDefault="00266584" w:rsidP="00266584">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39816AAD" w14:textId="77777777" w:rsidR="00266584" w:rsidRPr="00BB629B" w:rsidRDefault="00266584" w:rsidP="00266584">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4E63A74"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5D322D" w14:textId="77777777" w:rsidR="00266584" w:rsidRPr="00BB629B" w:rsidRDefault="00266584" w:rsidP="00266584">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55AF7D6" w14:textId="77777777" w:rsidR="00266584" w:rsidRPr="00BB629B" w:rsidRDefault="00266584" w:rsidP="00266584">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DE2A095"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377E2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DEF41C2" w14:textId="77777777" w:rsidR="00266584" w:rsidRPr="00BB629B" w:rsidRDefault="00266584" w:rsidP="00266584">
            <w:pPr>
              <w:pStyle w:val="TAL"/>
            </w:pPr>
          </w:p>
        </w:tc>
      </w:tr>
      <w:tr w:rsidR="00266584" w:rsidRPr="00BB629B" w14:paraId="03AE3DD8" w14:textId="77777777" w:rsidTr="004C6045">
        <w:trPr>
          <w:jc w:val="center"/>
        </w:trPr>
        <w:tc>
          <w:tcPr>
            <w:tcW w:w="1348" w:type="dxa"/>
            <w:tcBorders>
              <w:top w:val="single" w:sz="4" w:space="0" w:color="auto"/>
              <w:left w:val="single" w:sz="4" w:space="0" w:color="auto"/>
              <w:bottom w:val="nil"/>
              <w:right w:val="single" w:sz="4" w:space="0" w:color="auto"/>
            </w:tcBorders>
            <w:hideMark/>
          </w:tcPr>
          <w:p w14:paraId="76D0A779" w14:textId="77777777" w:rsidR="00266584" w:rsidRPr="00BB629B" w:rsidRDefault="00266584" w:rsidP="00266584">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3DB5BABA" w14:textId="77777777" w:rsidR="00266584" w:rsidRPr="00BB629B" w:rsidRDefault="00266584" w:rsidP="00266584">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FC94F74"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FA05D5" w14:textId="77777777" w:rsidR="00266584" w:rsidRPr="00BB629B" w:rsidRDefault="00266584" w:rsidP="00266584">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ABE9D69" w14:textId="77777777" w:rsidR="00266584" w:rsidRPr="00BB629B" w:rsidRDefault="00266584" w:rsidP="00266584">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5DA9A799"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508F8C58" w14:textId="77777777" w:rsidR="00266584" w:rsidRPr="00BB629B" w:rsidRDefault="00266584" w:rsidP="00266584">
            <w:pPr>
              <w:pStyle w:val="TAL"/>
            </w:pPr>
          </w:p>
        </w:tc>
        <w:tc>
          <w:tcPr>
            <w:tcW w:w="2086" w:type="dxa"/>
            <w:tcBorders>
              <w:top w:val="single" w:sz="4" w:space="0" w:color="auto"/>
              <w:left w:val="single" w:sz="4" w:space="0" w:color="auto"/>
              <w:bottom w:val="nil"/>
              <w:right w:val="single" w:sz="4" w:space="0" w:color="auto"/>
            </w:tcBorders>
          </w:tcPr>
          <w:p w14:paraId="2E07FE29" w14:textId="77777777" w:rsidR="00266584" w:rsidRPr="00BB629B" w:rsidRDefault="00266584" w:rsidP="00266584">
            <w:pPr>
              <w:pStyle w:val="TAL"/>
            </w:pPr>
          </w:p>
        </w:tc>
      </w:tr>
      <w:tr w:rsidR="00266584" w:rsidRPr="00BB629B" w14:paraId="74CC81F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E873DDE" w14:textId="77777777" w:rsidR="00266584" w:rsidRPr="00BB629B" w:rsidRDefault="00266584" w:rsidP="00266584">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55D428B" w14:textId="77777777" w:rsidR="00266584" w:rsidRPr="00BB629B" w:rsidRDefault="00266584" w:rsidP="00266584">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55CEA09E"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2F4AA3B" w14:textId="77777777" w:rsidR="00266584" w:rsidRPr="00BB629B" w:rsidRDefault="00266584" w:rsidP="00266584">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F339BA9" w14:textId="77777777" w:rsidR="00266584" w:rsidRPr="00BB629B" w:rsidRDefault="00266584" w:rsidP="00266584">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9E7708B" w14:textId="77777777" w:rsidR="00266584" w:rsidRPr="00BB629B" w:rsidRDefault="00266584" w:rsidP="00266584">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D56FA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28DD0B" w14:textId="77777777" w:rsidR="00266584" w:rsidRPr="00BB629B" w:rsidRDefault="00266584" w:rsidP="00266584">
            <w:pPr>
              <w:pStyle w:val="TAL"/>
              <w:rPr>
                <w:rFonts w:eastAsia="SimSun"/>
                <w:lang w:eastAsia="zh-CN"/>
              </w:rPr>
            </w:pPr>
            <w:r w:rsidRPr="00BB629B">
              <w:t>NOTE 1</w:t>
            </w:r>
          </w:p>
          <w:p w14:paraId="73B4A936" w14:textId="77777777" w:rsidR="00266584" w:rsidRPr="00BB629B" w:rsidRDefault="00266584" w:rsidP="00266584">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266584" w:rsidRPr="00BB629B" w14:paraId="6957FDF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4A3AD09" w14:textId="77777777" w:rsidR="00266584" w:rsidRPr="00BB629B" w:rsidRDefault="00266584" w:rsidP="00266584">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6322249" w14:textId="77777777" w:rsidR="00266584" w:rsidRPr="00BB629B" w:rsidRDefault="00266584" w:rsidP="00266584">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C5A398F"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5F2AA5" w14:textId="77777777" w:rsidR="00266584" w:rsidRPr="00BB629B" w:rsidRDefault="00266584" w:rsidP="00266584">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9F3D3FB" w14:textId="77777777" w:rsidR="00266584" w:rsidRPr="00BB629B" w:rsidRDefault="00266584" w:rsidP="00266584">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182E6E"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CBA218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BA523B7" w14:textId="77777777" w:rsidR="00266584" w:rsidRPr="00BB629B" w:rsidRDefault="00266584" w:rsidP="00266584">
            <w:pPr>
              <w:pStyle w:val="TAL"/>
            </w:pPr>
          </w:p>
        </w:tc>
      </w:tr>
      <w:tr w:rsidR="00266584" w:rsidRPr="00BB629B" w14:paraId="7FCDA93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FB7E34B" w14:textId="77777777" w:rsidR="00266584" w:rsidRPr="00BB629B" w:rsidRDefault="00266584" w:rsidP="00266584">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C97B545" w14:textId="77777777" w:rsidR="00266584" w:rsidRPr="00BB629B" w:rsidRDefault="00266584" w:rsidP="00266584">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312102D"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36EC8" w14:textId="77777777" w:rsidR="00266584" w:rsidRPr="00BB629B" w:rsidRDefault="00266584" w:rsidP="00266584">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69BDBFBA" w14:textId="77777777" w:rsidR="00266584" w:rsidRPr="00BB629B" w:rsidRDefault="00266584" w:rsidP="00266584">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7130F1"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6F566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E51B65B" w14:textId="77777777" w:rsidR="00266584" w:rsidRPr="00BB629B" w:rsidRDefault="00266584" w:rsidP="00266584">
            <w:pPr>
              <w:pStyle w:val="TAL"/>
            </w:pPr>
          </w:p>
        </w:tc>
      </w:tr>
      <w:tr w:rsidR="00266584" w:rsidRPr="00BB629B" w14:paraId="4683631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FE14287" w14:textId="77777777" w:rsidR="00266584" w:rsidRPr="00BB629B" w:rsidRDefault="00266584" w:rsidP="00266584">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FC1FAA7" w14:textId="77777777" w:rsidR="00266584" w:rsidRPr="00BB629B" w:rsidRDefault="00266584" w:rsidP="00266584">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B9A8B1"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08967D6" w14:textId="77777777" w:rsidR="00266584" w:rsidRPr="00BB629B" w:rsidRDefault="00266584" w:rsidP="00266584">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2617F44" w14:textId="77777777" w:rsidR="00266584" w:rsidRPr="00BB629B" w:rsidRDefault="00266584" w:rsidP="00266584">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15C3DBA" w14:textId="77777777" w:rsidR="00266584" w:rsidRPr="00BB629B" w:rsidRDefault="00266584" w:rsidP="00266584">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AB8E33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1F24666" w14:textId="77777777" w:rsidR="00266584" w:rsidRPr="00BB629B" w:rsidRDefault="00266584" w:rsidP="00266584">
            <w:pPr>
              <w:pStyle w:val="TAL"/>
            </w:pPr>
          </w:p>
        </w:tc>
      </w:tr>
      <w:tr w:rsidR="00266584" w:rsidRPr="00BB629B" w14:paraId="0B2E656A"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97E21E2" w14:textId="77777777" w:rsidR="00266584" w:rsidRPr="00BB629B" w:rsidRDefault="00266584" w:rsidP="00266584">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6E6BD7C" w14:textId="77777777" w:rsidR="00266584" w:rsidRPr="00BB629B" w:rsidRDefault="00266584" w:rsidP="00266584">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D00047B"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B8B2A3" w14:textId="77777777" w:rsidR="00266584" w:rsidRPr="00BB629B" w:rsidRDefault="00266584" w:rsidP="00266584">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CA9C36D" w14:textId="77777777" w:rsidR="00266584" w:rsidRPr="00BB629B" w:rsidRDefault="00266584" w:rsidP="00266584">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7BAE684"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82A3F7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7D11563" w14:textId="77777777" w:rsidR="00266584" w:rsidRPr="00BB629B" w:rsidRDefault="00266584" w:rsidP="00266584">
            <w:pPr>
              <w:pStyle w:val="TAL"/>
            </w:pPr>
          </w:p>
        </w:tc>
      </w:tr>
      <w:tr w:rsidR="00266584" w:rsidRPr="00BB629B" w14:paraId="1A2CC001"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DF53CF2" w14:textId="77777777" w:rsidR="00266584" w:rsidRPr="00BB629B" w:rsidRDefault="00266584" w:rsidP="00266584">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142FD48D" w14:textId="77777777" w:rsidR="00266584" w:rsidRPr="00BB629B" w:rsidRDefault="00266584" w:rsidP="00266584">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9F9E763"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32E835A" w14:textId="77777777" w:rsidR="00266584" w:rsidRPr="00BB629B" w:rsidRDefault="00266584" w:rsidP="00266584">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A71EAFD" w14:textId="77777777" w:rsidR="00266584" w:rsidRPr="00BB629B" w:rsidRDefault="00266584" w:rsidP="00266584">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0B6D7"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83222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FC24062" w14:textId="77777777" w:rsidR="00266584" w:rsidRPr="00BB629B" w:rsidRDefault="00266584" w:rsidP="00266584">
            <w:pPr>
              <w:pStyle w:val="TAL"/>
            </w:pPr>
          </w:p>
        </w:tc>
      </w:tr>
      <w:tr w:rsidR="00266584" w:rsidRPr="00BB629B" w14:paraId="3B4A8ED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1CE9605" w14:textId="77777777" w:rsidR="00266584" w:rsidRPr="00BB629B" w:rsidRDefault="00266584" w:rsidP="00266584">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2D5E0560" w14:textId="77777777" w:rsidR="00266584" w:rsidRPr="00BB629B" w:rsidRDefault="00266584" w:rsidP="00266584">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B00F943"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F673A75" w14:textId="77777777" w:rsidR="00266584" w:rsidRPr="00BB629B" w:rsidRDefault="00266584" w:rsidP="00266584">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763A806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D5CF0D2" w14:textId="77777777" w:rsidR="00266584" w:rsidRPr="00BB629B" w:rsidRDefault="00266584" w:rsidP="00266584">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18F767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7BF91D5" w14:textId="77777777" w:rsidR="00266584" w:rsidRPr="00BB629B" w:rsidRDefault="00266584" w:rsidP="00266584">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266584" w:rsidRPr="00BB629B" w14:paraId="201D7410"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656AE9D" w14:textId="77777777" w:rsidR="00266584" w:rsidRPr="00BB629B" w:rsidRDefault="00266584" w:rsidP="00266584">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6759514" w14:textId="77777777" w:rsidR="00266584" w:rsidRPr="00BB629B" w:rsidRDefault="00266584" w:rsidP="00266584">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7E4E426"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117561"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D0A91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F46AB9"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AEF3A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3C538B5" w14:textId="77777777" w:rsidR="00266584" w:rsidRPr="00BB629B" w:rsidRDefault="00266584" w:rsidP="00266584">
            <w:pPr>
              <w:pStyle w:val="TAL"/>
            </w:pPr>
          </w:p>
        </w:tc>
      </w:tr>
      <w:tr w:rsidR="00266584" w:rsidRPr="00BB629B" w14:paraId="3F5CD69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4FA4A67" w14:textId="77777777" w:rsidR="00266584" w:rsidRPr="00BB629B" w:rsidRDefault="00266584" w:rsidP="00266584">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1051AED" w14:textId="77777777" w:rsidR="00266584" w:rsidRPr="00BB629B" w:rsidRDefault="00266584" w:rsidP="00266584">
            <w:pPr>
              <w:pStyle w:val="TAL"/>
            </w:pPr>
            <w:proofErr w:type="spellStart"/>
            <w:r w:rsidRPr="00BB629B">
              <w:t>Inband</w:t>
            </w:r>
            <w:proofErr w:type="spellEnd"/>
            <w:r w:rsidRPr="00BB629B">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BE6B0D8" w14:textId="77777777" w:rsidR="00266584" w:rsidRPr="00BB629B" w:rsidRDefault="00266584" w:rsidP="00266584">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C1B1187" w14:textId="77777777" w:rsidR="00266584" w:rsidRPr="00BB629B" w:rsidRDefault="00266584" w:rsidP="00266584">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57C57B0"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E3CC724" w14:textId="77777777" w:rsidR="00266584" w:rsidRPr="00BB629B" w:rsidRDefault="00266584" w:rsidP="00266584">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CB07F8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A184004" w14:textId="77777777" w:rsidR="00266584" w:rsidRPr="00BB629B" w:rsidRDefault="00266584" w:rsidP="00266584">
            <w:pPr>
              <w:pStyle w:val="TAL"/>
            </w:pPr>
          </w:p>
        </w:tc>
      </w:tr>
      <w:tr w:rsidR="00266584" w:rsidRPr="00BB629B" w14:paraId="0500EC6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7A0F901" w14:textId="77777777" w:rsidR="00266584" w:rsidRPr="00BB629B" w:rsidRDefault="00266584" w:rsidP="00266584">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257D8444" w14:textId="77777777" w:rsidR="00266584" w:rsidRPr="00BB629B" w:rsidRDefault="00266584" w:rsidP="00266584">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B47E391"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F21AB9" w14:textId="77777777" w:rsidR="00266584" w:rsidRPr="00BB629B" w:rsidRDefault="00266584" w:rsidP="00266584">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F81E5F"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B20366" w14:textId="77777777" w:rsidR="00266584" w:rsidRPr="00BB629B" w:rsidRDefault="00266584" w:rsidP="00266584">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90E3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9E30343" w14:textId="77777777" w:rsidR="00266584" w:rsidRPr="00BB629B" w:rsidRDefault="00266584" w:rsidP="00266584">
            <w:pPr>
              <w:pStyle w:val="TAL"/>
            </w:pPr>
          </w:p>
        </w:tc>
      </w:tr>
      <w:tr w:rsidR="00266584" w:rsidRPr="00BB629B" w14:paraId="50783363"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F7A9EDD" w14:textId="77777777" w:rsidR="00266584" w:rsidRPr="00BB629B" w:rsidRDefault="00266584" w:rsidP="00266584">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6E2D3D87" w14:textId="77777777" w:rsidR="00266584" w:rsidRPr="00BB629B" w:rsidRDefault="00266584" w:rsidP="00266584">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89E5B8D" w14:textId="77777777" w:rsidR="00266584" w:rsidRPr="00BB629B" w:rsidRDefault="00266584" w:rsidP="00266584">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E2B25A2" w14:textId="77777777" w:rsidR="00266584" w:rsidRPr="00BB629B" w:rsidRDefault="00266584" w:rsidP="00266584">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684FA9E4"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3357B33" w14:textId="77777777" w:rsidR="00266584" w:rsidRPr="00BB629B" w:rsidRDefault="00266584" w:rsidP="00266584">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5C4388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3B98D8E" w14:textId="77777777" w:rsidR="00266584" w:rsidRPr="00BB629B" w:rsidRDefault="00266584" w:rsidP="00266584">
            <w:pPr>
              <w:pStyle w:val="TAL"/>
            </w:pPr>
          </w:p>
        </w:tc>
      </w:tr>
      <w:tr w:rsidR="00266584" w:rsidRPr="00BB629B" w14:paraId="70FB606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E583CA6" w14:textId="77777777" w:rsidR="00266584" w:rsidRPr="00BB629B" w:rsidRDefault="00266584" w:rsidP="00266584">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0A1B846D" w14:textId="77777777" w:rsidR="00266584" w:rsidRPr="00BB629B" w:rsidRDefault="00266584" w:rsidP="00266584">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B3EE16"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C1AD70"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A278DAA" w14:textId="77777777" w:rsidR="00266584" w:rsidRPr="00BB629B" w:rsidRDefault="00266584" w:rsidP="00266584">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A725C7F"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532E4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2235833" w14:textId="77777777" w:rsidR="00266584" w:rsidRPr="00BB629B" w:rsidRDefault="00266584" w:rsidP="00266584">
            <w:pPr>
              <w:pStyle w:val="TAL"/>
            </w:pPr>
          </w:p>
        </w:tc>
      </w:tr>
      <w:tr w:rsidR="00266584" w:rsidRPr="00BB629B" w14:paraId="5495B466"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6AE9A14" w14:textId="77777777" w:rsidR="00266584" w:rsidRPr="00BB629B" w:rsidRDefault="00266584" w:rsidP="00266584">
            <w:pPr>
              <w:pStyle w:val="TAL"/>
              <w:rPr>
                <w:lang w:eastAsia="zh-CN"/>
              </w:rPr>
            </w:pPr>
            <w:r w:rsidRPr="00BB629B">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2359DFF0" w14:textId="77777777" w:rsidR="00266584" w:rsidRPr="00BB629B" w:rsidRDefault="00266584" w:rsidP="00266584">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9F0B89A"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2E6D18D" w14:textId="1DC65EF6"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C01CD63"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312D86"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5AC505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0E93BBBB" w14:textId="77777777" w:rsidR="00266584" w:rsidRPr="00BB629B" w:rsidRDefault="00266584" w:rsidP="00266584">
            <w:pPr>
              <w:pStyle w:val="TAL"/>
            </w:pPr>
          </w:p>
        </w:tc>
      </w:tr>
      <w:tr w:rsidR="00266584" w:rsidRPr="00BB629B" w14:paraId="1B191DE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E368121" w14:textId="77777777" w:rsidR="00266584" w:rsidRPr="00BB629B" w:rsidRDefault="00266584" w:rsidP="00266584">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C047AD2" w14:textId="77777777" w:rsidR="00266584" w:rsidRPr="00BB629B" w:rsidRDefault="00266584" w:rsidP="00266584">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2E8AE18"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6BA676"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3DDCB3D" w14:textId="77777777" w:rsidR="00266584" w:rsidRPr="00BB629B" w:rsidRDefault="00266584" w:rsidP="00266584">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ECAE337"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B78CA"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3D5C5FB" w14:textId="77777777" w:rsidR="00266584" w:rsidRPr="00BB629B" w:rsidRDefault="00266584" w:rsidP="00266584">
            <w:pPr>
              <w:pStyle w:val="TAL"/>
            </w:pPr>
          </w:p>
        </w:tc>
      </w:tr>
      <w:tr w:rsidR="00266584" w:rsidRPr="00BB629B" w14:paraId="66306A9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D9CFA17" w14:textId="77777777" w:rsidR="00266584" w:rsidRPr="00BB629B" w:rsidRDefault="00266584" w:rsidP="00266584">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7A330FA8" w14:textId="77777777" w:rsidR="00266584" w:rsidRPr="00BB629B" w:rsidRDefault="00266584" w:rsidP="00266584">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3EC8EEE"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533ED57" w14:textId="725382C0"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64251B3D"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92DE14"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5EAD2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226D118" w14:textId="77777777" w:rsidR="00266584" w:rsidRPr="00BB629B" w:rsidRDefault="00266584" w:rsidP="00266584">
            <w:pPr>
              <w:pStyle w:val="TAL"/>
            </w:pPr>
          </w:p>
        </w:tc>
      </w:tr>
      <w:tr w:rsidR="00266584" w:rsidRPr="00BB629B" w14:paraId="11A34E54"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A754F9C" w14:textId="77777777" w:rsidR="00266584" w:rsidRPr="00BB629B" w:rsidRDefault="00266584" w:rsidP="00266584">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317BF514" w14:textId="77777777" w:rsidR="00266584" w:rsidRPr="00BB629B" w:rsidRDefault="00266584" w:rsidP="00266584">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75DF32"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086AF"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33BDBCA" w14:textId="77777777" w:rsidR="00266584" w:rsidRPr="00BB629B" w:rsidRDefault="00266584" w:rsidP="00266584">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A6BA3BC"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E75247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F0583EE" w14:textId="77777777" w:rsidR="00266584" w:rsidRPr="00BB629B" w:rsidRDefault="00266584" w:rsidP="00266584">
            <w:pPr>
              <w:pStyle w:val="TAL"/>
            </w:pPr>
          </w:p>
        </w:tc>
      </w:tr>
      <w:tr w:rsidR="00266584" w:rsidRPr="00BB629B" w14:paraId="51BA5107"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4100B293" w14:textId="77777777" w:rsidR="00266584" w:rsidRPr="00BB629B" w:rsidRDefault="00266584" w:rsidP="00266584">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52CF84DF" w14:textId="77777777" w:rsidR="00266584" w:rsidRPr="00BB629B" w:rsidRDefault="00266584" w:rsidP="00266584">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E29462F"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67DDA" w14:textId="20CA97A3"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2CC6C294"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236BF3"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F12E5B"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448C342C" w14:textId="77777777" w:rsidR="00266584" w:rsidRPr="00BB629B" w:rsidRDefault="00266584" w:rsidP="00266584">
            <w:pPr>
              <w:pStyle w:val="TAL"/>
            </w:pPr>
          </w:p>
        </w:tc>
      </w:tr>
      <w:tr w:rsidR="00266584" w:rsidRPr="00BB629B" w14:paraId="4682266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73C35999"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8513D8B" w14:textId="77777777" w:rsidR="00266584" w:rsidRPr="00BB629B" w:rsidRDefault="00266584" w:rsidP="00266584">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B2B3D2" w14:textId="77777777" w:rsidR="00266584" w:rsidRPr="00BB629B" w:rsidRDefault="00266584" w:rsidP="00266584">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5A94D38" w14:textId="77777777" w:rsidR="00266584" w:rsidRPr="00BB629B" w:rsidRDefault="00266584" w:rsidP="00266584">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B040D3A" w14:textId="77777777" w:rsidR="00266584" w:rsidRPr="00BB629B" w:rsidRDefault="00266584" w:rsidP="00266584">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7C202C" w14:textId="77777777" w:rsidR="00266584" w:rsidRPr="00BB629B" w:rsidRDefault="00266584" w:rsidP="00266584">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EAF102" w14:textId="77777777" w:rsidR="00266584" w:rsidRPr="00BB629B" w:rsidRDefault="00266584" w:rsidP="00266584">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12C95F9" w14:textId="77777777" w:rsidR="00266584" w:rsidRPr="00BB629B" w:rsidRDefault="00266584" w:rsidP="00266584">
            <w:pPr>
              <w:keepNext/>
              <w:keepLines/>
              <w:spacing w:after="0"/>
              <w:rPr>
                <w:rFonts w:ascii="Arial" w:hAnsi="Arial"/>
                <w:sz w:val="18"/>
              </w:rPr>
            </w:pPr>
          </w:p>
        </w:tc>
      </w:tr>
      <w:tr w:rsidR="00266584" w:rsidRPr="00BB629B" w14:paraId="2F493EE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0A0933EA" w14:textId="77777777" w:rsidR="00266584" w:rsidRPr="00BB629B" w:rsidRDefault="00266584" w:rsidP="00266584">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E194558" w14:textId="77777777" w:rsidR="00266584" w:rsidRPr="00BB629B" w:rsidRDefault="00266584" w:rsidP="00266584">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85F053" w14:textId="77777777" w:rsidR="00266584" w:rsidRPr="00BB629B" w:rsidRDefault="00266584" w:rsidP="00266584">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617234" w14:textId="77777777" w:rsidR="00266584" w:rsidRPr="00BB629B" w:rsidRDefault="00266584" w:rsidP="00266584">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2866E466" w14:textId="77777777" w:rsidR="00266584" w:rsidRPr="00BB629B" w:rsidRDefault="00266584" w:rsidP="00266584">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54D6AE" w14:textId="77777777" w:rsidR="00266584" w:rsidRPr="00BB629B" w:rsidRDefault="00266584" w:rsidP="00266584">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BC7879" w14:textId="77777777" w:rsidR="00266584" w:rsidRPr="00BB629B" w:rsidRDefault="00266584" w:rsidP="00266584">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4669AB1" w14:textId="77777777" w:rsidR="00266584" w:rsidRPr="00BB629B" w:rsidRDefault="00266584" w:rsidP="00266584">
            <w:pPr>
              <w:keepNext/>
              <w:keepLines/>
              <w:spacing w:after="0"/>
              <w:rPr>
                <w:rFonts w:ascii="Arial" w:hAnsi="Arial"/>
                <w:sz w:val="18"/>
              </w:rPr>
            </w:pPr>
          </w:p>
        </w:tc>
      </w:tr>
      <w:tr w:rsidR="00266584" w:rsidRPr="00BB629B" w14:paraId="74948A1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7FE41FD" w14:textId="77777777" w:rsidR="00266584" w:rsidRPr="00BB629B" w:rsidRDefault="00266584" w:rsidP="00266584">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036513D" w14:textId="77777777" w:rsidR="00266584" w:rsidRPr="00BB629B" w:rsidRDefault="00266584" w:rsidP="00266584">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ED77232"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44A442"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65E4561"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986611"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906D1F"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DB71B05" w14:textId="77777777" w:rsidR="00266584" w:rsidRPr="00BB629B" w:rsidRDefault="00266584" w:rsidP="00266584">
            <w:pPr>
              <w:pStyle w:val="TAL"/>
            </w:pPr>
          </w:p>
        </w:tc>
      </w:tr>
      <w:tr w:rsidR="00266584" w:rsidRPr="00BB629B" w14:paraId="07D5FCD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181CD1A" w14:textId="77777777" w:rsidR="00266584" w:rsidRPr="00BB629B" w:rsidRDefault="00266584" w:rsidP="00266584">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A61BF6" w14:textId="77777777" w:rsidR="00266584" w:rsidRPr="00BB629B" w:rsidRDefault="00266584" w:rsidP="00266584">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E8B8B14"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63540F" w14:textId="77777777" w:rsidR="00266584" w:rsidRPr="00BB629B" w:rsidRDefault="00266584" w:rsidP="00266584">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9C9C77"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62B52F9" w14:textId="77777777" w:rsidR="00266584" w:rsidRPr="00BB629B" w:rsidRDefault="00266584" w:rsidP="00266584">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71B212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6D4ABF6" w14:textId="77777777" w:rsidR="00266584" w:rsidRPr="00BB629B" w:rsidRDefault="00266584" w:rsidP="00266584">
            <w:pPr>
              <w:pStyle w:val="TAL"/>
            </w:pPr>
          </w:p>
        </w:tc>
      </w:tr>
      <w:tr w:rsidR="00266584" w:rsidRPr="00BB629B" w14:paraId="68C689DD"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752BE32" w14:textId="77777777" w:rsidR="00266584" w:rsidRPr="00BB629B" w:rsidRDefault="00266584" w:rsidP="00266584">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7C574D11" w14:textId="77777777" w:rsidR="00266584" w:rsidRPr="00BB629B" w:rsidRDefault="00266584" w:rsidP="00266584">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3C347B43"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699D5F" w14:textId="77777777" w:rsidR="00266584" w:rsidRPr="00BB629B" w:rsidRDefault="00266584" w:rsidP="00266584">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2C70BCC"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91C531F"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ADA71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EF6370" w14:textId="77777777" w:rsidR="00266584" w:rsidRPr="00BB629B" w:rsidRDefault="00266584" w:rsidP="00266584">
            <w:pPr>
              <w:pStyle w:val="TAL"/>
            </w:pPr>
          </w:p>
        </w:tc>
      </w:tr>
      <w:tr w:rsidR="00266584" w:rsidRPr="00BB629B" w14:paraId="48DA843C"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3A3DCBF" w14:textId="77777777" w:rsidR="00266584" w:rsidRPr="00BB629B" w:rsidRDefault="00266584" w:rsidP="00266584">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60584FB8" w14:textId="77777777" w:rsidR="00266584" w:rsidRPr="00BB629B" w:rsidRDefault="00266584" w:rsidP="00266584">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6F738DC"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54D22CB" w14:textId="77777777" w:rsidR="00266584" w:rsidRPr="00BB629B" w:rsidRDefault="00266584" w:rsidP="00266584">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B3C9B8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F27D626" w14:textId="77777777" w:rsidR="00266584" w:rsidRPr="00BB629B" w:rsidRDefault="00266584" w:rsidP="00266584">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64F418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929E95" w14:textId="77777777" w:rsidR="00266584" w:rsidRPr="00BB629B" w:rsidRDefault="00266584" w:rsidP="00266584">
            <w:pPr>
              <w:pStyle w:val="TAL"/>
            </w:pPr>
            <w:r w:rsidRPr="00BB629B">
              <w:t>NOTE 1</w:t>
            </w:r>
          </w:p>
        </w:tc>
      </w:tr>
      <w:tr w:rsidR="00266584" w:rsidRPr="00BB629B" w14:paraId="5B3D28F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20FBDEE" w14:textId="77777777" w:rsidR="00266584" w:rsidRPr="00BB629B" w:rsidRDefault="00266584" w:rsidP="00266584">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0F5F58E" w14:textId="77777777" w:rsidR="00266584" w:rsidRPr="00BB629B" w:rsidRDefault="00266584" w:rsidP="00266584">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6DA14DD"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5F4FAE"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E80A78A" w14:textId="77777777" w:rsidR="00266584" w:rsidRPr="00BB629B" w:rsidRDefault="00266584" w:rsidP="00266584">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8A85777"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D302D4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C4697E0" w14:textId="77777777" w:rsidR="00266584" w:rsidRPr="00BB629B" w:rsidRDefault="00266584" w:rsidP="00266584">
            <w:pPr>
              <w:pStyle w:val="TAL"/>
            </w:pPr>
          </w:p>
        </w:tc>
      </w:tr>
      <w:tr w:rsidR="00266584" w:rsidRPr="00BB629B" w14:paraId="687DC41E"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545A7017" w14:textId="77777777" w:rsidR="00266584" w:rsidRPr="00BB629B" w:rsidRDefault="00266584" w:rsidP="00266584">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2C8AF7B3" w14:textId="77777777" w:rsidR="00266584" w:rsidRPr="00BB629B" w:rsidRDefault="00266584" w:rsidP="00266584">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A4D6398"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F2A8B1" w14:textId="770A4CED"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93E6C69"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D1D761"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4078E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776B3FDC" w14:textId="77777777" w:rsidR="00266584" w:rsidRPr="00BB629B" w:rsidRDefault="00266584" w:rsidP="00266584">
            <w:pPr>
              <w:pStyle w:val="TAL"/>
            </w:pPr>
          </w:p>
        </w:tc>
      </w:tr>
      <w:tr w:rsidR="00266584" w:rsidRPr="00BB629B" w14:paraId="4F771D59"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3BD9B400" w14:textId="77777777" w:rsidR="00266584" w:rsidRPr="00BB629B" w:rsidRDefault="00266584" w:rsidP="00266584">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29DB3C91" w14:textId="77777777" w:rsidR="00266584" w:rsidRPr="00BB629B" w:rsidRDefault="00266584" w:rsidP="00266584">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AF54F9"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35BCD8B"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3E9155A"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E4FEF3"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15A7A3"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2CCCFF9E" w14:textId="77777777" w:rsidR="00266584" w:rsidRPr="00BB629B" w:rsidRDefault="00266584" w:rsidP="00266584">
            <w:pPr>
              <w:pStyle w:val="TAL"/>
            </w:pPr>
          </w:p>
        </w:tc>
      </w:tr>
      <w:tr w:rsidR="00266584" w:rsidRPr="00BB629B" w14:paraId="1B4175D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27ADCE14" w14:textId="77777777" w:rsidR="00266584" w:rsidRPr="00BB629B" w:rsidRDefault="00266584" w:rsidP="00266584">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51C79A93" w14:textId="77777777" w:rsidR="00266584" w:rsidRPr="00BB629B" w:rsidRDefault="00266584" w:rsidP="00266584">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7181D3EA"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ABA209"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73E7A4"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8A7D82"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FDB2AE"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BC7782" w14:textId="77777777" w:rsidR="00266584" w:rsidRPr="00BB629B" w:rsidRDefault="00266584" w:rsidP="00266584">
            <w:pPr>
              <w:pStyle w:val="TAL"/>
            </w:pPr>
            <w:r w:rsidRPr="00BB629B">
              <w:t>Skip TC 7.8.2 if UE supports NSA and TS 38.521-3 TC 7.8B.2.2 or 7.8B.2.3 has been executed.</w:t>
            </w:r>
          </w:p>
        </w:tc>
      </w:tr>
      <w:tr w:rsidR="00266584" w:rsidRPr="00BB629B" w14:paraId="58EBA09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39529B1D" w14:textId="77777777" w:rsidR="00266584" w:rsidRPr="00BB629B" w:rsidRDefault="00266584" w:rsidP="00266584">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115717E" w14:textId="77777777" w:rsidR="00266584" w:rsidRPr="00BB629B" w:rsidRDefault="00266584" w:rsidP="00266584">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EAFACF7" w14:textId="77777777" w:rsidR="00266584" w:rsidRPr="00BB629B" w:rsidRDefault="00266584" w:rsidP="00266584">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548B506D" w14:textId="77777777" w:rsidR="00266584" w:rsidRPr="00BB629B" w:rsidRDefault="00266584" w:rsidP="00266584">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7F99577C" w14:textId="77777777" w:rsidR="00266584" w:rsidRPr="00BB629B" w:rsidRDefault="00266584" w:rsidP="00266584">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BE33D9" w14:textId="77777777" w:rsidR="00266584" w:rsidRPr="00BB629B" w:rsidRDefault="00266584" w:rsidP="00266584">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3D7D2C9"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9BE69BF" w14:textId="77777777" w:rsidR="00266584" w:rsidRPr="00BB629B" w:rsidRDefault="00266584" w:rsidP="00266584">
            <w:pPr>
              <w:pStyle w:val="TAL"/>
            </w:pPr>
          </w:p>
        </w:tc>
      </w:tr>
      <w:tr w:rsidR="00266584" w:rsidRPr="00BB629B" w14:paraId="5C94963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627DE49A" w14:textId="77777777" w:rsidR="00266584" w:rsidRPr="00BB629B" w:rsidRDefault="00266584" w:rsidP="00266584">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12B7D6EB" w14:textId="77777777" w:rsidR="00266584" w:rsidRPr="00BB629B" w:rsidRDefault="00266584" w:rsidP="00266584">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31BCA939" w14:textId="77777777" w:rsidR="00266584" w:rsidRPr="00BB629B" w:rsidRDefault="00266584" w:rsidP="00266584">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B4BDDC" w14:textId="77777777" w:rsidR="00266584" w:rsidRPr="00BB629B" w:rsidRDefault="00266584" w:rsidP="00266584">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9E465B6" w14:textId="77777777" w:rsidR="00266584" w:rsidRPr="00BB629B" w:rsidRDefault="00266584" w:rsidP="00266584">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A1EA0DB" w14:textId="77777777" w:rsidR="00266584" w:rsidRPr="00BB629B" w:rsidRDefault="00266584" w:rsidP="00266584">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0DABB4"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B80F06F" w14:textId="77777777" w:rsidR="00266584" w:rsidRPr="00BB629B" w:rsidRDefault="00266584" w:rsidP="00266584">
            <w:pPr>
              <w:pStyle w:val="TAL"/>
            </w:pPr>
          </w:p>
        </w:tc>
      </w:tr>
      <w:tr w:rsidR="00266584" w:rsidRPr="00BB629B" w14:paraId="00F89E18"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4B535ED2" w14:textId="77777777" w:rsidR="00266584" w:rsidRPr="00BB629B" w:rsidRDefault="00266584" w:rsidP="00266584">
            <w:pPr>
              <w:pStyle w:val="TAL"/>
              <w:rPr>
                <w:lang w:eastAsia="zh-CN"/>
              </w:rPr>
            </w:pPr>
            <w:r w:rsidRPr="00BB629B">
              <w:rPr>
                <w:lang w:eastAsia="zh-TW"/>
              </w:rPr>
              <w:lastRenderedPageBreak/>
              <w:t>7.8A.2.3</w:t>
            </w:r>
          </w:p>
        </w:tc>
        <w:tc>
          <w:tcPr>
            <w:tcW w:w="4467" w:type="dxa"/>
            <w:tcBorders>
              <w:top w:val="single" w:sz="4" w:space="0" w:color="auto"/>
              <w:left w:val="single" w:sz="4" w:space="0" w:color="auto"/>
              <w:bottom w:val="single" w:sz="4" w:space="0" w:color="auto"/>
              <w:right w:val="single" w:sz="4" w:space="0" w:color="auto"/>
            </w:tcBorders>
            <w:hideMark/>
          </w:tcPr>
          <w:p w14:paraId="586989E3" w14:textId="77777777" w:rsidR="00266584" w:rsidRPr="00BB629B" w:rsidRDefault="00266584" w:rsidP="00266584">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63DB9D02" w14:textId="77777777" w:rsidR="00266584" w:rsidRPr="00BB629B" w:rsidRDefault="00266584" w:rsidP="00266584">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B2343DE" w14:textId="77777777" w:rsidR="00266584" w:rsidRPr="00BB629B" w:rsidRDefault="00266584" w:rsidP="00266584">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2EF9C4E" w14:textId="77777777" w:rsidR="00266584" w:rsidRPr="00BB629B" w:rsidRDefault="00266584" w:rsidP="00266584">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D4C0B2B" w14:textId="77777777" w:rsidR="00266584" w:rsidRPr="00BB629B" w:rsidRDefault="00266584" w:rsidP="00266584">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9553841"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55BE1F8" w14:textId="77777777" w:rsidR="00266584" w:rsidRPr="00BB629B" w:rsidRDefault="00266584" w:rsidP="00266584">
            <w:pPr>
              <w:pStyle w:val="TAL"/>
            </w:pPr>
          </w:p>
        </w:tc>
      </w:tr>
      <w:tr w:rsidR="00266584" w:rsidRPr="00BB629B" w14:paraId="05C2C755"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CD5BEA2" w14:textId="77777777" w:rsidR="00266584" w:rsidRPr="00BB629B" w:rsidRDefault="00266584" w:rsidP="00266584">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EFF245F" w14:textId="77777777" w:rsidR="00266584" w:rsidRPr="00BB629B" w:rsidRDefault="00266584" w:rsidP="00266584">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D231571"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FA9472" w14:textId="77777777" w:rsidR="00266584" w:rsidRPr="00BB629B" w:rsidRDefault="00266584" w:rsidP="00266584">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1DD81F" w14:textId="77777777" w:rsidR="00266584" w:rsidRPr="00BB629B" w:rsidRDefault="00266584" w:rsidP="00266584">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8F8D6BB" w14:textId="77777777" w:rsidR="00266584" w:rsidRPr="00BB629B" w:rsidRDefault="00266584" w:rsidP="00266584">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D52A9FC"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675011AB" w14:textId="77777777" w:rsidR="00266584" w:rsidRPr="00BB629B" w:rsidRDefault="00266584" w:rsidP="00266584">
            <w:pPr>
              <w:pStyle w:val="TAL"/>
            </w:pPr>
          </w:p>
        </w:tc>
      </w:tr>
      <w:tr w:rsidR="00266584" w:rsidRPr="00BB629B" w14:paraId="3F46F83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1C65C52C" w14:textId="77777777" w:rsidR="00266584" w:rsidRPr="00BB629B" w:rsidRDefault="00266584" w:rsidP="00266584">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0749F2CB" w14:textId="77777777" w:rsidR="00266584" w:rsidRPr="00BB629B" w:rsidRDefault="00266584" w:rsidP="00266584">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3AF40600" w14:textId="77777777" w:rsidR="00266584" w:rsidRPr="00BB629B" w:rsidRDefault="00266584" w:rsidP="00266584">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9706F1" w14:textId="25BF539C" w:rsidR="00266584" w:rsidRPr="00BB629B" w:rsidRDefault="00266584" w:rsidP="00266584">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42F21654" w14:textId="77777777" w:rsidR="00266584" w:rsidRPr="00BB629B" w:rsidRDefault="00266584" w:rsidP="00266584">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4F78FE" w14:textId="77777777" w:rsidR="00266584" w:rsidRPr="00BB629B" w:rsidRDefault="00266584" w:rsidP="00266584">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FE1985D"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3C9F1DCC" w14:textId="77777777" w:rsidR="00266584" w:rsidRPr="00BB629B" w:rsidRDefault="00266584" w:rsidP="00266584">
            <w:pPr>
              <w:pStyle w:val="TAL"/>
            </w:pPr>
          </w:p>
        </w:tc>
      </w:tr>
      <w:tr w:rsidR="00266584" w:rsidRPr="00BB629B" w14:paraId="36AC5C3F"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tcPr>
          <w:p w14:paraId="20AE5A43" w14:textId="77777777" w:rsidR="00266584" w:rsidRPr="00BB629B" w:rsidRDefault="00266584" w:rsidP="00266584">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5BC979DB" w14:textId="77777777" w:rsidR="00266584" w:rsidRPr="00BB629B" w:rsidRDefault="00266584" w:rsidP="00266584">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54A544" w14:textId="77777777" w:rsidR="00266584" w:rsidRPr="00BB629B" w:rsidRDefault="00266584" w:rsidP="00266584">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551252" w14:textId="77777777" w:rsidR="00266584" w:rsidRPr="00BB629B" w:rsidRDefault="00266584" w:rsidP="00266584">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2FACADDB" w14:textId="77777777" w:rsidR="00266584" w:rsidRPr="00BB629B" w:rsidRDefault="00266584" w:rsidP="00266584">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966AC7" w14:textId="77777777" w:rsidR="00266584" w:rsidRPr="00BB629B" w:rsidRDefault="00266584" w:rsidP="00266584">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8AFAF5"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5DCA585A" w14:textId="77777777" w:rsidR="00266584" w:rsidRPr="00BB629B" w:rsidRDefault="00266584" w:rsidP="00266584">
            <w:pPr>
              <w:pStyle w:val="TAL"/>
            </w:pPr>
          </w:p>
        </w:tc>
      </w:tr>
      <w:tr w:rsidR="00266584" w:rsidRPr="00BB629B" w14:paraId="18A71072"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0D5BB7C7" w14:textId="77777777" w:rsidR="00266584" w:rsidRPr="00BB629B" w:rsidRDefault="00266584" w:rsidP="00266584">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12A60D6F" w14:textId="77777777" w:rsidR="00266584" w:rsidRPr="00BB629B" w:rsidRDefault="00266584" w:rsidP="00266584">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75E2163" w14:textId="77777777" w:rsidR="00266584" w:rsidRPr="00BB629B" w:rsidRDefault="00266584" w:rsidP="00266584">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338012" w14:textId="77777777" w:rsidR="00266584" w:rsidRPr="00BB629B" w:rsidRDefault="00266584" w:rsidP="00266584">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FC519B6" w14:textId="77777777" w:rsidR="00266584" w:rsidRPr="00BB629B" w:rsidRDefault="00266584" w:rsidP="00266584">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785FE3" w14:textId="77777777" w:rsidR="00266584" w:rsidRPr="00BB629B" w:rsidRDefault="00266584" w:rsidP="00266584">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038292"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B505AB" w14:textId="77777777" w:rsidR="00266584" w:rsidRPr="00BB629B" w:rsidRDefault="00266584" w:rsidP="00266584">
            <w:pPr>
              <w:pStyle w:val="TAL"/>
            </w:pPr>
            <w:r w:rsidRPr="00BB629B">
              <w:t>Skip TC 7.9 if UE supports NSA and TS 38.521-3 TC 7.9B.1 or 7.9B.2 or 7.9B.3 has been executed.</w:t>
            </w:r>
          </w:p>
        </w:tc>
      </w:tr>
      <w:tr w:rsidR="00266584" w:rsidRPr="00BB629B" w14:paraId="57D3E531" w14:textId="77777777" w:rsidTr="004C6045">
        <w:trPr>
          <w:jc w:val="center"/>
        </w:trPr>
        <w:tc>
          <w:tcPr>
            <w:tcW w:w="1348" w:type="dxa"/>
            <w:tcBorders>
              <w:top w:val="single" w:sz="4" w:space="0" w:color="auto"/>
              <w:left w:val="single" w:sz="4" w:space="0" w:color="auto"/>
              <w:bottom w:val="single" w:sz="4" w:space="0" w:color="auto"/>
              <w:right w:val="single" w:sz="4" w:space="0" w:color="auto"/>
            </w:tcBorders>
            <w:hideMark/>
          </w:tcPr>
          <w:p w14:paraId="5C2E960B" w14:textId="77777777" w:rsidR="00266584" w:rsidRPr="00BB629B" w:rsidRDefault="00266584" w:rsidP="00266584">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23F106C" w14:textId="77777777" w:rsidR="00266584" w:rsidRPr="00BB629B" w:rsidRDefault="00266584" w:rsidP="00266584">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865AC57" w14:textId="77777777" w:rsidR="00266584" w:rsidRPr="00BB629B" w:rsidRDefault="00266584" w:rsidP="00266584">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916CC8" w14:textId="77777777" w:rsidR="00266584" w:rsidRPr="00BB629B" w:rsidRDefault="00266584" w:rsidP="00266584">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09072A13" w14:textId="77777777" w:rsidR="00266584" w:rsidRPr="00BB629B" w:rsidRDefault="00266584" w:rsidP="00266584">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2E5C04A" w14:textId="77777777" w:rsidR="00266584" w:rsidRPr="00BB629B" w:rsidRDefault="00266584" w:rsidP="00266584">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730EC938" w14:textId="77777777" w:rsidR="00266584" w:rsidRPr="00BB629B" w:rsidRDefault="00266584" w:rsidP="00266584">
            <w:pPr>
              <w:pStyle w:val="TAL"/>
            </w:pPr>
          </w:p>
        </w:tc>
        <w:tc>
          <w:tcPr>
            <w:tcW w:w="2086" w:type="dxa"/>
            <w:tcBorders>
              <w:top w:val="single" w:sz="4" w:space="0" w:color="auto"/>
              <w:left w:val="single" w:sz="4" w:space="0" w:color="auto"/>
              <w:bottom w:val="single" w:sz="4" w:space="0" w:color="auto"/>
              <w:right w:val="single" w:sz="4" w:space="0" w:color="auto"/>
            </w:tcBorders>
          </w:tcPr>
          <w:p w14:paraId="194A70BE" w14:textId="77777777" w:rsidR="00266584" w:rsidRPr="00BB629B" w:rsidRDefault="00266584" w:rsidP="00266584">
            <w:pPr>
              <w:pStyle w:val="TAL"/>
            </w:pPr>
          </w:p>
        </w:tc>
      </w:tr>
      <w:tr w:rsidR="00266584" w:rsidRPr="00BB629B" w14:paraId="4DA8E1B2" w14:textId="77777777" w:rsidTr="004C6045">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770C5D2B" w14:textId="77777777" w:rsidR="00266584" w:rsidRPr="00BB629B" w:rsidRDefault="00266584" w:rsidP="00266584">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305F28B1" w14:textId="77777777" w:rsidR="00266584" w:rsidRPr="00BB629B" w:rsidRDefault="00266584" w:rsidP="00266584">
            <w:pPr>
              <w:pStyle w:val="TAN"/>
              <w:rPr>
                <w:rFonts w:eastAsia="SimSun"/>
              </w:rPr>
            </w:pPr>
            <w:r w:rsidRPr="00BB629B">
              <w:rPr>
                <w:rFonts w:eastAsia="SimSun"/>
              </w:rPr>
              <w:t>NOTE 2:</w:t>
            </w:r>
            <w:r w:rsidRPr="00BB629B">
              <w:rPr>
                <w:rFonts w:eastAsia="SimSun"/>
              </w:rPr>
              <w:tab/>
              <w:t xml:space="preserve">The test case is optional for Rel-17 </w:t>
            </w:r>
            <w:proofErr w:type="spellStart"/>
            <w:r w:rsidRPr="00BB629B">
              <w:rPr>
                <w:rFonts w:eastAsia="SimSun"/>
              </w:rPr>
              <w:t>RedCap</w:t>
            </w:r>
            <w:proofErr w:type="spellEnd"/>
            <w:r w:rsidRPr="00BB629B">
              <w:rPr>
                <w:rFonts w:eastAsia="SimSun"/>
              </w:rPr>
              <w:t xml:space="preserve"> UE implementing SUL.</w:t>
            </w:r>
          </w:p>
        </w:tc>
      </w:tr>
    </w:tbl>
    <w:p w14:paraId="62E749DF" w14:textId="77777777" w:rsidR="00EA608F" w:rsidRPr="00BB629B" w:rsidRDefault="00EA608F" w:rsidP="00EA608F"/>
    <w:p w14:paraId="5E09D28A" w14:textId="77777777" w:rsidR="00EA608F" w:rsidRPr="00BB629B" w:rsidRDefault="00EA608F" w:rsidP="00EA608F">
      <w:pPr>
        <w:spacing w:after="0"/>
        <w:sectPr w:rsidR="00EA608F" w:rsidRPr="00BB629B" w:rsidSect="00B16336">
          <w:footnotePr>
            <w:numRestart w:val="eachSect"/>
          </w:footnotePr>
          <w:pgSz w:w="16840" w:h="11907" w:orient="landscape"/>
          <w:pgMar w:top="1140" w:right="1412" w:bottom="1140" w:left="1140" w:header="567" w:footer="567" w:gutter="0"/>
          <w:cols w:space="720"/>
        </w:sectPr>
      </w:pPr>
    </w:p>
    <w:p w14:paraId="39DEF2DE" w14:textId="77777777" w:rsidR="00EA608F" w:rsidRPr="00BB629B" w:rsidRDefault="00EA608F" w:rsidP="00EA608F">
      <w:pPr>
        <w:pStyle w:val="TH"/>
      </w:pPr>
      <w:r w:rsidRPr="00BB629B">
        <w:lastRenderedPageBreak/>
        <w:t>Table 4.1.1-1a: Void</w:t>
      </w:r>
    </w:p>
    <w:p w14:paraId="3917F65B" w14:textId="77777777" w:rsidR="00EA608F" w:rsidRPr="00BB629B" w:rsidRDefault="00EA608F" w:rsidP="00EA608F">
      <w:pPr>
        <w:pStyle w:val="TH"/>
      </w:pPr>
      <w:r w:rsidRPr="00BB629B">
        <w:t>Table 4.1</w:t>
      </w:r>
      <w:r w:rsidRPr="00BB629B">
        <w:rPr>
          <w:lang w:eastAsia="zh-CN"/>
        </w:rPr>
        <w:t>.1</w:t>
      </w:r>
      <w:r w:rsidRPr="00BB629B">
        <w:t>-1b: Void</w:t>
      </w:r>
    </w:p>
    <w:p w14:paraId="6752D460" w14:textId="77777777" w:rsidR="00EA608F" w:rsidRPr="00BB629B" w:rsidRDefault="00EA608F" w:rsidP="00EA608F">
      <w:pPr>
        <w:pStyle w:val="TH"/>
      </w:pPr>
      <w:r w:rsidRPr="00BB629B">
        <w:t>Table 4.1</w:t>
      </w:r>
      <w:r w:rsidRPr="00BB629B">
        <w:rPr>
          <w:lang w:eastAsia="zh-CN"/>
        </w:rPr>
        <w:t>.1</w:t>
      </w:r>
      <w:r w:rsidRPr="00BB629B">
        <w:t>-1c: Void</w:t>
      </w:r>
    </w:p>
    <w:p w14:paraId="6FAA667A" w14:textId="77777777" w:rsidR="00EA608F" w:rsidRPr="00BB629B" w:rsidRDefault="00EA608F" w:rsidP="00EA608F">
      <w:pPr>
        <w:rPr>
          <w:lang w:eastAsia="zh-CN"/>
        </w:rPr>
      </w:pPr>
    </w:p>
    <w:p w14:paraId="772A3CF8" w14:textId="77777777" w:rsidR="00EA608F" w:rsidRPr="00BB629B" w:rsidRDefault="00EA608F" w:rsidP="00EA608F">
      <w:pPr>
        <w:spacing w:after="0"/>
        <w:rPr>
          <w:iCs/>
          <w:color w:val="FF0000"/>
        </w:rPr>
        <w:sectPr w:rsidR="00EA608F" w:rsidRPr="00BB629B" w:rsidSect="00B16336">
          <w:footnotePr>
            <w:numRestart w:val="eachSect"/>
          </w:footnotePr>
          <w:pgSz w:w="11907" w:h="16840"/>
          <w:pgMar w:top="1412" w:right="1140" w:bottom="1140" w:left="1140" w:header="567" w:footer="567" w:gutter="0"/>
          <w:cols w:space="720"/>
        </w:sectPr>
      </w:pPr>
    </w:p>
    <w:p w14:paraId="2A71F09A" w14:textId="77777777" w:rsidR="00EA608F" w:rsidRPr="00BB629B" w:rsidRDefault="00EA608F" w:rsidP="00EA608F">
      <w:pPr>
        <w:pStyle w:val="Heading3"/>
        <w:tabs>
          <w:tab w:val="left" w:pos="7125"/>
        </w:tabs>
        <w:rPr>
          <w:rFonts w:eastAsia="Batang"/>
          <w:lang w:eastAsia="ja-JP"/>
        </w:rPr>
      </w:pPr>
      <w:bookmarkStart w:id="118" w:name="_Toc20936808"/>
      <w:bookmarkStart w:id="119" w:name="_Toc36713254"/>
      <w:bookmarkStart w:id="120" w:name="_Toc36713657"/>
      <w:bookmarkStart w:id="121" w:name="_Toc52217970"/>
      <w:bookmarkStart w:id="122" w:name="_Toc58499582"/>
      <w:bookmarkStart w:id="123" w:name="_Toc68538439"/>
      <w:bookmarkStart w:id="124" w:name="_Toc75510022"/>
      <w:bookmarkStart w:id="125" w:name="_Toc90971500"/>
      <w:bookmarkStart w:id="126" w:name="_Toc100158408"/>
      <w:bookmarkStart w:id="127" w:name="_Toc138964328"/>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118"/>
      <w:bookmarkEnd w:id="119"/>
      <w:bookmarkEnd w:id="120"/>
      <w:bookmarkEnd w:id="121"/>
      <w:bookmarkEnd w:id="122"/>
      <w:bookmarkEnd w:id="123"/>
      <w:bookmarkEnd w:id="124"/>
      <w:bookmarkEnd w:id="125"/>
      <w:bookmarkEnd w:id="126"/>
      <w:bookmarkEnd w:id="127"/>
    </w:p>
    <w:p w14:paraId="70281D2F" w14:textId="77777777" w:rsidR="00EA608F" w:rsidRPr="00BB629B" w:rsidRDefault="00EA608F" w:rsidP="00EA608F">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EA608F" w:rsidRPr="00BB629B" w14:paraId="358A69C3" w14:textId="77777777" w:rsidTr="004C6045">
        <w:trPr>
          <w:tblHeader/>
          <w:jc w:val="center"/>
        </w:trPr>
        <w:tc>
          <w:tcPr>
            <w:tcW w:w="1201" w:type="dxa"/>
            <w:tcBorders>
              <w:top w:val="single" w:sz="4" w:space="0" w:color="auto"/>
              <w:left w:val="single" w:sz="4" w:space="0" w:color="auto"/>
              <w:bottom w:val="nil"/>
              <w:right w:val="single" w:sz="4" w:space="0" w:color="auto"/>
            </w:tcBorders>
            <w:hideMark/>
          </w:tcPr>
          <w:p w14:paraId="4DF47ABA" w14:textId="77777777" w:rsidR="00EA608F" w:rsidRPr="00BB629B" w:rsidRDefault="00EA608F" w:rsidP="00EF74ED">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371505B7" w14:textId="77777777" w:rsidR="00EA608F" w:rsidRPr="00BB629B" w:rsidRDefault="00EA608F" w:rsidP="00EF74ED">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3C8916A5" w14:textId="77777777" w:rsidR="00EA608F" w:rsidRPr="00BB629B" w:rsidRDefault="00EA608F" w:rsidP="00EF74ED">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236979F" w14:textId="77777777" w:rsidR="00EA608F" w:rsidRPr="00BB629B" w:rsidRDefault="00EA608F" w:rsidP="00EF74ED">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3363AD3E" w14:textId="77777777" w:rsidR="00EA608F" w:rsidRPr="00BB629B" w:rsidRDefault="00EA608F" w:rsidP="00EF74ED">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
          <w:p w14:paraId="11F9EE61" w14:textId="77777777" w:rsidR="00EA608F" w:rsidRPr="00BB629B" w:rsidRDefault="00EA608F" w:rsidP="00EF74ED">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3C3AC453" w14:textId="77777777" w:rsidR="00EA608F" w:rsidRPr="00BB629B" w:rsidRDefault="00EA608F" w:rsidP="00EF74ED">
            <w:pPr>
              <w:pStyle w:val="TAH"/>
              <w:rPr>
                <w:rFonts w:eastAsia="SimSun"/>
                <w:lang w:eastAsia="zh-CN"/>
              </w:rPr>
            </w:pPr>
            <w:r w:rsidRPr="00BB629B">
              <w:t>Additional Information</w:t>
            </w:r>
          </w:p>
        </w:tc>
      </w:tr>
      <w:tr w:rsidR="00EA608F" w:rsidRPr="00BB629B" w14:paraId="322AC128" w14:textId="77777777" w:rsidTr="004C6045">
        <w:trPr>
          <w:tblHeader/>
          <w:jc w:val="center"/>
        </w:trPr>
        <w:tc>
          <w:tcPr>
            <w:tcW w:w="1201" w:type="dxa"/>
            <w:tcBorders>
              <w:top w:val="nil"/>
              <w:left w:val="single" w:sz="4" w:space="0" w:color="auto"/>
              <w:bottom w:val="single" w:sz="4" w:space="0" w:color="auto"/>
              <w:right w:val="single" w:sz="4" w:space="0" w:color="auto"/>
            </w:tcBorders>
          </w:tcPr>
          <w:p w14:paraId="1A082DDE" w14:textId="77777777" w:rsidR="00EA608F" w:rsidRPr="00BB629B" w:rsidRDefault="00EA608F" w:rsidP="00EF74ED">
            <w:pPr>
              <w:pStyle w:val="TAH"/>
            </w:pPr>
          </w:p>
        </w:tc>
        <w:tc>
          <w:tcPr>
            <w:tcW w:w="4500" w:type="dxa"/>
            <w:tcBorders>
              <w:top w:val="nil"/>
              <w:left w:val="single" w:sz="4" w:space="0" w:color="auto"/>
              <w:bottom w:val="single" w:sz="4" w:space="0" w:color="auto"/>
              <w:right w:val="single" w:sz="4" w:space="0" w:color="auto"/>
            </w:tcBorders>
          </w:tcPr>
          <w:p w14:paraId="46D450D3" w14:textId="77777777" w:rsidR="00EA608F" w:rsidRPr="00BB629B" w:rsidRDefault="00EA608F" w:rsidP="00EF74ED">
            <w:pPr>
              <w:pStyle w:val="TAH"/>
            </w:pPr>
          </w:p>
        </w:tc>
        <w:tc>
          <w:tcPr>
            <w:tcW w:w="671" w:type="dxa"/>
            <w:tcBorders>
              <w:top w:val="single" w:sz="4" w:space="0" w:color="auto"/>
              <w:left w:val="single" w:sz="4" w:space="0" w:color="auto"/>
              <w:bottom w:val="single" w:sz="4" w:space="0" w:color="auto"/>
              <w:right w:val="single" w:sz="4" w:space="0" w:color="auto"/>
            </w:tcBorders>
          </w:tcPr>
          <w:p w14:paraId="5A2D8AD0" w14:textId="77777777" w:rsidR="00EA608F" w:rsidRPr="00BB629B" w:rsidRDefault="00EA608F" w:rsidP="00EF74E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20333770" w14:textId="77777777" w:rsidR="00EA608F" w:rsidRPr="00BB629B" w:rsidRDefault="00EA608F" w:rsidP="00EF74ED">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67E29069" w14:textId="77777777" w:rsidR="00EA608F" w:rsidRPr="00BB629B" w:rsidRDefault="00EA608F" w:rsidP="00EF74ED">
            <w:pPr>
              <w:pStyle w:val="TAH"/>
            </w:pPr>
            <w:r w:rsidRPr="00BB629B">
              <w:t>Comment</w:t>
            </w:r>
          </w:p>
        </w:tc>
        <w:tc>
          <w:tcPr>
            <w:tcW w:w="1558" w:type="dxa"/>
            <w:tcBorders>
              <w:top w:val="nil"/>
              <w:left w:val="single" w:sz="4" w:space="0" w:color="auto"/>
              <w:bottom w:val="single" w:sz="4" w:space="0" w:color="auto"/>
              <w:right w:val="single" w:sz="4" w:space="0" w:color="auto"/>
            </w:tcBorders>
          </w:tcPr>
          <w:p w14:paraId="79CB0C58" w14:textId="77777777" w:rsidR="00EA608F" w:rsidRPr="00BB629B" w:rsidRDefault="00EA608F" w:rsidP="00EF74ED">
            <w:pPr>
              <w:pStyle w:val="TAH"/>
              <w:rPr>
                <w:lang w:eastAsia="zh-CN"/>
              </w:rPr>
            </w:pPr>
          </w:p>
        </w:tc>
        <w:tc>
          <w:tcPr>
            <w:tcW w:w="1353" w:type="dxa"/>
            <w:tcBorders>
              <w:top w:val="nil"/>
              <w:left w:val="single" w:sz="4" w:space="0" w:color="auto"/>
              <w:bottom w:val="single" w:sz="4" w:space="0" w:color="auto"/>
              <w:right w:val="single" w:sz="4" w:space="0" w:color="auto"/>
            </w:tcBorders>
          </w:tcPr>
          <w:p w14:paraId="7DA58400" w14:textId="77777777" w:rsidR="00EA608F" w:rsidRPr="00BB629B" w:rsidRDefault="00EA608F" w:rsidP="00EF74ED">
            <w:pPr>
              <w:pStyle w:val="TAH"/>
            </w:pPr>
          </w:p>
        </w:tc>
        <w:tc>
          <w:tcPr>
            <w:tcW w:w="1984" w:type="dxa"/>
            <w:tcBorders>
              <w:top w:val="nil"/>
              <w:left w:val="single" w:sz="4" w:space="0" w:color="auto"/>
              <w:bottom w:val="single" w:sz="4" w:space="0" w:color="auto"/>
              <w:right w:val="single" w:sz="4" w:space="0" w:color="auto"/>
            </w:tcBorders>
          </w:tcPr>
          <w:p w14:paraId="51C5F3E7" w14:textId="77777777" w:rsidR="00EA608F" w:rsidRPr="00BB629B" w:rsidRDefault="00EA608F" w:rsidP="00EF74ED">
            <w:pPr>
              <w:pStyle w:val="TAH"/>
            </w:pPr>
          </w:p>
        </w:tc>
      </w:tr>
      <w:tr w:rsidR="00EA608F" w:rsidRPr="00BB629B" w14:paraId="06310FF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D40E603" w14:textId="77777777" w:rsidR="00EA608F" w:rsidRPr="00BB629B" w:rsidRDefault="00EA608F" w:rsidP="00EF74ED">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DC4C9B2" w14:textId="77777777" w:rsidR="00EA608F" w:rsidRPr="00BB629B" w:rsidRDefault="00EA608F" w:rsidP="00EF74ED">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17A8BE0" w14:textId="77777777" w:rsidR="00EA608F" w:rsidRPr="00BB629B" w:rsidRDefault="00EA608F" w:rsidP="00EF74E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55504E4" w14:textId="77777777" w:rsidR="00EA608F" w:rsidRPr="00BB629B" w:rsidRDefault="00EA608F" w:rsidP="00EF74E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9A963B0" w14:textId="77777777" w:rsidR="00EA608F" w:rsidRPr="00BB629B" w:rsidRDefault="00EA608F" w:rsidP="00EF74E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2622E01" w14:textId="77777777" w:rsidR="00EA608F" w:rsidRPr="00BB629B" w:rsidRDefault="00EA608F" w:rsidP="00EF74E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B8BB8BF" w14:textId="77777777" w:rsidR="00EA608F" w:rsidRPr="00BB629B" w:rsidRDefault="00EA608F" w:rsidP="00EF74E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A3B762A" w14:textId="77777777" w:rsidR="00EA608F" w:rsidRPr="00BB629B" w:rsidRDefault="00EA608F" w:rsidP="00EF74ED">
            <w:pPr>
              <w:pStyle w:val="TAL"/>
              <w:rPr>
                <w:rFonts w:eastAsia="SimSun"/>
                <w:lang w:eastAsia="zh-CN"/>
              </w:rPr>
            </w:pPr>
          </w:p>
        </w:tc>
      </w:tr>
      <w:tr w:rsidR="00EA608F" w:rsidRPr="00BB629B" w14:paraId="1FECEE71" w14:textId="77777777" w:rsidTr="004C6045">
        <w:trPr>
          <w:jc w:val="center"/>
        </w:trPr>
        <w:tc>
          <w:tcPr>
            <w:tcW w:w="1201" w:type="dxa"/>
            <w:tcBorders>
              <w:top w:val="single" w:sz="4" w:space="0" w:color="auto"/>
              <w:left w:val="single" w:sz="4" w:space="0" w:color="auto"/>
              <w:bottom w:val="nil"/>
              <w:right w:val="single" w:sz="4" w:space="0" w:color="auto"/>
            </w:tcBorders>
            <w:hideMark/>
          </w:tcPr>
          <w:p w14:paraId="233F1183" w14:textId="77777777" w:rsidR="00EA608F" w:rsidRPr="00BB629B" w:rsidRDefault="00EA608F" w:rsidP="00EF74ED">
            <w:pPr>
              <w:pStyle w:val="TAL"/>
            </w:pPr>
            <w:r w:rsidRPr="00BB629B">
              <w:t>6.2.1.1</w:t>
            </w:r>
          </w:p>
        </w:tc>
        <w:tc>
          <w:tcPr>
            <w:tcW w:w="4500" w:type="dxa"/>
            <w:tcBorders>
              <w:top w:val="single" w:sz="4" w:space="0" w:color="auto"/>
              <w:left w:val="single" w:sz="4" w:space="0" w:color="auto"/>
              <w:bottom w:val="nil"/>
              <w:right w:val="single" w:sz="4" w:space="0" w:color="auto"/>
            </w:tcBorders>
            <w:hideMark/>
          </w:tcPr>
          <w:p w14:paraId="458F95B2" w14:textId="77777777" w:rsidR="00EA608F" w:rsidRPr="00BB629B" w:rsidRDefault="00EA608F" w:rsidP="00EF74ED">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
          <w:p w14:paraId="306EB5F7" w14:textId="77777777" w:rsidR="00EA608F" w:rsidRPr="00BB629B" w:rsidRDefault="00EA608F" w:rsidP="00EF74ED">
            <w:pPr>
              <w:pStyle w:val="TAC"/>
            </w:pPr>
            <w:r w:rsidRPr="00BB629B">
              <w:t>Rel-15</w:t>
            </w:r>
          </w:p>
        </w:tc>
        <w:tc>
          <w:tcPr>
            <w:tcW w:w="1136" w:type="dxa"/>
            <w:tcBorders>
              <w:top w:val="single" w:sz="4" w:space="0" w:color="auto"/>
              <w:left w:val="single" w:sz="4" w:space="0" w:color="auto"/>
              <w:bottom w:val="nil"/>
              <w:right w:val="single" w:sz="4" w:space="0" w:color="auto"/>
            </w:tcBorders>
            <w:hideMark/>
          </w:tcPr>
          <w:p w14:paraId="22479894" w14:textId="54AAF2E9" w:rsidR="00EA608F" w:rsidRPr="00BB629B" w:rsidRDefault="00EA608F" w:rsidP="00EF74ED">
            <w:pPr>
              <w:pStyle w:val="TAL"/>
              <w:rPr>
                <w:lang w:eastAsia="zh-CN"/>
              </w:rPr>
            </w:pPr>
            <w:r w:rsidRPr="00BB629B">
              <w:rPr>
                <w:lang w:eastAsia="zh-CN"/>
              </w:rPr>
              <w:t>C006</w:t>
            </w:r>
            <w:r w:rsidR="009372CC" w:rsidRPr="009372CC">
              <w:rPr>
                <w:lang w:eastAsia="zh-CN"/>
              </w:rPr>
              <w:t>j</w:t>
            </w:r>
          </w:p>
        </w:tc>
        <w:tc>
          <w:tcPr>
            <w:tcW w:w="3184" w:type="dxa"/>
            <w:tcBorders>
              <w:top w:val="single" w:sz="4" w:space="0" w:color="auto"/>
              <w:left w:val="single" w:sz="4" w:space="0" w:color="auto"/>
              <w:bottom w:val="nil"/>
              <w:right w:val="single" w:sz="4" w:space="0" w:color="auto"/>
            </w:tcBorders>
            <w:hideMark/>
          </w:tcPr>
          <w:p w14:paraId="2FB5230F" w14:textId="77777777" w:rsidR="00EA608F" w:rsidRPr="00BB629B" w:rsidRDefault="00EA608F" w:rsidP="00EF74ED">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530EC041" w14:textId="77777777" w:rsidR="00EA608F" w:rsidRPr="00BB629B" w:rsidRDefault="00EA608F" w:rsidP="00EF74ED">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7F2543A" w14:textId="77777777" w:rsidR="00EA608F" w:rsidRPr="00BB629B" w:rsidRDefault="00EA608F" w:rsidP="00EF74ED">
            <w:pPr>
              <w:pStyle w:val="TAL"/>
              <w:rPr>
                <w:lang w:eastAsia="zh-CN"/>
              </w:rPr>
            </w:pPr>
            <w:r w:rsidRPr="00BB629B">
              <w:rPr>
                <w:lang w:eastAsia="zh-CN"/>
              </w:rPr>
              <w:t>PC1</w:t>
            </w:r>
          </w:p>
          <w:p w14:paraId="26963460" w14:textId="77777777" w:rsidR="00EA608F" w:rsidRPr="008F42D2" w:rsidRDefault="00EA608F" w:rsidP="00EF74ED">
            <w:pPr>
              <w:pStyle w:val="TAL"/>
              <w:rPr>
                <w:lang w:val="en-US" w:eastAsia="zh-TW"/>
              </w:rPr>
            </w:pPr>
            <w:r w:rsidRPr="00BB629B">
              <w:rPr>
                <w:lang w:eastAsia="zh-CN"/>
              </w:rPr>
              <w:t>PC2</w:t>
            </w:r>
            <w:r>
              <w:rPr>
                <w:lang w:eastAsia="zh-CN"/>
              </w:rPr>
              <w:t xml:space="preserve"> (NOTE </w:t>
            </w:r>
            <w:r>
              <w:rPr>
                <w:lang w:val="en-US" w:eastAsia="zh-TW"/>
              </w:rPr>
              <w:t>1)</w:t>
            </w:r>
          </w:p>
          <w:p w14:paraId="6B6411BA" w14:textId="77777777" w:rsidR="00EA608F" w:rsidRPr="00BB629B" w:rsidRDefault="00EA608F" w:rsidP="00EF74ED">
            <w:pPr>
              <w:pStyle w:val="TAL"/>
              <w:rPr>
                <w:lang w:eastAsia="zh-CN"/>
              </w:rPr>
            </w:pPr>
            <w:r w:rsidRPr="00BB629B">
              <w:rPr>
                <w:lang w:eastAsia="zh-CN"/>
              </w:rPr>
              <w:t>PC3</w:t>
            </w:r>
          </w:p>
          <w:p w14:paraId="7908F804" w14:textId="77777777" w:rsidR="00EA608F" w:rsidRPr="008F42D2" w:rsidRDefault="00EA608F" w:rsidP="00EF74ED">
            <w:pPr>
              <w:pStyle w:val="TAL"/>
              <w:rPr>
                <w:rFonts w:eastAsia="SimSun"/>
                <w:lang w:eastAsia="zh-CN"/>
              </w:rPr>
            </w:pPr>
            <w:r w:rsidRPr="00BB629B">
              <w:rPr>
                <w:lang w:eastAsia="zh-CN"/>
              </w:rPr>
              <w:t>PC4</w:t>
            </w:r>
            <w:r>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81F9D93" w14:textId="77777777" w:rsidR="00EA608F" w:rsidRPr="00BB629B" w:rsidRDefault="00EA608F" w:rsidP="00EF74ED">
            <w:pPr>
              <w:pStyle w:val="TAL"/>
            </w:pPr>
            <w:r w:rsidRPr="00BB629B">
              <w:t>Skip TC 6.2.1.1 if UE supports NSA and TS 38.521-3 TC 6.2B.1.4.1 has been executed.</w:t>
            </w:r>
          </w:p>
        </w:tc>
      </w:tr>
      <w:tr w:rsidR="00EA608F" w:rsidRPr="00BB629B" w14:paraId="138D083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F8416F4" w14:textId="77777777" w:rsidR="00EA608F" w:rsidRPr="00BB629B" w:rsidRDefault="00EA608F" w:rsidP="00EF74ED">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6971676E" w14:textId="77777777" w:rsidR="00EA608F" w:rsidRPr="00BB629B" w:rsidRDefault="00EA608F" w:rsidP="00EF74ED">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99CA2B" w14:textId="77777777" w:rsidR="00EA608F" w:rsidRPr="00BB629B" w:rsidRDefault="00EA608F" w:rsidP="00EF74ED">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CED99FB" w14:textId="1D7A00A3" w:rsidR="00EA608F" w:rsidRPr="00BB629B" w:rsidRDefault="00EA608F" w:rsidP="00EF74ED">
            <w:pPr>
              <w:pStyle w:val="TAL"/>
            </w:pPr>
            <w:r w:rsidRPr="00BB629B">
              <w:rPr>
                <w:lang w:eastAsia="zh-CN"/>
              </w:rPr>
              <w:t>C00</w:t>
            </w:r>
            <w:r w:rsidR="009372CC">
              <w:rPr>
                <w:lang w:eastAsia="zh-CN"/>
              </w:rPr>
              <w:t>6j</w:t>
            </w:r>
          </w:p>
        </w:tc>
        <w:tc>
          <w:tcPr>
            <w:tcW w:w="3184" w:type="dxa"/>
            <w:tcBorders>
              <w:top w:val="single" w:sz="4" w:space="0" w:color="auto"/>
              <w:left w:val="single" w:sz="4" w:space="0" w:color="auto"/>
              <w:bottom w:val="single" w:sz="4" w:space="0" w:color="auto"/>
              <w:right w:val="single" w:sz="4" w:space="0" w:color="auto"/>
            </w:tcBorders>
            <w:hideMark/>
          </w:tcPr>
          <w:p w14:paraId="3238FB2A" w14:textId="77777777" w:rsidR="00EA608F" w:rsidRPr="00BB629B" w:rsidRDefault="00EA608F" w:rsidP="00EF74ED">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F0850F3" w14:textId="77777777" w:rsidR="00EA608F" w:rsidRPr="00BB629B" w:rsidRDefault="00EA608F" w:rsidP="00EF74ED">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D165A30" w14:textId="77777777" w:rsidR="00EA608F" w:rsidRPr="00BB629B" w:rsidRDefault="00EA608F" w:rsidP="00EF74ED">
            <w:pPr>
              <w:pStyle w:val="TAL"/>
              <w:rPr>
                <w:lang w:eastAsia="zh-CN"/>
              </w:rPr>
            </w:pPr>
            <w:r w:rsidRPr="00BB629B">
              <w:rPr>
                <w:lang w:eastAsia="zh-CN"/>
              </w:rPr>
              <w:t>PC1</w:t>
            </w:r>
          </w:p>
          <w:p w14:paraId="2D8EAA19"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55203F92" w14:textId="77777777" w:rsidR="00EA608F" w:rsidRPr="00BB629B" w:rsidRDefault="00EA608F" w:rsidP="00EF74ED">
            <w:pPr>
              <w:pStyle w:val="TAL"/>
              <w:rPr>
                <w:lang w:eastAsia="zh-CN"/>
              </w:rPr>
            </w:pPr>
            <w:r w:rsidRPr="00BB629B">
              <w:rPr>
                <w:lang w:eastAsia="zh-CN"/>
              </w:rPr>
              <w:t>PC3</w:t>
            </w:r>
          </w:p>
          <w:p w14:paraId="5133B09C"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70B3214" w14:textId="77777777" w:rsidR="00EA608F" w:rsidRPr="00BB629B" w:rsidRDefault="00EA608F" w:rsidP="00EF74ED">
            <w:pPr>
              <w:pStyle w:val="TAL"/>
            </w:pPr>
            <w:r w:rsidRPr="00BB629B">
              <w:t>Skip TC 6.2.1.2 if UE supports NSA and TS 38.521-3 TC 6.2B.1.4.2 has been executed.</w:t>
            </w:r>
          </w:p>
        </w:tc>
      </w:tr>
      <w:tr w:rsidR="00EA608F" w:rsidRPr="004332F9" w14:paraId="2A0EE65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24806BB0" w14:textId="77777777" w:rsidR="00EA608F" w:rsidRPr="00BB629B" w:rsidRDefault="00EA608F" w:rsidP="00EF74ED">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6DB00CA3" w14:textId="77777777" w:rsidR="00EA608F" w:rsidRPr="00BB629B" w:rsidRDefault="00EA608F" w:rsidP="00EF74ED">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15E1B0EB" w14:textId="77777777" w:rsidR="00EA608F" w:rsidRPr="00BB629B" w:rsidRDefault="00EA608F" w:rsidP="00EF74ED">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0E4CE9D6" w14:textId="0BD0C6E2" w:rsidR="00EA608F" w:rsidRPr="00BB629B" w:rsidRDefault="00EA608F" w:rsidP="00EF74ED">
            <w:pPr>
              <w:pStyle w:val="TAL"/>
              <w:rPr>
                <w:lang w:eastAsia="zh-CN"/>
              </w:rPr>
            </w:pPr>
            <w:r w:rsidRPr="00BB629B">
              <w:rPr>
                <w:lang w:eastAsia="zh-CN"/>
              </w:rPr>
              <w:t>C006</w:t>
            </w:r>
            <w:r w:rsidR="009372CC" w:rsidRPr="009372CC">
              <w:rPr>
                <w:lang w:eastAsia="zh-CN"/>
              </w:rPr>
              <w:t>k</w:t>
            </w:r>
          </w:p>
        </w:tc>
        <w:tc>
          <w:tcPr>
            <w:tcW w:w="3184" w:type="dxa"/>
            <w:tcBorders>
              <w:top w:val="single" w:sz="4" w:space="0" w:color="auto"/>
              <w:left w:val="single" w:sz="4" w:space="0" w:color="auto"/>
              <w:bottom w:val="single" w:sz="4" w:space="0" w:color="auto"/>
              <w:right w:val="single" w:sz="4" w:space="0" w:color="auto"/>
            </w:tcBorders>
          </w:tcPr>
          <w:p w14:paraId="37B36EA4" w14:textId="7F4925A3" w:rsidR="00EA608F" w:rsidRPr="00BB629B" w:rsidRDefault="009372CC" w:rsidP="00EF74ED">
            <w:pPr>
              <w:pStyle w:val="TAL"/>
              <w:rPr>
                <w:lang w:eastAsia="zh-CN"/>
              </w:rPr>
            </w:pPr>
            <w:r w:rsidRPr="009372CC">
              <w:rPr>
                <w:lang w:eastAsia="zh-CN"/>
              </w:rPr>
              <w:t xml:space="preserve">Release 16 and forward </w:t>
            </w:r>
            <w:r w:rsidR="00EA608F">
              <w:rPr>
                <w:lang w:eastAsia="zh-CN"/>
              </w:rPr>
              <w:t>UEs</w:t>
            </w:r>
            <w:r w:rsidR="00EA608F"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79A85062" w14:textId="77777777" w:rsidR="00EA608F" w:rsidRPr="00BB629B" w:rsidRDefault="00EA608F" w:rsidP="00EF74ED">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688AA9" w14:textId="5F6D359E" w:rsidR="00EA608F" w:rsidRPr="00BB629B" w:rsidRDefault="00EA608F" w:rsidP="00EF74ED">
            <w:pPr>
              <w:pStyle w:val="TAL"/>
              <w:rPr>
                <w:lang w:eastAsia="zh-CN"/>
              </w:rPr>
            </w:pPr>
            <w:r>
              <w:rPr>
                <w:lang w:eastAsia="zh-CN"/>
              </w:rPr>
              <w:t xml:space="preserve">(NOTE </w:t>
            </w:r>
            <w:r>
              <w:rPr>
                <w:lang w:val="en-US" w:eastAsia="zh-TW"/>
              </w:rPr>
              <w:t>1)</w:t>
            </w:r>
          </w:p>
          <w:p w14:paraId="739C312F" w14:textId="77777777" w:rsidR="00EA608F" w:rsidRPr="00BB629B" w:rsidRDefault="00EA608F" w:rsidP="00EF74ED">
            <w:pPr>
              <w:pStyle w:val="TAL"/>
              <w:rPr>
                <w:lang w:eastAsia="zh-CN"/>
              </w:rPr>
            </w:pPr>
            <w:r w:rsidRPr="00BB629B">
              <w:rPr>
                <w:lang w:eastAsia="zh-CN"/>
              </w:rPr>
              <w:t>PC3</w:t>
            </w:r>
          </w:p>
          <w:p w14:paraId="4A17D654" w14:textId="4E282D9A" w:rsidR="00EA608F" w:rsidRPr="00BB629B" w:rsidRDefault="00EA608F" w:rsidP="00EF74ED">
            <w:pPr>
              <w:pStyle w:val="TAL"/>
              <w:rPr>
                <w:lang w:eastAsia="zh-CN"/>
              </w:rPr>
            </w:pPr>
            <w:r>
              <w:rPr>
                <w:lang w:eastAsia="zh-CN"/>
              </w:rPr>
              <w:t xml:space="preserve">(NOTE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0F8630E8" w14:textId="77777777" w:rsidR="00EA608F" w:rsidRPr="00BB629B" w:rsidRDefault="00EA608F" w:rsidP="00EF74ED">
            <w:pPr>
              <w:pStyle w:val="TAL"/>
            </w:pPr>
            <w:r w:rsidRPr="00BB629B">
              <w:t>Skip TC 6.2.1.1_1 if UE supports NSA and TS 38.521-3 TC 6.2B.1.4.1 has been executed.</w:t>
            </w:r>
          </w:p>
        </w:tc>
      </w:tr>
      <w:tr w:rsidR="00EA608F" w:rsidRPr="00BB629B" w14:paraId="2E863615"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18A7319C" w14:textId="77777777" w:rsidR="00EA608F" w:rsidRPr="00BB629B" w:rsidRDefault="00EA608F" w:rsidP="00EF74ED">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6126E245" w14:textId="77777777" w:rsidR="00EA608F" w:rsidRPr="00BB629B" w:rsidRDefault="00EA608F" w:rsidP="00EF74ED">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BC35E8A" w14:textId="77777777" w:rsidR="00EA608F" w:rsidRPr="00BB629B" w:rsidRDefault="00EA608F" w:rsidP="00EF74ED">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
          <w:p w14:paraId="010E9613" w14:textId="13EC166B" w:rsidR="00EA608F" w:rsidRPr="00BB629B" w:rsidRDefault="00EA608F" w:rsidP="00EF74ED">
            <w:pPr>
              <w:pStyle w:val="TAL"/>
              <w:rPr>
                <w:lang w:eastAsia="zh-CN"/>
              </w:rPr>
            </w:pPr>
            <w:r w:rsidRPr="00BB629B">
              <w:rPr>
                <w:lang w:eastAsia="zh-CN"/>
              </w:rPr>
              <w:t>C00</w:t>
            </w:r>
            <w:r w:rsidR="009372CC" w:rsidRPr="009372CC">
              <w:rPr>
                <w:lang w:eastAsia="zh-CN"/>
              </w:rPr>
              <w:t>6k</w:t>
            </w:r>
          </w:p>
        </w:tc>
        <w:tc>
          <w:tcPr>
            <w:tcW w:w="3184" w:type="dxa"/>
            <w:tcBorders>
              <w:top w:val="single" w:sz="4" w:space="0" w:color="auto"/>
              <w:left w:val="single" w:sz="4" w:space="0" w:color="auto"/>
              <w:bottom w:val="single" w:sz="4" w:space="0" w:color="auto"/>
              <w:right w:val="single" w:sz="4" w:space="0" w:color="auto"/>
            </w:tcBorders>
          </w:tcPr>
          <w:p w14:paraId="27A00463" w14:textId="263B3803" w:rsidR="00EA608F" w:rsidRPr="00BB629B" w:rsidRDefault="009372CC" w:rsidP="00EF74ED">
            <w:pPr>
              <w:pStyle w:val="TAL"/>
              <w:rPr>
                <w:lang w:eastAsia="zh-CN"/>
              </w:rPr>
            </w:pPr>
            <w:r w:rsidRPr="009372CC">
              <w:rPr>
                <w:lang w:eastAsia="zh-CN"/>
              </w:rPr>
              <w:t xml:space="preserve">Release 16 and forward </w:t>
            </w:r>
            <w:r w:rsidR="00EA608F">
              <w:rPr>
                <w:lang w:eastAsia="zh-CN"/>
              </w:rPr>
              <w:t>UEs</w:t>
            </w:r>
            <w:r w:rsidR="00EA608F"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0D50742" w14:textId="77777777" w:rsidR="00EA608F" w:rsidRPr="00BB629B" w:rsidRDefault="00EA608F" w:rsidP="00EF74ED">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C06F85" w14:textId="18CD9B3A" w:rsidR="00EA608F" w:rsidRPr="00BB629B" w:rsidRDefault="00EA608F" w:rsidP="00EF74ED">
            <w:pPr>
              <w:pStyle w:val="TAL"/>
              <w:rPr>
                <w:lang w:eastAsia="zh-CN"/>
              </w:rPr>
            </w:pPr>
            <w:r>
              <w:rPr>
                <w:lang w:eastAsia="zh-CN"/>
              </w:rPr>
              <w:t xml:space="preserve">(NOTE </w:t>
            </w:r>
            <w:proofErr w:type="gramStart"/>
            <w:r>
              <w:rPr>
                <w:lang w:val="en-US" w:eastAsia="zh-TW"/>
              </w:rPr>
              <w:t>1)</w:t>
            </w:r>
            <w:r w:rsidRPr="00BB629B">
              <w:rPr>
                <w:lang w:eastAsia="zh-CN"/>
              </w:rPr>
              <w:t>PC</w:t>
            </w:r>
            <w:proofErr w:type="gramEnd"/>
            <w:r w:rsidRPr="00BB629B">
              <w:rPr>
                <w:lang w:eastAsia="zh-CN"/>
              </w:rPr>
              <w:t>3</w:t>
            </w:r>
          </w:p>
          <w:p w14:paraId="1483305D" w14:textId="225763E6" w:rsidR="00EA608F" w:rsidRPr="00BB629B" w:rsidRDefault="00EA608F" w:rsidP="00EF74ED">
            <w:pPr>
              <w:pStyle w:val="TAL"/>
              <w:rPr>
                <w:lang w:eastAsia="zh-CN"/>
              </w:rPr>
            </w:pPr>
            <w:r>
              <w:rPr>
                <w:lang w:eastAsia="zh-CN"/>
              </w:rPr>
              <w:t xml:space="preserve">(NOTE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07E31AC2" w14:textId="433C4076" w:rsidR="00EA608F" w:rsidRPr="00BB629B" w:rsidRDefault="00EA608F" w:rsidP="00EF74ED">
            <w:pPr>
              <w:pStyle w:val="TAL"/>
            </w:pPr>
            <w:r w:rsidRPr="00BB629B">
              <w:t xml:space="preserve">Skip TC </w:t>
            </w:r>
            <w:r w:rsidR="00EE2EFC" w:rsidRPr="00EE2EFC">
              <w:t>6.2.1.2_1</w:t>
            </w:r>
            <w:r w:rsidRPr="00BB629B">
              <w:t xml:space="preserve"> if UE supports NSA and TS 38.521-3 TC 6.2B.1.4.2 has been executed.</w:t>
            </w:r>
          </w:p>
        </w:tc>
      </w:tr>
      <w:tr w:rsidR="00EA608F" w:rsidRPr="00BB629B" w14:paraId="09065E3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DD5808B" w14:textId="77777777" w:rsidR="00EA608F" w:rsidRPr="00BB629B" w:rsidRDefault="00EA608F" w:rsidP="00EF74ED">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32B14830" w14:textId="77777777" w:rsidR="00EA608F" w:rsidRPr="00BB629B" w:rsidRDefault="00EA608F" w:rsidP="00EF74ED">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562B1E4C" w14:textId="77777777" w:rsidR="00EA608F" w:rsidRPr="00BB629B" w:rsidRDefault="00EA608F" w:rsidP="00EF74ED">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F3620AD" w14:textId="77777777" w:rsidR="00EA608F" w:rsidRPr="00BB629B" w:rsidRDefault="00EA608F" w:rsidP="00EF74ED">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90693B" w14:textId="77777777" w:rsidR="00EA608F" w:rsidRPr="00BB629B" w:rsidRDefault="00EA608F" w:rsidP="00EF74ED">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21FB36" w14:textId="77777777" w:rsidR="00EA608F" w:rsidRPr="00BB629B" w:rsidRDefault="00EA608F" w:rsidP="00EF74ED">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FAF2D58" w14:textId="77777777" w:rsidR="00EA608F" w:rsidRPr="00BB629B" w:rsidRDefault="00EA608F" w:rsidP="00EF74ED">
            <w:pPr>
              <w:pStyle w:val="TAL"/>
              <w:rPr>
                <w:lang w:eastAsia="zh-CN"/>
              </w:rPr>
            </w:pPr>
            <w:r w:rsidRPr="00BB629B">
              <w:rPr>
                <w:lang w:eastAsia="zh-CN"/>
              </w:rPr>
              <w:t>PC1</w:t>
            </w:r>
          </w:p>
          <w:p w14:paraId="0E6B63EF"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48E58EEE" w14:textId="77777777" w:rsidR="00EA608F" w:rsidRPr="00BB629B" w:rsidRDefault="00EA608F" w:rsidP="00EF74ED">
            <w:pPr>
              <w:pStyle w:val="TAL"/>
              <w:rPr>
                <w:lang w:eastAsia="zh-CN"/>
              </w:rPr>
            </w:pPr>
            <w:r w:rsidRPr="00BB629B">
              <w:rPr>
                <w:lang w:eastAsia="zh-CN"/>
              </w:rPr>
              <w:t>PC3</w:t>
            </w:r>
          </w:p>
          <w:p w14:paraId="29A928C3"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98D94AF" w14:textId="77777777" w:rsidR="00EA608F" w:rsidRDefault="00EA608F" w:rsidP="00EF74ED">
            <w:pPr>
              <w:pStyle w:val="TAL"/>
              <w:rPr>
                <w:rFonts w:eastAsia="SimSun"/>
                <w:lang w:eastAsia="zh-CN"/>
              </w:rPr>
            </w:pPr>
            <w:r w:rsidRPr="00BB629B">
              <w:rPr>
                <w:rFonts w:eastAsia="SimSun"/>
                <w:lang w:eastAsia="zh-CN"/>
              </w:rPr>
              <w:t>Skip TC 6.2.2 if UE supports NSA and TS 38.521-3 TC 6.2B.2.4 has been executed.</w:t>
            </w:r>
          </w:p>
          <w:p w14:paraId="278DE13B" w14:textId="77777777" w:rsidR="00EA608F" w:rsidRPr="00BB629B" w:rsidRDefault="00EA608F" w:rsidP="00EF74ED">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w:t>
            </w:r>
            <w:proofErr w:type="spellStart"/>
            <w:r>
              <w:rPr>
                <w:rFonts w:eastAsia="SimSun"/>
                <w:lang w:val="fr-FR" w:eastAsia="zh-CN"/>
              </w:rPr>
              <w:t>supporting</w:t>
            </w:r>
            <w:proofErr w:type="spellEnd"/>
            <w:r>
              <w:rPr>
                <w:rFonts w:eastAsia="SimSun"/>
                <w:lang w:val="fr-FR" w:eastAsia="zh-CN"/>
              </w:rPr>
              <w:t xml:space="preserve"> </w:t>
            </w:r>
            <w:proofErr w:type="spellStart"/>
            <w:r>
              <w:rPr>
                <w:i/>
                <w:iCs/>
                <w:lang w:val="fr-FR" w:eastAsia="zh-CN"/>
              </w:rPr>
              <w:t>modifiedMPRbehaviour</w:t>
            </w:r>
            <w:proofErr w:type="spellEnd"/>
            <w:r>
              <w:rPr>
                <w:lang w:val="fr-FR" w:eastAsia="zh-CN"/>
              </w:rPr>
              <w:t xml:space="preserve"> bit 0 or PC3 UE of Rel-17, if </w:t>
            </w:r>
            <w:r>
              <w:rPr>
                <w:rFonts w:eastAsia="SimSun"/>
                <w:lang w:val="fr-FR" w:eastAsia="zh-CN"/>
              </w:rPr>
              <w:t xml:space="preserve">TC 6.2.2_1 has been </w:t>
            </w:r>
            <w:proofErr w:type="spellStart"/>
            <w:r>
              <w:rPr>
                <w:rFonts w:eastAsia="SimSun"/>
                <w:lang w:val="fr-FR" w:eastAsia="zh-CN"/>
              </w:rPr>
              <w:t>executed</w:t>
            </w:r>
            <w:proofErr w:type="spellEnd"/>
            <w:r>
              <w:rPr>
                <w:rFonts w:eastAsia="SimSun"/>
                <w:lang w:val="fr-FR" w:eastAsia="zh-CN"/>
              </w:rPr>
              <w:t>.</w:t>
            </w:r>
          </w:p>
        </w:tc>
      </w:tr>
      <w:tr w:rsidR="00EA608F" w:rsidRPr="00BB629B" w14:paraId="20433D2F" w14:textId="77777777" w:rsidTr="004C6045">
        <w:trPr>
          <w:jc w:val="center"/>
        </w:trPr>
        <w:tc>
          <w:tcPr>
            <w:tcW w:w="1201" w:type="dxa"/>
            <w:tcBorders>
              <w:top w:val="single" w:sz="4" w:space="0" w:color="auto"/>
              <w:left w:val="single" w:sz="4" w:space="0" w:color="auto"/>
              <w:bottom w:val="nil"/>
              <w:right w:val="single" w:sz="4" w:space="0" w:color="auto"/>
            </w:tcBorders>
          </w:tcPr>
          <w:p w14:paraId="545A20C7" w14:textId="77777777" w:rsidR="00EA608F" w:rsidRPr="00BB629B" w:rsidRDefault="00EA608F" w:rsidP="00EF74ED">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20A84B3C" w14:textId="77777777" w:rsidR="00EA608F" w:rsidRPr="00BB629B" w:rsidRDefault="00EA608F" w:rsidP="00EF74ED">
            <w:pPr>
              <w:pStyle w:val="TAL"/>
            </w:pPr>
            <w:r w:rsidRPr="00BB629B">
              <w:rPr>
                <w:lang w:val="fr-FR" w:eastAsia="fr-FR"/>
              </w:rPr>
              <w:t xml:space="preserve">UE maximum output power </w:t>
            </w:r>
            <w:proofErr w:type="spellStart"/>
            <w:r w:rsidRPr="00BB629B">
              <w:rPr>
                <w:lang w:val="fr-FR" w:eastAsia="fr-FR"/>
              </w:rPr>
              <w:t>reduction</w:t>
            </w:r>
            <w:proofErr w:type="spellEnd"/>
            <w:r w:rsidRPr="00BB629B">
              <w:rPr>
                <w:lang w:val="fr-FR" w:eastAsia="fr-FR"/>
              </w:rPr>
              <w:t xml:space="preserve"> </w:t>
            </w:r>
            <w:proofErr w:type="spellStart"/>
            <w:r w:rsidRPr="00BB629B">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735B0793" w14:textId="77777777" w:rsidR="00EA608F" w:rsidRDefault="00EA608F" w:rsidP="00EF74ED">
            <w:pPr>
              <w:pStyle w:val="TAC"/>
              <w:rPr>
                <w:lang w:val="fr-FR" w:eastAsia="fr-FR"/>
              </w:rPr>
            </w:pPr>
            <w:r>
              <w:rPr>
                <w:lang w:val="fr-FR" w:eastAsia="fr-FR"/>
              </w:rPr>
              <w:t>Rel-15</w:t>
            </w:r>
          </w:p>
          <w:p w14:paraId="063E76E3" w14:textId="77777777" w:rsidR="00EA608F" w:rsidRPr="00BB629B" w:rsidRDefault="00EA608F" w:rsidP="00EF74ED">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56385E8" w14:textId="77777777" w:rsidR="00EA608F" w:rsidRPr="00BB629B" w:rsidRDefault="00EA608F" w:rsidP="00EF74ED">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614EBE5" w14:textId="77777777" w:rsidR="00EA608F" w:rsidRPr="00BB629B" w:rsidRDefault="00EA608F" w:rsidP="00EF74ED">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proofErr w:type="spellStart"/>
            <w:r w:rsidRPr="00BB629B">
              <w:rPr>
                <w:i/>
                <w:iCs/>
                <w:lang w:val="fr-FR" w:eastAsia="zh-CN"/>
              </w:rPr>
              <w:t>modifiedMPRbehaviour</w:t>
            </w:r>
            <w:proofErr w:type="spellEnd"/>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1BAAAF7F" w14:textId="77777777" w:rsidR="00EA608F" w:rsidRPr="00BB629B" w:rsidRDefault="00EA608F" w:rsidP="00EF74ED">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
          <w:p w14:paraId="7E1B65FD" w14:textId="77777777" w:rsidR="00EA608F" w:rsidRPr="00BB629B" w:rsidRDefault="00EA608F" w:rsidP="00EF74ED">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7C24865B" w14:textId="77777777" w:rsidR="00EA608F" w:rsidRPr="00BB629B" w:rsidRDefault="00EA608F" w:rsidP="00EF74ED">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 xml:space="preserve">if UE supports NSA and TS 38.521-3 TC 6.2B.2.4_2 has been </w:t>
            </w:r>
            <w:proofErr w:type="spellStart"/>
            <w:r w:rsidRPr="00BB629B">
              <w:rPr>
                <w:rFonts w:eastAsia="SimSun"/>
                <w:lang w:val="fr-FR" w:eastAsia="zh-CN"/>
              </w:rPr>
              <w:t>executed</w:t>
            </w:r>
            <w:proofErr w:type="spellEnd"/>
            <w:r w:rsidRPr="00BB629B">
              <w:rPr>
                <w:rFonts w:eastAsia="SimSun"/>
                <w:lang w:val="fr-FR" w:eastAsia="zh-CN"/>
              </w:rPr>
              <w:t>.</w:t>
            </w:r>
          </w:p>
        </w:tc>
      </w:tr>
      <w:tr w:rsidR="00EA608F" w:rsidRPr="00BB629B" w14:paraId="50A0A0C7" w14:textId="77777777" w:rsidTr="004C6045">
        <w:trPr>
          <w:jc w:val="center"/>
        </w:trPr>
        <w:tc>
          <w:tcPr>
            <w:tcW w:w="1201" w:type="dxa"/>
            <w:tcBorders>
              <w:top w:val="nil"/>
              <w:left w:val="single" w:sz="4" w:space="0" w:color="auto"/>
              <w:bottom w:val="single" w:sz="4" w:space="0" w:color="auto"/>
              <w:right w:val="single" w:sz="4" w:space="0" w:color="auto"/>
            </w:tcBorders>
          </w:tcPr>
          <w:p w14:paraId="4E8EEBBF" w14:textId="77777777" w:rsidR="00EA608F" w:rsidRPr="00BB629B" w:rsidRDefault="00EA608F" w:rsidP="00EF74ED">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5BF6D6A7" w14:textId="77777777" w:rsidR="00EA608F" w:rsidRPr="00BB629B" w:rsidRDefault="00EA608F" w:rsidP="00EF74ED">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7959D76" w14:textId="77777777" w:rsidR="00EA608F" w:rsidRDefault="00EA608F" w:rsidP="00EF74ED">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31C674B6" w14:textId="77777777" w:rsidR="00EA608F" w:rsidRPr="00BB629B" w:rsidRDefault="00EA608F" w:rsidP="00EF74ED">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578307A" w14:textId="77777777" w:rsidR="00EA608F" w:rsidRPr="00BB629B" w:rsidRDefault="00EA608F" w:rsidP="00EF74ED">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
          <w:p w14:paraId="0EE8814E" w14:textId="77777777" w:rsidR="00EA608F" w:rsidRPr="00BB629B" w:rsidRDefault="00EA608F" w:rsidP="00EF74ED">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08B53DAB" w14:textId="77777777" w:rsidR="00EA608F" w:rsidRPr="00BB629B" w:rsidRDefault="00EA608F" w:rsidP="00EF74ED">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0B82AB" w14:textId="77777777" w:rsidR="00EA608F" w:rsidRPr="00BB629B" w:rsidRDefault="00EA608F" w:rsidP="00EF74ED">
            <w:pPr>
              <w:pStyle w:val="TAL"/>
              <w:rPr>
                <w:rFonts w:eastAsia="SimSun"/>
                <w:lang w:val="fr-FR" w:eastAsia="zh-CN"/>
              </w:rPr>
            </w:pPr>
          </w:p>
        </w:tc>
      </w:tr>
      <w:tr w:rsidR="00EA608F" w:rsidRPr="00BB629B" w14:paraId="16341F14" w14:textId="77777777" w:rsidTr="004C6045">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D44D726" w14:textId="77777777" w:rsidR="00EA608F" w:rsidRPr="00BB629B" w:rsidRDefault="00EA608F" w:rsidP="00EF74ED">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4FE9304" w14:textId="77777777" w:rsidR="00EA608F" w:rsidRPr="00BB629B" w:rsidRDefault="00EA608F" w:rsidP="00EF74ED">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055ABB80" w14:textId="77777777" w:rsidR="00EA608F" w:rsidRPr="00BB629B" w:rsidRDefault="00EA608F" w:rsidP="00EF74ED">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D7D613" w14:textId="77777777" w:rsidR="00EA608F" w:rsidRPr="00BB629B" w:rsidRDefault="00EA608F" w:rsidP="00EF74ED">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3C4FB2" w14:textId="77777777" w:rsidR="00EA608F" w:rsidRPr="00BB629B" w:rsidRDefault="00EA608F" w:rsidP="00EF74ED">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CA53BB" w14:textId="77777777" w:rsidR="00EA608F" w:rsidRPr="00BB629B" w:rsidRDefault="00EA608F" w:rsidP="00EF74ED">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FFAEE45"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3893B5E4"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15B5CA17" w14:textId="77777777" w:rsidR="00EA608F" w:rsidRPr="00BB629B" w:rsidRDefault="00EA608F" w:rsidP="00EF74ED">
            <w:pPr>
              <w:pStyle w:val="TAL"/>
              <w:rPr>
                <w:lang w:eastAsia="zh-CN"/>
              </w:rPr>
            </w:pPr>
            <w:r w:rsidRPr="00BB629B">
              <w:rPr>
                <w:lang w:eastAsia="zh-CN"/>
              </w:rPr>
              <w:t>PC3</w:t>
            </w:r>
          </w:p>
          <w:p w14:paraId="7A169B29"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7AF2BE6" w14:textId="77777777" w:rsidR="00EA608F" w:rsidRPr="00BB629B" w:rsidRDefault="00EA608F" w:rsidP="00EF74ED">
            <w:pPr>
              <w:pStyle w:val="TAL"/>
              <w:rPr>
                <w:rFonts w:eastAsia="SimSun"/>
                <w:lang w:eastAsia="zh-CN"/>
              </w:rPr>
            </w:pPr>
            <w:r w:rsidRPr="00BB629B">
              <w:rPr>
                <w:rFonts w:eastAsia="SimSun"/>
                <w:lang w:eastAsia="zh-CN"/>
              </w:rPr>
              <w:t>Skip TC 6.2.3 if UE supports NSA and TS 38.521-3 TC 6.2B.3.4 has been executed.</w:t>
            </w:r>
          </w:p>
        </w:tc>
      </w:tr>
      <w:tr w:rsidR="00EA608F" w:rsidRPr="00BB629B" w14:paraId="3A550051" w14:textId="77777777" w:rsidTr="004C6045">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898F3F1" w14:textId="77777777" w:rsidR="00EA608F" w:rsidRPr="00BB629B" w:rsidRDefault="00EA608F" w:rsidP="00EF74ED">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ED34ECC" w14:textId="77777777" w:rsidR="00EA608F" w:rsidRPr="00BB629B" w:rsidRDefault="00EA608F" w:rsidP="00EF74ED">
            <w:pPr>
              <w:pStyle w:val="TAL"/>
            </w:pPr>
            <w:proofErr w:type="spellStart"/>
            <w:r w:rsidRPr="00BB629B">
              <w:rPr>
                <w:lang w:val="fr-FR" w:eastAsia="fr-FR"/>
              </w:rPr>
              <w:t>Configured</w:t>
            </w:r>
            <w:proofErr w:type="spellEnd"/>
            <w:r w:rsidRPr="00BB629B">
              <w:rPr>
                <w:lang w:val="fr-FR" w:eastAsia="fr-FR"/>
              </w:rPr>
              <w:t xml:space="preserve"> </w:t>
            </w:r>
            <w:proofErr w:type="spellStart"/>
            <w:r w:rsidRPr="00BB629B">
              <w:rPr>
                <w:lang w:val="fr-FR" w:eastAsia="fr-FR"/>
              </w:rPr>
              <w:t>transmitted</w:t>
            </w:r>
            <w:proofErr w:type="spellEnd"/>
            <w:r w:rsidRPr="00BB629B">
              <w:rPr>
                <w:lang w:val="fr-FR" w:eastAsia="fr-FR"/>
              </w:rPr>
              <w:t xml:space="preserve"> power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1B82D7AE" w14:textId="77777777" w:rsidR="00EA608F" w:rsidRPr="00BB629B" w:rsidRDefault="00EA608F" w:rsidP="00EF74ED">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598F373" w14:textId="77777777" w:rsidR="00EA608F" w:rsidRPr="00BB629B" w:rsidRDefault="00EA608F" w:rsidP="00EF74ED">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7C02FF5" w14:textId="77777777" w:rsidR="00EA608F" w:rsidRPr="00BB629B" w:rsidRDefault="00EA608F" w:rsidP="00EF74ED">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FCB827" w14:textId="77777777" w:rsidR="00EA608F" w:rsidRPr="00BB629B" w:rsidRDefault="00EA608F" w:rsidP="00EF74ED">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4316418" w14:textId="77777777" w:rsidR="00EA608F" w:rsidRPr="00BB629B" w:rsidRDefault="00EA608F" w:rsidP="00EF74ED">
            <w:pPr>
              <w:pStyle w:val="TAL"/>
              <w:rPr>
                <w:lang w:val="fr-FR" w:eastAsia="zh-CN"/>
              </w:rPr>
            </w:pPr>
            <w:r w:rsidRPr="00BB629B">
              <w:rPr>
                <w:lang w:val="fr-FR" w:eastAsia="zh-CN"/>
              </w:rPr>
              <w:t>PC1</w:t>
            </w:r>
            <w:r>
              <w:rPr>
                <w:lang w:eastAsia="zh-CN"/>
              </w:rPr>
              <w:t xml:space="preserve"> (NOTE </w:t>
            </w:r>
            <w:r>
              <w:rPr>
                <w:lang w:val="en-US" w:eastAsia="zh-TW"/>
              </w:rPr>
              <w:t>1)</w:t>
            </w:r>
          </w:p>
          <w:p w14:paraId="65D9C1D6" w14:textId="77777777" w:rsidR="00EA608F" w:rsidRPr="00BB629B" w:rsidRDefault="00EA608F" w:rsidP="00EF74ED">
            <w:pPr>
              <w:pStyle w:val="TAL"/>
              <w:rPr>
                <w:lang w:val="fr-FR" w:eastAsia="zh-CN"/>
              </w:rPr>
            </w:pPr>
            <w:r w:rsidRPr="00BB629B">
              <w:rPr>
                <w:lang w:val="fr-FR" w:eastAsia="zh-CN"/>
              </w:rPr>
              <w:t>PC2</w:t>
            </w:r>
            <w:r>
              <w:rPr>
                <w:lang w:eastAsia="zh-CN"/>
              </w:rPr>
              <w:t xml:space="preserve"> (NOTE </w:t>
            </w:r>
            <w:r>
              <w:rPr>
                <w:lang w:val="en-US" w:eastAsia="zh-TW"/>
              </w:rPr>
              <w:t>1)</w:t>
            </w:r>
          </w:p>
          <w:p w14:paraId="6DEE2CC5" w14:textId="77777777" w:rsidR="00EA608F" w:rsidRPr="00BB629B" w:rsidRDefault="00EA608F" w:rsidP="00EF74ED">
            <w:pPr>
              <w:pStyle w:val="TAL"/>
              <w:rPr>
                <w:lang w:val="fr-FR" w:eastAsia="zh-CN"/>
              </w:rPr>
            </w:pPr>
            <w:r w:rsidRPr="00BB629B">
              <w:rPr>
                <w:lang w:val="fr-FR" w:eastAsia="zh-CN"/>
              </w:rPr>
              <w:t>PC3</w:t>
            </w:r>
          </w:p>
          <w:p w14:paraId="65386F56" w14:textId="77777777" w:rsidR="00EA608F" w:rsidRPr="00BB629B" w:rsidRDefault="00EA608F" w:rsidP="00EF74ED">
            <w:pPr>
              <w:pStyle w:val="TAL"/>
              <w:rPr>
                <w:lang w:eastAsia="zh-CN"/>
              </w:rPr>
            </w:pPr>
            <w:r w:rsidRPr="00BB629B">
              <w:rPr>
                <w:lang w:val="fr-FR"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41141421" w14:textId="77777777" w:rsidR="00EA608F" w:rsidRPr="00BB629B" w:rsidRDefault="00EA608F" w:rsidP="00EF74ED">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 xml:space="preserve">if UE supports NSA and TS 38.521-3 TC 6.2B.4.1.4_1 has been </w:t>
            </w:r>
            <w:proofErr w:type="spellStart"/>
            <w:r w:rsidRPr="00BB629B">
              <w:rPr>
                <w:rFonts w:eastAsia="SimSun"/>
                <w:lang w:val="fr-FR" w:eastAsia="zh-CN"/>
              </w:rPr>
              <w:t>executed</w:t>
            </w:r>
            <w:proofErr w:type="spellEnd"/>
            <w:r w:rsidRPr="00BB629B">
              <w:rPr>
                <w:rFonts w:eastAsia="SimSun"/>
                <w:lang w:val="fr-FR" w:eastAsia="zh-CN"/>
              </w:rPr>
              <w:t>.</w:t>
            </w:r>
          </w:p>
        </w:tc>
      </w:tr>
      <w:tr w:rsidR="00EA608F" w:rsidRPr="00BB629B" w14:paraId="42F8786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9FA0475" w14:textId="77777777" w:rsidR="00EA608F" w:rsidRPr="00BB629B" w:rsidRDefault="00EA608F" w:rsidP="00EF74ED">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3789DEF6" w14:textId="77777777" w:rsidR="00EA608F" w:rsidRPr="00BB629B" w:rsidRDefault="00EA608F" w:rsidP="00EF74ED">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F3B50C5"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966164" w14:textId="77777777" w:rsidR="00EA608F" w:rsidRPr="00BB629B" w:rsidRDefault="00EA608F" w:rsidP="00EF74ED">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12332A3"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5A73FA" w14:textId="77777777" w:rsidR="00EA608F" w:rsidRPr="00BB629B" w:rsidRDefault="00EA608F" w:rsidP="00EF74ED">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F2012B8"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5C7AC89A"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6D6E98C7" w14:textId="77777777" w:rsidR="00EA608F" w:rsidRPr="00BB629B" w:rsidRDefault="00EA608F" w:rsidP="00EF74ED">
            <w:pPr>
              <w:pStyle w:val="TAL"/>
              <w:rPr>
                <w:lang w:eastAsia="zh-CN"/>
              </w:rPr>
            </w:pPr>
            <w:r w:rsidRPr="00BB629B">
              <w:rPr>
                <w:lang w:eastAsia="zh-CN"/>
              </w:rPr>
              <w:t>PC3</w:t>
            </w:r>
          </w:p>
          <w:p w14:paraId="46E80C85"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F351877" w14:textId="77777777" w:rsidR="00EA608F" w:rsidRPr="00BB629B" w:rsidRDefault="00EA608F" w:rsidP="00EF74ED">
            <w:pPr>
              <w:pStyle w:val="TAL"/>
              <w:rPr>
                <w:rFonts w:eastAsia="SimSun"/>
                <w:lang w:eastAsia="zh-CN"/>
              </w:rPr>
            </w:pPr>
            <w:r w:rsidRPr="00BB629B">
              <w:rPr>
                <w:rFonts w:eastAsia="SimSun"/>
                <w:lang w:eastAsia="zh-CN"/>
              </w:rPr>
              <w:t>Skip TC 6.2A.1.1.1 if UE supports NSA and TS 38.521-3 TC 6.2B.1.4_1.1.1 has been executed.</w:t>
            </w:r>
          </w:p>
        </w:tc>
      </w:tr>
      <w:tr w:rsidR="00EA608F" w:rsidRPr="00BB629B" w14:paraId="06CBBBA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12EF156" w14:textId="77777777" w:rsidR="00EA608F" w:rsidRPr="00BB629B" w:rsidRDefault="00EA608F" w:rsidP="00EF74ED">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10ED50C1" w14:textId="77777777" w:rsidR="00EA608F" w:rsidRPr="00BB629B" w:rsidRDefault="00EA608F" w:rsidP="00EF74ED">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7B3FADCA"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FB08A1" w14:textId="77777777" w:rsidR="00EA608F" w:rsidRPr="00BB629B" w:rsidRDefault="00EA608F" w:rsidP="00EF74ED">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86F835"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ECDC6C" w14:textId="77777777" w:rsidR="00EA608F" w:rsidRPr="00BB629B" w:rsidRDefault="00EA608F" w:rsidP="00EF74ED">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D10CE8"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28E8C286"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047B68E6" w14:textId="77777777" w:rsidR="00EA608F" w:rsidRPr="00BB629B" w:rsidRDefault="00EA608F" w:rsidP="00EF74ED">
            <w:pPr>
              <w:pStyle w:val="TAL"/>
              <w:rPr>
                <w:lang w:eastAsia="zh-CN"/>
              </w:rPr>
            </w:pPr>
            <w:r w:rsidRPr="00BB629B">
              <w:rPr>
                <w:lang w:eastAsia="zh-CN"/>
              </w:rPr>
              <w:t>PC3</w:t>
            </w:r>
          </w:p>
          <w:p w14:paraId="0D73FE59"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F1580D" w14:textId="77777777" w:rsidR="00EA608F" w:rsidRPr="00BB629B" w:rsidRDefault="00EA608F" w:rsidP="00EF74ED">
            <w:pPr>
              <w:pStyle w:val="TAL"/>
              <w:rPr>
                <w:rFonts w:eastAsia="SimSun"/>
                <w:lang w:eastAsia="zh-CN"/>
              </w:rPr>
            </w:pPr>
            <w:r w:rsidRPr="00BB629B">
              <w:t>Skip TC 6.2A.1.1.2 if UE supports NSA and TS 38.521-3 TC 6.2B.1.4_1.2.1 has been executed.</w:t>
            </w:r>
          </w:p>
        </w:tc>
      </w:tr>
      <w:tr w:rsidR="00EA608F" w:rsidRPr="00BB629B" w14:paraId="7AA93EA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0EA8960" w14:textId="77777777" w:rsidR="00EA608F" w:rsidRPr="00BB629B" w:rsidRDefault="00EA608F" w:rsidP="00EF74ED">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50A4F8F2" w14:textId="77777777" w:rsidR="00EA608F" w:rsidRPr="00BB629B" w:rsidRDefault="00EA608F" w:rsidP="00EF74ED">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3EF4A48"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E019B59" w14:textId="77777777" w:rsidR="00EA608F" w:rsidRPr="00BB629B" w:rsidRDefault="00EA608F" w:rsidP="00EF74ED">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B19473"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98E802" w14:textId="77777777" w:rsidR="00EA608F" w:rsidRPr="00BB629B" w:rsidRDefault="00EA608F" w:rsidP="00EF74ED">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E093B3D"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03327AF1"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42A3129E" w14:textId="77777777" w:rsidR="00EA608F" w:rsidRPr="00BB629B" w:rsidRDefault="00EA608F" w:rsidP="00EF74ED">
            <w:pPr>
              <w:pStyle w:val="TAL"/>
              <w:rPr>
                <w:lang w:eastAsia="zh-CN"/>
              </w:rPr>
            </w:pPr>
            <w:r w:rsidRPr="00BB629B">
              <w:rPr>
                <w:lang w:eastAsia="zh-CN"/>
              </w:rPr>
              <w:t>PC3</w:t>
            </w:r>
          </w:p>
          <w:p w14:paraId="050E118B"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C3B952" w14:textId="77777777" w:rsidR="00EA608F" w:rsidRPr="00BB629B" w:rsidRDefault="00EA608F" w:rsidP="00EF74ED">
            <w:pPr>
              <w:pStyle w:val="TAL"/>
              <w:rPr>
                <w:rFonts w:eastAsia="SimSun"/>
                <w:lang w:eastAsia="zh-CN"/>
              </w:rPr>
            </w:pPr>
            <w:r w:rsidRPr="00BB629B">
              <w:t>Skip TC 6.2A.1.1.3 if UE supports NSA and TS 38.521-3 TC 6.2B.1.4_1.3.1 has been executed.</w:t>
            </w:r>
          </w:p>
        </w:tc>
      </w:tr>
      <w:tr w:rsidR="00EA608F" w:rsidRPr="00BB629B" w14:paraId="37B5284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9D47709" w14:textId="77777777" w:rsidR="00EA608F" w:rsidRPr="00BB629B" w:rsidRDefault="00EA608F" w:rsidP="00EF74ED">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76E7784C" w14:textId="77777777" w:rsidR="00EA608F" w:rsidRPr="00BB629B" w:rsidRDefault="00EA608F" w:rsidP="00EF74ED">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8FEE842" w14:textId="77777777" w:rsidR="00EA608F" w:rsidRPr="00BB629B" w:rsidRDefault="00EA608F" w:rsidP="00EF74ED">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620EE23" w14:textId="77777777" w:rsidR="00EA608F" w:rsidRPr="00BB629B" w:rsidRDefault="00EA608F" w:rsidP="00EF74ED">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5C9D77"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11B586" w14:textId="77777777" w:rsidR="00EA608F" w:rsidRPr="00BB629B" w:rsidRDefault="00EA608F" w:rsidP="00EF74ED">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66DA09B" w14:textId="77777777" w:rsidR="00EA608F" w:rsidRPr="00BB629B" w:rsidRDefault="00EA608F" w:rsidP="00EF74ED">
            <w:pPr>
              <w:pStyle w:val="TAL"/>
              <w:rPr>
                <w:lang w:eastAsia="zh-CN"/>
              </w:rPr>
            </w:pPr>
            <w:r w:rsidRPr="00BB629B">
              <w:rPr>
                <w:lang w:eastAsia="zh-CN"/>
              </w:rPr>
              <w:t>PC1</w:t>
            </w:r>
          </w:p>
          <w:p w14:paraId="46B74CB9" w14:textId="77777777" w:rsidR="00EA608F" w:rsidRPr="00BB629B" w:rsidRDefault="00EA608F" w:rsidP="00EF74ED">
            <w:pPr>
              <w:pStyle w:val="TAL"/>
              <w:rPr>
                <w:lang w:eastAsia="zh-CN"/>
              </w:rPr>
            </w:pPr>
            <w:r w:rsidRPr="00BB629B">
              <w:rPr>
                <w:lang w:eastAsia="zh-CN"/>
              </w:rPr>
              <w:t>PC2</w:t>
            </w:r>
          </w:p>
          <w:p w14:paraId="01073D10" w14:textId="77777777" w:rsidR="00EA608F" w:rsidRPr="00BB629B" w:rsidRDefault="00EA608F" w:rsidP="00EF74ED">
            <w:pPr>
              <w:pStyle w:val="TAL"/>
              <w:rPr>
                <w:lang w:eastAsia="zh-CN"/>
              </w:rPr>
            </w:pPr>
            <w:r w:rsidRPr="00BB629B">
              <w:rPr>
                <w:lang w:eastAsia="zh-CN"/>
              </w:rPr>
              <w:t>PC3</w:t>
            </w:r>
          </w:p>
          <w:p w14:paraId="0DBE38DA"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97B2DA" w14:textId="77777777" w:rsidR="00EA608F" w:rsidRPr="00BB629B" w:rsidRDefault="00EA608F" w:rsidP="00EF74ED">
            <w:pPr>
              <w:pStyle w:val="TAL"/>
            </w:pPr>
            <w:r w:rsidRPr="00BB629B">
              <w:t>NOTE 1</w:t>
            </w:r>
          </w:p>
        </w:tc>
      </w:tr>
      <w:tr w:rsidR="00EA608F" w:rsidRPr="00BB629B" w14:paraId="1ADEB29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BD619AF" w14:textId="77777777" w:rsidR="00EA608F" w:rsidRPr="00BB629B" w:rsidRDefault="00EA608F" w:rsidP="00EF74ED">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1FA420C6" w14:textId="77777777" w:rsidR="00EA608F" w:rsidRPr="00BB629B" w:rsidRDefault="00EA608F" w:rsidP="00EF74ED">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768A095E" w14:textId="77777777" w:rsidR="00EA608F" w:rsidRPr="00BB629B" w:rsidRDefault="00EA608F" w:rsidP="00EF74ED">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965941" w14:textId="77777777" w:rsidR="00EA608F" w:rsidRPr="00BB629B" w:rsidRDefault="00EA608F" w:rsidP="00EF74ED">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AEAE111"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C90379" w14:textId="77777777" w:rsidR="00EA608F" w:rsidRPr="00BB629B" w:rsidRDefault="00EA608F" w:rsidP="00EF74ED">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D96F893" w14:textId="77777777" w:rsidR="00EA608F" w:rsidRPr="00BB629B" w:rsidRDefault="00EA608F" w:rsidP="00EF74ED">
            <w:pPr>
              <w:pStyle w:val="TAL"/>
              <w:rPr>
                <w:lang w:eastAsia="zh-CN"/>
              </w:rPr>
            </w:pPr>
            <w:r w:rsidRPr="00BB629B">
              <w:rPr>
                <w:lang w:eastAsia="zh-CN"/>
              </w:rPr>
              <w:t>PC1</w:t>
            </w:r>
          </w:p>
          <w:p w14:paraId="13CADB0C" w14:textId="77777777" w:rsidR="00EA608F" w:rsidRPr="00BB629B" w:rsidRDefault="00EA608F" w:rsidP="00EF74ED">
            <w:pPr>
              <w:pStyle w:val="TAL"/>
              <w:rPr>
                <w:lang w:eastAsia="zh-CN"/>
              </w:rPr>
            </w:pPr>
            <w:r w:rsidRPr="00BB629B">
              <w:rPr>
                <w:lang w:eastAsia="zh-CN"/>
              </w:rPr>
              <w:t>PC2</w:t>
            </w:r>
          </w:p>
          <w:p w14:paraId="68422550" w14:textId="77777777" w:rsidR="00EA608F" w:rsidRPr="00BB629B" w:rsidRDefault="00EA608F" w:rsidP="00EF74ED">
            <w:pPr>
              <w:pStyle w:val="TAL"/>
              <w:rPr>
                <w:lang w:eastAsia="zh-CN"/>
              </w:rPr>
            </w:pPr>
            <w:r w:rsidRPr="00BB629B">
              <w:rPr>
                <w:lang w:eastAsia="zh-CN"/>
              </w:rPr>
              <w:t>PC3</w:t>
            </w:r>
          </w:p>
          <w:p w14:paraId="4C9E529E"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D44818" w14:textId="77777777" w:rsidR="00EA608F" w:rsidRPr="00BB629B" w:rsidRDefault="00EA608F" w:rsidP="00EF74ED">
            <w:pPr>
              <w:pStyle w:val="TAL"/>
            </w:pPr>
            <w:r w:rsidRPr="00BB629B">
              <w:t>NOTE 1</w:t>
            </w:r>
          </w:p>
        </w:tc>
      </w:tr>
      <w:tr w:rsidR="00EA608F" w:rsidRPr="00BB629B" w14:paraId="6C30A5A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C76E81B" w14:textId="77777777" w:rsidR="00EA608F" w:rsidRPr="00BB629B" w:rsidRDefault="00EA608F" w:rsidP="00EF74ED">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28B3410E" w14:textId="77777777" w:rsidR="00EA608F" w:rsidRPr="00BB629B" w:rsidRDefault="00EA608F" w:rsidP="00EF74ED">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FD389A1" w14:textId="77777777" w:rsidR="00EA608F" w:rsidRPr="00BB629B" w:rsidRDefault="00EA608F" w:rsidP="00EF74ED">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53D3A1" w14:textId="77777777" w:rsidR="00EA608F" w:rsidRPr="00BB629B" w:rsidRDefault="00EA608F" w:rsidP="00EF74ED">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7EAC84A"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512A203" w14:textId="77777777" w:rsidR="00EA608F" w:rsidRPr="00BB629B" w:rsidRDefault="00EA608F" w:rsidP="00EF74ED">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6DE32D7" w14:textId="77777777" w:rsidR="00EA608F" w:rsidRPr="00BB629B" w:rsidRDefault="00EA608F" w:rsidP="00EF74ED">
            <w:pPr>
              <w:pStyle w:val="TAL"/>
              <w:rPr>
                <w:lang w:eastAsia="zh-CN"/>
              </w:rPr>
            </w:pPr>
            <w:r w:rsidRPr="00BB629B">
              <w:rPr>
                <w:lang w:eastAsia="zh-CN"/>
              </w:rPr>
              <w:t>PC1</w:t>
            </w:r>
          </w:p>
          <w:p w14:paraId="45515592" w14:textId="77777777" w:rsidR="00EA608F" w:rsidRPr="00BB629B" w:rsidRDefault="00EA608F" w:rsidP="00EF74ED">
            <w:pPr>
              <w:pStyle w:val="TAL"/>
              <w:rPr>
                <w:lang w:eastAsia="zh-CN"/>
              </w:rPr>
            </w:pPr>
            <w:r w:rsidRPr="00BB629B">
              <w:rPr>
                <w:lang w:eastAsia="zh-CN"/>
              </w:rPr>
              <w:t>PC2</w:t>
            </w:r>
          </w:p>
          <w:p w14:paraId="5C4C986E" w14:textId="77777777" w:rsidR="00EA608F" w:rsidRPr="00BB629B" w:rsidRDefault="00EA608F" w:rsidP="00EF74ED">
            <w:pPr>
              <w:pStyle w:val="TAL"/>
              <w:rPr>
                <w:lang w:eastAsia="zh-CN"/>
              </w:rPr>
            </w:pPr>
            <w:r w:rsidRPr="00BB629B">
              <w:rPr>
                <w:lang w:eastAsia="zh-CN"/>
              </w:rPr>
              <w:t>PC3</w:t>
            </w:r>
          </w:p>
          <w:p w14:paraId="01809E5D"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480690" w14:textId="77777777" w:rsidR="00EA608F" w:rsidRPr="00BB629B" w:rsidRDefault="00EA608F" w:rsidP="00EF74ED">
            <w:pPr>
              <w:pStyle w:val="TAL"/>
            </w:pPr>
            <w:r w:rsidRPr="00BB629B">
              <w:t>NOTE 1</w:t>
            </w:r>
          </w:p>
        </w:tc>
      </w:tr>
      <w:tr w:rsidR="00EA608F" w:rsidRPr="00BB629B" w14:paraId="6E0A22D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15070E2" w14:textId="77777777" w:rsidR="00EA608F" w:rsidRPr="00BB629B" w:rsidRDefault="00EA608F" w:rsidP="00EF74ED">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260746F9" w14:textId="77777777" w:rsidR="00EA608F" w:rsidRPr="00BB629B" w:rsidRDefault="00EA608F" w:rsidP="00EF74ED">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003A9321" w14:textId="77777777" w:rsidR="00EA608F" w:rsidRPr="00BB629B" w:rsidRDefault="00EA608F" w:rsidP="00EF74ED">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2B1634" w14:textId="77777777" w:rsidR="00EA608F" w:rsidRPr="00BB629B" w:rsidRDefault="00EA608F" w:rsidP="00EF74ED">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FFB218"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60057B" w14:textId="77777777" w:rsidR="00EA608F" w:rsidRPr="00BB629B" w:rsidRDefault="00EA608F" w:rsidP="00EF74ED">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BBF1373" w14:textId="77777777" w:rsidR="00EA608F" w:rsidRPr="00BB629B" w:rsidRDefault="00EA608F" w:rsidP="00EF74ED">
            <w:pPr>
              <w:pStyle w:val="TAL"/>
              <w:rPr>
                <w:lang w:eastAsia="zh-CN"/>
              </w:rPr>
            </w:pPr>
            <w:r w:rsidRPr="00BB629B">
              <w:rPr>
                <w:lang w:eastAsia="zh-CN"/>
              </w:rPr>
              <w:t>PC1</w:t>
            </w:r>
          </w:p>
          <w:p w14:paraId="1C5A25D4" w14:textId="77777777" w:rsidR="00EA608F" w:rsidRPr="00BB629B" w:rsidRDefault="00EA608F" w:rsidP="00EF74ED">
            <w:pPr>
              <w:pStyle w:val="TAL"/>
              <w:rPr>
                <w:lang w:eastAsia="zh-CN"/>
              </w:rPr>
            </w:pPr>
            <w:r w:rsidRPr="00BB629B">
              <w:rPr>
                <w:lang w:eastAsia="zh-CN"/>
              </w:rPr>
              <w:t>PC2</w:t>
            </w:r>
          </w:p>
          <w:p w14:paraId="496A0404" w14:textId="77777777" w:rsidR="00EA608F" w:rsidRPr="00BB629B" w:rsidRDefault="00EA608F" w:rsidP="00EF74ED">
            <w:pPr>
              <w:pStyle w:val="TAL"/>
              <w:rPr>
                <w:lang w:eastAsia="zh-CN"/>
              </w:rPr>
            </w:pPr>
            <w:r w:rsidRPr="00BB629B">
              <w:rPr>
                <w:lang w:eastAsia="zh-CN"/>
              </w:rPr>
              <w:t>PC3</w:t>
            </w:r>
          </w:p>
          <w:p w14:paraId="0328EAAB"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BF5419" w14:textId="77777777" w:rsidR="00EA608F" w:rsidRPr="00BB629B" w:rsidRDefault="00EA608F" w:rsidP="00EF74ED">
            <w:pPr>
              <w:pStyle w:val="TAL"/>
            </w:pPr>
            <w:r w:rsidRPr="00BB629B">
              <w:t>NOTE 1</w:t>
            </w:r>
          </w:p>
        </w:tc>
      </w:tr>
      <w:tr w:rsidR="00EA608F" w:rsidRPr="00BB629B" w14:paraId="4D7A0F8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5E78832" w14:textId="77777777" w:rsidR="00EA608F" w:rsidRPr="00BB629B" w:rsidRDefault="00EA608F" w:rsidP="00EF74ED">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6E60A3D4" w14:textId="77777777" w:rsidR="00EA608F" w:rsidRPr="00BB629B" w:rsidRDefault="00EA608F" w:rsidP="00EF74ED">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C79E8AA"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DF83EC" w14:textId="77777777" w:rsidR="00EA608F" w:rsidRPr="00BB629B" w:rsidRDefault="00EA608F" w:rsidP="00EF74ED">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8D4B720"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81F78D" w14:textId="77777777" w:rsidR="00EA608F" w:rsidRPr="00BB629B" w:rsidRDefault="00EA608F" w:rsidP="00EF74ED">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C02CD85"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62930D01"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3E66C737" w14:textId="77777777" w:rsidR="00EA608F" w:rsidRPr="00BB629B" w:rsidRDefault="00EA608F" w:rsidP="00EF74ED">
            <w:pPr>
              <w:pStyle w:val="TAL"/>
              <w:rPr>
                <w:lang w:eastAsia="zh-CN"/>
              </w:rPr>
            </w:pPr>
            <w:r w:rsidRPr="00BB629B">
              <w:rPr>
                <w:lang w:eastAsia="zh-CN"/>
              </w:rPr>
              <w:t>PC3</w:t>
            </w:r>
          </w:p>
          <w:p w14:paraId="07F55962"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A72B441" w14:textId="77777777" w:rsidR="00EA608F" w:rsidRPr="00BB629B" w:rsidRDefault="00EA608F" w:rsidP="00EF74ED">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EA608F" w:rsidRPr="00BB629B" w14:paraId="322AEA9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EB2C027" w14:textId="77777777" w:rsidR="00EA608F" w:rsidRPr="00BB629B" w:rsidRDefault="00EA608F" w:rsidP="00EF74ED">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0A8279A7" w14:textId="77777777" w:rsidR="00EA608F" w:rsidRPr="00BB629B" w:rsidRDefault="00EA608F" w:rsidP="00EF74ED">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A81BB35"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DF7BB4A" w14:textId="77777777" w:rsidR="00EA608F" w:rsidRPr="00BB629B" w:rsidRDefault="00EA608F" w:rsidP="00EF74ED">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D8FA52"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08001E" w14:textId="77777777" w:rsidR="00EA608F" w:rsidRPr="00BB629B" w:rsidRDefault="00EA608F" w:rsidP="00EF74ED">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BF9610E"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690D2DFA"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39A9AC22" w14:textId="77777777" w:rsidR="00EA608F" w:rsidRPr="00BB629B" w:rsidRDefault="00EA608F" w:rsidP="00EF74ED">
            <w:pPr>
              <w:pStyle w:val="TAL"/>
              <w:rPr>
                <w:lang w:eastAsia="zh-CN"/>
              </w:rPr>
            </w:pPr>
            <w:r w:rsidRPr="00BB629B">
              <w:rPr>
                <w:lang w:eastAsia="zh-CN"/>
              </w:rPr>
              <w:t>PC3</w:t>
            </w:r>
          </w:p>
          <w:p w14:paraId="3D3D65CD"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7772DF4" w14:textId="77777777" w:rsidR="00EA608F" w:rsidRPr="00BB629B" w:rsidRDefault="00EA608F" w:rsidP="00EF74ED">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EA608F" w:rsidRPr="00BB629B" w14:paraId="6722E76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37693EC" w14:textId="77777777" w:rsidR="00EA608F" w:rsidRPr="00BB629B" w:rsidRDefault="00EA608F" w:rsidP="00EF74ED">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6715A23E" w14:textId="77777777" w:rsidR="00EA608F" w:rsidRPr="00BB629B" w:rsidRDefault="00EA608F" w:rsidP="00EF74ED">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43FE18BD"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7D9F0" w14:textId="77777777" w:rsidR="00EA608F" w:rsidRPr="00BB629B" w:rsidRDefault="00EA608F" w:rsidP="00EF74ED">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408667"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7122CB" w14:textId="77777777" w:rsidR="00EA608F" w:rsidRPr="00BB629B" w:rsidRDefault="00EA608F" w:rsidP="00EF74ED">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3508583"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631EBC2B"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2D25A5B3" w14:textId="77777777" w:rsidR="00EA608F" w:rsidRPr="00BB629B" w:rsidRDefault="00EA608F" w:rsidP="00EF74ED">
            <w:pPr>
              <w:pStyle w:val="TAL"/>
              <w:rPr>
                <w:lang w:eastAsia="zh-CN"/>
              </w:rPr>
            </w:pPr>
            <w:r w:rsidRPr="00BB629B">
              <w:rPr>
                <w:lang w:eastAsia="zh-CN"/>
              </w:rPr>
              <w:t>PC3</w:t>
            </w:r>
          </w:p>
          <w:p w14:paraId="185282F8"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0772DC0" w14:textId="77777777" w:rsidR="00EA608F" w:rsidRPr="00BB629B" w:rsidRDefault="00EA608F" w:rsidP="00EF74ED">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EA608F" w:rsidRPr="00BB629B" w14:paraId="6F12092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1154825" w14:textId="77777777" w:rsidR="00EA608F" w:rsidRPr="00BB629B" w:rsidRDefault="00EA608F" w:rsidP="00EF74ED">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687D7D78" w14:textId="77777777" w:rsidR="00EA608F" w:rsidRPr="00BB629B" w:rsidRDefault="00EA608F" w:rsidP="00EF74ED">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3143501E"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655B79" w14:textId="77777777" w:rsidR="00EA608F" w:rsidRPr="00BB629B" w:rsidRDefault="00EA608F" w:rsidP="00EF74ED">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73233A"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1B1BB3" w14:textId="77777777" w:rsidR="00EA608F" w:rsidRPr="00BB629B" w:rsidRDefault="00EA608F" w:rsidP="00EF74ED">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0025B45" w14:textId="77777777" w:rsidR="00EA608F" w:rsidRPr="00BB629B" w:rsidRDefault="00EA608F" w:rsidP="00EF74ED">
            <w:pPr>
              <w:pStyle w:val="TAL"/>
              <w:rPr>
                <w:lang w:eastAsia="zh-CN"/>
              </w:rPr>
            </w:pPr>
            <w:r w:rsidRPr="00BB629B">
              <w:rPr>
                <w:lang w:eastAsia="zh-CN"/>
              </w:rPr>
              <w:t>PC1</w:t>
            </w:r>
          </w:p>
          <w:p w14:paraId="25745D94" w14:textId="77777777" w:rsidR="00EA608F" w:rsidRPr="00BB629B" w:rsidRDefault="00EA608F" w:rsidP="00EF74ED">
            <w:pPr>
              <w:pStyle w:val="TAL"/>
              <w:rPr>
                <w:lang w:eastAsia="zh-CN"/>
              </w:rPr>
            </w:pPr>
            <w:r w:rsidRPr="00BB629B">
              <w:rPr>
                <w:lang w:eastAsia="zh-CN"/>
              </w:rPr>
              <w:t>PC2</w:t>
            </w:r>
          </w:p>
          <w:p w14:paraId="7C36C5D0" w14:textId="77777777" w:rsidR="00EA608F" w:rsidRPr="00BB629B" w:rsidRDefault="00EA608F" w:rsidP="00EF74ED">
            <w:pPr>
              <w:pStyle w:val="TAL"/>
              <w:rPr>
                <w:lang w:eastAsia="zh-CN"/>
              </w:rPr>
            </w:pPr>
            <w:r w:rsidRPr="00BB629B">
              <w:rPr>
                <w:lang w:eastAsia="zh-CN"/>
              </w:rPr>
              <w:t>PC3</w:t>
            </w:r>
          </w:p>
          <w:p w14:paraId="5C4FAE9A"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EA3577" w14:textId="77777777" w:rsidR="00EA608F" w:rsidRPr="00BB629B" w:rsidRDefault="00EA608F" w:rsidP="00EF74ED">
            <w:pPr>
              <w:pStyle w:val="TAL"/>
              <w:rPr>
                <w:rFonts w:eastAsia="SimSun"/>
                <w:lang w:eastAsia="zh-CN"/>
              </w:rPr>
            </w:pPr>
            <w:r w:rsidRPr="00BB629B">
              <w:rPr>
                <w:rFonts w:eastAsia="SimSun"/>
                <w:lang w:eastAsia="zh-CN"/>
              </w:rPr>
              <w:t>NOTE 1</w:t>
            </w:r>
          </w:p>
        </w:tc>
      </w:tr>
      <w:tr w:rsidR="00EA608F" w:rsidRPr="00BB629B" w14:paraId="686317C5"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1F6A90A" w14:textId="77777777" w:rsidR="00EA608F" w:rsidRPr="00BB629B" w:rsidRDefault="00EA608F" w:rsidP="00EF74ED">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0EBFA633" w14:textId="77777777" w:rsidR="00EA608F" w:rsidRPr="00BB629B" w:rsidRDefault="00EA608F" w:rsidP="00EF74ED">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6957A387"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296A4D" w14:textId="77777777" w:rsidR="00EA608F" w:rsidRPr="00BB629B" w:rsidRDefault="00EA608F" w:rsidP="00EF74ED">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DFFA44"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90EAED" w14:textId="77777777" w:rsidR="00EA608F" w:rsidRPr="00BB629B" w:rsidRDefault="00EA608F" w:rsidP="00EF74ED">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2917956" w14:textId="77777777" w:rsidR="00EA608F" w:rsidRPr="00BB629B" w:rsidRDefault="00EA608F" w:rsidP="00EF74ED">
            <w:pPr>
              <w:pStyle w:val="TAL"/>
              <w:rPr>
                <w:lang w:eastAsia="zh-CN"/>
              </w:rPr>
            </w:pPr>
            <w:r w:rsidRPr="00BB629B">
              <w:rPr>
                <w:lang w:eastAsia="zh-CN"/>
              </w:rPr>
              <w:t>PC1</w:t>
            </w:r>
          </w:p>
          <w:p w14:paraId="01E8C006" w14:textId="77777777" w:rsidR="00EA608F" w:rsidRPr="00BB629B" w:rsidRDefault="00EA608F" w:rsidP="00EF74ED">
            <w:pPr>
              <w:pStyle w:val="TAL"/>
              <w:rPr>
                <w:lang w:eastAsia="zh-CN"/>
              </w:rPr>
            </w:pPr>
            <w:r w:rsidRPr="00BB629B">
              <w:rPr>
                <w:lang w:eastAsia="zh-CN"/>
              </w:rPr>
              <w:t>PC2</w:t>
            </w:r>
          </w:p>
          <w:p w14:paraId="591B493F" w14:textId="77777777" w:rsidR="00EA608F" w:rsidRPr="00BB629B" w:rsidRDefault="00EA608F" w:rsidP="00EF74ED">
            <w:pPr>
              <w:pStyle w:val="TAL"/>
              <w:rPr>
                <w:lang w:eastAsia="zh-CN"/>
              </w:rPr>
            </w:pPr>
            <w:r w:rsidRPr="00BB629B">
              <w:rPr>
                <w:lang w:eastAsia="zh-CN"/>
              </w:rPr>
              <w:t>PC3</w:t>
            </w:r>
          </w:p>
          <w:p w14:paraId="06D5D008"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9A7ABA" w14:textId="77777777" w:rsidR="00EA608F" w:rsidRPr="00BB629B" w:rsidRDefault="00EA608F" w:rsidP="00EF74ED">
            <w:pPr>
              <w:pStyle w:val="TAL"/>
              <w:rPr>
                <w:rFonts w:eastAsia="SimSun"/>
                <w:lang w:eastAsia="zh-CN"/>
              </w:rPr>
            </w:pPr>
            <w:r w:rsidRPr="00BB629B">
              <w:rPr>
                <w:rFonts w:eastAsia="SimSun"/>
                <w:lang w:eastAsia="zh-CN"/>
              </w:rPr>
              <w:t>NOTE 1</w:t>
            </w:r>
          </w:p>
        </w:tc>
      </w:tr>
      <w:tr w:rsidR="00EA608F" w:rsidRPr="00BB629B" w14:paraId="433912A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C93D77A" w14:textId="77777777" w:rsidR="00EA608F" w:rsidRPr="00BB629B" w:rsidRDefault="00EA608F" w:rsidP="00EF74ED">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0EBE4747" w14:textId="77777777" w:rsidR="00EA608F" w:rsidRPr="00BB629B" w:rsidRDefault="00EA608F" w:rsidP="00EF74ED">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4C12E1C"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12AE4D" w14:textId="77777777" w:rsidR="00EA608F" w:rsidRPr="00BB629B" w:rsidRDefault="00EA608F" w:rsidP="00EF74ED">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B5C0C6"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4B14F0F" w14:textId="77777777" w:rsidR="00EA608F" w:rsidRPr="00BB629B" w:rsidRDefault="00EA608F" w:rsidP="00EF74ED">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132D833" w14:textId="77777777" w:rsidR="00EA608F" w:rsidRPr="00BB629B" w:rsidRDefault="00EA608F" w:rsidP="00EF74ED">
            <w:pPr>
              <w:pStyle w:val="TAL"/>
              <w:rPr>
                <w:lang w:eastAsia="zh-CN"/>
              </w:rPr>
            </w:pPr>
            <w:r w:rsidRPr="00BB629B">
              <w:rPr>
                <w:lang w:eastAsia="zh-CN"/>
              </w:rPr>
              <w:t>PC1</w:t>
            </w:r>
          </w:p>
          <w:p w14:paraId="769D0FFD" w14:textId="77777777" w:rsidR="00EA608F" w:rsidRPr="00BB629B" w:rsidRDefault="00EA608F" w:rsidP="00EF74ED">
            <w:pPr>
              <w:pStyle w:val="TAL"/>
              <w:rPr>
                <w:lang w:eastAsia="zh-CN"/>
              </w:rPr>
            </w:pPr>
            <w:r w:rsidRPr="00BB629B">
              <w:rPr>
                <w:lang w:eastAsia="zh-CN"/>
              </w:rPr>
              <w:t>PC2</w:t>
            </w:r>
          </w:p>
          <w:p w14:paraId="027B5998" w14:textId="77777777" w:rsidR="00EA608F" w:rsidRPr="00BB629B" w:rsidRDefault="00EA608F" w:rsidP="00EF74ED">
            <w:pPr>
              <w:pStyle w:val="TAL"/>
              <w:rPr>
                <w:lang w:eastAsia="zh-CN"/>
              </w:rPr>
            </w:pPr>
            <w:r w:rsidRPr="00BB629B">
              <w:rPr>
                <w:lang w:eastAsia="zh-CN"/>
              </w:rPr>
              <w:t>PC3</w:t>
            </w:r>
          </w:p>
          <w:p w14:paraId="5128D949"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24A0C9" w14:textId="77777777" w:rsidR="00EA608F" w:rsidRPr="00BB629B" w:rsidRDefault="00EA608F" w:rsidP="00EF74ED">
            <w:pPr>
              <w:pStyle w:val="TAL"/>
              <w:rPr>
                <w:rFonts w:eastAsia="SimSun"/>
                <w:lang w:eastAsia="zh-CN"/>
              </w:rPr>
            </w:pPr>
            <w:r w:rsidRPr="00BB629B">
              <w:rPr>
                <w:rFonts w:eastAsia="SimSun"/>
                <w:lang w:eastAsia="zh-CN"/>
              </w:rPr>
              <w:t>NOTE 1</w:t>
            </w:r>
          </w:p>
        </w:tc>
      </w:tr>
      <w:tr w:rsidR="00EA608F" w:rsidRPr="00BB629B" w14:paraId="763C411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F8CEC53" w14:textId="77777777" w:rsidR="00EA608F" w:rsidRPr="00BB629B" w:rsidRDefault="00EA608F" w:rsidP="00EF74ED">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5C5328AF" w14:textId="77777777" w:rsidR="00EA608F" w:rsidRPr="00BB629B" w:rsidRDefault="00EA608F" w:rsidP="00EF74ED">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D4C9737" w14:textId="77777777" w:rsidR="00EA608F" w:rsidRPr="00BB629B" w:rsidRDefault="00EA608F" w:rsidP="00EF74ED">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520A6B" w14:textId="77777777" w:rsidR="00EA608F" w:rsidRPr="00BB629B" w:rsidRDefault="00EA608F" w:rsidP="00EF74ED">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66AB60" w14:textId="77777777" w:rsidR="00EA608F" w:rsidRPr="00BB629B" w:rsidRDefault="00EA608F" w:rsidP="00EF74ED">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C94921" w14:textId="77777777" w:rsidR="00EA608F" w:rsidRPr="00BB629B" w:rsidRDefault="00EA608F" w:rsidP="00EF74ED">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A076D3A" w14:textId="77777777" w:rsidR="00EA608F" w:rsidRPr="00BB629B" w:rsidRDefault="00EA608F" w:rsidP="00EF74ED">
            <w:pPr>
              <w:pStyle w:val="TAL"/>
              <w:rPr>
                <w:lang w:eastAsia="zh-CN"/>
              </w:rPr>
            </w:pPr>
            <w:r w:rsidRPr="00BB629B">
              <w:rPr>
                <w:lang w:eastAsia="zh-CN"/>
              </w:rPr>
              <w:t>PC1</w:t>
            </w:r>
          </w:p>
          <w:p w14:paraId="49F615D3" w14:textId="77777777" w:rsidR="00EA608F" w:rsidRPr="00BB629B" w:rsidRDefault="00EA608F" w:rsidP="00EF74ED">
            <w:pPr>
              <w:pStyle w:val="TAL"/>
              <w:rPr>
                <w:lang w:eastAsia="zh-CN"/>
              </w:rPr>
            </w:pPr>
            <w:r w:rsidRPr="00BB629B">
              <w:rPr>
                <w:lang w:eastAsia="zh-CN"/>
              </w:rPr>
              <w:t>PC2</w:t>
            </w:r>
          </w:p>
          <w:p w14:paraId="00B00BA2" w14:textId="77777777" w:rsidR="00EA608F" w:rsidRPr="00BB629B" w:rsidRDefault="00EA608F" w:rsidP="00EF74ED">
            <w:pPr>
              <w:pStyle w:val="TAL"/>
              <w:rPr>
                <w:lang w:eastAsia="zh-CN"/>
              </w:rPr>
            </w:pPr>
            <w:r w:rsidRPr="00BB629B">
              <w:rPr>
                <w:lang w:eastAsia="zh-CN"/>
              </w:rPr>
              <w:t>PC3</w:t>
            </w:r>
          </w:p>
          <w:p w14:paraId="7CBB005E" w14:textId="77777777" w:rsidR="00EA608F" w:rsidRPr="00BB629B" w:rsidRDefault="00EA608F" w:rsidP="00EF74ED">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0A1109" w14:textId="77777777" w:rsidR="00EA608F" w:rsidRPr="00BB629B" w:rsidRDefault="00EA608F" w:rsidP="00EF74ED">
            <w:pPr>
              <w:pStyle w:val="TAL"/>
              <w:rPr>
                <w:rFonts w:eastAsia="SimSun"/>
                <w:lang w:eastAsia="zh-CN"/>
              </w:rPr>
            </w:pPr>
            <w:r w:rsidRPr="00BB629B">
              <w:rPr>
                <w:rFonts w:eastAsia="SimSun"/>
                <w:lang w:eastAsia="zh-CN"/>
              </w:rPr>
              <w:t>NOTE 1</w:t>
            </w:r>
          </w:p>
        </w:tc>
      </w:tr>
      <w:tr w:rsidR="00EA608F" w:rsidRPr="00BB629B" w14:paraId="345C850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099D964" w14:textId="77777777" w:rsidR="00EA608F" w:rsidRPr="00BB629B" w:rsidRDefault="00EA608F" w:rsidP="00EF74ED">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29357020" w14:textId="77777777" w:rsidR="00EA608F" w:rsidRPr="00BB629B" w:rsidRDefault="00EA608F" w:rsidP="00EF74ED">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021B4835" w14:textId="77777777" w:rsidR="00EA608F" w:rsidRPr="00BB629B" w:rsidRDefault="00EA608F" w:rsidP="00EF74ED">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BADCA4B" w14:textId="77777777" w:rsidR="00EA608F" w:rsidRPr="00BB629B" w:rsidRDefault="00EA608F" w:rsidP="00EF74ED">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3687D1" w14:textId="77777777" w:rsidR="00EA608F" w:rsidRPr="00BB629B" w:rsidRDefault="00EA608F" w:rsidP="00EF74ED">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05005F" w14:textId="77777777" w:rsidR="00EA608F" w:rsidRPr="00BB629B" w:rsidRDefault="00EA608F" w:rsidP="00EF74ED">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EBECC5" w14:textId="77777777" w:rsidR="00EA608F" w:rsidRPr="00BB629B" w:rsidRDefault="00EA608F" w:rsidP="00EF74ED">
            <w:pPr>
              <w:pStyle w:val="TAL"/>
              <w:rPr>
                <w:lang w:eastAsia="zh-CN"/>
              </w:rPr>
            </w:pPr>
            <w:r w:rsidRPr="00BB629B">
              <w:rPr>
                <w:lang w:eastAsia="zh-CN"/>
              </w:rPr>
              <w:t>PC1</w:t>
            </w:r>
            <w:r>
              <w:rPr>
                <w:lang w:eastAsia="zh-CN"/>
              </w:rPr>
              <w:t xml:space="preserve"> (NOTE </w:t>
            </w:r>
            <w:r>
              <w:rPr>
                <w:lang w:val="en-US" w:eastAsia="zh-TW"/>
              </w:rPr>
              <w:t>1)</w:t>
            </w:r>
          </w:p>
          <w:p w14:paraId="7FE6F424" w14:textId="77777777" w:rsidR="00EA608F" w:rsidRPr="00BB629B" w:rsidRDefault="00EA608F" w:rsidP="00EF74ED">
            <w:pPr>
              <w:pStyle w:val="TAL"/>
              <w:rPr>
                <w:lang w:eastAsia="zh-CN"/>
              </w:rPr>
            </w:pPr>
            <w:r w:rsidRPr="00BB629B">
              <w:rPr>
                <w:lang w:eastAsia="zh-CN"/>
              </w:rPr>
              <w:t>PC2</w:t>
            </w:r>
            <w:r>
              <w:rPr>
                <w:lang w:eastAsia="zh-CN"/>
              </w:rPr>
              <w:t xml:space="preserve"> (NOTE </w:t>
            </w:r>
            <w:r>
              <w:rPr>
                <w:lang w:val="en-US" w:eastAsia="zh-TW"/>
              </w:rPr>
              <w:t>1)</w:t>
            </w:r>
          </w:p>
          <w:p w14:paraId="5A30FA38" w14:textId="77777777" w:rsidR="00EA608F" w:rsidRPr="00BB629B" w:rsidRDefault="00EA608F" w:rsidP="00EF74ED">
            <w:pPr>
              <w:pStyle w:val="TAL"/>
              <w:rPr>
                <w:lang w:eastAsia="zh-CN"/>
              </w:rPr>
            </w:pPr>
            <w:r w:rsidRPr="00BB629B">
              <w:rPr>
                <w:lang w:eastAsia="zh-CN"/>
              </w:rPr>
              <w:t>PC3</w:t>
            </w:r>
          </w:p>
          <w:p w14:paraId="23FC1AF9" w14:textId="77777777" w:rsidR="00EA608F" w:rsidRPr="00BB629B" w:rsidRDefault="00EA608F" w:rsidP="00EF74ED">
            <w:pPr>
              <w:pStyle w:val="TAL"/>
            </w:pPr>
            <w:r w:rsidRPr="00BB629B">
              <w:rPr>
                <w:lang w:eastAsia="zh-CN"/>
              </w:rPr>
              <w:t>PC4</w:t>
            </w:r>
            <w:r>
              <w:rPr>
                <w:lang w:eastAsia="zh-CN"/>
              </w:rPr>
              <w:t xml:space="preserve"> (NOTE </w:t>
            </w:r>
            <w:r>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9A39A20" w14:textId="2F70AC7B" w:rsidR="00EA608F" w:rsidRPr="00BB629B" w:rsidRDefault="00EE2EFC" w:rsidP="00EF74ED">
            <w:pPr>
              <w:pStyle w:val="TAL"/>
              <w:rPr>
                <w:rFonts w:eastAsia="SimSun"/>
                <w:lang w:eastAsia="zh-CN"/>
              </w:rPr>
            </w:pPr>
            <w:r w:rsidRPr="00C06D4B">
              <w:rPr>
                <w:rFonts w:eastAsia="PMingLiU" w:cs="Arial"/>
              </w:rPr>
              <w:t>Skip TC 6.2A.2.1 if UE supports NSA and TS 38.521-3 TC 6.2B.2.4_1.1 has been executed.</w:t>
            </w:r>
          </w:p>
        </w:tc>
      </w:tr>
      <w:tr w:rsidR="00EA608F" w:rsidRPr="00BB629B" w14:paraId="61665FB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5C6861B7" w14:textId="77777777" w:rsidR="00EA608F" w:rsidRPr="00BB629B" w:rsidRDefault="00EA608F" w:rsidP="00EF74ED">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2B799335" w14:textId="77777777" w:rsidR="00EA608F" w:rsidRPr="00BB629B" w:rsidRDefault="00EA608F" w:rsidP="00EF74ED">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7211170B" w14:textId="77777777" w:rsidR="00EA608F" w:rsidRPr="00BB629B" w:rsidRDefault="00EA608F" w:rsidP="00EF74ED">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4ADE315" w14:textId="77777777" w:rsidR="00EA608F" w:rsidRPr="00BB629B" w:rsidRDefault="00EA608F" w:rsidP="00EF74ED">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6DED4743" w14:textId="77777777" w:rsidR="00EA608F" w:rsidRPr="00BB629B" w:rsidRDefault="00EA608F" w:rsidP="00EF74ED">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2D3BCBE" w14:textId="77777777" w:rsidR="00EA608F" w:rsidRPr="00BB629B" w:rsidRDefault="00EA608F" w:rsidP="00EF74ED">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FFC91F9"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PC1</w:t>
            </w:r>
          </w:p>
          <w:p w14:paraId="2778EC34"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PC2</w:t>
            </w:r>
          </w:p>
          <w:p w14:paraId="650A4C33"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PC3</w:t>
            </w:r>
          </w:p>
          <w:p w14:paraId="571A1B0A" w14:textId="77777777" w:rsidR="00EA608F" w:rsidRPr="00BB629B" w:rsidRDefault="00EA608F" w:rsidP="00EF74ED">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8C38A9" w14:textId="77777777" w:rsidR="00EA608F" w:rsidRPr="00BB629B" w:rsidRDefault="00EA608F" w:rsidP="00EF74ED">
            <w:pPr>
              <w:pStyle w:val="TAL"/>
              <w:rPr>
                <w:rFonts w:eastAsia="SimSun"/>
                <w:lang w:eastAsia="zh-CN"/>
              </w:rPr>
            </w:pPr>
            <w:r w:rsidRPr="00BB629B">
              <w:rPr>
                <w:rFonts w:eastAsia="SimSun"/>
                <w:lang w:eastAsia="zh-CN"/>
              </w:rPr>
              <w:t>NOTE 1</w:t>
            </w:r>
          </w:p>
        </w:tc>
      </w:tr>
      <w:tr w:rsidR="00EA608F" w:rsidRPr="00BB629B" w14:paraId="2568881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2F720143" w14:textId="77777777" w:rsidR="00EA608F" w:rsidRPr="00BB629B" w:rsidRDefault="00EA608F" w:rsidP="00EF74ED">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43A739C3" w14:textId="77777777" w:rsidR="00EA608F" w:rsidRPr="00BB629B" w:rsidRDefault="00EA608F" w:rsidP="00EF74ED">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15FC031" w14:textId="77777777" w:rsidR="00EA608F" w:rsidRPr="00BB629B" w:rsidRDefault="00EA608F" w:rsidP="00EF74ED">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15CBCD1" w14:textId="77777777" w:rsidR="00EA608F" w:rsidRPr="00BB629B" w:rsidRDefault="00EA608F" w:rsidP="00EF74ED">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6DC46D6C" w14:textId="5064D20E" w:rsidR="00EA608F" w:rsidRPr="00BB629B" w:rsidRDefault="00EA608F" w:rsidP="00EF74ED">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3A6C930" w14:textId="77777777" w:rsidR="00EA608F" w:rsidRPr="00BB629B" w:rsidRDefault="00EA608F" w:rsidP="00EF74ED">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0810124"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PC1</w:t>
            </w:r>
          </w:p>
          <w:p w14:paraId="00159F98"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PC2</w:t>
            </w:r>
          </w:p>
          <w:p w14:paraId="589831B4" w14:textId="77777777" w:rsidR="00EA608F" w:rsidRPr="00BB629B" w:rsidRDefault="00EA608F" w:rsidP="00EF74ED">
            <w:pPr>
              <w:keepNext/>
              <w:keepLines/>
              <w:spacing w:after="0"/>
              <w:rPr>
                <w:rFonts w:ascii="Arial" w:hAnsi="Arial"/>
                <w:sz w:val="18"/>
                <w:lang w:eastAsia="zh-CN"/>
              </w:rPr>
            </w:pPr>
            <w:r w:rsidRPr="00BB629B">
              <w:rPr>
                <w:rFonts w:ascii="Arial" w:hAnsi="Arial"/>
                <w:sz w:val="18"/>
                <w:lang w:eastAsia="zh-CN"/>
              </w:rPr>
              <w:t>PC3</w:t>
            </w:r>
          </w:p>
          <w:p w14:paraId="61B7BC07" w14:textId="77777777" w:rsidR="00EA608F" w:rsidRPr="00BB629B" w:rsidRDefault="00EA608F" w:rsidP="00EF74ED">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0B546C3" w14:textId="77777777" w:rsidR="00EA608F" w:rsidRPr="00BB629B" w:rsidRDefault="00EA608F" w:rsidP="00EF74ED">
            <w:pPr>
              <w:pStyle w:val="TAL"/>
              <w:rPr>
                <w:rFonts w:eastAsia="SimSun"/>
                <w:lang w:eastAsia="zh-CN"/>
              </w:rPr>
            </w:pPr>
            <w:r w:rsidRPr="00BB629B">
              <w:rPr>
                <w:rFonts w:eastAsia="SimSun"/>
                <w:lang w:eastAsia="zh-CN"/>
              </w:rPr>
              <w:t>NOTE 1</w:t>
            </w:r>
          </w:p>
        </w:tc>
      </w:tr>
      <w:tr w:rsidR="005910EA" w:rsidRPr="00BB629B" w14:paraId="0C9523DB" w14:textId="77777777" w:rsidTr="00EF74ED">
        <w:trPr>
          <w:jc w:val="center"/>
        </w:trPr>
        <w:tc>
          <w:tcPr>
            <w:tcW w:w="1201" w:type="dxa"/>
            <w:tcBorders>
              <w:top w:val="single" w:sz="4" w:space="0" w:color="auto"/>
              <w:left w:val="single" w:sz="4" w:space="0" w:color="auto"/>
              <w:bottom w:val="single" w:sz="4" w:space="0" w:color="auto"/>
              <w:right w:val="single" w:sz="4" w:space="0" w:color="auto"/>
            </w:tcBorders>
          </w:tcPr>
          <w:p w14:paraId="58E2B85E" w14:textId="2556E8C5" w:rsidR="005910EA" w:rsidRPr="00BB629B" w:rsidRDefault="005910EA" w:rsidP="005910EA">
            <w:pPr>
              <w:pStyle w:val="TAL"/>
            </w:pPr>
            <w:r>
              <w:t>6.2.5</w:t>
            </w:r>
          </w:p>
        </w:tc>
        <w:tc>
          <w:tcPr>
            <w:tcW w:w="4500" w:type="dxa"/>
            <w:tcBorders>
              <w:top w:val="single" w:sz="4" w:space="0" w:color="auto"/>
              <w:left w:val="single" w:sz="4" w:space="0" w:color="auto"/>
              <w:bottom w:val="single" w:sz="4" w:space="0" w:color="auto"/>
              <w:right w:val="single" w:sz="4" w:space="0" w:color="auto"/>
            </w:tcBorders>
          </w:tcPr>
          <w:p w14:paraId="0CC7C944" w14:textId="122C968D" w:rsidR="005910EA" w:rsidRPr="00BB629B" w:rsidRDefault="005910EA" w:rsidP="005910EA">
            <w:pPr>
              <w:pStyle w:val="TAL"/>
            </w:pPr>
            <w:r w:rsidRPr="00032011">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6780E462" w14:textId="53984F8D" w:rsidR="005910EA" w:rsidRPr="00BB629B" w:rsidRDefault="005910EA" w:rsidP="005910EA">
            <w:pPr>
              <w:pStyle w:val="TAC"/>
              <w:rPr>
                <w:rFonts w:eastAsia="SimSun"/>
              </w:rPr>
            </w:pPr>
            <w:r>
              <w:t>Rel-17</w:t>
            </w:r>
          </w:p>
        </w:tc>
        <w:tc>
          <w:tcPr>
            <w:tcW w:w="1136" w:type="dxa"/>
            <w:tcBorders>
              <w:top w:val="single" w:sz="4" w:space="0" w:color="auto"/>
              <w:left w:val="single" w:sz="4" w:space="0" w:color="auto"/>
              <w:bottom w:val="single" w:sz="4" w:space="0" w:color="auto"/>
              <w:right w:val="single" w:sz="4" w:space="0" w:color="auto"/>
            </w:tcBorders>
          </w:tcPr>
          <w:p w14:paraId="56C663A9" w14:textId="1530B422" w:rsidR="005910EA" w:rsidRPr="00BB629B" w:rsidRDefault="005910EA" w:rsidP="005910EA">
            <w:pPr>
              <w:pStyle w:val="TAL"/>
              <w:rPr>
                <w:rFonts w:eastAsia="SimSun"/>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3EA1EFE" w14:textId="087B4303" w:rsidR="005910EA" w:rsidRPr="00BB629B" w:rsidRDefault="005910EA" w:rsidP="005910EA">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7B3AC86" w14:textId="7BC68894" w:rsidR="005910EA" w:rsidRPr="00BB629B" w:rsidRDefault="005910EA" w:rsidP="005910EA">
            <w:pPr>
              <w:pStyle w:val="TAL"/>
              <w:rPr>
                <w:rFonts w:eastAsia="SimSun"/>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2EE57A3" w14:textId="77777777" w:rsidR="005910EA" w:rsidRPr="00BB629B" w:rsidRDefault="005910EA" w:rsidP="005910EA">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CA4E293" w14:textId="0A728257" w:rsidR="005910EA" w:rsidRPr="00BB629B" w:rsidRDefault="005910EA" w:rsidP="005910EA">
            <w:pPr>
              <w:pStyle w:val="TAL"/>
              <w:rPr>
                <w:rFonts w:eastAsia="SimSun"/>
                <w:lang w:eastAsia="zh-CN"/>
              </w:rPr>
            </w:pPr>
            <w:r>
              <w:t>NOTE 1</w:t>
            </w:r>
          </w:p>
        </w:tc>
      </w:tr>
      <w:tr w:rsidR="005910EA" w:rsidRPr="00BB629B" w14:paraId="61D6BE05"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639F815" w14:textId="77777777" w:rsidR="005910EA" w:rsidRPr="00BB629B" w:rsidRDefault="005910EA" w:rsidP="005910EA">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68EEFEAA" w14:textId="77777777" w:rsidR="005910EA" w:rsidRPr="00BB629B" w:rsidRDefault="005910EA" w:rsidP="005910EA">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3ACB313"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35EA849" w14:textId="77777777" w:rsidR="005910EA" w:rsidRPr="00BB629B" w:rsidRDefault="005910EA" w:rsidP="005910EA">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6ABDD4" w14:textId="77777777" w:rsidR="005910EA" w:rsidRPr="00BB629B" w:rsidRDefault="005910EA" w:rsidP="005910EA">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014887" w14:textId="77777777" w:rsidR="005910EA" w:rsidRPr="00BB629B" w:rsidRDefault="005910EA" w:rsidP="005910EA">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7484D10" w14:textId="77777777" w:rsidR="005910EA" w:rsidRPr="00BB629B" w:rsidRDefault="005910EA" w:rsidP="005910EA">
            <w:pPr>
              <w:pStyle w:val="TAL"/>
              <w:rPr>
                <w:lang w:eastAsia="zh-CN"/>
              </w:rPr>
            </w:pPr>
            <w:r w:rsidRPr="00BB629B">
              <w:rPr>
                <w:lang w:eastAsia="zh-CN"/>
              </w:rPr>
              <w:t>PC1</w:t>
            </w:r>
          </w:p>
          <w:p w14:paraId="5BC15FD6"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24868CB4" w14:textId="77777777" w:rsidR="005910EA" w:rsidRPr="00BB629B" w:rsidRDefault="005910EA" w:rsidP="005910EA">
            <w:pPr>
              <w:pStyle w:val="TAL"/>
              <w:rPr>
                <w:lang w:eastAsia="zh-CN"/>
              </w:rPr>
            </w:pPr>
            <w:r w:rsidRPr="00BB629B">
              <w:rPr>
                <w:lang w:eastAsia="zh-CN"/>
              </w:rPr>
              <w:t>PC3</w:t>
            </w:r>
          </w:p>
          <w:p w14:paraId="58D0A7D0"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7C2A8E8" w14:textId="77777777" w:rsidR="005910EA" w:rsidRPr="00BB629B" w:rsidRDefault="005910EA" w:rsidP="005910EA">
            <w:pPr>
              <w:pStyle w:val="TAL"/>
              <w:rPr>
                <w:rFonts w:eastAsia="SimSun"/>
                <w:lang w:eastAsia="zh-CN"/>
              </w:rPr>
            </w:pPr>
            <w:r w:rsidRPr="00BB629B">
              <w:t>Skip TC 6.3.1 if UE supports NSA and TS 38.521-3 TC 6.3B.1.4 has been executed.</w:t>
            </w:r>
          </w:p>
        </w:tc>
      </w:tr>
      <w:tr w:rsidR="005910EA" w:rsidRPr="00BB629B" w14:paraId="444A6B3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644BBAF" w14:textId="77777777" w:rsidR="005910EA" w:rsidRPr="00BB629B" w:rsidRDefault="005910EA" w:rsidP="005910EA">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0D157" w14:textId="77777777" w:rsidR="005910EA" w:rsidRPr="00BB629B" w:rsidRDefault="005910EA" w:rsidP="005910EA">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CCBA2E3" w14:textId="77777777" w:rsidR="005910EA" w:rsidRPr="00BB629B" w:rsidRDefault="005910EA" w:rsidP="005910EA">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B34C5B7" w14:textId="77777777" w:rsidR="005910EA" w:rsidRPr="00BB629B" w:rsidRDefault="005910EA" w:rsidP="005910EA">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291E303" w14:textId="77777777" w:rsidR="005910EA" w:rsidRPr="00BB629B" w:rsidRDefault="005910EA" w:rsidP="005910EA">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BEA24A" w14:textId="77777777" w:rsidR="005910EA" w:rsidRPr="00BB629B" w:rsidRDefault="005910EA" w:rsidP="005910EA">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4AD3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76555FD5" w14:textId="77777777" w:rsidR="005910EA" w:rsidRPr="00BB629B" w:rsidRDefault="005910EA" w:rsidP="005910EA">
            <w:pPr>
              <w:pStyle w:val="TAL"/>
            </w:pPr>
          </w:p>
        </w:tc>
      </w:tr>
      <w:tr w:rsidR="005910EA" w:rsidRPr="00BB629B" w14:paraId="1434267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5FF65C1" w14:textId="77777777" w:rsidR="005910EA" w:rsidRPr="00BB629B" w:rsidRDefault="005910EA" w:rsidP="005910EA">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1EFA256" w14:textId="77777777" w:rsidR="005910EA" w:rsidRPr="00BB629B" w:rsidRDefault="005910EA" w:rsidP="005910EA">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41339595"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2FE54E2" w14:textId="77777777" w:rsidR="005910EA" w:rsidRPr="00BB629B" w:rsidRDefault="005910EA" w:rsidP="005910EA">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0B678D" w14:textId="77777777" w:rsidR="005910EA" w:rsidRPr="00BB629B" w:rsidRDefault="005910EA" w:rsidP="005910EA">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905308" w14:textId="77777777" w:rsidR="005910EA" w:rsidRPr="00BB629B" w:rsidRDefault="005910EA" w:rsidP="005910EA">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CE265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68A16F35" w14:textId="77777777" w:rsidR="005910EA" w:rsidRPr="00BB629B" w:rsidRDefault="005910EA" w:rsidP="005910EA">
            <w:pPr>
              <w:pStyle w:val="TAL"/>
              <w:rPr>
                <w:rFonts w:eastAsia="SimSun"/>
                <w:lang w:eastAsia="zh-CN"/>
              </w:rPr>
            </w:pPr>
            <w:r w:rsidRPr="00BB629B">
              <w:t>Skip TC 6.3.3.2 if UE supports NSA and TS 38.521-3 TC 6.3B.3.4 has been executed.</w:t>
            </w:r>
          </w:p>
        </w:tc>
      </w:tr>
      <w:tr w:rsidR="005910EA" w:rsidRPr="00BB629B" w14:paraId="62A0BBA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FB541E8" w14:textId="77777777" w:rsidR="005910EA" w:rsidRPr="00BB629B" w:rsidRDefault="005910EA" w:rsidP="005910EA">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57AE3979" w14:textId="77777777" w:rsidR="005910EA" w:rsidRPr="00BB629B" w:rsidRDefault="005910EA" w:rsidP="005910EA">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51DFA8C7"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C5AC19F"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C2B6BF"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E989E4"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5BB4C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327AE0" w14:textId="77777777" w:rsidR="005910EA" w:rsidRPr="00BB629B" w:rsidRDefault="005910EA" w:rsidP="005910EA">
            <w:pPr>
              <w:pStyle w:val="TAL"/>
              <w:rPr>
                <w:rFonts w:eastAsia="SimSun"/>
                <w:lang w:eastAsia="zh-CN"/>
              </w:rPr>
            </w:pPr>
            <w:r w:rsidRPr="00BB629B">
              <w:t>NOTE 1</w:t>
            </w:r>
          </w:p>
        </w:tc>
      </w:tr>
      <w:tr w:rsidR="005910EA" w:rsidRPr="00BB629B" w14:paraId="1F8B7A6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B4B5B5E" w14:textId="77777777" w:rsidR="005910EA" w:rsidRPr="00BB629B" w:rsidRDefault="005910EA" w:rsidP="005910EA">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24FD085B" w14:textId="77777777" w:rsidR="005910EA" w:rsidRPr="00BB629B" w:rsidRDefault="005910EA" w:rsidP="005910EA">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A36516B"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DE3EDA" w14:textId="77777777" w:rsidR="005910EA" w:rsidRPr="00BB629B" w:rsidRDefault="005910EA" w:rsidP="005910EA">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591E07E3" w14:textId="77777777" w:rsidR="005910EA" w:rsidRPr="00BB629B" w:rsidRDefault="005910EA" w:rsidP="005910EA">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216F5F" w14:textId="77777777" w:rsidR="005910EA" w:rsidRPr="00BB629B" w:rsidRDefault="005910EA" w:rsidP="005910EA">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
          <w:p w14:paraId="4DBA7C8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485257" w14:textId="77777777" w:rsidR="005910EA" w:rsidRPr="00BB629B" w:rsidRDefault="005910EA" w:rsidP="005910EA">
            <w:pPr>
              <w:pStyle w:val="TAL"/>
              <w:rPr>
                <w:rFonts w:eastAsia="SimSun"/>
                <w:lang w:eastAsia="zh-CN"/>
              </w:rPr>
            </w:pPr>
          </w:p>
        </w:tc>
      </w:tr>
      <w:tr w:rsidR="005910EA" w:rsidRPr="00BB629B" w14:paraId="7EE30BD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4E43828" w14:textId="77777777" w:rsidR="005910EA" w:rsidRPr="00BB629B" w:rsidRDefault="005910EA" w:rsidP="005910EA">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024B35D8" w14:textId="77777777" w:rsidR="005910EA" w:rsidRPr="00BB629B" w:rsidRDefault="005910EA" w:rsidP="005910EA">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A5D54BF"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988DC7D"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7F5B42"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DCE77D"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A9918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41EB0C" w14:textId="77777777" w:rsidR="005910EA" w:rsidRPr="00BB629B" w:rsidRDefault="005910EA" w:rsidP="005910EA">
            <w:pPr>
              <w:pStyle w:val="TAL"/>
              <w:rPr>
                <w:rFonts w:eastAsia="SimSun"/>
                <w:lang w:eastAsia="zh-CN"/>
              </w:rPr>
            </w:pPr>
            <w:r w:rsidRPr="00BB629B">
              <w:t>NOTE 1</w:t>
            </w:r>
          </w:p>
        </w:tc>
      </w:tr>
      <w:tr w:rsidR="005910EA" w:rsidRPr="00BB629B" w14:paraId="3199C12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74B1BB0" w14:textId="77777777" w:rsidR="005910EA" w:rsidRPr="00BB629B" w:rsidRDefault="005910EA" w:rsidP="005910EA">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47721943" w14:textId="77777777" w:rsidR="005910EA" w:rsidRPr="00BB629B" w:rsidRDefault="005910EA" w:rsidP="005910EA">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F3FEF82" w14:textId="77777777" w:rsidR="005910EA" w:rsidRPr="00BB629B" w:rsidRDefault="005910EA" w:rsidP="005910EA">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2D45C11" w14:textId="77777777" w:rsidR="005910EA" w:rsidRPr="00BB629B" w:rsidRDefault="005910EA" w:rsidP="005910EA">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DCCC2C"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917F37"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4CA228A"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9C05DD" w14:textId="77777777" w:rsidR="005910EA" w:rsidRPr="00BB629B" w:rsidRDefault="005910EA" w:rsidP="005910EA">
            <w:pPr>
              <w:pStyle w:val="TAL"/>
              <w:rPr>
                <w:rFonts w:eastAsia="SimSun"/>
                <w:lang w:eastAsia="zh-CN"/>
              </w:rPr>
            </w:pPr>
          </w:p>
        </w:tc>
      </w:tr>
      <w:tr w:rsidR="00EE2EFC" w:rsidRPr="00BB629B" w14:paraId="42B566F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294F001" w14:textId="77777777" w:rsidR="00EE2EFC" w:rsidRPr="00BB629B" w:rsidRDefault="00EE2EFC" w:rsidP="00EE2EFC">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56C83E96" w14:textId="77777777" w:rsidR="00EE2EFC" w:rsidRPr="00BB629B" w:rsidRDefault="00EE2EFC" w:rsidP="00EE2EFC">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B15F3CE" w14:textId="77777777" w:rsidR="00EE2EFC" w:rsidRPr="00BB629B" w:rsidRDefault="00EE2EFC" w:rsidP="00EE2EFC">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4371494" w14:textId="77777777" w:rsidR="00EE2EFC" w:rsidRPr="00BB629B" w:rsidRDefault="00EE2EFC" w:rsidP="00EE2EFC">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1D5D71"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966C48" w14:textId="77777777" w:rsidR="00EE2EFC" w:rsidRPr="00BB629B" w:rsidRDefault="00EE2EFC" w:rsidP="00EE2EFC">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2C4AA6D" w14:textId="77777777" w:rsidR="00EE2EFC" w:rsidRPr="00BB629B" w:rsidRDefault="00EE2EFC" w:rsidP="00EE2EFC">
            <w:pPr>
              <w:pStyle w:val="TAL"/>
              <w:rPr>
                <w:lang w:eastAsia="zh-CN"/>
              </w:rPr>
            </w:pPr>
            <w:r w:rsidRPr="00BB629B">
              <w:rPr>
                <w:lang w:eastAsia="zh-CN"/>
              </w:rPr>
              <w:t>PC1</w:t>
            </w:r>
            <w:r>
              <w:rPr>
                <w:lang w:eastAsia="zh-CN"/>
              </w:rPr>
              <w:t xml:space="preserve"> (NOTE 1)</w:t>
            </w:r>
          </w:p>
          <w:p w14:paraId="4DCAD626" w14:textId="77777777" w:rsidR="00EE2EFC" w:rsidRPr="00BB629B" w:rsidRDefault="00EE2EFC" w:rsidP="00EE2EFC">
            <w:pPr>
              <w:pStyle w:val="TAL"/>
              <w:rPr>
                <w:lang w:eastAsia="zh-CN"/>
              </w:rPr>
            </w:pPr>
            <w:r w:rsidRPr="00BB629B">
              <w:rPr>
                <w:lang w:eastAsia="zh-CN"/>
              </w:rPr>
              <w:t>PC2</w:t>
            </w:r>
            <w:r>
              <w:rPr>
                <w:lang w:eastAsia="zh-CN"/>
              </w:rPr>
              <w:t xml:space="preserve"> (NOTE 1)</w:t>
            </w:r>
          </w:p>
          <w:p w14:paraId="798657F4" w14:textId="77777777" w:rsidR="00EE2EFC" w:rsidRPr="00BB629B" w:rsidRDefault="00EE2EFC" w:rsidP="00EE2EFC">
            <w:pPr>
              <w:pStyle w:val="TAL"/>
              <w:rPr>
                <w:lang w:eastAsia="zh-CN"/>
              </w:rPr>
            </w:pPr>
            <w:r w:rsidRPr="00BB629B">
              <w:rPr>
                <w:lang w:eastAsia="zh-CN"/>
              </w:rPr>
              <w:t>PC3</w:t>
            </w:r>
          </w:p>
          <w:p w14:paraId="31E92EEB" w14:textId="77777777" w:rsidR="00EE2EFC" w:rsidRPr="00BB629B" w:rsidRDefault="00EE2EFC" w:rsidP="00EE2EFC">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9B9A9D6" w14:textId="4A9FCD9B" w:rsidR="00EE2EFC" w:rsidRPr="00BB629B" w:rsidRDefault="00EE2EFC" w:rsidP="00EE2EFC">
            <w:pPr>
              <w:pStyle w:val="TAL"/>
              <w:rPr>
                <w:rFonts w:eastAsia="SimSun"/>
                <w:lang w:eastAsia="zh-CN"/>
              </w:rPr>
            </w:pPr>
            <w:r w:rsidRPr="00C06D4B">
              <w:rPr>
                <w:rFonts w:cs="Arial"/>
              </w:rPr>
              <w:t>Skip TC 6.3A.</w:t>
            </w:r>
            <w:r w:rsidRPr="00C06D4B">
              <w:rPr>
                <w:rFonts w:cs="Arial"/>
                <w:lang w:eastAsia="zh-CN"/>
              </w:rPr>
              <w:t>1</w:t>
            </w:r>
            <w:r w:rsidRPr="00C06D4B">
              <w:rPr>
                <w:rFonts w:cs="Arial"/>
              </w:rPr>
              <w:t>.1 if UE supports NSA and TS 38.521-3 TC 6.3B.</w:t>
            </w:r>
            <w:r w:rsidRPr="00C06D4B">
              <w:rPr>
                <w:rFonts w:cs="Arial"/>
                <w:lang w:eastAsia="zh-CN"/>
              </w:rPr>
              <w:t>1</w:t>
            </w:r>
            <w:r w:rsidRPr="00C06D4B">
              <w:rPr>
                <w:rFonts w:cs="Arial"/>
              </w:rPr>
              <w:t>.4_1.1 has been executed.</w:t>
            </w:r>
          </w:p>
        </w:tc>
      </w:tr>
      <w:tr w:rsidR="00EE2EFC" w:rsidRPr="00BB629B" w14:paraId="525E239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43CAF22" w14:textId="77777777" w:rsidR="00EE2EFC" w:rsidRPr="00BB629B" w:rsidRDefault="00EE2EFC" w:rsidP="00EE2EFC">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6717802B" w14:textId="77777777" w:rsidR="00EE2EFC" w:rsidRPr="00BB629B" w:rsidRDefault="00EE2EFC" w:rsidP="00EE2EFC">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B9CE324" w14:textId="77777777" w:rsidR="00EE2EFC" w:rsidRPr="00BB629B" w:rsidRDefault="00EE2EFC" w:rsidP="00EE2EFC">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CC296AD" w14:textId="77777777" w:rsidR="00EE2EFC" w:rsidRPr="00BB629B" w:rsidRDefault="00EE2EFC" w:rsidP="00EE2EF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01B1FF8" w14:textId="77777777" w:rsidR="00EE2EFC" w:rsidRPr="00BB629B" w:rsidRDefault="00EE2EFC" w:rsidP="00EE2EFC">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A664FA" w14:textId="77777777" w:rsidR="00EE2EFC" w:rsidRPr="00BB629B" w:rsidRDefault="00EE2EFC" w:rsidP="00EE2EFC">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7CBCA4" w14:textId="77777777" w:rsidR="00EE2EFC" w:rsidRPr="00BB629B" w:rsidRDefault="00EE2EFC" w:rsidP="00EE2EFC">
            <w:pPr>
              <w:pStyle w:val="TAL"/>
              <w:rPr>
                <w:lang w:eastAsia="zh-CN"/>
              </w:rPr>
            </w:pPr>
            <w:r w:rsidRPr="00BB629B">
              <w:rPr>
                <w:lang w:eastAsia="zh-CN"/>
              </w:rPr>
              <w:t>PC1</w:t>
            </w:r>
            <w:r>
              <w:rPr>
                <w:lang w:eastAsia="zh-CN"/>
              </w:rPr>
              <w:t xml:space="preserve"> (NOTE 1)</w:t>
            </w:r>
          </w:p>
          <w:p w14:paraId="615D8FAE" w14:textId="77777777" w:rsidR="00EE2EFC" w:rsidRPr="00BB629B" w:rsidRDefault="00EE2EFC" w:rsidP="00EE2EFC">
            <w:pPr>
              <w:pStyle w:val="TAL"/>
              <w:rPr>
                <w:lang w:eastAsia="zh-CN"/>
              </w:rPr>
            </w:pPr>
            <w:r w:rsidRPr="00BB629B">
              <w:rPr>
                <w:lang w:eastAsia="zh-CN"/>
              </w:rPr>
              <w:t>PC2</w:t>
            </w:r>
            <w:r>
              <w:rPr>
                <w:lang w:eastAsia="zh-CN"/>
              </w:rPr>
              <w:t xml:space="preserve"> (NOTE 1)</w:t>
            </w:r>
          </w:p>
          <w:p w14:paraId="5D5DF793" w14:textId="77777777" w:rsidR="00EE2EFC" w:rsidRPr="00BB629B" w:rsidRDefault="00EE2EFC" w:rsidP="00EE2EFC">
            <w:pPr>
              <w:pStyle w:val="TAL"/>
              <w:rPr>
                <w:lang w:eastAsia="zh-CN"/>
              </w:rPr>
            </w:pPr>
            <w:r w:rsidRPr="00BB629B">
              <w:rPr>
                <w:lang w:eastAsia="zh-CN"/>
              </w:rPr>
              <w:t>PC3</w:t>
            </w:r>
          </w:p>
          <w:p w14:paraId="78EFBBC8" w14:textId="77777777" w:rsidR="00EE2EFC" w:rsidRPr="00BB629B" w:rsidRDefault="00EE2EFC" w:rsidP="00EE2EFC">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003F1C0" w14:textId="6F9F873A" w:rsidR="00EE2EFC" w:rsidRPr="00BB629B" w:rsidRDefault="00EE2EFC" w:rsidP="00EE2EFC">
            <w:pPr>
              <w:pStyle w:val="TAL"/>
            </w:pPr>
            <w:r w:rsidRPr="00C06D4B">
              <w:rPr>
                <w:rFonts w:cs="Arial"/>
              </w:rPr>
              <w:t>Skip TC 6.3A.1.2 if UE supports NSA and TS 38.521-3 TC 6.3B.</w:t>
            </w:r>
            <w:r w:rsidRPr="00C06D4B">
              <w:rPr>
                <w:rFonts w:cs="Arial"/>
                <w:lang w:eastAsia="zh-CN"/>
              </w:rPr>
              <w:t>1</w:t>
            </w:r>
            <w:r w:rsidRPr="00C06D4B">
              <w:rPr>
                <w:rFonts w:cs="Arial"/>
              </w:rPr>
              <w:t>.4_1.2</w:t>
            </w:r>
            <w:r w:rsidRPr="00C06D4B">
              <w:rPr>
                <w:rFonts w:cs="Arial"/>
                <w:lang w:eastAsia="zh-CN"/>
              </w:rPr>
              <w:t xml:space="preserve"> </w:t>
            </w:r>
            <w:r w:rsidRPr="00C06D4B">
              <w:rPr>
                <w:rFonts w:cs="Arial"/>
              </w:rPr>
              <w:t>has been executed.</w:t>
            </w:r>
          </w:p>
        </w:tc>
      </w:tr>
      <w:tr w:rsidR="00EE2EFC" w:rsidRPr="00BB629B" w14:paraId="151669B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0887E0D" w14:textId="77777777" w:rsidR="00EE2EFC" w:rsidRPr="00BB629B" w:rsidRDefault="00EE2EFC" w:rsidP="00EE2EFC">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0F58678E" w14:textId="77777777" w:rsidR="00EE2EFC" w:rsidRPr="00BB629B" w:rsidRDefault="00EE2EFC" w:rsidP="00EE2EFC">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D897A38" w14:textId="77777777" w:rsidR="00EE2EFC" w:rsidRPr="00BB629B" w:rsidRDefault="00EE2EFC" w:rsidP="00EE2EFC">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E228E33" w14:textId="77777777" w:rsidR="00EE2EFC" w:rsidRPr="00BB629B" w:rsidRDefault="00EE2EFC" w:rsidP="00EE2EF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EB60035" w14:textId="77777777" w:rsidR="00EE2EFC" w:rsidRPr="00BB629B" w:rsidRDefault="00EE2EFC" w:rsidP="00EE2EFC">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32EE9C" w14:textId="77777777" w:rsidR="00EE2EFC" w:rsidRPr="00BB629B" w:rsidRDefault="00EE2EFC" w:rsidP="00EE2EFC">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7F8AC2A" w14:textId="77777777" w:rsidR="00EE2EFC" w:rsidRPr="00BB629B" w:rsidRDefault="00EE2EFC" w:rsidP="00EE2EFC">
            <w:pPr>
              <w:pStyle w:val="TAL"/>
              <w:rPr>
                <w:lang w:eastAsia="zh-CN"/>
              </w:rPr>
            </w:pPr>
            <w:r w:rsidRPr="00BB629B">
              <w:rPr>
                <w:lang w:eastAsia="zh-CN"/>
              </w:rPr>
              <w:t>PC1</w:t>
            </w:r>
            <w:r>
              <w:rPr>
                <w:lang w:eastAsia="zh-CN"/>
              </w:rPr>
              <w:t xml:space="preserve"> (NOTE 1)</w:t>
            </w:r>
          </w:p>
          <w:p w14:paraId="49F1AAC3" w14:textId="77777777" w:rsidR="00EE2EFC" w:rsidRPr="00BB629B" w:rsidRDefault="00EE2EFC" w:rsidP="00EE2EFC">
            <w:pPr>
              <w:pStyle w:val="TAL"/>
              <w:rPr>
                <w:lang w:eastAsia="zh-CN"/>
              </w:rPr>
            </w:pPr>
            <w:r w:rsidRPr="00BB629B">
              <w:rPr>
                <w:lang w:eastAsia="zh-CN"/>
              </w:rPr>
              <w:t>PC2</w:t>
            </w:r>
            <w:r>
              <w:rPr>
                <w:lang w:eastAsia="zh-CN"/>
              </w:rPr>
              <w:t xml:space="preserve"> (NOTE 1)</w:t>
            </w:r>
          </w:p>
          <w:p w14:paraId="5730DD12" w14:textId="77777777" w:rsidR="00EE2EFC" w:rsidRPr="00BB629B" w:rsidRDefault="00EE2EFC" w:rsidP="00EE2EFC">
            <w:pPr>
              <w:pStyle w:val="TAL"/>
              <w:rPr>
                <w:lang w:eastAsia="zh-CN"/>
              </w:rPr>
            </w:pPr>
            <w:r w:rsidRPr="00BB629B">
              <w:rPr>
                <w:lang w:eastAsia="zh-CN"/>
              </w:rPr>
              <w:t>PC3</w:t>
            </w:r>
          </w:p>
          <w:p w14:paraId="089DDA67" w14:textId="77777777" w:rsidR="00EE2EFC" w:rsidRPr="00BB629B" w:rsidRDefault="00EE2EFC" w:rsidP="00EE2EFC">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AD0533F" w14:textId="5613A6B1" w:rsidR="00EE2EFC" w:rsidRPr="00BB629B" w:rsidRDefault="00EE2EFC" w:rsidP="00EE2EFC">
            <w:pPr>
              <w:pStyle w:val="TAL"/>
            </w:pPr>
            <w:r w:rsidRPr="00C06D4B">
              <w:rPr>
                <w:rFonts w:cs="Arial"/>
              </w:rPr>
              <w:t>Skip TC 6.3A.1.3 if UE supports NSA and TS 38.521-3 TC 6.3B.</w:t>
            </w:r>
            <w:r w:rsidRPr="00C06D4B">
              <w:rPr>
                <w:rFonts w:cs="Arial"/>
                <w:lang w:eastAsia="zh-CN"/>
              </w:rPr>
              <w:t>1</w:t>
            </w:r>
            <w:r w:rsidRPr="00C06D4B">
              <w:rPr>
                <w:rFonts w:cs="Arial"/>
              </w:rPr>
              <w:t>.4_1.3</w:t>
            </w:r>
            <w:r w:rsidRPr="00C06D4B">
              <w:rPr>
                <w:rFonts w:cs="Arial"/>
                <w:lang w:eastAsia="zh-CN"/>
              </w:rPr>
              <w:t xml:space="preserve"> </w:t>
            </w:r>
            <w:r w:rsidRPr="00C06D4B">
              <w:rPr>
                <w:rFonts w:cs="Arial"/>
              </w:rPr>
              <w:t>has been executed.</w:t>
            </w:r>
          </w:p>
        </w:tc>
      </w:tr>
      <w:tr w:rsidR="005910EA" w:rsidRPr="00BB629B" w14:paraId="3E71ACB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7E22C15" w14:textId="77777777" w:rsidR="005910EA" w:rsidRPr="00BB629B" w:rsidRDefault="005910EA" w:rsidP="005910EA">
            <w:pPr>
              <w:pStyle w:val="TAL"/>
            </w:pPr>
            <w:r w:rsidRPr="00BB629B">
              <w:lastRenderedPageBreak/>
              <w:t>6.3A.1.4</w:t>
            </w:r>
          </w:p>
        </w:tc>
        <w:tc>
          <w:tcPr>
            <w:tcW w:w="4500" w:type="dxa"/>
            <w:tcBorders>
              <w:top w:val="single" w:sz="4" w:space="0" w:color="auto"/>
              <w:left w:val="single" w:sz="4" w:space="0" w:color="auto"/>
              <w:bottom w:val="single" w:sz="4" w:space="0" w:color="auto"/>
              <w:right w:val="single" w:sz="4" w:space="0" w:color="auto"/>
            </w:tcBorders>
            <w:hideMark/>
          </w:tcPr>
          <w:p w14:paraId="5AC1E79C" w14:textId="77777777" w:rsidR="005910EA" w:rsidRPr="00BB629B" w:rsidRDefault="005910EA" w:rsidP="005910EA">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BDF3E89"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6EF912"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55DF37"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60F2E2"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952A0E4" w14:textId="77777777" w:rsidR="005910EA" w:rsidRPr="00BB629B" w:rsidRDefault="005910EA" w:rsidP="005910EA">
            <w:pPr>
              <w:pStyle w:val="TAL"/>
              <w:rPr>
                <w:lang w:eastAsia="zh-CN"/>
              </w:rPr>
            </w:pPr>
            <w:r w:rsidRPr="00BB629B">
              <w:rPr>
                <w:lang w:eastAsia="zh-CN"/>
              </w:rPr>
              <w:t>PC1</w:t>
            </w:r>
            <w:r>
              <w:rPr>
                <w:lang w:eastAsia="zh-CN"/>
              </w:rPr>
              <w:t xml:space="preserve"> (NOTE 1)</w:t>
            </w:r>
          </w:p>
          <w:p w14:paraId="01F32E0A"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6939D5A0" w14:textId="77777777" w:rsidR="005910EA" w:rsidRPr="00BB629B" w:rsidRDefault="005910EA" w:rsidP="005910EA">
            <w:pPr>
              <w:pStyle w:val="TAL"/>
              <w:rPr>
                <w:lang w:eastAsia="zh-CN"/>
              </w:rPr>
            </w:pPr>
            <w:r w:rsidRPr="00BB629B">
              <w:rPr>
                <w:lang w:eastAsia="zh-CN"/>
              </w:rPr>
              <w:t>PC3</w:t>
            </w:r>
          </w:p>
          <w:p w14:paraId="6AC54A78"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DC6CB4A" w14:textId="77777777" w:rsidR="005910EA" w:rsidRPr="00BB629B" w:rsidRDefault="005910EA" w:rsidP="005910EA">
            <w:pPr>
              <w:pStyle w:val="TAL"/>
            </w:pPr>
          </w:p>
        </w:tc>
      </w:tr>
      <w:tr w:rsidR="005910EA" w:rsidRPr="00BB629B" w14:paraId="14AE341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9FC230E" w14:textId="77777777" w:rsidR="005910EA" w:rsidRPr="00BB629B" w:rsidRDefault="005910EA" w:rsidP="005910EA">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48D98E80" w14:textId="77777777" w:rsidR="005910EA" w:rsidRPr="00BB629B" w:rsidRDefault="005910EA" w:rsidP="005910EA">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D3CAA1A"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B568CF8"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6B0B04"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927B49"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1906966" w14:textId="77777777" w:rsidR="005910EA" w:rsidRPr="00BB629B" w:rsidRDefault="005910EA" w:rsidP="005910EA">
            <w:pPr>
              <w:pStyle w:val="TAL"/>
              <w:rPr>
                <w:lang w:eastAsia="zh-CN"/>
              </w:rPr>
            </w:pPr>
            <w:r w:rsidRPr="00BB629B">
              <w:rPr>
                <w:lang w:eastAsia="zh-CN"/>
              </w:rPr>
              <w:t>PC1</w:t>
            </w:r>
            <w:r>
              <w:rPr>
                <w:lang w:eastAsia="zh-CN"/>
              </w:rPr>
              <w:t xml:space="preserve"> (NOTE 1)</w:t>
            </w:r>
          </w:p>
          <w:p w14:paraId="2C284BA4"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20EAA766" w14:textId="77777777" w:rsidR="005910EA" w:rsidRPr="00BB629B" w:rsidRDefault="005910EA" w:rsidP="005910EA">
            <w:pPr>
              <w:pStyle w:val="TAL"/>
              <w:rPr>
                <w:lang w:eastAsia="zh-CN"/>
              </w:rPr>
            </w:pPr>
            <w:r w:rsidRPr="00BB629B">
              <w:rPr>
                <w:lang w:eastAsia="zh-CN"/>
              </w:rPr>
              <w:t>PC3</w:t>
            </w:r>
          </w:p>
          <w:p w14:paraId="6524BF35"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DC83536" w14:textId="77777777" w:rsidR="005910EA" w:rsidRPr="00BB629B" w:rsidRDefault="005910EA" w:rsidP="005910EA">
            <w:pPr>
              <w:pStyle w:val="TAL"/>
            </w:pPr>
          </w:p>
        </w:tc>
      </w:tr>
      <w:tr w:rsidR="005910EA" w:rsidRPr="00BB629B" w14:paraId="14C79BD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A11C154" w14:textId="77777777" w:rsidR="005910EA" w:rsidRPr="00BB629B" w:rsidRDefault="005910EA" w:rsidP="005910EA">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1632A556" w14:textId="77777777" w:rsidR="005910EA" w:rsidRPr="00BB629B" w:rsidRDefault="005910EA" w:rsidP="005910EA">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FFD846C"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BCDF535"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44C128"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B2D946"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461FAE" w14:textId="77777777" w:rsidR="005910EA" w:rsidRPr="00BB629B" w:rsidRDefault="005910EA" w:rsidP="005910EA">
            <w:pPr>
              <w:pStyle w:val="TAL"/>
              <w:rPr>
                <w:lang w:eastAsia="zh-CN"/>
              </w:rPr>
            </w:pPr>
            <w:r w:rsidRPr="00BB629B">
              <w:rPr>
                <w:lang w:eastAsia="zh-CN"/>
              </w:rPr>
              <w:t>PC1</w:t>
            </w:r>
            <w:r>
              <w:rPr>
                <w:lang w:eastAsia="zh-CN"/>
              </w:rPr>
              <w:t xml:space="preserve"> (NOTE 1)</w:t>
            </w:r>
          </w:p>
          <w:p w14:paraId="003A3A78"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54E1C26B" w14:textId="77777777" w:rsidR="005910EA" w:rsidRPr="00BB629B" w:rsidRDefault="005910EA" w:rsidP="005910EA">
            <w:pPr>
              <w:pStyle w:val="TAL"/>
              <w:rPr>
                <w:lang w:eastAsia="zh-CN"/>
              </w:rPr>
            </w:pPr>
            <w:r w:rsidRPr="00BB629B">
              <w:rPr>
                <w:lang w:eastAsia="zh-CN"/>
              </w:rPr>
              <w:t>PC3</w:t>
            </w:r>
          </w:p>
          <w:p w14:paraId="73EC5EE2"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4E00EE6D" w14:textId="77777777" w:rsidR="005910EA" w:rsidRPr="00BB629B" w:rsidRDefault="005910EA" w:rsidP="005910EA">
            <w:pPr>
              <w:pStyle w:val="TAL"/>
            </w:pPr>
          </w:p>
        </w:tc>
      </w:tr>
      <w:tr w:rsidR="005910EA" w:rsidRPr="00BB629B" w14:paraId="2EF3257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8B29BEA" w14:textId="77777777" w:rsidR="005910EA" w:rsidRPr="00BB629B" w:rsidRDefault="005910EA" w:rsidP="005910EA">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07142FCF" w14:textId="77777777" w:rsidR="005910EA" w:rsidRPr="00BB629B" w:rsidRDefault="005910EA" w:rsidP="005910EA">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C7ADCD6"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076BFE8"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6ACE9AA"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8D1C6B"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A87E4E6" w14:textId="77777777" w:rsidR="005910EA" w:rsidRPr="00BB629B" w:rsidRDefault="005910EA" w:rsidP="005910EA">
            <w:pPr>
              <w:pStyle w:val="TAL"/>
              <w:rPr>
                <w:lang w:eastAsia="zh-CN"/>
              </w:rPr>
            </w:pPr>
            <w:r w:rsidRPr="00BB629B">
              <w:rPr>
                <w:lang w:eastAsia="zh-CN"/>
              </w:rPr>
              <w:t>PC1</w:t>
            </w:r>
            <w:r>
              <w:rPr>
                <w:lang w:eastAsia="zh-CN"/>
              </w:rPr>
              <w:t xml:space="preserve"> (NOTE 1)</w:t>
            </w:r>
          </w:p>
          <w:p w14:paraId="5A6535F4"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77D3A8C7" w14:textId="77777777" w:rsidR="005910EA" w:rsidRPr="00BB629B" w:rsidRDefault="005910EA" w:rsidP="005910EA">
            <w:pPr>
              <w:pStyle w:val="TAL"/>
              <w:rPr>
                <w:lang w:eastAsia="zh-CN"/>
              </w:rPr>
            </w:pPr>
            <w:r w:rsidRPr="00BB629B">
              <w:rPr>
                <w:lang w:eastAsia="zh-CN"/>
              </w:rPr>
              <w:t>PC3</w:t>
            </w:r>
          </w:p>
          <w:p w14:paraId="0DFEE404"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067E1B8A" w14:textId="77777777" w:rsidR="005910EA" w:rsidRPr="00BB629B" w:rsidRDefault="005910EA" w:rsidP="005910EA">
            <w:pPr>
              <w:pStyle w:val="TAL"/>
            </w:pPr>
          </w:p>
        </w:tc>
      </w:tr>
      <w:tr w:rsidR="005910EA" w:rsidRPr="00BB629B" w14:paraId="5A12681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0F0559D" w14:textId="77777777" w:rsidR="005910EA" w:rsidRPr="00BB629B" w:rsidRDefault="005910EA" w:rsidP="005910EA">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5F1141A6" w14:textId="77777777" w:rsidR="005910EA" w:rsidRPr="00BB629B" w:rsidRDefault="005910EA" w:rsidP="005910EA">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34106070" w14:textId="77777777" w:rsidR="005910EA" w:rsidRPr="00BB629B" w:rsidRDefault="005910EA" w:rsidP="005910E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3506813" w14:textId="77777777" w:rsidR="005910EA" w:rsidRPr="00BB629B" w:rsidRDefault="005910EA" w:rsidP="005910E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EB5945D" w14:textId="77777777" w:rsidR="005910EA" w:rsidRPr="00BB629B" w:rsidRDefault="005910EA" w:rsidP="005910E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709B08A" w14:textId="77777777" w:rsidR="005910EA" w:rsidRPr="00BB629B" w:rsidRDefault="005910EA" w:rsidP="005910E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C6889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3073806B" w14:textId="77777777" w:rsidR="005910EA" w:rsidRPr="00BB629B" w:rsidRDefault="005910EA" w:rsidP="005910EA">
            <w:pPr>
              <w:pStyle w:val="TAL"/>
              <w:rPr>
                <w:rFonts w:eastAsia="SimSun"/>
                <w:lang w:eastAsia="zh-CN"/>
              </w:rPr>
            </w:pPr>
          </w:p>
        </w:tc>
      </w:tr>
      <w:tr w:rsidR="005910EA" w:rsidRPr="00BB629B" w14:paraId="641E83A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F30A87B" w14:textId="77777777" w:rsidR="005910EA" w:rsidRPr="00BB629B" w:rsidRDefault="005910EA" w:rsidP="005910EA">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58BC33E6" w14:textId="77777777" w:rsidR="005910EA" w:rsidRPr="00BB629B" w:rsidRDefault="005910EA" w:rsidP="005910EA">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471FE7C1" w14:textId="77777777" w:rsidR="005910EA" w:rsidRPr="00BB629B" w:rsidRDefault="005910EA" w:rsidP="005910E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E0AB1DA" w14:textId="77777777" w:rsidR="005910EA" w:rsidRPr="00BB629B" w:rsidRDefault="005910EA" w:rsidP="005910E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B55D0C2" w14:textId="77777777" w:rsidR="005910EA" w:rsidRPr="00BB629B" w:rsidRDefault="005910EA" w:rsidP="005910E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6369724" w14:textId="77777777" w:rsidR="005910EA" w:rsidRPr="00BB629B" w:rsidRDefault="005910EA" w:rsidP="005910E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75112E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4C4DEA33" w14:textId="77777777" w:rsidR="005910EA" w:rsidRPr="00BB629B" w:rsidRDefault="005910EA" w:rsidP="005910EA">
            <w:pPr>
              <w:pStyle w:val="TAL"/>
              <w:rPr>
                <w:rFonts w:eastAsia="SimSun"/>
                <w:lang w:eastAsia="zh-CN"/>
              </w:rPr>
            </w:pPr>
          </w:p>
        </w:tc>
      </w:tr>
      <w:tr w:rsidR="005910EA" w:rsidRPr="00BB629B" w14:paraId="16A51AA5"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1ADE222" w14:textId="77777777" w:rsidR="005910EA" w:rsidRPr="00BB629B" w:rsidRDefault="005910EA" w:rsidP="005910EA">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06C8EFDF" w14:textId="77777777" w:rsidR="005910EA" w:rsidRPr="00BB629B" w:rsidRDefault="005910EA" w:rsidP="005910EA">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5A6F65C" w14:textId="77777777" w:rsidR="005910EA" w:rsidRPr="00BB629B" w:rsidRDefault="005910EA" w:rsidP="005910E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14608AB" w14:textId="77777777" w:rsidR="005910EA" w:rsidRPr="00BB629B" w:rsidRDefault="005910EA" w:rsidP="005910E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6C77033" w14:textId="77777777" w:rsidR="005910EA" w:rsidRPr="00BB629B" w:rsidRDefault="005910EA" w:rsidP="005910E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C281378" w14:textId="77777777" w:rsidR="005910EA" w:rsidRPr="00BB629B" w:rsidRDefault="005910EA" w:rsidP="005910E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87FAC40"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74FFDBED" w14:textId="77777777" w:rsidR="005910EA" w:rsidRPr="00BB629B" w:rsidRDefault="005910EA" w:rsidP="005910EA">
            <w:pPr>
              <w:pStyle w:val="TAL"/>
              <w:rPr>
                <w:rFonts w:eastAsia="SimSun"/>
                <w:lang w:eastAsia="zh-CN"/>
              </w:rPr>
            </w:pPr>
          </w:p>
        </w:tc>
      </w:tr>
      <w:tr w:rsidR="005910EA" w:rsidRPr="00BB629B" w14:paraId="6F8D282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6FBF60B" w14:textId="77777777" w:rsidR="005910EA" w:rsidRPr="00BB629B" w:rsidRDefault="005910EA" w:rsidP="005910EA">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B1AF67D" w14:textId="77777777" w:rsidR="005910EA" w:rsidRPr="00BB629B" w:rsidRDefault="005910EA" w:rsidP="005910EA">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746EE1D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CDBCDED"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77D3A3"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FF0C8D"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914C4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27E51C" w14:textId="77777777" w:rsidR="005910EA" w:rsidRPr="00BB629B" w:rsidRDefault="005910EA" w:rsidP="005910EA">
            <w:pPr>
              <w:pStyle w:val="TAL"/>
            </w:pPr>
            <w:r w:rsidRPr="00BB629B">
              <w:t>NOTE 1</w:t>
            </w:r>
          </w:p>
        </w:tc>
      </w:tr>
      <w:tr w:rsidR="005910EA" w:rsidRPr="00BB629B" w14:paraId="0C4644D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54B51B8" w14:textId="77777777" w:rsidR="005910EA" w:rsidRPr="00BB629B" w:rsidRDefault="005910EA" w:rsidP="005910EA">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058AADA1" w14:textId="77777777" w:rsidR="005910EA" w:rsidRPr="00BB629B" w:rsidRDefault="005910EA" w:rsidP="005910EA">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433AC4A"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657291"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7E8FCCA"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36C29A"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D4531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84FF62" w14:textId="77777777" w:rsidR="005910EA" w:rsidRPr="00BB629B" w:rsidRDefault="005910EA" w:rsidP="005910EA">
            <w:pPr>
              <w:pStyle w:val="TAL"/>
            </w:pPr>
            <w:r w:rsidRPr="00BB629B">
              <w:t>NOTE 1</w:t>
            </w:r>
          </w:p>
        </w:tc>
      </w:tr>
      <w:tr w:rsidR="005910EA" w:rsidRPr="00BB629B" w14:paraId="625B432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ECCD28F" w14:textId="77777777" w:rsidR="005910EA" w:rsidRPr="00BB629B" w:rsidRDefault="005910EA" w:rsidP="005910EA">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12B6B6F5" w14:textId="77777777" w:rsidR="005910EA" w:rsidRPr="00BB629B" w:rsidRDefault="005910EA" w:rsidP="005910EA">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69583FD"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F5301E"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43B302"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53731D6"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17FBDF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A7F47D" w14:textId="77777777" w:rsidR="005910EA" w:rsidRPr="00BB629B" w:rsidRDefault="005910EA" w:rsidP="005910EA">
            <w:pPr>
              <w:pStyle w:val="TAL"/>
            </w:pPr>
            <w:r w:rsidRPr="00BB629B">
              <w:t>NOTE 1</w:t>
            </w:r>
          </w:p>
        </w:tc>
      </w:tr>
      <w:tr w:rsidR="005910EA" w:rsidRPr="00BB629B" w14:paraId="01BCB7A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22B8CD9" w14:textId="77777777" w:rsidR="005910EA" w:rsidRPr="00BB629B" w:rsidRDefault="005910EA" w:rsidP="005910EA">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3BC759B1" w14:textId="77777777" w:rsidR="005910EA" w:rsidRPr="00BB629B" w:rsidRDefault="005910EA" w:rsidP="005910EA">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9C8B49D"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3C5D8A8"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1574E7"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32B3E3"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62BC98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E42FC" w14:textId="77777777" w:rsidR="005910EA" w:rsidRPr="00BB629B" w:rsidRDefault="005910EA" w:rsidP="005910EA">
            <w:pPr>
              <w:pStyle w:val="TAL"/>
            </w:pPr>
            <w:r w:rsidRPr="00BB629B">
              <w:t>NOTE 1</w:t>
            </w:r>
          </w:p>
        </w:tc>
      </w:tr>
      <w:tr w:rsidR="005910EA" w:rsidRPr="00BB629B" w14:paraId="414183E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FDF6B0C" w14:textId="77777777" w:rsidR="005910EA" w:rsidRPr="00BB629B" w:rsidRDefault="005910EA" w:rsidP="005910EA">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791A8738" w14:textId="77777777" w:rsidR="005910EA" w:rsidRPr="00BB629B" w:rsidRDefault="005910EA" w:rsidP="005910EA">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9C27AB7"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EA6C44"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481F81"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ED778C"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6100DF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F4FAAD" w14:textId="77777777" w:rsidR="005910EA" w:rsidRPr="00BB629B" w:rsidRDefault="005910EA" w:rsidP="005910EA">
            <w:pPr>
              <w:pStyle w:val="TAL"/>
            </w:pPr>
            <w:r w:rsidRPr="00BB629B">
              <w:t>NOTE 1</w:t>
            </w:r>
          </w:p>
        </w:tc>
      </w:tr>
      <w:tr w:rsidR="005910EA" w:rsidRPr="00BB629B" w14:paraId="748A22E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96F2D70" w14:textId="77777777" w:rsidR="005910EA" w:rsidRPr="00BB629B" w:rsidRDefault="005910EA" w:rsidP="005910EA">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092ECB5A" w14:textId="77777777" w:rsidR="005910EA" w:rsidRPr="00BB629B" w:rsidRDefault="005910EA" w:rsidP="005910EA">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3BEEDF"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D47BD2D"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312ADC"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4606A6"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279E82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CBA51D" w14:textId="77777777" w:rsidR="005910EA" w:rsidRPr="00BB629B" w:rsidRDefault="005910EA" w:rsidP="005910EA">
            <w:pPr>
              <w:pStyle w:val="TAL"/>
            </w:pPr>
            <w:r w:rsidRPr="00BB629B">
              <w:t>NOTE 1</w:t>
            </w:r>
          </w:p>
        </w:tc>
      </w:tr>
      <w:tr w:rsidR="005910EA" w:rsidRPr="00BB629B" w14:paraId="66B7DB3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26AAC52" w14:textId="77777777" w:rsidR="005910EA" w:rsidRPr="00BB629B" w:rsidRDefault="005910EA" w:rsidP="005910EA">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161B7E9" w14:textId="77777777" w:rsidR="005910EA" w:rsidRPr="00BB629B" w:rsidRDefault="005910EA" w:rsidP="005910EA">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CD90B56"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94A3BB"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5A18D5"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778815"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DAC6C4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C22FFD" w14:textId="77777777" w:rsidR="005910EA" w:rsidRPr="00BB629B" w:rsidRDefault="005910EA" w:rsidP="005910EA">
            <w:pPr>
              <w:pStyle w:val="TAL"/>
            </w:pPr>
            <w:r w:rsidRPr="00BB629B">
              <w:t>NOTE 1</w:t>
            </w:r>
          </w:p>
        </w:tc>
      </w:tr>
      <w:tr w:rsidR="005910EA" w:rsidRPr="00BB629B" w14:paraId="6F281CF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662CDAA" w14:textId="77777777" w:rsidR="005910EA" w:rsidRPr="00BB629B" w:rsidRDefault="005910EA" w:rsidP="005910EA">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0778BB11" w14:textId="77777777" w:rsidR="005910EA" w:rsidRPr="00BB629B" w:rsidRDefault="005910EA" w:rsidP="005910EA">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DAD3984"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9845B97"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BA7325"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E00A42"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9F6928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0AF0B" w14:textId="77777777" w:rsidR="005910EA" w:rsidRPr="00BB629B" w:rsidRDefault="005910EA" w:rsidP="005910EA">
            <w:pPr>
              <w:pStyle w:val="TAL"/>
            </w:pPr>
            <w:r w:rsidRPr="00BB629B">
              <w:t>NOTE 1</w:t>
            </w:r>
          </w:p>
        </w:tc>
      </w:tr>
      <w:tr w:rsidR="005910EA" w:rsidRPr="00BB629B" w14:paraId="612AAC5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0EB7BF4" w14:textId="77777777" w:rsidR="005910EA" w:rsidRPr="00BB629B" w:rsidRDefault="005910EA" w:rsidP="005910EA">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14FF2C37" w14:textId="77777777" w:rsidR="005910EA" w:rsidRPr="00BB629B" w:rsidRDefault="005910EA" w:rsidP="005910EA">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4FF51A"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27AA5FC"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3E8F95"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9173B91"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B550E0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071E85" w14:textId="77777777" w:rsidR="005910EA" w:rsidRPr="00BB629B" w:rsidRDefault="005910EA" w:rsidP="005910EA">
            <w:pPr>
              <w:pStyle w:val="TAL"/>
            </w:pPr>
            <w:r w:rsidRPr="00BB629B">
              <w:t>NOTE 1</w:t>
            </w:r>
          </w:p>
        </w:tc>
      </w:tr>
      <w:tr w:rsidR="005910EA" w:rsidRPr="00BB629B" w14:paraId="1C79F2E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D23094F" w14:textId="77777777" w:rsidR="005910EA" w:rsidRPr="00BB629B" w:rsidRDefault="005910EA" w:rsidP="005910EA">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0428E4E8" w14:textId="77777777" w:rsidR="005910EA" w:rsidRPr="00BB629B" w:rsidRDefault="005910EA" w:rsidP="005910EA">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FE25D84"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A2A6480"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5E4A47"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7548672"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0B6988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06806F" w14:textId="77777777" w:rsidR="005910EA" w:rsidRPr="00BB629B" w:rsidRDefault="005910EA" w:rsidP="005910EA">
            <w:pPr>
              <w:pStyle w:val="TAL"/>
            </w:pPr>
            <w:r w:rsidRPr="00BB629B">
              <w:t>NOTE 1</w:t>
            </w:r>
          </w:p>
        </w:tc>
      </w:tr>
      <w:tr w:rsidR="005910EA" w:rsidRPr="00BB629B" w14:paraId="743E5A3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D6738F8" w14:textId="77777777" w:rsidR="005910EA" w:rsidRPr="00BB629B" w:rsidRDefault="005910EA" w:rsidP="005910EA">
            <w:pPr>
              <w:pStyle w:val="TAL"/>
            </w:pPr>
            <w:r w:rsidRPr="00BB629B">
              <w:lastRenderedPageBreak/>
              <w:t>6.3A.4.4.3</w:t>
            </w:r>
          </w:p>
        </w:tc>
        <w:tc>
          <w:tcPr>
            <w:tcW w:w="4500" w:type="dxa"/>
            <w:tcBorders>
              <w:top w:val="single" w:sz="4" w:space="0" w:color="auto"/>
              <w:left w:val="single" w:sz="4" w:space="0" w:color="auto"/>
              <w:bottom w:val="single" w:sz="4" w:space="0" w:color="auto"/>
              <w:right w:val="single" w:sz="4" w:space="0" w:color="auto"/>
            </w:tcBorders>
            <w:hideMark/>
          </w:tcPr>
          <w:p w14:paraId="4C014168" w14:textId="77777777" w:rsidR="005910EA" w:rsidRPr="00BB629B" w:rsidRDefault="005910EA" w:rsidP="005910EA">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7371F46"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B7C13B"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7CD77D"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C63B531"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82B106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207BE9" w14:textId="77777777" w:rsidR="005910EA" w:rsidRPr="00BB629B" w:rsidRDefault="005910EA" w:rsidP="005910EA">
            <w:pPr>
              <w:pStyle w:val="TAL"/>
            </w:pPr>
            <w:r w:rsidRPr="00BB629B">
              <w:t>NOTE 1</w:t>
            </w:r>
          </w:p>
        </w:tc>
      </w:tr>
      <w:tr w:rsidR="005910EA" w:rsidRPr="00BB629B" w14:paraId="4B39D8E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718794E" w14:textId="77777777" w:rsidR="005910EA" w:rsidRPr="00BB629B" w:rsidRDefault="005910EA" w:rsidP="005910EA">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20F26028" w14:textId="77777777" w:rsidR="005910EA" w:rsidRPr="00BB629B" w:rsidRDefault="005910EA" w:rsidP="005910EA">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D5FA890"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D26179"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F22B8A"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7CF2AD"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768A6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843B2" w14:textId="77777777" w:rsidR="005910EA" w:rsidRPr="00BB629B" w:rsidRDefault="005910EA" w:rsidP="005910EA">
            <w:pPr>
              <w:pStyle w:val="TAL"/>
            </w:pPr>
            <w:r w:rsidRPr="00BB629B">
              <w:t>NOTE 1</w:t>
            </w:r>
          </w:p>
        </w:tc>
      </w:tr>
      <w:tr w:rsidR="005910EA" w:rsidRPr="00BB629B" w14:paraId="17CF5BA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544176E" w14:textId="77777777" w:rsidR="005910EA" w:rsidRPr="00BB629B" w:rsidRDefault="005910EA" w:rsidP="005910EA">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204378D5" w14:textId="77777777" w:rsidR="005910EA" w:rsidRPr="00BB629B" w:rsidRDefault="005910EA" w:rsidP="005910EA">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77F3AC0"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6FDBA81"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EE8D024"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485B06D"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CDF3A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0A28E2" w14:textId="77777777" w:rsidR="005910EA" w:rsidRPr="00BB629B" w:rsidRDefault="005910EA" w:rsidP="005910EA">
            <w:pPr>
              <w:pStyle w:val="TAL"/>
            </w:pPr>
            <w:r w:rsidRPr="00BB629B">
              <w:t>NOTE 1</w:t>
            </w:r>
          </w:p>
        </w:tc>
      </w:tr>
      <w:tr w:rsidR="005910EA" w:rsidRPr="00BB629B" w14:paraId="13B104A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8FC6260" w14:textId="77777777" w:rsidR="005910EA" w:rsidRPr="00BB629B" w:rsidRDefault="005910EA" w:rsidP="005910EA">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5556B9A4" w14:textId="77777777" w:rsidR="005910EA" w:rsidRPr="00BB629B" w:rsidRDefault="005910EA" w:rsidP="005910EA">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B1CAE54"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658BFFC"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C9D693"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B39AFCE"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F1A229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AEC463" w14:textId="77777777" w:rsidR="005910EA" w:rsidRPr="00BB629B" w:rsidRDefault="005910EA" w:rsidP="005910EA">
            <w:pPr>
              <w:pStyle w:val="TAL"/>
            </w:pPr>
            <w:r w:rsidRPr="00BB629B">
              <w:t>NOTE 1</w:t>
            </w:r>
          </w:p>
        </w:tc>
      </w:tr>
      <w:tr w:rsidR="005910EA" w:rsidRPr="00BB629B" w14:paraId="393D082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90B2EDE" w14:textId="77777777" w:rsidR="005910EA" w:rsidRPr="00BB629B" w:rsidRDefault="005910EA" w:rsidP="005910EA">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0D11ABBB" w14:textId="77777777" w:rsidR="005910EA" w:rsidRPr="00BB629B" w:rsidRDefault="005910EA" w:rsidP="005910EA">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9F5D76F"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756A77F"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649BD1"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8BA4AE2"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DD7B58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5B6BA2" w14:textId="77777777" w:rsidR="005910EA" w:rsidRPr="00BB629B" w:rsidRDefault="005910EA" w:rsidP="005910EA">
            <w:pPr>
              <w:pStyle w:val="TAL"/>
            </w:pPr>
            <w:r w:rsidRPr="00BB629B">
              <w:t>NOTE 1</w:t>
            </w:r>
          </w:p>
        </w:tc>
      </w:tr>
      <w:tr w:rsidR="005910EA" w:rsidRPr="00BB629B" w14:paraId="32FE29D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56ECC5B" w14:textId="77777777" w:rsidR="005910EA" w:rsidRPr="00BB629B" w:rsidRDefault="005910EA" w:rsidP="005910EA">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36A2B97E" w14:textId="77777777" w:rsidR="005910EA" w:rsidRPr="00BB629B" w:rsidRDefault="005910EA" w:rsidP="005910EA">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1BB2E91F"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A615A4" w14:textId="77777777" w:rsidR="005910EA" w:rsidRPr="00BB629B" w:rsidRDefault="005910EA" w:rsidP="005910EA">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990414"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03E4265" w14:textId="77777777" w:rsidR="005910EA" w:rsidRPr="00BB629B" w:rsidRDefault="005910EA" w:rsidP="005910EA">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F85C8F9" w14:textId="77777777" w:rsidR="005910EA" w:rsidRPr="00BB629B" w:rsidRDefault="005910EA" w:rsidP="005910EA">
            <w:pPr>
              <w:pStyle w:val="TAL"/>
              <w:rPr>
                <w:lang w:eastAsia="zh-CN"/>
              </w:rPr>
            </w:pPr>
            <w:r w:rsidRPr="00BB629B">
              <w:rPr>
                <w:lang w:eastAsia="zh-CN"/>
              </w:rPr>
              <w:t>PC1</w:t>
            </w:r>
          </w:p>
          <w:p w14:paraId="0A7BDFB6" w14:textId="77777777" w:rsidR="005910EA" w:rsidRPr="00BB629B" w:rsidRDefault="005910EA" w:rsidP="005910EA">
            <w:pPr>
              <w:pStyle w:val="TAL"/>
              <w:rPr>
                <w:lang w:eastAsia="zh-CN"/>
              </w:rPr>
            </w:pPr>
            <w:r w:rsidRPr="00BB629B">
              <w:rPr>
                <w:lang w:eastAsia="zh-CN"/>
              </w:rPr>
              <w:t>PC2</w:t>
            </w:r>
          </w:p>
          <w:p w14:paraId="4D420822" w14:textId="77777777" w:rsidR="005910EA" w:rsidRPr="00BB629B" w:rsidRDefault="005910EA" w:rsidP="005910EA">
            <w:pPr>
              <w:pStyle w:val="TAL"/>
              <w:rPr>
                <w:lang w:eastAsia="zh-CN"/>
              </w:rPr>
            </w:pPr>
            <w:r w:rsidRPr="00BB629B">
              <w:rPr>
                <w:lang w:eastAsia="zh-CN"/>
              </w:rPr>
              <w:t>PC3</w:t>
            </w:r>
          </w:p>
          <w:p w14:paraId="793ED0F9"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E3CB60" w14:textId="77777777" w:rsidR="005910EA" w:rsidRPr="00BB629B" w:rsidRDefault="005910EA" w:rsidP="005910EA">
            <w:pPr>
              <w:pStyle w:val="TAL"/>
            </w:pPr>
            <w:r w:rsidRPr="00BB629B">
              <w:t>NOTE 1</w:t>
            </w:r>
          </w:p>
        </w:tc>
      </w:tr>
      <w:tr w:rsidR="005910EA" w:rsidRPr="00BB629B" w14:paraId="1BF4CFA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B991D90" w14:textId="77777777" w:rsidR="005910EA" w:rsidRPr="00BB629B" w:rsidRDefault="005910EA" w:rsidP="005910EA">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1C0FF714" w14:textId="77777777" w:rsidR="005910EA" w:rsidRPr="00BB629B" w:rsidRDefault="005910EA" w:rsidP="005910EA">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B8684F9"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A7FB9A" w14:textId="77777777" w:rsidR="005910EA" w:rsidRPr="00BB629B" w:rsidRDefault="005910EA" w:rsidP="005910EA">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16C3728"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8CEF2C" w14:textId="77777777" w:rsidR="005910EA" w:rsidRPr="00BB629B" w:rsidRDefault="005910EA" w:rsidP="005910EA">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C0253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601AE6" w14:textId="77777777" w:rsidR="005910EA" w:rsidRPr="00BB629B" w:rsidRDefault="005910EA" w:rsidP="005910EA">
            <w:pPr>
              <w:pStyle w:val="TAL"/>
            </w:pPr>
            <w:r w:rsidRPr="00BB629B">
              <w:t>NOTE 1</w:t>
            </w:r>
          </w:p>
        </w:tc>
      </w:tr>
      <w:tr w:rsidR="005910EA" w:rsidRPr="00BB629B" w14:paraId="162C8A55"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9D03628" w14:textId="77777777" w:rsidR="005910EA" w:rsidRPr="00BB629B" w:rsidRDefault="005910EA" w:rsidP="005910EA">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63BA5E3E" w14:textId="77777777" w:rsidR="005910EA" w:rsidRPr="00BB629B" w:rsidRDefault="005910EA" w:rsidP="005910EA">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FBE55D3"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3EF6FAC" w14:textId="77777777" w:rsidR="005910EA" w:rsidRPr="00BB629B" w:rsidRDefault="005910EA" w:rsidP="005910EA">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9BE23D"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E432650" w14:textId="77777777" w:rsidR="005910EA" w:rsidRPr="00BB629B" w:rsidRDefault="005910EA" w:rsidP="005910EA">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2190F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C365FD" w14:textId="77777777" w:rsidR="005910EA" w:rsidRPr="00BB629B" w:rsidRDefault="005910EA" w:rsidP="005910EA">
            <w:pPr>
              <w:pStyle w:val="TAL"/>
            </w:pPr>
            <w:r w:rsidRPr="00BB629B">
              <w:t>NOTE 1</w:t>
            </w:r>
          </w:p>
        </w:tc>
      </w:tr>
      <w:tr w:rsidR="005910EA" w:rsidRPr="00BB629B" w14:paraId="194C36B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5C3962D" w14:textId="77777777" w:rsidR="005910EA" w:rsidRPr="00BB629B" w:rsidRDefault="005910EA" w:rsidP="005910EA">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B651822" w14:textId="77777777" w:rsidR="005910EA" w:rsidRPr="00BB629B" w:rsidRDefault="005910EA" w:rsidP="005910EA">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705BBDBF" w14:textId="77777777" w:rsidR="005910EA" w:rsidRPr="00BB629B" w:rsidRDefault="005910EA" w:rsidP="005910EA">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A8B29B9" w14:textId="77777777" w:rsidR="005910EA" w:rsidRPr="00BB629B" w:rsidRDefault="005910EA" w:rsidP="005910EA">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17CC4FE3" w14:textId="77777777" w:rsidR="005910EA" w:rsidRPr="00BB629B" w:rsidRDefault="005910EA" w:rsidP="005910EA">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4217B5A" w14:textId="77777777" w:rsidR="005910EA" w:rsidRPr="00BB629B" w:rsidRDefault="005910EA" w:rsidP="005910EA">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385F4E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110727" w14:textId="77777777" w:rsidR="005910EA" w:rsidRPr="00BB629B" w:rsidRDefault="005910EA" w:rsidP="005910EA">
            <w:pPr>
              <w:pStyle w:val="TAL"/>
              <w:rPr>
                <w:rFonts w:eastAsia="SimSun"/>
                <w:lang w:eastAsia="zh-CN"/>
              </w:rPr>
            </w:pPr>
          </w:p>
        </w:tc>
      </w:tr>
      <w:tr w:rsidR="005910EA" w:rsidRPr="00BB629B" w14:paraId="4951807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BDBD244" w14:textId="77777777" w:rsidR="005910EA" w:rsidRPr="00BB629B" w:rsidRDefault="005910EA" w:rsidP="005910EA">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5B1E2EA1" w14:textId="77777777" w:rsidR="005910EA" w:rsidRPr="00BB629B" w:rsidRDefault="005910EA" w:rsidP="005910EA">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2FEFAB9C"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8974056" w14:textId="77777777" w:rsidR="005910EA" w:rsidRPr="00BB629B" w:rsidRDefault="005910EA" w:rsidP="005910EA">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8BF3B6"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119077" w14:textId="77777777" w:rsidR="005910EA" w:rsidRPr="00BB629B" w:rsidRDefault="005910EA" w:rsidP="005910EA">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5E00F1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B04B9D" w14:textId="77777777" w:rsidR="005910EA" w:rsidRPr="00BB629B" w:rsidRDefault="005910EA" w:rsidP="005910EA">
            <w:pPr>
              <w:pStyle w:val="TAL"/>
            </w:pPr>
            <w:r w:rsidRPr="00BB629B">
              <w:t>Skip TC 6.4.1 if UE supports NSA and TS 38.521-3 TC 6.4B.1.4 has been executed.</w:t>
            </w:r>
          </w:p>
        </w:tc>
      </w:tr>
      <w:tr w:rsidR="005910EA" w:rsidRPr="00BB629B" w14:paraId="0F8B7FE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6BABC3C" w14:textId="77777777" w:rsidR="005910EA" w:rsidRPr="00BB629B" w:rsidRDefault="005910EA" w:rsidP="005910EA">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54D4238F" w14:textId="77777777" w:rsidR="005910EA" w:rsidRPr="00BB629B" w:rsidRDefault="005910EA" w:rsidP="005910EA">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69651604"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60A74F6" w14:textId="77777777" w:rsidR="005910EA" w:rsidRPr="00BB629B" w:rsidRDefault="005910EA" w:rsidP="005910EA">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35F595"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1B2467" w14:textId="77777777" w:rsidR="005910EA" w:rsidRPr="00BB629B" w:rsidRDefault="005910EA" w:rsidP="005910EA">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3506401" w14:textId="77777777" w:rsidR="005910EA" w:rsidRPr="00BB629B" w:rsidRDefault="005910EA" w:rsidP="005910EA">
            <w:pPr>
              <w:pStyle w:val="TAL"/>
              <w:rPr>
                <w:lang w:eastAsia="zh-CN"/>
              </w:rPr>
            </w:pPr>
            <w:r w:rsidRPr="00BB629B">
              <w:rPr>
                <w:lang w:eastAsia="zh-CN"/>
              </w:rPr>
              <w:t>PC1</w:t>
            </w:r>
          </w:p>
          <w:p w14:paraId="3E193302" w14:textId="77777777" w:rsidR="005910EA" w:rsidRPr="00BB629B" w:rsidRDefault="005910EA" w:rsidP="005910EA">
            <w:pPr>
              <w:pStyle w:val="TAL"/>
              <w:rPr>
                <w:lang w:eastAsia="zh-CN"/>
              </w:rPr>
            </w:pPr>
            <w:r w:rsidRPr="00BB629B">
              <w:rPr>
                <w:lang w:eastAsia="zh-CN"/>
              </w:rPr>
              <w:t>PC2</w:t>
            </w:r>
          </w:p>
          <w:p w14:paraId="67C6B9DB" w14:textId="77777777" w:rsidR="005910EA" w:rsidRPr="00BB629B" w:rsidRDefault="005910EA" w:rsidP="005910EA">
            <w:pPr>
              <w:pStyle w:val="TAL"/>
              <w:rPr>
                <w:lang w:eastAsia="zh-CN"/>
              </w:rPr>
            </w:pPr>
            <w:r w:rsidRPr="00BB629B">
              <w:rPr>
                <w:lang w:eastAsia="zh-CN"/>
              </w:rPr>
              <w:t>PC3</w:t>
            </w:r>
          </w:p>
          <w:p w14:paraId="4DD4E724"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B42F15" w14:textId="77777777" w:rsidR="005910EA" w:rsidRPr="00BB629B" w:rsidRDefault="005910EA" w:rsidP="005910EA">
            <w:pPr>
              <w:pStyle w:val="TAL"/>
            </w:pPr>
            <w:r w:rsidRPr="00BB629B">
              <w:t>NOTE 1</w:t>
            </w:r>
          </w:p>
          <w:p w14:paraId="4A7F451F" w14:textId="77777777" w:rsidR="005910EA" w:rsidRPr="00BB629B" w:rsidRDefault="005910EA" w:rsidP="005910EA">
            <w:pPr>
              <w:pStyle w:val="TAL"/>
              <w:rPr>
                <w:rFonts w:eastAsia="SimSun"/>
                <w:lang w:eastAsia="zh-CN"/>
              </w:rPr>
            </w:pPr>
            <w:r w:rsidRPr="00BB629B">
              <w:rPr>
                <w:rFonts w:eastAsia="SimSun"/>
                <w:lang w:eastAsia="zh-CN"/>
              </w:rPr>
              <w:t>Skip TC 6.4.2.1 if UE supports NSA and TS 38.521-3 TC 6.4B.2.4.1 has been executed.</w:t>
            </w:r>
          </w:p>
        </w:tc>
      </w:tr>
      <w:tr w:rsidR="005910EA" w:rsidRPr="00BB629B" w14:paraId="56B83B5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75B7230C" w14:textId="77777777" w:rsidR="005910EA" w:rsidRPr="00BB629B" w:rsidRDefault="005910EA" w:rsidP="005910EA">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DC88AE8" w14:textId="77777777" w:rsidR="005910EA" w:rsidRPr="00BB629B" w:rsidRDefault="005910EA" w:rsidP="005910EA">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6185B062" w14:textId="77777777" w:rsidR="005910EA" w:rsidRPr="00BB629B" w:rsidRDefault="005910EA" w:rsidP="005910EA">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0CC9217" w14:textId="77777777" w:rsidR="005910EA" w:rsidRPr="00BB629B" w:rsidRDefault="005910EA" w:rsidP="005910EA">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30D6B2D" w14:textId="77777777" w:rsidR="005910EA" w:rsidRPr="00BB629B" w:rsidRDefault="005910EA" w:rsidP="005910EA">
            <w:pPr>
              <w:pStyle w:val="TAL"/>
              <w:rPr>
                <w:lang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4D569A0" w14:textId="77777777" w:rsidR="005910EA" w:rsidRPr="00BB629B" w:rsidRDefault="005910EA" w:rsidP="005910EA">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1A41F585" w14:textId="77777777" w:rsidR="005910EA" w:rsidRPr="00BB629B" w:rsidRDefault="005910EA" w:rsidP="005910EA">
            <w:pPr>
              <w:pStyle w:val="TAL"/>
              <w:rPr>
                <w:lang w:val="fr-FR" w:eastAsia="zh-CN"/>
              </w:rPr>
            </w:pPr>
            <w:r w:rsidRPr="00BB629B">
              <w:rPr>
                <w:lang w:val="fr-FR" w:eastAsia="zh-CN"/>
              </w:rPr>
              <w:t>PC1</w:t>
            </w:r>
          </w:p>
          <w:p w14:paraId="6F74B359" w14:textId="77777777" w:rsidR="005910EA" w:rsidRPr="00BB629B" w:rsidRDefault="005910EA" w:rsidP="005910EA">
            <w:pPr>
              <w:pStyle w:val="TAL"/>
              <w:rPr>
                <w:lang w:val="fr-FR" w:eastAsia="zh-CN"/>
              </w:rPr>
            </w:pPr>
            <w:r w:rsidRPr="00BB629B">
              <w:rPr>
                <w:lang w:val="fr-FR" w:eastAsia="zh-CN"/>
              </w:rPr>
              <w:t>PC2</w:t>
            </w:r>
          </w:p>
          <w:p w14:paraId="6B115AD6" w14:textId="77777777" w:rsidR="005910EA" w:rsidRPr="00BB629B" w:rsidRDefault="005910EA" w:rsidP="005910EA">
            <w:pPr>
              <w:pStyle w:val="TAL"/>
              <w:rPr>
                <w:lang w:val="fr-FR" w:eastAsia="zh-CN"/>
              </w:rPr>
            </w:pPr>
            <w:r w:rsidRPr="00BB629B">
              <w:rPr>
                <w:lang w:val="fr-FR" w:eastAsia="zh-CN"/>
              </w:rPr>
              <w:t>PC3</w:t>
            </w:r>
          </w:p>
          <w:p w14:paraId="13D6A72D" w14:textId="77777777" w:rsidR="005910EA" w:rsidRPr="00BB629B" w:rsidRDefault="005910EA" w:rsidP="005910EA">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CD81E53" w14:textId="77777777" w:rsidR="005910EA" w:rsidRDefault="005910EA" w:rsidP="005910EA">
            <w:pPr>
              <w:pStyle w:val="TAL"/>
              <w:rPr>
                <w:rFonts w:eastAsia="SimSun"/>
                <w:lang w:val="fr-FR" w:eastAsia="zh-CN"/>
              </w:rPr>
            </w:pPr>
            <w:r>
              <w:rPr>
                <w:rFonts w:eastAsia="SimSun" w:hint="eastAsia"/>
                <w:lang w:val="fr-FR" w:eastAsia="zh-CN"/>
              </w:rPr>
              <w:t>NOTE 1</w:t>
            </w:r>
          </w:p>
          <w:p w14:paraId="7A1019BC" w14:textId="20C169C6" w:rsidR="005910EA" w:rsidRPr="00BB629B" w:rsidRDefault="005910EA" w:rsidP="005910EA">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Pr>
                <w:rFonts w:eastAsia="SimSun" w:cs="Arial"/>
                <w:sz w:val="20"/>
                <w:lang w:eastAsia="zh-CN"/>
              </w:rPr>
              <w:t>6.4B.2.4.1a</w:t>
            </w:r>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5910EA" w:rsidRPr="00BB629B" w14:paraId="314D5FA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4C9E7D9" w14:textId="77777777" w:rsidR="005910EA" w:rsidRPr="00BB629B" w:rsidRDefault="005910EA" w:rsidP="005910EA">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00D06F37" w14:textId="77777777" w:rsidR="005910EA" w:rsidRPr="00BB629B" w:rsidRDefault="005910EA" w:rsidP="005910EA">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57473C5D"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E39C24" w14:textId="77777777" w:rsidR="005910EA" w:rsidRPr="00BB629B" w:rsidRDefault="005910EA" w:rsidP="005910EA">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EA0D02" w14:textId="77777777" w:rsidR="005910EA" w:rsidRPr="00BB629B" w:rsidRDefault="005910EA" w:rsidP="005910EA">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01F033" w14:textId="77777777" w:rsidR="005910EA" w:rsidRPr="00BB629B" w:rsidRDefault="005910EA" w:rsidP="005910EA">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B68B2A3" w14:textId="77777777" w:rsidR="005910EA" w:rsidRPr="00BB629B" w:rsidRDefault="005910EA" w:rsidP="005910EA">
            <w:pPr>
              <w:pStyle w:val="TAL"/>
              <w:rPr>
                <w:lang w:eastAsia="zh-CN"/>
              </w:rPr>
            </w:pPr>
            <w:r w:rsidRPr="00BB629B">
              <w:rPr>
                <w:lang w:eastAsia="zh-CN"/>
              </w:rPr>
              <w:t>PC1</w:t>
            </w:r>
            <w:r>
              <w:rPr>
                <w:lang w:eastAsia="zh-CN"/>
              </w:rPr>
              <w:t xml:space="preserve"> (NOTE 1)</w:t>
            </w:r>
          </w:p>
          <w:p w14:paraId="2A99F673" w14:textId="77777777" w:rsidR="005910EA" w:rsidRPr="00BB629B" w:rsidRDefault="005910EA" w:rsidP="005910EA">
            <w:pPr>
              <w:pStyle w:val="TAL"/>
              <w:rPr>
                <w:lang w:eastAsia="zh-CN"/>
              </w:rPr>
            </w:pPr>
            <w:r w:rsidRPr="00BB629B">
              <w:rPr>
                <w:lang w:eastAsia="zh-CN"/>
              </w:rPr>
              <w:t>PC2</w:t>
            </w:r>
            <w:r>
              <w:rPr>
                <w:lang w:eastAsia="zh-CN"/>
              </w:rPr>
              <w:t xml:space="preserve"> (NOTE 1)</w:t>
            </w:r>
          </w:p>
          <w:p w14:paraId="6F906E85" w14:textId="77777777" w:rsidR="005910EA" w:rsidRPr="00BB629B" w:rsidRDefault="005910EA" w:rsidP="005910EA">
            <w:pPr>
              <w:pStyle w:val="TAL"/>
              <w:rPr>
                <w:lang w:eastAsia="zh-CN"/>
              </w:rPr>
            </w:pPr>
            <w:r w:rsidRPr="00BB629B">
              <w:rPr>
                <w:lang w:eastAsia="zh-CN"/>
              </w:rPr>
              <w:t>PC3</w:t>
            </w:r>
          </w:p>
          <w:p w14:paraId="12ECCEDE" w14:textId="77777777" w:rsidR="005910EA" w:rsidRPr="00BB629B" w:rsidRDefault="005910EA" w:rsidP="005910EA">
            <w:pPr>
              <w:pStyle w:val="TAL"/>
            </w:pPr>
            <w:r w:rsidRPr="00BB629B">
              <w:rPr>
                <w:lang w:eastAsia="zh-CN"/>
              </w:rPr>
              <w:t>PC4</w:t>
            </w:r>
            <w:r>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C8D984" w14:textId="77777777" w:rsidR="005910EA" w:rsidRPr="00BB629B" w:rsidRDefault="005910EA" w:rsidP="005910EA">
            <w:pPr>
              <w:pStyle w:val="TAL"/>
              <w:rPr>
                <w:rFonts w:eastAsia="SimSun"/>
                <w:lang w:eastAsia="zh-CN"/>
              </w:rPr>
            </w:pPr>
            <w:r w:rsidRPr="00BB629B">
              <w:rPr>
                <w:rFonts w:eastAsia="SimSun"/>
                <w:lang w:eastAsia="zh-CN"/>
              </w:rPr>
              <w:t>Skip TC 6.4.2.2 if UE supports NSA and TS 38.521-3 TC 6.4B.2.4.2 has been executed.</w:t>
            </w:r>
          </w:p>
        </w:tc>
      </w:tr>
      <w:tr w:rsidR="005910EA" w:rsidRPr="00BB629B" w14:paraId="0B9CBA0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05AE362" w14:textId="77777777" w:rsidR="005910EA" w:rsidRPr="00BB629B" w:rsidRDefault="005910EA" w:rsidP="005910EA">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39D1E10C" w14:textId="77777777" w:rsidR="005910EA" w:rsidRPr="00BB629B" w:rsidRDefault="005910EA" w:rsidP="005910EA">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43B356E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21A10CB" w14:textId="77777777" w:rsidR="005910EA" w:rsidRPr="00BB629B" w:rsidRDefault="005910EA" w:rsidP="005910EA">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032804" w14:textId="77777777" w:rsidR="005910EA" w:rsidRPr="00BB629B" w:rsidRDefault="005910EA" w:rsidP="005910EA">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230D5A" w14:textId="77777777" w:rsidR="005910EA" w:rsidRPr="00BB629B" w:rsidRDefault="005910EA" w:rsidP="005910EA">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4C3FEC1" w14:textId="77777777" w:rsidR="005910EA" w:rsidRPr="00BB629B" w:rsidRDefault="005910EA" w:rsidP="005910EA">
            <w:pPr>
              <w:pStyle w:val="TAL"/>
              <w:rPr>
                <w:lang w:eastAsia="zh-CN"/>
              </w:rPr>
            </w:pPr>
            <w:r w:rsidRPr="00BB629B">
              <w:rPr>
                <w:lang w:eastAsia="zh-CN"/>
              </w:rPr>
              <w:t>PC1</w:t>
            </w:r>
          </w:p>
          <w:p w14:paraId="3E10E969" w14:textId="77777777" w:rsidR="005910EA" w:rsidRPr="00BB629B" w:rsidRDefault="005910EA" w:rsidP="005910EA">
            <w:pPr>
              <w:pStyle w:val="TAL"/>
              <w:rPr>
                <w:lang w:eastAsia="zh-CN"/>
              </w:rPr>
            </w:pPr>
            <w:r w:rsidRPr="00BB629B">
              <w:rPr>
                <w:lang w:eastAsia="zh-CN"/>
              </w:rPr>
              <w:t>PC2</w:t>
            </w:r>
          </w:p>
          <w:p w14:paraId="29D73CEF" w14:textId="77777777" w:rsidR="005910EA" w:rsidRPr="00BB629B" w:rsidRDefault="005910EA" w:rsidP="005910EA">
            <w:pPr>
              <w:pStyle w:val="TAL"/>
              <w:rPr>
                <w:lang w:eastAsia="zh-CN"/>
              </w:rPr>
            </w:pPr>
            <w:r w:rsidRPr="00BB629B">
              <w:rPr>
                <w:lang w:eastAsia="zh-CN"/>
              </w:rPr>
              <w:t>PC3</w:t>
            </w:r>
          </w:p>
          <w:p w14:paraId="414963DB"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88A9E4" w14:textId="77777777" w:rsidR="005910EA" w:rsidRPr="00BB629B" w:rsidRDefault="005910EA" w:rsidP="005910EA">
            <w:pPr>
              <w:pStyle w:val="TAL"/>
            </w:pPr>
            <w:r w:rsidRPr="00BB629B">
              <w:t>NOTE 1</w:t>
            </w:r>
          </w:p>
          <w:p w14:paraId="10EA67CC" w14:textId="77777777" w:rsidR="005910EA" w:rsidRPr="00BB629B" w:rsidRDefault="005910EA" w:rsidP="005910EA">
            <w:pPr>
              <w:pStyle w:val="TAL"/>
              <w:rPr>
                <w:rFonts w:eastAsia="SimSun"/>
                <w:lang w:eastAsia="zh-CN"/>
              </w:rPr>
            </w:pPr>
            <w:r w:rsidRPr="00BB629B">
              <w:rPr>
                <w:rFonts w:eastAsia="SimSun"/>
                <w:lang w:eastAsia="zh-CN"/>
              </w:rPr>
              <w:t>Skip TC 6.4.2.3 if UE supports NSA and TS 38.521-3 TC 6.4B.2.4.3 has been executed.</w:t>
            </w:r>
          </w:p>
        </w:tc>
      </w:tr>
      <w:tr w:rsidR="005910EA" w:rsidRPr="00BB629B" w14:paraId="2B71832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6996BDF" w14:textId="77777777" w:rsidR="005910EA" w:rsidRPr="00BB629B" w:rsidRDefault="005910EA" w:rsidP="005910EA">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16CC0EE0" w14:textId="77777777" w:rsidR="005910EA" w:rsidRPr="00BB629B" w:rsidRDefault="005910EA" w:rsidP="005910EA">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D635814"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736D3A7" w14:textId="77777777" w:rsidR="005910EA" w:rsidRPr="00BB629B" w:rsidRDefault="005910EA" w:rsidP="005910EA">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628615" w14:textId="77777777" w:rsidR="005910EA" w:rsidRPr="00BB629B" w:rsidRDefault="005910EA" w:rsidP="005910EA">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BEBA5A" w14:textId="77777777" w:rsidR="005910EA" w:rsidRPr="00BB629B" w:rsidRDefault="005910EA" w:rsidP="005910EA">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00101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765D3B" w14:textId="77777777" w:rsidR="005910EA" w:rsidRPr="00BB629B" w:rsidRDefault="005910EA" w:rsidP="005910EA">
            <w:pPr>
              <w:pStyle w:val="TAL"/>
            </w:pPr>
            <w:r w:rsidRPr="00BB629B">
              <w:t>NOTE 1</w:t>
            </w:r>
          </w:p>
          <w:p w14:paraId="63E38BA7" w14:textId="77777777" w:rsidR="005910EA" w:rsidRPr="00BB629B" w:rsidRDefault="005910EA" w:rsidP="005910EA">
            <w:pPr>
              <w:pStyle w:val="TAL"/>
              <w:rPr>
                <w:rFonts w:eastAsia="SimSun"/>
                <w:lang w:eastAsia="zh-CN"/>
              </w:rPr>
            </w:pPr>
            <w:r w:rsidRPr="00BB629B">
              <w:rPr>
                <w:rFonts w:eastAsia="SimSun"/>
                <w:lang w:eastAsia="zh-CN"/>
              </w:rPr>
              <w:t>Skip TC 6.4.2.4 if UE supports NSA and TS 38.521-3 TC 6.4B.2.4.4 has been executed.</w:t>
            </w:r>
          </w:p>
        </w:tc>
      </w:tr>
      <w:tr w:rsidR="005910EA" w:rsidRPr="00BB629B" w14:paraId="52755C1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CC21257" w14:textId="77777777" w:rsidR="005910EA" w:rsidRPr="00BB629B" w:rsidRDefault="005910EA" w:rsidP="005910EA">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7C4667E5" w14:textId="77777777" w:rsidR="005910EA" w:rsidRPr="00BB629B" w:rsidRDefault="005910EA" w:rsidP="005910EA">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340CC9A8"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9A10978" w14:textId="77777777" w:rsidR="005910EA" w:rsidRPr="00BB629B" w:rsidRDefault="005910EA" w:rsidP="005910EA">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1F53FD2" w14:textId="77777777" w:rsidR="005910EA" w:rsidRPr="00BB629B" w:rsidRDefault="005910EA" w:rsidP="005910EA">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89E4577" w14:textId="77777777" w:rsidR="005910EA" w:rsidRPr="00BB629B" w:rsidRDefault="005910EA" w:rsidP="005910EA">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DBA87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ACCF3" w14:textId="77777777" w:rsidR="005910EA" w:rsidRPr="00BB629B" w:rsidRDefault="005910EA" w:rsidP="005910EA">
            <w:pPr>
              <w:pStyle w:val="TAL"/>
            </w:pPr>
            <w:r w:rsidRPr="00BB629B">
              <w:t>NOTE 1</w:t>
            </w:r>
          </w:p>
          <w:p w14:paraId="0FF55973" w14:textId="77777777" w:rsidR="005910EA" w:rsidRPr="00BB629B" w:rsidRDefault="005910EA" w:rsidP="005910EA">
            <w:pPr>
              <w:pStyle w:val="TAL"/>
              <w:rPr>
                <w:rFonts w:eastAsia="SimSun"/>
                <w:lang w:eastAsia="zh-CN"/>
              </w:rPr>
            </w:pPr>
            <w:r w:rsidRPr="00BB629B">
              <w:rPr>
                <w:rFonts w:eastAsia="SimSun"/>
                <w:lang w:eastAsia="zh-CN"/>
              </w:rPr>
              <w:t>Skip TC 6.4.2.5 if UE supports NSA and TS 38.521-3 TC 6.4B.2.4.5 has been executed.</w:t>
            </w:r>
          </w:p>
        </w:tc>
      </w:tr>
      <w:tr w:rsidR="005910EA" w:rsidRPr="00BB629B" w14:paraId="09C2BF3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7B5A5A28" w14:textId="77777777" w:rsidR="005910EA" w:rsidRPr="00BB629B" w:rsidRDefault="005910EA" w:rsidP="005910EA">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5441AA24" w14:textId="77777777" w:rsidR="005910EA" w:rsidRPr="00BB629B" w:rsidRDefault="005910EA" w:rsidP="005910EA">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628F96C" w14:textId="77777777" w:rsidR="005910EA" w:rsidRPr="00BB629B" w:rsidRDefault="005910EA" w:rsidP="005910EA">
            <w:pPr>
              <w:pStyle w:val="TAC"/>
            </w:pPr>
            <w:r>
              <w:t>Rel17</w:t>
            </w:r>
          </w:p>
        </w:tc>
        <w:tc>
          <w:tcPr>
            <w:tcW w:w="1136" w:type="dxa"/>
            <w:tcBorders>
              <w:top w:val="single" w:sz="4" w:space="0" w:color="auto"/>
              <w:left w:val="single" w:sz="4" w:space="0" w:color="auto"/>
              <w:bottom w:val="single" w:sz="4" w:space="0" w:color="auto"/>
              <w:right w:val="single" w:sz="4" w:space="0" w:color="auto"/>
            </w:tcBorders>
          </w:tcPr>
          <w:p w14:paraId="1CF595FA" w14:textId="272BE510" w:rsidR="005910EA" w:rsidRPr="00BB629B" w:rsidRDefault="00FE3C24" w:rsidP="005910EA">
            <w:pPr>
              <w:pStyle w:val="TAL"/>
              <w:rPr>
                <w:lang w:eastAsia="zh-CN"/>
              </w:rPr>
            </w:pPr>
            <w:r w:rsidRPr="00FE3C24">
              <w:rPr>
                <w:lang w:eastAsia="zh-CN"/>
              </w:rPr>
              <w:t>C006b</w:t>
            </w:r>
          </w:p>
        </w:tc>
        <w:tc>
          <w:tcPr>
            <w:tcW w:w="3184" w:type="dxa"/>
            <w:tcBorders>
              <w:top w:val="single" w:sz="4" w:space="0" w:color="auto"/>
              <w:left w:val="single" w:sz="4" w:space="0" w:color="auto"/>
              <w:bottom w:val="single" w:sz="4" w:space="0" w:color="auto"/>
              <w:right w:val="single" w:sz="4" w:space="0" w:color="auto"/>
            </w:tcBorders>
          </w:tcPr>
          <w:p w14:paraId="14876779" w14:textId="77777777" w:rsidR="005910EA" w:rsidRPr="00BB629B" w:rsidRDefault="005910EA" w:rsidP="005910EA">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
          <w:p w14:paraId="299943A8" w14:textId="77777777" w:rsidR="005910EA" w:rsidRPr="00BB629B" w:rsidRDefault="005910EA" w:rsidP="005910EA">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7C54E6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tcPr>
          <w:p w14:paraId="675EE053" w14:textId="77777777" w:rsidR="005910EA" w:rsidRPr="000F6278" w:rsidRDefault="005910EA" w:rsidP="005910EA">
            <w:pPr>
              <w:pStyle w:val="TAL"/>
            </w:pPr>
            <w:r w:rsidRPr="000F6278">
              <w:t>NOTE 1</w:t>
            </w:r>
          </w:p>
          <w:p w14:paraId="3DD0AE7D" w14:textId="77777777" w:rsidR="005910EA" w:rsidRPr="00BB629B" w:rsidRDefault="005910EA" w:rsidP="005910EA">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5910EA" w:rsidRPr="00BB629B" w14:paraId="796DFA8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F2D5CBF" w14:textId="77777777" w:rsidR="005910EA" w:rsidRPr="00BB629B" w:rsidRDefault="005910EA" w:rsidP="005910EA">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5A4BC9BA" w14:textId="77777777" w:rsidR="005910EA" w:rsidRPr="00BB629B" w:rsidRDefault="005910EA" w:rsidP="005910EA">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86C335"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4FB8B8A" w14:textId="77777777" w:rsidR="005910EA" w:rsidRPr="00BB629B" w:rsidRDefault="005910EA" w:rsidP="005910EA">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250B51"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3008A2" w14:textId="77777777" w:rsidR="005910EA" w:rsidRPr="00BB629B" w:rsidRDefault="005910EA" w:rsidP="005910EA">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EC7D90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DE123A" w14:textId="77777777" w:rsidR="005910EA" w:rsidRPr="00BB629B" w:rsidRDefault="005910EA" w:rsidP="005910EA">
            <w:pPr>
              <w:pStyle w:val="TAL"/>
              <w:rPr>
                <w:rFonts w:eastAsia="SimSun"/>
                <w:lang w:eastAsia="zh-CN"/>
              </w:rPr>
            </w:pPr>
            <w:r w:rsidRPr="00BB629B">
              <w:t>NOTE 1</w:t>
            </w:r>
          </w:p>
        </w:tc>
      </w:tr>
      <w:tr w:rsidR="005910EA" w:rsidRPr="00BB629B" w14:paraId="120504A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B312DD8" w14:textId="77777777" w:rsidR="005910EA" w:rsidRPr="00BB629B" w:rsidRDefault="005910EA" w:rsidP="005910EA">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78B86373" w14:textId="77777777" w:rsidR="005910EA" w:rsidRPr="00BB629B" w:rsidRDefault="005910EA" w:rsidP="005910EA">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4CC2484"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6A1D1F7" w14:textId="77777777" w:rsidR="005910EA" w:rsidRPr="00BB629B" w:rsidRDefault="005910EA" w:rsidP="005910EA">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00CDCA"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E3AF27" w14:textId="77777777" w:rsidR="005910EA" w:rsidRPr="00BB629B" w:rsidRDefault="005910EA" w:rsidP="005910EA">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FC32CE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9D990B" w14:textId="77777777" w:rsidR="005910EA" w:rsidRPr="00BB629B" w:rsidRDefault="005910EA" w:rsidP="005910EA">
            <w:pPr>
              <w:pStyle w:val="TAL"/>
              <w:rPr>
                <w:rFonts w:eastAsia="SimSun"/>
                <w:lang w:eastAsia="zh-CN"/>
              </w:rPr>
            </w:pPr>
            <w:r w:rsidRPr="00BB629B">
              <w:t>NOTE 1</w:t>
            </w:r>
          </w:p>
        </w:tc>
      </w:tr>
      <w:tr w:rsidR="005910EA" w:rsidRPr="00BB629B" w14:paraId="69360A7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5904359" w14:textId="77777777" w:rsidR="005910EA" w:rsidRPr="00BB629B" w:rsidRDefault="005910EA" w:rsidP="005910EA">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6A748E83" w14:textId="77777777" w:rsidR="005910EA" w:rsidRPr="00BB629B" w:rsidRDefault="005910EA" w:rsidP="005910EA">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48C27FC"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FE6B3B4" w14:textId="77777777" w:rsidR="005910EA" w:rsidRPr="00BB629B" w:rsidRDefault="005910EA" w:rsidP="005910EA">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88F355"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EBCFC9" w14:textId="77777777" w:rsidR="005910EA" w:rsidRPr="00BB629B" w:rsidRDefault="005910EA" w:rsidP="005910EA">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18F059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D58AAE" w14:textId="77777777" w:rsidR="005910EA" w:rsidRPr="00BB629B" w:rsidRDefault="005910EA" w:rsidP="005910EA">
            <w:pPr>
              <w:pStyle w:val="TAL"/>
              <w:rPr>
                <w:rFonts w:eastAsia="SimSun"/>
                <w:lang w:eastAsia="zh-CN"/>
              </w:rPr>
            </w:pPr>
            <w:r w:rsidRPr="00BB629B">
              <w:t>NOTE 1</w:t>
            </w:r>
          </w:p>
        </w:tc>
      </w:tr>
      <w:tr w:rsidR="005910EA" w:rsidRPr="00BB629B" w14:paraId="2761252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93CDF48" w14:textId="77777777" w:rsidR="005910EA" w:rsidRPr="00BB629B" w:rsidRDefault="005910EA" w:rsidP="005910EA">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F4EBBC1" w14:textId="77777777" w:rsidR="005910EA" w:rsidRPr="00BB629B" w:rsidRDefault="005910EA" w:rsidP="005910EA">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A85927C"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5181CD" w14:textId="77777777" w:rsidR="005910EA" w:rsidRPr="00BB629B" w:rsidRDefault="005910EA" w:rsidP="005910EA">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EED7EBF"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244718" w14:textId="77777777" w:rsidR="005910EA" w:rsidRPr="00BB629B" w:rsidRDefault="005910EA" w:rsidP="005910EA">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2C83829" w14:textId="77777777" w:rsidR="005910EA" w:rsidRPr="00BB629B" w:rsidRDefault="005910EA" w:rsidP="005910EA">
            <w:pPr>
              <w:pStyle w:val="TAL"/>
              <w:rPr>
                <w:lang w:eastAsia="zh-CN"/>
              </w:rPr>
            </w:pPr>
            <w:r w:rsidRPr="00BB629B">
              <w:rPr>
                <w:lang w:eastAsia="zh-CN"/>
              </w:rPr>
              <w:t>PC1</w:t>
            </w:r>
          </w:p>
          <w:p w14:paraId="361F71EF" w14:textId="77777777" w:rsidR="005910EA" w:rsidRPr="00BB629B" w:rsidRDefault="005910EA" w:rsidP="005910EA">
            <w:pPr>
              <w:pStyle w:val="TAL"/>
              <w:rPr>
                <w:lang w:eastAsia="zh-CN"/>
              </w:rPr>
            </w:pPr>
            <w:r w:rsidRPr="00BB629B">
              <w:rPr>
                <w:lang w:eastAsia="zh-CN"/>
              </w:rPr>
              <w:t>PC2</w:t>
            </w:r>
          </w:p>
          <w:p w14:paraId="6F62AD05" w14:textId="77777777" w:rsidR="005910EA" w:rsidRPr="00BB629B" w:rsidRDefault="005910EA" w:rsidP="005910EA">
            <w:pPr>
              <w:pStyle w:val="TAL"/>
              <w:rPr>
                <w:lang w:eastAsia="zh-CN"/>
              </w:rPr>
            </w:pPr>
            <w:r w:rsidRPr="00BB629B">
              <w:rPr>
                <w:lang w:eastAsia="zh-CN"/>
              </w:rPr>
              <w:t>PC3</w:t>
            </w:r>
          </w:p>
          <w:p w14:paraId="379498CB"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B686E0" w14:textId="77777777" w:rsidR="005910EA" w:rsidRPr="00BB629B" w:rsidRDefault="005910EA" w:rsidP="005910EA">
            <w:pPr>
              <w:pStyle w:val="TAL"/>
              <w:rPr>
                <w:rFonts w:eastAsia="Malgun Gothic"/>
                <w:lang w:eastAsia="ko-KR"/>
              </w:rPr>
            </w:pPr>
            <w:r w:rsidRPr="00BB629B">
              <w:t>NOTE 1</w:t>
            </w:r>
          </w:p>
        </w:tc>
      </w:tr>
      <w:tr w:rsidR="005910EA" w:rsidRPr="00BB629B" w14:paraId="6A019A0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4DA3017" w14:textId="77777777" w:rsidR="005910EA" w:rsidRPr="00BB629B" w:rsidRDefault="005910EA" w:rsidP="005910EA">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173B8AC" w14:textId="77777777" w:rsidR="005910EA" w:rsidRPr="00BB629B" w:rsidRDefault="005910EA" w:rsidP="005910EA">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F8081EA"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004C945" w14:textId="77777777" w:rsidR="005910EA" w:rsidRPr="00BB629B" w:rsidRDefault="005910EA" w:rsidP="005910EA">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AA3F0C"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41872D" w14:textId="77777777" w:rsidR="005910EA" w:rsidRPr="00BB629B" w:rsidRDefault="005910EA" w:rsidP="005910EA">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4EB9EB2" w14:textId="77777777" w:rsidR="005910EA" w:rsidRPr="00BB629B" w:rsidRDefault="005910EA" w:rsidP="005910EA">
            <w:pPr>
              <w:pStyle w:val="TAL"/>
              <w:rPr>
                <w:lang w:eastAsia="zh-CN"/>
              </w:rPr>
            </w:pPr>
            <w:r w:rsidRPr="00BB629B">
              <w:rPr>
                <w:lang w:eastAsia="zh-CN"/>
              </w:rPr>
              <w:t>PC1</w:t>
            </w:r>
          </w:p>
          <w:p w14:paraId="2E33C1DF" w14:textId="77777777" w:rsidR="005910EA" w:rsidRPr="00BB629B" w:rsidRDefault="005910EA" w:rsidP="005910EA">
            <w:pPr>
              <w:pStyle w:val="TAL"/>
              <w:rPr>
                <w:lang w:eastAsia="zh-CN"/>
              </w:rPr>
            </w:pPr>
            <w:r w:rsidRPr="00BB629B">
              <w:rPr>
                <w:lang w:eastAsia="zh-CN"/>
              </w:rPr>
              <w:t>PC2</w:t>
            </w:r>
          </w:p>
          <w:p w14:paraId="12A14C20" w14:textId="77777777" w:rsidR="005910EA" w:rsidRPr="00BB629B" w:rsidRDefault="005910EA" w:rsidP="005910EA">
            <w:pPr>
              <w:pStyle w:val="TAL"/>
              <w:rPr>
                <w:lang w:eastAsia="zh-CN"/>
              </w:rPr>
            </w:pPr>
            <w:r w:rsidRPr="00BB629B">
              <w:rPr>
                <w:lang w:eastAsia="zh-CN"/>
              </w:rPr>
              <w:t>PC3</w:t>
            </w:r>
          </w:p>
          <w:p w14:paraId="50F21F5F"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3AA5EBE" w14:textId="77777777" w:rsidR="005910EA" w:rsidRPr="00BB629B" w:rsidRDefault="005910EA" w:rsidP="005910EA">
            <w:pPr>
              <w:pStyle w:val="TAL"/>
              <w:rPr>
                <w:rFonts w:eastAsia="Malgun Gothic"/>
                <w:lang w:eastAsia="ko-KR"/>
              </w:rPr>
            </w:pPr>
            <w:r w:rsidRPr="00BB629B">
              <w:t>NOTE 1</w:t>
            </w:r>
          </w:p>
        </w:tc>
      </w:tr>
      <w:tr w:rsidR="005910EA" w:rsidRPr="00BB629B" w14:paraId="290B844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A7FEED0" w14:textId="77777777" w:rsidR="005910EA" w:rsidRPr="00BB629B" w:rsidRDefault="005910EA" w:rsidP="005910EA">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78F998B2" w14:textId="77777777" w:rsidR="005910EA" w:rsidRPr="00BB629B" w:rsidRDefault="005910EA" w:rsidP="005910EA">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A63DD87"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4363713" w14:textId="77777777" w:rsidR="005910EA" w:rsidRPr="00BB629B" w:rsidRDefault="005910EA" w:rsidP="005910EA">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EB7BC4"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F7D9F5" w14:textId="77777777" w:rsidR="005910EA" w:rsidRPr="00BB629B" w:rsidRDefault="005910EA" w:rsidP="005910EA">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17157FB" w14:textId="77777777" w:rsidR="005910EA" w:rsidRPr="00BB629B" w:rsidRDefault="005910EA" w:rsidP="005910EA">
            <w:pPr>
              <w:pStyle w:val="TAL"/>
              <w:rPr>
                <w:lang w:eastAsia="zh-CN"/>
              </w:rPr>
            </w:pPr>
            <w:r w:rsidRPr="00BB629B">
              <w:rPr>
                <w:lang w:eastAsia="zh-CN"/>
              </w:rPr>
              <w:t>PC1</w:t>
            </w:r>
          </w:p>
          <w:p w14:paraId="64491910" w14:textId="77777777" w:rsidR="005910EA" w:rsidRPr="00BB629B" w:rsidRDefault="005910EA" w:rsidP="005910EA">
            <w:pPr>
              <w:pStyle w:val="TAL"/>
              <w:rPr>
                <w:lang w:eastAsia="zh-CN"/>
              </w:rPr>
            </w:pPr>
            <w:r w:rsidRPr="00BB629B">
              <w:rPr>
                <w:lang w:eastAsia="zh-CN"/>
              </w:rPr>
              <w:t>PC2</w:t>
            </w:r>
          </w:p>
          <w:p w14:paraId="635375B1" w14:textId="77777777" w:rsidR="005910EA" w:rsidRPr="00BB629B" w:rsidRDefault="005910EA" w:rsidP="005910EA">
            <w:pPr>
              <w:pStyle w:val="TAL"/>
              <w:rPr>
                <w:lang w:eastAsia="zh-CN"/>
              </w:rPr>
            </w:pPr>
            <w:r w:rsidRPr="00BB629B">
              <w:rPr>
                <w:lang w:eastAsia="zh-CN"/>
              </w:rPr>
              <w:t>PC3</w:t>
            </w:r>
          </w:p>
          <w:p w14:paraId="13D7034F"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A6B8C7" w14:textId="77777777" w:rsidR="005910EA" w:rsidRPr="00BB629B" w:rsidRDefault="005910EA" w:rsidP="005910EA">
            <w:pPr>
              <w:pStyle w:val="TAL"/>
              <w:rPr>
                <w:rFonts w:eastAsia="Malgun Gothic"/>
                <w:lang w:eastAsia="ko-KR"/>
              </w:rPr>
            </w:pPr>
            <w:r w:rsidRPr="00BB629B">
              <w:t>NOTE 1</w:t>
            </w:r>
          </w:p>
        </w:tc>
      </w:tr>
      <w:tr w:rsidR="005910EA" w:rsidRPr="00BB629B" w14:paraId="30617DA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9DE9DC4" w14:textId="77777777" w:rsidR="005910EA" w:rsidRPr="00BB629B" w:rsidRDefault="005910EA" w:rsidP="005910EA">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C57395A" w14:textId="77777777" w:rsidR="005910EA" w:rsidRPr="00BB629B" w:rsidRDefault="005910EA" w:rsidP="005910EA">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94000AC"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7668B32" w14:textId="77777777" w:rsidR="005910EA" w:rsidRPr="00BB629B" w:rsidRDefault="005910EA" w:rsidP="005910EA">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3F6C64B"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D220FE0" w14:textId="77777777" w:rsidR="005910EA" w:rsidRPr="00BB629B" w:rsidRDefault="005910EA" w:rsidP="005910EA">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C7DC0A" w14:textId="77777777" w:rsidR="005910EA" w:rsidRPr="00BB629B" w:rsidRDefault="005910EA" w:rsidP="005910EA">
            <w:pPr>
              <w:pStyle w:val="TAL"/>
              <w:rPr>
                <w:lang w:eastAsia="zh-CN"/>
              </w:rPr>
            </w:pPr>
            <w:r w:rsidRPr="00BB629B">
              <w:rPr>
                <w:lang w:eastAsia="zh-CN"/>
              </w:rPr>
              <w:t>PC1</w:t>
            </w:r>
          </w:p>
          <w:p w14:paraId="34515967" w14:textId="77777777" w:rsidR="005910EA" w:rsidRPr="00BB629B" w:rsidRDefault="005910EA" w:rsidP="005910EA">
            <w:pPr>
              <w:pStyle w:val="TAL"/>
              <w:rPr>
                <w:lang w:eastAsia="zh-CN"/>
              </w:rPr>
            </w:pPr>
            <w:r w:rsidRPr="00BB629B">
              <w:rPr>
                <w:lang w:eastAsia="zh-CN"/>
              </w:rPr>
              <w:t>PC2</w:t>
            </w:r>
          </w:p>
          <w:p w14:paraId="2FDFA23B" w14:textId="77777777" w:rsidR="005910EA" w:rsidRPr="00BB629B" w:rsidRDefault="005910EA" w:rsidP="005910EA">
            <w:pPr>
              <w:pStyle w:val="TAL"/>
              <w:rPr>
                <w:lang w:eastAsia="zh-CN"/>
              </w:rPr>
            </w:pPr>
            <w:r w:rsidRPr="00BB629B">
              <w:rPr>
                <w:lang w:eastAsia="zh-CN"/>
              </w:rPr>
              <w:t>PC3</w:t>
            </w:r>
          </w:p>
          <w:p w14:paraId="315F74CC"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61074E6" w14:textId="77777777" w:rsidR="005910EA" w:rsidRPr="00BB629B" w:rsidRDefault="005910EA" w:rsidP="005910EA">
            <w:pPr>
              <w:pStyle w:val="TAL"/>
              <w:rPr>
                <w:rFonts w:eastAsia="Malgun Gothic"/>
                <w:lang w:eastAsia="ko-KR"/>
              </w:rPr>
            </w:pPr>
            <w:r w:rsidRPr="00BB629B">
              <w:t>NOTE 1</w:t>
            </w:r>
          </w:p>
        </w:tc>
      </w:tr>
      <w:tr w:rsidR="005910EA" w:rsidRPr="00BB629B" w14:paraId="5FD4915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71DA724" w14:textId="77777777" w:rsidR="005910EA" w:rsidRPr="00BB629B" w:rsidRDefault="005910EA" w:rsidP="005910EA">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37A1CA26" w14:textId="77777777" w:rsidR="005910EA" w:rsidRPr="00BB629B" w:rsidRDefault="005910EA" w:rsidP="005910EA">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54D4E4E0"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5D53C0" w14:textId="77777777" w:rsidR="005910EA" w:rsidRPr="00BB629B" w:rsidRDefault="005910EA" w:rsidP="005910EA">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5628F38"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1D2019" w14:textId="77777777" w:rsidR="005910EA" w:rsidRPr="00BB629B" w:rsidRDefault="005910EA" w:rsidP="005910EA">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565473C" w14:textId="77777777" w:rsidR="005910EA" w:rsidRPr="00BB629B" w:rsidRDefault="005910EA" w:rsidP="005910EA">
            <w:pPr>
              <w:pStyle w:val="TAL"/>
              <w:rPr>
                <w:lang w:eastAsia="zh-CN"/>
              </w:rPr>
            </w:pPr>
            <w:r w:rsidRPr="00BB629B">
              <w:rPr>
                <w:lang w:eastAsia="zh-CN"/>
              </w:rPr>
              <w:t>PC1</w:t>
            </w:r>
          </w:p>
          <w:p w14:paraId="196A8EDC" w14:textId="77777777" w:rsidR="005910EA" w:rsidRPr="00BB629B" w:rsidRDefault="005910EA" w:rsidP="005910EA">
            <w:pPr>
              <w:pStyle w:val="TAL"/>
              <w:rPr>
                <w:lang w:eastAsia="zh-CN"/>
              </w:rPr>
            </w:pPr>
            <w:r w:rsidRPr="00BB629B">
              <w:rPr>
                <w:lang w:eastAsia="zh-CN"/>
              </w:rPr>
              <w:t>PC2</w:t>
            </w:r>
          </w:p>
          <w:p w14:paraId="27F73B08" w14:textId="77777777" w:rsidR="005910EA" w:rsidRPr="00BB629B" w:rsidRDefault="005910EA" w:rsidP="005910EA">
            <w:pPr>
              <w:pStyle w:val="TAL"/>
              <w:rPr>
                <w:lang w:eastAsia="zh-CN"/>
              </w:rPr>
            </w:pPr>
            <w:r w:rsidRPr="00BB629B">
              <w:rPr>
                <w:lang w:eastAsia="zh-CN"/>
              </w:rPr>
              <w:t>PC3</w:t>
            </w:r>
          </w:p>
          <w:p w14:paraId="52A062B8"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DF80B40" w14:textId="77777777" w:rsidR="005910EA" w:rsidRPr="00BB629B" w:rsidRDefault="005910EA" w:rsidP="005910EA">
            <w:pPr>
              <w:pStyle w:val="TAL"/>
              <w:rPr>
                <w:rFonts w:eastAsia="Malgun Gothic"/>
                <w:lang w:eastAsia="ko-KR"/>
              </w:rPr>
            </w:pPr>
            <w:r w:rsidRPr="00BB629B">
              <w:t>NOTE 1</w:t>
            </w:r>
          </w:p>
        </w:tc>
      </w:tr>
      <w:tr w:rsidR="005910EA" w:rsidRPr="00BB629B" w14:paraId="587F2AF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8D93AAE" w14:textId="77777777" w:rsidR="005910EA" w:rsidRPr="00BB629B" w:rsidRDefault="005910EA" w:rsidP="005910EA">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0AD1142" w14:textId="77777777" w:rsidR="005910EA" w:rsidRPr="00BB629B" w:rsidRDefault="005910EA" w:rsidP="005910EA">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A7BE81E"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E84AA42" w14:textId="77777777" w:rsidR="005910EA" w:rsidRPr="00BB629B" w:rsidRDefault="005910EA" w:rsidP="005910EA">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28453E9"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93D261" w14:textId="77777777" w:rsidR="005910EA" w:rsidRPr="00BB629B" w:rsidRDefault="005910EA" w:rsidP="005910EA">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6FAD10B" w14:textId="77777777" w:rsidR="005910EA" w:rsidRPr="00BB629B" w:rsidRDefault="005910EA" w:rsidP="005910EA">
            <w:pPr>
              <w:pStyle w:val="TAL"/>
              <w:rPr>
                <w:lang w:eastAsia="zh-CN"/>
              </w:rPr>
            </w:pPr>
            <w:r w:rsidRPr="00BB629B">
              <w:rPr>
                <w:lang w:eastAsia="zh-CN"/>
              </w:rPr>
              <w:t>PC1</w:t>
            </w:r>
          </w:p>
          <w:p w14:paraId="4F326BEF" w14:textId="77777777" w:rsidR="005910EA" w:rsidRPr="00BB629B" w:rsidRDefault="005910EA" w:rsidP="005910EA">
            <w:pPr>
              <w:pStyle w:val="TAL"/>
              <w:rPr>
                <w:lang w:eastAsia="zh-CN"/>
              </w:rPr>
            </w:pPr>
            <w:r w:rsidRPr="00BB629B">
              <w:rPr>
                <w:lang w:eastAsia="zh-CN"/>
              </w:rPr>
              <w:t>PC2</w:t>
            </w:r>
          </w:p>
          <w:p w14:paraId="5C63A0F7" w14:textId="77777777" w:rsidR="005910EA" w:rsidRPr="00BB629B" w:rsidRDefault="005910EA" w:rsidP="005910EA">
            <w:pPr>
              <w:pStyle w:val="TAL"/>
              <w:rPr>
                <w:lang w:eastAsia="zh-CN"/>
              </w:rPr>
            </w:pPr>
            <w:r w:rsidRPr="00BB629B">
              <w:rPr>
                <w:lang w:eastAsia="zh-CN"/>
              </w:rPr>
              <w:t>PC3</w:t>
            </w:r>
          </w:p>
          <w:p w14:paraId="75230835"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FEC958" w14:textId="77777777" w:rsidR="005910EA" w:rsidRPr="00BB629B" w:rsidRDefault="005910EA" w:rsidP="005910EA">
            <w:pPr>
              <w:pStyle w:val="TAL"/>
              <w:rPr>
                <w:rFonts w:eastAsia="Malgun Gothic"/>
                <w:lang w:eastAsia="ko-KR"/>
              </w:rPr>
            </w:pPr>
            <w:r w:rsidRPr="00BB629B">
              <w:t>NOTE 1</w:t>
            </w:r>
          </w:p>
        </w:tc>
      </w:tr>
      <w:tr w:rsidR="005910EA" w:rsidRPr="00BB629B" w14:paraId="61440BD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1A0BC3F" w14:textId="77777777" w:rsidR="005910EA" w:rsidRPr="00BB629B" w:rsidRDefault="005910EA" w:rsidP="005910EA">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E62874B" w14:textId="77777777" w:rsidR="005910EA" w:rsidRPr="00BB629B" w:rsidRDefault="005910EA" w:rsidP="005910EA">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4ED09E3"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A1016F" w14:textId="77777777" w:rsidR="005910EA" w:rsidRPr="00BB629B" w:rsidRDefault="005910EA" w:rsidP="005910EA">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C0F377"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48E488" w14:textId="77777777" w:rsidR="005910EA" w:rsidRPr="00BB629B" w:rsidRDefault="005910EA" w:rsidP="005910EA">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F74407A" w14:textId="77777777" w:rsidR="005910EA" w:rsidRPr="00BB629B" w:rsidRDefault="005910EA" w:rsidP="005910EA">
            <w:pPr>
              <w:pStyle w:val="TAL"/>
              <w:rPr>
                <w:lang w:eastAsia="zh-CN"/>
              </w:rPr>
            </w:pPr>
            <w:r w:rsidRPr="00BB629B">
              <w:rPr>
                <w:lang w:eastAsia="zh-CN"/>
              </w:rPr>
              <w:t>PC1</w:t>
            </w:r>
          </w:p>
          <w:p w14:paraId="49DA4097" w14:textId="77777777" w:rsidR="005910EA" w:rsidRPr="00BB629B" w:rsidRDefault="005910EA" w:rsidP="005910EA">
            <w:pPr>
              <w:pStyle w:val="TAL"/>
              <w:rPr>
                <w:lang w:eastAsia="zh-CN"/>
              </w:rPr>
            </w:pPr>
            <w:r w:rsidRPr="00BB629B">
              <w:rPr>
                <w:lang w:eastAsia="zh-CN"/>
              </w:rPr>
              <w:t>PC2</w:t>
            </w:r>
          </w:p>
          <w:p w14:paraId="54ECCA81" w14:textId="77777777" w:rsidR="005910EA" w:rsidRPr="00BB629B" w:rsidRDefault="005910EA" w:rsidP="005910EA">
            <w:pPr>
              <w:pStyle w:val="TAL"/>
              <w:rPr>
                <w:lang w:eastAsia="zh-CN"/>
              </w:rPr>
            </w:pPr>
            <w:r w:rsidRPr="00BB629B">
              <w:rPr>
                <w:lang w:eastAsia="zh-CN"/>
              </w:rPr>
              <w:t>PC3</w:t>
            </w:r>
          </w:p>
          <w:p w14:paraId="1B21950D"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5FD38F" w14:textId="77777777" w:rsidR="005910EA" w:rsidRPr="00BB629B" w:rsidRDefault="005910EA" w:rsidP="005910EA">
            <w:pPr>
              <w:pStyle w:val="TAL"/>
              <w:rPr>
                <w:rFonts w:eastAsia="Malgun Gothic"/>
                <w:lang w:eastAsia="ko-KR"/>
              </w:rPr>
            </w:pPr>
            <w:r w:rsidRPr="00BB629B">
              <w:t>NOTE 1</w:t>
            </w:r>
          </w:p>
        </w:tc>
      </w:tr>
      <w:tr w:rsidR="005910EA" w:rsidRPr="00BB629B" w14:paraId="4BD97BC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A87DAF4" w14:textId="77777777" w:rsidR="005910EA" w:rsidRPr="00BB629B" w:rsidRDefault="005910EA" w:rsidP="005910EA">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8E788ED" w14:textId="77777777" w:rsidR="005910EA" w:rsidRPr="00BB629B" w:rsidRDefault="005910EA" w:rsidP="005910EA">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057CAE1D"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B3042FD" w14:textId="77777777" w:rsidR="005910EA" w:rsidRPr="00BB629B" w:rsidRDefault="005910EA" w:rsidP="005910EA">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869D15"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44F8CF" w14:textId="77777777" w:rsidR="005910EA" w:rsidRPr="00BB629B" w:rsidRDefault="005910EA" w:rsidP="005910EA">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909F04B" w14:textId="77777777" w:rsidR="005910EA" w:rsidRPr="00BB629B" w:rsidRDefault="005910EA" w:rsidP="005910EA">
            <w:pPr>
              <w:pStyle w:val="TAL"/>
              <w:rPr>
                <w:lang w:eastAsia="zh-CN"/>
              </w:rPr>
            </w:pPr>
            <w:r w:rsidRPr="00BB629B">
              <w:rPr>
                <w:lang w:eastAsia="zh-CN"/>
              </w:rPr>
              <w:t>PC1</w:t>
            </w:r>
          </w:p>
          <w:p w14:paraId="1D5457F2" w14:textId="77777777" w:rsidR="005910EA" w:rsidRPr="00BB629B" w:rsidRDefault="005910EA" w:rsidP="005910EA">
            <w:pPr>
              <w:pStyle w:val="TAL"/>
              <w:rPr>
                <w:lang w:eastAsia="zh-CN"/>
              </w:rPr>
            </w:pPr>
            <w:r w:rsidRPr="00BB629B">
              <w:rPr>
                <w:lang w:eastAsia="zh-CN"/>
              </w:rPr>
              <w:t>PC2</w:t>
            </w:r>
          </w:p>
          <w:p w14:paraId="47BEAB91" w14:textId="77777777" w:rsidR="005910EA" w:rsidRPr="00BB629B" w:rsidRDefault="005910EA" w:rsidP="005910EA">
            <w:pPr>
              <w:pStyle w:val="TAL"/>
              <w:rPr>
                <w:lang w:eastAsia="zh-CN"/>
              </w:rPr>
            </w:pPr>
            <w:r w:rsidRPr="00BB629B">
              <w:rPr>
                <w:lang w:eastAsia="zh-CN"/>
              </w:rPr>
              <w:t>PC3</w:t>
            </w:r>
          </w:p>
          <w:p w14:paraId="78C8AC8B"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5904CA7" w14:textId="77777777" w:rsidR="005910EA" w:rsidRPr="00BB629B" w:rsidRDefault="005910EA" w:rsidP="005910EA">
            <w:pPr>
              <w:pStyle w:val="TAL"/>
              <w:rPr>
                <w:rFonts w:eastAsia="Malgun Gothic"/>
                <w:lang w:eastAsia="ko-KR"/>
              </w:rPr>
            </w:pPr>
            <w:r w:rsidRPr="00BB629B">
              <w:t>NOTE 1</w:t>
            </w:r>
          </w:p>
        </w:tc>
      </w:tr>
      <w:tr w:rsidR="005910EA" w:rsidRPr="00BB629B" w14:paraId="129CEBA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16D9A30" w14:textId="77777777" w:rsidR="005910EA" w:rsidRPr="00BB629B" w:rsidRDefault="005910EA" w:rsidP="005910EA">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4C1260A" w14:textId="77777777" w:rsidR="005910EA" w:rsidRPr="00BB629B" w:rsidRDefault="005910EA" w:rsidP="005910EA">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0DD1830"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CF5B903" w14:textId="77777777" w:rsidR="005910EA" w:rsidRPr="00BB629B" w:rsidRDefault="005910EA" w:rsidP="005910EA">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C77E30"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5409F99" w14:textId="77777777" w:rsidR="005910EA" w:rsidRPr="00BB629B" w:rsidRDefault="005910EA" w:rsidP="005910EA">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B379835" w14:textId="77777777" w:rsidR="005910EA" w:rsidRPr="00BB629B" w:rsidRDefault="005910EA" w:rsidP="005910EA">
            <w:pPr>
              <w:pStyle w:val="TAL"/>
              <w:rPr>
                <w:lang w:eastAsia="zh-CN"/>
              </w:rPr>
            </w:pPr>
            <w:r w:rsidRPr="00BB629B">
              <w:rPr>
                <w:lang w:eastAsia="zh-CN"/>
              </w:rPr>
              <w:t>PC1</w:t>
            </w:r>
          </w:p>
          <w:p w14:paraId="7ED70B1B" w14:textId="77777777" w:rsidR="005910EA" w:rsidRPr="00BB629B" w:rsidRDefault="005910EA" w:rsidP="005910EA">
            <w:pPr>
              <w:pStyle w:val="TAL"/>
              <w:rPr>
                <w:lang w:eastAsia="zh-CN"/>
              </w:rPr>
            </w:pPr>
            <w:r w:rsidRPr="00BB629B">
              <w:rPr>
                <w:lang w:eastAsia="zh-CN"/>
              </w:rPr>
              <w:t>PC2</w:t>
            </w:r>
          </w:p>
          <w:p w14:paraId="1AD2138E" w14:textId="77777777" w:rsidR="005910EA" w:rsidRPr="00BB629B" w:rsidRDefault="005910EA" w:rsidP="005910EA">
            <w:pPr>
              <w:pStyle w:val="TAL"/>
              <w:rPr>
                <w:lang w:eastAsia="zh-CN"/>
              </w:rPr>
            </w:pPr>
            <w:r w:rsidRPr="00BB629B">
              <w:rPr>
                <w:lang w:eastAsia="zh-CN"/>
              </w:rPr>
              <w:t>PC3</w:t>
            </w:r>
          </w:p>
          <w:p w14:paraId="0844F519"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7B70A2" w14:textId="77777777" w:rsidR="005910EA" w:rsidRPr="00BB629B" w:rsidRDefault="005910EA" w:rsidP="005910EA">
            <w:pPr>
              <w:pStyle w:val="TAL"/>
              <w:rPr>
                <w:rFonts w:eastAsia="Malgun Gothic"/>
                <w:lang w:eastAsia="ko-KR"/>
              </w:rPr>
            </w:pPr>
            <w:r w:rsidRPr="00BB629B">
              <w:t>NOTE 1</w:t>
            </w:r>
          </w:p>
        </w:tc>
      </w:tr>
      <w:tr w:rsidR="005910EA" w:rsidRPr="00BB629B" w14:paraId="321E165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909B96B" w14:textId="77777777" w:rsidR="005910EA" w:rsidRPr="00BB629B" w:rsidRDefault="005910EA" w:rsidP="005910EA">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51AFD7B" w14:textId="77777777" w:rsidR="005910EA" w:rsidRPr="00BB629B" w:rsidRDefault="005910EA" w:rsidP="005910EA">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77B600E"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320C30A" w14:textId="77777777" w:rsidR="005910EA" w:rsidRPr="00BB629B" w:rsidRDefault="005910EA" w:rsidP="005910EA">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E73B2F"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D67122" w14:textId="77777777" w:rsidR="005910EA" w:rsidRPr="00BB629B" w:rsidRDefault="005910EA" w:rsidP="005910EA">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BF173F" w14:textId="77777777" w:rsidR="005910EA" w:rsidRPr="00BB629B" w:rsidRDefault="005910EA" w:rsidP="005910EA">
            <w:pPr>
              <w:pStyle w:val="TAL"/>
              <w:rPr>
                <w:lang w:eastAsia="zh-CN"/>
              </w:rPr>
            </w:pPr>
            <w:r w:rsidRPr="00BB629B">
              <w:rPr>
                <w:lang w:eastAsia="zh-CN"/>
              </w:rPr>
              <w:t>PC1</w:t>
            </w:r>
          </w:p>
          <w:p w14:paraId="31EB82F6" w14:textId="77777777" w:rsidR="005910EA" w:rsidRPr="00BB629B" w:rsidRDefault="005910EA" w:rsidP="005910EA">
            <w:pPr>
              <w:pStyle w:val="TAL"/>
              <w:rPr>
                <w:lang w:eastAsia="zh-CN"/>
              </w:rPr>
            </w:pPr>
            <w:r w:rsidRPr="00BB629B">
              <w:rPr>
                <w:lang w:eastAsia="zh-CN"/>
              </w:rPr>
              <w:t>PC2</w:t>
            </w:r>
          </w:p>
          <w:p w14:paraId="330BDE40" w14:textId="77777777" w:rsidR="005910EA" w:rsidRPr="00BB629B" w:rsidRDefault="005910EA" w:rsidP="005910EA">
            <w:pPr>
              <w:pStyle w:val="TAL"/>
              <w:rPr>
                <w:lang w:eastAsia="zh-CN"/>
              </w:rPr>
            </w:pPr>
            <w:r w:rsidRPr="00BB629B">
              <w:rPr>
                <w:lang w:eastAsia="zh-CN"/>
              </w:rPr>
              <w:t>PC3</w:t>
            </w:r>
          </w:p>
          <w:p w14:paraId="695A10A5"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3D6A26" w14:textId="77777777" w:rsidR="005910EA" w:rsidRPr="00BB629B" w:rsidRDefault="005910EA" w:rsidP="005910EA">
            <w:pPr>
              <w:pStyle w:val="TAL"/>
              <w:rPr>
                <w:rFonts w:eastAsia="Malgun Gothic"/>
                <w:lang w:eastAsia="ko-KR"/>
              </w:rPr>
            </w:pPr>
            <w:r w:rsidRPr="00BB629B">
              <w:t>NOTE 1</w:t>
            </w:r>
          </w:p>
        </w:tc>
      </w:tr>
      <w:tr w:rsidR="005910EA" w:rsidRPr="00BB629B" w14:paraId="2B55FC6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74BB59C" w14:textId="77777777" w:rsidR="005910EA" w:rsidRPr="00BB629B" w:rsidRDefault="005910EA" w:rsidP="005910EA">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E830FBE" w14:textId="77777777" w:rsidR="005910EA" w:rsidRPr="00BB629B" w:rsidRDefault="005910EA" w:rsidP="005910EA">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4FFBF58"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25C6C36" w14:textId="77777777" w:rsidR="005910EA" w:rsidRPr="00BB629B" w:rsidRDefault="005910EA" w:rsidP="005910EA">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B013E8"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F87F46" w14:textId="77777777" w:rsidR="005910EA" w:rsidRPr="00BB629B" w:rsidRDefault="005910EA" w:rsidP="005910EA">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F379204" w14:textId="77777777" w:rsidR="005910EA" w:rsidRPr="00BB629B" w:rsidRDefault="005910EA" w:rsidP="005910EA">
            <w:pPr>
              <w:pStyle w:val="TAL"/>
              <w:rPr>
                <w:lang w:eastAsia="zh-CN"/>
              </w:rPr>
            </w:pPr>
            <w:r w:rsidRPr="00BB629B">
              <w:rPr>
                <w:lang w:eastAsia="zh-CN"/>
              </w:rPr>
              <w:t>PC1</w:t>
            </w:r>
          </w:p>
          <w:p w14:paraId="11E9B1BF" w14:textId="77777777" w:rsidR="005910EA" w:rsidRPr="00BB629B" w:rsidRDefault="005910EA" w:rsidP="005910EA">
            <w:pPr>
              <w:pStyle w:val="TAL"/>
              <w:rPr>
                <w:lang w:eastAsia="zh-CN"/>
              </w:rPr>
            </w:pPr>
            <w:r w:rsidRPr="00BB629B">
              <w:rPr>
                <w:lang w:eastAsia="zh-CN"/>
              </w:rPr>
              <w:t>PC2</w:t>
            </w:r>
          </w:p>
          <w:p w14:paraId="4D549D77" w14:textId="77777777" w:rsidR="005910EA" w:rsidRPr="00BB629B" w:rsidRDefault="005910EA" w:rsidP="005910EA">
            <w:pPr>
              <w:pStyle w:val="TAL"/>
              <w:rPr>
                <w:lang w:eastAsia="zh-CN"/>
              </w:rPr>
            </w:pPr>
            <w:r w:rsidRPr="00BB629B">
              <w:rPr>
                <w:lang w:eastAsia="zh-CN"/>
              </w:rPr>
              <w:t>PC3</w:t>
            </w:r>
          </w:p>
          <w:p w14:paraId="4229B718"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61FDE4" w14:textId="77777777" w:rsidR="005910EA" w:rsidRPr="00BB629B" w:rsidRDefault="005910EA" w:rsidP="005910EA">
            <w:pPr>
              <w:pStyle w:val="TAL"/>
              <w:rPr>
                <w:rFonts w:eastAsia="Malgun Gothic"/>
                <w:lang w:eastAsia="ko-KR"/>
              </w:rPr>
            </w:pPr>
            <w:r w:rsidRPr="00BB629B">
              <w:t>NOTE 1</w:t>
            </w:r>
          </w:p>
        </w:tc>
      </w:tr>
      <w:tr w:rsidR="005910EA" w:rsidRPr="00BB629B" w14:paraId="4D4CBAE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CC1D151" w14:textId="77777777" w:rsidR="005910EA" w:rsidRPr="00BB629B" w:rsidRDefault="005910EA" w:rsidP="005910EA">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5287E398" w14:textId="77777777" w:rsidR="005910EA" w:rsidRPr="00BB629B" w:rsidRDefault="005910EA" w:rsidP="005910EA">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2332FE3"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0C0DFFF" w14:textId="77777777" w:rsidR="005910EA" w:rsidRPr="00BB629B" w:rsidRDefault="005910EA" w:rsidP="005910EA">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5E0CE2"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210C60" w14:textId="77777777" w:rsidR="005910EA" w:rsidRPr="00BB629B" w:rsidRDefault="005910EA" w:rsidP="005910EA">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7E48348" w14:textId="77777777" w:rsidR="005910EA" w:rsidRPr="00BB629B" w:rsidRDefault="005910EA" w:rsidP="005910EA">
            <w:pPr>
              <w:pStyle w:val="TAL"/>
              <w:rPr>
                <w:lang w:eastAsia="zh-CN"/>
              </w:rPr>
            </w:pPr>
            <w:r w:rsidRPr="00BB629B">
              <w:rPr>
                <w:lang w:eastAsia="zh-CN"/>
              </w:rPr>
              <w:t>PC1</w:t>
            </w:r>
          </w:p>
          <w:p w14:paraId="448D5B24" w14:textId="77777777" w:rsidR="005910EA" w:rsidRPr="00BB629B" w:rsidRDefault="005910EA" w:rsidP="005910EA">
            <w:pPr>
              <w:pStyle w:val="TAL"/>
              <w:rPr>
                <w:lang w:eastAsia="zh-CN"/>
              </w:rPr>
            </w:pPr>
            <w:r w:rsidRPr="00BB629B">
              <w:rPr>
                <w:lang w:eastAsia="zh-CN"/>
              </w:rPr>
              <w:t>PC2</w:t>
            </w:r>
          </w:p>
          <w:p w14:paraId="7DEE42D3" w14:textId="77777777" w:rsidR="005910EA" w:rsidRPr="00BB629B" w:rsidRDefault="005910EA" w:rsidP="005910EA">
            <w:pPr>
              <w:pStyle w:val="TAL"/>
              <w:rPr>
                <w:lang w:eastAsia="zh-CN"/>
              </w:rPr>
            </w:pPr>
            <w:r w:rsidRPr="00BB629B">
              <w:rPr>
                <w:lang w:eastAsia="zh-CN"/>
              </w:rPr>
              <w:t>PC3</w:t>
            </w:r>
          </w:p>
          <w:p w14:paraId="3886952F"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E1601B8" w14:textId="77777777" w:rsidR="005910EA" w:rsidRPr="00BB629B" w:rsidRDefault="005910EA" w:rsidP="005910EA">
            <w:pPr>
              <w:pStyle w:val="TAL"/>
              <w:rPr>
                <w:rFonts w:eastAsia="Malgun Gothic"/>
                <w:lang w:eastAsia="ko-KR"/>
              </w:rPr>
            </w:pPr>
            <w:r w:rsidRPr="00BB629B">
              <w:t>NOTE 1</w:t>
            </w:r>
          </w:p>
        </w:tc>
      </w:tr>
      <w:tr w:rsidR="005910EA" w:rsidRPr="00BB629B" w14:paraId="4CFDE19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3ABC9BA" w14:textId="77777777" w:rsidR="005910EA" w:rsidRPr="00BB629B" w:rsidRDefault="005910EA" w:rsidP="005910EA">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40669DD1" w14:textId="77777777" w:rsidR="005910EA" w:rsidRPr="00BB629B" w:rsidRDefault="005910EA" w:rsidP="005910EA">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BC12C13"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CC4A3E0" w14:textId="77777777" w:rsidR="005910EA" w:rsidRPr="00BB629B" w:rsidRDefault="005910EA" w:rsidP="005910EA">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CFB373"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240BFC" w14:textId="77777777" w:rsidR="005910EA" w:rsidRPr="00BB629B" w:rsidRDefault="005910EA" w:rsidP="005910EA">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EEC87C7" w14:textId="77777777" w:rsidR="005910EA" w:rsidRPr="00BB629B" w:rsidRDefault="005910EA" w:rsidP="005910EA">
            <w:pPr>
              <w:pStyle w:val="TAL"/>
              <w:rPr>
                <w:lang w:eastAsia="zh-CN"/>
              </w:rPr>
            </w:pPr>
            <w:r w:rsidRPr="00BB629B">
              <w:rPr>
                <w:lang w:eastAsia="zh-CN"/>
              </w:rPr>
              <w:t>PC1</w:t>
            </w:r>
          </w:p>
          <w:p w14:paraId="5321D733" w14:textId="77777777" w:rsidR="005910EA" w:rsidRPr="00BB629B" w:rsidRDefault="005910EA" w:rsidP="005910EA">
            <w:pPr>
              <w:pStyle w:val="TAL"/>
              <w:rPr>
                <w:lang w:eastAsia="zh-CN"/>
              </w:rPr>
            </w:pPr>
            <w:r w:rsidRPr="00BB629B">
              <w:rPr>
                <w:lang w:eastAsia="zh-CN"/>
              </w:rPr>
              <w:t>PC2</w:t>
            </w:r>
          </w:p>
          <w:p w14:paraId="5449ADBF" w14:textId="77777777" w:rsidR="005910EA" w:rsidRPr="00BB629B" w:rsidRDefault="005910EA" w:rsidP="005910EA">
            <w:pPr>
              <w:pStyle w:val="TAL"/>
              <w:rPr>
                <w:lang w:eastAsia="zh-CN"/>
              </w:rPr>
            </w:pPr>
            <w:r w:rsidRPr="00BB629B">
              <w:rPr>
                <w:lang w:eastAsia="zh-CN"/>
              </w:rPr>
              <w:t>PC3</w:t>
            </w:r>
          </w:p>
          <w:p w14:paraId="299B59A5"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CADFF0" w14:textId="77777777" w:rsidR="005910EA" w:rsidRPr="00BB629B" w:rsidRDefault="005910EA" w:rsidP="005910EA">
            <w:pPr>
              <w:pStyle w:val="TAL"/>
              <w:rPr>
                <w:rFonts w:eastAsia="Malgun Gothic"/>
                <w:lang w:eastAsia="ko-KR"/>
              </w:rPr>
            </w:pPr>
            <w:r w:rsidRPr="00BB629B">
              <w:t>NOTE 1</w:t>
            </w:r>
          </w:p>
        </w:tc>
      </w:tr>
      <w:tr w:rsidR="005910EA" w:rsidRPr="00BB629B" w14:paraId="4BC1397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2C42ACF" w14:textId="77777777" w:rsidR="005910EA" w:rsidRPr="00BB629B" w:rsidRDefault="005910EA" w:rsidP="005910EA">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7AAB0F94" w14:textId="77777777" w:rsidR="005910EA" w:rsidRPr="00BB629B" w:rsidRDefault="005910EA" w:rsidP="005910EA">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F818C71"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7F57F46" w14:textId="77777777" w:rsidR="005910EA" w:rsidRPr="00BB629B" w:rsidRDefault="005910EA" w:rsidP="005910EA">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20916C"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C77B2C7" w14:textId="77777777" w:rsidR="005910EA" w:rsidRPr="00BB629B" w:rsidRDefault="005910EA" w:rsidP="005910EA">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7124E44" w14:textId="77777777" w:rsidR="005910EA" w:rsidRPr="00BB629B" w:rsidRDefault="005910EA" w:rsidP="005910EA">
            <w:pPr>
              <w:pStyle w:val="TAL"/>
              <w:rPr>
                <w:lang w:eastAsia="zh-CN"/>
              </w:rPr>
            </w:pPr>
            <w:r w:rsidRPr="00BB629B">
              <w:rPr>
                <w:lang w:eastAsia="zh-CN"/>
              </w:rPr>
              <w:t>PC1</w:t>
            </w:r>
          </w:p>
          <w:p w14:paraId="5451559A" w14:textId="77777777" w:rsidR="005910EA" w:rsidRPr="00BB629B" w:rsidRDefault="005910EA" w:rsidP="005910EA">
            <w:pPr>
              <w:pStyle w:val="TAL"/>
              <w:rPr>
                <w:lang w:eastAsia="zh-CN"/>
              </w:rPr>
            </w:pPr>
            <w:r w:rsidRPr="00BB629B">
              <w:rPr>
                <w:lang w:eastAsia="zh-CN"/>
              </w:rPr>
              <w:t>PC2</w:t>
            </w:r>
          </w:p>
          <w:p w14:paraId="4F4DD90D" w14:textId="77777777" w:rsidR="005910EA" w:rsidRPr="00BB629B" w:rsidRDefault="005910EA" w:rsidP="005910EA">
            <w:pPr>
              <w:pStyle w:val="TAL"/>
              <w:rPr>
                <w:lang w:eastAsia="zh-CN"/>
              </w:rPr>
            </w:pPr>
            <w:r w:rsidRPr="00BB629B">
              <w:rPr>
                <w:lang w:eastAsia="zh-CN"/>
              </w:rPr>
              <w:t>PC3</w:t>
            </w:r>
          </w:p>
          <w:p w14:paraId="788C94F8"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43BF8B6" w14:textId="77777777" w:rsidR="005910EA" w:rsidRPr="00BB629B" w:rsidRDefault="005910EA" w:rsidP="005910EA">
            <w:pPr>
              <w:pStyle w:val="TAL"/>
              <w:rPr>
                <w:rFonts w:eastAsia="Malgun Gothic"/>
                <w:lang w:eastAsia="ko-KR"/>
              </w:rPr>
            </w:pPr>
            <w:r w:rsidRPr="00BB629B">
              <w:t>NOTE 1</w:t>
            </w:r>
          </w:p>
        </w:tc>
      </w:tr>
      <w:tr w:rsidR="005910EA" w:rsidRPr="00BB629B" w14:paraId="4284A3D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EC60117" w14:textId="77777777" w:rsidR="005910EA" w:rsidRPr="00BB629B" w:rsidRDefault="005910EA" w:rsidP="005910EA">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D24A30E" w14:textId="77777777" w:rsidR="005910EA" w:rsidRPr="00BB629B" w:rsidRDefault="005910EA" w:rsidP="005910EA">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18FFF71" w14:textId="77777777" w:rsidR="005910EA" w:rsidRPr="00BB629B" w:rsidRDefault="005910EA" w:rsidP="005910EA">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C476419" w14:textId="77777777" w:rsidR="005910EA" w:rsidRPr="00BB629B" w:rsidRDefault="005910EA" w:rsidP="005910EA">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9D7E8F3"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B109242" w14:textId="77777777" w:rsidR="005910EA" w:rsidRPr="00BB629B" w:rsidRDefault="005910EA" w:rsidP="005910EA">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5C7E1F7" w14:textId="77777777" w:rsidR="005910EA" w:rsidRPr="00BB629B" w:rsidRDefault="005910EA" w:rsidP="005910EA">
            <w:pPr>
              <w:pStyle w:val="TAL"/>
              <w:rPr>
                <w:lang w:eastAsia="zh-CN"/>
              </w:rPr>
            </w:pPr>
            <w:r w:rsidRPr="00BB629B">
              <w:rPr>
                <w:lang w:eastAsia="zh-CN"/>
              </w:rPr>
              <w:t>PC1</w:t>
            </w:r>
          </w:p>
          <w:p w14:paraId="2034A177" w14:textId="77777777" w:rsidR="005910EA" w:rsidRPr="00BB629B" w:rsidRDefault="005910EA" w:rsidP="005910EA">
            <w:pPr>
              <w:pStyle w:val="TAL"/>
              <w:rPr>
                <w:lang w:eastAsia="zh-CN"/>
              </w:rPr>
            </w:pPr>
            <w:r w:rsidRPr="00BB629B">
              <w:rPr>
                <w:lang w:eastAsia="zh-CN"/>
              </w:rPr>
              <w:t>PC2</w:t>
            </w:r>
          </w:p>
          <w:p w14:paraId="1E2318D1" w14:textId="77777777" w:rsidR="005910EA" w:rsidRPr="00BB629B" w:rsidRDefault="005910EA" w:rsidP="005910EA">
            <w:pPr>
              <w:pStyle w:val="TAL"/>
              <w:rPr>
                <w:lang w:eastAsia="zh-CN"/>
              </w:rPr>
            </w:pPr>
            <w:r w:rsidRPr="00BB629B">
              <w:rPr>
                <w:lang w:eastAsia="zh-CN"/>
              </w:rPr>
              <w:t>PC3</w:t>
            </w:r>
          </w:p>
          <w:p w14:paraId="437BC173" w14:textId="77777777" w:rsidR="005910EA" w:rsidRPr="00BB629B" w:rsidRDefault="005910EA" w:rsidP="005910EA">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B9231A" w14:textId="77777777" w:rsidR="005910EA" w:rsidRPr="00BB629B" w:rsidRDefault="005910EA" w:rsidP="005910EA">
            <w:pPr>
              <w:pStyle w:val="TAL"/>
            </w:pPr>
            <w:r w:rsidRPr="00BB629B">
              <w:rPr>
                <w:rFonts w:eastAsia="Malgun Gothic"/>
                <w:lang w:eastAsia="ko-KR"/>
              </w:rPr>
              <w:t>NOTE 1</w:t>
            </w:r>
          </w:p>
        </w:tc>
      </w:tr>
      <w:tr w:rsidR="005910EA" w:rsidRPr="00BB629B" w14:paraId="0FABA62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58E51A2" w14:textId="77777777" w:rsidR="005910EA" w:rsidRPr="00BB629B" w:rsidRDefault="005910EA" w:rsidP="005910EA">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FDEAE95" w14:textId="77777777" w:rsidR="005910EA" w:rsidRPr="00BB629B" w:rsidRDefault="005910EA" w:rsidP="005910EA">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CDC785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101CFAA" w14:textId="77777777" w:rsidR="005910EA" w:rsidRPr="00BB629B" w:rsidRDefault="005910EA" w:rsidP="005910EA">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8884B8"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58907C" w14:textId="77777777" w:rsidR="005910EA" w:rsidRPr="00BB629B" w:rsidRDefault="005910EA" w:rsidP="005910EA">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5ABD8CF" w14:textId="77777777" w:rsidR="005910EA" w:rsidRPr="00BB629B" w:rsidRDefault="005910EA" w:rsidP="005910EA">
            <w:pPr>
              <w:pStyle w:val="TAL"/>
              <w:rPr>
                <w:lang w:eastAsia="zh-CN"/>
              </w:rPr>
            </w:pPr>
            <w:r w:rsidRPr="00BB629B">
              <w:rPr>
                <w:lang w:eastAsia="zh-CN"/>
              </w:rPr>
              <w:t>PC1</w:t>
            </w:r>
          </w:p>
          <w:p w14:paraId="3CA96F77" w14:textId="77777777" w:rsidR="005910EA" w:rsidRPr="00BB629B" w:rsidRDefault="005910EA" w:rsidP="005910EA">
            <w:pPr>
              <w:pStyle w:val="TAL"/>
              <w:rPr>
                <w:lang w:eastAsia="zh-CN"/>
              </w:rPr>
            </w:pPr>
            <w:r w:rsidRPr="00BB629B">
              <w:rPr>
                <w:lang w:eastAsia="zh-CN"/>
              </w:rPr>
              <w:t>PC2</w:t>
            </w:r>
          </w:p>
          <w:p w14:paraId="4B260225" w14:textId="77777777" w:rsidR="005910EA" w:rsidRPr="00BB629B" w:rsidRDefault="005910EA" w:rsidP="005910EA">
            <w:pPr>
              <w:pStyle w:val="TAL"/>
              <w:rPr>
                <w:lang w:eastAsia="zh-CN"/>
              </w:rPr>
            </w:pPr>
            <w:r w:rsidRPr="00BB629B">
              <w:rPr>
                <w:lang w:eastAsia="zh-CN"/>
              </w:rPr>
              <w:t>PC3</w:t>
            </w:r>
          </w:p>
          <w:p w14:paraId="0C2D1E16"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E7E0E6" w14:textId="77777777" w:rsidR="005910EA" w:rsidRPr="00BB629B" w:rsidRDefault="005910EA" w:rsidP="005910EA">
            <w:pPr>
              <w:pStyle w:val="TAL"/>
            </w:pPr>
            <w:r w:rsidRPr="00BB629B">
              <w:t>NOTE 1</w:t>
            </w:r>
          </w:p>
        </w:tc>
      </w:tr>
      <w:tr w:rsidR="005910EA" w:rsidRPr="00BB629B" w14:paraId="02ADD2B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71214C3" w14:textId="77777777" w:rsidR="005910EA" w:rsidRPr="00BB629B" w:rsidRDefault="005910EA" w:rsidP="005910EA">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BB35A94" w14:textId="77777777" w:rsidR="005910EA" w:rsidRPr="00BB629B" w:rsidRDefault="005910EA" w:rsidP="005910EA">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AA69C28"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C193CD" w14:textId="77777777" w:rsidR="005910EA" w:rsidRPr="00BB629B" w:rsidRDefault="005910EA" w:rsidP="005910EA">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150278B"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09D3F1" w14:textId="77777777" w:rsidR="005910EA" w:rsidRPr="00BB629B" w:rsidRDefault="005910EA" w:rsidP="005910EA">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314933B" w14:textId="77777777" w:rsidR="005910EA" w:rsidRPr="00BB629B" w:rsidRDefault="005910EA" w:rsidP="005910EA">
            <w:pPr>
              <w:pStyle w:val="TAL"/>
              <w:rPr>
                <w:lang w:eastAsia="zh-CN"/>
              </w:rPr>
            </w:pPr>
            <w:r w:rsidRPr="00BB629B">
              <w:rPr>
                <w:lang w:eastAsia="zh-CN"/>
              </w:rPr>
              <w:t>PC1</w:t>
            </w:r>
          </w:p>
          <w:p w14:paraId="4760E745" w14:textId="77777777" w:rsidR="005910EA" w:rsidRPr="00BB629B" w:rsidRDefault="005910EA" w:rsidP="005910EA">
            <w:pPr>
              <w:pStyle w:val="TAL"/>
              <w:rPr>
                <w:lang w:eastAsia="zh-CN"/>
              </w:rPr>
            </w:pPr>
            <w:r w:rsidRPr="00BB629B">
              <w:rPr>
                <w:lang w:eastAsia="zh-CN"/>
              </w:rPr>
              <w:t>PC2</w:t>
            </w:r>
          </w:p>
          <w:p w14:paraId="6B951BAE" w14:textId="77777777" w:rsidR="005910EA" w:rsidRPr="00BB629B" w:rsidRDefault="005910EA" w:rsidP="005910EA">
            <w:pPr>
              <w:pStyle w:val="TAL"/>
              <w:rPr>
                <w:lang w:eastAsia="zh-CN"/>
              </w:rPr>
            </w:pPr>
            <w:r w:rsidRPr="00BB629B">
              <w:rPr>
                <w:lang w:eastAsia="zh-CN"/>
              </w:rPr>
              <w:t>PC3</w:t>
            </w:r>
          </w:p>
          <w:p w14:paraId="5253DC58"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38F8CD" w14:textId="77777777" w:rsidR="005910EA" w:rsidRPr="00BB629B" w:rsidRDefault="005910EA" w:rsidP="005910EA">
            <w:pPr>
              <w:pStyle w:val="TAL"/>
            </w:pPr>
            <w:r w:rsidRPr="00BB629B">
              <w:t>NOTE 1</w:t>
            </w:r>
          </w:p>
        </w:tc>
      </w:tr>
      <w:tr w:rsidR="005910EA" w:rsidRPr="00BB629B" w14:paraId="14EA449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178EB2D" w14:textId="77777777" w:rsidR="005910EA" w:rsidRPr="00BB629B" w:rsidRDefault="005910EA" w:rsidP="005910EA">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6E3087F" w14:textId="77777777" w:rsidR="005910EA" w:rsidRPr="00BB629B" w:rsidRDefault="005910EA" w:rsidP="005910EA">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EC9D73C"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053169B" w14:textId="77777777" w:rsidR="005910EA" w:rsidRPr="00BB629B" w:rsidRDefault="005910EA" w:rsidP="005910EA">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96EAE3"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BDD13E" w14:textId="77777777" w:rsidR="005910EA" w:rsidRPr="00BB629B" w:rsidRDefault="005910EA" w:rsidP="005910EA">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3111C02" w14:textId="77777777" w:rsidR="005910EA" w:rsidRPr="00BB629B" w:rsidRDefault="005910EA" w:rsidP="005910EA">
            <w:pPr>
              <w:pStyle w:val="TAL"/>
              <w:rPr>
                <w:lang w:eastAsia="zh-CN"/>
              </w:rPr>
            </w:pPr>
            <w:r w:rsidRPr="00BB629B">
              <w:rPr>
                <w:lang w:eastAsia="zh-CN"/>
              </w:rPr>
              <w:t>PC1</w:t>
            </w:r>
          </w:p>
          <w:p w14:paraId="426C1C2B" w14:textId="77777777" w:rsidR="005910EA" w:rsidRPr="00BB629B" w:rsidRDefault="005910EA" w:rsidP="005910EA">
            <w:pPr>
              <w:pStyle w:val="TAL"/>
              <w:rPr>
                <w:lang w:eastAsia="zh-CN"/>
              </w:rPr>
            </w:pPr>
            <w:r w:rsidRPr="00BB629B">
              <w:rPr>
                <w:lang w:eastAsia="zh-CN"/>
              </w:rPr>
              <w:t>PC2</w:t>
            </w:r>
          </w:p>
          <w:p w14:paraId="4881743E" w14:textId="77777777" w:rsidR="005910EA" w:rsidRPr="00BB629B" w:rsidRDefault="005910EA" w:rsidP="005910EA">
            <w:pPr>
              <w:pStyle w:val="TAL"/>
              <w:rPr>
                <w:lang w:eastAsia="zh-CN"/>
              </w:rPr>
            </w:pPr>
            <w:r w:rsidRPr="00BB629B">
              <w:rPr>
                <w:lang w:eastAsia="zh-CN"/>
              </w:rPr>
              <w:t>PC3</w:t>
            </w:r>
          </w:p>
          <w:p w14:paraId="2955381B"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562585" w14:textId="77777777" w:rsidR="005910EA" w:rsidRPr="00BB629B" w:rsidRDefault="005910EA" w:rsidP="005910EA">
            <w:pPr>
              <w:pStyle w:val="TAL"/>
            </w:pPr>
            <w:r w:rsidRPr="00BB629B">
              <w:t>NOTE 1</w:t>
            </w:r>
          </w:p>
        </w:tc>
      </w:tr>
      <w:tr w:rsidR="005910EA" w:rsidRPr="00BB629B" w14:paraId="62EBA4C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A57516A" w14:textId="77777777" w:rsidR="005910EA" w:rsidRPr="00BB629B" w:rsidRDefault="005910EA" w:rsidP="005910EA">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2DB3E8E" w14:textId="77777777" w:rsidR="005910EA" w:rsidRPr="00BB629B" w:rsidRDefault="005910EA" w:rsidP="005910EA">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FFB888E"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FB2878D" w14:textId="77777777" w:rsidR="005910EA" w:rsidRPr="00BB629B" w:rsidRDefault="005910EA" w:rsidP="005910EA">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072681"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05D0D7D" w14:textId="77777777" w:rsidR="005910EA" w:rsidRPr="00BB629B" w:rsidRDefault="005910EA" w:rsidP="005910EA">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CDB3A17" w14:textId="77777777" w:rsidR="005910EA" w:rsidRPr="00BB629B" w:rsidRDefault="005910EA" w:rsidP="005910EA">
            <w:pPr>
              <w:pStyle w:val="TAL"/>
              <w:rPr>
                <w:lang w:eastAsia="zh-CN"/>
              </w:rPr>
            </w:pPr>
            <w:r w:rsidRPr="00BB629B">
              <w:rPr>
                <w:lang w:eastAsia="zh-CN"/>
              </w:rPr>
              <w:t>PC1</w:t>
            </w:r>
          </w:p>
          <w:p w14:paraId="015081B7" w14:textId="77777777" w:rsidR="005910EA" w:rsidRPr="00BB629B" w:rsidRDefault="005910EA" w:rsidP="005910EA">
            <w:pPr>
              <w:pStyle w:val="TAL"/>
              <w:rPr>
                <w:lang w:eastAsia="zh-CN"/>
              </w:rPr>
            </w:pPr>
            <w:r w:rsidRPr="00BB629B">
              <w:rPr>
                <w:lang w:eastAsia="zh-CN"/>
              </w:rPr>
              <w:t>PC2</w:t>
            </w:r>
          </w:p>
          <w:p w14:paraId="088CF89D" w14:textId="77777777" w:rsidR="005910EA" w:rsidRPr="00BB629B" w:rsidRDefault="005910EA" w:rsidP="005910EA">
            <w:pPr>
              <w:pStyle w:val="TAL"/>
              <w:rPr>
                <w:lang w:eastAsia="zh-CN"/>
              </w:rPr>
            </w:pPr>
            <w:r w:rsidRPr="00BB629B">
              <w:rPr>
                <w:lang w:eastAsia="zh-CN"/>
              </w:rPr>
              <w:t>PC3</w:t>
            </w:r>
          </w:p>
          <w:p w14:paraId="232A5C2E"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1F1815" w14:textId="77777777" w:rsidR="005910EA" w:rsidRPr="00BB629B" w:rsidRDefault="005910EA" w:rsidP="005910EA">
            <w:pPr>
              <w:pStyle w:val="TAL"/>
            </w:pPr>
            <w:r w:rsidRPr="00BB629B">
              <w:t>NOTE 1</w:t>
            </w:r>
          </w:p>
        </w:tc>
      </w:tr>
      <w:tr w:rsidR="005910EA" w:rsidRPr="00BB629B" w14:paraId="5448AA9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51D1889" w14:textId="77777777" w:rsidR="005910EA" w:rsidRPr="00BB629B" w:rsidRDefault="005910EA" w:rsidP="005910EA">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842FE69" w14:textId="77777777" w:rsidR="005910EA" w:rsidRPr="00BB629B" w:rsidRDefault="005910EA" w:rsidP="005910EA">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D26D64A"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5F7AE0C" w14:textId="77777777" w:rsidR="005910EA" w:rsidRPr="00BB629B" w:rsidRDefault="005910EA" w:rsidP="005910EA">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DCE20A"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D8981C" w14:textId="77777777" w:rsidR="005910EA" w:rsidRPr="00BB629B" w:rsidRDefault="005910EA" w:rsidP="005910EA">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5505B63" w14:textId="77777777" w:rsidR="005910EA" w:rsidRPr="00BB629B" w:rsidRDefault="005910EA" w:rsidP="005910EA">
            <w:pPr>
              <w:pStyle w:val="TAL"/>
              <w:rPr>
                <w:lang w:eastAsia="zh-CN"/>
              </w:rPr>
            </w:pPr>
            <w:r w:rsidRPr="00BB629B">
              <w:rPr>
                <w:lang w:eastAsia="zh-CN"/>
              </w:rPr>
              <w:t>PC1</w:t>
            </w:r>
          </w:p>
          <w:p w14:paraId="56CED069" w14:textId="77777777" w:rsidR="005910EA" w:rsidRPr="00BB629B" w:rsidRDefault="005910EA" w:rsidP="005910EA">
            <w:pPr>
              <w:pStyle w:val="TAL"/>
              <w:rPr>
                <w:lang w:eastAsia="zh-CN"/>
              </w:rPr>
            </w:pPr>
            <w:r w:rsidRPr="00BB629B">
              <w:rPr>
                <w:lang w:eastAsia="zh-CN"/>
              </w:rPr>
              <w:t>PC2</w:t>
            </w:r>
          </w:p>
          <w:p w14:paraId="571E381D" w14:textId="77777777" w:rsidR="005910EA" w:rsidRPr="00BB629B" w:rsidRDefault="005910EA" w:rsidP="005910EA">
            <w:pPr>
              <w:pStyle w:val="TAL"/>
              <w:rPr>
                <w:lang w:eastAsia="zh-CN"/>
              </w:rPr>
            </w:pPr>
            <w:r w:rsidRPr="00BB629B">
              <w:rPr>
                <w:lang w:eastAsia="zh-CN"/>
              </w:rPr>
              <w:t>PC3</w:t>
            </w:r>
          </w:p>
          <w:p w14:paraId="3D5BA6EC"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1F8547" w14:textId="77777777" w:rsidR="005910EA" w:rsidRPr="00BB629B" w:rsidRDefault="005910EA" w:rsidP="005910EA">
            <w:pPr>
              <w:pStyle w:val="TAL"/>
            </w:pPr>
            <w:r w:rsidRPr="00BB629B">
              <w:t>NOTE 1</w:t>
            </w:r>
          </w:p>
        </w:tc>
      </w:tr>
      <w:tr w:rsidR="005910EA" w:rsidRPr="00BB629B" w14:paraId="21DA2CD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2C54CBC" w14:textId="77777777" w:rsidR="005910EA" w:rsidRPr="00BB629B" w:rsidRDefault="005910EA" w:rsidP="005910EA">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61D7D0B" w14:textId="77777777" w:rsidR="005910EA" w:rsidRPr="00BB629B" w:rsidRDefault="005910EA" w:rsidP="005910EA">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4530A6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0C3087A" w14:textId="77777777" w:rsidR="005910EA" w:rsidRPr="00BB629B" w:rsidRDefault="005910EA" w:rsidP="005910EA">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292236"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124F0D" w14:textId="77777777" w:rsidR="005910EA" w:rsidRPr="00BB629B" w:rsidRDefault="005910EA" w:rsidP="005910EA">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76F92F8" w14:textId="77777777" w:rsidR="005910EA" w:rsidRPr="00BB629B" w:rsidRDefault="005910EA" w:rsidP="005910EA">
            <w:pPr>
              <w:pStyle w:val="TAL"/>
              <w:rPr>
                <w:lang w:eastAsia="zh-CN"/>
              </w:rPr>
            </w:pPr>
            <w:r w:rsidRPr="00BB629B">
              <w:rPr>
                <w:lang w:eastAsia="zh-CN"/>
              </w:rPr>
              <w:t>PC1</w:t>
            </w:r>
          </w:p>
          <w:p w14:paraId="4E6607A3" w14:textId="77777777" w:rsidR="005910EA" w:rsidRPr="00BB629B" w:rsidRDefault="005910EA" w:rsidP="005910EA">
            <w:pPr>
              <w:pStyle w:val="TAL"/>
              <w:rPr>
                <w:lang w:eastAsia="zh-CN"/>
              </w:rPr>
            </w:pPr>
            <w:r w:rsidRPr="00BB629B">
              <w:rPr>
                <w:lang w:eastAsia="zh-CN"/>
              </w:rPr>
              <w:t>PC2</w:t>
            </w:r>
          </w:p>
          <w:p w14:paraId="3B3FE65C" w14:textId="77777777" w:rsidR="005910EA" w:rsidRPr="00BB629B" w:rsidRDefault="005910EA" w:rsidP="005910EA">
            <w:pPr>
              <w:pStyle w:val="TAL"/>
              <w:rPr>
                <w:lang w:eastAsia="zh-CN"/>
              </w:rPr>
            </w:pPr>
            <w:r w:rsidRPr="00BB629B">
              <w:rPr>
                <w:lang w:eastAsia="zh-CN"/>
              </w:rPr>
              <w:t>PC3</w:t>
            </w:r>
          </w:p>
          <w:p w14:paraId="1D7531B7"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00E83D" w14:textId="77777777" w:rsidR="005910EA" w:rsidRPr="00BB629B" w:rsidRDefault="005910EA" w:rsidP="005910EA">
            <w:pPr>
              <w:pStyle w:val="TAL"/>
            </w:pPr>
            <w:r w:rsidRPr="00BB629B">
              <w:t>NOTE 1</w:t>
            </w:r>
          </w:p>
        </w:tc>
      </w:tr>
      <w:tr w:rsidR="005910EA" w:rsidRPr="00BB629B" w14:paraId="40C6230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9F66B20" w14:textId="77777777" w:rsidR="005910EA" w:rsidRPr="00BB629B" w:rsidRDefault="005910EA" w:rsidP="005910EA">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D78879D" w14:textId="77777777" w:rsidR="005910EA" w:rsidRPr="00BB629B" w:rsidRDefault="005910EA" w:rsidP="005910EA">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3F75578" w14:textId="77777777" w:rsidR="005910EA" w:rsidRPr="00BB629B" w:rsidRDefault="005910EA" w:rsidP="005910EA">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296C8B8" w14:textId="77777777" w:rsidR="005910EA" w:rsidRPr="00BB629B" w:rsidRDefault="005910EA" w:rsidP="005910EA">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D9EF272"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C7AA5A" w14:textId="77777777" w:rsidR="005910EA" w:rsidRPr="00BB629B" w:rsidRDefault="005910EA" w:rsidP="005910EA">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DEF53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732E5B" w14:textId="77777777" w:rsidR="005910EA" w:rsidRPr="00BB629B" w:rsidRDefault="005910EA" w:rsidP="005910EA">
            <w:pPr>
              <w:pStyle w:val="TAL"/>
            </w:pPr>
            <w:r w:rsidRPr="00BB629B">
              <w:t>NOTE 1</w:t>
            </w:r>
          </w:p>
        </w:tc>
      </w:tr>
      <w:tr w:rsidR="005910EA" w:rsidRPr="00BB629B" w14:paraId="40A8155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C3A0EA6" w14:textId="77777777" w:rsidR="005910EA" w:rsidRPr="00BB629B" w:rsidRDefault="005910EA" w:rsidP="005910EA">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A50A0A4" w14:textId="77777777" w:rsidR="005910EA" w:rsidRPr="00BB629B" w:rsidRDefault="005910EA" w:rsidP="005910EA">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22F7F1A"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2C0C3F"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DE93D7"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4DA9FD5"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2328A9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C99E1" w14:textId="77777777" w:rsidR="005910EA" w:rsidRPr="00BB629B" w:rsidRDefault="005910EA" w:rsidP="005910EA">
            <w:pPr>
              <w:pStyle w:val="TAL"/>
            </w:pPr>
            <w:r w:rsidRPr="00BB629B">
              <w:t>NOTE 1</w:t>
            </w:r>
          </w:p>
        </w:tc>
      </w:tr>
      <w:tr w:rsidR="005910EA" w:rsidRPr="00BB629B" w14:paraId="5949D67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B47AB30" w14:textId="77777777" w:rsidR="005910EA" w:rsidRPr="00BB629B" w:rsidRDefault="005910EA" w:rsidP="005910EA">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577EF839" w14:textId="77777777" w:rsidR="005910EA" w:rsidRPr="00BB629B" w:rsidRDefault="005910EA" w:rsidP="005910EA">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D058DDB"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91FDAA9"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143F89"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D6692D"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DA74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5851DF" w14:textId="77777777" w:rsidR="005910EA" w:rsidRPr="00BB629B" w:rsidRDefault="005910EA" w:rsidP="005910EA">
            <w:pPr>
              <w:pStyle w:val="TAL"/>
              <w:rPr>
                <w:rFonts w:eastAsia="SimSun"/>
                <w:lang w:eastAsia="zh-CN"/>
              </w:rPr>
            </w:pPr>
            <w:r w:rsidRPr="00BB629B">
              <w:rPr>
                <w:rFonts w:eastAsia="SimSun"/>
                <w:lang w:eastAsia="zh-CN"/>
              </w:rPr>
              <w:t>Skip TC 6.5.1 if UE supports NSA and TS 38.521-3 TC 6.5B.1.4 has been executed.</w:t>
            </w:r>
          </w:p>
        </w:tc>
      </w:tr>
      <w:tr w:rsidR="005910EA" w:rsidRPr="00BB629B" w14:paraId="75EE537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0B66AA2" w14:textId="77777777" w:rsidR="005910EA" w:rsidRPr="00BB629B" w:rsidRDefault="005910EA" w:rsidP="005910EA">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1256792" w14:textId="77777777" w:rsidR="005910EA" w:rsidRPr="00BB629B" w:rsidRDefault="005910EA" w:rsidP="005910EA">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3033803"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D88A6BA"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710D08"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0DAF44"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209A8DC"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9FBBA3" w14:textId="77777777" w:rsidR="005910EA" w:rsidRPr="00BB629B" w:rsidRDefault="005910EA" w:rsidP="005910EA">
            <w:pPr>
              <w:pStyle w:val="TAL"/>
            </w:pPr>
            <w:r w:rsidRPr="00BB629B">
              <w:t>Skip TC 6.5.2.1 if UE supports NSA and TS 38.521-3 TC 6.5B.2.4.1 has been executed.</w:t>
            </w:r>
          </w:p>
        </w:tc>
      </w:tr>
      <w:tr w:rsidR="005910EA" w:rsidRPr="00BB629B" w14:paraId="655FCAC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530635EF" w14:textId="77777777" w:rsidR="005910EA" w:rsidRPr="00BB629B" w:rsidRDefault="005910EA" w:rsidP="005910EA">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304FE2F9" w14:textId="77777777" w:rsidR="005910EA" w:rsidRPr="00BB629B" w:rsidRDefault="005910EA" w:rsidP="005910EA">
            <w:pPr>
              <w:pStyle w:val="TAL"/>
              <w:rPr>
                <w:lang w:val="fr-FR" w:eastAsia="zh-CN"/>
              </w:rPr>
            </w:pPr>
            <w:r w:rsidRPr="00BB629B">
              <w:rPr>
                <w:lang w:val="fr-FR" w:eastAsia="zh-CN"/>
              </w:rPr>
              <w:t xml:space="preserve">Spectrum Emission Mask </w:t>
            </w:r>
            <w:proofErr w:type="spellStart"/>
            <w:r w:rsidRPr="00BB629B">
              <w:rPr>
                <w:lang w:val="fr-FR" w:eastAsia="zh-CN"/>
              </w:rPr>
              <w:t>with</w:t>
            </w:r>
            <w:proofErr w:type="spellEnd"/>
            <w:r w:rsidRPr="00BB629B">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03C3396F" w14:textId="77777777" w:rsidR="005910EA" w:rsidRPr="00BB629B" w:rsidRDefault="005910EA" w:rsidP="005910EA">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37F1C08" w14:textId="77777777" w:rsidR="005910EA" w:rsidRPr="00BB629B" w:rsidRDefault="005910EA" w:rsidP="005910EA">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E634E66" w14:textId="77777777" w:rsidR="005910EA" w:rsidRPr="00BB629B" w:rsidRDefault="005910EA" w:rsidP="005910EA">
            <w:pPr>
              <w:pStyle w:val="TAL"/>
              <w:rPr>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C383AE" w14:textId="77777777" w:rsidR="005910EA" w:rsidRPr="00BB629B" w:rsidRDefault="005910EA" w:rsidP="005910EA">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19FA851" w14:textId="77777777" w:rsidR="005910EA" w:rsidRPr="00BB629B" w:rsidRDefault="005910EA" w:rsidP="005910EA">
            <w:pPr>
              <w:pStyle w:val="TAL"/>
              <w:rPr>
                <w:lang w:val="fr-FR" w:eastAsia="zh-CN"/>
              </w:rPr>
            </w:pPr>
            <w:r w:rsidRPr="00BB629B">
              <w:rPr>
                <w:lang w:val="fr-FR" w:eastAsia="zh-CN"/>
              </w:rPr>
              <w:t>PC1</w:t>
            </w:r>
            <w:r>
              <w:rPr>
                <w:lang w:val="fr-FR" w:eastAsia="zh-CN"/>
              </w:rPr>
              <w:t xml:space="preserve"> (NOTE 1)</w:t>
            </w:r>
          </w:p>
          <w:p w14:paraId="7508F9DF" w14:textId="77777777" w:rsidR="005910EA" w:rsidRPr="00BB629B" w:rsidRDefault="005910EA" w:rsidP="005910EA">
            <w:pPr>
              <w:pStyle w:val="TAL"/>
              <w:rPr>
                <w:lang w:val="fr-FR" w:eastAsia="zh-CN"/>
              </w:rPr>
            </w:pPr>
            <w:r w:rsidRPr="00BB629B">
              <w:rPr>
                <w:lang w:val="fr-FR" w:eastAsia="zh-CN"/>
              </w:rPr>
              <w:t>PC2</w:t>
            </w:r>
            <w:r>
              <w:rPr>
                <w:lang w:val="fr-FR" w:eastAsia="zh-CN"/>
              </w:rPr>
              <w:t xml:space="preserve"> (NOTE 1)</w:t>
            </w:r>
          </w:p>
          <w:p w14:paraId="7466E708" w14:textId="77777777" w:rsidR="005910EA" w:rsidRPr="00BB629B" w:rsidRDefault="005910EA" w:rsidP="005910EA">
            <w:pPr>
              <w:pStyle w:val="TAL"/>
              <w:rPr>
                <w:lang w:val="fr-FR" w:eastAsia="zh-CN"/>
              </w:rPr>
            </w:pPr>
            <w:r w:rsidRPr="00BB629B">
              <w:rPr>
                <w:lang w:val="fr-FR" w:eastAsia="zh-CN"/>
              </w:rPr>
              <w:t>PC3</w:t>
            </w:r>
          </w:p>
          <w:p w14:paraId="2ABA0409" w14:textId="77777777" w:rsidR="005910EA" w:rsidRPr="00BB629B" w:rsidRDefault="005910EA" w:rsidP="005910EA">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D3996ED" w14:textId="77777777" w:rsidR="005910EA" w:rsidRPr="00BB629B" w:rsidRDefault="005910EA" w:rsidP="005910EA">
            <w:pPr>
              <w:pStyle w:val="TAL"/>
              <w:rPr>
                <w:lang w:val="fr-FR" w:eastAsia="fr-FR"/>
              </w:rPr>
            </w:pPr>
            <w:r w:rsidRPr="00BB629B">
              <w:rPr>
                <w:rFonts w:eastAsia="SimSun"/>
                <w:lang w:val="fr-FR" w:eastAsia="zh-CN"/>
              </w:rPr>
              <w:t xml:space="preserve">Skip TC 6.5.2.1_1 if UE supports NSA and TS 38.521-3 TC 6.5B.2.4.1_2 has been </w:t>
            </w:r>
            <w:proofErr w:type="spellStart"/>
            <w:r w:rsidRPr="00BB629B">
              <w:rPr>
                <w:rFonts w:eastAsia="SimSun"/>
                <w:lang w:val="fr-FR" w:eastAsia="zh-CN"/>
              </w:rPr>
              <w:t>executed</w:t>
            </w:r>
            <w:proofErr w:type="spellEnd"/>
            <w:r w:rsidRPr="00BB629B">
              <w:rPr>
                <w:rFonts w:eastAsia="SimSun"/>
                <w:lang w:val="fr-FR" w:eastAsia="zh-CN"/>
              </w:rPr>
              <w:t>.</w:t>
            </w:r>
          </w:p>
        </w:tc>
      </w:tr>
      <w:tr w:rsidR="005910EA" w:rsidRPr="00BB629B" w14:paraId="5F81A03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6F3157A" w14:textId="77777777" w:rsidR="005910EA" w:rsidRPr="00BB629B" w:rsidRDefault="005910EA" w:rsidP="005910EA">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568BB359" w14:textId="77777777" w:rsidR="005910EA" w:rsidRPr="00BB629B" w:rsidRDefault="005910EA" w:rsidP="005910EA">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86C48DB"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D33C622"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644F89E"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29F63"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A9789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83708D" w14:textId="77777777" w:rsidR="005910EA" w:rsidRPr="00BB629B" w:rsidRDefault="005910EA" w:rsidP="005910EA">
            <w:pPr>
              <w:pStyle w:val="TAL"/>
              <w:rPr>
                <w:rFonts w:eastAsia="SimSun"/>
                <w:lang w:eastAsia="zh-CN"/>
              </w:rPr>
            </w:pPr>
            <w:r w:rsidRPr="00BB629B">
              <w:t>Skip TC 6.5.2.3 if UE supports NSA and TS 38.521-3 TC 6.5B.2.4.3 has been executed.</w:t>
            </w:r>
          </w:p>
        </w:tc>
      </w:tr>
      <w:tr w:rsidR="005910EA" w:rsidRPr="00BB629B" w14:paraId="6B991E7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AEBA03E" w14:textId="77777777" w:rsidR="005910EA" w:rsidRPr="00BB629B" w:rsidRDefault="005910EA" w:rsidP="005910EA">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C6F2A97" w14:textId="77777777" w:rsidR="005910EA" w:rsidRPr="00BB629B" w:rsidRDefault="005910EA" w:rsidP="005910EA">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FC1A1F3"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26E9881"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DD73AA"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AB22B1"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5EA34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B1033" w14:textId="77777777" w:rsidR="005910EA" w:rsidRPr="00BB629B" w:rsidRDefault="005910EA" w:rsidP="005910EA">
            <w:pPr>
              <w:pStyle w:val="TAL"/>
              <w:rPr>
                <w:rFonts w:eastAsia="SimSun"/>
                <w:lang w:eastAsia="zh-CN"/>
              </w:rPr>
            </w:pPr>
            <w:r w:rsidRPr="00BB629B">
              <w:t>Skip TC 6.5.3.1 if UE supports NSA and TS 38.521-3 TC 6.5B.3.4.1 has been executed.</w:t>
            </w:r>
          </w:p>
        </w:tc>
      </w:tr>
      <w:tr w:rsidR="005910EA" w:rsidRPr="00BB629B" w14:paraId="2536AB0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6C337075" w14:textId="77777777" w:rsidR="005910EA" w:rsidRPr="00BB629B" w:rsidRDefault="005910EA" w:rsidP="005910EA">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0C6E2AA0" w14:textId="77777777" w:rsidR="005910EA" w:rsidRPr="00BB629B" w:rsidRDefault="005910EA" w:rsidP="005910EA">
            <w:pPr>
              <w:pStyle w:val="TAL"/>
              <w:rPr>
                <w:lang w:val="fr-FR" w:eastAsia="fr-FR"/>
              </w:rPr>
            </w:pPr>
            <w:proofErr w:type="spellStart"/>
            <w:r w:rsidRPr="00BB629B">
              <w:rPr>
                <w:lang w:val="fr-FR" w:eastAsia="fr-FR"/>
              </w:rPr>
              <w:t>Transmitter</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emissions</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965E1D0" w14:textId="77777777" w:rsidR="005910EA" w:rsidRPr="00BB629B" w:rsidRDefault="005910EA" w:rsidP="005910EA">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494D06A" w14:textId="77777777" w:rsidR="005910EA" w:rsidRPr="00BB629B" w:rsidRDefault="005910EA" w:rsidP="005910EA">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C0C430E" w14:textId="77777777" w:rsidR="005910EA" w:rsidRPr="00BB629B" w:rsidRDefault="005910EA" w:rsidP="005910EA">
            <w:pPr>
              <w:pStyle w:val="TAL"/>
              <w:rPr>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D75540B" w14:textId="77777777" w:rsidR="005910EA" w:rsidRPr="00BB629B" w:rsidRDefault="005910EA" w:rsidP="005910EA">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925E977" w14:textId="77777777" w:rsidR="005910EA" w:rsidRPr="00BB629B" w:rsidRDefault="005910EA" w:rsidP="005910EA">
            <w:pPr>
              <w:pStyle w:val="TAL"/>
              <w:rPr>
                <w:lang w:val="fr-FR" w:eastAsia="zh-CN"/>
              </w:rPr>
            </w:pPr>
            <w:r w:rsidRPr="00BB629B">
              <w:rPr>
                <w:lang w:val="fr-FR" w:eastAsia="zh-CN"/>
              </w:rPr>
              <w:t>PC1</w:t>
            </w:r>
            <w:r>
              <w:rPr>
                <w:lang w:val="fr-FR" w:eastAsia="zh-CN"/>
              </w:rPr>
              <w:t xml:space="preserve"> (NOTE 1)</w:t>
            </w:r>
          </w:p>
          <w:p w14:paraId="0E7A27F1" w14:textId="77777777" w:rsidR="005910EA" w:rsidRPr="00BB629B" w:rsidRDefault="005910EA" w:rsidP="005910EA">
            <w:pPr>
              <w:pStyle w:val="TAL"/>
              <w:rPr>
                <w:lang w:val="fr-FR" w:eastAsia="zh-CN"/>
              </w:rPr>
            </w:pPr>
            <w:r w:rsidRPr="00BB629B">
              <w:rPr>
                <w:lang w:val="fr-FR" w:eastAsia="zh-CN"/>
              </w:rPr>
              <w:t>PC2</w:t>
            </w:r>
            <w:r>
              <w:rPr>
                <w:lang w:val="fr-FR" w:eastAsia="zh-CN"/>
              </w:rPr>
              <w:t xml:space="preserve"> (NOTE 1)</w:t>
            </w:r>
          </w:p>
          <w:p w14:paraId="7F5AF461" w14:textId="77777777" w:rsidR="005910EA" w:rsidRPr="00BB629B" w:rsidRDefault="005910EA" w:rsidP="005910EA">
            <w:pPr>
              <w:pStyle w:val="TAL"/>
              <w:rPr>
                <w:lang w:val="fr-FR" w:eastAsia="zh-CN"/>
              </w:rPr>
            </w:pPr>
            <w:r w:rsidRPr="00BB629B">
              <w:rPr>
                <w:lang w:val="fr-FR" w:eastAsia="zh-CN"/>
              </w:rPr>
              <w:t>PC3</w:t>
            </w:r>
          </w:p>
          <w:p w14:paraId="5F5E3768" w14:textId="77777777" w:rsidR="005910EA" w:rsidRPr="00BB629B" w:rsidRDefault="005910EA" w:rsidP="005910EA">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3C806886" w14:textId="77777777" w:rsidR="005910EA" w:rsidRPr="00BB629B" w:rsidRDefault="005910EA" w:rsidP="005910EA">
            <w:pPr>
              <w:pStyle w:val="TAL"/>
              <w:rPr>
                <w:lang w:val="fr-FR" w:eastAsia="fr-FR"/>
              </w:rPr>
            </w:pPr>
            <w:r w:rsidRPr="00BB629B">
              <w:rPr>
                <w:rFonts w:eastAsia="SimSun"/>
                <w:lang w:val="fr-FR" w:eastAsia="zh-CN"/>
              </w:rPr>
              <w:t xml:space="preserve">Skip TC 6.5.3.1_1 if UE supports NSA and TS 38.521-3 TC 6.5B.3.4.1_2 has been </w:t>
            </w:r>
            <w:proofErr w:type="spellStart"/>
            <w:r w:rsidRPr="00BB629B">
              <w:rPr>
                <w:rFonts w:eastAsia="SimSun"/>
                <w:lang w:val="fr-FR" w:eastAsia="zh-CN"/>
              </w:rPr>
              <w:t>executed</w:t>
            </w:r>
            <w:proofErr w:type="spellEnd"/>
            <w:r w:rsidRPr="00BB629B">
              <w:rPr>
                <w:rFonts w:eastAsia="SimSun"/>
                <w:lang w:val="fr-FR" w:eastAsia="zh-CN"/>
              </w:rPr>
              <w:t>.</w:t>
            </w:r>
          </w:p>
        </w:tc>
      </w:tr>
      <w:tr w:rsidR="005910EA" w:rsidRPr="00BB629B" w14:paraId="34D27C2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D4D11C7" w14:textId="77777777" w:rsidR="005910EA" w:rsidRPr="00BB629B" w:rsidRDefault="005910EA" w:rsidP="005910EA">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50AFC307" w14:textId="77777777" w:rsidR="005910EA" w:rsidRPr="00BB629B" w:rsidRDefault="005910EA" w:rsidP="005910EA">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1D9C52E" w14:textId="77777777" w:rsidR="005910EA" w:rsidRPr="00BB629B" w:rsidRDefault="005910EA" w:rsidP="005910EA">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A6E1CD3" w14:textId="77777777" w:rsidR="005910EA" w:rsidRPr="00BB629B" w:rsidRDefault="005910EA" w:rsidP="005910EA">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549D74"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92A9C" w14:textId="77777777" w:rsidR="005910EA" w:rsidRPr="00BB629B" w:rsidRDefault="005910EA" w:rsidP="005910EA">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054506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9C6B70" w14:textId="77777777" w:rsidR="005910EA" w:rsidRPr="00BB629B" w:rsidRDefault="005910EA" w:rsidP="005910EA">
            <w:pPr>
              <w:pStyle w:val="TAL"/>
              <w:rPr>
                <w:rFonts w:eastAsia="SimSun"/>
                <w:lang w:eastAsia="zh-CN"/>
              </w:rPr>
            </w:pPr>
            <w:r w:rsidRPr="00BB629B">
              <w:rPr>
                <w:lang w:eastAsia="zh-CN"/>
              </w:rPr>
              <w:t>Skip TC 6.5.3.2 if UE supports NSA and TS 38.521-3 TC 6.5B.3.4.2 has been executed.</w:t>
            </w:r>
          </w:p>
        </w:tc>
      </w:tr>
      <w:tr w:rsidR="005910EA" w:rsidRPr="00BB629B" w14:paraId="7AACD76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09F0BC68" w14:textId="77777777" w:rsidR="005910EA" w:rsidRPr="00BB629B" w:rsidRDefault="005910EA" w:rsidP="005910EA">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378A105" w14:textId="77777777" w:rsidR="005910EA" w:rsidRPr="00BB629B" w:rsidRDefault="005910EA" w:rsidP="005910EA">
            <w:pPr>
              <w:pStyle w:val="TAL"/>
              <w:rPr>
                <w:lang w:val="fr-FR" w:eastAsia="fr-FR"/>
              </w:rPr>
            </w:pP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w:t>
            </w:r>
            <w:proofErr w:type="spellEnd"/>
            <w:r w:rsidRPr="00BB629B">
              <w:rPr>
                <w:lang w:val="fr-FR" w:eastAsia="fr-FR"/>
              </w:rPr>
              <w:t xml:space="preserve"> band UE </w:t>
            </w:r>
            <w:proofErr w:type="spellStart"/>
            <w:r w:rsidRPr="00BB629B">
              <w:rPr>
                <w:lang w:val="fr-FR" w:eastAsia="fr-FR"/>
              </w:rPr>
              <w:t>co-existence</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5C62257" w14:textId="77777777" w:rsidR="005910EA" w:rsidRPr="00BB629B" w:rsidRDefault="005910EA" w:rsidP="005910EA">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D20689A" w14:textId="77777777" w:rsidR="005910EA" w:rsidRPr="00BB629B" w:rsidRDefault="005910EA" w:rsidP="005910EA">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F59C5AB" w14:textId="77777777" w:rsidR="005910EA" w:rsidRPr="00BB629B" w:rsidRDefault="005910EA" w:rsidP="005910EA">
            <w:pPr>
              <w:pStyle w:val="TAL"/>
              <w:rPr>
                <w:rFonts w:eastAsia="SimSun"/>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2011646" w14:textId="77777777" w:rsidR="005910EA" w:rsidRPr="00BB629B" w:rsidRDefault="005910EA" w:rsidP="005910EA">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EC05DA9" w14:textId="77777777" w:rsidR="005910EA" w:rsidRPr="00BB629B" w:rsidRDefault="005910EA" w:rsidP="005910EA">
            <w:pPr>
              <w:pStyle w:val="TAL"/>
              <w:rPr>
                <w:lang w:val="fr-FR" w:eastAsia="zh-CN"/>
              </w:rPr>
            </w:pPr>
            <w:r w:rsidRPr="00BB629B">
              <w:rPr>
                <w:lang w:val="fr-FR" w:eastAsia="zh-CN"/>
              </w:rPr>
              <w:t>PC1</w:t>
            </w:r>
            <w:r>
              <w:rPr>
                <w:lang w:val="fr-FR" w:eastAsia="zh-CN"/>
              </w:rPr>
              <w:t xml:space="preserve"> (NOTE 1)</w:t>
            </w:r>
          </w:p>
          <w:p w14:paraId="14D5FB42" w14:textId="77777777" w:rsidR="005910EA" w:rsidRPr="00BB629B" w:rsidRDefault="005910EA" w:rsidP="005910EA">
            <w:pPr>
              <w:pStyle w:val="TAL"/>
              <w:rPr>
                <w:lang w:val="fr-FR" w:eastAsia="zh-CN"/>
              </w:rPr>
            </w:pPr>
            <w:r w:rsidRPr="00BB629B">
              <w:rPr>
                <w:lang w:val="fr-FR" w:eastAsia="zh-CN"/>
              </w:rPr>
              <w:t>PC2</w:t>
            </w:r>
            <w:r>
              <w:rPr>
                <w:lang w:val="fr-FR" w:eastAsia="zh-CN"/>
              </w:rPr>
              <w:t xml:space="preserve"> (NOTE 1)</w:t>
            </w:r>
          </w:p>
          <w:p w14:paraId="7014C4CD" w14:textId="77777777" w:rsidR="005910EA" w:rsidRPr="00BB629B" w:rsidRDefault="005910EA" w:rsidP="005910EA">
            <w:pPr>
              <w:pStyle w:val="TAL"/>
              <w:rPr>
                <w:lang w:val="fr-FR" w:eastAsia="zh-CN"/>
              </w:rPr>
            </w:pPr>
            <w:r w:rsidRPr="00BB629B">
              <w:rPr>
                <w:lang w:val="fr-FR" w:eastAsia="zh-CN"/>
              </w:rPr>
              <w:t>PC3</w:t>
            </w:r>
          </w:p>
          <w:p w14:paraId="67CEE4A8" w14:textId="77777777" w:rsidR="005910EA" w:rsidRPr="00BB629B" w:rsidRDefault="005910EA" w:rsidP="005910EA">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0726E85C" w14:textId="77777777" w:rsidR="005910EA" w:rsidRPr="00BB629B" w:rsidRDefault="005910EA" w:rsidP="005910EA">
            <w:pPr>
              <w:pStyle w:val="TAL"/>
              <w:rPr>
                <w:lang w:val="fr-FR" w:eastAsia="zh-CN"/>
              </w:rPr>
            </w:pPr>
            <w:r w:rsidRPr="00BB629B">
              <w:rPr>
                <w:rFonts w:eastAsia="SimSun"/>
                <w:lang w:val="fr-FR" w:eastAsia="zh-CN"/>
              </w:rPr>
              <w:t xml:space="preserve">Skip TC 6.5.3.2_1 if UE supports NSA and TS 38.521-3 TC 6.5B.3.4.2_2 has been </w:t>
            </w:r>
            <w:proofErr w:type="spellStart"/>
            <w:r w:rsidRPr="00BB629B">
              <w:rPr>
                <w:rFonts w:eastAsia="SimSun"/>
                <w:lang w:val="fr-FR" w:eastAsia="zh-CN"/>
              </w:rPr>
              <w:t>executed</w:t>
            </w:r>
            <w:proofErr w:type="spellEnd"/>
            <w:r w:rsidRPr="00BB629B">
              <w:rPr>
                <w:rFonts w:eastAsia="SimSun"/>
                <w:lang w:val="fr-FR" w:eastAsia="zh-CN"/>
              </w:rPr>
              <w:t>.</w:t>
            </w:r>
          </w:p>
        </w:tc>
      </w:tr>
      <w:tr w:rsidR="005910EA" w:rsidRPr="00BB629B" w14:paraId="65295D8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3D07D48" w14:textId="77777777" w:rsidR="005910EA" w:rsidRPr="00BB629B" w:rsidRDefault="005910EA" w:rsidP="005910EA">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00631E88" w14:textId="77777777" w:rsidR="005910EA" w:rsidRPr="00BB629B" w:rsidRDefault="005910EA" w:rsidP="005910EA">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597060B" w14:textId="77777777" w:rsidR="005910EA" w:rsidRPr="00BB629B" w:rsidRDefault="005910EA" w:rsidP="005910EA">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DCFCE81" w14:textId="77777777" w:rsidR="005910EA" w:rsidRPr="00BB629B" w:rsidRDefault="005910EA" w:rsidP="005910EA">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32127D"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FC2744" w14:textId="77777777" w:rsidR="005910EA" w:rsidRPr="00BB629B" w:rsidRDefault="005910EA" w:rsidP="005910EA">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7B3E1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09986D" w14:textId="77777777" w:rsidR="005910EA" w:rsidRPr="00BB629B" w:rsidRDefault="005910EA" w:rsidP="005910EA">
            <w:pPr>
              <w:pStyle w:val="TAL"/>
            </w:pPr>
            <w:r w:rsidRPr="00BB629B">
              <w:t>Skip TC 6.5.3.3 if UE supports NSA and TS 38.521-3 TC 6.5B.4.4 has been executed.</w:t>
            </w:r>
          </w:p>
        </w:tc>
      </w:tr>
      <w:tr w:rsidR="005910EA" w:rsidRPr="00BB629B" w14:paraId="295673E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tcPr>
          <w:p w14:paraId="7EF6966D" w14:textId="77777777" w:rsidR="005910EA" w:rsidRPr="00BB629B" w:rsidRDefault="005910EA" w:rsidP="005910EA">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54F5DA3E" w14:textId="77777777" w:rsidR="005910EA" w:rsidRPr="00BB629B" w:rsidRDefault="005910EA" w:rsidP="005910EA">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w:t>
            </w:r>
            <w:proofErr w:type="spellStart"/>
            <w:r w:rsidRPr="00BB629B">
              <w:rPr>
                <w:lang w:val="fr-FR" w:eastAsia="fr-FR"/>
              </w:rPr>
              <w:t>emissions</w:t>
            </w:r>
            <w:proofErr w:type="spellEnd"/>
            <w:r w:rsidRPr="00BB629B">
              <w:rPr>
                <w:lang w:val="fr-FR" w:eastAsia="fr-FR"/>
              </w:rPr>
              <w:t xml:space="preserve"> </w:t>
            </w:r>
            <w:proofErr w:type="spellStart"/>
            <w:r w:rsidRPr="00BB629B">
              <w:rPr>
                <w:lang w:val="fr-FR" w:eastAsia="fr-FR"/>
              </w:rPr>
              <w:t>with</w:t>
            </w:r>
            <w:proofErr w:type="spellEnd"/>
            <w:r w:rsidRPr="00BB629B">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6C26618" w14:textId="77777777" w:rsidR="005910EA" w:rsidRPr="00BB629B" w:rsidRDefault="005910EA" w:rsidP="005910EA">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AD3A44D" w14:textId="77777777" w:rsidR="005910EA" w:rsidRPr="00BB629B" w:rsidRDefault="005910EA" w:rsidP="005910EA">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452E1EF" w14:textId="77777777" w:rsidR="005910EA" w:rsidRPr="00BB629B" w:rsidRDefault="005910EA" w:rsidP="005910EA">
            <w:pPr>
              <w:pStyle w:val="TAL"/>
              <w:rPr>
                <w:rFonts w:eastAsia="SimSun"/>
                <w:lang w:val="fr-FR" w:eastAsia="zh-CN"/>
              </w:rPr>
            </w:pPr>
            <w:proofErr w:type="spellStart"/>
            <w:r>
              <w:rPr>
                <w:lang w:val="fr-FR" w:eastAsia="zh-CN"/>
              </w:rPr>
              <w:t>UEs</w:t>
            </w:r>
            <w:proofErr w:type="spellEnd"/>
            <w:r w:rsidRPr="00BB629B">
              <w:rPr>
                <w:lang w:val="fr-FR" w:eastAsia="zh-CN"/>
              </w:rPr>
              <w:t xml:space="preserve"> </w:t>
            </w:r>
            <w:proofErr w:type="spellStart"/>
            <w:r w:rsidRPr="00BB629B">
              <w:rPr>
                <w:lang w:val="fr-FR" w:eastAsia="zh-CN"/>
              </w:rPr>
              <w:t>supporting</w:t>
            </w:r>
            <w:proofErr w:type="spellEnd"/>
            <w:r w:rsidRPr="00BB629B">
              <w:rPr>
                <w:lang w:val="fr-FR" w:eastAsia="zh-CN"/>
              </w:rPr>
              <w:t xml:space="preserve"> 5GS FR2 and </w:t>
            </w:r>
            <w:proofErr w:type="spellStart"/>
            <w:r w:rsidRPr="00BB629B">
              <w:rPr>
                <w:lang w:val="fr-FR" w:eastAsia="zh-CN"/>
              </w:rPr>
              <w:t>supporting</w:t>
            </w:r>
            <w:proofErr w:type="spellEnd"/>
            <w:r w:rsidRPr="00BB629B">
              <w:rPr>
                <w:lang w:val="fr-FR" w:eastAsia="zh-CN"/>
              </w:rPr>
              <w:t xml:space="preserve">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AB25E00" w14:textId="77777777" w:rsidR="005910EA" w:rsidRPr="00BB629B" w:rsidRDefault="005910EA" w:rsidP="005910EA">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7CCE71C" w14:textId="77777777" w:rsidR="005910EA" w:rsidRPr="00BB629B" w:rsidRDefault="005910EA" w:rsidP="005910EA">
            <w:pPr>
              <w:pStyle w:val="TAL"/>
              <w:rPr>
                <w:lang w:val="fr-FR" w:eastAsia="zh-CN"/>
              </w:rPr>
            </w:pPr>
            <w:r w:rsidRPr="00BB629B">
              <w:rPr>
                <w:lang w:val="fr-FR" w:eastAsia="zh-CN"/>
              </w:rPr>
              <w:t>PC1</w:t>
            </w:r>
            <w:r>
              <w:rPr>
                <w:lang w:val="fr-FR" w:eastAsia="zh-CN"/>
              </w:rPr>
              <w:t xml:space="preserve"> (NOTE 1)</w:t>
            </w:r>
          </w:p>
          <w:p w14:paraId="3ACB1775" w14:textId="77777777" w:rsidR="005910EA" w:rsidRPr="00BB629B" w:rsidRDefault="005910EA" w:rsidP="005910EA">
            <w:pPr>
              <w:pStyle w:val="TAL"/>
              <w:rPr>
                <w:lang w:val="fr-FR" w:eastAsia="zh-CN"/>
              </w:rPr>
            </w:pPr>
            <w:r w:rsidRPr="00BB629B">
              <w:rPr>
                <w:lang w:val="fr-FR" w:eastAsia="zh-CN"/>
              </w:rPr>
              <w:t>PC2</w:t>
            </w:r>
            <w:r>
              <w:rPr>
                <w:lang w:val="fr-FR" w:eastAsia="zh-CN"/>
              </w:rPr>
              <w:t xml:space="preserve"> (NOTE 1)</w:t>
            </w:r>
          </w:p>
          <w:p w14:paraId="1C4FA7C4" w14:textId="77777777" w:rsidR="005910EA" w:rsidRPr="00BB629B" w:rsidRDefault="005910EA" w:rsidP="005910EA">
            <w:pPr>
              <w:pStyle w:val="TAL"/>
              <w:rPr>
                <w:lang w:val="fr-FR" w:eastAsia="zh-CN"/>
              </w:rPr>
            </w:pPr>
            <w:r w:rsidRPr="00BB629B">
              <w:rPr>
                <w:lang w:val="fr-FR" w:eastAsia="zh-CN"/>
              </w:rPr>
              <w:t>PC3</w:t>
            </w:r>
          </w:p>
          <w:p w14:paraId="36E3CFE3" w14:textId="77777777" w:rsidR="005910EA" w:rsidRPr="00BB629B" w:rsidRDefault="005910EA" w:rsidP="005910EA">
            <w:pPr>
              <w:pStyle w:val="TAL"/>
              <w:rPr>
                <w:lang w:val="fr-FR" w:eastAsia="fr-FR"/>
              </w:rPr>
            </w:pPr>
            <w:r w:rsidRPr="00BB629B">
              <w:rPr>
                <w:lang w:val="fr-FR"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CAB0E75" w14:textId="77777777" w:rsidR="005910EA" w:rsidRPr="00BB629B" w:rsidRDefault="005910EA" w:rsidP="005910EA">
            <w:pPr>
              <w:pStyle w:val="TAL"/>
              <w:rPr>
                <w:lang w:val="fr-FR" w:eastAsia="fr-FR"/>
              </w:rPr>
            </w:pPr>
            <w:r w:rsidRPr="00BB629B">
              <w:rPr>
                <w:rFonts w:eastAsia="SimSun"/>
                <w:lang w:val="fr-FR" w:eastAsia="zh-CN"/>
              </w:rPr>
              <w:t xml:space="preserve">Skip TC 6.5.3.3_1 if UE supports NSA and TS 38.521-3 TC 6.5B.4.4 _1 has been </w:t>
            </w:r>
            <w:proofErr w:type="spellStart"/>
            <w:r w:rsidRPr="00BB629B">
              <w:rPr>
                <w:rFonts w:eastAsia="SimSun"/>
                <w:lang w:val="fr-FR" w:eastAsia="zh-CN"/>
              </w:rPr>
              <w:t>executed</w:t>
            </w:r>
            <w:proofErr w:type="spellEnd"/>
            <w:r w:rsidRPr="00BB629B">
              <w:rPr>
                <w:rFonts w:eastAsia="SimSun"/>
                <w:lang w:val="fr-FR" w:eastAsia="zh-CN"/>
              </w:rPr>
              <w:t>.</w:t>
            </w:r>
          </w:p>
        </w:tc>
      </w:tr>
      <w:tr w:rsidR="005910EA" w:rsidRPr="00BB629B" w14:paraId="4EE5C52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4AA0145" w14:textId="77777777" w:rsidR="005910EA" w:rsidRPr="00BB629B" w:rsidRDefault="005910EA" w:rsidP="005910EA">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38FF9A6B" w14:textId="77777777" w:rsidR="005910EA" w:rsidRPr="00BB629B" w:rsidRDefault="005910EA" w:rsidP="005910EA">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40D3D981"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A4C1384"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566C6"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4A022"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1D008E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F24382" w14:textId="77777777" w:rsidR="005910EA" w:rsidRPr="00BB629B" w:rsidRDefault="005910EA" w:rsidP="005910EA">
            <w:pPr>
              <w:pStyle w:val="TAL"/>
            </w:pPr>
            <w:r w:rsidRPr="00BB629B">
              <w:t>NOTE 1</w:t>
            </w:r>
          </w:p>
          <w:p w14:paraId="6D14B80D" w14:textId="77777777" w:rsidR="005910EA" w:rsidRPr="00BB629B" w:rsidRDefault="005910EA" w:rsidP="005910EA">
            <w:pPr>
              <w:pStyle w:val="TAL"/>
              <w:rPr>
                <w:rFonts w:eastAsia="SimSun"/>
                <w:lang w:eastAsia="zh-CN"/>
              </w:rPr>
            </w:pPr>
            <w:r w:rsidRPr="00BB629B">
              <w:rPr>
                <w:rFonts w:eastAsia="SimSun"/>
                <w:lang w:eastAsia="zh-CN"/>
              </w:rPr>
              <w:t>Skip TC 6.5A.1.1 if UE supports NSA and TS 38.521-3 TC 6.5B.1.4_1.1 has been executed.</w:t>
            </w:r>
          </w:p>
        </w:tc>
      </w:tr>
      <w:tr w:rsidR="005910EA" w:rsidRPr="00BB629B" w14:paraId="3D80509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FC961E0" w14:textId="77777777" w:rsidR="005910EA" w:rsidRPr="00BB629B" w:rsidRDefault="005910EA" w:rsidP="005910EA">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4BBCC01E" w14:textId="77777777" w:rsidR="005910EA" w:rsidRPr="00BB629B" w:rsidRDefault="005910EA" w:rsidP="005910EA">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3230E66"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2EC2E2F"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B46D5C"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D4234F"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A5B731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A96E3" w14:textId="77777777" w:rsidR="005910EA" w:rsidRPr="00BB629B" w:rsidRDefault="005910EA" w:rsidP="005910EA">
            <w:pPr>
              <w:pStyle w:val="TAL"/>
            </w:pPr>
            <w:r w:rsidRPr="00BB629B">
              <w:t>NOTE 1</w:t>
            </w:r>
          </w:p>
          <w:p w14:paraId="3B5B6D63" w14:textId="77777777" w:rsidR="005910EA" w:rsidRPr="00BB629B" w:rsidRDefault="005910EA" w:rsidP="005910EA">
            <w:pPr>
              <w:pStyle w:val="TAL"/>
            </w:pPr>
            <w:r w:rsidRPr="00BB629B">
              <w:t>Skip TC 6.5A.1.2 if UE supports NSA and TS 38.521-3 TC 6.5B.1.4_1.2 has been executed.</w:t>
            </w:r>
          </w:p>
        </w:tc>
      </w:tr>
      <w:tr w:rsidR="005910EA" w:rsidRPr="00BB629B" w14:paraId="0AAD470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EA0CB0E" w14:textId="77777777" w:rsidR="005910EA" w:rsidRPr="00BB629B" w:rsidRDefault="005910EA" w:rsidP="005910EA">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799AD13E" w14:textId="77777777" w:rsidR="005910EA" w:rsidRPr="00BB629B" w:rsidRDefault="005910EA" w:rsidP="005910EA">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35A2CC9"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574FF32"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6F1BC0"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5884E85"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9391FE0"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88D33A" w14:textId="77777777" w:rsidR="005910EA" w:rsidRPr="00BB629B" w:rsidRDefault="005910EA" w:rsidP="005910EA">
            <w:pPr>
              <w:pStyle w:val="TAL"/>
            </w:pPr>
            <w:r w:rsidRPr="00BB629B">
              <w:t>NOTE 1</w:t>
            </w:r>
          </w:p>
          <w:p w14:paraId="4F1C45C4" w14:textId="77777777" w:rsidR="005910EA" w:rsidRPr="00BB629B" w:rsidRDefault="005910EA" w:rsidP="005910EA">
            <w:pPr>
              <w:pStyle w:val="TAL"/>
              <w:rPr>
                <w:rFonts w:eastAsia="SimSun"/>
                <w:lang w:eastAsia="zh-CN"/>
              </w:rPr>
            </w:pPr>
            <w:r w:rsidRPr="00BB629B">
              <w:t>Skip TC 6.5A.1.3 if UE supports NSA and TS 38.521-3 TC 6.5B.1.4_1.3 has been executed.</w:t>
            </w:r>
          </w:p>
        </w:tc>
      </w:tr>
      <w:tr w:rsidR="005910EA" w:rsidRPr="00BB629B" w14:paraId="5EB3E86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48B5ED8" w14:textId="77777777" w:rsidR="005910EA" w:rsidRPr="00BB629B" w:rsidRDefault="005910EA" w:rsidP="005910EA">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61C242E2" w14:textId="77777777" w:rsidR="005910EA" w:rsidRPr="00BB629B" w:rsidRDefault="005910EA" w:rsidP="005910EA">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48CBDB4"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5687EB"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A92101"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640D04"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0540A47"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1B05A2" w14:textId="77777777" w:rsidR="005910EA" w:rsidRPr="00BB629B" w:rsidRDefault="005910EA" w:rsidP="005910EA">
            <w:pPr>
              <w:pStyle w:val="TAL"/>
            </w:pPr>
            <w:r w:rsidRPr="00BB629B">
              <w:t>NOTE 1</w:t>
            </w:r>
          </w:p>
        </w:tc>
      </w:tr>
      <w:tr w:rsidR="005910EA" w:rsidRPr="00BB629B" w14:paraId="7560653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6E77503" w14:textId="77777777" w:rsidR="005910EA" w:rsidRPr="00BB629B" w:rsidRDefault="005910EA" w:rsidP="005910EA">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6880B367" w14:textId="77777777" w:rsidR="005910EA" w:rsidRPr="00BB629B" w:rsidRDefault="005910EA" w:rsidP="005910EA">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C6F62EA"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328572"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364978"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AD5F61"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C30DD7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ACCDCF" w14:textId="77777777" w:rsidR="005910EA" w:rsidRPr="00BB629B" w:rsidRDefault="005910EA" w:rsidP="005910EA">
            <w:pPr>
              <w:pStyle w:val="TAL"/>
            </w:pPr>
            <w:r w:rsidRPr="00BB629B">
              <w:t>NOTE 1</w:t>
            </w:r>
          </w:p>
        </w:tc>
      </w:tr>
      <w:tr w:rsidR="005910EA" w:rsidRPr="00BB629B" w14:paraId="352CD1D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E18329F" w14:textId="77777777" w:rsidR="005910EA" w:rsidRPr="00BB629B" w:rsidRDefault="005910EA" w:rsidP="005910EA">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515ABB6D" w14:textId="77777777" w:rsidR="005910EA" w:rsidRPr="00BB629B" w:rsidRDefault="005910EA" w:rsidP="005910EA">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20D5313F"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DCEFFE6"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93BF55D"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40F6AF"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34461D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69DC14" w14:textId="77777777" w:rsidR="005910EA" w:rsidRPr="00BB629B" w:rsidRDefault="005910EA" w:rsidP="005910EA">
            <w:pPr>
              <w:pStyle w:val="TAL"/>
            </w:pPr>
            <w:r w:rsidRPr="00BB629B">
              <w:t>NOTE 1</w:t>
            </w:r>
          </w:p>
        </w:tc>
      </w:tr>
      <w:tr w:rsidR="005910EA" w:rsidRPr="00BB629B" w14:paraId="6A2DE97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37B1880" w14:textId="77777777" w:rsidR="005910EA" w:rsidRPr="00BB629B" w:rsidRDefault="005910EA" w:rsidP="005910EA">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74678F7C" w14:textId="77777777" w:rsidR="005910EA" w:rsidRPr="00BB629B" w:rsidRDefault="005910EA" w:rsidP="005910EA">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3F86F9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CDE1B9F"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D670D6"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B3A5EC"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122F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6CAC6" w14:textId="77777777" w:rsidR="005910EA" w:rsidRPr="00BB629B" w:rsidRDefault="005910EA" w:rsidP="005910EA">
            <w:pPr>
              <w:pStyle w:val="TAL"/>
            </w:pPr>
            <w:r w:rsidRPr="00BB629B">
              <w:t>NOTE 1</w:t>
            </w:r>
          </w:p>
        </w:tc>
      </w:tr>
      <w:tr w:rsidR="005910EA" w:rsidRPr="00BB629B" w14:paraId="271BD6C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E635F43" w14:textId="77777777" w:rsidR="005910EA" w:rsidRPr="00BB629B" w:rsidRDefault="005910EA" w:rsidP="005910EA">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454A7B09" w14:textId="77777777" w:rsidR="005910EA" w:rsidRPr="00BB629B" w:rsidRDefault="005910EA" w:rsidP="005910EA">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55EDF1C"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3A22305"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26353B"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D4FE09"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2284CC"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D64AC" w14:textId="77777777" w:rsidR="005910EA" w:rsidRPr="00BB629B" w:rsidRDefault="005910EA" w:rsidP="005910EA">
            <w:pPr>
              <w:pStyle w:val="TAL"/>
              <w:rPr>
                <w:rFonts w:eastAsia="SimSun"/>
                <w:lang w:eastAsia="zh-CN"/>
              </w:rPr>
            </w:pPr>
            <w:r w:rsidRPr="00BB629B">
              <w:t>Skip TC 6.5A.2.1.1 if UE supports NSA and TS 38.521-3 TC 6.5B.2.4.1_1.1 has been executed.</w:t>
            </w:r>
          </w:p>
        </w:tc>
      </w:tr>
      <w:tr w:rsidR="005910EA" w:rsidRPr="00BB629B" w14:paraId="4C55FA6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20C58C7" w14:textId="77777777" w:rsidR="005910EA" w:rsidRPr="00BB629B" w:rsidRDefault="005910EA" w:rsidP="005910EA">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EB6B01E" w14:textId="77777777" w:rsidR="005910EA" w:rsidRPr="00BB629B" w:rsidRDefault="005910EA" w:rsidP="005910EA">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18F6969"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CB93F3"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F78A99"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8CE7B2"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4A188E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0D0B2F" w14:textId="77777777" w:rsidR="005910EA" w:rsidRPr="00BB629B" w:rsidRDefault="005910EA" w:rsidP="005910EA">
            <w:pPr>
              <w:pStyle w:val="TAL"/>
            </w:pPr>
            <w:r w:rsidRPr="00BB629B">
              <w:t>NOTE 1</w:t>
            </w:r>
          </w:p>
          <w:p w14:paraId="6372F60B" w14:textId="77777777" w:rsidR="005910EA" w:rsidRPr="00BB629B" w:rsidRDefault="005910EA" w:rsidP="005910EA">
            <w:pPr>
              <w:pStyle w:val="TAL"/>
              <w:rPr>
                <w:rFonts w:eastAsia="SimSun"/>
                <w:lang w:eastAsia="zh-CN"/>
              </w:rPr>
            </w:pPr>
            <w:r w:rsidRPr="00BB629B">
              <w:t>Skip TC 6.5A.2.1.2 if UE supports NSA and TS 38.521-3 TC 6.5B.2.4.1_1.2 has been executed.</w:t>
            </w:r>
          </w:p>
        </w:tc>
      </w:tr>
      <w:tr w:rsidR="005910EA" w:rsidRPr="00BB629B" w14:paraId="3449F14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9735B25" w14:textId="77777777" w:rsidR="005910EA" w:rsidRPr="00BB629B" w:rsidRDefault="005910EA" w:rsidP="005910EA">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797C503D" w14:textId="77777777" w:rsidR="005910EA" w:rsidRPr="00BB629B" w:rsidRDefault="005910EA" w:rsidP="005910EA">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11F1E09"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1D00C13"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56BEF58"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C9F6E2"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71115F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839039" w14:textId="77777777" w:rsidR="005910EA" w:rsidRPr="00BB629B" w:rsidRDefault="005910EA" w:rsidP="005910EA">
            <w:pPr>
              <w:pStyle w:val="TAL"/>
            </w:pPr>
            <w:r w:rsidRPr="00BB629B">
              <w:t>NOTE 1</w:t>
            </w:r>
          </w:p>
          <w:p w14:paraId="1340B419" w14:textId="77777777" w:rsidR="005910EA" w:rsidRPr="00BB629B" w:rsidRDefault="005910EA" w:rsidP="005910EA">
            <w:pPr>
              <w:pStyle w:val="TAL"/>
              <w:rPr>
                <w:rFonts w:eastAsia="SimSun"/>
                <w:lang w:eastAsia="zh-CN"/>
              </w:rPr>
            </w:pPr>
            <w:r w:rsidRPr="00BB629B">
              <w:t>Skip TC 6.5A.2.1.3 if UE supports NSA and TS 38.521-3 TC 6.5B.2.4.1_1.3 has been executed.</w:t>
            </w:r>
          </w:p>
        </w:tc>
      </w:tr>
      <w:tr w:rsidR="005910EA" w:rsidRPr="00BB629B" w14:paraId="097A263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3BB2F74" w14:textId="77777777" w:rsidR="005910EA" w:rsidRPr="00BB629B" w:rsidRDefault="005910EA" w:rsidP="005910EA">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0F18411F" w14:textId="77777777" w:rsidR="005910EA" w:rsidRPr="00BB629B" w:rsidRDefault="005910EA" w:rsidP="005910EA">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86FCC8"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59C592D"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5E8FE"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598235A"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8910DA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C6D22E" w14:textId="77777777" w:rsidR="005910EA" w:rsidRPr="00BB629B" w:rsidRDefault="005910EA" w:rsidP="005910EA">
            <w:pPr>
              <w:pStyle w:val="TAL"/>
            </w:pPr>
            <w:r w:rsidRPr="00BB629B">
              <w:t>NOTE 1</w:t>
            </w:r>
          </w:p>
        </w:tc>
      </w:tr>
      <w:tr w:rsidR="005910EA" w:rsidRPr="00BB629B" w14:paraId="00F46B9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E1927C2" w14:textId="77777777" w:rsidR="005910EA" w:rsidRPr="00BB629B" w:rsidRDefault="005910EA" w:rsidP="005910EA">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16170928" w14:textId="77777777" w:rsidR="005910EA" w:rsidRPr="00BB629B" w:rsidRDefault="005910EA" w:rsidP="005910EA">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0CC7088B"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9F7B23"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43C1DC"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70EE16"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C6AA1A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C941F6" w14:textId="77777777" w:rsidR="005910EA" w:rsidRPr="00BB629B" w:rsidRDefault="005910EA" w:rsidP="005910EA">
            <w:pPr>
              <w:pStyle w:val="TAL"/>
            </w:pPr>
            <w:r w:rsidRPr="00BB629B">
              <w:t>NOTE 1</w:t>
            </w:r>
          </w:p>
        </w:tc>
      </w:tr>
      <w:tr w:rsidR="005910EA" w:rsidRPr="00BB629B" w14:paraId="112C6ED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BD01E94" w14:textId="77777777" w:rsidR="005910EA" w:rsidRPr="00BB629B" w:rsidRDefault="005910EA" w:rsidP="005910EA">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3A31D960" w14:textId="77777777" w:rsidR="005910EA" w:rsidRPr="00BB629B" w:rsidRDefault="005910EA" w:rsidP="005910EA">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256D135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8CA84E"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321AA28"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D8970A3"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CB2E83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83965E" w14:textId="77777777" w:rsidR="005910EA" w:rsidRPr="00BB629B" w:rsidRDefault="005910EA" w:rsidP="005910EA">
            <w:pPr>
              <w:pStyle w:val="TAL"/>
            </w:pPr>
            <w:r w:rsidRPr="00BB629B">
              <w:t>NOTE 1</w:t>
            </w:r>
          </w:p>
        </w:tc>
      </w:tr>
      <w:tr w:rsidR="005910EA" w:rsidRPr="00BB629B" w14:paraId="0931EA5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0A3F328" w14:textId="77777777" w:rsidR="005910EA" w:rsidRPr="00BB629B" w:rsidRDefault="005910EA" w:rsidP="005910EA">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5CB43E50" w14:textId="77777777" w:rsidR="005910EA" w:rsidRPr="00BB629B" w:rsidRDefault="005910EA" w:rsidP="005910EA">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9C77BC7"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4E4264F"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9E7432"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DC97A6"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5B2B45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C4864" w14:textId="77777777" w:rsidR="005910EA" w:rsidRPr="00BB629B" w:rsidRDefault="005910EA" w:rsidP="005910EA">
            <w:pPr>
              <w:pStyle w:val="TAL"/>
            </w:pPr>
            <w:r w:rsidRPr="00BB629B">
              <w:t>NOTE 1</w:t>
            </w:r>
          </w:p>
        </w:tc>
      </w:tr>
      <w:tr w:rsidR="005910EA" w:rsidRPr="00BB629B" w14:paraId="5B034DB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AF6CB90" w14:textId="77777777" w:rsidR="005910EA" w:rsidRPr="00BB629B" w:rsidRDefault="005910EA" w:rsidP="005910EA">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48EC3E9C" w14:textId="77777777" w:rsidR="005910EA" w:rsidRPr="00BB629B" w:rsidRDefault="005910EA" w:rsidP="005910EA">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A2AC4B5"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5C92C05"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AA949B"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13E184"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DBF4B4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B9050B" w14:textId="77777777" w:rsidR="005910EA" w:rsidRPr="00BB629B" w:rsidRDefault="005910EA" w:rsidP="005910EA">
            <w:pPr>
              <w:pStyle w:val="TAL"/>
              <w:rPr>
                <w:rFonts w:eastAsia="SimSun"/>
                <w:lang w:eastAsia="zh-CN"/>
              </w:rPr>
            </w:pPr>
            <w:r w:rsidRPr="00BB629B">
              <w:rPr>
                <w:rFonts w:eastAsia="SimSun"/>
                <w:lang w:eastAsia="zh-CN"/>
              </w:rPr>
              <w:t>Skip TC 6.5A.2.2.1 if UE supports NSA and TS 38.521-3 TC 6.5B.2.4.3_1.1 has been executed.</w:t>
            </w:r>
          </w:p>
        </w:tc>
      </w:tr>
      <w:tr w:rsidR="005910EA" w:rsidRPr="00BB629B" w14:paraId="62A4BB1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8C838D9" w14:textId="77777777" w:rsidR="005910EA" w:rsidRPr="00BB629B" w:rsidRDefault="005910EA" w:rsidP="005910EA">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2439A37E" w14:textId="77777777" w:rsidR="005910EA" w:rsidRPr="00BB629B" w:rsidRDefault="005910EA" w:rsidP="005910EA">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241D743"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2EC11E9"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77F90C"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9A46A9"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7957A4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0575E" w14:textId="77777777" w:rsidR="005910EA" w:rsidRPr="00BB629B" w:rsidRDefault="005910EA" w:rsidP="005910EA">
            <w:pPr>
              <w:pStyle w:val="TAL"/>
              <w:rPr>
                <w:rFonts w:eastAsia="SimSun"/>
                <w:lang w:eastAsia="zh-CN"/>
              </w:rPr>
            </w:pPr>
            <w:r w:rsidRPr="00BB629B">
              <w:rPr>
                <w:rFonts w:eastAsia="SimSun"/>
                <w:lang w:eastAsia="zh-CN"/>
              </w:rPr>
              <w:t>Skip TC 6.5A.2.2.2 if UE supports NSA and TS 38.521-3 TC 6.5B.2.4.3_1.2 has been executed.</w:t>
            </w:r>
          </w:p>
        </w:tc>
      </w:tr>
      <w:tr w:rsidR="005910EA" w:rsidRPr="00BB629B" w14:paraId="6B36337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4AA4AA1" w14:textId="77777777" w:rsidR="005910EA" w:rsidRPr="00BB629B" w:rsidRDefault="005910EA" w:rsidP="005910EA">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73FDE431" w14:textId="77777777" w:rsidR="005910EA" w:rsidRPr="00BB629B" w:rsidRDefault="005910EA" w:rsidP="005910EA">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E28269B"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5DFD6D"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CFEE7A"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FC9AC8"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5CACA0A"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B5C43D" w14:textId="77777777" w:rsidR="005910EA" w:rsidRPr="00BB629B" w:rsidRDefault="005910EA" w:rsidP="005910EA">
            <w:pPr>
              <w:pStyle w:val="TAL"/>
              <w:rPr>
                <w:rFonts w:eastAsia="SimSun"/>
                <w:lang w:eastAsia="zh-CN"/>
              </w:rPr>
            </w:pPr>
            <w:r w:rsidRPr="00BB629B">
              <w:rPr>
                <w:rFonts w:eastAsia="SimSun"/>
                <w:lang w:eastAsia="zh-CN"/>
              </w:rPr>
              <w:t>Skip TC 6.5A.2.2.3 if UE supports NSA and TS 38.521-3 TC 6.5B.2.4.3_1.3 has been executed.</w:t>
            </w:r>
          </w:p>
        </w:tc>
      </w:tr>
      <w:tr w:rsidR="005910EA" w:rsidRPr="00BB629B" w14:paraId="4F5C97D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9627917" w14:textId="77777777" w:rsidR="005910EA" w:rsidRPr="00BB629B" w:rsidRDefault="005910EA" w:rsidP="005910EA">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71CC14D6" w14:textId="77777777" w:rsidR="005910EA" w:rsidRPr="00BB629B" w:rsidRDefault="005910EA" w:rsidP="005910EA">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D483966"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6CEC803"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DBD949"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2B6FDB"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36EF01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FD596D" w14:textId="77777777" w:rsidR="005910EA" w:rsidRPr="00BB629B" w:rsidRDefault="005910EA" w:rsidP="005910EA">
            <w:pPr>
              <w:pStyle w:val="TAL"/>
            </w:pPr>
            <w:r w:rsidRPr="00BB629B">
              <w:t>NOTE 1</w:t>
            </w:r>
          </w:p>
        </w:tc>
      </w:tr>
      <w:tr w:rsidR="005910EA" w:rsidRPr="00BB629B" w14:paraId="191D5E8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E3A0CDE" w14:textId="77777777" w:rsidR="005910EA" w:rsidRPr="00BB629B" w:rsidRDefault="005910EA" w:rsidP="005910EA">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040C5A7F" w14:textId="77777777" w:rsidR="005910EA" w:rsidRPr="00BB629B" w:rsidRDefault="005910EA" w:rsidP="005910EA">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8F8764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DF62B5"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DA8175"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A55F30"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2418DAE"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E50C80" w14:textId="77777777" w:rsidR="005910EA" w:rsidRPr="00BB629B" w:rsidRDefault="005910EA" w:rsidP="005910EA">
            <w:pPr>
              <w:pStyle w:val="TAL"/>
            </w:pPr>
            <w:r w:rsidRPr="00BB629B">
              <w:t>NOTE 1</w:t>
            </w:r>
          </w:p>
        </w:tc>
      </w:tr>
      <w:tr w:rsidR="005910EA" w:rsidRPr="00BB629B" w14:paraId="1F78420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6BF105F" w14:textId="77777777" w:rsidR="005910EA" w:rsidRPr="00BB629B" w:rsidRDefault="005910EA" w:rsidP="005910EA">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3AE3C502" w14:textId="77777777" w:rsidR="005910EA" w:rsidRPr="00BB629B" w:rsidRDefault="005910EA" w:rsidP="005910EA">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4F09B5EB"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294CA31"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1DA120"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BB34F9"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EC00F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EDA24E" w14:textId="77777777" w:rsidR="005910EA" w:rsidRPr="00BB629B" w:rsidRDefault="005910EA" w:rsidP="005910EA">
            <w:pPr>
              <w:pStyle w:val="TAL"/>
            </w:pPr>
            <w:r w:rsidRPr="00BB629B">
              <w:t>NOTE 1</w:t>
            </w:r>
          </w:p>
        </w:tc>
      </w:tr>
      <w:tr w:rsidR="005910EA" w:rsidRPr="00BB629B" w14:paraId="0AD327C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3891EFE" w14:textId="77777777" w:rsidR="005910EA" w:rsidRPr="00BB629B" w:rsidRDefault="005910EA" w:rsidP="005910EA">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1E76CF11" w14:textId="77777777" w:rsidR="005910EA" w:rsidRPr="00BB629B" w:rsidRDefault="005910EA" w:rsidP="005910EA">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EF27C04"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78C922D"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D09153"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A641A35"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4E433D"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7648CA" w14:textId="77777777" w:rsidR="005910EA" w:rsidRPr="00BB629B" w:rsidRDefault="005910EA" w:rsidP="005910EA">
            <w:pPr>
              <w:pStyle w:val="TAL"/>
            </w:pPr>
            <w:r w:rsidRPr="00BB629B">
              <w:t>NOTE 1</w:t>
            </w:r>
          </w:p>
        </w:tc>
      </w:tr>
      <w:tr w:rsidR="005910EA" w:rsidRPr="00BB629B" w14:paraId="46C21C3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1A8DDB2" w14:textId="77777777" w:rsidR="005910EA" w:rsidRPr="00BB629B" w:rsidRDefault="005910EA" w:rsidP="005910EA">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264DD38D" w14:textId="77777777" w:rsidR="005910EA" w:rsidRPr="00BB629B" w:rsidRDefault="005910EA" w:rsidP="005910EA">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2B9928E"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380C40" w14:textId="77777777" w:rsidR="005910EA" w:rsidRPr="00BB629B" w:rsidRDefault="005910EA" w:rsidP="005910EA">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3AFC12"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2E50C17" w14:textId="77777777" w:rsidR="005910EA" w:rsidRPr="00BB629B" w:rsidRDefault="005910EA" w:rsidP="005910EA">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80DA820"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F777F8" w14:textId="77777777" w:rsidR="005910EA" w:rsidRPr="00BB629B" w:rsidRDefault="005910EA" w:rsidP="005910EA">
            <w:pPr>
              <w:pStyle w:val="TAL"/>
              <w:rPr>
                <w:rFonts w:eastAsia="SimSun"/>
                <w:lang w:eastAsia="zh-CN"/>
              </w:rPr>
            </w:pPr>
            <w:r w:rsidRPr="00BB629B">
              <w:rPr>
                <w:rFonts w:eastAsia="SimSun"/>
                <w:lang w:eastAsia="zh-CN"/>
              </w:rPr>
              <w:t>Skip TC 6.5A.3.1.1 if UE supports NSA and TS 38.521-3 TC 6.5B.3.4.1_1.1 has been executed.</w:t>
            </w:r>
          </w:p>
        </w:tc>
      </w:tr>
      <w:tr w:rsidR="005910EA" w:rsidRPr="00BB629B" w14:paraId="1CB96A2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FC24460" w14:textId="77777777" w:rsidR="005910EA" w:rsidRPr="00BB629B" w:rsidRDefault="005910EA" w:rsidP="005910EA">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7AC5E625" w14:textId="77777777" w:rsidR="005910EA" w:rsidRPr="00BB629B" w:rsidRDefault="005910EA" w:rsidP="005910EA">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51B2064"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CB6550C"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9E99A75"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D73FF6"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BDA8D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023BB6" w14:textId="77777777" w:rsidR="005910EA" w:rsidRPr="00BB629B" w:rsidRDefault="005910EA" w:rsidP="005910EA">
            <w:pPr>
              <w:pStyle w:val="TAL"/>
              <w:rPr>
                <w:rFonts w:eastAsia="SimSun"/>
                <w:lang w:eastAsia="zh-CN"/>
              </w:rPr>
            </w:pPr>
            <w:r w:rsidRPr="00BB629B">
              <w:rPr>
                <w:rFonts w:eastAsia="SimSun"/>
                <w:lang w:eastAsia="zh-CN"/>
              </w:rPr>
              <w:t>Skip TC 6.5A.3.1.2 if UE supports NSA and TS 38.521-3 TC 6.5B.3.4.1_1.2 has been executed.</w:t>
            </w:r>
          </w:p>
        </w:tc>
      </w:tr>
      <w:tr w:rsidR="005910EA" w:rsidRPr="00BB629B" w14:paraId="04506CE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02ABE2E" w14:textId="77777777" w:rsidR="005910EA" w:rsidRPr="00BB629B" w:rsidRDefault="005910EA" w:rsidP="005910EA">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52CE93EC" w14:textId="77777777" w:rsidR="005910EA" w:rsidRPr="00BB629B" w:rsidRDefault="005910EA" w:rsidP="005910EA">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A0D9AD3"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6F9858A"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84E6C2"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958256"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B5D94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5CA5C6" w14:textId="77777777" w:rsidR="005910EA" w:rsidRPr="00BB629B" w:rsidRDefault="005910EA" w:rsidP="005910EA">
            <w:pPr>
              <w:pStyle w:val="TAL"/>
              <w:rPr>
                <w:rFonts w:eastAsia="SimSun"/>
                <w:lang w:eastAsia="zh-CN"/>
              </w:rPr>
            </w:pPr>
            <w:r w:rsidRPr="00BB629B">
              <w:rPr>
                <w:rFonts w:eastAsia="SimSun"/>
                <w:lang w:eastAsia="zh-CN"/>
              </w:rPr>
              <w:t>Skip TC 6.5A.3.1.3 if UE supports NSA and TS 38.521-3 TC 6.5B.3.4.1_1.3 has been executed.</w:t>
            </w:r>
          </w:p>
        </w:tc>
      </w:tr>
      <w:tr w:rsidR="00EE2EFC" w:rsidRPr="00BB629B" w14:paraId="1DCEDC1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C6DC650" w14:textId="77777777" w:rsidR="00EE2EFC" w:rsidRPr="00BB629B" w:rsidRDefault="00EE2EFC" w:rsidP="00EE2EFC">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3A5DA4FC" w14:textId="77777777" w:rsidR="00EE2EFC" w:rsidRPr="00BB629B" w:rsidRDefault="00EE2EFC" w:rsidP="00EE2EFC">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58F1AAF"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DFF7BD2" w14:textId="77777777" w:rsidR="00EE2EFC" w:rsidRPr="00BB629B" w:rsidRDefault="00EE2EFC" w:rsidP="00EE2EF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D3E15BB"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D49D19" w14:textId="77777777" w:rsidR="00EE2EFC" w:rsidRPr="00BB629B" w:rsidRDefault="00EE2EFC" w:rsidP="00EE2EFC">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49B8CB7" w14:textId="77777777" w:rsidR="00EE2EFC" w:rsidRPr="00BB629B" w:rsidRDefault="00EE2EFC" w:rsidP="00EE2EF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D0D083" w14:textId="77777777" w:rsidR="00EE2EFC" w:rsidRPr="00C06D4B" w:rsidRDefault="00EE2EFC" w:rsidP="00EE2EFC">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1E723102" w14:textId="5BDC1B03" w:rsidR="00EE2EFC" w:rsidRPr="00BB629B" w:rsidRDefault="00EE2EFC" w:rsidP="00EE2EFC">
            <w:pPr>
              <w:pStyle w:val="TAL"/>
            </w:pPr>
            <w:r w:rsidRPr="00C06D4B">
              <w:t xml:space="preserve">Skip </w:t>
            </w:r>
            <w:r w:rsidRPr="00C06D4B">
              <w:rPr>
                <w:lang w:eastAsia="zh-CN"/>
              </w:rPr>
              <w:t xml:space="preserve">TC </w:t>
            </w:r>
            <w:r w:rsidRPr="00C06D4B">
              <w:t>6.5A.3.1.4 if UE supports NSA and TS 38.521-3 TC 6.5B.3.4.1_1.4 has been executed.</w:t>
            </w:r>
          </w:p>
        </w:tc>
      </w:tr>
      <w:tr w:rsidR="00EE2EFC" w:rsidRPr="00BB629B" w14:paraId="3553A9E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3DF1BD4" w14:textId="77777777" w:rsidR="00EE2EFC" w:rsidRPr="00BB629B" w:rsidRDefault="00EE2EFC" w:rsidP="00EE2EFC">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413B5EF2" w14:textId="77777777" w:rsidR="00EE2EFC" w:rsidRPr="00BB629B" w:rsidRDefault="00EE2EFC" w:rsidP="00EE2EFC">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DB635F8"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2412C94" w14:textId="77777777" w:rsidR="00EE2EFC" w:rsidRPr="00BB629B" w:rsidRDefault="00EE2EFC" w:rsidP="00EE2EF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9582087"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E4B122" w14:textId="77777777" w:rsidR="00EE2EFC" w:rsidRPr="00BB629B" w:rsidRDefault="00EE2EFC" w:rsidP="00EE2EFC">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46C5A3D" w14:textId="77777777" w:rsidR="00EE2EFC" w:rsidRPr="00BB629B" w:rsidRDefault="00EE2EFC" w:rsidP="00EE2EF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531CF" w14:textId="77777777" w:rsidR="00EE2EFC" w:rsidRPr="00C06D4B" w:rsidRDefault="00EE2EFC" w:rsidP="00EE2EFC">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2BCEBDCA" w14:textId="3054A55F" w:rsidR="00EE2EFC" w:rsidRPr="00BB629B" w:rsidRDefault="00EE2EFC" w:rsidP="00EE2EFC">
            <w:pPr>
              <w:pStyle w:val="TAL"/>
            </w:pPr>
            <w:r w:rsidRPr="00C06D4B">
              <w:t xml:space="preserve">Skip </w:t>
            </w:r>
            <w:r w:rsidRPr="00C06D4B">
              <w:rPr>
                <w:lang w:eastAsia="zh-CN"/>
              </w:rPr>
              <w:t xml:space="preserve">TC </w:t>
            </w:r>
            <w:r w:rsidRPr="00C06D4B">
              <w:t>6.5A.3.1.5 if UE supports NSA and TS 38.521-3 TC 6.5B.3.4.1_1.5 has been executed.</w:t>
            </w:r>
          </w:p>
        </w:tc>
      </w:tr>
      <w:tr w:rsidR="00EE2EFC" w:rsidRPr="00BB629B" w14:paraId="326173F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5A8D8C1" w14:textId="77777777" w:rsidR="00EE2EFC" w:rsidRPr="00BB629B" w:rsidRDefault="00EE2EFC" w:rsidP="00EE2EFC">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199050E9" w14:textId="77777777" w:rsidR="00EE2EFC" w:rsidRPr="00BB629B" w:rsidRDefault="00EE2EFC" w:rsidP="00EE2EFC">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07CCA98"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E74FBCA" w14:textId="77777777" w:rsidR="00EE2EFC" w:rsidRPr="00BB629B" w:rsidRDefault="00EE2EFC" w:rsidP="00EE2EF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EC54AA"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78E742" w14:textId="77777777" w:rsidR="00EE2EFC" w:rsidRPr="00BB629B" w:rsidRDefault="00EE2EFC" w:rsidP="00EE2EFC">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24C9F3A" w14:textId="77777777" w:rsidR="00EE2EFC" w:rsidRPr="00BB629B" w:rsidRDefault="00EE2EFC" w:rsidP="00EE2EF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58F8D1" w14:textId="77777777" w:rsidR="00EE2EFC" w:rsidRPr="00C06D4B" w:rsidRDefault="00EE2EFC" w:rsidP="00EE2EFC">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20853C27" w14:textId="024E3276" w:rsidR="00EE2EFC" w:rsidRPr="00BB629B" w:rsidRDefault="00EE2EFC" w:rsidP="00EE2EFC">
            <w:pPr>
              <w:pStyle w:val="TAL"/>
            </w:pPr>
            <w:r w:rsidRPr="00C06D4B">
              <w:t xml:space="preserve">Skip </w:t>
            </w:r>
            <w:r w:rsidRPr="00C06D4B">
              <w:rPr>
                <w:lang w:eastAsia="zh-CN"/>
              </w:rPr>
              <w:t>TC 6.5A.3.1.6</w:t>
            </w:r>
            <w:r w:rsidRPr="00C06D4B">
              <w:t xml:space="preserve"> if UE supports NSA and TS 38.521-3 TC 6.5B.3.4.1_1.6 has been executed.</w:t>
            </w:r>
          </w:p>
        </w:tc>
      </w:tr>
      <w:tr w:rsidR="00EE2EFC" w:rsidRPr="00BB629B" w14:paraId="4318C3B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FAAB5BA" w14:textId="77777777" w:rsidR="00EE2EFC" w:rsidRPr="00BB629B" w:rsidRDefault="00EE2EFC" w:rsidP="00EE2EFC">
            <w:pPr>
              <w:pStyle w:val="TAL"/>
            </w:pPr>
            <w:r w:rsidRPr="00BB629B">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30A8919" w14:textId="77777777" w:rsidR="00EE2EFC" w:rsidRPr="00BB629B" w:rsidRDefault="00EE2EFC" w:rsidP="00EE2EFC">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63A4678"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AE40E2" w14:textId="77777777" w:rsidR="00EE2EFC" w:rsidRPr="00BB629B" w:rsidRDefault="00EE2EFC" w:rsidP="00EE2EF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FC0F64"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E761BE" w14:textId="77777777" w:rsidR="00EE2EFC" w:rsidRPr="00BB629B" w:rsidRDefault="00EE2EFC" w:rsidP="00EE2EFC">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9D9DE0" w14:textId="77777777" w:rsidR="00EE2EFC" w:rsidRPr="00BB629B" w:rsidRDefault="00EE2EFC" w:rsidP="00EE2EF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F285C1" w14:textId="77777777" w:rsidR="00EE2EFC" w:rsidRPr="00C06D4B" w:rsidRDefault="00EE2EFC" w:rsidP="00EE2EFC">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2BBE6AED" w14:textId="4F01E906" w:rsidR="00EE2EFC" w:rsidRPr="00BB629B" w:rsidRDefault="00EE2EFC" w:rsidP="00EE2EFC">
            <w:pPr>
              <w:pStyle w:val="TAL"/>
            </w:pPr>
            <w:r w:rsidRPr="00C06D4B">
              <w:t xml:space="preserve">Skip </w:t>
            </w:r>
            <w:r w:rsidRPr="00C06D4B">
              <w:rPr>
                <w:lang w:eastAsia="zh-CN"/>
              </w:rPr>
              <w:t>TC 6.5A.3.1.7</w:t>
            </w:r>
            <w:r w:rsidRPr="00C06D4B">
              <w:t xml:space="preserve"> if UE supports NSA and TS 38.521-3 TC 6.5B.3.4.1_1.7 has been executed.</w:t>
            </w:r>
          </w:p>
        </w:tc>
      </w:tr>
      <w:tr w:rsidR="005910EA" w:rsidRPr="00BB629B" w14:paraId="6ADA0DA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8181C9E" w14:textId="77777777" w:rsidR="005910EA" w:rsidRPr="00BB629B" w:rsidRDefault="005910EA" w:rsidP="005910EA">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400E9F88" w14:textId="77777777" w:rsidR="005910EA" w:rsidRPr="00BB629B" w:rsidRDefault="005910EA" w:rsidP="005910EA">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C0AFED9" w14:textId="77777777" w:rsidR="005910EA" w:rsidRPr="00BB629B" w:rsidRDefault="005910EA" w:rsidP="005910EA">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CDF8787" w14:textId="77777777" w:rsidR="005910EA" w:rsidRPr="00BB629B" w:rsidRDefault="005910EA" w:rsidP="005910EA">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5EFE77" w14:textId="77777777" w:rsidR="005910EA" w:rsidRPr="00BB629B" w:rsidRDefault="005910EA" w:rsidP="005910EA">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554EC74" w14:textId="77777777" w:rsidR="005910EA" w:rsidRPr="00BB629B" w:rsidRDefault="005910EA" w:rsidP="005910EA">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5FFF415"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43B095" w14:textId="77777777" w:rsidR="005910EA" w:rsidRPr="00BB629B" w:rsidRDefault="005910EA" w:rsidP="005910EA">
            <w:pPr>
              <w:pStyle w:val="TAL"/>
            </w:pPr>
            <w:r w:rsidRPr="00BB629B">
              <w:rPr>
                <w:rFonts w:eastAsia="SimSun"/>
                <w:lang w:eastAsia="zh-CN"/>
              </w:rPr>
              <w:t>Skip TC 6.5A.3.2.1 if UE supports NSA and TS 38.521-3 TC 6.5B.3.4.2_1.1 has been executed.</w:t>
            </w:r>
          </w:p>
        </w:tc>
      </w:tr>
      <w:tr w:rsidR="005910EA" w:rsidRPr="00BB629B" w14:paraId="4EE6172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A49E0F5" w14:textId="77777777" w:rsidR="005910EA" w:rsidRPr="00BB629B" w:rsidRDefault="005910EA" w:rsidP="005910EA">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0F48006E" w14:textId="77777777" w:rsidR="005910EA" w:rsidRPr="00BB629B" w:rsidRDefault="005910EA" w:rsidP="005910EA">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845453D"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7E27B9" w14:textId="77777777" w:rsidR="005910EA" w:rsidRPr="00BB629B" w:rsidRDefault="005910EA" w:rsidP="005910EA">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C6D9FF"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A5D3CB" w14:textId="77777777" w:rsidR="005910EA" w:rsidRPr="00BB629B" w:rsidRDefault="005910EA" w:rsidP="005910EA">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BAE98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D2D77" w14:textId="77777777" w:rsidR="005910EA" w:rsidRPr="00BB629B" w:rsidRDefault="005910EA" w:rsidP="005910EA">
            <w:pPr>
              <w:pStyle w:val="TAL"/>
            </w:pPr>
            <w:r w:rsidRPr="00BB629B">
              <w:rPr>
                <w:rFonts w:eastAsia="SimSun"/>
                <w:lang w:eastAsia="zh-CN"/>
              </w:rPr>
              <w:t>Skip TC 6.5A.3.2.2 if UE supports NSA and TS 38.521-3 TC 6.5B.3.4.2_1.2 has been executed.</w:t>
            </w:r>
          </w:p>
        </w:tc>
      </w:tr>
      <w:tr w:rsidR="005910EA" w:rsidRPr="00BB629B" w14:paraId="4F40E13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C123237" w14:textId="77777777" w:rsidR="005910EA" w:rsidRPr="00BB629B" w:rsidRDefault="005910EA" w:rsidP="005910EA">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111D5108" w14:textId="77777777" w:rsidR="005910EA" w:rsidRPr="00BB629B" w:rsidRDefault="005910EA" w:rsidP="005910EA">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CBA6CDC"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6EEFC4E" w14:textId="77777777" w:rsidR="005910EA" w:rsidRPr="00BB629B" w:rsidRDefault="005910EA" w:rsidP="005910EA">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95201A6"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15F174" w14:textId="77777777" w:rsidR="005910EA" w:rsidRPr="00BB629B" w:rsidRDefault="005910EA" w:rsidP="005910EA">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6DCD92A"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83FAFF" w14:textId="77777777" w:rsidR="005910EA" w:rsidRPr="00BB629B" w:rsidRDefault="005910EA" w:rsidP="005910EA">
            <w:pPr>
              <w:pStyle w:val="TAL"/>
            </w:pPr>
            <w:r w:rsidRPr="00BB629B">
              <w:rPr>
                <w:rFonts w:eastAsia="SimSun"/>
                <w:lang w:eastAsia="zh-CN"/>
              </w:rPr>
              <w:t>Skip TC 6.5A.3.2.3 if UE supports NSA and TS 38.521-3 TC 6.5B.3.4.2_1.3 has been executed.</w:t>
            </w:r>
          </w:p>
        </w:tc>
      </w:tr>
      <w:tr w:rsidR="005910EA" w:rsidRPr="00BB629B" w14:paraId="03B0135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70C5632" w14:textId="77777777" w:rsidR="005910EA" w:rsidRPr="00BB629B" w:rsidRDefault="005910EA" w:rsidP="005910EA">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7F536885" w14:textId="77777777" w:rsidR="005910EA" w:rsidRPr="00BB629B" w:rsidRDefault="005910EA" w:rsidP="005910EA">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DDDA489"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AFDFD19"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E3A668"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473ED93"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6DFBBE"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5F6B9C" w14:textId="77777777" w:rsidR="005910EA" w:rsidRPr="00BB629B" w:rsidRDefault="005910EA" w:rsidP="005910EA">
            <w:pPr>
              <w:pStyle w:val="TAL"/>
            </w:pPr>
          </w:p>
        </w:tc>
      </w:tr>
      <w:tr w:rsidR="005910EA" w:rsidRPr="00BB629B" w14:paraId="669C58F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4E3D2DF" w14:textId="77777777" w:rsidR="005910EA" w:rsidRPr="00BB629B" w:rsidRDefault="005910EA" w:rsidP="005910EA">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031D60B3" w14:textId="77777777" w:rsidR="005910EA" w:rsidRPr="00BB629B" w:rsidRDefault="005910EA" w:rsidP="005910EA">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9136289"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7B7DB65"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686FF6"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BE1AB"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F2D4AE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9EEAA4" w14:textId="77777777" w:rsidR="005910EA" w:rsidRPr="00BB629B" w:rsidRDefault="005910EA" w:rsidP="005910EA">
            <w:pPr>
              <w:pStyle w:val="TAL"/>
            </w:pPr>
          </w:p>
        </w:tc>
      </w:tr>
      <w:tr w:rsidR="005910EA" w:rsidRPr="00BB629B" w14:paraId="51EDA55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70CD458" w14:textId="77777777" w:rsidR="005910EA" w:rsidRPr="00BB629B" w:rsidRDefault="005910EA" w:rsidP="005910EA">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623AEFAF" w14:textId="77777777" w:rsidR="005910EA" w:rsidRPr="00BB629B" w:rsidRDefault="005910EA" w:rsidP="005910EA">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A0A03DD"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D42EF5B"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54721"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E6AB5C"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D48B140"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4D35F" w14:textId="77777777" w:rsidR="005910EA" w:rsidRPr="00BB629B" w:rsidRDefault="005910EA" w:rsidP="005910EA">
            <w:pPr>
              <w:pStyle w:val="TAL"/>
            </w:pPr>
          </w:p>
        </w:tc>
      </w:tr>
      <w:tr w:rsidR="005910EA" w:rsidRPr="00BB629B" w14:paraId="353FA17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4EE20C1" w14:textId="77777777" w:rsidR="005910EA" w:rsidRPr="00BB629B" w:rsidRDefault="005910EA" w:rsidP="005910EA">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5E6B4D86" w14:textId="77777777" w:rsidR="005910EA" w:rsidRPr="00BB629B" w:rsidRDefault="005910EA" w:rsidP="005910EA">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5589FD79"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9CDE519"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DAB743"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3B5749D"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3475466"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7D8AB8" w14:textId="77777777" w:rsidR="005910EA" w:rsidRPr="00BB629B" w:rsidRDefault="005910EA" w:rsidP="005910EA">
            <w:pPr>
              <w:pStyle w:val="TAL"/>
            </w:pPr>
          </w:p>
        </w:tc>
      </w:tr>
      <w:tr w:rsidR="00EE2EFC" w:rsidRPr="00BB629B" w14:paraId="2F256374"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52320C9" w14:textId="77777777" w:rsidR="00EE2EFC" w:rsidRPr="00BB629B" w:rsidRDefault="00EE2EFC" w:rsidP="00EE2EFC">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0FAD99D6" w14:textId="77777777" w:rsidR="00EE2EFC" w:rsidRPr="00BB629B" w:rsidRDefault="00EE2EFC" w:rsidP="00EE2EFC">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1F35FEA" w14:textId="77777777" w:rsidR="00EE2EFC" w:rsidRPr="00BB629B" w:rsidRDefault="00EE2EFC" w:rsidP="00EE2EFC">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0B35E30" w14:textId="77777777" w:rsidR="00EE2EFC" w:rsidRPr="00BB629B" w:rsidRDefault="00EE2EFC" w:rsidP="00EE2EFC">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C312A89" w14:textId="77777777" w:rsidR="00EE2EFC" w:rsidRPr="00BB629B" w:rsidRDefault="00EE2EFC" w:rsidP="00EE2EFC">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5398E1B" w14:textId="77777777" w:rsidR="00EE2EFC" w:rsidRPr="00BB629B" w:rsidRDefault="00EE2EFC" w:rsidP="00EE2EFC">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C0D6E76" w14:textId="5E26D9D8" w:rsidR="00EE2EFC" w:rsidRPr="00BB629B" w:rsidRDefault="00EE2EFC" w:rsidP="00EE2EFC">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3A5377BD" w14:textId="58AB9A90" w:rsidR="00EE2EFC" w:rsidRPr="00BB629B" w:rsidRDefault="00EE2EFC" w:rsidP="00EE2EFC">
            <w:pPr>
              <w:pStyle w:val="TAL"/>
            </w:pPr>
          </w:p>
        </w:tc>
      </w:tr>
      <w:tr w:rsidR="00EE2EFC" w:rsidRPr="00BB629B" w14:paraId="025DE2B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8653228" w14:textId="77777777" w:rsidR="00EE2EFC" w:rsidRPr="00BB629B" w:rsidRDefault="00EE2EFC" w:rsidP="00EE2EFC">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6D41FA47" w14:textId="77777777" w:rsidR="00EE2EFC" w:rsidRPr="00BB629B" w:rsidRDefault="00EE2EFC" w:rsidP="00EE2EFC">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72B5627"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494E06B" w14:textId="77777777" w:rsidR="00EE2EFC" w:rsidRPr="00BB629B" w:rsidRDefault="00EE2EFC" w:rsidP="00EE2EF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2694D"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3E6F56" w14:textId="77777777" w:rsidR="00EE2EFC" w:rsidRPr="00BB629B" w:rsidRDefault="00EE2EFC" w:rsidP="00EE2EFC">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4421135" w14:textId="13802211" w:rsidR="00EE2EFC" w:rsidRPr="00BB629B" w:rsidRDefault="00EE2EFC" w:rsidP="00EE2EFC">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659AE55C" w14:textId="4A555F07" w:rsidR="00EE2EFC" w:rsidRPr="00BB629B" w:rsidRDefault="00EE2EFC" w:rsidP="00EE2EFC">
            <w:pPr>
              <w:pStyle w:val="TAL"/>
            </w:pPr>
          </w:p>
        </w:tc>
      </w:tr>
      <w:tr w:rsidR="00EE2EFC" w:rsidRPr="00BB629B" w14:paraId="6AAF589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6CFA70D" w14:textId="77777777" w:rsidR="00EE2EFC" w:rsidRPr="00BB629B" w:rsidRDefault="00EE2EFC" w:rsidP="00EE2EFC">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47488161" w14:textId="77777777" w:rsidR="00EE2EFC" w:rsidRPr="00BB629B" w:rsidRDefault="00EE2EFC" w:rsidP="00EE2EFC">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398470C" w14:textId="77777777" w:rsidR="00EE2EFC" w:rsidRPr="00BB629B" w:rsidRDefault="00EE2EFC" w:rsidP="00EE2EFC">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3EA64E9" w14:textId="77777777" w:rsidR="00EE2EFC" w:rsidRPr="00BB629B" w:rsidRDefault="00EE2EFC" w:rsidP="00EE2EF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2E1869" w14:textId="77777777" w:rsidR="00EE2EFC" w:rsidRPr="00BB629B" w:rsidRDefault="00EE2EFC" w:rsidP="00EE2EFC">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D6B3EDA" w14:textId="77777777" w:rsidR="00EE2EFC" w:rsidRPr="00BB629B" w:rsidRDefault="00EE2EFC" w:rsidP="00EE2EFC">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56E857" w14:textId="35A7B48D" w:rsidR="00EE2EFC" w:rsidRPr="00BB629B" w:rsidRDefault="00EE2EFC" w:rsidP="00EE2EFC">
            <w:pPr>
              <w:pStyle w:val="TAL"/>
            </w:pPr>
            <w:r w:rsidRPr="000E3A8A">
              <w:t>PC1</w:t>
            </w:r>
          </w:p>
        </w:tc>
        <w:tc>
          <w:tcPr>
            <w:tcW w:w="1984" w:type="dxa"/>
            <w:tcBorders>
              <w:top w:val="single" w:sz="4" w:space="0" w:color="auto"/>
              <w:left w:val="single" w:sz="4" w:space="0" w:color="auto"/>
              <w:bottom w:val="single" w:sz="4" w:space="0" w:color="auto"/>
              <w:right w:val="single" w:sz="4" w:space="0" w:color="auto"/>
            </w:tcBorders>
          </w:tcPr>
          <w:p w14:paraId="2F1C45D2" w14:textId="3831F7C2" w:rsidR="00EE2EFC" w:rsidRPr="00BB629B" w:rsidRDefault="00EE2EFC" w:rsidP="00EE2EFC">
            <w:pPr>
              <w:pStyle w:val="TAL"/>
            </w:pPr>
          </w:p>
        </w:tc>
      </w:tr>
      <w:tr w:rsidR="005910EA" w:rsidRPr="00BB629B" w14:paraId="651EF7A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3E56CE5" w14:textId="77777777" w:rsidR="005910EA" w:rsidRPr="00BB629B" w:rsidRDefault="005910EA" w:rsidP="005910EA">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738F6C33" w14:textId="77777777" w:rsidR="005910EA" w:rsidRPr="00BB629B" w:rsidRDefault="005910EA" w:rsidP="005910EA">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36C6A7"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06FE4B0" w14:textId="77777777" w:rsidR="005910EA" w:rsidRPr="00BB629B" w:rsidRDefault="005910EA" w:rsidP="005910EA">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A4FC9E"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77C1A96" w14:textId="77777777" w:rsidR="005910EA" w:rsidRPr="00BB629B" w:rsidRDefault="005910EA" w:rsidP="005910EA">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F14902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B3A0E" w14:textId="77777777" w:rsidR="005910EA" w:rsidRPr="00BB629B" w:rsidRDefault="005910EA" w:rsidP="005910EA">
            <w:pPr>
              <w:pStyle w:val="TAL"/>
            </w:pPr>
            <w:r w:rsidRPr="00BB629B">
              <w:t>NOTE 1</w:t>
            </w:r>
          </w:p>
        </w:tc>
      </w:tr>
      <w:tr w:rsidR="005910EA" w:rsidRPr="00BB629B" w14:paraId="6868C2F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01000A8" w14:textId="77777777" w:rsidR="005910EA" w:rsidRPr="00BB629B" w:rsidRDefault="005910EA" w:rsidP="005910EA">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30F62D4F" w14:textId="77777777" w:rsidR="005910EA" w:rsidRPr="00BB629B" w:rsidRDefault="005910EA" w:rsidP="005910EA">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F350856"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08DC6DF" w14:textId="77777777" w:rsidR="005910EA" w:rsidRPr="00BB629B" w:rsidRDefault="005910EA" w:rsidP="005910EA">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34E20"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A8F7CC" w14:textId="77777777" w:rsidR="005910EA" w:rsidRPr="00BB629B" w:rsidRDefault="005910EA" w:rsidP="005910EA">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A36FC3E"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7793AA" w14:textId="77777777" w:rsidR="005910EA" w:rsidRPr="00BB629B" w:rsidRDefault="005910EA" w:rsidP="005910EA">
            <w:pPr>
              <w:pStyle w:val="TAL"/>
            </w:pPr>
            <w:r w:rsidRPr="00BB629B">
              <w:t>NOTE 1</w:t>
            </w:r>
          </w:p>
        </w:tc>
      </w:tr>
      <w:tr w:rsidR="005910EA" w:rsidRPr="00BB629B" w14:paraId="1088BEA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60D42C6" w14:textId="77777777" w:rsidR="005910EA" w:rsidRPr="00BB629B" w:rsidRDefault="005910EA" w:rsidP="005910EA">
            <w:pPr>
              <w:pStyle w:val="TAL"/>
            </w:pPr>
            <w:r w:rsidRPr="00BB629B">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15C757C3" w14:textId="77777777" w:rsidR="005910EA" w:rsidRPr="00BB629B" w:rsidRDefault="005910EA" w:rsidP="005910EA">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B7E7F4D"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EE66DEF" w14:textId="77777777" w:rsidR="005910EA" w:rsidRPr="00BB629B" w:rsidRDefault="005910EA" w:rsidP="005910EA">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14562C"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3AA27D" w14:textId="77777777" w:rsidR="005910EA" w:rsidRPr="00BB629B" w:rsidRDefault="005910EA" w:rsidP="005910EA">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785A5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2EC002" w14:textId="77777777" w:rsidR="005910EA" w:rsidRPr="00BB629B" w:rsidRDefault="005910EA" w:rsidP="005910EA">
            <w:pPr>
              <w:pStyle w:val="TAL"/>
            </w:pPr>
            <w:r w:rsidRPr="00BB629B">
              <w:t>NOTE 1</w:t>
            </w:r>
          </w:p>
        </w:tc>
      </w:tr>
      <w:tr w:rsidR="005910EA" w:rsidRPr="00BB629B" w14:paraId="0143288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905FF47" w14:textId="77777777" w:rsidR="005910EA" w:rsidRPr="00BB629B" w:rsidRDefault="005910EA" w:rsidP="005910EA">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261F2A00" w14:textId="77777777" w:rsidR="005910EA" w:rsidRPr="00BB629B" w:rsidRDefault="005910EA" w:rsidP="005910EA">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49B085C" w14:textId="77777777" w:rsidR="005910EA" w:rsidRPr="00BB629B" w:rsidRDefault="005910EA" w:rsidP="005910EA">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A9C7A68" w14:textId="77777777" w:rsidR="005910EA" w:rsidRPr="00BB629B" w:rsidRDefault="005910EA" w:rsidP="005910EA">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10981D"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A84A15" w14:textId="77777777" w:rsidR="005910EA" w:rsidRPr="00BB629B" w:rsidRDefault="005910EA" w:rsidP="005910EA">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E2ECE4A"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ACB907" w14:textId="77777777" w:rsidR="005910EA" w:rsidRPr="00BB629B" w:rsidRDefault="005910EA" w:rsidP="005910EA">
            <w:pPr>
              <w:pStyle w:val="TAL"/>
            </w:pPr>
            <w:r w:rsidRPr="00BB629B">
              <w:t>NOTE 1</w:t>
            </w:r>
          </w:p>
        </w:tc>
      </w:tr>
      <w:tr w:rsidR="005910EA" w:rsidRPr="00BB629B" w14:paraId="3045D01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87559A5" w14:textId="77777777" w:rsidR="005910EA" w:rsidRPr="00BB629B" w:rsidRDefault="005910EA" w:rsidP="005910EA">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18FCC9B0" w14:textId="77777777" w:rsidR="005910EA" w:rsidRPr="00BB629B" w:rsidRDefault="005910EA" w:rsidP="005910EA">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4D23380" w14:textId="77777777" w:rsidR="005910EA" w:rsidRPr="00BB629B" w:rsidRDefault="005910EA" w:rsidP="005910EA">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0E8D6D" w14:textId="77777777" w:rsidR="005910EA" w:rsidRPr="00BB629B" w:rsidRDefault="005910EA" w:rsidP="005910EA">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C548193"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FBC716" w14:textId="77777777" w:rsidR="005910EA" w:rsidRPr="00BB629B" w:rsidRDefault="005910EA" w:rsidP="005910EA">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611530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AA6085" w14:textId="77777777" w:rsidR="005910EA" w:rsidRPr="00BB629B" w:rsidRDefault="005910EA" w:rsidP="005910EA">
            <w:pPr>
              <w:pStyle w:val="TAL"/>
            </w:pPr>
            <w:r w:rsidRPr="00BB629B">
              <w:t>NOTE 1</w:t>
            </w:r>
          </w:p>
        </w:tc>
      </w:tr>
      <w:tr w:rsidR="005910EA" w:rsidRPr="00BB629B" w14:paraId="79F1252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14CF347" w14:textId="77777777" w:rsidR="005910EA" w:rsidRPr="00BB629B" w:rsidRDefault="005910EA" w:rsidP="005910EA">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001D9402" w14:textId="77777777" w:rsidR="005910EA" w:rsidRPr="00BB629B" w:rsidRDefault="005910EA" w:rsidP="005910EA">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9C3C076"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BB2287"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287732"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671B76C"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96602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F4BC85" w14:textId="77777777" w:rsidR="005910EA" w:rsidRPr="00BB629B" w:rsidRDefault="005910EA" w:rsidP="005910EA">
            <w:pPr>
              <w:pStyle w:val="TAL"/>
            </w:pPr>
            <w:r w:rsidRPr="00BB629B">
              <w:t>NOTE 1</w:t>
            </w:r>
          </w:p>
        </w:tc>
      </w:tr>
      <w:tr w:rsidR="005910EA" w:rsidRPr="00BB629B" w14:paraId="5E1EA04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32B96D9" w14:textId="77777777" w:rsidR="005910EA" w:rsidRPr="00BB629B" w:rsidRDefault="005910EA" w:rsidP="005910EA">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2A46CD8A" w14:textId="77777777" w:rsidR="005910EA" w:rsidRPr="00BB629B" w:rsidRDefault="005910EA" w:rsidP="005910EA">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947DE47"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5273E01"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82A213"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909A73"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822F08"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53061E" w14:textId="77777777" w:rsidR="005910EA" w:rsidRPr="00BB629B" w:rsidRDefault="005910EA" w:rsidP="005910EA">
            <w:pPr>
              <w:pStyle w:val="TAL"/>
            </w:pPr>
            <w:r w:rsidRPr="00BB629B">
              <w:t>NOTE 1</w:t>
            </w:r>
          </w:p>
        </w:tc>
      </w:tr>
      <w:tr w:rsidR="005910EA" w:rsidRPr="00BB629B" w14:paraId="1EDB422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7F811C5" w14:textId="77777777" w:rsidR="005910EA" w:rsidRPr="00BB629B" w:rsidRDefault="005910EA" w:rsidP="005910EA">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62CE9911" w14:textId="77777777" w:rsidR="005910EA" w:rsidRPr="00BB629B" w:rsidRDefault="005910EA" w:rsidP="005910EA">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D30D99"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DBD7A0C"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002BE6"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A0F50A"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7E55C59"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148266" w14:textId="77777777" w:rsidR="005910EA" w:rsidRPr="00BB629B" w:rsidRDefault="005910EA" w:rsidP="005910EA">
            <w:pPr>
              <w:pStyle w:val="TAL"/>
            </w:pPr>
            <w:r w:rsidRPr="00BB629B">
              <w:t>NOTE 1</w:t>
            </w:r>
          </w:p>
        </w:tc>
      </w:tr>
      <w:tr w:rsidR="005910EA" w:rsidRPr="00BB629B" w14:paraId="4447100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C855D08" w14:textId="77777777" w:rsidR="005910EA" w:rsidRPr="00BB629B" w:rsidRDefault="005910EA" w:rsidP="005910EA">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034EE2B6" w14:textId="77777777" w:rsidR="005910EA" w:rsidRPr="00BB629B" w:rsidRDefault="005910EA" w:rsidP="005910EA">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45C1BB0"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C9EF1ED"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B3EA67"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9344FC2"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6E46CE4"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322F22" w14:textId="77777777" w:rsidR="005910EA" w:rsidRPr="00BB629B" w:rsidRDefault="005910EA" w:rsidP="005910EA">
            <w:pPr>
              <w:pStyle w:val="TAL"/>
            </w:pPr>
            <w:r w:rsidRPr="00BB629B">
              <w:t>NOTE 1</w:t>
            </w:r>
          </w:p>
        </w:tc>
      </w:tr>
      <w:tr w:rsidR="005910EA" w:rsidRPr="00BB629B" w14:paraId="7C6446D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53FC7B8" w14:textId="77777777" w:rsidR="005910EA" w:rsidRPr="00BB629B" w:rsidRDefault="005910EA" w:rsidP="005910EA">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2ADDC77F" w14:textId="77777777" w:rsidR="005910EA" w:rsidRPr="00BB629B" w:rsidRDefault="005910EA" w:rsidP="005910EA">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93B0B1C" w14:textId="77777777" w:rsidR="005910EA" w:rsidRPr="00BB629B" w:rsidRDefault="005910EA" w:rsidP="005910EA">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925FEF3" w14:textId="77777777" w:rsidR="005910EA" w:rsidRPr="00BB629B" w:rsidRDefault="005910EA" w:rsidP="005910EA">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B27896" w14:textId="77777777" w:rsidR="005910EA" w:rsidRPr="00BB629B" w:rsidRDefault="005910EA" w:rsidP="005910EA">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6C8D0D6" w14:textId="77777777" w:rsidR="005910EA" w:rsidRPr="00BB629B" w:rsidRDefault="005910EA" w:rsidP="005910EA">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1005A03"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8A0EBD" w14:textId="77777777" w:rsidR="005910EA" w:rsidRPr="00BB629B" w:rsidRDefault="005910EA" w:rsidP="005910EA">
            <w:pPr>
              <w:pStyle w:val="TAL"/>
            </w:pPr>
            <w:r w:rsidRPr="00BB629B">
              <w:t>NOTE 1</w:t>
            </w:r>
          </w:p>
        </w:tc>
      </w:tr>
      <w:tr w:rsidR="005910EA" w:rsidRPr="00BB629B" w14:paraId="4DDB20C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DFEB2AC" w14:textId="77777777" w:rsidR="005910EA" w:rsidRPr="00BB629B" w:rsidRDefault="005910EA" w:rsidP="005910EA">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
          <w:p w14:paraId="1F194109" w14:textId="77777777" w:rsidR="005910EA" w:rsidRPr="00BB629B" w:rsidRDefault="005910EA" w:rsidP="005910EA">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E0B3DD"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60E49A" w14:textId="77777777" w:rsidR="005910EA" w:rsidRPr="00BB629B" w:rsidRDefault="005910EA" w:rsidP="005910EA">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2EAE14" w14:textId="09DDFC3D" w:rsidR="005910EA" w:rsidRPr="00BB629B" w:rsidRDefault="005910EA" w:rsidP="005910EA">
            <w:pPr>
              <w:pStyle w:val="TAL"/>
              <w:rPr>
                <w:rFonts w:eastAsia="SimSun"/>
                <w:lang w:eastAsia="zh-CN"/>
              </w:rPr>
            </w:pPr>
            <w:r w:rsidRPr="00BB629B">
              <w:rPr>
                <w:lang w:eastAsia="zh-CN"/>
              </w:rPr>
              <w:t>Release 15</w:t>
            </w:r>
            <w:r w:rsidRPr="008C12AD">
              <w:rPr>
                <w:lang w:eastAsia="zh-CN"/>
              </w:rPr>
              <w:t xml:space="preserve"> </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6D90FB4" w14:textId="77777777" w:rsidR="005910EA" w:rsidRPr="00BB629B" w:rsidRDefault="005910EA" w:rsidP="005910EA">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03C4F72" w14:textId="085EA15A" w:rsidR="005910EA" w:rsidRPr="00BB629B" w:rsidRDefault="005910EA" w:rsidP="005910EA">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64C0A732" w14:textId="77777777" w:rsidR="005910EA" w:rsidRPr="007E1E17" w:rsidRDefault="005910EA" w:rsidP="005910EA">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5910EA" w:rsidRPr="00BB629B" w14:paraId="3AE4BFCF"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A843BB1" w14:textId="77777777" w:rsidR="005910EA" w:rsidRPr="00BB629B" w:rsidRDefault="005910EA" w:rsidP="005910EA">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6DF2DC40" w14:textId="77777777" w:rsidR="005910EA" w:rsidRPr="00BB629B" w:rsidRDefault="005910EA" w:rsidP="005910EA">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8F8731F" w14:textId="77777777" w:rsidR="005910EA" w:rsidRPr="00BB629B" w:rsidRDefault="005910EA" w:rsidP="005910EA">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0E652715" w14:textId="6BCD16EE" w:rsidR="005910EA" w:rsidRPr="00BB629B" w:rsidRDefault="005910EA" w:rsidP="005910EA">
            <w:pPr>
              <w:pStyle w:val="TAL"/>
              <w:rPr>
                <w:rFonts w:eastAsia="SimSun"/>
                <w:lang w:eastAsia="zh-CN"/>
              </w:rPr>
            </w:pPr>
            <w:r w:rsidRPr="00BB629B">
              <w:rPr>
                <w:lang w:eastAsia="zh-CN"/>
              </w:rPr>
              <w:t>C008</w:t>
            </w:r>
            <w:r w:rsidRPr="008C12AD">
              <w:rPr>
                <w:lang w:eastAsia="zh-CN"/>
              </w:rPr>
              <w:t>a</w:t>
            </w:r>
          </w:p>
        </w:tc>
        <w:tc>
          <w:tcPr>
            <w:tcW w:w="3184" w:type="dxa"/>
            <w:tcBorders>
              <w:top w:val="single" w:sz="4" w:space="0" w:color="auto"/>
              <w:left w:val="single" w:sz="4" w:space="0" w:color="auto"/>
              <w:bottom w:val="single" w:sz="4" w:space="0" w:color="auto"/>
              <w:right w:val="single" w:sz="4" w:space="0" w:color="auto"/>
            </w:tcBorders>
            <w:hideMark/>
          </w:tcPr>
          <w:p w14:paraId="59991AA8" w14:textId="77777777" w:rsidR="005910EA" w:rsidRPr="00BB629B" w:rsidRDefault="005910EA" w:rsidP="005910EA">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1A08A8D" w14:textId="77777777" w:rsidR="005910EA" w:rsidRPr="00BB629B" w:rsidRDefault="005910EA" w:rsidP="005910EA">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6F03629" w14:textId="36C3FBB9" w:rsidR="005910EA" w:rsidRPr="00BB629B" w:rsidRDefault="005910EA" w:rsidP="005910EA">
            <w:pPr>
              <w:pStyle w:val="TAL"/>
            </w:pPr>
            <w:r>
              <w:rPr>
                <w:rFonts w:hint="eastAsia"/>
                <w:lang w:eastAsia="zh-CN"/>
              </w:rPr>
              <w:t>P</w:t>
            </w:r>
            <w:r>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285AB529" w14:textId="77777777" w:rsidR="005910EA" w:rsidRPr="00BB629B" w:rsidRDefault="005910EA" w:rsidP="005910EA">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5910EA" w:rsidRPr="00BB629B" w14:paraId="41C0E042" w14:textId="77777777" w:rsidTr="00EF74E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49F40D6" w14:textId="77777777" w:rsidR="005910EA" w:rsidRPr="00BB629B" w:rsidRDefault="005910EA" w:rsidP="005910EA">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C874D60" w14:textId="77777777" w:rsidR="005910EA" w:rsidRPr="00BB629B" w:rsidRDefault="005910EA" w:rsidP="005910EA">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DB02AA1" w14:textId="77777777" w:rsidR="005910EA" w:rsidRPr="00BB629B" w:rsidRDefault="005910EA" w:rsidP="005910EA">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A60124B" w14:textId="77777777" w:rsidR="005910EA" w:rsidRPr="00BB629B" w:rsidRDefault="005910EA" w:rsidP="005910EA">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2AA9CBE" w14:textId="77777777" w:rsidR="005910EA" w:rsidRPr="00BB629B" w:rsidRDefault="005910EA" w:rsidP="005910EA">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64BE22A" w14:textId="77777777" w:rsidR="005910EA" w:rsidRPr="00BB629B" w:rsidRDefault="005910EA" w:rsidP="005910EA">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1830477E"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F336546" w14:textId="77777777" w:rsidR="005910EA" w:rsidRPr="00BB629B" w:rsidRDefault="005910EA" w:rsidP="005910EA">
            <w:pPr>
              <w:pStyle w:val="TAL"/>
            </w:pPr>
          </w:p>
        </w:tc>
      </w:tr>
      <w:tr w:rsidR="005910EA" w:rsidRPr="00BB629B" w14:paraId="269CF47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F6815CD" w14:textId="77777777" w:rsidR="005910EA" w:rsidRPr="00BB629B" w:rsidRDefault="005910EA" w:rsidP="005910EA">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77191A6F" w14:textId="77777777" w:rsidR="005910EA" w:rsidRPr="00BB629B" w:rsidRDefault="005910EA" w:rsidP="005910EA">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91800AC"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8DE9323"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BF7897"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81E849"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B91188" w14:textId="77777777" w:rsidR="005910EA" w:rsidRPr="00BB629B" w:rsidRDefault="005910EA" w:rsidP="005910EA">
            <w:pPr>
              <w:pStyle w:val="TAL"/>
              <w:rPr>
                <w:lang w:eastAsia="zh-CN"/>
              </w:rPr>
            </w:pPr>
            <w:r w:rsidRPr="00BB629B">
              <w:rPr>
                <w:lang w:eastAsia="zh-CN"/>
              </w:rPr>
              <w:t>PC1</w:t>
            </w:r>
          </w:p>
          <w:p w14:paraId="1DE28685" w14:textId="77777777" w:rsidR="005910EA" w:rsidRPr="00BB629B" w:rsidRDefault="005910EA" w:rsidP="005910EA">
            <w:pPr>
              <w:pStyle w:val="TAL"/>
              <w:rPr>
                <w:lang w:eastAsia="zh-CN"/>
              </w:rPr>
            </w:pPr>
            <w:r w:rsidRPr="00BB629B">
              <w:rPr>
                <w:lang w:eastAsia="zh-CN"/>
              </w:rPr>
              <w:t>PC2</w:t>
            </w:r>
            <w:r>
              <w:rPr>
                <w:lang w:val="fr-FR" w:eastAsia="zh-CN"/>
              </w:rPr>
              <w:t xml:space="preserve"> (NOTE 1)</w:t>
            </w:r>
          </w:p>
          <w:p w14:paraId="164F5664" w14:textId="77777777" w:rsidR="005910EA" w:rsidRPr="00BB629B" w:rsidRDefault="005910EA" w:rsidP="005910EA">
            <w:pPr>
              <w:pStyle w:val="TAL"/>
              <w:rPr>
                <w:lang w:eastAsia="zh-CN"/>
              </w:rPr>
            </w:pPr>
            <w:r w:rsidRPr="00BB629B">
              <w:rPr>
                <w:lang w:eastAsia="zh-CN"/>
              </w:rPr>
              <w:t>PC3</w:t>
            </w:r>
          </w:p>
          <w:p w14:paraId="7CB1E509" w14:textId="77777777" w:rsidR="005910EA" w:rsidRPr="00BB629B" w:rsidRDefault="005910EA" w:rsidP="005910EA">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FAC78A3" w14:textId="77777777" w:rsidR="005910EA" w:rsidRPr="00BB629B" w:rsidRDefault="005910EA" w:rsidP="005910EA">
            <w:pPr>
              <w:pStyle w:val="TAL"/>
            </w:pPr>
            <w:r w:rsidRPr="00BB629B">
              <w:t>Skip TC 7.3.2 if UE supports NSA and TS 38.521-3 TC 7.3B.2.4 has been executed.</w:t>
            </w:r>
          </w:p>
        </w:tc>
      </w:tr>
      <w:tr w:rsidR="005910EA" w:rsidRPr="00BB629B" w14:paraId="4C7D392C"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E5C08C5" w14:textId="77777777" w:rsidR="005910EA" w:rsidRPr="00BB629B" w:rsidRDefault="005910EA" w:rsidP="005910EA">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5BC95198" w14:textId="77777777" w:rsidR="005910EA" w:rsidRPr="00BB629B" w:rsidRDefault="005910EA" w:rsidP="005910EA">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54C20F0"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988687" w14:textId="77777777" w:rsidR="005910EA" w:rsidRPr="00BB629B" w:rsidRDefault="005910EA" w:rsidP="005910EA">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A6DE619" w14:textId="77777777" w:rsidR="005910EA" w:rsidRPr="00BB629B" w:rsidRDefault="005910EA" w:rsidP="005910EA">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75212CFD" w14:textId="77777777" w:rsidR="005910EA" w:rsidRPr="00BB629B" w:rsidRDefault="005910EA" w:rsidP="005910EA">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14C7D2EF" w14:textId="77777777" w:rsidR="005910EA" w:rsidRPr="00BB629B" w:rsidRDefault="005910EA" w:rsidP="005910EA">
            <w:pPr>
              <w:pStyle w:val="TAL"/>
              <w:rPr>
                <w:lang w:eastAsia="zh-CN"/>
              </w:rPr>
            </w:pPr>
            <w:r w:rsidRPr="00BB629B">
              <w:rPr>
                <w:lang w:eastAsia="zh-CN"/>
              </w:rPr>
              <w:t>PC1</w:t>
            </w:r>
            <w:r>
              <w:rPr>
                <w:lang w:val="fr-FR" w:eastAsia="zh-CN"/>
              </w:rPr>
              <w:t xml:space="preserve"> (NOTE 1)</w:t>
            </w:r>
          </w:p>
          <w:p w14:paraId="50F3D963" w14:textId="77777777" w:rsidR="005910EA" w:rsidRPr="00BB629B" w:rsidRDefault="005910EA" w:rsidP="005910EA">
            <w:pPr>
              <w:pStyle w:val="TAL"/>
              <w:rPr>
                <w:lang w:eastAsia="zh-CN"/>
              </w:rPr>
            </w:pPr>
            <w:r w:rsidRPr="00BB629B">
              <w:rPr>
                <w:lang w:eastAsia="zh-CN"/>
              </w:rPr>
              <w:t>PC2</w:t>
            </w:r>
            <w:r>
              <w:rPr>
                <w:lang w:val="fr-FR" w:eastAsia="zh-CN"/>
              </w:rPr>
              <w:t xml:space="preserve"> (NOTE 1)</w:t>
            </w:r>
          </w:p>
          <w:p w14:paraId="35E79E81" w14:textId="77777777" w:rsidR="005910EA" w:rsidRPr="00BB629B" w:rsidRDefault="005910EA" w:rsidP="005910EA">
            <w:pPr>
              <w:pStyle w:val="TAL"/>
              <w:rPr>
                <w:lang w:eastAsia="zh-CN"/>
              </w:rPr>
            </w:pPr>
            <w:r w:rsidRPr="00BB629B">
              <w:rPr>
                <w:lang w:eastAsia="zh-CN"/>
              </w:rPr>
              <w:t>PC3</w:t>
            </w:r>
          </w:p>
          <w:p w14:paraId="11B89827" w14:textId="77777777" w:rsidR="005910EA" w:rsidRPr="00BB629B" w:rsidRDefault="005910EA" w:rsidP="005910EA">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1B1C91C" w14:textId="77777777" w:rsidR="005910EA" w:rsidRPr="00BB629B" w:rsidRDefault="005910EA" w:rsidP="005910EA">
            <w:pPr>
              <w:pStyle w:val="TAL"/>
            </w:pPr>
            <w:r w:rsidRPr="00BB629B">
              <w:t>Skip TC 7.3A.2.1 if UE supports NSA and TS 38.521-3 TC 7.3B.2.4_1.1 has been executed</w:t>
            </w:r>
          </w:p>
        </w:tc>
      </w:tr>
      <w:tr w:rsidR="005910EA" w:rsidRPr="00BB629B" w14:paraId="4DCD7D47"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B072C84" w14:textId="77777777" w:rsidR="005910EA" w:rsidRPr="00BB629B" w:rsidRDefault="005910EA" w:rsidP="005910EA">
            <w:pPr>
              <w:pStyle w:val="TAL"/>
            </w:pPr>
            <w:r w:rsidRPr="00BB629B">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5D43B47E" w14:textId="77777777" w:rsidR="005910EA" w:rsidRPr="00BB629B" w:rsidRDefault="005910EA" w:rsidP="005910EA">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9703F63"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23C64E0" w14:textId="77777777" w:rsidR="005910EA" w:rsidRPr="00BB629B" w:rsidRDefault="005910EA" w:rsidP="005910EA">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1F6A9C9"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EDC57A3" w14:textId="77777777" w:rsidR="005910EA" w:rsidRPr="00BB629B" w:rsidRDefault="005910EA" w:rsidP="005910EA">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661AFD53" w14:textId="77777777" w:rsidR="005910EA" w:rsidRPr="00BB629B" w:rsidRDefault="005910EA" w:rsidP="005910EA">
            <w:pPr>
              <w:pStyle w:val="TAL"/>
              <w:rPr>
                <w:lang w:eastAsia="zh-CN"/>
              </w:rPr>
            </w:pPr>
            <w:r w:rsidRPr="00BB629B">
              <w:rPr>
                <w:lang w:eastAsia="zh-CN"/>
              </w:rPr>
              <w:t>PC1</w:t>
            </w:r>
            <w:r>
              <w:rPr>
                <w:lang w:val="fr-FR" w:eastAsia="zh-CN"/>
              </w:rPr>
              <w:t xml:space="preserve"> (NOTE 1)</w:t>
            </w:r>
          </w:p>
          <w:p w14:paraId="347555C2" w14:textId="77777777" w:rsidR="005910EA" w:rsidRPr="00BB629B" w:rsidRDefault="005910EA" w:rsidP="005910EA">
            <w:pPr>
              <w:pStyle w:val="TAL"/>
              <w:rPr>
                <w:lang w:eastAsia="zh-CN"/>
              </w:rPr>
            </w:pPr>
            <w:r w:rsidRPr="00BB629B">
              <w:rPr>
                <w:lang w:eastAsia="zh-CN"/>
              </w:rPr>
              <w:t>PC2</w:t>
            </w:r>
            <w:r>
              <w:rPr>
                <w:lang w:val="fr-FR" w:eastAsia="zh-CN"/>
              </w:rPr>
              <w:t xml:space="preserve"> (NOTE 1)</w:t>
            </w:r>
          </w:p>
          <w:p w14:paraId="1467CFF1" w14:textId="77777777" w:rsidR="005910EA" w:rsidRPr="00BB629B" w:rsidRDefault="005910EA" w:rsidP="005910EA">
            <w:pPr>
              <w:pStyle w:val="TAL"/>
              <w:rPr>
                <w:lang w:eastAsia="zh-CN"/>
              </w:rPr>
            </w:pPr>
            <w:r w:rsidRPr="00BB629B">
              <w:rPr>
                <w:lang w:eastAsia="zh-CN"/>
              </w:rPr>
              <w:t>PC3</w:t>
            </w:r>
          </w:p>
          <w:p w14:paraId="6DA10992" w14:textId="77777777" w:rsidR="005910EA" w:rsidRPr="00BB629B" w:rsidRDefault="005910EA" w:rsidP="005910EA">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F908A5" w14:textId="77777777" w:rsidR="005910EA" w:rsidRPr="00BB629B" w:rsidRDefault="005910EA" w:rsidP="005910EA">
            <w:pPr>
              <w:pStyle w:val="TAL"/>
            </w:pPr>
            <w:r w:rsidRPr="00BB629B">
              <w:t>Skip TC 7.3A.2.2 if UE supports NSA and TS 38.521-3 TC 7.3B.2.4_1.2 has been executed</w:t>
            </w:r>
          </w:p>
        </w:tc>
      </w:tr>
      <w:tr w:rsidR="005910EA" w:rsidRPr="00BB629B" w14:paraId="6A418DD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F4BF6BD" w14:textId="77777777" w:rsidR="005910EA" w:rsidRPr="00BB629B" w:rsidRDefault="005910EA" w:rsidP="005910EA">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0045AAB9" w14:textId="77777777" w:rsidR="005910EA" w:rsidRPr="00BB629B" w:rsidRDefault="005910EA" w:rsidP="005910EA">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BB32A91"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74A85C" w14:textId="77777777" w:rsidR="005910EA" w:rsidRPr="00BB629B" w:rsidRDefault="005910EA" w:rsidP="005910EA">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D6BB5AA"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08252D2D" w14:textId="77777777" w:rsidR="005910EA" w:rsidRPr="00BB629B" w:rsidRDefault="005910EA" w:rsidP="005910EA">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1542D8D7" w14:textId="77777777" w:rsidR="005910EA" w:rsidRPr="00BB629B" w:rsidRDefault="005910EA" w:rsidP="005910EA">
            <w:pPr>
              <w:pStyle w:val="TAL"/>
              <w:rPr>
                <w:lang w:eastAsia="zh-CN"/>
              </w:rPr>
            </w:pPr>
            <w:r w:rsidRPr="00BB629B">
              <w:rPr>
                <w:lang w:eastAsia="zh-CN"/>
              </w:rPr>
              <w:t>PC1</w:t>
            </w:r>
            <w:r>
              <w:rPr>
                <w:lang w:val="fr-FR" w:eastAsia="zh-CN"/>
              </w:rPr>
              <w:t xml:space="preserve"> (NOTE 1)</w:t>
            </w:r>
          </w:p>
          <w:p w14:paraId="40855A24" w14:textId="77777777" w:rsidR="005910EA" w:rsidRPr="00BB629B" w:rsidRDefault="005910EA" w:rsidP="005910EA">
            <w:pPr>
              <w:pStyle w:val="TAL"/>
              <w:rPr>
                <w:lang w:eastAsia="zh-CN"/>
              </w:rPr>
            </w:pPr>
            <w:r w:rsidRPr="00BB629B">
              <w:rPr>
                <w:lang w:eastAsia="zh-CN"/>
              </w:rPr>
              <w:t>PC2</w:t>
            </w:r>
            <w:r>
              <w:rPr>
                <w:lang w:val="fr-FR" w:eastAsia="zh-CN"/>
              </w:rPr>
              <w:t xml:space="preserve"> (NOTE 1)</w:t>
            </w:r>
          </w:p>
          <w:p w14:paraId="56DFED18" w14:textId="77777777" w:rsidR="005910EA" w:rsidRPr="00BB629B" w:rsidRDefault="005910EA" w:rsidP="005910EA">
            <w:pPr>
              <w:pStyle w:val="TAL"/>
              <w:rPr>
                <w:lang w:eastAsia="zh-CN"/>
              </w:rPr>
            </w:pPr>
            <w:r w:rsidRPr="00BB629B">
              <w:rPr>
                <w:lang w:eastAsia="zh-CN"/>
              </w:rPr>
              <w:t>PC3</w:t>
            </w:r>
          </w:p>
          <w:p w14:paraId="67979FA3" w14:textId="77777777" w:rsidR="005910EA" w:rsidRPr="00BB629B" w:rsidRDefault="005910EA" w:rsidP="005910EA">
            <w:pPr>
              <w:pStyle w:val="TAL"/>
            </w:pPr>
            <w:r w:rsidRPr="00BB629B">
              <w:rPr>
                <w:lang w:eastAsia="zh-CN"/>
              </w:rPr>
              <w:t>PC4</w:t>
            </w:r>
            <w:r>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41BF6" w14:textId="77777777" w:rsidR="005910EA" w:rsidRPr="00BB629B" w:rsidRDefault="005910EA" w:rsidP="005910EA">
            <w:pPr>
              <w:pStyle w:val="TAL"/>
            </w:pPr>
            <w:r w:rsidRPr="00BB629B">
              <w:t>Skip TC 7.3A.2.3 if UE supports NSA and TS 38.521-3 TC 7.3B.2.4_1.3 has been executed</w:t>
            </w:r>
          </w:p>
        </w:tc>
      </w:tr>
      <w:tr w:rsidR="005910EA" w:rsidRPr="00BB629B" w14:paraId="3D06807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6FEBA3BB" w14:textId="77777777" w:rsidR="005910EA" w:rsidRPr="00BB629B" w:rsidRDefault="005910EA" w:rsidP="005910EA">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3DF53E56" w14:textId="77777777" w:rsidR="005910EA" w:rsidRPr="00BB629B" w:rsidRDefault="005910EA" w:rsidP="005910EA">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4653765"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3A0AE27A" w14:textId="77777777" w:rsidR="005910EA" w:rsidRPr="00BB629B" w:rsidRDefault="005910EA" w:rsidP="005910EA">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E9F326B"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4C5E1361" w14:textId="77777777" w:rsidR="005910EA" w:rsidRPr="00BB629B" w:rsidRDefault="005910EA" w:rsidP="005910EA">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501A4847" w14:textId="77777777" w:rsidR="005910EA" w:rsidRPr="00BB629B" w:rsidRDefault="005910EA" w:rsidP="005910EA">
            <w:pPr>
              <w:pStyle w:val="TAL"/>
              <w:rPr>
                <w:lang w:eastAsia="zh-CN"/>
              </w:rPr>
            </w:pPr>
            <w:r w:rsidRPr="00BB629B">
              <w:rPr>
                <w:lang w:eastAsia="zh-CN"/>
              </w:rPr>
              <w:t>PC1</w:t>
            </w:r>
          </w:p>
          <w:p w14:paraId="1B53B60B" w14:textId="77777777" w:rsidR="005910EA" w:rsidRPr="00BB629B" w:rsidRDefault="005910EA" w:rsidP="005910EA">
            <w:pPr>
              <w:pStyle w:val="TAL"/>
              <w:rPr>
                <w:lang w:eastAsia="zh-CN"/>
              </w:rPr>
            </w:pPr>
            <w:r w:rsidRPr="00BB629B">
              <w:rPr>
                <w:lang w:eastAsia="zh-CN"/>
              </w:rPr>
              <w:t>PC2</w:t>
            </w:r>
          </w:p>
          <w:p w14:paraId="757B8D33" w14:textId="77777777" w:rsidR="005910EA" w:rsidRPr="00BB629B" w:rsidRDefault="005910EA" w:rsidP="005910EA">
            <w:pPr>
              <w:pStyle w:val="TAL"/>
              <w:rPr>
                <w:lang w:eastAsia="zh-CN"/>
              </w:rPr>
            </w:pPr>
            <w:r w:rsidRPr="00BB629B">
              <w:rPr>
                <w:lang w:eastAsia="zh-CN"/>
              </w:rPr>
              <w:t>PC3</w:t>
            </w:r>
          </w:p>
          <w:p w14:paraId="1FE4C920"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4A42C" w14:textId="77777777" w:rsidR="005910EA" w:rsidRPr="00BB629B" w:rsidRDefault="005910EA" w:rsidP="005910EA">
            <w:pPr>
              <w:pStyle w:val="TAL"/>
            </w:pPr>
            <w:r w:rsidRPr="00BB629B">
              <w:t>NOTE 1</w:t>
            </w:r>
          </w:p>
          <w:p w14:paraId="781AF3C3" w14:textId="77777777" w:rsidR="005910EA" w:rsidRPr="00BB629B" w:rsidRDefault="005910EA" w:rsidP="005910EA">
            <w:pPr>
              <w:pStyle w:val="TAL"/>
            </w:pPr>
            <w:r w:rsidRPr="00BB629B">
              <w:t>Skip TC 7.3A.2.4 if UE supports NSA and TS 38.521-3 TC 7.3B.2.4_1.4 has been executed</w:t>
            </w:r>
          </w:p>
        </w:tc>
      </w:tr>
      <w:tr w:rsidR="005910EA" w:rsidRPr="00BB629B" w14:paraId="25B3781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D7C36F8" w14:textId="77777777" w:rsidR="005910EA" w:rsidRPr="00BB629B" w:rsidRDefault="005910EA" w:rsidP="005910EA">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
          <w:p w14:paraId="61558FB9" w14:textId="77777777" w:rsidR="005910EA" w:rsidRPr="00BB629B" w:rsidRDefault="005910EA" w:rsidP="005910EA">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A779EE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4A18A118" w14:textId="77777777" w:rsidR="005910EA" w:rsidRPr="00BB629B" w:rsidRDefault="005910EA" w:rsidP="005910EA">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DE8FBFF"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E183D27" w14:textId="77777777" w:rsidR="005910EA" w:rsidRPr="00BB629B" w:rsidRDefault="005910EA" w:rsidP="005910EA">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2EEE100" w14:textId="77777777" w:rsidR="005910EA" w:rsidRPr="00BB629B" w:rsidRDefault="005910EA" w:rsidP="005910EA">
            <w:pPr>
              <w:pStyle w:val="TAL"/>
              <w:rPr>
                <w:lang w:eastAsia="zh-CN"/>
              </w:rPr>
            </w:pPr>
            <w:r w:rsidRPr="00BB629B">
              <w:rPr>
                <w:lang w:eastAsia="zh-CN"/>
              </w:rPr>
              <w:t>PC1</w:t>
            </w:r>
          </w:p>
          <w:p w14:paraId="013AA30E" w14:textId="77777777" w:rsidR="005910EA" w:rsidRPr="00BB629B" w:rsidRDefault="005910EA" w:rsidP="005910EA">
            <w:pPr>
              <w:pStyle w:val="TAL"/>
              <w:rPr>
                <w:lang w:eastAsia="zh-CN"/>
              </w:rPr>
            </w:pPr>
            <w:r w:rsidRPr="00BB629B">
              <w:rPr>
                <w:lang w:eastAsia="zh-CN"/>
              </w:rPr>
              <w:t>PC2</w:t>
            </w:r>
          </w:p>
          <w:p w14:paraId="418E12B3" w14:textId="77777777" w:rsidR="005910EA" w:rsidRPr="00BB629B" w:rsidRDefault="005910EA" w:rsidP="005910EA">
            <w:pPr>
              <w:pStyle w:val="TAL"/>
              <w:rPr>
                <w:lang w:eastAsia="zh-CN"/>
              </w:rPr>
            </w:pPr>
            <w:r w:rsidRPr="00BB629B">
              <w:rPr>
                <w:lang w:eastAsia="zh-CN"/>
              </w:rPr>
              <w:t>PC3</w:t>
            </w:r>
          </w:p>
          <w:p w14:paraId="027022DE"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F64251" w14:textId="77777777" w:rsidR="005910EA" w:rsidRPr="00BB629B" w:rsidRDefault="005910EA" w:rsidP="005910EA">
            <w:pPr>
              <w:pStyle w:val="TAL"/>
            </w:pPr>
            <w:r w:rsidRPr="00BB629B">
              <w:t>NOTE 1</w:t>
            </w:r>
          </w:p>
          <w:p w14:paraId="5C5AE296" w14:textId="77777777" w:rsidR="005910EA" w:rsidRPr="00BB629B" w:rsidRDefault="005910EA" w:rsidP="005910EA">
            <w:pPr>
              <w:pStyle w:val="TAL"/>
            </w:pPr>
            <w:r w:rsidRPr="00BB629B">
              <w:t>Skip TC 7.3A.2.5 if UE supports NSA and TS 38.521-3 TC 7.3B.2.4_1.5 has been executed</w:t>
            </w:r>
          </w:p>
        </w:tc>
      </w:tr>
      <w:tr w:rsidR="005910EA" w:rsidRPr="00BB629B" w14:paraId="0DD86DA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11233BC" w14:textId="77777777" w:rsidR="005910EA" w:rsidRPr="00BB629B" w:rsidRDefault="005910EA" w:rsidP="005910EA">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6257B466" w14:textId="77777777" w:rsidR="005910EA" w:rsidRPr="00BB629B" w:rsidRDefault="005910EA" w:rsidP="005910EA">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9B085B2"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405D2EE" w14:textId="77777777" w:rsidR="005910EA" w:rsidRPr="00BB629B" w:rsidRDefault="005910EA" w:rsidP="005910EA">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79E96C"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5FCC2D4" w14:textId="77777777" w:rsidR="005910EA" w:rsidRPr="00BB629B" w:rsidRDefault="005910EA" w:rsidP="005910EA">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3CCB1CC0" w14:textId="77777777" w:rsidR="005910EA" w:rsidRPr="00BB629B" w:rsidRDefault="005910EA" w:rsidP="005910EA">
            <w:pPr>
              <w:pStyle w:val="TAL"/>
              <w:rPr>
                <w:lang w:eastAsia="zh-CN"/>
              </w:rPr>
            </w:pPr>
            <w:r w:rsidRPr="00BB629B">
              <w:rPr>
                <w:lang w:eastAsia="zh-CN"/>
              </w:rPr>
              <w:t>PC1</w:t>
            </w:r>
          </w:p>
          <w:p w14:paraId="571AD481" w14:textId="77777777" w:rsidR="005910EA" w:rsidRPr="00BB629B" w:rsidRDefault="005910EA" w:rsidP="005910EA">
            <w:pPr>
              <w:pStyle w:val="TAL"/>
              <w:rPr>
                <w:lang w:eastAsia="zh-CN"/>
              </w:rPr>
            </w:pPr>
            <w:r w:rsidRPr="00BB629B">
              <w:rPr>
                <w:lang w:eastAsia="zh-CN"/>
              </w:rPr>
              <w:t>PC2</w:t>
            </w:r>
          </w:p>
          <w:p w14:paraId="3B574223" w14:textId="77777777" w:rsidR="005910EA" w:rsidRPr="00BB629B" w:rsidRDefault="005910EA" w:rsidP="005910EA">
            <w:pPr>
              <w:pStyle w:val="TAL"/>
              <w:rPr>
                <w:lang w:eastAsia="zh-CN"/>
              </w:rPr>
            </w:pPr>
            <w:r w:rsidRPr="00BB629B">
              <w:rPr>
                <w:lang w:eastAsia="zh-CN"/>
              </w:rPr>
              <w:t>PC3</w:t>
            </w:r>
          </w:p>
          <w:p w14:paraId="1D911A6C"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AF75AD" w14:textId="77777777" w:rsidR="005910EA" w:rsidRPr="00BB629B" w:rsidRDefault="005910EA" w:rsidP="005910EA">
            <w:pPr>
              <w:pStyle w:val="TAL"/>
            </w:pPr>
            <w:r w:rsidRPr="00BB629B">
              <w:t>NOTE 1</w:t>
            </w:r>
          </w:p>
          <w:p w14:paraId="004262E4" w14:textId="77777777" w:rsidR="005910EA" w:rsidRPr="00BB629B" w:rsidRDefault="005910EA" w:rsidP="005910EA">
            <w:pPr>
              <w:pStyle w:val="TAL"/>
            </w:pPr>
            <w:r w:rsidRPr="00BB629B">
              <w:t>Skip TC 7.3A.2.6 if UE supports NSA and TS 38.521-3 TC 7.3B.2.4_1.6 has been executed</w:t>
            </w:r>
          </w:p>
        </w:tc>
      </w:tr>
      <w:tr w:rsidR="005910EA" w:rsidRPr="00BB629B" w14:paraId="6902279B"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2F3EC60" w14:textId="77777777" w:rsidR="005910EA" w:rsidRPr="00BB629B" w:rsidRDefault="005910EA" w:rsidP="005910EA">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22BFEA03" w14:textId="77777777" w:rsidR="005910EA" w:rsidRPr="00BB629B" w:rsidRDefault="005910EA" w:rsidP="005910EA">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781378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733CFA7B" w14:textId="77777777" w:rsidR="005910EA" w:rsidRPr="00BB629B" w:rsidRDefault="005910EA" w:rsidP="005910EA">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5622DDC" w14:textId="77777777" w:rsidR="005910EA" w:rsidRPr="00BB629B" w:rsidRDefault="005910EA" w:rsidP="005910EA">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285F710" w14:textId="77777777" w:rsidR="005910EA" w:rsidRPr="00BB629B" w:rsidRDefault="005910EA" w:rsidP="005910EA">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863E5C0" w14:textId="77777777" w:rsidR="005910EA" w:rsidRPr="00BB629B" w:rsidRDefault="005910EA" w:rsidP="005910EA">
            <w:pPr>
              <w:pStyle w:val="TAL"/>
              <w:rPr>
                <w:lang w:eastAsia="zh-CN"/>
              </w:rPr>
            </w:pPr>
            <w:r w:rsidRPr="00BB629B">
              <w:rPr>
                <w:lang w:eastAsia="zh-CN"/>
              </w:rPr>
              <w:t>PC1</w:t>
            </w:r>
          </w:p>
          <w:p w14:paraId="7B71AE6B" w14:textId="77777777" w:rsidR="005910EA" w:rsidRPr="00BB629B" w:rsidRDefault="005910EA" w:rsidP="005910EA">
            <w:pPr>
              <w:pStyle w:val="TAL"/>
              <w:rPr>
                <w:lang w:eastAsia="zh-CN"/>
              </w:rPr>
            </w:pPr>
            <w:r w:rsidRPr="00BB629B">
              <w:rPr>
                <w:lang w:eastAsia="zh-CN"/>
              </w:rPr>
              <w:t>PC2</w:t>
            </w:r>
          </w:p>
          <w:p w14:paraId="533D3D80" w14:textId="77777777" w:rsidR="005910EA" w:rsidRPr="00BB629B" w:rsidRDefault="005910EA" w:rsidP="005910EA">
            <w:pPr>
              <w:pStyle w:val="TAL"/>
              <w:rPr>
                <w:lang w:eastAsia="zh-CN"/>
              </w:rPr>
            </w:pPr>
            <w:r w:rsidRPr="00BB629B">
              <w:rPr>
                <w:lang w:eastAsia="zh-CN"/>
              </w:rPr>
              <w:t>PC3</w:t>
            </w:r>
          </w:p>
          <w:p w14:paraId="6F6D3070"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829D4" w14:textId="77777777" w:rsidR="005910EA" w:rsidRPr="00BB629B" w:rsidRDefault="005910EA" w:rsidP="005910EA">
            <w:pPr>
              <w:pStyle w:val="TAL"/>
            </w:pPr>
            <w:r w:rsidRPr="00BB629B">
              <w:t>NOTE 1</w:t>
            </w:r>
          </w:p>
          <w:p w14:paraId="47998EA5" w14:textId="77777777" w:rsidR="005910EA" w:rsidRPr="00BB629B" w:rsidRDefault="005910EA" w:rsidP="005910EA">
            <w:pPr>
              <w:pStyle w:val="TAL"/>
            </w:pPr>
            <w:r w:rsidRPr="00BB629B">
              <w:t>Skip TC 7.3A.2.7 if UE supports NSA and TS 38.521-3 TC 7.3B.2.4_1.7 has been executed</w:t>
            </w:r>
          </w:p>
        </w:tc>
      </w:tr>
      <w:tr w:rsidR="005910EA" w:rsidRPr="00BB629B" w14:paraId="68337C0D"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55D20A8B" w14:textId="77777777" w:rsidR="005910EA" w:rsidRPr="00BB629B" w:rsidRDefault="005910EA" w:rsidP="005910EA">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75EB573A" w14:textId="77777777" w:rsidR="005910EA" w:rsidRPr="00BB629B" w:rsidRDefault="005910EA" w:rsidP="005910EA">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07E3904"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655E2C7C" w14:textId="77777777" w:rsidR="005910EA" w:rsidRPr="00BB629B" w:rsidRDefault="005910EA" w:rsidP="005910EA">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8DD8FAC"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6DDB8A4" w14:textId="77777777" w:rsidR="005910EA" w:rsidRPr="00BB629B" w:rsidRDefault="005910EA" w:rsidP="005910EA">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5301286B" w14:textId="77777777" w:rsidR="005910EA" w:rsidRPr="00BB629B" w:rsidRDefault="005910EA" w:rsidP="005910EA">
            <w:pPr>
              <w:pStyle w:val="TAL"/>
              <w:rPr>
                <w:lang w:eastAsia="zh-CN"/>
              </w:rPr>
            </w:pPr>
            <w:r w:rsidRPr="00BB629B">
              <w:rPr>
                <w:lang w:eastAsia="zh-CN"/>
              </w:rPr>
              <w:t>PC1</w:t>
            </w:r>
          </w:p>
          <w:p w14:paraId="6E787D97" w14:textId="77777777" w:rsidR="005910EA" w:rsidRPr="00BB629B" w:rsidRDefault="005910EA" w:rsidP="005910EA">
            <w:pPr>
              <w:pStyle w:val="TAL"/>
              <w:rPr>
                <w:lang w:eastAsia="zh-CN"/>
              </w:rPr>
            </w:pPr>
            <w:r w:rsidRPr="00BB629B">
              <w:rPr>
                <w:lang w:eastAsia="zh-CN"/>
              </w:rPr>
              <w:t>PC2</w:t>
            </w:r>
          </w:p>
          <w:p w14:paraId="1F76F934" w14:textId="77777777" w:rsidR="005910EA" w:rsidRPr="00BB629B" w:rsidRDefault="005910EA" w:rsidP="005910EA">
            <w:pPr>
              <w:pStyle w:val="TAL"/>
              <w:rPr>
                <w:lang w:eastAsia="zh-CN"/>
              </w:rPr>
            </w:pPr>
            <w:r w:rsidRPr="00BB629B">
              <w:rPr>
                <w:lang w:eastAsia="zh-CN"/>
              </w:rPr>
              <w:t>PC3</w:t>
            </w:r>
          </w:p>
          <w:p w14:paraId="3242F05F"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0C33FE" w14:textId="77777777" w:rsidR="005910EA" w:rsidRPr="00BB629B" w:rsidRDefault="005910EA" w:rsidP="005910EA">
            <w:pPr>
              <w:pStyle w:val="TAL"/>
            </w:pPr>
            <w:r w:rsidRPr="00BB629B">
              <w:t>NOTE 1</w:t>
            </w:r>
          </w:p>
        </w:tc>
      </w:tr>
      <w:tr w:rsidR="005910EA" w:rsidRPr="00BB629B" w14:paraId="60F1BA91"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A2AE454" w14:textId="77777777" w:rsidR="005910EA" w:rsidRPr="00BB629B" w:rsidRDefault="005910EA" w:rsidP="005910EA">
            <w:pPr>
              <w:pStyle w:val="TAL"/>
            </w:pPr>
            <w:r w:rsidRPr="00BB629B">
              <w:lastRenderedPageBreak/>
              <w:t>7.3A.3.2</w:t>
            </w:r>
          </w:p>
        </w:tc>
        <w:tc>
          <w:tcPr>
            <w:tcW w:w="4500" w:type="dxa"/>
            <w:tcBorders>
              <w:top w:val="single" w:sz="4" w:space="0" w:color="auto"/>
              <w:left w:val="single" w:sz="4" w:space="0" w:color="auto"/>
              <w:bottom w:val="single" w:sz="4" w:space="0" w:color="auto"/>
              <w:right w:val="single" w:sz="4" w:space="0" w:color="auto"/>
            </w:tcBorders>
            <w:hideMark/>
          </w:tcPr>
          <w:p w14:paraId="7A8629AD" w14:textId="77777777" w:rsidR="005910EA" w:rsidRPr="00BB629B" w:rsidRDefault="005910EA" w:rsidP="005910EA">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07F9D6C6"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16B12666" w14:textId="77777777" w:rsidR="005910EA" w:rsidRPr="00BB629B" w:rsidRDefault="005910EA" w:rsidP="005910EA">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1AE0F0"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3340E6A" w14:textId="77777777" w:rsidR="005910EA" w:rsidRPr="00BB629B" w:rsidRDefault="005910EA" w:rsidP="005910EA">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4F19A6F6" w14:textId="77777777" w:rsidR="005910EA" w:rsidRPr="00BB629B" w:rsidRDefault="005910EA" w:rsidP="005910EA">
            <w:pPr>
              <w:pStyle w:val="TAL"/>
              <w:rPr>
                <w:lang w:eastAsia="zh-CN"/>
              </w:rPr>
            </w:pPr>
            <w:r w:rsidRPr="00BB629B">
              <w:rPr>
                <w:lang w:eastAsia="zh-CN"/>
              </w:rPr>
              <w:t>PC1</w:t>
            </w:r>
          </w:p>
          <w:p w14:paraId="26271CE3" w14:textId="77777777" w:rsidR="005910EA" w:rsidRPr="00BB629B" w:rsidRDefault="005910EA" w:rsidP="005910EA">
            <w:pPr>
              <w:pStyle w:val="TAL"/>
              <w:rPr>
                <w:lang w:eastAsia="zh-CN"/>
              </w:rPr>
            </w:pPr>
            <w:r w:rsidRPr="00BB629B">
              <w:rPr>
                <w:lang w:eastAsia="zh-CN"/>
              </w:rPr>
              <w:t>PC2</w:t>
            </w:r>
          </w:p>
          <w:p w14:paraId="458BEB0F" w14:textId="77777777" w:rsidR="005910EA" w:rsidRPr="00BB629B" w:rsidRDefault="005910EA" w:rsidP="005910EA">
            <w:pPr>
              <w:pStyle w:val="TAL"/>
              <w:rPr>
                <w:lang w:eastAsia="zh-CN"/>
              </w:rPr>
            </w:pPr>
            <w:r w:rsidRPr="00BB629B">
              <w:rPr>
                <w:lang w:eastAsia="zh-CN"/>
              </w:rPr>
              <w:t>PC3</w:t>
            </w:r>
          </w:p>
          <w:p w14:paraId="23C579F0"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E3BDB5" w14:textId="77777777" w:rsidR="005910EA" w:rsidRPr="00BB629B" w:rsidRDefault="005910EA" w:rsidP="005910EA">
            <w:pPr>
              <w:pStyle w:val="TAL"/>
            </w:pPr>
            <w:r w:rsidRPr="00BB629B">
              <w:t>NOTE 1</w:t>
            </w:r>
          </w:p>
        </w:tc>
      </w:tr>
      <w:tr w:rsidR="005910EA" w:rsidRPr="00BB629B" w14:paraId="0D97079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48F4982" w14:textId="77777777" w:rsidR="005910EA" w:rsidRPr="00BB629B" w:rsidRDefault="005910EA" w:rsidP="005910EA">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7803CB3A" w14:textId="77777777" w:rsidR="005910EA" w:rsidRPr="00BB629B" w:rsidRDefault="005910EA" w:rsidP="005910EA">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44986974"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26126ADF" w14:textId="77777777" w:rsidR="005910EA" w:rsidRPr="00BB629B" w:rsidRDefault="005910EA" w:rsidP="005910EA">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B9ABDC9"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6A6F9A83" w14:textId="77777777" w:rsidR="005910EA" w:rsidRPr="00BB629B" w:rsidRDefault="005910EA" w:rsidP="005910EA">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56879344" w14:textId="77777777" w:rsidR="005910EA" w:rsidRPr="00BB629B" w:rsidRDefault="005910EA" w:rsidP="005910EA">
            <w:pPr>
              <w:pStyle w:val="TAL"/>
              <w:rPr>
                <w:lang w:eastAsia="zh-CN"/>
              </w:rPr>
            </w:pPr>
            <w:r w:rsidRPr="00BB629B">
              <w:rPr>
                <w:lang w:eastAsia="zh-CN"/>
              </w:rPr>
              <w:t>PC1</w:t>
            </w:r>
          </w:p>
          <w:p w14:paraId="2A298553" w14:textId="77777777" w:rsidR="005910EA" w:rsidRPr="00BB629B" w:rsidRDefault="005910EA" w:rsidP="005910EA">
            <w:pPr>
              <w:pStyle w:val="TAL"/>
              <w:rPr>
                <w:lang w:eastAsia="zh-CN"/>
              </w:rPr>
            </w:pPr>
            <w:r w:rsidRPr="00BB629B">
              <w:rPr>
                <w:lang w:eastAsia="zh-CN"/>
              </w:rPr>
              <w:t>PC2</w:t>
            </w:r>
          </w:p>
          <w:p w14:paraId="15EC9107" w14:textId="77777777" w:rsidR="005910EA" w:rsidRPr="00BB629B" w:rsidRDefault="005910EA" w:rsidP="005910EA">
            <w:pPr>
              <w:pStyle w:val="TAL"/>
              <w:rPr>
                <w:lang w:eastAsia="zh-CN"/>
              </w:rPr>
            </w:pPr>
            <w:r w:rsidRPr="00BB629B">
              <w:rPr>
                <w:lang w:eastAsia="zh-CN"/>
              </w:rPr>
              <w:t>PC3</w:t>
            </w:r>
          </w:p>
          <w:p w14:paraId="2F848526"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F4C0D9" w14:textId="77777777" w:rsidR="005910EA" w:rsidRPr="00BB629B" w:rsidRDefault="005910EA" w:rsidP="005910EA">
            <w:pPr>
              <w:pStyle w:val="TAL"/>
            </w:pPr>
            <w:r w:rsidRPr="00BB629B">
              <w:t>NOTE 1</w:t>
            </w:r>
          </w:p>
        </w:tc>
      </w:tr>
      <w:tr w:rsidR="005910EA" w:rsidRPr="00BB629B" w14:paraId="7D11A892"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60B25FC" w14:textId="77777777" w:rsidR="005910EA" w:rsidRPr="00BB629B" w:rsidRDefault="005910EA" w:rsidP="005910EA">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24BD3799" w14:textId="77777777" w:rsidR="005910EA" w:rsidRPr="00BB629B" w:rsidRDefault="005910EA" w:rsidP="005910EA">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0A0AB696"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580B4F57" w14:textId="77777777" w:rsidR="005910EA" w:rsidRPr="00BB629B" w:rsidRDefault="005910EA" w:rsidP="005910EA">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4EF94F2"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631E7AC" w14:textId="77777777" w:rsidR="005910EA" w:rsidRPr="00BB629B" w:rsidRDefault="005910EA" w:rsidP="005910EA">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3919092" w14:textId="77777777" w:rsidR="005910EA" w:rsidRPr="00BB629B" w:rsidRDefault="005910EA" w:rsidP="005910EA">
            <w:pPr>
              <w:pStyle w:val="TAL"/>
              <w:rPr>
                <w:lang w:eastAsia="zh-CN"/>
              </w:rPr>
            </w:pPr>
            <w:r w:rsidRPr="00BB629B">
              <w:rPr>
                <w:lang w:eastAsia="zh-CN"/>
              </w:rPr>
              <w:t>PC1</w:t>
            </w:r>
          </w:p>
          <w:p w14:paraId="7263F7C5" w14:textId="77777777" w:rsidR="005910EA" w:rsidRPr="00BB629B" w:rsidRDefault="005910EA" w:rsidP="005910EA">
            <w:pPr>
              <w:pStyle w:val="TAL"/>
              <w:rPr>
                <w:lang w:eastAsia="zh-CN"/>
              </w:rPr>
            </w:pPr>
            <w:r w:rsidRPr="00BB629B">
              <w:rPr>
                <w:lang w:eastAsia="zh-CN"/>
              </w:rPr>
              <w:t>PC2</w:t>
            </w:r>
          </w:p>
          <w:p w14:paraId="00252C64" w14:textId="77777777" w:rsidR="005910EA" w:rsidRPr="00BB629B" w:rsidRDefault="005910EA" w:rsidP="005910EA">
            <w:pPr>
              <w:pStyle w:val="TAL"/>
              <w:rPr>
                <w:lang w:eastAsia="zh-CN"/>
              </w:rPr>
            </w:pPr>
            <w:r w:rsidRPr="00BB629B">
              <w:rPr>
                <w:lang w:eastAsia="zh-CN"/>
              </w:rPr>
              <w:t>PC3</w:t>
            </w:r>
          </w:p>
          <w:p w14:paraId="2D24BA7E"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133629" w14:textId="77777777" w:rsidR="005910EA" w:rsidRPr="00BB629B" w:rsidRDefault="005910EA" w:rsidP="005910EA">
            <w:pPr>
              <w:pStyle w:val="TAL"/>
            </w:pPr>
            <w:r w:rsidRPr="00BB629B">
              <w:t>NOTE 1</w:t>
            </w:r>
          </w:p>
        </w:tc>
      </w:tr>
      <w:tr w:rsidR="005910EA" w:rsidRPr="00BB629B" w14:paraId="426100D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97CD59D" w14:textId="77777777" w:rsidR="005910EA" w:rsidRPr="00BB629B" w:rsidRDefault="005910EA" w:rsidP="005910EA">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
          <w:p w14:paraId="351BA328" w14:textId="77777777" w:rsidR="005910EA" w:rsidRPr="00BB629B" w:rsidRDefault="005910EA" w:rsidP="005910EA">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04EF513"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701C8E93" w14:textId="77777777" w:rsidR="005910EA" w:rsidRPr="00BB629B" w:rsidRDefault="005910EA" w:rsidP="005910EA">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29691D8"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3565D7AC" w14:textId="77777777" w:rsidR="005910EA" w:rsidRPr="00BB629B" w:rsidRDefault="005910EA" w:rsidP="005910EA">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1F0FB0E9" w14:textId="77777777" w:rsidR="005910EA" w:rsidRPr="00BB629B" w:rsidRDefault="005910EA" w:rsidP="005910EA">
            <w:pPr>
              <w:pStyle w:val="TAL"/>
              <w:rPr>
                <w:lang w:eastAsia="zh-CN"/>
              </w:rPr>
            </w:pPr>
            <w:r w:rsidRPr="00BB629B">
              <w:rPr>
                <w:lang w:eastAsia="zh-CN"/>
              </w:rPr>
              <w:t>PC1</w:t>
            </w:r>
          </w:p>
          <w:p w14:paraId="3802A2CD" w14:textId="77777777" w:rsidR="005910EA" w:rsidRPr="00BB629B" w:rsidRDefault="005910EA" w:rsidP="005910EA">
            <w:pPr>
              <w:pStyle w:val="TAL"/>
              <w:rPr>
                <w:lang w:eastAsia="zh-CN"/>
              </w:rPr>
            </w:pPr>
            <w:r w:rsidRPr="00BB629B">
              <w:rPr>
                <w:lang w:eastAsia="zh-CN"/>
              </w:rPr>
              <w:t>PC2</w:t>
            </w:r>
          </w:p>
          <w:p w14:paraId="582C693D" w14:textId="77777777" w:rsidR="005910EA" w:rsidRPr="00BB629B" w:rsidRDefault="005910EA" w:rsidP="005910EA">
            <w:pPr>
              <w:pStyle w:val="TAL"/>
              <w:rPr>
                <w:lang w:eastAsia="zh-CN"/>
              </w:rPr>
            </w:pPr>
            <w:r w:rsidRPr="00BB629B">
              <w:rPr>
                <w:lang w:eastAsia="zh-CN"/>
              </w:rPr>
              <w:t>PC3</w:t>
            </w:r>
          </w:p>
          <w:p w14:paraId="3ACE300A"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15B22C" w14:textId="77777777" w:rsidR="005910EA" w:rsidRPr="00BB629B" w:rsidRDefault="005910EA" w:rsidP="005910EA">
            <w:pPr>
              <w:pStyle w:val="TAL"/>
            </w:pPr>
            <w:r w:rsidRPr="00BB629B">
              <w:t>NOTE 1</w:t>
            </w:r>
          </w:p>
        </w:tc>
      </w:tr>
      <w:tr w:rsidR="005910EA" w:rsidRPr="00BB629B" w14:paraId="2340C19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E6A6DE2" w14:textId="77777777" w:rsidR="005910EA" w:rsidRPr="00BB629B" w:rsidRDefault="005910EA" w:rsidP="005910EA">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740643E6" w14:textId="77777777" w:rsidR="005910EA" w:rsidRPr="00BB629B" w:rsidRDefault="005910EA" w:rsidP="005910EA">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F67D5BA"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3D7F0E1F" w14:textId="77777777" w:rsidR="005910EA" w:rsidRPr="00BB629B" w:rsidRDefault="005910EA" w:rsidP="005910EA">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E4D9506"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15AF840" w14:textId="77777777" w:rsidR="005910EA" w:rsidRPr="00BB629B" w:rsidRDefault="005910EA" w:rsidP="005910EA">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69F26665" w14:textId="77777777" w:rsidR="005910EA" w:rsidRPr="00BB629B" w:rsidRDefault="005910EA" w:rsidP="005910EA">
            <w:pPr>
              <w:pStyle w:val="TAL"/>
              <w:rPr>
                <w:lang w:eastAsia="zh-CN"/>
              </w:rPr>
            </w:pPr>
            <w:r w:rsidRPr="00BB629B">
              <w:rPr>
                <w:lang w:eastAsia="zh-CN"/>
              </w:rPr>
              <w:t>PC1</w:t>
            </w:r>
          </w:p>
          <w:p w14:paraId="134F24E9" w14:textId="77777777" w:rsidR="005910EA" w:rsidRPr="00BB629B" w:rsidRDefault="005910EA" w:rsidP="005910EA">
            <w:pPr>
              <w:pStyle w:val="TAL"/>
              <w:rPr>
                <w:lang w:eastAsia="zh-CN"/>
              </w:rPr>
            </w:pPr>
            <w:r w:rsidRPr="00BB629B">
              <w:rPr>
                <w:lang w:eastAsia="zh-CN"/>
              </w:rPr>
              <w:t>PC2</w:t>
            </w:r>
          </w:p>
          <w:p w14:paraId="5E47A78E" w14:textId="77777777" w:rsidR="005910EA" w:rsidRPr="00BB629B" w:rsidRDefault="005910EA" w:rsidP="005910EA">
            <w:pPr>
              <w:pStyle w:val="TAL"/>
              <w:rPr>
                <w:lang w:eastAsia="zh-CN"/>
              </w:rPr>
            </w:pPr>
            <w:r w:rsidRPr="00BB629B">
              <w:rPr>
                <w:lang w:eastAsia="zh-CN"/>
              </w:rPr>
              <w:t>PC3</w:t>
            </w:r>
          </w:p>
          <w:p w14:paraId="7DF3D32A"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F8F7A2" w14:textId="77777777" w:rsidR="005910EA" w:rsidRPr="00BB629B" w:rsidRDefault="005910EA" w:rsidP="005910EA">
            <w:pPr>
              <w:pStyle w:val="TAL"/>
            </w:pPr>
            <w:r w:rsidRPr="00BB629B">
              <w:t>NOTE 1</w:t>
            </w:r>
          </w:p>
        </w:tc>
      </w:tr>
      <w:tr w:rsidR="005910EA" w:rsidRPr="00BB629B" w14:paraId="6C0F5C3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065093FB" w14:textId="77777777" w:rsidR="005910EA" w:rsidRPr="00BB629B" w:rsidRDefault="005910EA" w:rsidP="005910EA">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5C49C5E5" w14:textId="77777777" w:rsidR="005910EA" w:rsidRPr="00BB629B" w:rsidRDefault="005910EA" w:rsidP="005910EA">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539C77F" w14:textId="77777777" w:rsidR="005910EA" w:rsidRPr="00BB629B" w:rsidRDefault="005910EA" w:rsidP="005910EA">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
          <w:p w14:paraId="64A71CCA" w14:textId="77777777" w:rsidR="005910EA" w:rsidRPr="00BB629B" w:rsidRDefault="005910EA" w:rsidP="005910EA">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A08606C" w14:textId="77777777" w:rsidR="005910EA" w:rsidRPr="00BB629B" w:rsidRDefault="005910EA" w:rsidP="005910EA">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2E6816C8" w14:textId="77777777" w:rsidR="005910EA" w:rsidRPr="00BB629B" w:rsidRDefault="005910EA" w:rsidP="005910EA">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6A3EC0C2" w14:textId="77777777" w:rsidR="005910EA" w:rsidRPr="00BB629B" w:rsidRDefault="005910EA" w:rsidP="005910EA">
            <w:pPr>
              <w:pStyle w:val="TAL"/>
              <w:rPr>
                <w:lang w:eastAsia="zh-CN"/>
              </w:rPr>
            </w:pPr>
            <w:r w:rsidRPr="00BB629B">
              <w:rPr>
                <w:lang w:eastAsia="zh-CN"/>
              </w:rPr>
              <w:t>PC1</w:t>
            </w:r>
          </w:p>
          <w:p w14:paraId="0475C4F9" w14:textId="77777777" w:rsidR="005910EA" w:rsidRPr="00BB629B" w:rsidRDefault="005910EA" w:rsidP="005910EA">
            <w:pPr>
              <w:pStyle w:val="TAL"/>
              <w:rPr>
                <w:lang w:eastAsia="zh-CN"/>
              </w:rPr>
            </w:pPr>
            <w:r w:rsidRPr="00BB629B">
              <w:rPr>
                <w:lang w:eastAsia="zh-CN"/>
              </w:rPr>
              <w:t>PC2</w:t>
            </w:r>
          </w:p>
          <w:p w14:paraId="3512268D" w14:textId="77777777" w:rsidR="005910EA" w:rsidRPr="00BB629B" w:rsidRDefault="005910EA" w:rsidP="005910EA">
            <w:pPr>
              <w:pStyle w:val="TAL"/>
              <w:rPr>
                <w:lang w:eastAsia="zh-CN"/>
              </w:rPr>
            </w:pPr>
            <w:r w:rsidRPr="00BB629B">
              <w:rPr>
                <w:lang w:eastAsia="zh-CN"/>
              </w:rPr>
              <w:t>PC3</w:t>
            </w:r>
          </w:p>
          <w:p w14:paraId="145DBB81" w14:textId="77777777" w:rsidR="005910EA" w:rsidRPr="00BB629B" w:rsidRDefault="005910EA" w:rsidP="005910EA">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EF3E4" w14:textId="77777777" w:rsidR="005910EA" w:rsidRPr="00BB629B" w:rsidRDefault="005910EA" w:rsidP="005910EA">
            <w:pPr>
              <w:pStyle w:val="TAL"/>
            </w:pPr>
            <w:r w:rsidRPr="00BB629B">
              <w:t>NOTE 1</w:t>
            </w:r>
          </w:p>
        </w:tc>
      </w:tr>
      <w:tr w:rsidR="005910EA" w:rsidRPr="00BB629B" w14:paraId="408EB66C" w14:textId="77777777" w:rsidTr="00EF74ED">
        <w:trPr>
          <w:jc w:val="center"/>
        </w:trPr>
        <w:tc>
          <w:tcPr>
            <w:tcW w:w="1201" w:type="dxa"/>
            <w:tcBorders>
              <w:top w:val="single" w:sz="4" w:space="0" w:color="auto"/>
              <w:left w:val="single" w:sz="4" w:space="0" w:color="auto"/>
              <w:bottom w:val="single" w:sz="4" w:space="0" w:color="auto"/>
              <w:right w:val="single" w:sz="4" w:space="0" w:color="auto"/>
            </w:tcBorders>
          </w:tcPr>
          <w:p w14:paraId="2451F437" w14:textId="77777777" w:rsidR="005910EA" w:rsidRPr="00BB629B" w:rsidRDefault="005910EA" w:rsidP="005910EA">
            <w:pPr>
              <w:pStyle w:val="TAL"/>
              <w:rPr>
                <w:rFonts w:eastAsia="SimSun"/>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tcPr>
          <w:p w14:paraId="77129F0B" w14:textId="77777777" w:rsidR="005910EA" w:rsidRPr="00BB629B" w:rsidRDefault="005910EA" w:rsidP="005910EA">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tcPr>
          <w:p w14:paraId="206C6AA0"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tcPr>
          <w:p w14:paraId="7A4338E3" w14:textId="77777777" w:rsidR="005910EA" w:rsidRPr="00BB629B" w:rsidRDefault="005910EA" w:rsidP="005910EA">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FEA6894" w14:textId="77777777" w:rsidR="005910EA" w:rsidRPr="00BB629B" w:rsidRDefault="005910EA" w:rsidP="005910EA">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tcPr>
          <w:p w14:paraId="5EBAE961" w14:textId="77777777" w:rsidR="005910EA" w:rsidRPr="00BB629B" w:rsidRDefault="005910EA" w:rsidP="005910EA">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981291" w14:textId="77777777" w:rsidR="005910EA" w:rsidRPr="00BB629B" w:rsidRDefault="005910EA" w:rsidP="005910EA">
            <w:pPr>
              <w:pStyle w:val="TAL"/>
              <w:rPr>
                <w:lang w:eastAsia="zh-CN"/>
              </w:rPr>
            </w:pPr>
            <w:r w:rsidRPr="00BB629B">
              <w:rPr>
                <w:lang w:eastAsia="zh-CN"/>
              </w:rPr>
              <w:t>PC1</w:t>
            </w:r>
          </w:p>
          <w:p w14:paraId="3C0D26D5" w14:textId="77777777" w:rsidR="005910EA" w:rsidRPr="00BB629B" w:rsidRDefault="005910EA" w:rsidP="005910EA">
            <w:pPr>
              <w:pStyle w:val="TAL"/>
              <w:rPr>
                <w:lang w:eastAsia="zh-CN"/>
              </w:rPr>
            </w:pPr>
            <w:r w:rsidRPr="00BB629B">
              <w:rPr>
                <w:lang w:eastAsia="zh-CN"/>
              </w:rPr>
              <w:t>PC2</w:t>
            </w:r>
          </w:p>
          <w:p w14:paraId="5F979145" w14:textId="77777777" w:rsidR="005910EA" w:rsidRPr="00BB629B" w:rsidRDefault="005910EA" w:rsidP="005910EA">
            <w:pPr>
              <w:pStyle w:val="TAL"/>
              <w:rPr>
                <w:lang w:eastAsia="zh-CN"/>
              </w:rPr>
            </w:pPr>
            <w:r w:rsidRPr="00BB629B">
              <w:rPr>
                <w:lang w:eastAsia="zh-CN"/>
              </w:rPr>
              <w:t>PC3</w:t>
            </w:r>
          </w:p>
          <w:p w14:paraId="54ACE061" w14:textId="77777777" w:rsidR="005910EA" w:rsidRPr="00BB629B" w:rsidRDefault="005910EA" w:rsidP="005910EA">
            <w:pPr>
              <w:pStyle w:val="TAL"/>
              <w:rPr>
                <w:rFonts w:eastAsia="SimSun"/>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728BAB0" w14:textId="77777777" w:rsidR="005910EA" w:rsidRPr="00BB629B" w:rsidRDefault="005910EA" w:rsidP="005910EA">
            <w:pPr>
              <w:pStyle w:val="TAL"/>
              <w:rPr>
                <w:rFonts w:eastAsia="SimSun"/>
                <w:lang w:eastAsia="zh-CN"/>
              </w:rPr>
            </w:pPr>
            <w:r w:rsidRPr="00BB629B">
              <w:t>Skip TC 7.3.4 if UE supports NSA and TS 38.521-3 TC 7.3B.4 has been executed.</w:t>
            </w:r>
          </w:p>
        </w:tc>
      </w:tr>
      <w:tr w:rsidR="005910EA" w:rsidRPr="00BB629B" w14:paraId="6885F35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DF927D3" w14:textId="77777777" w:rsidR="005910EA" w:rsidRPr="00BB629B" w:rsidRDefault="005910EA" w:rsidP="005910EA">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A799449" w14:textId="77777777" w:rsidR="005910EA" w:rsidRPr="00BB629B" w:rsidRDefault="005910EA" w:rsidP="005910EA">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53A64B3" w14:textId="77777777" w:rsidR="005910EA" w:rsidRPr="00BB629B" w:rsidRDefault="005910EA" w:rsidP="005910EA">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35F8FF" w14:textId="77777777" w:rsidR="005910EA" w:rsidRPr="00BB629B" w:rsidRDefault="005910EA" w:rsidP="005910EA">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D9E43E6" w14:textId="77777777" w:rsidR="005910EA" w:rsidRPr="00BB629B" w:rsidRDefault="005910EA" w:rsidP="005910EA">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B9FB2BB" w14:textId="77777777" w:rsidR="005910EA" w:rsidRPr="00BB629B" w:rsidRDefault="005910EA" w:rsidP="005910EA">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898AA97" w14:textId="77777777" w:rsidR="005910EA" w:rsidRPr="00BB629B" w:rsidRDefault="005910EA" w:rsidP="005910EA">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3D54A08" w14:textId="77777777" w:rsidR="005910EA" w:rsidRPr="00BB629B" w:rsidRDefault="005910EA" w:rsidP="005910EA">
            <w:pPr>
              <w:pStyle w:val="TAL"/>
              <w:rPr>
                <w:rFonts w:eastAsia="SimSun"/>
                <w:lang w:eastAsia="zh-CN"/>
              </w:rPr>
            </w:pPr>
            <w:r w:rsidRPr="00BB629B">
              <w:rPr>
                <w:rFonts w:eastAsia="SimSun"/>
                <w:lang w:eastAsia="zh-CN"/>
              </w:rPr>
              <w:t>NOTE 1</w:t>
            </w:r>
          </w:p>
        </w:tc>
      </w:tr>
      <w:tr w:rsidR="005910EA" w:rsidRPr="00BB629B" w14:paraId="1743894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75D43F2B" w14:textId="77777777" w:rsidR="005910EA" w:rsidRPr="00BB629B" w:rsidRDefault="005910EA" w:rsidP="005910EA">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6A883F2B" w14:textId="77777777" w:rsidR="005910EA" w:rsidRPr="00BB629B" w:rsidRDefault="005910EA" w:rsidP="005910EA">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7EC39DA"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C7422E3"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E6B04E7" w14:textId="77777777" w:rsidR="005910EA" w:rsidRPr="00BB629B" w:rsidRDefault="005910EA" w:rsidP="005910EA">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AA7F2BA" w14:textId="77777777" w:rsidR="005910EA" w:rsidRPr="00BB629B" w:rsidRDefault="005910EA" w:rsidP="005910EA">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817971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0D5A07" w14:textId="77777777" w:rsidR="005910EA" w:rsidRPr="00BB629B" w:rsidRDefault="005910EA" w:rsidP="005910EA">
            <w:pPr>
              <w:pStyle w:val="TAL"/>
            </w:pPr>
            <w:r w:rsidRPr="00BB629B">
              <w:t>NOTE 1</w:t>
            </w:r>
          </w:p>
        </w:tc>
      </w:tr>
      <w:tr w:rsidR="005910EA" w:rsidRPr="00BB629B" w14:paraId="4751A7EE"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4F51366" w14:textId="77777777" w:rsidR="005910EA" w:rsidRPr="00BB629B" w:rsidRDefault="005910EA" w:rsidP="005910EA">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18F5FDE8" w14:textId="77777777" w:rsidR="005910EA" w:rsidRPr="00BB629B" w:rsidRDefault="005910EA" w:rsidP="005910EA">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01A7C8F"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329342C"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EC334A1"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1C6EA9F"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7238FF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576F32" w14:textId="77777777" w:rsidR="005910EA" w:rsidRPr="00BB629B" w:rsidRDefault="005910EA" w:rsidP="005910EA">
            <w:pPr>
              <w:pStyle w:val="TAL"/>
            </w:pPr>
            <w:r w:rsidRPr="00BB629B">
              <w:t>NOTE 1</w:t>
            </w:r>
          </w:p>
        </w:tc>
      </w:tr>
      <w:tr w:rsidR="005910EA" w:rsidRPr="00BB629B" w14:paraId="20633B48"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2A43C57" w14:textId="77777777" w:rsidR="005910EA" w:rsidRPr="00BB629B" w:rsidRDefault="005910EA" w:rsidP="005910EA">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11AB9825" w14:textId="77777777" w:rsidR="005910EA" w:rsidRPr="00BB629B" w:rsidRDefault="005910EA" w:rsidP="005910EA">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EF8824D"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EABD363"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0D949EB"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AF584C0"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F2A56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C0FAD2" w14:textId="77777777" w:rsidR="005910EA" w:rsidRPr="00BB629B" w:rsidRDefault="005910EA" w:rsidP="005910EA">
            <w:pPr>
              <w:pStyle w:val="TAL"/>
            </w:pPr>
            <w:r w:rsidRPr="00BB629B">
              <w:t>NOTE 1</w:t>
            </w:r>
          </w:p>
        </w:tc>
      </w:tr>
      <w:tr w:rsidR="005910EA" w:rsidRPr="00BB629B" w14:paraId="0000337A"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19E60FB3" w14:textId="77777777" w:rsidR="005910EA" w:rsidRPr="00BB629B" w:rsidRDefault="005910EA" w:rsidP="005910EA">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29F51800" w14:textId="77777777" w:rsidR="005910EA" w:rsidRPr="00BB629B" w:rsidRDefault="005910EA" w:rsidP="005910EA">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AA686E6"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219209A9"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A8965A4"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40D4F33"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DA40C8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807472" w14:textId="77777777" w:rsidR="005910EA" w:rsidRPr="00BB629B" w:rsidRDefault="005910EA" w:rsidP="005910EA">
            <w:pPr>
              <w:pStyle w:val="TAL"/>
            </w:pPr>
            <w:r w:rsidRPr="00BB629B">
              <w:t>NOTE 1</w:t>
            </w:r>
          </w:p>
        </w:tc>
      </w:tr>
      <w:tr w:rsidR="005910EA" w:rsidRPr="00BB629B" w14:paraId="293CE443"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2C37EAD" w14:textId="77777777" w:rsidR="005910EA" w:rsidRPr="00BB629B" w:rsidRDefault="005910EA" w:rsidP="005910EA">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40DF84E5" w14:textId="77777777" w:rsidR="005910EA" w:rsidRPr="00BB629B" w:rsidRDefault="005910EA" w:rsidP="005910EA">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9FA28D8"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CFDD6A2"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2001D5"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F32152"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521191"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78CC29" w14:textId="77777777" w:rsidR="005910EA" w:rsidRPr="00BB629B" w:rsidRDefault="005910EA" w:rsidP="005910EA">
            <w:pPr>
              <w:pStyle w:val="TAL"/>
            </w:pPr>
            <w:r w:rsidRPr="00BB629B">
              <w:t>NOTE 1</w:t>
            </w:r>
          </w:p>
        </w:tc>
      </w:tr>
      <w:tr w:rsidR="005910EA" w:rsidRPr="00BB629B" w14:paraId="52B654D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00DADFE" w14:textId="77777777" w:rsidR="005910EA" w:rsidRPr="00BB629B" w:rsidRDefault="005910EA" w:rsidP="005910EA">
            <w:pPr>
              <w:pStyle w:val="TAL"/>
            </w:pPr>
            <w:r w:rsidRPr="00BB629B">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47D89FF9" w14:textId="77777777" w:rsidR="005910EA" w:rsidRPr="00BB629B" w:rsidRDefault="005910EA" w:rsidP="005910EA">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7DDDDC"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63B528EC"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EFC412"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441B452"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AF4FB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929DA3" w14:textId="77777777" w:rsidR="005910EA" w:rsidRPr="00BB629B" w:rsidRDefault="005910EA" w:rsidP="005910EA">
            <w:pPr>
              <w:pStyle w:val="TAL"/>
            </w:pPr>
            <w:r w:rsidRPr="00BB629B">
              <w:t>NOTE 1</w:t>
            </w:r>
          </w:p>
        </w:tc>
      </w:tr>
      <w:tr w:rsidR="005910EA" w:rsidRPr="00BB629B" w14:paraId="1F29D686"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7E1F27B" w14:textId="77777777" w:rsidR="005910EA" w:rsidRPr="00BB629B" w:rsidRDefault="005910EA" w:rsidP="005910EA">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722036DE" w14:textId="77777777" w:rsidR="005910EA" w:rsidRPr="00BB629B" w:rsidRDefault="005910EA" w:rsidP="005910EA">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E5C8D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25723BF" w14:textId="77777777" w:rsidR="005910EA" w:rsidRPr="00BB629B" w:rsidRDefault="005910EA" w:rsidP="005910EA">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40313FA" w14:textId="77777777" w:rsidR="005910EA" w:rsidRPr="00BB629B" w:rsidRDefault="005910EA" w:rsidP="005910EA">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5224380" w14:textId="77777777" w:rsidR="005910EA" w:rsidRPr="00BB629B" w:rsidRDefault="005910EA" w:rsidP="005910EA">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E8462A2"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C8D896" w14:textId="77777777" w:rsidR="005910EA" w:rsidRPr="00BB629B" w:rsidRDefault="005910EA" w:rsidP="005910EA">
            <w:pPr>
              <w:pStyle w:val="TAL"/>
            </w:pPr>
            <w:r w:rsidRPr="00BB629B">
              <w:t>NOTE 1</w:t>
            </w:r>
          </w:p>
        </w:tc>
      </w:tr>
      <w:tr w:rsidR="005910EA" w:rsidRPr="00BB629B" w14:paraId="380532E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231798F7" w14:textId="77777777" w:rsidR="005910EA" w:rsidRPr="00BB629B" w:rsidRDefault="005910EA" w:rsidP="005910EA">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5B53FDBE" w14:textId="77777777" w:rsidR="005910EA" w:rsidRPr="00BB629B" w:rsidRDefault="005910EA" w:rsidP="005910EA">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403A3CD6"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153CBD47"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3616F9"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1C218D"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64008EB"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A31264" w14:textId="77777777" w:rsidR="005910EA" w:rsidRPr="00BB629B" w:rsidRDefault="005910EA" w:rsidP="005910EA">
            <w:pPr>
              <w:pStyle w:val="TAL"/>
              <w:rPr>
                <w:rFonts w:eastAsia="SimSun"/>
                <w:lang w:eastAsia="zh-CN"/>
              </w:rPr>
            </w:pPr>
            <w:r w:rsidRPr="00BB629B">
              <w:t>Skip TC 7.5 if UE supports NSA and TS 38.521-3 TC 7.5B.4 has been executed.</w:t>
            </w:r>
          </w:p>
        </w:tc>
      </w:tr>
      <w:tr w:rsidR="005910EA" w:rsidRPr="00BB629B" w14:paraId="745A6299"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3A7EF168" w14:textId="77777777" w:rsidR="005910EA" w:rsidRPr="00BB629B" w:rsidRDefault="005910EA" w:rsidP="005910EA">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2FFF7AD" w14:textId="77777777" w:rsidR="005910EA" w:rsidRPr="00BB629B" w:rsidRDefault="005910EA" w:rsidP="005910EA">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20CD79F9"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05CCFBEF"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9B553"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DDFF27"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925860"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555994" w14:textId="77777777" w:rsidR="005910EA" w:rsidRPr="00BB629B" w:rsidRDefault="005910EA" w:rsidP="005910EA">
            <w:pPr>
              <w:pStyle w:val="TAL"/>
              <w:rPr>
                <w:rFonts w:eastAsia="SimSun"/>
                <w:lang w:eastAsia="zh-CN"/>
              </w:rPr>
            </w:pPr>
            <w:r w:rsidRPr="00BB629B">
              <w:t>Skip TC 7.6.2 if UE supports NSA and TS 38.521-3 TC 7.6B.2.4 has been executed.</w:t>
            </w:r>
          </w:p>
        </w:tc>
      </w:tr>
      <w:tr w:rsidR="005910EA" w:rsidRPr="00BB629B" w14:paraId="72BE5A20" w14:textId="77777777" w:rsidTr="004C6045">
        <w:trPr>
          <w:jc w:val="center"/>
        </w:trPr>
        <w:tc>
          <w:tcPr>
            <w:tcW w:w="1201" w:type="dxa"/>
            <w:tcBorders>
              <w:top w:val="single" w:sz="4" w:space="0" w:color="auto"/>
              <w:left w:val="single" w:sz="4" w:space="0" w:color="auto"/>
              <w:bottom w:val="single" w:sz="4" w:space="0" w:color="auto"/>
              <w:right w:val="single" w:sz="4" w:space="0" w:color="auto"/>
            </w:tcBorders>
            <w:hideMark/>
          </w:tcPr>
          <w:p w14:paraId="4A856DA2" w14:textId="77777777" w:rsidR="005910EA" w:rsidRPr="00BB629B" w:rsidRDefault="005910EA" w:rsidP="005910EA">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BCBC8F9" w14:textId="77777777" w:rsidR="005910EA" w:rsidRPr="00BB629B" w:rsidRDefault="005910EA" w:rsidP="005910EA">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9F297" w14:textId="77777777" w:rsidR="005910EA" w:rsidRPr="00BB629B" w:rsidRDefault="005910EA" w:rsidP="005910EA">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
          <w:p w14:paraId="510C67B1" w14:textId="77777777" w:rsidR="005910EA" w:rsidRPr="00BB629B" w:rsidRDefault="005910EA" w:rsidP="005910EA">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F2CD29" w14:textId="77777777" w:rsidR="005910EA" w:rsidRPr="00BB629B" w:rsidRDefault="005910EA" w:rsidP="005910EA">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B59241" w14:textId="77777777" w:rsidR="005910EA" w:rsidRPr="00BB629B" w:rsidRDefault="005910EA" w:rsidP="005910EA">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B8CB2F" w14:textId="77777777" w:rsidR="005910EA" w:rsidRPr="00BB629B" w:rsidRDefault="005910EA" w:rsidP="005910E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57C8C6" w14:textId="77777777" w:rsidR="005910EA" w:rsidRPr="00BB629B" w:rsidRDefault="005910EA" w:rsidP="005910EA">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5910EA" w:rsidRPr="00BB629B" w14:paraId="5856E091" w14:textId="77777777" w:rsidTr="004C6045">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0B9463C1" w14:textId="77777777" w:rsidR="005910EA" w:rsidRPr="00BB629B" w:rsidRDefault="005910EA" w:rsidP="005910EA">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56C3ACC4" w14:textId="77777777" w:rsidR="005910EA" w:rsidRPr="00BB629B" w:rsidRDefault="005910EA" w:rsidP="005910EA">
            <w:pPr>
              <w:pStyle w:val="TAN"/>
              <w:rPr>
                <w:rFonts w:eastAsia="SimSun"/>
              </w:rPr>
            </w:pPr>
            <w:r w:rsidRPr="00BB629B">
              <w:rPr>
                <w:rFonts w:eastAsia="SimSun"/>
              </w:rPr>
              <w:t>NOTE 2:</w:t>
            </w:r>
            <w:r w:rsidRPr="00BB629B">
              <w:rPr>
                <w:lang w:eastAsia="zh-TW"/>
              </w:rPr>
              <w:tab/>
              <w:t>Void</w:t>
            </w:r>
            <w:r w:rsidRPr="00BB629B">
              <w:t>.</w:t>
            </w:r>
          </w:p>
          <w:p w14:paraId="2BC7CA40" w14:textId="77777777" w:rsidR="005910EA" w:rsidRPr="00BB629B" w:rsidRDefault="005910EA" w:rsidP="005910EA">
            <w:pPr>
              <w:pStyle w:val="TAN"/>
              <w:rPr>
                <w:rFonts w:eastAsia="SimSun"/>
              </w:rPr>
            </w:pPr>
            <w:r w:rsidRPr="00BB629B">
              <w:rPr>
                <w:rFonts w:eastAsia="SimSun"/>
              </w:rPr>
              <w:t>NOTE 3:</w:t>
            </w:r>
            <w:r w:rsidRPr="00BB629B">
              <w:rPr>
                <w:rFonts w:eastAsia="SimSun"/>
              </w:rPr>
              <w:tab/>
              <w:t>Void</w:t>
            </w:r>
            <w:r w:rsidRPr="00BB629B">
              <w:t>.</w:t>
            </w:r>
          </w:p>
          <w:p w14:paraId="2AA6B412" w14:textId="77777777" w:rsidR="005910EA" w:rsidRPr="00BB629B" w:rsidRDefault="005910EA" w:rsidP="005910EA">
            <w:pPr>
              <w:pStyle w:val="TAN"/>
              <w:rPr>
                <w:lang w:eastAsia="zh-TW"/>
              </w:rPr>
            </w:pPr>
            <w:r w:rsidRPr="00BB629B">
              <w:rPr>
                <w:rFonts w:eastAsia="SimSun"/>
              </w:rPr>
              <w:t>NOTE 4:</w:t>
            </w:r>
            <w:r w:rsidRPr="00BB629B">
              <w:rPr>
                <w:lang w:eastAsia="zh-TW"/>
              </w:rPr>
              <w:tab/>
              <w:t>Void</w:t>
            </w:r>
            <w:r w:rsidRPr="00BB629B">
              <w:t>.</w:t>
            </w:r>
          </w:p>
        </w:tc>
      </w:tr>
    </w:tbl>
    <w:p w14:paraId="17F20633" w14:textId="77777777" w:rsidR="00EA608F" w:rsidRPr="00BB629B" w:rsidRDefault="00EA608F" w:rsidP="00EA608F"/>
    <w:p w14:paraId="3AE49F1B" w14:textId="77777777" w:rsidR="00EA608F" w:rsidRPr="00BB629B" w:rsidRDefault="00EA608F" w:rsidP="00EA608F">
      <w:pPr>
        <w:pStyle w:val="TH"/>
      </w:pPr>
      <w:r w:rsidRPr="00BB629B">
        <w:t>Table 4.1.2-1a: Void</w:t>
      </w:r>
    </w:p>
    <w:p w14:paraId="6FB89AB5" w14:textId="77777777" w:rsidR="00EA608F" w:rsidRPr="00BB629B" w:rsidRDefault="00EA608F" w:rsidP="00EA608F">
      <w:pPr>
        <w:pStyle w:val="TH"/>
      </w:pPr>
      <w:r w:rsidRPr="00BB629B">
        <w:t>Table 4.1</w:t>
      </w:r>
      <w:r w:rsidRPr="00BB629B">
        <w:rPr>
          <w:lang w:eastAsia="zh-CN"/>
        </w:rPr>
        <w:t>.2</w:t>
      </w:r>
      <w:r w:rsidRPr="00BB629B">
        <w:t>-1b: Void</w:t>
      </w:r>
    </w:p>
    <w:p w14:paraId="18141209" w14:textId="77777777" w:rsidR="00EA608F" w:rsidRPr="00BB629B" w:rsidRDefault="00EA608F" w:rsidP="00EA608F">
      <w:pPr>
        <w:pStyle w:val="TH"/>
      </w:pPr>
      <w:r w:rsidRPr="00BB629B">
        <w:t>Table 4.1</w:t>
      </w:r>
      <w:r w:rsidRPr="00BB629B">
        <w:rPr>
          <w:lang w:eastAsia="zh-CN"/>
        </w:rPr>
        <w:t>.2</w:t>
      </w:r>
      <w:r w:rsidRPr="00BB629B">
        <w:t>-1c: Void</w:t>
      </w:r>
    </w:p>
    <w:p w14:paraId="5504958C" w14:textId="77777777" w:rsidR="00EA608F" w:rsidRPr="00BB629B" w:rsidRDefault="00EA608F" w:rsidP="00EA608F">
      <w:pPr>
        <w:rPr>
          <w:lang w:eastAsia="zh-CN"/>
        </w:rPr>
      </w:pPr>
    </w:p>
    <w:p w14:paraId="2BE9F121" w14:textId="77777777" w:rsidR="00EA608F" w:rsidRPr="00BB629B" w:rsidRDefault="00EA608F" w:rsidP="00EA608F">
      <w:pPr>
        <w:spacing w:after="0"/>
        <w:rPr>
          <w:iCs/>
          <w:color w:val="FF0000"/>
          <w:lang w:eastAsia="zh-CN"/>
        </w:rPr>
        <w:sectPr w:rsidR="00EA608F" w:rsidRPr="00BB629B" w:rsidSect="00B16336">
          <w:footnotePr>
            <w:numRestart w:val="eachSect"/>
          </w:footnotePr>
          <w:pgSz w:w="16840" w:h="11907" w:orient="landscape"/>
          <w:pgMar w:top="1140" w:right="1412" w:bottom="1140" w:left="1140" w:header="567" w:footer="567" w:gutter="0"/>
          <w:cols w:space="720"/>
        </w:sectPr>
      </w:pPr>
    </w:p>
    <w:p w14:paraId="48D44D96" w14:textId="77777777" w:rsidR="00EA608F" w:rsidRPr="00BB629B" w:rsidRDefault="00EA608F" w:rsidP="00EA608F">
      <w:pPr>
        <w:pStyle w:val="Heading3"/>
        <w:rPr>
          <w:lang w:eastAsia="zh-CN"/>
        </w:rPr>
      </w:pPr>
      <w:bookmarkStart w:id="128" w:name="_Toc20936809"/>
      <w:bookmarkStart w:id="129" w:name="_Toc36713255"/>
      <w:bookmarkStart w:id="130" w:name="_Toc36713658"/>
      <w:bookmarkStart w:id="131" w:name="_Toc52217971"/>
      <w:bookmarkStart w:id="132" w:name="_Toc58499583"/>
      <w:bookmarkStart w:id="133" w:name="_Toc68538440"/>
      <w:bookmarkStart w:id="134" w:name="_Toc75510023"/>
      <w:bookmarkStart w:id="135" w:name="_Toc90971501"/>
      <w:bookmarkStart w:id="136" w:name="_Toc100158409"/>
      <w:bookmarkStart w:id="137" w:name="_Toc138964329"/>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28"/>
      <w:bookmarkEnd w:id="129"/>
      <w:bookmarkEnd w:id="130"/>
      <w:bookmarkEnd w:id="131"/>
      <w:bookmarkEnd w:id="132"/>
      <w:bookmarkEnd w:id="133"/>
      <w:bookmarkEnd w:id="134"/>
      <w:bookmarkEnd w:id="135"/>
      <w:bookmarkEnd w:id="136"/>
      <w:bookmarkEnd w:id="137"/>
    </w:p>
    <w:p w14:paraId="13B16217" w14:textId="77777777" w:rsidR="00EA608F" w:rsidRPr="00BB629B" w:rsidRDefault="00EA608F" w:rsidP="00EA608F">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EA608F" w:rsidRPr="00BB629B" w14:paraId="73DDC4E1" w14:textId="77777777" w:rsidTr="004C6045">
        <w:trPr>
          <w:tblHeader/>
          <w:jc w:val="center"/>
        </w:trPr>
        <w:tc>
          <w:tcPr>
            <w:tcW w:w="1492" w:type="dxa"/>
            <w:tcBorders>
              <w:top w:val="single" w:sz="4" w:space="0" w:color="auto"/>
              <w:left w:val="single" w:sz="4" w:space="0" w:color="auto"/>
              <w:bottom w:val="nil"/>
              <w:right w:val="single" w:sz="4" w:space="0" w:color="auto"/>
            </w:tcBorders>
            <w:hideMark/>
          </w:tcPr>
          <w:p w14:paraId="170CC3BB" w14:textId="77777777" w:rsidR="00EA608F" w:rsidRPr="00BB629B" w:rsidRDefault="00EA608F" w:rsidP="00EF74ED">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5FBD9953" w14:textId="77777777" w:rsidR="00EA608F" w:rsidRPr="00BB629B" w:rsidRDefault="00EA608F" w:rsidP="00EF74ED">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07AFEE6E" w14:textId="77777777" w:rsidR="00EA608F" w:rsidRPr="00BB629B" w:rsidRDefault="00EA608F" w:rsidP="00EF74ED">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035AAD4F" w14:textId="77777777" w:rsidR="00EA608F" w:rsidRPr="00BB629B" w:rsidRDefault="00EA608F" w:rsidP="00EF74ED">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8B75DC8" w14:textId="77777777" w:rsidR="00EA608F" w:rsidRPr="00BB629B" w:rsidRDefault="00EA608F" w:rsidP="00EF74ED">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
          <w:p w14:paraId="3D959055" w14:textId="77777777" w:rsidR="00EA608F" w:rsidRPr="00BB629B" w:rsidRDefault="00EA608F" w:rsidP="00EF74ED">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2DCEDC14" w14:textId="77777777" w:rsidR="00EA608F" w:rsidRPr="00BB629B" w:rsidRDefault="00EA608F" w:rsidP="00EF74ED">
            <w:pPr>
              <w:pStyle w:val="TAH"/>
            </w:pPr>
            <w:r w:rsidRPr="00BB629B">
              <w:t>Additional Information</w:t>
            </w:r>
          </w:p>
        </w:tc>
      </w:tr>
      <w:tr w:rsidR="00EA608F" w:rsidRPr="00BB629B" w14:paraId="0B9B4C40" w14:textId="77777777" w:rsidTr="004C6045">
        <w:trPr>
          <w:tblHeader/>
          <w:jc w:val="center"/>
        </w:trPr>
        <w:tc>
          <w:tcPr>
            <w:tcW w:w="1492" w:type="dxa"/>
            <w:tcBorders>
              <w:top w:val="nil"/>
              <w:left w:val="single" w:sz="4" w:space="0" w:color="auto"/>
              <w:bottom w:val="single" w:sz="4" w:space="0" w:color="auto"/>
              <w:right w:val="single" w:sz="4" w:space="0" w:color="auto"/>
            </w:tcBorders>
          </w:tcPr>
          <w:p w14:paraId="1DD6CEDF" w14:textId="77777777" w:rsidR="00EA608F" w:rsidRPr="00BB629B" w:rsidRDefault="00EA608F" w:rsidP="00EF74ED">
            <w:pPr>
              <w:pStyle w:val="TAH"/>
            </w:pPr>
          </w:p>
        </w:tc>
        <w:tc>
          <w:tcPr>
            <w:tcW w:w="4383" w:type="dxa"/>
            <w:tcBorders>
              <w:top w:val="nil"/>
              <w:left w:val="single" w:sz="4" w:space="0" w:color="auto"/>
              <w:bottom w:val="single" w:sz="4" w:space="0" w:color="auto"/>
              <w:right w:val="single" w:sz="4" w:space="0" w:color="auto"/>
            </w:tcBorders>
          </w:tcPr>
          <w:p w14:paraId="54CB007A" w14:textId="77777777" w:rsidR="00EA608F" w:rsidRPr="00BB629B" w:rsidRDefault="00EA608F" w:rsidP="00EF74ED">
            <w:pPr>
              <w:pStyle w:val="TAH"/>
            </w:pPr>
          </w:p>
        </w:tc>
        <w:tc>
          <w:tcPr>
            <w:tcW w:w="854" w:type="dxa"/>
            <w:tcBorders>
              <w:top w:val="nil"/>
              <w:left w:val="single" w:sz="4" w:space="0" w:color="auto"/>
              <w:bottom w:val="single" w:sz="4" w:space="0" w:color="auto"/>
              <w:right w:val="single" w:sz="4" w:space="0" w:color="auto"/>
            </w:tcBorders>
          </w:tcPr>
          <w:p w14:paraId="0ADE1C65" w14:textId="77777777" w:rsidR="00EA608F" w:rsidRPr="00BB629B" w:rsidRDefault="00EA608F" w:rsidP="00EF74E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5F3FA87" w14:textId="77777777" w:rsidR="00EA608F" w:rsidRPr="00BB629B" w:rsidRDefault="00EA608F" w:rsidP="00EF74ED">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7BDECA7B" w14:textId="77777777" w:rsidR="00EA608F" w:rsidRPr="00BB629B" w:rsidRDefault="00EA608F" w:rsidP="00EF74ED">
            <w:pPr>
              <w:pStyle w:val="TAH"/>
            </w:pPr>
            <w:r w:rsidRPr="00BB629B">
              <w:t>Comment</w:t>
            </w:r>
          </w:p>
        </w:tc>
        <w:tc>
          <w:tcPr>
            <w:tcW w:w="1557" w:type="dxa"/>
            <w:tcBorders>
              <w:top w:val="nil"/>
              <w:left w:val="single" w:sz="4" w:space="0" w:color="auto"/>
              <w:bottom w:val="single" w:sz="4" w:space="0" w:color="auto"/>
              <w:right w:val="single" w:sz="4" w:space="0" w:color="auto"/>
            </w:tcBorders>
          </w:tcPr>
          <w:p w14:paraId="2D0ACECA" w14:textId="77777777" w:rsidR="00EA608F" w:rsidRPr="00BB629B" w:rsidRDefault="00EA608F" w:rsidP="00EF74ED">
            <w:pPr>
              <w:pStyle w:val="TAH"/>
            </w:pPr>
          </w:p>
        </w:tc>
        <w:tc>
          <w:tcPr>
            <w:tcW w:w="1368" w:type="dxa"/>
            <w:tcBorders>
              <w:top w:val="nil"/>
              <w:left w:val="single" w:sz="4" w:space="0" w:color="auto"/>
              <w:bottom w:val="single" w:sz="4" w:space="0" w:color="auto"/>
              <w:right w:val="single" w:sz="4" w:space="0" w:color="auto"/>
            </w:tcBorders>
          </w:tcPr>
          <w:p w14:paraId="12ABE9D6" w14:textId="77777777" w:rsidR="00EA608F" w:rsidRPr="00BB629B" w:rsidRDefault="00EA608F" w:rsidP="00EF74ED">
            <w:pPr>
              <w:pStyle w:val="TAH"/>
            </w:pPr>
          </w:p>
        </w:tc>
        <w:tc>
          <w:tcPr>
            <w:tcW w:w="1957" w:type="dxa"/>
            <w:gridSpan w:val="2"/>
            <w:tcBorders>
              <w:top w:val="nil"/>
              <w:left w:val="single" w:sz="4" w:space="0" w:color="auto"/>
              <w:bottom w:val="single" w:sz="4" w:space="0" w:color="auto"/>
              <w:right w:val="single" w:sz="4" w:space="0" w:color="auto"/>
            </w:tcBorders>
          </w:tcPr>
          <w:p w14:paraId="68367109" w14:textId="77777777" w:rsidR="00EA608F" w:rsidRPr="00BB629B" w:rsidRDefault="00EA608F" w:rsidP="00EF74ED">
            <w:pPr>
              <w:pStyle w:val="TAH"/>
            </w:pPr>
          </w:p>
        </w:tc>
      </w:tr>
      <w:tr w:rsidR="00EA608F" w:rsidRPr="00BB629B" w14:paraId="4A4E671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C8EEE4" w14:textId="77777777" w:rsidR="00EA608F" w:rsidRPr="00BB629B" w:rsidRDefault="00EA608F" w:rsidP="00EF74ED">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819125" w14:textId="77777777" w:rsidR="00EA608F" w:rsidRPr="00BB629B" w:rsidRDefault="00EA608F" w:rsidP="00EF74ED">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AA1CFF" w14:textId="77777777" w:rsidR="00EA608F" w:rsidRPr="00BB629B" w:rsidRDefault="00EA608F" w:rsidP="00EF74E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273355" w14:textId="77777777" w:rsidR="00EA608F" w:rsidRPr="00BB629B" w:rsidRDefault="00EA608F" w:rsidP="00EF74E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E935C6" w14:textId="77777777" w:rsidR="00EA608F" w:rsidRPr="00BB629B" w:rsidRDefault="00EA608F" w:rsidP="00EF74E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C0A400" w14:textId="77777777" w:rsidR="00EA608F" w:rsidRPr="00BB629B" w:rsidRDefault="00EA608F" w:rsidP="00EF74E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060813F" w14:textId="77777777" w:rsidR="00EA608F" w:rsidRPr="00BB629B" w:rsidRDefault="00EA608F" w:rsidP="00EF74E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14B216E" w14:textId="77777777" w:rsidR="00EA608F" w:rsidRPr="00BB629B" w:rsidRDefault="00EA608F" w:rsidP="00EF74ED">
            <w:pPr>
              <w:pStyle w:val="TAL"/>
              <w:rPr>
                <w:b/>
                <w:lang w:eastAsia="zh-CN"/>
              </w:rPr>
            </w:pPr>
          </w:p>
        </w:tc>
      </w:tr>
      <w:tr w:rsidR="00EA608F" w:rsidRPr="00BB629B" w14:paraId="3AC2EF9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D65119" w14:textId="77777777" w:rsidR="00EA608F" w:rsidRPr="00BB629B" w:rsidRDefault="00EA608F" w:rsidP="00EF74ED">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F20134" w14:textId="77777777" w:rsidR="00EA608F" w:rsidRPr="00BB629B" w:rsidRDefault="00EA608F" w:rsidP="00EF74ED">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24E88E" w14:textId="77777777" w:rsidR="00EA608F" w:rsidRPr="00BB629B" w:rsidRDefault="00EA608F" w:rsidP="00EF74E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FA600F" w14:textId="77777777" w:rsidR="00EA608F" w:rsidRPr="00BB629B" w:rsidRDefault="00EA608F" w:rsidP="00EF74E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3FC70" w14:textId="77777777" w:rsidR="00EA608F" w:rsidRPr="00BB629B" w:rsidRDefault="00EA608F" w:rsidP="00EF74E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381820" w14:textId="77777777" w:rsidR="00EA608F" w:rsidRPr="00BB629B" w:rsidRDefault="00EA608F" w:rsidP="00EF74E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024962" w14:textId="77777777" w:rsidR="00EA608F" w:rsidRPr="00BB629B" w:rsidRDefault="00EA608F" w:rsidP="00EF74E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5C61290" w14:textId="77777777" w:rsidR="00EA608F" w:rsidRPr="00BB629B" w:rsidRDefault="00EA608F" w:rsidP="00EF74ED">
            <w:pPr>
              <w:pStyle w:val="TAL"/>
              <w:rPr>
                <w:b/>
                <w:lang w:eastAsia="zh-CN"/>
              </w:rPr>
            </w:pPr>
          </w:p>
        </w:tc>
      </w:tr>
      <w:tr w:rsidR="00EA608F" w:rsidRPr="00BB629B" w14:paraId="4B72752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36F1095" w14:textId="77777777" w:rsidR="00EA608F" w:rsidRPr="00BB629B" w:rsidRDefault="00EA608F" w:rsidP="00EF74ED">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36DC06F6" w14:textId="77777777" w:rsidR="00EA608F" w:rsidRPr="00BB629B" w:rsidRDefault="00EA608F" w:rsidP="00EF74ED">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203D53F" w14:textId="77777777" w:rsidR="00EA608F" w:rsidRPr="00BB629B" w:rsidRDefault="00EA608F" w:rsidP="00EF74ED">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18AF79" w14:textId="77777777" w:rsidR="00EA608F" w:rsidRPr="00BB629B" w:rsidRDefault="00EA608F" w:rsidP="00EF74ED">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61089C7" w14:textId="77777777" w:rsidR="00EA608F" w:rsidRPr="00BB629B" w:rsidRDefault="00EA608F" w:rsidP="00EF74ED">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3826273" w14:textId="77777777" w:rsidR="00EA608F" w:rsidRPr="00BB629B" w:rsidRDefault="00EA608F" w:rsidP="00EF74ED">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3C07905F" w14:textId="77777777" w:rsidR="00EA608F" w:rsidRPr="00BB629B" w:rsidRDefault="00EA608F" w:rsidP="00EF74E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93A6801" w14:textId="77777777" w:rsidR="00EA608F" w:rsidRPr="00BB629B" w:rsidRDefault="00EA608F" w:rsidP="00EF74ED">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B49986" w14:textId="77777777" w:rsidR="00EA608F" w:rsidRPr="00BB629B" w:rsidRDefault="00EA608F" w:rsidP="00EF74ED">
            <w:pPr>
              <w:pStyle w:val="TAL"/>
            </w:pPr>
          </w:p>
        </w:tc>
      </w:tr>
      <w:tr w:rsidR="00EA608F" w:rsidRPr="00BB629B" w14:paraId="7C4BDAB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1046FD3" w14:textId="77777777" w:rsidR="00EA608F" w:rsidRPr="00BB629B" w:rsidRDefault="00EA608F" w:rsidP="00EF74ED">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2242964B" w14:textId="77777777" w:rsidR="00EA608F" w:rsidRPr="00BB629B" w:rsidRDefault="00EA608F" w:rsidP="00EF74ED">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8C8E44"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3AB5EE" w14:textId="77777777" w:rsidR="00EA608F" w:rsidRPr="00BB629B" w:rsidRDefault="00EA608F" w:rsidP="00EF74ED">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D62715C" w14:textId="77777777" w:rsidR="00EA608F" w:rsidRPr="00BB629B" w:rsidRDefault="00EA608F" w:rsidP="00EF74ED">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A3A0AD" w14:textId="77777777" w:rsidR="00EA608F" w:rsidRPr="00BB629B" w:rsidRDefault="00EA608F" w:rsidP="00EF74ED">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0457E6EA" w14:textId="77777777" w:rsidR="00EA608F" w:rsidRPr="00BB629B" w:rsidRDefault="00EA608F" w:rsidP="00EF74ED">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425F39" w14:textId="77777777" w:rsidR="00EA608F" w:rsidRPr="00BB629B" w:rsidRDefault="00EA608F" w:rsidP="00EF74ED">
            <w:pPr>
              <w:pStyle w:val="TAL"/>
            </w:pPr>
          </w:p>
        </w:tc>
      </w:tr>
      <w:tr w:rsidR="00EA608F" w:rsidRPr="00BB629B" w14:paraId="3D5DA9C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5132DA6" w14:textId="77777777" w:rsidR="00EA608F" w:rsidRPr="00BB629B" w:rsidRDefault="00EA608F" w:rsidP="00EF74ED">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4BCAFA91" w14:textId="77777777" w:rsidR="00EA608F" w:rsidRPr="00BB629B" w:rsidRDefault="00EA608F" w:rsidP="00EF74ED">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44FB6E88" w14:textId="77777777" w:rsidR="00EA608F" w:rsidRPr="00BB629B" w:rsidRDefault="00EA608F" w:rsidP="00EF74ED">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CC39C9" w14:textId="77777777" w:rsidR="00EA608F" w:rsidRPr="00BB629B" w:rsidRDefault="00EA608F" w:rsidP="00EF74ED">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1D1C0D1" w14:textId="77777777" w:rsidR="00EA608F" w:rsidRPr="00BB629B" w:rsidRDefault="00EA608F" w:rsidP="00EF74ED">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6DEE1E0" w14:textId="77777777" w:rsidR="00EA608F" w:rsidRPr="00BB629B" w:rsidRDefault="00EA608F" w:rsidP="00EF74ED">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4F8C20F2" w14:textId="77777777" w:rsidR="00EA608F" w:rsidRPr="00BB629B" w:rsidRDefault="00EA608F" w:rsidP="00EF74ED">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DD8C432" w14:textId="77777777" w:rsidR="00EA608F" w:rsidRPr="00BB629B" w:rsidRDefault="00EA608F" w:rsidP="00EF74ED">
            <w:pPr>
              <w:pStyle w:val="TAL"/>
              <w:rPr>
                <w:rFonts w:eastAsia="SimSun"/>
                <w:lang w:eastAsia="zh-CN"/>
              </w:rPr>
            </w:pPr>
            <w:r w:rsidRPr="00BB629B">
              <w:rPr>
                <w:rFonts w:eastAsia="SimSun"/>
                <w:lang w:eastAsia="zh-CN"/>
              </w:rPr>
              <w:t>PC3</w:t>
            </w:r>
          </w:p>
          <w:p w14:paraId="0FEB9BAB" w14:textId="77777777" w:rsidR="00EA608F" w:rsidRPr="00BB629B" w:rsidRDefault="00EA608F" w:rsidP="00EF74ED">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5CBF9901" w14:textId="77777777" w:rsidR="00EA608F" w:rsidRPr="00BB629B" w:rsidRDefault="00EA608F" w:rsidP="00EF74ED">
            <w:pPr>
              <w:pStyle w:val="TAL"/>
            </w:pPr>
          </w:p>
        </w:tc>
      </w:tr>
      <w:tr w:rsidR="00EA608F" w:rsidRPr="00BB629B" w14:paraId="1EBFB5C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4D4839FF" w14:textId="77777777" w:rsidR="00EA608F" w:rsidRPr="00BB629B" w:rsidRDefault="00EA608F" w:rsidP="00EF74ED">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66E5D6A2" w14:textId="77777777" w:rsidR="00EA608F" w:rsidRPr="00BB629B" w:rsidRDefault="00EA608F" w:rsidP="00EF74ED">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A67ED61" w14:textId="77777777" w:rsidR="00EA608F" w:rsidRPr="00BB629B" w:rsidRDefault="00EA608F" w:rsidP="00EF74ED">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200A64A1" w14:textId="77777777" w:rsidR="00EA608F" w:rsidRPr="00BB629B" w:rsidRDefault="00EA608F" w:rsidP="00EF74ED">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49C3256B" w14:textId="77777777" w:rsidR="00EA608F" w:rsidRPr="00BB629B" w:rsidRDefault="00EA608F" w:rsidP="00EF74ED">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5E7F44CC" w14:textId="77777777" w:rsidR="00EA608F" w:rsidRPr="00BB629B" w:rsidRDefault="00EA608F" w:rsidP="00EF74ED">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537F3886" w14:textId="77777777" w:rsidR="00EA608F" w:rsidRPr="00BB629B" w:rsidRDefault="00EA608F" w:rsidP="00EF74ED">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52A85488" w14:textId="77777777" w:rsidR="00EA608F" w:rsidRPr="00BB629B" w:rsidRDefault="00EA608F" w:rsidP="00EF74ED">
            <w:pPr>
              <w:pStyle w:val="TAL"/>
            </w:pPr>
          </w:p>
        </w:tc>
      </w:tr>
      <w:tr w:rsidR="00EA608F" w:rsidRPr="00BB629B" w14:paraId="5112BDF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BAE75DB" w14:textId="77777777" w:rsidR="00EA608F" w:rsidRPr="00BB629B" w:rsidRDefault="00EA608F" w:rsidP="00EF74ED">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2EEC1A1E" w14:textId="77777777" w:rsidR="00EA608F" w:rsidRPr="00BB629B" w:rsidRDefault="00EA608F" w:rsidP="00EF74ED">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32B2B648" w14:textId="77777777" w:rsidR="00EA608F" w:rsidRPr="00BB629B" w:rsidRDefault="00EA608F" w:rsidP="00EF74ED">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07C9A4" w14:textId="77777777" w:rsidR="00EA608F" w:rsidRPr="00BB629B" w:rsidRDefault="00EA608F" w:rsidP="00EF74ED">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ECF581D" w14:textId="77777777" w:rsidR="00EA608F" w:rsidRPr="00BB629B" w:rsidRDefault="00EA608F" w:rsidP="00EF74ED">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37451EF" w14:textId="77777777" w:rsidR="00EA608F" w:rsidRPr="00BB629B" w:rsidRDefault="00EA608F" w:rsidP="00EF74ED">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0783256" w14:textId="77777777" w:rsidR="00EA608F" w:rsidRPr="00BB629B" w:rsidRDefault="00EA608F" w:rsidP="00EF74ED">
            <w:pPr>
              <w:pStyle w:val="TAL"/>
              <w:rPr>
                <w:rFonts w:cs="Arial"/>
              </w:rPr>
            </w:pPr>
            <w:r w:rsidRPr="00BB629B">
              <w:rPr>
                <w:rFonts w:cs="Arial"/>
              </w:rPr>
              <w:t>PC1</w:t>
            </w:r>
          </w:p>
          <w:p w14:paraId="2E2FF877" w14:textId="77777777" w:rsidR="00EA608F" w:rsidRPr="00BB629B" w:rsidRDefault="00EA608F" w:rsidP="00EF74ED">
            <w:pPr>
              <w:pStyle w:val="TAL"/>
              <w:rPr>
                <w:rFonts w:cs="Arial"/>
              </w:rPr>
            </w:pPr>
            <w:r w:rsidRPr="00BB629B">
              <w:rPr>
                <w:rFonts w:cs="Arial"/>
              </w:rPr>
              <w:t>PC2</w:t>
            </w:r>
            <w:r>
              <w:rPr>
                <w:rFonts w:cs="Arial"/>
              </w:rPr>
              <w:t xml:space="preserve"> (NOTE 1)</w:t>
            </w:r>
          </w:p>
          <w:p w14:paraId="015BC44D" w14:textId="77777777" w:rsidR="00EA608F" w:rsidRPr="00BB629B" w:rsidRDefault="00EA608F" w:rsidP="00EF74ED">
            <w:pPr>
              <w:pStyle w:val="TAL"/>
              <w:rPr>
                <w:rFonts w:cs="Arial"/>
              </w:rPr>
            </w:pPr>
            <w:r w:rsidRPr="00BB629B">
              <w:rPr>
                <w:rFonts w:cs="Arial"/>
              </w:rPr>
              <w:t>PC3</w:t>
            </w:r>
          </w:p>
          <w:p w14:paraId="388673FF"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91CD60E" w14:textId="77777777" w:rsidR="00EA608F" w:rsidRPr="00BB629B" w:rsidRDefault="00EA608F" w:rsidP="00EF74ED">
            <w:pPr>
              <w:pStyle w:val="TAL"/>
              <w:rPr>
                <w:rFonts w:cs="Arial"/>
              </w:rPr>
            </w:pPr>
            <w:r w:rsidRPr="00BB629B">
              <w:rPr>
                <w:rFonts w:cs="Arial"/>
              </w:rPr>
              <w:t>NOTE 5</w:t>
            </w:r>
          </w:p>
          <w:p w14:paraId="024CA2EB" w14:textId="77777777" w:rsidR="00EA608F" w:rsidRPr="00BB629B" w:rsidRDefault="00EA608F" w:rsidP="00EF74ED">
            <w:pPr>
              <w:pStyle w:val="TAL"/>
            </w:pPr>
            <w:r w:rsidRPr="00BB629B">
              <w:rPr>
                <w:rFonts w:cs="Arial"/>
              </w:rPr>
              <w:t>Skip TC 6.2B.1.4.1 if UE supports SA and TSC 38.521-2 TC 6.2.1.1 has been executed.</w:t>
            </w:r>
          </w:p>
        </w:tc>
      </w:tr>
      <w:tr w:rsidR="00EA608F" w:rsidRPr="00BB629B" w14:paraId="2B0AB35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70E1667" w14:textId="77777777" w:rsidR="00EA608F" w:rsidRPr="00BB629B" w:rsidRDefault="00EA608F" w:rsidP="00EF74ED">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27E5950" w14:textId="77777777" w:rsidR="00EA608F" w:rsidRPr="00BB629B" w:rsidRDefault="00EA608F" w:rsidP="00EF74ED">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435417B"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DE959" w14:textId="77777777" w:rsidR="00EA608F" w:rsidRPr="00BB629B" w:rsidRDefault="00EA608F" w:rsidP="00EF74ED">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88DB0C2" w14:textId="77777777"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C2C982" w14:textId="77777777" w:rsidR="00EA608F" w:rsidRPr="00BB629B" w:rsidRDefault="00EA608F" w:rsidP="00EF74ED">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1B9618F" w14:textId="77777777" w:rsidR="00EA608F" w:rsidRPr="00BB629B" w:rsidRDefault="00EA608F" w:rsidP="00EF74ED">
            <w:pPr>
              <w:pStyle w:val="TAL"/>
              <w:rPr>
                <w:rFonts w:cs="Arial"/>
              </w:rPr>
            </w:pPr>
            <w:r w:rsidRPr="00BB629B">
              <w:rPr>
                <w:rFonts w:cs="Arial"/>
              </w:rPr>
              <w:t>PC1</w:t>
            </w:r>
          </w:p>
          <w:p w14:paraId="4FE082EA" w14:textId="77777777" w:rsidR="00EA608F" w:rsidRPr="00BB629B" w:rsidRDefault="00EA608F" w:rsidP="00EF74ED">
            <w:pPr>
              <w:pStyle w:val="TAL"/>
              <w:rPr>
                <w:rFonts w:cs="Arial"/>
              </w:rPr>
            </w:pPr>
            <w:r w:rsidRPr="00BB629B">
              <w:rPr>
                <w:rFonts w:cs="Arial"/>
              </w:rPr>
              <w:t>PC2</w:t>
            </w:r>
            <w:r>
              <w:rPr>
                <w:rFonts w:cs="Arial"/>
              </w:rPr>
              <w:t xml:space="preserve"> (NOTE 1)</w:t>
            </w:r>
          </w:p>
          <w:p w14:paraId="730B2E49" w14:textId="77777777" w:rsidR="00EA608F" w:rsidRPr="00BB629B" w:rsidRDefault="00EA608F" w:rsidP="00EF74ED">
            <w:pPr>
              <w:pStyle w:val="TAL"/>
              <w:rPr>
                <w:rFonts w:cs="Arial"/>
              </w:rPr>
            </w:pPr>
            <w:r w:rsidRPr="00BB629B">
              <w:rPr>
                <w:rFonts w:cs="Arial"/>
              </w:rPr>
              <w:t>PC3</w:t>
            </w:r>
          </w:p>
          <w:p w14:paraId="0EFB9A36" w14:textId="77777777" w:rsidR="00EA608F" w:rsidRPr="00BB629B" w:rsidRDefault="00EA608F" w:rsidP="00EF74ED">
            <w:pPr>
              <w:pStyle w:val="TAL"/>
              <w:rPr>
                <w:rFonts w:eastAsia="SimSun" w:cs="Arial"/>
                <w:lang w:eastAsia="zh-CN"/>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557CE79" w14:textId="77777777" w:rsidR="00EA608F" w:rsidRPr="00BB629B" w:rsidRDefault="00EA608F" w:rsidP="00EF74ED">
            <w:pPr>
              <w:pStyle w:val="TAL"/>
              <w:rPr>
                <w:rFonts w:eastAsia="SimSun" w:cs="Arial"/>
                <w:lang w:eastAsia="zh-CN"/>
              </w:rPr>
            </w:pPr>
            <w:r w:rsidRPr="00BB629B">
              <w:rPr>
                <w:rFonts w:eastAsia="SimSun" w:cs="Arial"/>
                <w:lang w:eastAsia="zh-CN"/>
              </w:rPr>
              <w:t>NOTE 5</w:t>
            </w:r>
          </w:p>
          <w:p w14:paraId="7498F562" w14:textId="77777777" w:rsidR="00EA608F" w:rsidRPr="00BB629B" w:rsidRDefault="00EA608F" w:rsidP="00EF74ED">
            <w:pPr>
              <w:pStyle w:val="TAL"/>
            </w:pPr>
            <w:r w:rsidRPr="00BB629B">
              <w:rPr>
                <w:rFonts w:cs="Arial"/>
              </w:rPr>
              <w:t>Skip TC 6.2B.1.4.2 if UE supports SA and TSC 38.521-2 TC 6.2.1.2 has been executed.</w:t>
            </w:r>
          </w:p>
        </w:tc>
      </w:tr>
      <w:tr w:rsidR="00EA608F" w:rsidRPr="00BB629B" w14:paraId="7839073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8F5C2F" w14:textId="77777777" w:rsidR="00EA608F" w:rsidRPr="00BB629B" w:rsidRDefault="00EA608F" w:rsidP="00EF74ED">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AD064C6" w14:textId="77777777" w:rsidR="00EA608F" w:rsidRPr="00BB629B" w:rsidRDefault="00EA608F" w:rsidP="00EF74ED">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B6B068" w14:textId="77777777" w:rsidR="00EA608F" w:rsidRPr="00BB629B" w:rsidRDefault="00EA608F" w:rsidP="00EF74E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9A73A0" w14:textId="77777777" w:rsidR="00EA608F" w:rsidRPr="00BB629B" w:rsidRDefault="00EA608F" w:rsidP="00EF74E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52A5E8" w14:textId="77777777" w:rsidR="00EA608F" w:rsidRPr="00BB629B" w:rsidRDefault="00EA608F" w:rsidP="00EF74E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B37486" w14:textId="77777777" w:rsidR="00EA608F" w:rsidRPr="00BB629B" w:rsidRDefault="00EA608F" w:rsidP="00EF74E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89F7D9" w14:textId="77777777" w:rsidR="00EA608F" w:rsidRPr="00BB629B" w:rsidRDefault="00EA608F" w:rsidP="00EF74ED">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5F5F806" w14:textId="77777777" w:rsidR="00EA608F" w:rsidRPr="00BB629B" w:rsidRDefault="00EA608F" w:rsidP="00EF74ED">
            <w:pPr>
              <w:pStyle w:val="TAL"/>
              <w:rPr>
                <w:b/>
                <w:lang w:eastAsia="zh-CN"/>
              </w:rPr>
            </w:pPr>
          </w:p>
        </w:tc>
      </w:tr>
      <w:tr w:rsidR="00EA608F" w:rsidRPr="00BB629B" w14:paraId="3AB4667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ED6F817" w14:textId="77777777" w:rsidR="00EA608F" w:rsidRPr="00BB629B" w:rsidRDefault="00EA608F" w:rsidP="00EF74ED">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7F850DD" w14:textId="77777777" w:rsidR="00EA608F" w:rsidRPr="00BB629B" w:rsidRDefault="00EA608F" w:rsidP="00EF74ED">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C430533"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2B6A57" w14:textId="77777777" w:rsidR="00EA608F" w:rsidRPr="00BB629B" w:rsidRDefault="00EA608F" w:rsidP="00EF74ED">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69B6C57" w14:textId="77777777"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3980C31" w14:textId="77777777" w:rsidR="00EA608F" w:rsidRPr="00BB629B" w:rsidRDefault="00EA608F" w:rsidP="00EF74ED">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B186B52" w14:textId="77777777" w:rsidR="00EA608F" w:rsidRPr="00BB629B" w:rsidRDefault="00EA608F" w:rsidP="00EF74ED">
            <w:pPr>
              <w:pStyle w:val="TAL"/>
              <w:rPr>
                <w:rFonts w:cs="Arial"/>
              </w:rPr>
            </w:pPr>
            <w:r w:rsidRPr="00BB629B">
              <w:rPr>
                <w:rFonts w:cs="Arial"/>
              </w:rPr>
              <w:t>PC1</w:t>
            </w:r>
            <w:r>
              <w:rPr>
                <w:rFonts w:cs="Arial"/>
              </w:rPr>
              <w:t xml:space="preserve"> (NOTE 1)</w:t>
            </w:r>
          </w:p>
          <w:p w14:paraId="72DA197A" w14:textId="77777777" w:rsidR="00EA608F" w:rsidRPr="00BB629B" w:rsidRDefault="00EA608F" w:rsidP="00EF74ED">
            <w:pPr>
              <w:pStyle w:val="TAL"/>
              <w:rPr>
                <w:rFonts w:cs="Arial"/>
              </w:rPr>
            </w:pPr>
            <w:r w:rsidRPr="00BB629B">
              <w:rPr>
                <w:rFonts w:cs="Arial"/>
              </w:rPr>
              <w:t>PC2</w:t>
            </w:r>
            <w:r>
              <w:rPr>
                <w:rFonts w:cs="Arial"/>
              </w:rPr>
              <w:t xml:space="preserve"> (NOTE 1)</w:t>
            </w:r>
          </w:p>
          <w:p w14:paraId="341064B7" w14:textId="77777777" w:rsidR="00EA608F" w:rsidRPr="00BB629B" w:rsidRDefault="00EA608F" w:rsidP="00EF74ED">
            <w:pPr>
              <w:pStyle w:val="TAL"/>
              <w:rPr>
                <w:rFonts w:cs="Arial"/>
              </w:rPr>
            </w:pPr>
            <w:r w:rsidRPr="00BB629B">
              <w:rPr>
                <w:rFonts w:cs="Arial"/>
              </w:rPr>
              <w:t>PC3</w:t>
            </w:r>
          </w:p>
          <w:p w14:paraId="73F4A302"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1E7E76" w14:textId="77777777" w:rsidR="00EA608F" w:rsidRPr="00BB629B" w:rsidRDefault="00EA608F" w:rsidP="00EF74ED">
            <w:pPr>
              <w:pStyle w:val="TAL"/>
              <w:rPr>
                <w:rFonts w:cs="Arial"/>
              </w:rPr>
            </w:pPr>
            <w:r w:rsidRPr="00BB629B">
              <w:rPr>
                <w:rFonts w:cs="Arial"/>
              </w:rPr>
              <w:t>NOTE 5</w:t>
            </w:r>
          </w:p>
          <w:p w14:paraId="2BE63CBA" w14:textId="77777777" w:rsidR="00EA608F" w:rsidRPr="00BB629B" w:rsidRDefault="00EA608F" w:rsidP="00EF74ED">
            <w:pPr>
              <w:pStyle w:val="TAL"/>
            </w:pPr>
            <w:r w:rsidRPr="00BB629B">
              <w:rPr>
                <w:rFonts w:cs="Arial"/>
              </w:rPr>
              <w:t>Skip TC 6.2B.1.4_1.1.1 if UE supports SA and TS 38.521-2 TC 6.2A.1.1.1 has been executed.</w:t>
            </w:r>
          </w:p>
        </w:tc>
      </w:tr>
      <w:tr w:rsidR="00EA608F" w:rsidRPr="00BB629B" w14:paraId="60B50CA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5CBB43B" w14:textId="77777777" w:rsidR="00EA608F" w:rsidRPr="00BB629B" w:rsidRDefault="00EA608F" w:rsidP="00EF74ED">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62CDFC78" w14:textId="77777777" w:rsidR="00EA608F" w:rsidRPr="00BB629B" w:rsidRDefault="00EA608F" w:rsidP="00EF74ED">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35B7AE9"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8646A0" w14:textId="19F09881" w:rsidR="00EA608F" w:rsidRDefault="00EA608F" w:rsidP="00EF74ED">
            <w:pPr>
              <w:pStyle w:val="TAL"/>
              <w:rPr>
                <w:rFonts w:eastAsia="PMingLiU" w:cs="Arial"/>
                <w:lang w:eastAsia="x-none"/>
              </w:rPr>
            </w:pPr>
            <w:r>
              <w:rPr>
                <w:rFonts w:eastAsia="PMingLiU" w:cs="Arial"/>
                <w:lang w:eastAsia="x-none"/>
              </w:rPr>
              <w:t>C012c</w:t>
            </w:r>
          </w:p>
          <w:p w14:paraId="4F1F393A" w14:textId="0894D358" w:rsidR="00CD14F1" w:rsidRDefault="00CD14F1" w:rsidP="00EF74ED">
            <w:pPr>
              <w:pStyle w:val="TAL"/>
              <w:rPr>
                <w:rFonts w:cs="Arial"/>
                <w:lang w:val="en-US" w:eastAsia="zh-CN"/>
              </w:rPr>
            </w:pPr>
            <w:r>
              <w:rPr>
                <w:rFonts w:cs="Arial"/>
              </w:rPr>
              <w:t>C012</w:t>
            </w:r>
            <w:r>
              <w:rPr>
                <w:rFonts w:cs="Arial"/>
                <w:lang w:val="en-US" w:eastAsia="zh-CN"/>
              </w:rPr>
              <w:t>b</w:t>
            </w:r>
          </w:p>
          <w:p w14:paraId="37870507" w14:textId="0FC9B6DD" w:rsidR="005A43D2" w:rsidRPr="005A43D2" w:rsidRDefault="005A43D2" w:rsidP="00EF74ED">
            <w:pPr>
              <w:pStyle w:val="TAL"/>
              <w:rPr>
                <w:rFonts w:cs="Arial"/>
                <w:lang w:val="en-US" w:eastAsia="zh-CN"/>
              </w:rPr>
            </w:pPr>
            <w:r w:rsidRPr="005A43D2">
              <w:rPr>
                <w:rFonts w:cs="Arial"/>
                <w:color w:val="FF0000"/>
                <w:lang w:val="en-US" w:eastAsia="zh-CN"/>
              </w:rPr>
              <w:t>Editor's note: C012c is to be deleted</w:t>
            </w:r>
          </w:p>
        </w:tc>
        <w:tc>
          <w:tcPr>
            <w:tcW w:w="3104" w:type="dxa"/>
            <w:tcBorders>
              <w:top w:val="single" w:sz="4" w:space="0" w:color="auto"/>
              <w:left w:val="single" w:sz="4" w:space="0" w:color="auto"/>
              <w:bottom w:val="single" w:sz="4" w:space="0" w:color="auto"/>
              <w:right w:val="single" w:sz="4" w:space="0" w:color="auto"/>
            </w:tcBorders>
            <w:hideMark/>
          </w:tcPr>
          <w:p w14:paraId="51D8A2DA" w14:textId="050C9F9F"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t>2</w:t>
            </w:r>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EEC5FB5" w14:textId="1FDFD170" w:rsidR="00EA608F" w:rsidRPr="00BB629B" w:rsidRDefault="00EA608F" w:rsidP="00EF74ED">
            <w:pPr>
              <w:pStyle w:val="TAL"/>
              <w:rPr>
                <w:rFonts w:eastAsia="SimSun"/>
                <w:lang w:eastAsia="zh-CN"/>
              </w:rPr>
            </w:pPr>
            <w:r>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D208CC7" w14:textId="77777777" w:rsidR="00EA608F" w:rsidRPr="00BB629B" w:rsidRDefault="00EA608F" w:rsidP="00EF74ED">
            <w:pPr>
              <w:pStyle w:val="TAL"/>
              <w:rPr>
                <w:rFonts w:cs="Arial"/>
              </w:rPr>
            </w:pPr>
            <w:r w:rsidRPr="00BB629B">
              <w:rPr>
                <w:rFonts w:cs="Arial"/>
              </w:rPr>
              <w:t>PC1</w:t>
            </w:r>
            <w:r>
              <w:rPr>
                <w:rFonts w:cs="Arial"/>
              </w:rPr>
              <w:t xml:space="preserve"> (NOTE 1)</w:t>
            </w:r>
          </w:p>
          <w:p w14:paraId="74C58907" w14:textId="77777777" w:rsidR="00EA608F" w:rsidRPr="00BB629B" w:rsidRDefault="00EA608F" w:rsidP="00EF74ED">
            <w:pPr>
              <w:pStyle w:val="TAL"/>
              <w:rPr>
                <w:rFonts w:cs="Arial"/>
              </w:rPr>
            </w:pPr>
            <w:r w:rsidRPr="00BB629B">
              <w:rPr>
                <w:rFonts w:cs="Arial"/>
              </w:rPr>
              <w:t>PC2</w:t>
            </w:r>
            <w:r>
              <w:rPr>
                <w:rFonts w:cs="Arial"/>
              </w:rPr>
              <w:t xml:space="preserve"> (NOTE 1)</w:t>
            </w:r>
          </w:p>
          <w:p w14:paraId="5926D078" w14:textId="77777777" w:rsidR="00EA608F" w:rsidRPr="00BB629B" w:rsidRDefault="00EA608F" w:rsidP="00EF74ED">
            <w:pPr>
              <w:pStyle w:val="TAL"/>
              <w:rPr>
                <w:rFonts w:cs="Arial"/>
              </w:rPr>
            </w:pPr>
            <w:r w:rsidRPr="00BB629B">
              <w:rPr>
                <w:rFonts w:cs="Arial"/>
              </w:rPr>
              <w:t>PC3</w:t>
            </w:r>
          </w:p>
          <w:p w14:paraId="41188068"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2041422" w14:textId="766A395B" w:rsidR="00EE2EFC" w:rsidRPr="00C06D4B" w:rsidRDefault="00EE2EFC" w:rsidP="00EE2EFC">
            <w:pPr>
              <w:pStyle w:val="TAL"/>
              <w:rPr>
                <w:rFonts w:cs="Arial"/>
              </w:rPr>
            </w:pPr>
          </w:p>
          <w:p w14:paraId="11850EC8" w14:textId="77777777" w:rsidR="00EE2EFC" w:rsidRPr="00C06D4B" w:rsidRDefault="00EE2EFC" w:rsidP="00EE2EFC">
            <w:pPr>
              <w:pStyle w:val="TAL"/>
              <w:rPr>
                <w:rFonts w:cs="Arial"/>
                <w:lang w:val="en-US"/>
              </w:rPr>
            </w:pPr>
            <w:r w:rsidRPr="00C06D4B">
              <w:rPr>
                <w:rFonts w:cs="Arial"/>
              </w:rPr>
              <w:t>NOTE</w:t>
            </w:r>
            <w:r w:rsidRPr="00C06D4B">
              <w:rPr>
                <w:rFonts w:cs="Arial"/>
                <w:lang w:val="en-US"/>
              </w:rPr>
              <w:t xml:space="preserve"> 5</w:t>
            </w:r>
          </w:p>
          <w:p w14:paraId="6402F670" w14:textId="3894CB80" w:rsidR="00EA608F" w:rsidRPr="00BB629B" w:rsidRDefault="00EE2EFC" w:rsidP="00EE2EFC">
            <w:pPr>
              <w:pStyle w:val="TAL"/>
            </w:pPr>
            <w:r w:rsidRPr="00C06D4B">
              <w:rPr>
                <w:rFonts w:eastAsia="SimSun"/>
                <w:lang w:eastAsia="zh-CN"/>
              </w:rPr>
              <w:t xml:space="preserve">Skip TC </w:t>
            </w:r>
            <w:r w:rsidRPr="00C06D4B">
              <w:rPr>
                <w:rFonts w:cs="Arial"/>
              </w:rPr>
              <w:t>6.2B.1.4_1.1.2</w:t>
            </w:r>
            <w:r w:rsidRPr="00C06D4B">
              <w:rPr>
                <w:rFonts w:eastAsia="SimSun"/>
                <w:lang w:eastAsia="zh-CN"/>
              </w:rPr>
              <w:t xml:space="preserve"> if UE supports SA and TS 38.521-2 TC 6.2A.1.2.1 has been executed.</w:t>
            </w:r>
          </w:p>
        </w:tc>
      </w:tr>
      <w:tr w:rsidR="00EA608F" w:rsidRPr="00BB629B" w14:paraId="2D3BF30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CB3B7C4" w14:textId="77777777" w:rsidR="00EA608F" w:rsidRPr="00BB629B" w:rsidRDefault="00EA608F" w:rsidP="00EF74ED">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359DA429" w14:textId="77777777" w:rsidR="00EA608F" w:rsidRPr="00BB629B" w:rsidRDefault="00EA608F" w:rsidP="00EF74ED">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BAF7715"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7857B1" w14:textId="52808A89" w:rsidR="00EA608F" w:rsidRPr="00BB629B" w:rsidRDefault="00EA608F" w:rsidP="00EF74ED">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44C8ECE7" w14:textId="284F8123"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Pr>
                <w:rFonts w:eastAsia="SimSun"/>
                <w:lang w:eastAsia="zh-CN"/>
              </w:rPr>
              <w:t>3</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B353E52" w14:textId="36BD67F8" w:rsidR="00EA608F" w:rsidRPr="00BB629B" w:rsidRDefault="00EA608F" w:rsidP="00EF74ED">
            <w:pPr>
              <w:pStyle w:val="TAL"/>
              <w:rPr>
                <w:rFonts w:eastAsia="SimSun"/>
                <w:lang w:eastAsia="zh-CN"/>
              </w:rPr>
            </w:pPr>
            <w:r>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74A4B8E9" w14:textId="77777777" w:rsidR="00EA608F" w:rsidRPr="00BB629B" w:rsidRDefault="00EA608F" w:rsidP="00EF74ED">
            <w:pPr>
              <w:pStyle w:val="TAL"/>
              <w:rPr>
                <w:rFonts w:cs="Arial"/>
              </w:rPr>
            </w:pPr>
            <w:r w:rsidRPr="00BB629B">
              <w:rPr>
                <w:rFonts w:cs="Arial"/>
              </w:rPr>
              <w:t>PC1</w:t>
            </w:r>
            <w:r>
              <w:rPr>
                <w:rFonts w:cs="Arial"/>
              </w:rPr>
              <w:t xml:space="preserve"> (NOTE 1)</w:t>
            </w:r>
          </w:p>
          <w:p w14:paraId="6E56BCDA" w14:textId="77777777" w:rsidR="00EA608F" w:rsidRPr="00BB629B" w:rsidRDefault="00EA608F" w:rsidP="00EF74ED">
            <w:pPr>
              <w:pStyle w:val="TAL"/>
              <w:rPr>
                <w:rFonts w:cs="Arial"/>
              </w:rPr>
            </w:pPr>
            <w:r w:rsidRPr="00BB629B">
              <w:rPr>
                <w:rFonts w:cs="Arial"/>
              </w:rPr>
              <w:t>PC2</w:t>
            </w:r>
            <w:r>
              <w:rPr>
                <w:rFonts w:cs="Arial"/>
              </w:rPr>
              <w:t xml:space="preserve"> (NOTE 1)</w:t>
            </w:r>
          </w:p>
          <w:p w14:paraId="1097DAEE" w14:textId="77777777" w:rsidR="00EA608F" w:rsidRPr="00BB629B" w:rsidRDefault="00EA608F" w:rsidP="00EF74ED">
            <w:pPr>
              <w:pStyle w:val="TAL"/>
              <w:rPr>
                <w:rFonts w:cs="Arial"/>
              </w:rPr>
            </w:pPr>
            <w:r w:rsidRPr="00BB629B">
              <w:rPr>
                <w:rFonts w:cs="Arial"/>
              </w:rPr>
              <w:t>PC3</w:t>
            </w:r>
          </w:p>
          <w:p w14:paraId="2CB686F2"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163CB60" w14:textId="77777777" w:rsidR="00EA608F" w:rsidRPr="00BB629B" w:rsidRDefault="00EA608F" w:rsidP="00EF74ED">
            <w:pPr>
              <w:pStyle w:val="TAL"/>
              <w:rPr>
                <w:rFonts w:cs="Arial"/>
              </w:rPr>
            </w:pPr>
            <w:r w:rsidRPr="00BB629B">
              <w:rPr>
                <w:rFonts w:cs="Arial"/>
              </w:rPr>
              <w:t>NOTE 5</w:t>
            </w:r>
          </w:p>
          <w:p w14:paraId="1C7E1D6F" w14:textId="77777777" w:rsidR="00EA608F" w:rsidRPr="00BB629B" w:rsidRDefault="00EA608F" w:rsidP="00EF74ED">
            <w:pPr>
              <w:pStyle w:val="TAL"/>
            </w:pPr>
            <w:r w:rsidRPr="00BB629B">
              <w:rPr>
                <w:rFonts w:cs="Arial"/>
              </w:rPr>
              <w:t>Skip TC 6.2B.1.4_1.2.1 if UE supports SA and TS 38.521-2 TC 6.2A.1.1.2 has been executed.</w:t>
            </w:r>
          </w:p>
        </w:tc>
      </w:tr>
      <w:tr w:rsidR="00EA608F" w:rsidRPr="00BB629B" w14:paraId="51E0F4F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FE74D39" w14:textId="77777777" w:rsidR="00EA608F" w:rsidRPr="00BB629B" w:rsidRDefault="00EA608F" w:rsidP="00EF74ED">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178A8350" w14:textId="77777777" w:rsidR="00EA608F" w:rsidRPr="00BB629B" w:rsidRDefault="00EA608F" w:rsidP="00EF74ED">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7DC546D"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9FB490" w14:textId="1B4A56F5" w:rsidR="00EA608F" w:rsidRPr="00BB629B" w:rsidRDefault="00EA608F" w:rsidP="00EF74ED">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BDEBF6B" w14:textId="0DF6C1E2"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B62542C" w14:textId="08E4DD63" w:rsidR="00EA608F" w:rsidRPr="00BB629B" w:rsidRDefault="00EA608F" w:rsidP="00EF74ED">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643EFD3" w14:textId="77777777" w:rsidR="00EA608F" w:rsidRPr="00BB629B" w:rsidRDefault="00EA608F" w:rsidP="00EF74ED">
            <w:pPr>
              <w:pStyle w:val="TAL"/>
              <w:rPr>
                <w:rFonts w:cs="Arial"/>
              </w:rPr>
            </w:pPr>
            <w:r w:rsidRPr="00BB629B">
              <w:rPr>
                <w:rFonts w:cs="Arial"/>
              </w:rPr>
              <w:t>PC1</w:t>
            </w:r>
            <w:r>
              <w:rPr>
                <w:rFonts w:cs="Arial"/>
              </w:rPr>
              <w:t xml:space="preserve"> (NOTE 1)</w:t>
            </w:r>
          </w:p>
          <w:p w14:paraId="27547BAC" w14:textId="77777777" w:rsidR="00EA608F" w:rsidRPr="00BB629B" w:rsidRDefault="00EA608F" w:rsidP="00EF74ED">
            <w:pPr>
              <w:pStyle w:val="TAL"/>
              <w:rPr>
                <w:rFonts w:cs="Arial"/>
              </w:rPr>
            </w:pPr>
            <w:r w:rsidRPr="00BB629B">
              <w:rPr>
                <w:rFonts w:cs="Arial"/>
              </w:rPr>
              <w:t>PC2</w:t>
            </w:r>
            <w:r>
              <w:rPr>
                <w:rFonts w:cs="Arial"/>
              </w:rPr>
              <w:t xml:space="preserve"> (NOTE 1)</w:t>
            </w:r>
          </w:p>
          <w:p w14:paraId="6F193F70" w14:textId="77777777" w:rsidR="00EA608F" w:rsidRPr="00BB629B" w:rsidRDefault="00EA608F" w:rsidP="00EF74ED">
            <w:pPr>
              <w:pStyle w:val="TAL"/>
              <w:rPr>
                <w:rFonts w:cs="Arial"/>
              </w:rPr>
            </w:pPr>
            <w:r w:rsidRPr="00BB629B">
              <w:rPr>
                <w:rFonts w:cs="Arial"/>
              </w:rPr>
              <w:t>PC3</w:t>
            </w:r>
          </w:p>
          <w:p w14:paraId="36A3903E"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3333FD4" w14:textId="4F0DD2BD" w:rsidR="00EE2EFC" w:rsidRPr="00C06D4B" w:rsidRDefault="00EE2EFC" w:rsidP="00EE2EFC">
            <w:pPr>
              <w:pStyle w:val="TAL"/>
              <w:rPr>
                <w:rFonts w:cs="Arial"/>
              </w:rPr>
            </w:pPr>
          </w:p>
          <w:p w14:paraId="2024890D" w14:textId="77777777" w:rsidR="00EE2EFC" w:rsidRPr="00C06D4B" w:rsidRDefault="00EE2EFC" w:rsidP="00EE2EFC">
            <w:pPr>
              <w:pStyle w:val="TAL"/>
              <w:rPr>
                <w:rFonts w:cs="Arial"/>
              </w:rPr>
            </w:pPr>
            <w:r w:rsidRPr="00C06D4B">
              <w:rPr>
                <w:rFonts w:cs="Arial"/>
              </w:rPr>
              <w:t>NOTE 5</w:t>
            </w:r>
          </w:p>
          <w:p w14:paraId="3BE16B5F" w14:textId="34AA73D1" w:rsidR="00EA608F" w:rsidRPr="00BB629B" w:rsidRDefault="00EE2EFC" w:rsidP="00EE2EFC">
            <w:pPr>
              <w:pStyle w:val="TAL"/>
            </w:pPr>
            <w:r w:rsidRPr="00C06D4B">
              <w:rPr>
                <w:rFonts w:eastAsia="SimSun"/>
                <w:lang w:eastAsia="zh-CN"/>
              </w:rPr>
              <w:t xml:space="preserve">Skip TC </w:t>
            </w:r>
            <w:r w:rsidRPr="00C06D4B">
              <w:rPr>
                <w:rFonts w:cs="Arial"/>
              </w:rPr>
              <w:t xml:space="preserve">6.2B.1.4_1.2.2 </w:t>
            </w:r>
            <w:r w:rsidRPr="00C06D4B">
              <w:rPr>
                <w:rFonts w:eastAsia="SimSun"/>
                <w:lang w:eastAsia="zh-CN"/>
              </w:rPr>
              <w:t>if UE supports SA and TS 38.521-2 TC 6.2A.1.2.2 has been executed.</w:t>
            </w:r>
          </w:p>
        </w:tc>
      </w:tr>
      <w:tr w:rsidR="00EA608F" w:rsidRPr="00BB629B" w14:paraId="50B2756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E22F004" w14:textId="77777777" w:rsidR="00EA608F" w:rsidRPr="00BB629B" w:rsidRDefault="00EA608F" w:rsidP="00EF74ED">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D5E9115" w14:textId="77777777" w:rsidR="00EA608F" w:rsidRPr="00BB629B" w:rsidRDefault="00EA608F" w:rsidP="00EF74ED">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FF0C559"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CF9E55" w14:textId="605A8A34" w:rsidR="00EA608F" w:rsidRPr="00BB629B" w:rsidRDefault="00EA608F" w:rsidP="00EF74ED">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1F9E2CC" w14:textId="0C74DC2A"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A7E5D43" w14:textId="736BF16D" w:rsidR="00EA608F" w:rsidRPr="00BB629B" w:rsidRDefault="00EA608F" w:rsidP="00EF74ED">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CCCB32D" w14:textId="77777777" w:rsidR="00EA608F" w:rsidRPr="00BB629B" w:rsidRDefault="00EA608F" w:rsidP="00EF74ED">
            <w:pPr>
              <w:pStyle w:val="TAL"/>
              <w:rPr>
                <w:rFonts w:cs="Arial"/>
              </w:rPr>
            </w:pPr>
            <w:r w:rsidRPr="00BB629B">
              <w:rPr>
                <w:rFonts w:cs="Arial"/>
              </w:rPr>
              <w:t>PC1</w:t>
            </w:r>
            <w:r>
              <w:rPr>
                <w:rFonts w:cs="Arial"/>
              </w:rPr>
              <w:t xml:space="preserve"> (NOTE 1)</w:t>
            </w:r>
          </w:p>
          <w:p w14:paraId="74028509" w14:textId="77777777" w:rsidR="00EA608F" w:rsidRPr="00BB629B" w:rsidRDefault="00EA608F" w:rsidP="00EF74ED">
            <w:pPr>
              <w:pStyle w:val="TAL"/>
              <w:rPr>
                <w:rFonts w:cs="Arial"/>
              </w:rPr>
            </w:pPr>
            <w:r w:rsidRPr="00BB629B">
              <w:rPr>
                <w:rFonts w:cs="Arial"/>
              </w:rPr>
              <w:t>PC2</w:t>
            </w:r>
            <w:r>
              <w:rPr>
                <w:rFonts w:cs="Arial"/>
              </w:rPr>
              <w:t xml:space="preserve"> (NOTE 1)</w:t>
            </w:r>
          </w:p>
          <w:p w14:paraId="1FB6933F" w14:textId="77777777" w:rsidR="00EA608F" w:rsidRPr="00BB629B" w:rsidRDefault="00EA608F" w:rsidP="00EF74ED">
            <w:pPr>
              <w:pStyle w:val="TAL"/>
              <w:rPr>
                <w:rFonts w:cs="Arial"/>
              </w:rPr>
            </w:pPr>
            <w:r w:rsidRPr="00BB629B">
              <w:rPr>
                <w:rFonts w:cs="Arial"/>
              </w:rPr>
              <w:t>PC3</w:t>
            </w:r>
          </w:p>
          <w:p w14:paraId="3A3B9DCC"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78562FF" w14:textId="77777777" w:rsidR="00EA608F" w:rsidRPr="00BB629B" w:rsidRDefault="00EA608F" w:rsidP="00EF74ED">
            <w:pPr>
              <w:pStyle w:val="TAL"/>
              <w:rPr>
                <w:rFonts w:cs="Arial"/>
              </w:rPr>
            </w:pPr>
            <w:r w:rsidRPr="00BB629B">
              <w:rPr>
                <w:rFonts w:cs="Arial"/>
              </w:rPr>
              <w:t>NOTE 5</w:t>
            </w:r>
          </w:p>
          <w:p w14:paraId="6333AE4C" w14:textId="77777777" w:rsidR="00EA608F" w:rsidRPr="00BB629B" w:rsidRDefault="00EA608F" w:rsidP="00EF74ED">
            <w:pPr>
              <w:pStyle w:val="TAL"/>
            </w:pPr>
            <w:r w:rsidRPr="00BB629B">
              <w:rPr>
                <w:rFonts w:cs="Arial"/>
              </w:rPr>
              <w:t>Skip TC 6.2B.1.4_1.3.1 if UE supports SA and TS 38.521-2 TC 6.2A.1.1.3 has been executed.</w:t>
            </w:r>
          </w:p>
        </w:tc>
      </w:tr>
      <w:tr w:rsidR="00EA608F" w:rsidRPr="00BB629B" w14:paraId="3D6D882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94E9116" w14:textId="77777777" w:rsidR="00EA608F" w:rsidRPr="00BB629B" w:rsidRDefault="00EA608F" w:rsidP="00EF74ED">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620DA54" w14:textId="77777777" w:rsidR="00EA608F" w:rsidRPr="00BB629B" w:rsidRDefault="00EA608F" w:rsidP="00EF74ED">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647A1E" w14:textId="77777777" w:rsidR="00EA608F" w:rsidRPr="00BB629B" w:rsidRDefault="00EA608F" w:rsidP="00EF74ED">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DB42D" w14:textId="09A619FE" w:rsidR="00EA608F" w:rsidRPr="00BB629B" w:rsidRDefault="00EA608F" w:rsidP="00EF74ED">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4E6160A" w14:textId="443FD2AE" w:rsidR="00EA608F" w:rsidRPr="00BB629B" w:rsidRDefault="00EA608F" w:rsidP="00EF74ED">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9E8427E" w14:textId="21F3FA7B" w:rsidR="00EA608F" w:rsidRPr="00BB629B" w:rsidRDefault="00EA608F" w:rsidP="00EF74ED">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4BB2D7" w14:textId="77777777" w:rsidR="00EA608F" w:rsidRPr="00BB629B" w:rsidRDefault="00EA608F" w:rsidP="00EF74ED">
            <w:pPr>
              <w:pStyle w:val="TAL"/>
              <w:rPr>
                <w:rFonts w:cs="Arial"/>
              </w:rPr>
            </w:pPr>
            <w:r w:rsidRPr="00BB629B">
              <w:rPr>
                <w:rFonts w:cs="Arial"/>
              </w:rPr>
              <w:t>PC1</w:t>
            </w:r>
            <w:r>
              <w:rPr>
                <w:rFonts w:cs="Arial"/>
              </w:rPr>
              <w:t xml:space="preserve"> (NOTE 1)</w:t>
            </w:r>
          </w:p>
          <w:p w14:paraId="4918BE7E" w14:textId="77777777" w:rsidR="00EA608F" w:rsidRPr="00BB629B" w:rsidRDefault="00EA608F" w:rsidP="00EF74ED">
            <w:pPr>
              <w:pStyle w:val="TAL"/>
              <w:rPr>
                <w:rFonts w:cs="Arial"/>
              </w:rPr>
            </w:pPr>
            <w:r w:rsidRPr="00BB629B">
              <w:rPr>
                <w:rFonts w:cs="Arial"/>
              </w:rPr>
              <w:t>PC2</w:t>
            </w:r>
            <w:r>
              <w:rPr>
                <w:rFonts w:cs="Arial"/>
              </w:rPr>
              <w:t xml:space="preserve"> (NOTE 1)</w:t>
            </w:r>
          </w:p>
          <w:p w14:paraId="5550C030" w14:textId="77777777" w:rsidR="00EA608F" w:rsidRPr="00BB629B" w:rsidRDefault="00EA608F" w:rsidP="00EF74ED">
            <w:pPr>
              <w:pStyle w:val="TAL"/>
              <w:rPr>
                <w:rFonts w:cs="Arial"/>
              </w:rPr>
            </w:pPr>
            <w:r w:rsidRPr="00BB629B">
              <w:rPr>
                <w:rFonts w:cs="Arial"/>
              </w:rPr>
              <w:t>PC3</w:t>
            </w:r>
          </w:p>
          <w:p w14:paraId="15E9D82B" w14:textId="77777777" w:rsidR="00EA608F" w:rsidRPr="00BB629B" w:rsidRDefault="00EA608F" w:rsidP="00EF74ED">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9C0B7D0" w14:textId="77777777" w:rsidR="00EA608F" w:rsidRPr="00BB629B" w:rsidRDefault="00EA608F" w:rsidP="00EF74ED">
            <w:pPr>
              <w:pStyle w:val="TAL"/>
              <w:rPr>
                <w:rFonts w:cs="Arial"/>
              </w:rPr>
            </w:pPr>
            <w:r w:rsidRPr="00BB629B">
              <w:rPr>
                <w:rFonts w:cs="Arial"/>
              </w:rPr>
              <w:t>NOTE 5</w:t>
            </w:r>
          </w:p>
          <w:p w14:paraId="01588EDE" w14:textId="77777777" w:rsidR="00EA608F" w:rsidRPr="00BB629B" w:rsidRDefault="00EA608F" w:rsidP="00EF74ED">
            <w:pPr>
              <w:pStyle w:val="TAL"/>
            </w:pPr>
            <w:r w:rsidRPr="00BB629B">
              <w:rPr>
                <w:rFonts w:cs="Arial"/>
              </w:rPr>
              <w:t>Skip TC 6.2B.1.4_1.3.2 if UE supports SA and TS 38.521-2 TC 6.2A.1.2.3 has been executed.</w:t>
            </w:r>
          </w:p>
        </w:tc>
      </w:tr>
      <w:tr w:rsidR="00CD14F1" w:rsidRPr="00BB629B" w14:paraId="1D732AA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2E0C3DA5" w14:textId="77777777" w:rsidR="00CD14F1" w:rsidRPr="00BB629B" w:rsidRDefault="00CD14F1" w:rsidP="00CD14F1">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6A5B836" w14:textId="77777777" w:rsidR="00CD14F1" w:rsidRPr="00BB629B" w:rsidRDefault="00CD14F1" w:rsidP="00CD14F1">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E98BE38" w14:textId="77777777" w:rsidR="00CD14F1" w:rsidRPr="00BB629B" w:rsidRDefault="00CD14F1" w:rsidP="00CD14F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4C63294" w14:textId="77777777" w:rsidR="00CD14F1" w:rsidRPr="00BB629B" w:rsidRDefault="00CD14F1" w:rsidP="00CD14F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28F0F23" w14:textId="67C55E8F" w:rsidR="00CD14F1" w:rsidRPr="00BB629B" w:rsidRDefault="00CD14F1" w:rsidP="00CD14F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05449479" w14:textId="77777777" w:rsidR="00CD14F1" w:rsidRPr="00BB629B" w:rsidRDefault="00CD14F1" w:rsidP="00CD14F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00A8DE" w14:textId="7FD07120" w:rsidR="00CD14F1" w:rsidRPr="00BB629B" w:rsidRDefault="00CD14F1" w:rsidP="00CD14F1">
            <w:pPr>
              <w:pStyle w:val="TAL"/>
              <w:rPr>
                <w:rFonts w:cs="Arial"/>
              </w:rPr>
            </w:pPr>
            <w:r w:rsidRPr="00BB629B">
              <w:rPr>
                <w:rFonts w:cs="Arial"/>
              </w:rPr>
              <w:t>PC1</w:t>
            </w:r>
            <w:r>
              <w:rPr>
                <w:rFonts w:cs="Arial"/>
              </w:rPr>
              <w:t>(NOTE 1)</w:t>
            </w:r>
          </w:p>
          <w:p w14:paraId="3B5B2E5B" w14:textId="51BA907B" w:rsidR="00CD14F1" w:rsidRPr="00BB629B" w:rsidRDefault="00CD14F1" w:rsidP="00CD14F1">
            <w:pPr>
              <w:pStyle w:val="TAL"/>
              <w:rPr>
                <w:rFonts w:cs="Arial"/>
              </w:rPr>
            </w:pPr>
            <w:r w:rsidRPr="00BB629B">
              <w:rPr>
                <w:rFonts w:cs="Arial"/>
              </w:rPr>
              <w:t>PC2</w:t>
            </w:r>
            <w:r>
              <w:rPr>
                <w:rFonts w:cs="Arial"/>
              </w:rPr>
              <w:t>(NOTE 1)</w:t>
            </w:r>
          </w:p>
          <w:p w14:paraId="340E2D81" w14:textId="281E4A94" w:rsidR="00CD14F1" w:rsidRPr="00BB629B" w:rsidRDefault="00CD14F1" w:rsidP="00CD14F1">
            <w:pPr>
              <w:pStyle w:val="TAL"/>
              <w:rPr>
                <w:rFonts w:cs="Arial"/>
              </w:rPr>
            </w:pPr>
            <w:r w:rsidRPr="00BB629B">
              <w:rPr>
                <w:rFonts w:cs="Arial"/>
              </w:rPr>
              <w:t>PC3</w:t>
            </w:r>
            <w:r>
              <w:rPr>
                <w:rFonts w:cs="Arial"/>
              </w:rPr>
              <w:t>(NOTE 1)</w:t>
            </w:r>
          </w:p>
          <w:p w14:paraId="1EF47C8A" w14:textId="7F7ABB1F" w:rsidR="00CD14F1" w:rsidRPr="00BB629B" w:rsidRDefault="00CD14F1" w:rsidP="00CD14F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40535B7E" w14:textId="77777777" w:rsidR="00CD14F1" w:rsidRPr="00BB629B" w:rsidRDefault="00CD14F1" w:rsidP="00CD14F1">
            <w:pPr>
              <w:pStyle w:val="TAL"/>
              <w:rPr>
                <w:rFonts w:cs="Arial"/>
              </w:rPr>
            </w:pPr>
            <w:r w:rsidRPr="00BB629B">
              <w:rPr>
                <w:rFonts w:cs="Arial"/>
              </w:rPr>
              <w:t>NOTE 5</w:t>
            </w:r>
          </w:p>
          <w:p w14:paraId="58E9D3E7" w14:textId="77777777" w:rsidR="00CD14F1" w:rsidRPr="00BB629B" w:rsidRDefault="00CD14F1" w:rsidP="00CD14F1">
            <w:pPr>
              <w:pStyle w:val="TAL"/>
              <w:rPr>
                <w:rFonts w:cs="Arial"/>
              </w:rPr>
            </w:pPr>
            <w:r w:rsidRPr="00BB629B">
              <w:rPr>
                <w:rFonts w:cs="Arial"/>
              </w:rPr>
              <w:t>Skip TC 6.2B.1.4_1.4.1 if UE supports SA and TS 38.521-2 TC 6.2A.1.1.4 has been executed.</w:t>
            </w:r>
          </w:p>
        </w:tc>
      </w:tr>
      <w:tr w:rsidR="00CD14F1" w:rsidRPr="00BB629B" w14:paraId="7A3CA37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6638D595" w14:textId="77777777" w:rsidR="00CD14F1" w:rsidRPr="00BB629B" w:rsidRDefault="00CD14F1" w:rsidP="00CD14F1">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2D66B1D0" w14:textId="77777777" w:rsidR="00CD14F1" w:rsidRPr="00BB629B" w:rsidRDefault="00CD14F1" w:rsidP="00CD14F1">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57C035A1" w14:textId="77777777" w:rsidR="00CD14F1" w:rsidRPr="00BB629B" w:rsidRDefault="00CD14F1" w:rsidP="00CD14F1">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3D63CC1" w14:textId="77777777" w:rsidR="00CD14F1" w:rsidRPr="00BB629B" w:rsidRDefault="00CD14F1" w:rsidP="00CD14F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CE574BB" w14:textId="605A667C" w:rsidR="00CD14F1" w:rsidRPr="00BB629B" w:rsidRDefault="00CD14F1" w:rsidP="00CD14F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5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19BC01C1" w14:textId="77777777" w:rsidR="00CD14F1" w:rsidRPr="00BB629B" w:rsidRDefault="00CD14F1" w:rsidP="00CD14F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C9BF818" w14:textId="3A709470" w:rsidR="00CD14F1" w:rsidRPr="00BB629B" w:rsidRDefault="00CD14F1" w:rsidP="00CD14F1">
            <w:pPr>
              <w:pStyle w:val="TAL"/>
              <w:rPr>
                <w:rFonts w:cs="Arial"/>
              </w:rPr>
            </w:pPr>
            <w:r w:rsidRPr="00BB629B">
              <w:rPr>
                <w:rFonts w:cs="Arial"/>
              </w:rPr>
              <w:t>PC1</w:t>
            </w:r>
            <w:r>
              <w:rPr>
                <w:rFonts w:cs="Arial"/>
              </w:rPr>
              <w:t>(NOTE 1)</w:t>
            </w:r>
          </w:p>
          <w:p w14:paraId="66898649" w14:textId="41C92375" w:rsidR="00CD14F1" w:rsidRPr="00BB629B" w:rsidRDefault="00CD14F1" w:rsidP="00CD14F1">
            <w:pPr>
              <w:pStyle w:val="TAL"/>
              <w:rPr>
                <w:rFonts w:cs="Arial"/>
              </w:rPr>
            </w:pPr>
            <w:r w:rsidRPr="00BB629B">
              <w:rPr>
                <w:rFonts w:cs="Arial"/>
              </w:rPr>
              <w:t>PC2</w:t>
            </w:r>
            <w:r>
              <w:rPr>
                <w:rFonts w:cs="Arial"/>
              </w:rPr>
              <w:t>(NOTE 1)</w:t>
            </w:r>
          </w:p>
          <w:p w14:paraId="44F188FE" w14:textId="410A85F5" w:rsidR="00CD14F1" w:rsidRPr="00BB629B" w:rsidRDefault="00CD14F1" w:rsidP="00CD14F1">
            <w:pPr>
              <w:pStyle w:val="TAL"/>
              <w:rPr>
                <w:rFonts w:cs="Arial"/>
              </w:rPr>
            </w:pPr>
            <w:r w:rsidRPr="00BB629B">
              <w:rPr>
                <w:rFonts w:cs="Arial"/>
              </w:rPr>
              <w:t>PC3</w:t>
            </w:r>
            <w:r>
              <w:rPr>
                <w:rFonts w:cs="Arial"/>
              </w:rPr>
              <w:t>(NOTE 1)</w:t>
            </w:r>
          </w:p>
          <w:p w14:paraId="01215663" w14:textId="43ADDFBC" w:rsidR="00CD14F1" w:rsidRPr="00BB629B" w:rsidRDefault="00CD14F1" w:rsidP="00CD14F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34EE026A" w14:textId="77777777" w:rsidR="00CD14F1" w:rsidRPr="00BB629B" w:rsidRDefault="00CD14F1" w:rsidP="00CD14F1">
            <w:pPr>
              <w:pStyle w:val="TAL"/>
              <w:rPr>
                <w:rFonts w:cs="Arial"/>
              </w:rPr>
            </w:pPr>
            <w:r w:rsidRPr="00BB629B">
              <w:rPr>
                <w:rFonts w:cs="Arial"/>
              </w:rPr>
              <w:t>NOTE 5</w:t>
            </w:r>
          </w:p>
          <w:p w14:paraId="29DF6544" w14:textId="77777777" w:rsidR="00CD14F1" w:rsidRPr="00BB629B" w:rsidRDefault="00CD14F1" w:rsidP="00CD14F1">
            <w:pPr>
              <w:pStyle w:val="TAL"/>
              <w:rPr>
                <w:rFonts w:cs="Arial"/>
              </w:rPr>
            </w:pPr>
            <w:r w:rsidRPr="00BB629B">
              <w:rPr>
                <w:rFonts w:cs="Arial"/>
              </w:rPr>
              <w:t>Skip TC 6.2B.1.4_1.4.2 if UE supports SA and TS 38.521-2 TC 6.2A.1.2.4 has been executed.</w:t>
            </w:r>
          </w:p>
        </w:tc>
      </w:tr>
      <w:tr w:rsidR="00CD14F1" w:rsidRPr="00BB629B" w14:paraId="010E6FE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0358DEB0" w14:textId="77777777" w:rsidR="00CD14F1" w:rsidRPr="00BB629B" w:rsidRDefault="00CD14F1" w:rsidP="00CD14F1">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0363A530" w14:textId="77777777" w:rsidR="00CD14F1" w:rsidRPr="00BB629B" w:rsidRDefault="00CD14F1" w:rsidP="00CD14F1">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20C4CC1A" w14:textId="77777777" w:rsidR="00CD14F1" w:rsidRPr="00BB629B" w:rsidRDefault="00CD14F1" w:rsidP="00CD14F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8D6B49F" w14:textId="77777777" w:rsidR="00CD14F1" w:rsidRPr="00BB629B" w:rsidRDefault="00CD14F1" w:rsidP="00CD14F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FDC13ED" w14:textId="1E6F5F8D" w:rsidR="00CD14F1" w:rsidRPr="00BB629B" w:rsidRDefault="00CD14F1" w:rsidP="00CD14F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58F52E9B" w14:textId="77777777" w:rsidR="00CD14F1" w:rsidRPr="00BB629B" w:rsidRDefault="00CD14F1" w:rsidP="00CD14F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09E366" w14:textId="0415E96C" w:rsidR="00CD14F1" w:rsidRPr="00BB629B" w:rsidRDefault="00CD14F1" w:rsidP="00CD14F1">
            <w:pPr>
              <w:pStyle w:val="TAL"/>
              <w:rPr>
                <w:rFonts w:cs="Arial"/>
              </w:rPr>
            </w:pPr>
            <w:r w:rsidRPr="00BB629B">
              <w:rPr>
                <w:rFonts w:cs="Arial"/>
              </w:rPr>
              <w:t>PC1</w:t>
            </w:r>
            <w:r>
              <w:rPr>
                <w:rFonts w:cs="Arial"/>
              </w:rPr>
              <w:t>(NOTE 1)</w:t>
            </w:r>
          </w:p>
          <w:p w14:paraId="036599E6" w14:textId="713CCEE5" w:rsidR="00CD14F1" w:rsidRPr="00BB629B" w:rsidRDefault="00CD14F1" w:rsidP="00CD14F1">
            <w:pPr>
              <w:pStyle w:val="TAL"/>
              <w:rPr>
                <w:rFonts w:cs="Arial"/>
              </w:rPr>
            </w:pPr>
            <w:r w:rsidRPr="00BB629B">
              <w:rPr>
                <w:rFonts w:cs="Arial"/>
              </w:rPr>
              <w:t>PC2</w:t>
            </w:r>
            <w:r>
              <w:rPr>
                <w:rFonts w:cs="Arial"/>
              </w:rPr>
              <w:t>(NOTE 1)</w:t>
            </w:r>
          </w:p>
          <w:p w14:paraId="6BCDB7DC" w14:textId="13AD1068" w:rsidR="00CD14F1" w:rsidRPr="00BB629B" w:rsidRDefault="00CD14F1" w:rsidP="00CD14F1">
            <w:pPr>
              <w:pStyle w:val="TAL"/>
              <w:rPr>
                <w:rFonts w:cs="Arial"/>
              </w:rPr>
            </w:pPr>
            <w:r w:rsidRPr="00BB629B">
              <w:rPr>
                <w:rFonts w:cs="Arial"/>
              </w:rPr>
              <w:t>PC3</w:t>
            </w:r>
            <w:r>
              <w:rPr>
                <w:rFonts w:cs="Arial"/>
              </w:rPr>
              <w:t>(NOTE 1)</w:t>
            </w:r>
          </w:p>
          <w:p w14:paraId="4E1372AD" w14:textId="08714C8F" w:rsidR="00CD14F1" w:rsidRPr="00BB629B" w:rsidRDefault="00CD14F1" w:rsidP="00CD14F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6E54F586" w14:textId="77777777" w:rsidR="00CD14F1" w:rsidRPr="00BB629B" w:rsidRDefault="00CD14F1" w:rsidP="00CD14F1">
            <w:pPr>
              <w:pStyle w:val="TAL"/>
              <w:rPr>
                <w:rFonts w:cs="Arial"/>
              </w:rPr>
            </w:pPr>
            <w:r w:rsidRPr="00BB629B">
              <w:rPr>
                <w:rFonts w:cs="Arial"/>
              </w:rPr>
              <w:t>NOTE 5</w:t>
            </w:r>
          </w:p>
          <w:p w14:paraId="4C5C03E6" w14:textId="77777777" w:rsidR="00CD14F1" w:rsidRPr="00BB629B" w:rsidRDefault="00CD14F1" w:rsidP="00CD14F1">
            <w:pPr>
              <w:pStyle w:val="TAL"/>
              <w:rPr>
                <w:rFonts w:cs="Arial"/>
              </w:rPr>
            </w:pPr>
            <w:r w:rsidRPr="00BB629B">
              <w:rPr>
                <w:rFonts w:cs="Arial"/>
              </w:rPr>
              <w:t>Skip TC 6.2B.1.4_1.5.1 if UE supports SA and TS 38.521-2 TC 6.2A.1.1.5 has been executed.</w:t>
            </w:r>
          </w:p>
        </w:tc>
      </w:tr>
      <w:tr w:rsidR="00CD14F1" w:rsidRPr="00BB629B" w14:paraId="1F7C116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21E72F6F" w14:textId="77777777" w:rsidR="00CD14F1" w:rsidRPr="00BB629B" w:rsidRDefault="00CD14F1" w:rsidP="00CD14F1">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3D13723E" w14:textId="77777777" w:rsidR="00CD14F1" w:rsidRPr="00BB629B" w:rsidRDefault="00CD14F1" w:rsidP="00CD14F1">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2E128D5A" w14:textId="77777777" w:rsidR="00CD14F1" w:rsidRPr="00BB629B" w:rsidRDefault="00CD14F1" w:rsidP="00CD14F1">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C5892B" w14:textId="77777777" w:rsidR="00CD14F1" w:rsidRPr="00BB629B" w:rsidRDefault="00CD14F1" w:rsidP="00CD14F1">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D2BF76E" w14:textId="25790CD4" w:rsidR="00CD14F1" w:rsidRPr="00BB629B" w:rsidRDefault="00CD14F1" w:rsidP="00CD14F1">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6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4AC03BBC" w14:textId="77777777" w:rsidR="00CD14F1" w:rsidRPr="00BB629B" w:rsidRDefault="00CD14F1" w:rsidP="00CD14F1">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BC0700A" w14:textId="015ECAE1" w:rsidR="00CD14F1" w:rsidRPr="00BB629B" w:rsidRDefault="00CD14F1" w:rsidP="00CD14F1">
            <w:pPr>
              <w:pStyle w:val="TAL"/>
              <w:rPr>
                <w:rFonts w:cs="Arial"/>
              </w:rPr>
            </w:pPr>
            <w:r w:rsidRPr="00BB629B">
              <w:rPr>
                <w:rFonts w:cs="Arial"/>
              </w:rPr>
              <w:t>PC1</w:t>
            </w:r>
            <w:r>
              <w:rPr>
                <w:rFonts w:cs="Arial"/>
              </w:rPr>
              <w:t>(NOTE 1)</w:t>
            </w:r>
          </w:p>
          <w:p w14:paraId="30971A2F" w14:textId="35F56857" w:rsidR="00CD14F1" w:rsidRPr="00BB629B" w:rsidRDefault="00CD14F1" w:rsidP="00CD14F1">
            <w:pPr>
              <w:pStyle w:val="TAL"/>
              <w:rPr>
                <w:rFonts w:cs="Arial"/>
              </w:rPr>
            </w:pPr>
            <w:r w:rsidRPr="00BB629B">
              <w:rPr>
                <w:rFonts w:cs="Arial"/>
              </w:rPr>
              <w:t>PC2</w:t>
            </w:r>
            <w:r>
              <w:rPr>
                <w:rFonts w:cs="Arial"/>
              </w:rPr>
              <w:t>(NOTE 1)</w:t>
            </w:r>
          </w:p>
          <w:p w14:paraId="2FD43BCA" w14:textId="253E0521" w:rsidR="00CD14F1" w:rsidRPr="00BB629B" w:rsidRDefault="00CD14F1" w:rsidP="00CD14F1">
            <w:pPr>
              <w:pStyle w:val="TAL"/>
              <w:rPr>
                <w:rFonts w:cs="Arial"/>
              </w:rPr>
            </w:pPr>
            <w:r w:rsidRPr="00BB629B">
              <w:rPr>
                <w:rFonts w:cs="Arial"/>
              </w:rPr>
              <w:t>PC3</w:t>
            </w:r>
            <w:r>
              <w:rPr>
                <w:rFonts w:cs="Arial"/>
              </w:rPr>
              <w:t>(NOTE 1)</w:t>
            </w:r>
          </w:p>
          <w:p w14:paraId="7C068F7E" w14:textId="0B14C1BB" w:rsidR="00CD14F1" w:rsidRPr="00BB629B" w:rsidRDefault="00CD14F1" w:rsidP="00CD14F1">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1A2E54D9" w14:textId="77777777" w:rsidR="00CD14F1" w:rsidRPr="00BB629B" w:rsidRDefault="00CD14F1" w:rsidP="00CD14F1">
            <w:pPr>
              <w:pStyle w:val="TAL"/>
              <w:rPr>
                <w:rFonts w:cs="Arial"/>
              </w:rPr>
            </w:pPr>
            <w:r w:rsidRPr="00BB629B">
              <w:rPr>
                <w:rFonts w:cs="Arial"/>
              </w:rPr>
              <w:t>NOTE 5</w:t>
            </w:r>
          </w:p>
          <w:p w14:paraId="7E79BE07" w14:textId="77777777" w:rsidR="00CD14F1" w:rsidRPr="00BB629B" w:rsidRDefault="00CD14F1" w:rsidP="00CD14F1">
            <w:pPr>
              <w:pStyle w:val="TAL"/>
              <w:rPr>
                <w:rFonts w:cs="Arial"/>
              </w:rPr>
            </w:pPr>
            <w:r w:rsidRPr="00BB629B">
              <w:rPr>
                <w:rFonts w:cs="Arial"/>
              </w:rPr>
              <w:t>Skip TC 6.2B.1.4_1.5.2 if UE supports SA and TS 38.521-2 TC 6.2A.1.2.5 has been executed.</w:t>
            </w:r>
          </w:p>
        </w:tc>
      </w:tr>
      <w:tr w:rsidR="00C731E8" w:rsidRPr="00BB629B" w14:paraId="5E3D5939" w14:textId="77777777" w:rsidTr="00C731E8">
        <w:trPr>
          <w:jc w:val="center"/>
        </w:trPr>
        <w:tc>
          <w:tcPr>
            <w:tcW w:w="1492" w:type="dxa"/>
            <w:tcBorders>
              <w:top w:val="single" w:sz="4" w:space="0" w:color="auto"/>
              <w:left w:val="single" w:sz="4" w:space="0" w:color="auto"/>
              <w:bottom w:val="single" w:sz="4" w:space="0" w:color="auto"/>
              <w:right w:val="single" w:sz="4" w:space="0" w:color="auto"/>
            </w:tcBorders>
          </w:tcPr>
          <w:p w14:paraId="4A7ED6A4" w14:textId="0427420E" w:rsidR="00C731E8" w:rsidRPr="00BB629B" w:rsidRDefault="00C731E8" w:rsidP="00C731E8">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7EFD2652" w14:textId="711DB806" w:rsidR="00C731E8" w:rsidRPr="00BB629B" w:rsidRDefault="00C731E8" w:rsidP="00C731E8">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50B40256" w14:textId="1C29AD13" w:rsidR="00C731E8" w:rsidRPr="00BB629B" w:rsidRDefault="00C731E8" w:rsidP="00C731E8">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CA8279" w14:textId="05E18527" w:rsidR="00C731E8" w:rsidRPr="00BB629B" w:rsidRDefault="00C731E8" w:rsidP="00C731E8">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7FC1EA6" w14:textId="37BDD514" w:rsidR="00C731E8" w:rsidRDefault="00C731E8" w:rsidP="00C731E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6E306CBE" w14:textId="08A424AE" w:rsidR="00C731E8" w:rsidRPr="00BB629B" w:rsidRDefault="00C731E8" w:rsidP="00C731E8">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C1FD478" w14:textId="77777777" w:rsidR="00C731E8" w:rsidRDefault="00C731E8" w:rsidP="00C731E8">
            <w:pPr>
              <w:pStyle w:val="TAL"/>
              <w:rPr>
                <w:rFonts w:cs="Arial"/>
              </w:rPr>
            </w:pPr>
            <w:r>
              <w:rPr>
                <w:rFonts w:cs="Arial"/>
              </w:rPr>
              <w:t>PC1(NOTE 1)</w:t>
            </w:r>
          </w:p>
          <w:p w14:paraId="0C26CE59" w14:textId="77777777" w:rsidR="00C731E8" w:rsidRDefault="00C731E8" w:rsidP="00C731E8">
            <w:pPr>
              <w:pStyle w:val="TAL"/>
              <w:rPr>
                <w:rFonts w:cs="Arial"/>
              </w:rPr>
            </w:pPr>
            <w:r>
              <w:rPr>
                <w:rFonts w:cs="Arial"/>
              </w:rPr>
              <w:t>PC2(NOTE 1)</w:t>
            </w:r>
          </w:p>
          <w:p w14:paraId="47C6DC23" w14:textId="77777777" w:rsidR="00C731E8" w:rsidRDefault="00C731E8" w:rsidP="00C731E8">
            <w:pPr>
              <w:pStyle w:val="TAL"/>
              <w:rPr>
                <w:rFonts w:cs="Arial"/>
              </w:rPr>
            </w:pPr>
            <w:r>
              <w:rPr>
                <w:rFonts w:cs="Arial"/>
              </w:rPr>
              <w:t>PC3(NOTE 1)</w:t>
            </w:r>
          </w:p>
          <w:p w14:paraId="52C895D4" w14:textId="32F80036" w:rsidR="00C731E8" w:rsidRPr="00BB629B" w:rsidRDefault="00C731E8" w:rsidP="00C731E8">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F2CD4C2" w14:textId="77777777" w:rsidR="00C731E8" w:rsidRDefault="00C731E8" w:rsidP="00C731E8">
            <w:pPr>
              <w:pStyle w:val="TAL"/>
              <w:rPr>
                <w:rFonts w:cs="Arial"/>
              </w:rPr>
            </w:pPr>
            <w:r>
              <w:rPr>
                <w:rFonts w:cs="Arial"/>
              </w:rPr>
              <w:t>NOTE 5</w:t>
            </w:r>
          </w:p>
          <w:p w14:paraId="7428D9ED" w14:textId="25EAF8B6" w:rsidR="00C731E8" w:rsidRPr="00BB629B" w:rsidDel="00CD14F1" w:rsidRDefault="00C731E8" w:rsidP="00C731E8">
            <w:pPr>
              <w:pStyle w:val="TAL"/>
              <w:rPr>
                <w:rFonts w:cs="Arial"/>
              </w:rPr>
            </w:pPr>
            <w:r>
              <w:rPr>
                <w:rFonts w:cs="Arial"/>
              </w:rPr>
              <w:t>Skip TC 6.2B.1.4_1.6.1 if UE supports SA and TS 38.521-2 TC 6.2A.1.1.6 has been executed.</w:t>
            </w:r>
          </w:p>
        </w:tc>
      </w:tr>
      <w:tr w:rsidR="00C731E8" w:rsidRPr="00BB629B" w14:paraId="0F4209CC" w14:textId="77777777" w:rsidTr="00C731E8">
        <w:trPr>
          <w:jc w:val="center"/>
        </w:trPr>
        <w:tc>
          <w:tcPr>
            <w:tcW w:w="1492" w:type="dxa"/>
            <w:tcBorders>
              <w:top w:val="single" w:sz="4" w:space="0" w:color="auto"/>
              <w:left w:val="single" w:sz="4" w:space="0" w:color="auto"/>
              <w:bottom w:val="single" w:sz="4" w:space="0" w:color="auto"/>
              <w:right w:val="single" w:sz="4" w:space="0" w:color="auto"/>
            </w:tcBorders>
          </w:tcPr>
          <w:p w14:paraId="57244687" w14:textId="425416B0" w:rsidR="00C731E8" w:rsidRPr="00BB629B" w:rsidRDefault="00C731E8" w:rsidP="00C731E8">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25B28BCD" w14:textId="2EF73D19" w:rsidR="00C731E8" w:rsidRPr="00BB629B" w:rsidRDefault="00C731E8" w:rsidP="00C731E8">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4DA9FA62" w14:textId="5DEFB5C8" w:rsidR="00C731E8" w:rsidRPr="00BB629B" w:rsidRDefault="00C731E8" w:rsidP="00C731E8">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CF76350" w14:textId="501DA15B" w:rsidR="00C731E8" w:rsidRPr="00BB629B" w:rsidRDefault="00C731E8" w:rsidP="00C731E8">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9A9A226" w14:textId="1BC408E3" w:rsidR="00C731E8" w:rsidRDefault="00C731E8" w:rsidP="00C731E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7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4BBE341E" w14:textId="4A95A45C" w:rsidR="00C731E8" w:rsidRPr="00BB629B" w:rsidRDefault="00C731E8" w:rsidP="00C731E8">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9CF4A97" w14:textId="77777777" w:rsidR="00C731E8" w:rsidRDefault="00C731E8" w:rsidP="00C731E8">
            <w:pPr>
              <w:pStyle w:val="TAL"/>
              <w:rPr>
                <w:rFonts w:cs="Arial"/>
              </w:rPr>
            </w:pPr>
            <w:r>
              <w:rPr>
                <w:rFonts w:cs="Arial"/>
              </w:rPr>
              <w:t>PC1(NOTE 1)</w:t>
            </w:r>
          </w:p>
          <w:p w14:paraId="506D75A5" w14:textId="77777777" w:rsidR="00C731E8" w:rsidRDefault="00C731E8" w:rsidP="00C731E8">
            <w:pPr>
              <w:pStyle w:val="TAL"/>
              <w:rPr>
                <w:rFonts w:cs="Arial"/>
              </w:rPr>
            </w:pPr>
            <w:r>
              <w:rPr>
                <w:rFonts w:cs="Arial"/>
              </w:rPr>
              <w:t>PC2(NOTE 1)</w:t>
            </w:r>
          </w:p>
          <w:p w14:paraId="12471F46" w14:textId="77777777" w:rsidR="00C731E8" w:rsidRDefault="00C731E8" w:rsidP="00C731E8">
            <w:pPr>
              <w:pStyle w:val="TAL"/>
              <w:rPr>
                <w:rFonts w:cs="Arial"/>
              </w:rPr>
            </w:pPr>
            <w:r>
              <w:rPr>
                <w:rFonts w:cs="Arial"/>
              </w:rPr>
              <w:t>PC3(NOTE 1)</w:t>
            </w:r>
          </w:p>
          <w:p w14:paraId="5AE23219" w14:textId="4D877C39" w:rsidR="00C731E8" w:rsidRPr="00BB629B" w:rsidRDefault="00C731E8" w:rsidP="00C731E8">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1B56E99" w14:textId="77777777" w:rsidR="00C731E8" w:rsidRDefault="00C731E8" w:rsidP="00C731E8">
            <w:pPr>
              <w:pStyle w:val="TAL"/>
              <w:rPr>
                <w:rFonts w:cs="Arial"/>
              </w:rPr>
            </w:pPr>
            <w:r>
              <w:rPr>
                <w:rFonts w:cs="Arial"/>
              </w:rPr>
              <w:t>NOTE 5</w:t>
            </w:r>
          </w:p>
          <w:p w14:paraId="32A8C2B3" w14:textId="0860BFE6" w:rsidR="00C731E8" w:rsidRPr="00BB629B" w:rsidDel="00CD14F1" w:rsidRDefault="00C731E8" w:rsidP="00C731E8">
            <w:pPr>
              <w:pStyle w:val="TAL"/>
              <w:rPr>
                <w:rFonts w:cs="Arial"/>
              </w:rPr>
            </w:pPr>
            <w:r>
              <w:rPr>
                <w:rFonts w:cs="Arial"/>
              </w:rPr>
              <w:t>Skip TC 6.2B.1.4_1.6.2 if UE supports SA and TS 38.521-2 TC 6.2A.1.2.6 has been executed.</w:t>
            </w:r>
          </w:p>
        </w:tc>
      </w:tr>
      <w:tr w:rsidR="00C731E8" w:rsidRPr="00BB629B" w14:paraId="40C0681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5B43D75" w14:textId="77777777" w:rsidR="00C731E8" w:rsidRPr="00BB629B" w:rsidRDefault="00C731E8" w:rsidP="00C731E8">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EA6B5AE" w14:textId="77777777" w:rsidR="00C731E8" w:rsidRPr="00BB629B" w:rsidRDefault="00C731E8" w:rsidP="00C731E8">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C949791"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B87A131"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D3FB708"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5D8CD8" w14:textId="77777777" w:rsidR="00C731E8" w:rsidRPr="00BB629B" w:rsidRDefault="00C731E8" w:rsidP="00C731E8">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FF0F344"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B14568" w14:textId="77777777" w:rsidR="00C731E8" w:rsidRPr="00BB629B" w:rsidRDefault="00C731E8" w:rsidP="00C731E8">
            <w:pPr>
              <w:pStyle w:val="TAL"/>
            </w:pPr>
            <w:r w:rsidRPr="00BB629B">
              <w:rPr>
                <w:rFonts w:cs="Arial"/>
              </w:rPr>
              <w:t>NOTE 1</w:t>
            </w:r>
          </w:p>
        </w:tc>
      </w:tr>
      <w:tr w:rsidR="00C731E8" w:rsidRPr="00BB629B" w14:paraId="14357C3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30672FB9" w14:textId="77777777" w:rsidR="00C731E8" w:rsidRPr="00BB629B" w:rsidRDefault="00C731E8" w:rsidP="00C731E8">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19EAA79" w14:textId="77777777" w:rsidR="00C731E8" w:rsidRPr="00BB629B" w:rsidRDefault="00C731E8" w:rsidP="00C731E8">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EFE8467"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452A2FD9"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E7A6142"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7F2217B" w14:textId="77777777" w:rsidR="00C731E8" w:rsidRPr="00BB629B" w:rsidRDefault="00C731E8" w:rsidP="00C731E8">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FB32F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DE176C" w14:textId="77777777" w:rsidR="00C731E8" w:rsidRPr="00BB629B" w:rsidRDefault="00C731E8" w:rsidP="00C731E8">
            <w:pPr>
              <w:pStyle w:val="TAL"/>
              <w:rPr>
                <w:lang w:eastAsia="ko-KR"/>
              </w:rPr>
            </w:pPr>
            <w:r w:rsidRPr="00BB629B">
              <w:rPr>
                <w:rFonts w:cs="Arial"/>
              </w:rPr>
              <w:t>NOTE 1</w:t>
            </w:r>
          </w:p>
        </w:tc>
      </w:tr>
      <w:tr w:rsidR="00C731E8" w:rsidRPr="00BB629B" w14:paraId="6FAABA3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62EA94EE" w14:textId="77777777" w:rsidR="00C731E8" w:rsidRPr="00BB629B" w:rsidRDefault="00C731E8" w:rsidP="00C731E8">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5C605795" w14:textId="77777777" w:rsidR="00C731E8" w:rsidRPr="00BB629B" w:rsidRDefault="00C731E8" w:rsidP="00C731E8">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770CE942" w14:textId="77777777" w:rsidR="00C731E8" w:rsidRPr="00BB629B" w:rsidRDefault="00C731E8" w:rsidP="00C731E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55D8C07" w14:textId="77777777" w:rsidR="00C731E8" w:rsidRPr="00BB629B" w:rsidRDefault="00C731E8" w:rsidP="00C731E8">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0D1B68B" w14:textId="77777777" w:rsidR="00C731E8" w:rsidRPr="00BB629B" w:rsidRDefault="00C731E8" w:rsidP="00C731E8">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7854CFB4" w14:textId="77777777" w:rsidR="00C731E8" w:rsidRPr="00BB629B" w:rsidRDefault="00C731E8" w:rsidP="00C731E8">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B12B18" w14:textId="77777777" w:rsidR="00C731E8" w:rsidRPr="000F6278" w:rsidRDefault="00C731E8" w:rsidP="00C731E8">
            <w:pPr>
              <w:pStyle w:val="TAL"/>
              <w:rPr>
                <w:rFonts w:cs="Arial"/>
              </w:rPr>
            </w:pPr>
            <w:r w:rsidRPr="000F6278">
              <w:rPr>
                <w:rFonts w:cs="Arial"/>
              </w:rPr>
              <w:t>PC1</w:t>
            </w:r>
          </w:p>
          <w:p w14:paraId="6FCF178D" w14:textId="77777777" w:rsidR="00C731E8" w:rsidRPr="000F6278" w:rsidRDefault="00C731E8" w:rsidP="00C731E8">
            <w:pPr>
              <w:pStyle w:val="TAL"/>
              <w:rPr>
                <w:rFonts w:cs="Arial"/>
              </w:rPr>
            </w:pPr>
            <w:r w:rsidRPr="000F6278">
              <w:rPr>
                <w:rFonts w:cs="Arial"/>
              </w:rPr>
              <w:t>PC2</w:t>
            </w:r>
          </w:p>
          <w:p w14:paraId="76C76246" w14:textId="77777777" w:rsidR="00C731E8" w:rsidRPr="000F6278" w:rsidRDefault="00C731E8" w:rsidP="00C731E8">
            <w:pPr>
              <w:pStyle w:val="TAL"/>
              <w:rPr>
                <w:rFonts w:cs="Arial"/>
              </w:rPr>
            </w:pPr>
            <w:r w:rsidRPr="000F6278">
              <w:rPr>
                <w:rFonts w:cs="Arial"/>
              </w:rPr>
              <w:t>PC3</w:t>
            </w:r>
          </w:p>
          <w:p w14:paraId="5A12008E" w14:textId="77777777" w:rsidR="00C731E8" w:rsidRPr="00BB629B" w:rsidRDefault="00C731E8" w:rsidP="00C731E8">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FAC1B6D" w14:textId="77777777" w:rsidR="00C731E8" w:rsidRPr="000F6278" w:rsidRDefault="00C731E8" w:rsidP="00C731E8">
            <w:pPr>
              <w:pStyle w:val="TAL"/>
              <w:rPr>
                <w:rFonts w:cs="Arial"/>
              </w:rPr>
            </w:pPr>
            <w:r w:rsidRPr="000F6278">
              <w:rPr>
                <w:rFonts w:cs="Arial"/>
              </w:rPr>
              <w:t>NOTE 1</w:t>
            </w:r>
          </w:p>
          <w:p w14:paraId="08A52E9F" w14:textId="77777777" w:rsidR="00C731E8" w:rsidRPr="000F6278" w:rsidRDefault="00C731E8" w:rsidP="00C731E8">
            <w:pPr>
              <w:pStyle w:val="TAL"/>
              <w:rPr>
                <w:rFonts w:cs="Arial"/>
              </w:rPr>
            </w:pPr>
            <w:r w:rsidRPr="000F6278">
              <w:rPr>
                <w:rFonts w:cs="Arial"/>
              </w:rPr>
              <w:t>NOTE 5</w:t>
            </w:r>
          </w:p>
          <w:p w14:paraId="43FA2D5A" w14:textId="77777777" w:rsidR="00C731E8" w:rsidRPr="00BB629B" w:rsidRDefault="00C731E8" w:rsidP="00C731E8">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C731E8" w:rsidRPr="00BB629B" w14:paraId="1229477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3B7F9F4" w14:textId="77777777" w:rsidR="00C731E8" w:rsidRPr="00BB629B" w:rsidRDefault="00C731E8" w:rsidP="00C731E8">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3FCAAE1" w14:textId="77777777" w:rsidR="00C731E8" w:rsidRPr="00BB629B" w:rsidRDefault="00C731E8" w:rsidP="00C731E8">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345E24"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0C7434" w14:textId="77777777" w:rsidR="00C731E8" w:rsidRPr="00BB629B" w:rsidRDefault="00C731E8" w:rsidP="00C731E8">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3D2C2AA"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82AA14"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AC3B58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18DED4" w14:textId="77777777" w:rsidR="00C731E8" w:rsidRPr="00BB629B" w:rsidRDefault="00C731E8" w:rsidP="00C731E8">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C731E8" w:rsidRPr="00BB629B" w14:paraId="50DCF04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4A7F2B4" w14:textId="77777777" w:rsidR="00C731E8" w:rsidRPr="00BB629B" w:rsidRDefault="00C731E8" w:rsidP="00C731E8">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4A16C5FF" w14:textId="77777777" w:rsidR="00C731E8" w:rsidRPr="00BB629B" w:rsidRDefault="00C731E8" w:rsidP="00C731E8">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B6A2F9"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971469"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9F6AD7A"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69F70B" w14:textId="77777777" w:rsidR="00C731E8" w:rsidRPr="00BB629B" w:rsidRDefault="00C731E8" w:rsidP="00C731E8">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7370CA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EE4513" w14:textId="77777777" w:rsidR="00C731E8" w:rsidRPr="00BB629B" w:rsidRDefault="00C731E8" w:rsidP="00C731E8">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C731E8" w:rsidRPr="00BB629B" w14:paraId="6F7FF73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6F994F3" w14:textId="77777777" w:rsidR="00C731E8" w:rsidRPr="00BB629B" w:rsidRDefault="00C731E8" w:rsidP="00C731E8">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6FD415FA" w14:textId="77777777" w:rsidR="00C731E8" w:rsidRPr="00BB629B" w:rsidRDefault="00C731E8" w:rsidP="00C731E8">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5C00A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919848" w14:textId="77777777" w:rsidR="00C731E8" w:rsidRPr="00BB629B" w:rsidRDefault="00C731E8" w:rsidP="00C731E8">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68BA992"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6F50E59" w14:textId="77777777" w:rsidR="00C731E8" w:rsidRPr="00BB629B" w:rsidRDefault="00C731E8" w:rsidP="00C731E8">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123441AE" w14:textId="77777777" w:rsidR="00C731E8" w:rsidRPr="00BB629B" w:rsidRDefault="00C731E8" w:rsidP="00C731E8">
            <w:pPr>
              <w:pStyle w:val="TAL"/>
              <w:rPr>
                <w:rFonts w:eastAsia="SimSun"/>
                <w:lang w:eastAsia="zh-CN"/>
              </w:rPr>
            </w:pPr>
            <w:r w:rsidRPr="00BB629B">
              <w:rPr>
                <w:rFonts w:eastAsia="SimSun"/>
                <w:lang w:eastAsia="zh-CN"/>
              </w:rPr>
              <w:t>PC3</w:t>
            </w:r>
          </w:p>
          <w:p w14:paraId="79C85F6A" w14:textId="77777777" w:rsidR="00C731E8" w:rsidRPr="00BB629B" w:rsidRDefault="00C731E8" w:rsidP="00C731E8">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7014FFC" w14:textId="77777777" w:rsidR="00C731E8" w:rsidRPr="00BB629B" w:rsidRDefault="00C731E8" w:rsidP="00C731E8">
            <w:pPr>
              <w:pStyle w:val="TAL"/>
              <w:rPr>
                <w:lang w:eastAsia="zh-CN"/>
              </w:rPr>
            </w:pPr>
            <w:r w:rsidRPr="00BB629B">
              <w:rPr>
                <w:lang w:eastAsia="zh-CN"/>
              </w:rPr>
              <w:t>NOTE 5</w:t>
            </w:r>
          </w:p>
          <w:p w14:paraId="28662E5F" w14:textId="77777777" w:rsidR="00C731E8" w:rsidRPr="00BB629B" w:rsidRDefault="00C731E8" w:rsidP="00C731E8">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730DB259" w14:textId="77777777" w:rsidR="00C731E8" w:rsidRPr="00BB629B" w:rsidRDefault="00C731E8" w:rsidP="00C731E8">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C731E8" w:rsidRPr="00BB629B" w14:paraId="61FB444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B3CE98E" w14:textId="77777777" w:rsidR="00C731E8" w:rsidRPr="00BB629B" w:rsidRDefault="00C731E8" w:rsidP="00C731E8">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0AD8B2F2" w14:textId="77777777" w:rsidR="00C731E8" w:rsidRPr="00BB629B" w:rsidRDefault="00C731E8" w:rsidP="00C731E8">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655B6E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5645E3" w14:textId="77777777" w:rsidR="00C731E8" w:rsidRPr="00BB629B" w:rsidRDefault="00C731E8" w:rsidP="00C731E8">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5C3CF03" w14:textId="77777777" w:rsidR="00C731E8" w:rsidRPr="00BB629B" w:rsidRDefault="00C731E8" w:rsidP="00C731E8">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3E96CC0"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FDC03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C4D0BB" w14:textId="77777777" w:rsidR="00C731E8" w:rsidRPr="00BB629B" w:rsidRDefault="00C731E8" w:rsidP="00C731E8">
            <w:pPr>
              <w:pStyle w:val="TAL"/>
            </w:pPr>
            <w:r w:rsidRPr="00BB629B">
              <w:t>NOTE 1</w:t>
            </w:r>
          </w:p>
          <w:p w14:paraId="12887758" w14:textId="77777777" w:rsidR="00C731E8" w:rsidRPr="00BB629B" w:rsidRDefault="00C731E8" w:rsidP="00C731E8">
            <w:pPr>
              <w:pStyle w:val="TAL"/>
              <w:rPr>
                <w:rFonts w:cs="Arial"/>
              </w:rPr>
            </w:pPr>
            <w:r w:rsidRPr="00BB629B">
              <w:rPr>
                <w:rFonts w:cs="Arial"/>
              </w:rPr>
              <w:t>NOTE 5</w:t>
            </w:r>
          </w:p>
          <w:p w14:paraId="1857238B" w14:textId="77777777" w:rsidR="00C731E8" w:rsidRPr="00BB629B" w:rsidRDefault="00C731E8" w:rsidP="00C731E8">
            <w:pPr>
              <w:pStyle w:val="TAL"/>
            </w:pPr>
            <w:r w:rsidRPr="00BB629B">
              <w:rPr>
                <w:rFonts w:cs="Arial"/>
              </w:rPr>
              <w:t>Skip TC 6.2B.2.4 if UE supports SA and TS 38.521-2 TC 6.2.2 has been executed.</w:t>
            </w:r>
          </w:p>
        </w:tc>
      </w:tr>
      <w:tr w:rsidR="00C731E8" w:rsidRPr="00BB629B" w14:paraId="0598A204"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F77BEF1" w14:textId="77777777" w:rsidR="00C731E8" w:rsidRPr="00BB629B" w:rsidRDefault="00C731E8" w:rsidP="00C731E8">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2FE5319E" w14:textId="77777777" w:rsidR="00C731E8" w:rsidRPr="00BB629B" w:rsidRDefault="00C731E8" w:rsidP="00C731E8">
            <w:pPr>
              <w:pStyle w:val="TAL"/>
              <w:rPr>
                <w:lang w:val="fr-FR" w:eastAsia="fr-FR"/>
              </w:rPr>
            </w:pPr>
            <w:r w:rsidRPr="00BB629B">
              <w:rPr>
                <w:rFonts w:eastAsia="PMingLiU" w:cs="Arial"/>
                <w:lang w:val="fr-FR" w:eastAsia="fr-FR"/>
              </w:rPr>
              <w:t xml:space="preserve">UE maximum output power </w:t>
            </w:r>
            <w:proofErr w:type="spellStart"/>
            <w:r w:rsidRPr="00BB629B">
              <w:rPr>
                <w:rFonts w:eastAsia="PMingLiU" w:cs="Arial"/>
                <w:lang w:val="fr-FR" w:eastAsia="fr-FR"/>
              </w:rPr>
              <w:t>reduction</w:t>
            </w:r>
            <w:proofErr w:type="spellEnd"/>
            <w:r w:rsidRPr="00BB629B">
              <w:rPr>
                <w:rFonts w:eastAsia="PMingLiU" w:cs="Arial"/>
                <w:lang w:val="fr-FR" w:eastAsia="fr-FR"/>
              </w:rPr>
              <w:t xml:space="preserve"> </w:t>
            </w:r>
            <w:proofErr w:type="spellStart"/>
            <w:r w:rsidRPr="00BB629B">
              <w:rPr>
                <w:rFonts w:eastAsia="PMingLiU" w:cs="Arial"/>
                <w:lang w:val="fr-FR" w:eastAsia="fr-FR"/>
              </w:rPr>
              <w:t>enhancements</w:t>
            </w:r>
            <w:proofErr w:type="spellEnd"/>
            <w:r w:rsidRPr="00BB629B">
              <w:rPr>
                <w:rFonts w:eastAsia="PMingLiU" w:cs="Arial"/>
                <w:lang w:val="fr-FR" w:eastAsia="fr-FR"/>
              </w:rPr>
              <w:t xml:space="preserve"> </w:t>
            </w:r>
            <w:r w:rsidRPr="00BB629B">
              <w:rPr>
                <w:rFonts w:eastAsia="PMingLiU" w:cs="Arial"/>
                <w:lang w:val="fr-FR" w:eastAsia="zh-TW"/>
              </w:rPr>
              <w:t>f</w:t>
            </w:r>
            <w:r w:rsidRPr="00BB629B">
              <w:rPr>
                <w:rFonts w:eastAsia="PMingLiU" w:cs="Arial"/>
                <w:lang w:val="fr-FR" w:eastAsia="fr-FR"/>
              </w:rPr>
              <w:t xml:space="preserve">or Inter-Band EN-DC </w:t>
            </w:r>
            <w:proofErr w:type="spellStart"/>
            <w:r w:rsidRPr="00BB629B">
              <w:rPr>
                <w:rFonts w:eastAsia="PMingLiU" w:cs="Arial"/>
                <w:lang w:val="fr-FR" w:eastAsia="fr-FR"/>
              </w:rPr>
              <w:t>including</w:t>
            </w:r>
            <w:proofErr w:type="spellEnd"/>
            <w:r w:rsidRPr="00BB629B">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6AD3CDD" w14:textId="77777777" w:rsidR="00C731E8" w:rsidRPr="00BB629B" w:rsidRDefault="00C731E8" w:rsidP="00C731E8">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F04A22F" w14:textId="77777777" w:rsidR="00C731E8" w:rsidRPr="00BB629B" w:rsidRDefault="00C731E8" w:rsidP="00C731E8">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2FCEABE2" w14:textId="77777777" w:rsidR="00C731E8" w:rsidRPr="00BB629B" w:rsidRDefault="00C731E8" w:rsidP="00C731E8">
            <w:pPr>
              <w:pStyle w:val="TAL"/>
              <w:rPr>
                <w:lang w:val="fr-FR" w:eastAsia="zh-CN"/>
              </w:rPr>
            </w:pPr>
            <w:proofErr w:type="spellStart"/>
            <w:r>
              <w:rPr>
                <w:rFonts w:eastAsia="PMingLiU" w:cs="Arial"/>
                <w:lang w:val="fr-FR" w:eastAsia="fr-FR"/>
              </w:rPr>
              <w:t>UEs</w:t>
            </w:r>
            <w:proofErr w:type="spellEnd"/>
            <w:r w:rsidRPr="00BB629B">
              <w:rPr>
                <w:rFonts w:eastAsia="PMingLiU" w:cs="Arial"/>
                <w:lang w:val="fr-FR" w:eastAsia="fr-FR"/>
              </w:rPr>
              <w:t xml:space="preserve"> </w:t>
            </w:r>
            <w:proofErr w:type="spellStart"/>
            <w:r w:rsidRPr="00BB629B">
              <w:rPr>
                <w:rFonts w:eastAsia="PMingLiU" w:cs="Arial"/>
                <w:lang w:val="fr-FR" w:eastAsia="fr-FR"/>
              </w:rPr>
              <w:t>supporting</w:t>
            </w:r>
            <w:proofErr w:type="spellEnd"/>
            <w:r w:rsidRPr="00BB629B">
              <w:rPr>
                <w:rFonts w:eastAsia="PMingLiU" w:cs="Arial"/>
                <w:lang w:val="fr-FR" w:eastAsia="fr-FR"/>
              </w:rPr>
              <w:t xml:space="preserve"> Inter-Band EN-DC </w:t>
            </w:r>
            <w:proofErr w:type="spellStart"/>
            <w:r w:rsidRPr="00BB629B">
              <w:rPr>
                <w:rFonts w:eastAsia="PMingLiU" w:cs="Arial"/>
                <w:lang w:val="fr-FR" w:eastAsia="fr-FR"/>
              </w:rPr>
              <w:t>including</w:t>
            </w:r>
            <w:proofErr w:type="spellEnd"/>
            <w:r w:rsidRPr="00BB629B">
              <w:rPr>
                <w:rFonts w:eastAsia="PMingLiU" w:cs="Arial"/>
                <w:lang w:val="fr-FR" w:eastAsia="fr-FR"/>
              </w:rPr>
              <w:t xml:space="preserve"> FR2 </w:t>
            </w:r>
            <w:proofErr w:type="spellStart"/>
            <w:r w:rsidRPr="00BB629B">
              <w:rPr>
                <w:rFonts w:eastAsia="PMingLiU" w:cs="Arial"/>
                <w:lang w:val="fr-FR" w:eastAsia="fr-FR"/>
              </w:rPr>
              <w:t>with</w:t>
            </w:r>
            <w:proofErr w:type="spellEnd"/>
            <w:r w:rsidRPr="00BB629B">
              <w:rPr>
                <w:rFonts w:eastAsia="PMingLiU" w:cs="Arial"/>
                <w:lang w:val="fr-FR" w:eastAsia="fr-FR"/>
              </w:rPr>
              <w:t xml:space="preserve"> 1 NR UL CC and </w:t>
            </w:r>
            <w:proofErr w:type="spellStart"/>
            <w:r w:rsidRPr="00BB629B">
              <w:rPr>
                <w:rFonts w:eastAsia="PMingLiU" w:cs="Arial"/>
                <w:lang w:val="fr-FR" w:eastAsia="fr-FR"/>
              </w:rPr>
              <w:t>modified</w:t>
            </w:r>
            <w:proofErr w:type="spellEnd"/>
            <w:r w:rsidRPr="00BB629B">
              <w:rPr>
                <w:rFonts w:eastAsia="PMingLiU" w:cs="Arial"/>
                <w:lang w:val="fr-FR" w:eastAsia="fr-FR"/>
              </w:rPr>
              <w:t xml:space="preserve"> MPR </w:t>
            </w:r>
            <w:proofErr w:type="spellStart"/>
            <w:r w:rsidRPr="00BB629B">
              <w:rPr>
                <w:rFonts w:eastAsia="PMingLiU" w:cs="Arial"/>
                <w:lang w:val="fr-FR" w:eastAsia="fr-FR"/>
              </w:rPr>
              <w:t>behaviour</w:t>
            </w:r>
            <w:proofErr w:type="spellEnd"/>
            <w:r w:rsidRPr="00BB629B">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26A4C988" w14:textId="77777777" w:rsidR="00C731E8" w:rsidRPr="00BB629B" w:rsidRDefault="00C731E8" w:rsidP="00C731E8">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1AD42460" w14:textId="77777777" w:rsidR="00C731E8" w:rsidRPr="00BB629B" w:rsidRDefault="00C731E8" w:rsidP="00C731E8">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578432AB" w14:textId="77777777" w:rsidR="00C731E8" w:rsidRPr="00BB629B" w:rsidRDefault="00C731E8" w:rsidP="00C731E8">
            <w:pPr>
              <w:pStyle w:val="TAL"/>
              <w:rPr>
                <w:lang w:val="fr-FR" w:eastAsia="fr-FR"/>
              </w:rPr>
            </w:pPr>
          </w:p>
        </w:tc>
      </w:tr>
      <w:tr w:rsidR="00C731E8" w:rsidRPr="00BB629B" w14:paraId="30C56F2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C2967" w14:textId="77777777" w:rsidR="00C731E8" w:rsidRPr="00BB629B" w:rsidRDefault="00C731E8" w:rsidP="00C731E8">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D25DD" w14:textId="77777777" w:rsidR="00C731E8" w:rsidRPr="00BB629B" w:rsidRDefault="00C731E8" w:rsidP="00C731E8">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27A23" w14:textId="77777777" w:rsidR="00C731E8" w:rsidRPr="00BB629B" w:rsidRDefault="00C731E8" w:rsidP="00C731E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444F0" w14:textId="77777777" w:rsidR="00C731E8" w:rsidRPr="00BB629B" w:rsidRDefault="00C731E8" w:rsidP="00C731E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59C2E" w14:textId="77777777" w:rsidR="00C731E8" w:rsidRPr="00BB629B" w:rsidRDefault="00C731E8" w:rsidP="00C731E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56740" w14:textId="77777777" w:rsidR="00C731E8" w:rsidRPr="00BB629B" w:rsidRDefault="00C731E8" w:rsidP="00C731E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6FA96" w14:textId="77777777" w:rsidR="00C731E8" w:rsidRPr="00BB629B" w:rsidRDefault="00C731E8" w:rsidP="00C731E8">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81B8B" w14:textId="77777777" w:rsidR="00C731E8" w:rsidRPr="00BB629B" w:rsidRDefault="00C731E8" w:rsidP="00C731E8">
            <w:pPr>
              <w:keepNext/>
              <w:keepLines/>
              <w:spacing w:after="0"/>
              <w:rPr>
                <w:rFonts w:ascii="Arial" w:eastAsia="PMingLiU" w:hAnsi="Arial"/>
                <w:sz w:val="18"/>
              </w:rPr>
            </w:pPr>
          </w:p>
        </w:tc>
      </w:tr>
      <w:tr w:rsidR="00C731E8" w:rsidRPr="00BB629B" w14:paraId="2CDF2A2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2146D65C" w14:textId="77777777" w:rsidR="00C731E8" w:rsidRPr="00BB629B" w:rsidRDefault="00C731E8" w:rsidP="00C731E8">
            <w:pPr>
              <w:keepNext/>
              <w:keepLines/>
              <w:spacing w:after="0"/>
              <w:rPr>
                <w:rFonts w:ascii="Arial" w:eastAsia="PMingLiU" w:hAnsi="Arial"/>
                <w:sz w:val="18"/>
              </w:rPr>
            </w:pPr>
            <w:r w:rsidRPr="00BB629B">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359A4610" w14:textId="77777777" w:rsidR="00C731E8" w:rsidRPr="00BB629B" w:rsidRDefault="00C731E8" w:rsidP="00C731E8">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A7EA7F4" w14:textId="77777777" w:rsidR="00C731E8" w:rsidRPr="00BB629B" w:rsidRDefault="00C731E8" w:rsidP="00C731E8">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7FE3B2B" w14:textId="77777777" w:rsidR="00C731E8" w:rsidRPr="00BB629B" w:rsidRDefault="00C731E8" w:rsidP="00C731E8">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1F30C075" w14:textId="77777777" w:rsidR="00C731E8" w:rsidRPr="00BB629B" w:rsidRDefault="00C731E8" w:rsidP="00C731E8">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2C540832" w14:textId="77777777" w:rsidR="00C731E8" w:rsidRPr="00BB629B" w:rsidRDefault="00C731E8" w:rsidP="00C731E8">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2ECB28C7" w14:textId="77777777" w:rsidR="00C731E8" w:rsidRPr="00BB629B" w:rsidRDefault="00C731E8" w:rsidP="00C731E8">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2E82020" w14:textId="77777777" w:rsidR="00C731E8" w:rsidRPr="00BB629B" w:rsidRDefault="00C731E8" w:rsidP="00C731E8">
            <w:pPr>
              <w:keepNext/>
              <w:keepLines/>
              <w:spacing w:after="0"/>
              <w:rPr>
                <w:rFonts w:ascii="Arial" w:eastAsia="PMingLiU" w:hAnsi="Arial" w:cs="Arial"/>
                <w:sz w:val="18"/>
              </w:rPr>
            </w:pPr>
            <w:r w:rsidRPr="00BB629B">
              <w:rPr>
                <w:rFonts w:ascii="Arial" w:eastAsia="PMingLiU" w:hAnsi="Arial" w:cs="Arial"/>
                <w:sz w:val="18"/>
              </w:rPr>
              <w:t>NOTE 1</w:t>
            </w:r>
          </w:p>
          <w:p w14:paraId="5E25508D" w14:textId="77777777" w:rsidR="00C731E8" w:rsidRPr="00BB629B" w:rsidRDefault="00C731E8" w:rsidP="00C731E8">
            <w:pPr>
              <w:keepNext/>
              <w:keepLines/>
              <w:spacing w:after="0"/>
              <w:rPr>
                <w:rFonts w:ascii="Arial" w:eastAsia="PMingLiU" w:hAnsi="Arial" w:cs="Arial"/>
                <w:sz w:val="18"/>
              </w:rPr>
            </w:pPr>
            <w:r w:rsidRPr="00BB629B">
              <w:rPr>
                <w:rFonts w:ascii="Arial" w:eastAsia="PMingLiU" w:hAnsi="Arial" w:cs="Arial"/>
                <w:sz w:val="18"/>
              </w:rPr>
              <w:t>NOTE 5</w:t>
            </w:r>
          </w:p>
          <w:p w14:paraId="589024C3" w14:textId="77777777" w:rsidR="00C731E8" w:rsidRPr="00BB629B" w:rsidRDefault="00C731E8" w:rsidP="00C731E8">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C731E8" w:rsidRPr="00BB629B" w14:paraId="7184458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85FECF0" w14:textId="77777777" w:rsidR="00C731E8" w:rsidRPr="00BB629B" w:rsidRDefault="00C731E8" w:rsidP="00C731E8">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63116876" w14:textId="77777777" w:rsidR="00C731E8" w:rsidRPr="00BB629B" w:rsidRDefault="00C731E8" w:rsidP="00C731E8">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DE15654"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B997BA" w14:textId="77777777" w:rsidR="00C731E8" w:rsidRPr="00BB629B" w:rsidRDefault="00C731E8" w:rsidP="00C731E8">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2FE91C9"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B2BB658"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6FF1E2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434328E" w14:textId="77777777" w:rsidR="00C731E8" w:rsidRPr="00BB629B" w:rsidRDefault="00C731E8" w:rsidP="00C731E8">
            <w:pPr>
              <w:pStyle w:val="TAL"/>
            </w:pPr>
          </w:p>
        </w:tc>
      </w:tr>
      <w:tr w:rsidR="00C731E8" w:rsidRPr="00BB629B" w14:paraId="65217AB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A6B507C" w14:textId="77777777" w:rsidR="00C731E8" w:rsidRPr="00BB629B" w:rsidRDefault="00C731E8" w:rsidP="00C731E8">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01FB912C" w14:textId="77777777" w:rsidR="00C731E8" w:rsidRPr="00BB629B" w:rsidRDefault="00C731E8" w:rsidP="00C731E8">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AFCFCA8"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75914D"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7540067"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CA0498E"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2BA2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1B7343" w14:textId="77777777" w:rsidR="00C731E8" w:rsidRPr="00BB629B" w:rsidRDefault="00C731E8" w:rsidP="00C731E8">
            <w:pPr>
              <w:pStyle w:val="TAL"/>
            </w:pPr>
            <w:r w:rsidRPr="00BB629B">
              <w:rPr>
                <w:rFonts w:cs="Arial"/>
              </w:rPr>
              <w:t>NOTE 1</w:t>
            </w:r>
          </w:p>
        </w:tc>
      </w:tr>
      <w:tr w:rsidR="00C731E8" w:rsidRPr="00BB629B" w14:paraId="741ED26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06D090E" w14:textId="77777777" w:rsidR="00C731E8" w:rsidRPr="00BB629B" w:rsidRDefault="00C731E8" w:rsidP="00C731E8">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02014ABC" w14:textId="77777777" w:rsidR="00C731E8" w:rsidRPr="00BB629B" w:rsidRDefault="00C731E8" w:rsidP="00C731E8">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69CD050" w14:textId="77777777" w:rsidR="00C731E8" w:rsidRPr="00BB629B" w:rsidRDefault="00C731E8" w:rsidP="00C731E8">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F04184" w14:textId="77777777" w:rsidR="00C731E8" w:rsidRPr="00BB629B" w:rsidRDefault="00C731E8" w:rsidP="00C731E8">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440E351E" w14:textId="77777777" w:rsidR="00C731E8" w:rsidRPr="00BB629B" w:rsidRDefault="00C731E8" w:rsidP="00C731E8">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0189816" w14:textId="77777777" w:rsidR="00C731E8" w:rsidRPr="00BB629B" w:rsidRDefault="00C731E8" w:rsidP="00C731E8">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A8F7C2D" w14:textId="77777777" w:rsidR="00C731E8" w:rsidRPr="00BB629B" w:rsidRDefault="00C731E8" w:rsidP="00C731E8">
            <w:pPr>
              <w:pStyle w:val="TAL"/>
              <w:rPr>
                <w:rFonts w:eastAsia="SimSun"/>
                <w:lang w:eastAsia="zh-CN"/>
              </w:rPr>
            </w:pPr>
            <w:r w:rsidRPr="00BB629B">
              <w:rPr>
                <w:rFonts w:eastAsia="SimSun"/>
                <w:lang w:eastAsia="zh-CN"/>
              </w:rPr>
              <w:t>PC3</w:t>
            </w:r>
          </w:p>
          <w:p w14:paraId="6D9BB1AC" w14:textId="77777777" w:rsidR="00C731E8" w:rsidRPr="00BB629B" w:rsidRDefault="00C731E8" w:rsidP="00C731E8">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8FBFFE9" w14:textId="77777777" w:rsidR="00C731E8" w:rsidRPr="00BB629B" w:rsidRDefault="00C731E8" w:rsidP="00C731E8">
            <w:pPr>
              <w:pStyle w:val="TAL"/>
              <w:rPr>
                <w:rFonts w:cs="Arial"/>
              </w:rPr>
            </w:pPr>
            <w:r w:rsidRPr="00BB629B">
              <w:rPr>
                <w:rFonts w:cs="Arial"/>
              </w:rPr>
              <w:t>NOTE 5</w:t>
            </w:r>
          </w:p>
          <w:p w14:paraId="46953AD4" w14:textId="77777777" w:rsidR="00C731E8" w:rsidRPr="00BB629B" w:rsidRDefault="00C731E8" w:rsidP="00C731E8">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65FE9ECC" w14:textId="77777777" w:rsidR="00C731E8" w:rsidRPr="00BB629B" w:rsidRDefault="00C731E8" w:rsidP="00C731E8">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C731E8" w:rsidRPr="00BB629B" w14:paraId="1E8C6C6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D7A682C" w14:textId="77777777" w:rsidR="00C731E8" w:rsidRPr="00BB629B" w:rsidRDefault="00C731E8" w:rsidP="00C731E8">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3BFB4703" w14:textId="77777777" w:rsidR="00C731E8" w:rsidRPr="00BB629B" w:rsidRDefault="00C731E8" w:rsidP="00C731E8">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00E90"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9B874C" w14:textId="77777777" w:rsidR="00C731E8" w:rsidRPr="00BB629B" w:rsidRDefault="00C731E8" w:rsidP="00C731E8">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8A25869" w14:textId="77777777" w:rsidR="00C731E8" w:rsidRPr="00BB629B" w:rsidRDefault="00C731E8" w:rsidP="00C731E8">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72679E8" w14:textId="77777777" w:rsidR="00C731E8" w:rsidRPr="00BB629B" w:rsidRDefault="00C731E8" w:rsidP="00C731E8">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0A1F70E2" w14:textId="77777777" w:rsidR="00C731E8" w:rsidRPr="00BB629B" w:rsidRDefault="00C731E8" w:rsidP="00C731E8">
            <w:pPr>
              <w:pStyle w:val="TAL"/>
              <w:rPr>
                <w:rFonts w:cs="Arial"/>
              </w:rPr>
            </w:pPr>
            <w:r w:rsidRPr="00BB629B">
              <w:rPr>
                <w:rFonts w:cs="Arial"/>
              </w:rPr>
              <w:t>PC3</w:t>
            </w:r>
          </w:p>
          <w:p w14:paraId="733A3908" w14:textId="77777777" w:rsidR="00C731E8" w:rsidRPr="00BB629B" w:rsidRDefault="00C731E8" w:rsidP="00C731E8">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BAAEB2F" w14:textId="77777777" w:rsidR="00C731E8" w:rsidRPr="00BB629B" w:rsidRDefault="00C731E8" w:rsidP="00C731E8">
            <w:pPr>
              <w:pStyle w:val="TAL"/>
              <w:rPr>
                <w:rFonts w:cs="Arial"/>
              </w:rPr>
            </w:pPr>
            <w:r w:rsidRPr="00BB629B">
              <w:rPr>
                <w:rFonts w:cs="Arial"/>
              </w:rPr>
              <w:t>NOTE 5</w:t>
            </w:r>
          </w:p>
          <w:p w14:paraId="070D268C" w14:textId="77777777" w:rsidR="00C731E8" w:rsidRPr="00BB629B" w:rsidRDefault="00C731E8" w:rsidP="00C731E8">
            <w:pPr>
              <w:pStyle w:val="TAL"/>
            </w:pPr>
            <w:r w:rsidRPr="00BB629B">
              <w:rPr>
                <w:rFonts w:cs="Arial"/>
              </w:rPr>
              <w:t>Skip TC 6.2B.3.4 if UE supports SA and TS 38.521-2 TC 6.2.3 has been executed.</w:t>
            </w:r>
          </w:p>
        </w:tc>
      </w:tr>
      <w:tr w:rsidR="00C731E8" w:rsidRPr="00BB629B" w14:paraId="54A97BE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C267C77" w14:textId="77777777" w:rsidR="00C731E8" w:rsidRPr="00BB629B" w:rsidRDefault="00C731E8" w:rsidP="00C731E8">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B818FB0" w14:textId="77777777" w:rsidR="00C731E8" w:rsidRPr="00BB629B" w:rsidRDefault="00C731E8" w:rsidP="00C731E8">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721E16"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F93950"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C188DB3"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00EB7D"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56DDC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86B3B9" w14:textId="77777777" w:rsidR="00C731E8" w:rsidRPr="00BB629B" w:rsidRDefault="00C731E8" w:rsidP="00C731E8">
            <w:pPr>
              <w:pStyle w:val="TAL"/>
            </w:pPr>
            <w:r w:rsidRPr="00BB629B">
              <w:t>NOTE 1</w:t>
            </w:r>
          </w:p>
        </w:tc>
      </w:tr>
      <w:tr w:rsidR="00C731E8" w:rsidRPr="00BB629B" w14:paraId="3CC2956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5040406" w14:textId="77777777" w:rsidR="00C731E8" w:rsidRPr="00BB629B" w:rsidRDefault="00C731E8" w:rsidP="00C731E8">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061B1441" w14:textId="77777777" w:rsidR="00C731E8" w:rsidRPr="00BB629B" w:rsidRDefault="00C731E8" w:rsidP="00C731E8">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4AC52"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B3B428"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B1351B9"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331554" w14:textId="77777777" w:rsidR="00C731E8" w:rsidRPr="00BB629B" w:rsidRDefault="00C731E8" w:rsidP="00C731E8">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5C5F94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F9EB3F" w14:textId="77777777" w:rsidR="00C731E8" w:rsidRPr="00BB629B" w:rsidRDefault="00C731E8" w:rsidP="00C731E8">
            <w:pPr>
              <w:pStyle w:val="TAL"/>
            </w:pPr>
            <w:r w:rsidRPr="00BB629B">
              <w:t>NOTE 1</w:t>
            </w:r>
          </w:p>
        </w:tc>
      </w:tr>
      <w:tr w:rsidR="00C731E8" w:rsidRPr="00BB629B" w14:paraId="78C22FA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FEB194B" w14:textId="77777777" w:rsidR="00C731E8" w:rsidRPr="00BB629B" w:rsidRDefault="00C731E8" w:rsidP="00C731E8">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4936098B" w14:textId="77777777" w:rsidR="00C731E8" w:rsidRPr="00BB629B" w:rsidRDefault="00C731E8" w:rsidP="00C731E8">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918F549"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86B88E" w14:textId="77777777" w:rsidR="00C731E8" w:rsidRPr="00BB629B" w:rsidRDefault="00C731E8" w:rsidP="00C731E8">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0462DA8F" w14:textId="77777777" w:rsidR="00C731E8" w:rsidRPr="00BB629B" w:rsidRDefault="00C731E8" w:rsidP="00C731E8">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7518D" w14:textId="77777777" w:rsidR="00C731E8" w:rsidRPr="00BB629B" w:rsidRDefault="00C731E8" w:rsidP="00C731E8">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19B0718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FF2F31" w14:textId="77777777" w:rsidR="00C731E8" w:rsidRPr="00BB629B" w:rsidRDefault="00C731E8" w:rsidP="00C731E8">
            <w:pPr>
              <w:pStyle w:val="TAL"/>
            </w:pPr>
          </w:p>
        </w:tc>
      </w:tr>
      <w:tr w:rsidR="00C731E8" w:rsidRPr="00BB629B" w14:paraId="3BC5576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4CAB3D76" w14:textId="77777777" w:rsidR="00C731E8" w:rsidRPr="00BB629B" w:rsidRDefault="00C731E8" w:rsidP="00C731E8">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6061B467" w14:textId="77777777" w:rsidR="00C731E8" w:rsidRPr="00BB629B" w:rsidRDefault="00C731E8" w:rsidP="00C731E8">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F52B9C6" w14:textId="77777777" w:rsidR="00C731E8" w:rsidRPr="00BB629B" w:rsidRDefault="00C731E8" w:rsidP="00C731E8">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43AD990D" w14:textId="77777777" w:rsidR="00C731E8" w:rsidRPr="00BB629B" w:rsidRDefault="00C731E8" w:rsidP="00C731E8">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75D5636F" w14:textId="77777777" w:rsidR="00C731E8" w:rsidRPr="00BB629B" w:rsidRDefault="00C731E8" w:rsidP="00C731E8">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16547FC1" w14:textId="77777777" w:rsidR="00C731E8" w:rsidRPr="00BB629B" w:rsidRDefault="00C731E8" w:rsidP="00C731E8">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2B5CE47" w14:textId="77777777" w:rsidR="00C731E8" w:rsidRPr="00BB629B" w:rsidRDefault="00C731E8" w:rsidP="00C731E8">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53B7585A" w14:textId="77777777" w:rsidR="00C731E8" w:rsidRPr="00BB629B" w:rsidRDefault="00C731E8" w:rsidP="00C731E8">
            <w:pPr>
              <w:pStyle w:val="TAL"/>
            </w:pPr>
          </w:p>
        </w:tc>
      </w:tr>
      <w:tr w:rsidR="00C731E8" w:rsidRPr="00BB629B" w14:paraId="530A45B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CB5E02F" w14:textId="77777777" w:rsidR="00C731E8" w:rsidRPr="00BB629B" w:rsidRDefault="00C731E8" w:rsidP="00C731E8">
            <w:pPr>
              <w:pStyle w:val="TAL"/>
              <w:rPr>
                <w:bCs/>
              </w:rPr>
            </w:pPr>
            <w:r w:rsidRPr="00BB629B">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08662A8B" w14:textId="77777777" w:rsidR="00C731E8" w:rsidRPr="00BB629B" w:rsidRDefault="00C731E8" w:rsidP="00C731E8">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7AC434"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C5D116" w14:textId="77777777" w:rsidR="00C731E8" w:rsidRPr="00BB629B" w:rsidRDefault="00C731E8" w:rsidP="00C731E8">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1F31CCD" w14:textId="77777777" w:rsidR="00C731E8" w:rsidRPr="00BB629B" w:rsidRDefault="00C731E8" w:rsidP="00C731E8">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6A495DB" w14:textId="77777777" w:rsidR="00C731E8" w:rsidRPr="00BB629B" w:rsidRDefault="00C731E8" w:rsidP="00C731E8">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3159A9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ED7ACBB" w14:textId="77777777" w:rsidR="00C731E8" w:rsidRPr="00BB629B" w:rsidRDefault="00C731E8" w:rsidP="00C731E8">
            <w:pPr>
              <w:pStyle w:val="TAL"/>
            </w:pPr>
          </w:p>
        </w:tc>
      </w:tr>
      <w:tr w:rsidR="00C731E8" w:rsidRPr="00BB629B" w14:paraId="62F6CB40"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C22729F" w14:textId="77777777" w:rsidR="00C731E8" w:rsidRPr="00BB629B" w:rsidRDefault="00C731E8" w:rsidP="00C731E8">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0942D7A" w14:textId="77777777" w:rsidR="00C731E8" w:rsidRPr="00BB629B" w:rsidRDefault="00C731E8" w:rsidP="00C731E8">
            <w:pPr>
              <w:pStyle w:val="TAL"/>
              <w:rPr>
                <w:lang w:val="fr-FR" w:eastAsia="fr-FR"/>
              </w:rPr>
            </w:pPr>
            <w:proofErr w:type="spellStart"/>
            <w:r w:rsidRPr="00BB629B">
              <w:rPr>
                <w:lang w:val="fr-FR" w:eastAsia="fr-FR"/>
              </w:rPr>
              <w:t>Configured</w:t>
            </w:r>
            <w:proofErr w:type="spellEnd"/>
            <w:r w:rsidRPr="00BB629B">
              <w:rPr>
                <w:lang w:val="fr-FR" w:eastAsia="fr-FR"/>
              </w:rPr>
              <w:t xml:space="preserve"> Output Power </w:t>
            </w:r>
            <w:proofErr w:type="spellStart"/>
            <w:r w:rsidRPr="00BB629B">
              <w:rPr>
                <w:lang w:val="fr-FR" w:eastAsia="fr-FR"/>
              </w:rPr>
              <w:t>with</w:t>
            </w:r>
            <w:proofErr w:type="spellEnd"/>
            <w:r w:rsidRPr="00BB629B">
              <w:rPr>
                <w:lang w:val="fr-FR" w:eastAsia="fr-FR"/>
              </w:rPr>
              <w:t xml:space="preserve"> Power Boost for Inter-Band EN-DC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FA19ADB"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5BE8EDC" w14:textId="77777777" w:rsidR="00C731E8" w:rsidRPr="00BB629B" w:rsidRDefault="00C731E8" w:rsidP="00C731E8">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A7B7CD1" w14:textId="77777777" w:rsidR="00C731E8" w:rsidRPr="00BB629B" w:rsidRDefault="00C731E8" w:rsidP="00C731E8">
            <w:pPr>
              <w:pStyle w:val="TAL"/>
              <w:rPr>
                <w:rFonts w:cs="Arial"/>
                <w:lang w:val="fr-FR" w:eastAsia="fr-FR"/>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70312C" w14:textId="77777777" w:rsidR="00C731E8" w:rsidRPr="00BB629B" w:rsidRDefault="00C731E8" w:rsidP="00C731E8">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11B3742" w14:textId="77777777" w:rsidR="00C731E8" w:rsidRPr="00BB629B" w:rsidRDefault="00C731E8" w:rsidP="00C731E8">
            <w:pPr>
              <w:pStyle w:val="TAL"/>
              <w:rPr>
                <w:rFonts w:cs="Arial"/>
                <w:lang w:val="fr-FR" w:eastAsia="fr-FR"/>
              </w:rPr>
            </w:pPr>
            <w:r w:rsidRPr="00BB629B">
              <w:rPr>
                <w:rFonts w:cs="Arial"/>
                <w:lang w:val="fr-FR" w:eastAsia="fr-FR"/>
              </w:rPr>
              <w:t>PC1</w:t>
            </w:r>
            <w:r>
              <w:rPr>
                <w:rFonts w:cs="Arial"/>
                <w:lang w:val="fr-FR" w:eastAsia="fr-FR"/>
              </w:rPr>
              <w:t xml:space="preserve"> (NOTE 1)</w:t>
            </w:r>
          </w:p>
          <w:p w14:paraId="4C23A363"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0E3FE097" w14:textId="77777777" w:rsidR="00C731E8" w:rsidRPr="00BB629B" w:rsidRDefault="00C731E8" w:rsidP="00C731E8">
            <w:pPr>
              <w:pStyle w:val="TAL"/>
              <w:rPr>
                <w:rFonts w:cs="Arial"/>
                <w:lang w:val="fr-FR" w:eastAsia="fr-FR"/>
              </w:rPr>
            </w:pPr>
            <w:r w:rsidRPr="00BB629B">
              <w:rPr>
                <w:rFonts w:cs="Arial"/>
                <w:lang w:val="fr-FR" w:eastAsia="fr-FR"/>
              </w:rPr>
              <w:t>PC3</w:t>
            </w:r>
          </w:p>
          <w:p w14:paraId="4397A93E" w14:textId="77777777" w:rsidR="00C731E8" w:rsidRPr="00BB629B" w:rsidRDefault="00C731E8" w:rsidP="00C731E8">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C4485B1" w14:textId="77777777" w:rsidR="00C731E8" w:rsidRDefault="00C731E8" w:rsidP="00C731E8">
            <w:pPr>
              <w:pStyle w:val="TAL"/>
              <w:rPr>
                <w:lang w:val="fr-FR" w:eastAsia="fr-FR"/>
              </w:rPr>
            </w:pPr>
            <w:r>
              <w:rPr>
                <w:rFonts w:hint="eastAsia"/>
                <w:lang w:val="fr-FR" w:eastAsia="fr-FR"/>
              </w:rPr>
              <w:t>NOTE 5</w:t>
            </w:r>
          </w:p>
          <w:p w14:paraId="5BC9ACCB" w14:textId="77777777" w:rsidR="00C731E8" w:rsidRPr="00BB629B" w:rsidRDefault="00C731E8" w:rsidP="00C731E8">
            <w:pPr>
              <w:pStyle w:val="TAL"/>
              <w:rPr>
                <w:lang w:val="fr-FR" w:eastAsia="fr-FR"/>
              </w:rPr>
            </w:pPr>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w:t>
            </w:r>
            <w:proofErr w:type="spellStart"/>
            <w:r w:rsidRPr="00BB629B">
              <w:rPr>
                <w:rFonts w:eastAsia="SimSun"/>
                <w:lang w:val="fr-FR" w:eastAsia="zh-CN"/>
              </w:rPr>
              <w:t>executed</w:t>
            </w:r>
            <w:proofErr w:type="spellEnd"/>
            <w:r w:rsidRPr="00BB629B">
              <w:rPr>
                <w:rFonts w:eastAsia="SimSun"/>
                <w:lang w:val="fr-FR" w:eastAsia="zh-CN"/>
              </w:rPr>
              <w:t>.</w:t>
            </w:r>
          </w:p>
        </w:tc>
      </w:tr>
      <w:tr w:rsidR="00C731E8" w:rsidRPr="00BB629B" w14:paraId="7D42D41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E0387B" w14:textId="77777777" w:rsidR="00C731E8" w:rsidRPr="00BB629B" w:rsidRDefault="00C731E8" w:rsidP="00C731E8">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E3A58B" w14:textId="77777777" w:rsidR="00C731E8" w:rsidRPr="00BB629B" w:rsidRDefault="00C731E8" w:rsidP="00C731E8">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529DB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783AC3"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730BCD"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98A3D1"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D17BCB"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C86DFC2" w14:textId="77777777" w:rsidR="00C731E8" w:rsidRPr="00BB629B" w:rsidRDefault="00C731E8" w:rsidP="00C731E8">
            <w:pPr>
              <w:pStyle w:val="TAL"/>
              <w:rPr>
                <w:b/>
                <w:lang w:eastAsia="zh-CN"/>
              </w:rPr>
            </w:pPr>
          </w:p>
        </w:tc>
      </w:tr>
      <w:tr w:rsidR="00C731E8" w:rsidRPr="00BB629B" w14:paraId="5D25DAF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7D0570C" w14:textId="77777777" w:rsidR="00C731E8" w:rsidRPr="00BB629B" w:rsidRDefault="00C731E8" w:rsidP="00C731E8">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5EA81A3C" w14:textId="77777777" w:rsidR="00C731E8" w:rsidRPr="00BB629B" w:rsidRDefault="00C731E8" w:rsidP="00C731E8">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2035672"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184DC7"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06C703C"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1A7654"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13A47C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3DFD61D" w14:textId="77777777" w:rsidR="00C731E8" w:rsidRPr="00BB629B" w:rsidRDefault="00C731E8" w:rsidP="00C731E8">
            <w:pPr>
              <w:pStyle w:val="TAL"/>
            </w:pPr>
          </w:p>
        </w:tc>
      </w:tr>
      <w:tr w:rsidR="00C731E8" w:rsidRPr="00BB629B" w14:paraId="1AB4236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04D498A" w14:textId="77777777" w:rsidR="00C731E8" w:rsidRPr="00BB629B" w:rsidRDefault="00C731E8" w:rsidP="00C731E8">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000ADB86" w14:textId="77777777" w:rsidR="00C731E8" w:rsidRPr="00BB629B" w:rsidRDefault="00C731E8" w:rsidP="00C731E8">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94537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53918B"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5034C46"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91FDE8" w14:textId="77777777" w:rsidR="00C731E8" w:rsidRPr="00BB629B" w:rsidRDefault="00C731E8" w:rsidP="00C731E8">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DC69D6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903B86" w14:textId="77777777" w:rsidR="00C731E8" w:rsidRPr="00BB629B" w:rsidRDefault="00C731E8" w:rsidP="00C731E8">
            <w:pPr>
              <w:pStyle w:val="TAL"/>
            </w:pPr>
            <w:r w:rsidRPr="00BB629B">
              <w:t>NOTE 5</w:t>
            </w:r>
          </w:p>
          <w:p w14:paraId="534860BD" w14:textId="77777777" w:rsidR="00C731E8" w:rsidRPr="00BB629B" w:rsidRDefault="00C731E8" w:rsidP="00C731E8">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C731E8" w:rsidRPr="00BB629B" w14:paraId="7FBA4F3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BBFF49A" w14:textId="77777777" w:rsidR="00C731E8" w:rsidRPr="00BB629B" w:rsidRDefault="00C731E8" w:rsidP="00C731E8">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5E176FEA" w14:textId="77777777" w:rsidR="00C731E8" w:rsidRPr="00BB629B" w:rsidRDefault="00C731E8" w:rsidP="00C731E8">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42D5826"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9B721D"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87580E0"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EDDF003" w14:textId="77777777" w:rsidR="00C731E8" w:rsidRPr="00BB629B" w:rsidRDefault="00C731E8" w:rsidP="00C731E8">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4D6661"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5D4F10" w14:textId="77777777" w:rsidR="00C731E8" w:rsidRPr="00BB629B" w:rsidRDefault="00C731E8" w:rsidP="00C731E8">
            <w:pPr>
              <w:pStyle w:val="TAL"/>
              <w:rPr>
                <w:rFonts w:cs="Arial"/>
              </w:rPr>
            </w:pPr>
            <w:r w:rsidRPr="00BB629B">
              <w:rPr>
                <w:rFonts w:cs="Arial"/>
              </w:rPr>
              <w:t>NOTE 5</w:t>
            </w:r>
          </w:p>
          <w:p w14:paraId="65AED8A6" w14:textId="77777777" w:rsidR="00C731E8" w:rsidRPr="00BB629B" w:rsidRDefault="00C731E8" w:rsidP="00C731E8">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C731E8" w:rsidRPr="00BB629B" w14:paraId="511FACF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97DD4F0" w14:textId="77777777" w:rsidR="00C731E8" w:rsidRPr="00BB629B" w:rsidRDefault="00C731E8" w:rsidP="00C731E8">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5B5EBAA7" w14:textId="77777777" w:rsidR="00C731E8" w:rsidRPr="00BB629B" w:rsidRDefault="00C731E8" w:rsidP="00C731E8">
            <w:pPr>
              <w:pStyle w:val="TAL"/>
            </w:pPr>
            <w:r w:rsidRPr="00BB629B">
              <w:rPr>
                <w:lang w:eastAsia="zh-CN"/>
              </w:rPr>
              <w:t xml:space="preserve">Minimum Output Power for EN-DC </w:t>
            </w:r>
            <w:proofErr w:type="spellStart"/>
            <w:r w:rsidRPr="00BB629B">
              <w:rPr>
                <w:lang w:eastAsia="zh-CN"/>
              </w:rPr>
              <w:t>Interband</w:t>
            </w:r>
            <w:proofErr w:type="spellEnd"/>
            <w:r w:rsidRPr="00BB629B">
              <w:rPr>
                <w:lang w:eastAsia="zh-CN"/>
              </w:rPr>
              <w:t xml:space="preserve">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C2B6CBC"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F760DC" w14:textId="77777777" w:rsidR="00C731E8" w:rsidRPr="00BB629B" w:rsidRDefault="00C731E8" w:rsidP="00C731E8">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54B955E" w14:textId="77777777" w:rsidR="00C731E8" w:rsidRPr="00BB629B" w:rsidRDefault="00C731E8" w:rsidP="00C731E8">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ADE888" w14:textId="77777777" w:rsidR="00C731E8" w:rsidRPr="00BB629B" w:rsidRDefault="00C731E8" w:rsidP="00C731E8">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1DBE516C"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464F90" w14:textId="77777777" w:rsidR="00C731E8" w:rsidRPr="00BB629B" w:rsidRDefault="00C731E8" w:rsidP="00C731E8">
            <w:pPr>
              <w:pStyle w:val="TAL"/>
              <w:rPr>
                <w:rFonts w:cs="Arial"/>
              </w:rPr>
            </w:pPr>
            <w:r w:rsidRPr="00BB629B">
              <w:rPr>
                <w:rFonts w:cs="Arial"/>
              </w:rPr>
              <w:t>NOTE 5</w:t>
            </w:r>
          </w:p>
          <w:p w14:paraId="09670B0D" w14:textId="77777777" w:rsidR="00C731E8" w:rsidRPr="00BB629B" w:rsidRDefault="00C731E8" w:rsidP="00C731E8">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C731E8" w:rsidRPr="00BB629B" w14:paraId="0064580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3C59C0" w14:textId="77777777" w:rsidR="00C731E8" w:rsidRPr="00BB629B" w:rsidRDefault="00C731E8" w:rsidP="00C731E8">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4BED8B" w14:textId="77777777" w:rsidR="00C731E8" w:rsidRPr="00BB629B" w:rsidRDefault="00C731E8" w:rsidP="00C731E8">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E4E2B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D930B6"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2E877D"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10AA4A"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61B799"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CD0C79" w14:textId="77777777" w:rsidR="00C731E8" w:rsidRPr="00BB629B" w:rsidRDefault="00C731E8" w:rsidP="00C731E8">
            <w:pPr>
              <w:pStyle w:val="TAL"/>
              <w:rPr>
                <w:b/>
                <w:lang w:eastAsia="zh-CN"/>
              </w:rPr>
            </w:pPr>
          </w:p>
        </w:tc>
      </w:tr>
      <w:tr w:rsidR="00C731E8" w:rsidRPr="00BB629B" w14:paraId="683F379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4919E65" w14:textId="77777777" w:rsidR="00C731E8" w:rsidRPr="00BB629B" w:rsidRDefault="00C731E8" w:rsidP="00C731E8">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017655B9" w14:textId="77777777" w:rsidR="00C731E8" w:rsidRPr="00BB629B" w:rsidRDefault="00C731E8" w:rsidP="00C731E8">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3C35195"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1D7D85" w14:textId="77777777" w:rsidR="00C731E8" w:rsidRPr="00BB629B" w:rsidRDefault="00C731E8" w:rsidP="00C731E8">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1654C17" w14:textId="77777777" w:rsidR="00C731E8" w:rsidRPr="00BB629B" w:rsidRDefault="00C731E8" w:rsidP="00C731E8">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624FEBF"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44DD0E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8544739" w14:textId="77777777" w:rsidR="00C731E8" w:rsidRPr="00BB629B" w:rsidRDefault="00C731E8" w:rsidP="00C731E8">
            <w:pPr>
              <w:pStyle w:val="TAL"/>
              <w:rPr>
                <w:rFonts w:cs="Arial"/>
              </w:rPr>
            </w:pPr>
            <w:r w:rsidRPr="00BB629B">
              <w:rPr>
                <w:rFonts w:cs="Arial"/>
              </w:rPr>
              <w:t>NOTE 5</w:t>
            </w:r>
          </w:p>
          <w:p w14:paraId="743D219B" w14:textId="77777777" w:rsidR="00C731E8" w:rsidRPr="00BB629B" w:rsidRDefault="00C731E8" w:rsidP="00C731E8">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C731E8" w:rsidRPr="00BB629B" w14:paraId="50870B5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C444E22" w14:textId="77777777" w:rsidR="00C731E8" w:rsidRPr="00BB629B" w:rsidRDefault="00C731E8" w:rsidP="00C731E8">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376439F" w14:textId="77777777" w:rsidR="00C731E8" w:rsidRPr="00BB629B" w:rsidRDefault="00C731E8" w:rsidP="00C731E8">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2B0CF95D"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72D05" w14:textId="77777777" w:rsidR="00C731E8" w:rsidRPr="00BB629B" w:rsidRDefault="00C731E8" w:rsidP="00C731E8">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316D031" w14:textId="77777777" w:rsidR="00C731E8" w:rsidRPr="00BB629B" w:rsidRDefault="00C731E8" w:rsidP="00C731E8">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D3DA431"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0D0D51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8B1BB0" w14:textId="77777777" w:rsidR="00C731E8" w:rsidRPr="00BB629B" w:rsidRDefault="00C731E8" w:rsidP="00C731E8">
            <w:pPr>
              <w:pStyle w:val="TAL"/>
              <w:rPr>
                <w:rFonts w:cs="Arial"/>
              </w:rPr>
            </w:pPr>
            <w:r w:rsidRPr="00BB629B">
              <w:rPr>
                <w:rFonts w:cs="Arial"/>
              </w:rPr>
              <w:t>NOTE 5</w:t>
            </w:r>
          </w:p>
          <w:p w14:paraId="71B1E40F" w14:textId="77777777" w:rsidR="00C731E8" w:rsidRPr="00BB629B" w:rsidRDefault="00C731E8" w:rsidP="00C731E8">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C731E8" w:rsidRPr="00BB629B" w14:paraId="2F2EE80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7CAADB1" w14:textId="77777777" w:rsidR="00C731E8" w:rsidRPr="00BB629B" w:rsidRDefault="00C731E8" w:rsidP="00C731E8">
            <w:pPr>
              <w:pStyle w:val="TAL"/>
              <w:rPr>
                <w:bCs/>
              </w:rPr>
            </w:pPr>
            <w:r w:rsidRPr="00BB629B">
              <w:lastRenderedPageBreak/>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65765C21" w14:textId="77777777" w:rsidR="00C731E8" w:rsidRPr="00BB629B" w:rsidRDefault="00C731E8" w:rsidP="00C731E8">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8B94F5C"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262914" w14:textId="77777777" w:rsidR="00C731E8" w:rsidRPr="00BB629B" w:rsidRDefault="00C731E8" w:rsidP="00C731E8">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B02C7FE" w14:textId="77777777" w:rsidR="00C731E8" w:rsidRPr="00BB629B" w:rsidRDefault="00C731E8" w:rsidP="00C731E8">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4BF5269"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AC958CB"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6024A3" w14:textId="77777777" w:rsidR="00C731E8" w:rsidRPr="00BB629B" w:rsidRDefault="00C731E8" w:rsidP="00C731E8">
            <w:pPr>
              <w:pStyle w:val="TAL"/>
              <w:rPr>
                <w:rFonts w:cs="Arial"/>
              </w:rPr>
            </w:pPr>
            <w:r w:rsidRPr="00BB629B">
              <w:rPr>
                <w:rFonts w:cs="Arial"/>
              </w:rPr>
              <w:t>NOTE 5</w:t>
            </w:r>
          </w:p>
          <w:p w14:paraId="486A403B" w14:textId="77777777" w:rsidR="00C731E8" w:rsidRPr="00BB629B" w:rsidRDefault="00C731E8" w:rsidP="00C731E8">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C731E8" w:rsidRPr="00BB629B" w14:paraId="08FFF34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5894C02" w14:textId="77777777" w:rsidR="00C731E8" w:rsidRPr="00BB629B" w:rsidRDefault="00C731E8" w:rsidP="00C731E8">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
          <w:p w14:paraId="6F35CA48" w14:textId="77777777" w:rsidR="00C731E8" w:rsidRPr="00BB629B" w:rsidRDefault="00C731E8" w:rsidP="00C731E8">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9E1906"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532F889"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757542"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8206ED8"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4936B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6C44FE2" w14:textId="77777777" w:rsidR="00C731E8" w:rsidRPr="00BB629B" w:rsidRDefault="00C731E8" w:rsidP="00C731E8">
            <w:pPr>
              <w:pStyle w:val="TAL"/>
            </w:pPr>
            <w:r w:rsidRPr="00BB629B">
              <w:t>NOTE 1</w:t>
            </w:r>
          </w:p>
          <w:p w14:paraId="14398FCF" w14:textId="77777777" w:rsidR="00C731E8" w:rsidRPr="00BB629B" w:rsidRDefault="00C731E8" w:rsidP="00C731E8">
            <w:pPr>
              <w:pStyle w:val="TAL"/>
              <w:rPr>
                <w:rFonts w:cs="Arial"/>
              </w:rPr>
            </w:pPr>
            <w:r w:rsidRPr="00BB629B">
              <w:rPr>
                <w:rFonts w:cs="Arial"/>
              </w:rPr>
              <w:t>NOTE 5</w:t>
            </w:r>
          </w:p>
          <w:p w14:paraId="7F4EB197" w14:textId="77777777" w:rsidR="00C731E8" w:rsidRPr="00BB629B" w:rsidRDefault="00C731E8" w:rsidP="00C731E8">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C731E8" w:rsidRPr="00BB629B" w14:paraId="0F16994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E25BE24" w14:textId="77777777" w:rsidR="00C731E8" w:rsidRPr="00BB629B" w:rsidRDefault="00C731E8" w:rsidP="00C731E8">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68FC5DDE" w14:textId="77777777" w:rsidR="00C731E8" w:rsidRPr="00BB629B" w:rsidRDefault="00C731E8" w:rsidP="00C731E8">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A9F1FA"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B4E5F9" w14:textId="77777777" w:rsidR="00C731E8" w:rsidRPr="00BB629B" w:rsidRDefault="00C731E8" w:rsidP="00C731E8">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E77FB7"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1B4582" w14:textId="77777777" w:rsidR="00C731E8" w:rsidRPr="00BB629B" w:rsidRDefault="00C731E8" w:rsidP="00C731E8">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1463E4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ED01084" w14:textId="77777777" w:rsidR="00C731E8" w:rsidRPr="00BB629B" w:rsidRDefault="00C731E8" w:rsidP="00C731E8">
            <w:pPr>
              <w:pStyle w:val="TAL"/>
            </w:pPr>
          </w:p>
        </w:tc>
      </w:tr>
      <w:tr w:rsidR="00C731E8" w:rsidRPr="00BB629B" w14:paraId="3E23188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10331CD" w14:textId="77777777" w:rsidR="00C731E8" w:rsidRPr="00BB629B" w:rsidRDefault="00C731E8" w:rsidP="00C731E8">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29A6CBA" w14:textId="77777777" w:rsidR="00C731E8" w:rsidRPr="00BB629B" w:rsidRDefault="00C731E8" w:rsidP="00C731E8">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1949DABD" w14:textId="77777777" w:rsidR="00C731E8" w:rsidRPr="00BB629B" w:rsidRDefault="00C731E8" w:rsidP="00C731E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1593CDB" w14:textId="77777777" w:rsidR="00C731E8" w:rsidRPr="00BB629B" w:rsidRDefault="00C731E8" w:rsidP="00C731E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780803E" w14:textId="77777777" w:rsidR="00C731E8" w:rsidRPr="00BB629B" w:rsidRDefault="00C731E8" w:rsidP="00C731E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37C48678" w14:textId="77777777" w:rsidR="00C731E8" w:rsidRPr="00BB629B" w:rsidRDefault="00C731E8" w:rsidP="00C731E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967691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F363884" w14:textId="77777777" w:rsidR="00C731E8" w:rsidRPr="00BB629B" w:rsidRDefault="00C731E8" w:rsidP="00C731E8">
            <w:pPr>
              <w:pStyle w:val="TAL"/>
            </w:pPr>
          </w:p>
        </w:tc>
      </w:tr>
      <w:tr w:rsidR="00C731E8" w:rsidRPr="00BB629B" w14:paraId="41DBFC9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3703D64" w14:textId="77777777" w:rsidR="00C731E8" w:rsidRPr="00BB629B" w:rsidRDefault="00C731E8" w:rsidP="00C731E8">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63F0236E" w14:textId="77777777" w:rsidR="00C731E8" w:rsidRPr="00BB629B" w:rsidRDefault="00C731E8" w:rsidP="00C731E8">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8C27B4"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DBD7B8"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9EF7194"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E51C65"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D7F428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282E33" w14:textId="77777777" w:rsidR="00C731E8" w:rsidRPr="00BB629B" w:rsidRDefault="00C731E8" w:rsidP="00C731E8">
            <w:pPr>
              <w:pStyle w:val="TAL"/>
              <w:rPr>
                <w:rFonts w:cs="Arial"/>
              </w:rPr>
            </w:pPr>
            <w:r w:rsidRPr="00BB629B">
              <w:rPr>
                <w:rFonts w:cs="Arial"/>
              </w:rPr>
              <w:t>NOTE 5</w:t>
            </w:r>
          </w:p>
          <w:p w14:paraId="7E814FB6" w14:textId="77777777" w:rsidR="00C731E8" w:rsidRPr="00BB629B" w:rsidRDefault="00C731E8" w:rsidP="00C731E8">
            <w:pPr>
              <w:pStyle w:val="TAL"/>
            </w:pPr>
            <w:r w:rsidRPr="00BB629B">
              <w:rPr>
                <w:rFonts w:cs="Arial"/>
              </w:rPr>
              <w:t>Skip TC 6.3B.3.1 if UE supports SA and TS 38.521-1 TC 6.3.3.2 has been executed.</w:t>
            </w:r>
          </w:p>
        </w:tc>
      </w:tr>
      <w:tr w:rsidR="00C731E8" w:rsidRPr="00BB629B" w14:paraId="34E47C3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F770AD9" w14:textId="77777777" w:rsidR="00C731E8" w:rsidRPr="00BB629B" w:rsidRDefault="00C731E8" w:rsidP="00C731E8">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4E7EB52" w14:textId="77777777" w:rsidR="00C731E8" w:rsidRPr="00BB629B" w:rsidRDefault="00C731E8" w:rsidP="00C731E8">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3B5D0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6C2D16"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10A552C"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24AF5" w14:textId="77777777" w:rsidR="00C731E8" w:rsidRPr="00BB629B" w:rsidRDefault="00C731E8" w:rsidP="00C731E8">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FB267E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48ED07" w14:textId="77777777" w:rsidR="00C731E8" w:rsidRPr="00BB629B" w:rsidRDefault="00C731E8" w:rsidP="00C731E8">
            <w:pPr>
              <w:pStyle w:val="TAL"/>
              <w:rPr>
                <w:rFonts w:cs="Arial"/>
              </w:rPr>
            </w:pPr>
            <w:r w:rsidRPr="00BB629B">
              <w:rPr>
                <w:rFonts w:cs="Arial"/>
              </w:rPr>
              <w:t>NOTE 5</w:t>
            </w:r>
          </w:p>
          <w:p w14:paraId="2AB9CC6F" w14:textId="77777777" w:rsidR="00C731E8" w:rsidRPr="00BB629B" w:rsidRDefault="00C731E8" w:rsidP="00C731E8">
            <w:pPr>
              <w:pStyle w:val="TAL"/>
            </w:pPr>
            <w:r w:rsidRPr="00BB629B">
              <w:rPr>
                <w:rFonts w:cs="Arial"/>
              </w:rPr>
              <w:t>Skip TC 6.3B.3.2 if UE supports SA and TS 38.521-1 TC 6.3.3.2 has been executed.</w:t>
            </w:r>
          </w:p>
        </w:tc>
      </w:tr>
      <w:tr w:rsidR="00C731E8" w:rsidRPr="00BB629B" w14:paraId="4BF4E2C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C7E252B" w14:textId="77777777" w:rsidR="00C731E8" w:rsidRPr="00BB629B" w:rsidRDefault="00C731E8" w:rsidP="00C731E8">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4E64BEA2" w14:textId="77777777" w:rsidR="00C731E8" w:rsidRPr="00BB629B" w:rsidRDefault="00C731E8" w:rsidP="00C731E8">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9F228CB"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13A25A"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E482FC9"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25E0ABC" w14:textId="77777777" w:rsidR="00C731E8" w:rsidRPr="00BB629B" w:rsidRDefault="00C731E8" w:rsidP="00C731E8">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CCEAA89"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711440" w14:textId="77777777" w:rsidR="00C731E8" w:rsidRPr="00BB629B" w:rsidRDefault="00C731E8" w:rsidP="00C731E8">
            <w:pPr>
              <w:pStyle w:val="TAL"/>
              <w:rPr>
                <w:rFonts w:cs="Arial"/>
              </w:rPr>
            </w:pPr>
            <w:r w:rsidRPr="00BB629B">
              <w:rPr>
                <w:rFonts w:cs="Arial"/>
              </w:rPr>
              <w:t>NOTE 5</w:t>
            </w:r>
          </w:p>
          <w:p w14:paraId="0022A3DC" w14:textId="77777777" w:rsidR="00C731E8" w:rsidRPr="00BB629B" w:rsidRDefault="00C731E8" w:rsidP="00C731E8">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C731E8" w:rsidRPr="00BB629B" w14:paraId="57380EE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CAC9416" w14:textId="77777777" w:rsidR="00C731E8" w:rsidRPr="00BB629B" w:rsidRDefault="00C731E8" w:rsidP="00C731E8">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53B9BCCC" w14:textId="77777777" w:rsidR="00C731E8" w:rsidRPr="00BB629B" w:rsidRDefault="00C731E8" w:rsidP="00C731E8">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78CCFC7"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BCDD4" w14:textId="77777777" w:rsidR="00C731E8" w:rsidRPr="00BB629B" w:rsidRDefault="00C731E8" w:rsidP="00C731E8">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FE3EAE6"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B74BD3" w14:textId="77777777" w:rsidR="00C731E8" w:rsidRPr="00BB629B" w:rsidRDefault="00C731E8" w:rsidP="00C731E8">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3E4C86C"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E9D138" w14:textId="77777777" w:rsidR="00C731E8" w:rsidRPr="00BB629B" w:rsidRDefault="00C731E8" w:rsidP="00C731E8">
            <w:pPr>
              <w:pStyle w:val="TAL"/>
            </w:pPr>
            <w:r w:rsidRPr="00BB629B">
              <w:t>NOTE 5</w:t>
            </w:r>
          </w:p>
          <w:p w14:paraId="670C2017" w14:textId="77777777" w:rsidR="00C731E8" w:rsidRPr="00BB629B" w:rsidRDefault="00C731E8" w:rsidP="00C731E8">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C731E8" w:rsidRPr="00BB629B" w14:paraId="56A1FB87" w14:textId="77777777" w:rsidTr="00C731E8">
        <w:trPr>
          <w:jc w:val="center"/>
        </w:trPr>
        <w:tc>
          <w:tcPr>
            <w:tcW w:w="1492" w:type="dxa"/>
            <w:tcBorders>
              <w:top w:val="single" w:sz="4" w:space="0" w:color="auto"/>
              <w:left w:val="single" w:sz="4" w:space="0" w:color="auto"/>
              <w:bottom w:val="single" w:sz="4" w:space="0" w:color="auto"/>
              <w:right w:val="single" w:sz="4" w:space="0" w:color="auto"/>
            </w:tcBorders>
          </w:tcPr>
          <w:p w14:paraId="75704D4C" w14:textId="1A521340" w:rsidR="00C731E8" w:rsidRPr="00BB629B" w:rsidRDefault="00C731E8" w:rsidP="00C731E8">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705257CA" w14:textId="59B948F4" w:rsidR="00C731E8" w:rsidRPr="00BB629B" w:rsidRDefault="00C731E8" w:rsidP="00C731E8">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1FED1E7" w14:textId="77777777" w:rsidR="00C731E8" w:rsidRPr="00BB629B" w:rsidRDefault="00C731E8" w:rsidP="00C731E8">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47C74596" w14:textId="77777777" w:rsidR="00C731E8" w:rsidRPr="00BB629B" w:rsidRDefault="00C731E8" w:rsidP="00C731E8">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42C56DF3" w14:textId="77777777" w:rsidR="00C731E8" w:rsidRDefault="00C731E8" w:rsidP="00C731E8">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2B17D0AE" w14:textId="77777777" w:rsidR="00C731E8" w:rsidRPr="00BB629B" w:rsidRDefault="00C731E8" w:rsidP="00C731E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BAD6F0A"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789A594" w14:textId="77777777" w:rsidR="00C731E8" w:rsidRPr="00BB629B" w:rsidRDefault="00C731E8" w:rsidP="00C731E8">
            <w:pPr>
              <w:pStyle w:val="TAL"/>
            </w:pPr>
          </w:p>
        </w:tc>
      </w:tr>
      <w:tr w:rsidR="00C731E8" w:rsidRPr="00BB629B" w14:paraId="35ACEA0E" w14:textId="77777777" w:rsidTr="00C731E8">
        <w:trPr>
          <w:jc w:val="center"/>
        </w:trPr>
        <w:tc>
          <w:tcPr>
            <w:tcW w:w="1492" w:type="dxa"/>
            <w:tcBorders>
              <w:top w:val="single" w:sz="4" w:space="0" w:color="auto"/>
              <w:left w:val="single" w:sz="4" w:space="0" w:color="auto"/>
              <w:bottom w:val="single" w:sz="4" w:space="0" w:color="auto"/>
              <w:right w:val="single" w:sz="4" w:space="0" w:color="auto"/>
            </w:tcBorders>
          </w:tcPr>
          <w:p w14:paraId="06912974" w14:textId="34309627" w:rsidR="00C731E8" w:rsidRPr="00BB629B" w:rsidRDefault="00C731E8" w:rsidP="00C731E8">
            <w:pPr>
              <w:pStyle w:val="TAL"/>
            </w:pPr>
            <w:r>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09EFEA5C" w14:textId="46FD2405" w:rsidR="00C731E8" w:rsidRPr="00BB629B" w:rsidRDefault="00C731E8" w:rsidP="00C731E8">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53FE8D22" w14:textId="785BA316" w:rsidR="00C731E8" w:rsidRPr="00BB629B" w:rsidRDefault="00C731E8" w:rsidP="00C731E8">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77936A7" w14:textId="6E8C89EF" w:rsidR="00C731E8" w:rsidRPr="00BB629B" w:rsidRDefault="00C731E8" w:rsidP="00C731E8">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3294B0" w14:textId="20949B46" w:rsidR="00C731E8" w:rsidRDefault="00C731E8" w:rsidP="00C731E8">
            <w:pPr>
              <w:pStyle w:val="TAL"/>
              <w:rPr>
                <w:rFonts w:cs="Arial"/>
              </w:rPr>
            </w:pPr>
            <w:r>
              <w:rPr>
                <w:rFonts w:cs="Arial"/>
              </w:rPr>
              <w:t>UEs supporting inter-band EN-DC including FR2</w:t>
            </w:r>
            <w:r>
              <w:rPr>
                <w:rFonts w:eastAsia="SimSun" w:cs="Arial"/>
                <w:lang w:eastAsia="zh-CN"/>
              </w:rPr>
              <w:t xml:space="preserve"> </w:t>
            </w:r>
            <w:r>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1F7EEC9F" w14:textId="0015933E" w:rsidR="00C731E8" w:rsidRPr="00BB629B" w:rsidRDefault="00C731E8" w:rsidP="00C731E8">
            <w:pPr>
              <w:pStyle w:val="TAL"/>
              <w:rPr>
                <w:rFonts w:eastAsia="SimSun"/>
                <w:lang w:eastAsia="zh-CN"/>
              </w:rPr>
            </w:pPr>
            <w:r>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63484A9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6BE5796" w14:textId="77777777" w:rsidR="00C731E8" w:rsidRDefault="00C731E8" w:rsidP="00C731E8">
            <w:pPr>
              <w:pStyle w:val="TAL"/>
            </w:pPr>
            <w:r>
              <w:t>NOTE 5</w:t>
            </w:r>
          </w:p>
          <w:p w14:paraId="67620028" w14:textId="5F32F9D2" w:rsidR="00C731E8" w:rsidRPr="00BB629B" w:rsidRDefault="00C731E8" w:rsidP="00C731E8">
            <w:pPr>
              <w:pStyle w:val="TAL"/>
            </w:pPr>
            <w:r>
              <w:rPr>
                <w:rFonts w:cs="Arial"/>
              </w:rPr>
              <w:t xml:space="preserve">Skip TC 6.3B.3.4_1.1 if UE supports SA and </w:t>
            </w:r>
            <w:r>
              <w:rPr>
                <w:lang w:eastAsia="zh-CN"/>
              </w:rPr>
              <w:t>TS 38.521-2 TC 6.3A.1.1</w:t>
            </w:r>
            <w:r>
              <w:rPr>
                <w:rFonts w:cs="Arial"/>
              </w:rPr>
              <w:t xml:space="preserve"> has been executed.</w:t>
            </w:r>
          </w:p>
        </w:tc>
      </w:tr>
      <w:tr w:rsidR="00C731E8" w:rsidRPr="00BB629B" w14:paraId="40D7293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1C9FEFF6" w14:textId="77777777" w:rsidR="00C731E8" w:rsidRPr="00BB629B" w:rsidRDefault="00C731E8" w:rsidP="00C731E8">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3EC56D82" w14:textId="77777777" w:rsidR="00C731E8" w:rsidRPr="00BB629B" w:rsidRDefault="00C731E8" w:rsidP="00C731E8">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706F675" w14:textId="77777777" w:rsidR="00C731E8" w:rsidRPr="00BB629B" w:rsidRDefault="00C731E8" w:rsidP="00C731E8">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2129C55E" w14:textId="77777777" w:rsidR="00C731E8" w:rsidRPr="00BB629B" w:rsidRDefault="00C731E8" w:rsidP="00C731E8">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5A8558F9" w14:textId="77777777" w:rsidR="00C731E8" w:rsidRPr="00BB629B" w:rsidRDefault="00C731E8" w:rsidP="00C731E8">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8B340A4" w14:textId="77777777" w:rsidR="00C731E8" w:rsidRPr="00BB629B" w:rsidRDefault="00C731E8" w:rsidP="00C731E8">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1FC3BAE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E61C44" w14:textId="77777777" w:rsidR="00C731E8" w:rsidRPr="00BB629B" w:rsidRDefault="00C731E8" w:rsidP="00C731E8">
            <w:pPr>
              <w:pStyle w:val="TAL"/>
            </w:pPr>
            <w:r w:rsidRPr="00BB629B">
              <w:t>NOTE 1</w:t>
            </w:r>
          </w:p>
        </w:tc>
      </w:tr>
      <w:tr w:rsidR="00C731E8" w:rsidRPr="00BB629B" w14:paraId="3ED4C7B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9549B31" w14:textId="77777777" w:rsidR="00C731E8" w:rsidRPr="00BB629B" w:rsidRDefault="00C731E8" w:rsidP="00C731E8">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5DD25E79" w14:textId="77777777" w:rsidR="00C731E8" w:rsidRPr="00BB629B" w:rsidRDefault="00C731E8" w:rsidP="00C731E8">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7F2038"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040380"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7070257"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F1B053"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D064F91"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2771B4" w14:textId="77777777" w:rsidR="00C731E8" w:rsidRPr="00BB629B" w:rsidRDefault="00C731E8" w:rsidP="00C731E8">
            <w:pPr>
              <w:pStyle w:val="TAL"/>
              <w:rPr>
                <w:rFonts w:cs="Arial"/>
              </w:rPr>
            </w:pPr>
            <w:r w:rsidRPr="00BB629B">
              <w:rPr>
                <w:rFonts w:cs="Arial"/>
              </w:rPr>
              <w:t>NOTE 5</w:t>
            </w:r>
          </w:p>
          <w:p w14:paraId="5241BBF7" w14:textId="77777777" w:rsidR="00C731E8" w:rsidRPr="00BB629B" w:rsidRDefault="00C731E8" w:rsidP="00C731E8">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C731E8" w:rsidRPr="00BB629B" w14:paraId="118CB52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3FDF71F" w14:textId="77777777" w:rsidR="00C731E8" w:rsidRPr="00BB629B" w:rsidRDefault="00C731E8" w:rsidP="00C731E8">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40FE129D" w14:textId="77777777" w:rsidR="00C731E8" w:rsidRPr="00BB629B" w:rsidRDefault="00C731E8" w:rsidP="00C731E8">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1CED4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6C760E8"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9DD9367"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6C9835" w14:textId="77777777" w:rsidR="00C731E8" w:rsidRPr="00BB629B" w:rsidRDefault="00C731E8" w:rsidP="00C731E8">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517EF2A"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3EE3CB" w14:textId="77777777" w:rsidR="00C731E8" w:rsidRPr="00BB629B" w:rsidRDefault="00C731E8" w:rsidP="00C731E8">
            <w:pPr>
              <w:pStyle w:val="TAL"/>
              <w:rPr>
                <w:rFonts w:cs="Arial"/>
              </w:rPr>
            </w:pPr>
            <w:r w:rsidRPr="00BB629B">
              <w:rPr>
                <w:rFonts w:cs="Arial"/>
              </w:rPr>
              <w:t>NOTE 5</w:t>
            </w:r>
          </w:p>
          <w:p w14:paraId="61B5ABCD" w14:textId="77777777" w:rsidR="00C731E8" w:rsidRPr="00BB629B" w:rsidRDefault="00C731E8" w:rsidP="00C731E8">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C731E8" w:rsidRPr="00BB629B" w14:paraId="6261AFF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E0DB523" w14:textId="77777777" w:rsidR="00C731E8" w:rsidRPr="00BB629B" w:rsidRDefault="00C731E8" w:rsidP="00C731E8">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4EEAED1C" w14:textId="77777777" w:rsidR="00C731E8" w:rsidRPr="00BB629B" w:rsidRDefault="00C731E8" w:rsidP="00C731E8">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972C81"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9328D5"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F92304C"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53A0F0" w14:textId="77777777" w:rsidR="00C731E8" w:rsidRPr="00BB629B" w:rsidRDefault="00C731E8" w:rsidP="00C731E8">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151DC0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738F6D" w14:textId="77777777" w:rsidR="00C731E8" w:rsidRPr="00BB629B" w:rsidRDefault="00C731E8" w:rsidP="00C731E8">
            <w:pPr>
              <w:pStyle w:val="TAL"/>
              <w:rPr>
                <w:rFonts w:cs="Arial"/>
              </w:rPr>
            </w:pPr>
            <w:r w:rsidRPr="00BB629B">
              <w:rPr>
                <w:rFonts w:cs="Arial"/>
              </w:rPr>
              <w:t>NOTE 5</w:t>
            </w:r>
          </w:p>
          <w:p w14:paraId="585224FC" w14:textId="77777777" w:rsidR="00C731E8" w:rsidRPr="00BB629B" w:rsidRDefault="00C731E8" w:rsidP="00C731E8">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C731E8" w:rsidRPr="00BB629B" w14:paraId="4111D6A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8A85718" w14:textId="77777777" w:rsidR="00C731E8" w:rsidRPr="00BB629B" w:rsidRDefault="00C731E8" w:rsidP="00C731E8">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4D220EAE" w14:textId="77777777" w:rsidR="00C731E8" w:rsidRPr="00BB629B" w:rsidRDefault="00C731E8" w:rsidP="00C731E8">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9A16AF"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4F982"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4C4EA70" w14:textId="77777777" w:rsidR="00C731E8" w:rsidRPr="00BB629B" w:rsidRDefault="00C731E8" w:rsidP="00C731E8">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16287FB"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0771F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ACCD88" w14:textId="77777777" w:rsidR="00C731E8" w:rsidRPr="00BB629B" w:rsidRDefault="00C731E8" w:rsidP="00C731E8">
            <w:pPr>
              <w:pStyle w:val="TAL"/>
              <w:rPr>
                <w:rFonts w:cs="Arial"/>
              </w:rPr>
            </w:pPr>
            <w:r w:rsidRPr="00BB629B">
              <w:rPr>
                <w:rFonts w:cs="Arial"/>
              </w:rPr>
              <w:t>NOTE 1</w:t>
            </w:r>
          </w:p>
          <w:p w14:paraId="44558CFC" w14:textId="77777777" w:rsidR="00C731E8" w:rsidRPr="00BB629B" w:rsidRDefault="00C731E8" w:rsidP="00C731E8">
            <w:pPr>
              <w:pStyle w:val="TAL"/>
              <w:rPr>
                <w:rFonts w:cs="Arial"/>
              </w:rPr>
            </w:pPr>
            <w:r w:rsidRPr="00BB629B">
              <w:rPr>
                <w:rFonts w:cs="Arial"/>
              </w:rPr>
              <w:t>NOTE 5</w:t>
            </w:r>
          </w:p>
          <w:p w14:paraId="210E6A54" w14:textId="77777777" w:rsidR="00C731E8" w:rsidRPr="00BB629B" w:rsidRDefault="00C731E8" w:rsidP="00C731E8">
            <w:pPr>
              <w:pStyle w:val="TAL"/>
              <w:rPr>
                <w:rFonts w:cs="Arial"/>
              </w:rPr>
            </w:pPr>
            <w:r w:rsidRPr="00BB629B">
              <w:rPr>
                <w:rFonts w:cs="Arial"/>
              </w:rPr>
              <w:t>Skip TC 6.3B.4.4 if UE supports SA and TS 38.521-2 TC 6.3.3.4 has been executed.</w:t>
            </w:r>
          </w:p>
        </w:tc>
      </w:tr>
      <w:tr w:rsidR="00C731E8" w:rsidRPr="00BB629B" w14:paraId="642F7ED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463CE94" w14:textId="77777777" w:rsidR="00C731E8" w:rsidRPr="00BB629B" w:rsidRDefault="00C731E8" w:rsidP="00C731E8">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63F8F9C7" w14:textId="77777777" w:rsidR="00C731E8" w:rsidRPr="00BB629B" w:rsidRDefault="00C731E8" w:rsidP="00C731E8">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93245A" w14:textId="77777777" w:rsidR="00C731E8" w:rsidRPr="00BB629B" w:rsidRDefault="00C731E8" w:rsidP="00C731E8">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E68176"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A0173DD" w14:textId="77777777" w:rsidR="00C731E8" w:rsidRPr="00BB629B" w:rsidRDefault="00C731E8" w:rsidP="00C731E8">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4C6E9FC" w14:textId="77777777" w:rsidR="00C731E8" w:rsidRPr="00BB629B" w:rsidRDefault="00C731E8" w:rsidP="00C731E8">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7E0B366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32B655" w14:textId="77777777" w:rsidR="00C731E8" w:rsidRPr="00BB629B" w:rsidRDefault="00C731E8" w:rsidP="00C731E8">
            <w:pPr>
              <w:pStyle w:val="TAL"/>
            </w:pPr>
            <w:r w:rsidRPr="00BB629B">
              <w:t>NOTE 5</w:t>
            </w:r>
          </w:p>
          <w:p w14:paraId="27899540" w14:textId="77777777" w:rsidR="00C731E8" w:rsidRPr="00BB629B" w:rsidRDefault="00C731E8" w:rsidP="00C731E8">
            <w:pPr>
              <w:pStyle w:val="TAL"/>
            </w:pPr>
            <w:r w:rsidRPr="00BB629B">
              <w:t>Skip TC 6.3B.8.1.1 if UE supports SA and TS 38.521-1 TC 6.3.4.2 has been executed.</w:t>
            </w:r>
          </w:p>
        </w:tc>
      </w:tr>
      <w:tr w:rsidR="00C731E8" w:rsidRPr="00BB629B" w14:paraId="5802F9F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D218F44" w14:textId="77777777" w:rsidR="00C731E8" w:rsidRPr="00BB629B" w:rsidRDefault="00C731E8" w:rsidP="00C731E8">
            <w:pPr>
              <w:pStyle w:val="TAL"/>
            </w:pPr>
            <w:r w:rsidRPr="00BB629B">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5B81EE08" w14:textId="77777777" w:rsidR="00C731E8" w:rsidRPr="00BB629B" w:rsidRDefault="00C731E8" w:rsidP="00C731E8">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9589F1"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DD99EA4" w14:textId="77777777" w:rsidR="00C731E8" w:rsidRPr="00BB629B" w:rsidRDefault="00C731E8" w:rsidP="00C731E8">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0A7ED59" w14:textId="77777777" w:rsidR="00C731E8" w:rsidRPr="00BB629B" w:rsidRDefault="00C731E8" w:rsidP="00C731E8">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54914CC" w14:textId="77777777" w:rsidR="00C731E8" w:rsidRPr="00BB629B" w:rsidRDefault="00C731E8" w:rsidP="00C731E8">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1FAFA90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F56650" w14:textId="77777777" w:rsidR="00C731E8" w:rsidRPr="00BB629B" w:rsidRDefault="00C731E8" w:rsidP="00C731E8">
            <w:pPr>
              <w:pStyle w:val="TAL"/>
            </w:pPr>
            <w:r w:rsidRPr="00BB629B">
              <w:t>NOTE 5</w:t>
            </w:r>
          </w:p>
          <w:p w14:paraId="5162D7F0" w14:textId="77777777" w:rsidR="00C731E8" w:rsidRPr="00BB629B" w:rsidRDefault="00C731E8" w:rsidP="00C731E8">
            <w:pPr>
              <w:pStyle w:val="TAL"/>
            </w:pPr>
            <w:r w:rsidRPr="00BB629B">
              <w:t>Skip TC 6.3B.8.1.2 if UE supports SA and TS 38.521-1 TC 6.3.4.2 has been executed.</w:t>
            </w:r>
          </w:p>
        </w:tc>
      </w:tr>
      <w:tr w:rsidR="00C731E8" w:rsidRPr="00BB629B" w14:paraId="5280EA2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53C422A" w14:textId="77777777" w:rsidR="00C731E8" w:rsidRPr="00BB629B" w:rsidRDefault="00C731E8" w:rsidP="00C731E8">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73C2F908" w14:textId="77777777" w:rsidR="00C731E8" w:rsidRPr="00BB629B" w:rsidRDefault="00C731E8" w:rsidP="00C731E8">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D89574"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EA4C33" w14:textId="77777777" w:rsidR="00C731E8" w:rsidRPr="00BB629B" w:rsidRDefault="00C731E8" w:rsidP="00C731E8">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B79F7D3" w14:textId="77777777" w:rsidR="00C731E8" w:rsidRPr="00BB629B" w:rsidRDefault="00C731E8" w:rsidP="00C731E8">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253571" w14:textId="77777777" w:rsidR="00C731E8" w:rsidRPr="00BB629B" w:rsidRDefault="00C731E8" w:rsidP="00C731E8">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2B7FF71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736C1F5" w14:textId="77777777" w:rsidR="00C731E8" w:rsidRPr="00BB629B" w:rsidRDefault="00C731E8" w:rsidP="00C731E8">
            <w:pPr>
              <w:pStyle w:val="TAL"/>
            </w:pPr>
            <w:r w:rsidRPr="00BB629B">
              <w:t>NOTE 5</w:t>
            </w:r>
          </w:p>
          <w:p w14:paraId="3ABBD255" w14:textId="77777777" w:rsidR="00C731E8" w:rsidRPr="00BB629B" w:rsidRDefault="00C731E8" w:rsidP="00C731E8">
            <w:pPr>
              <w:pStyle w:val="TAL"/>
            </w:pPr>
            <w:r w:rsidRPr="00BB629B">
              <w:t>Skip TC 6.3B.8.1.3 if UE supports SA and TS 38.521-1 TC 6.3.4.2 has been executed.</w:t>
            </w:r>
          </w:p>
        </w:tc>
      </w:tr>
      <w:tr w:rsidR="00C731E8" w:rsidRPr="00BB629B" w14:paraId="3AD65C5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6A3F439" w14:textId="77777777" w:rsidR="00C731E8" w:rsidRPr="00BB629B" w:rsidRDefault="00C731E8" w:rsidP="00C731E8">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4ADCF391" w14:textId="77777777" w:rsidR="00C731E8" w:rsidRPr="00BB629B" w:rsidRDefault="00C731E8" w:rsidP="00C731E8">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78D8BF"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1FCD69" w14:textId="77777777" w:rsidR="00C731E8" w:rsidRPr="00BB629B" w:rsidRDefault="00C731E8" w:rsidP="00C731E8">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B180D8E" w14:textId="77777777" w:rsidR="00C731E8" w:rsidRPr="00BB629B" w:rsidRDefault="00C731E8" w:rsidP="00C731E8">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4CD0DAD" w14:textId="77777777" w:rsidR="00C731E8" w:rsidRPr="00BB629B" w:rsidRDefault="00C731E8" w:rsidP="00C731E8">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299280E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67528A" w14:textId="77777777" w:rsidR="00C731E8" w:rsidRPr="00BB629B" w:rsidRDefault="00C731E8" w:rsidP="00C731E8">
            <w:pPr>
              <w:pStyle w:val="TAL"/>
            </w:pPr>
            <w:r w:rsidRPr="00BB629B">
              <w:t>NOTE 1</w:t>
            </w:r>
          </w:p>
        </w:tc>
      </w:tr>
      <w:tr w:rsidR="00C731E8" w:rsidRPr="00BB629B" w14:paraId="5EBC0C4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CA03D5B" w14:textId="77777777" w:rsidR="00C731E8" w:rsidRPr="00BB629B" w:rsidRDefault="00C731E8" w:rsidP="00C731E8">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A5EB329" w14:textId="77777777" w:rsidR="00C731E8" w:rsidRPr="00BB629B" w:rsidRDefault="00C731E8" w:rsidP="00C731E8">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0C0356" w14:textId="77777777" w:rsidR="00C731E8" w:rsidRPr="00BB629B" w:rsidRDefault="00C731E8" w:rsidP="00C731E8">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E8D31C"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7F79CFC" w14:textId="77777777" w:rsidR="00C731E8" w:rsidRPr="00BB629B" w:rsidRDefault="00C731E8" w:rsidP="00C731E8">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4E31C9" w14:textId="77777777" w:rsidR="00C731E8" w:rsidRPr="00BB629B" w:rsidRDefault="00C731E8" w:rsidP="00C731E8">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1FD8B56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B2F70B" w14:textId="77777777" w:rsidR="00C731E8" w:rsidRPr="00BB629B" w:rsidRDefault="00C731E8" w:rsidP="00C731E8">
            <w:pPr>
              <w:pStyle w:val="TAL"/>
            </w:pPr>
            <w:r w:rsidRPr="00BB629B">
              <w:t>NOTE 5</w:t>
            </w:r>
          </w:p>
          <w:p w14:paraId="07BC52AB" w14:textId="77777777" w:rsidR="00C731E8" w:rsidRPr="00BB629B" w:rsidRDefault="00C731E8" w:rsidP="00C731E8">
            <w:pPr>
              <w:pStyle w:val="TAL"/>
            </w:pPr>
            <w:r w:rsidRPr="00BB629B">
              <w:t>Skip TC 6.3B.8.2.1 if UE supports SA and TS 38.521-1 TC 6.3.4.3 has been executed.</w:t>
            </w:r>
          </w:p>
        </w:tc>
      </w:tr>
      <w:tr w:rsidR="00C731E8" w:rsidRPr="00BB629B" w14:paraId="7085B30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F304620" w14:textId="77777777" w:rsidR="00C731E8" w:rsidRPr="00BB629B" w:rsidRDefault="00C731E8" w:rsidP="00C731E8">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29FF3243" w14:textId="77777777" w:rsidR="00C731E8" w:rsidRPr="00BB629B" w:rsidRDefault="00C731E8" w:rsidP="00C731E8">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37F8E6"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454711E" w14:textId="77777777" w:rsidR="00C731E8" w:rsidRPr="00BB629B" w:rsidRDefault="00C731E8" w:rsidP="00C731E8">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6842C0B" w14:textId="77777777" w:rsidR="00C731E8" w:rsidRPr="00BB629B" w:rsidRDefault="00C731E8" w:rsidP="00C731E8">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79A78EB" w14:textId="77777777" w:rsidR="00C731E8" w:rsidRPr="00BB629B" w:rsidRDefault="00C731E8" w:rsidP="00C731E8">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4C1D777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7CA42A" w14:textId="77777777" w:rsidR="00C731E8" w:rsidRPr="00BB629B" w:rsidRDefault="00C731E8" w:rsidP="00C731E8">
            <w:pPr>
              <w:pStyle w:val="TAL"/>
            </w:pPr>
            <w:r w:rsidRPr="00BB629B">
              <w:t>NOTE 5</w:t>
            </w:r>
          </w:p>
          <w:p w14:paraId="45B29EDF" w14:textId="77777777" w:rsidR="00C731E8" w:rsidRPr="00BB629B" w:rsidRDefault="00C731E8" w:rsidP="00C731E8">
            <w:pPr>
              <w:pStyle w:val="TAL"/>
            </w:pPr>
            <w:r w:rsidRPr="00BB629B">
              <w:t>Skip TC 6.3B.8.2.2 if UE supports SA and TS 38.521-1 TC 6.3.4.3 has been executed.</w:t>
            </w:r>
          </w:p>
        </w:tc>
      </w:tr>
      <w:tr w:rsidR="00C731E8" w:rsidRPr="00BB629B" w14:paraId="754D17B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43190C5" w14:textId="77777777" w:rsidR="00C731E8" w:rsidRPr="00BB629B" w:rsidRDefault="00C731E8" w:rsidP="00C731E8">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0C8BBA33" w14:textId="77777777" w:rsidR="00C731E8" w:rsidRPr="00BB629B" w:rsidRDefault="00C731E8" w:rsidP="00C731E8">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772E7D4"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349DC9" w14:textId="77777777" w:rsidR="00C731E8" w:rsidRPr="00BB629B" w:rsidRDefault="00C731E8" w:rsidP="00C731E8">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39605D5" w14:textId="77777777" w:rsidR="00C731E8" w:rsidRPr="00BB629B" w:rsidRDefault="00C731E8" w:rsidP="00C731E8">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6A7FBE" w14:textId="77777777" w:rsidR="00C731E8" w:rsidRPr="00BB629B" w:rsidRDefault="00C731E8" w:rsidP="00C731E8">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69B35AD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AFBFA5" w14:textId="77777777" w:rsidR="00C731E8" w:rsidRPr="00BB629B" w:rsidRDefault="00C731E8" w:rsidP="00C731E8">
            <w:pPr>
              <w:pStyle w:val="TAL"/>
            </w:pPr>
            <w:r w:rsidRPr="00BB629B">
              <w:t>NOTE 5</w:t>
            </w:r>
          </w:p>
          <w:p w14:paraId="1157EDDE" w14:textId="77777777" w:rsidR="00C731E8" w:rsidRPr="00BB629B" w:rsidRDefault="00C731E8" w:rsidP="00C731E8">
            <w:pPr>
              <w:pStyle w:val="TAL"/>
            </w:pPr>
            <w:r w:rsidRPr="00BB629B">
              <w:t>Skip TC 6.3B.8.2.3 if UE supports SA and TS 38.521-1 TC 6.3.4.3 has been executed.</w:t>
            </w:r>
          </w:p>
        </w:tc>
      </w:tr>
      <w:tr w:rsidR="00C731E8" w:rsidRPr="00BB629B" w14:paraId="54F8635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993BEEB" w14:textId="77777777" w:rsidR="00C731E8" w:rsidRPr="00BB629B" w:rsidRDefault="00C731E8" w:rsidP="00C731E8">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4100587" w14:textId="77777777" w:rsidR="00C731E8" w:rsidRPr="00BB629B" w:rsidRDefault="00C731E8" w:rsidP="00C731E8">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B0E2D0"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FA0614" w14:textId="77777777" w:rsidR="00C731E8" w:rsidRPr="00BB629B" w:rsidRDefault="00C731E8" w:rsidP="00C731E8">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BC7EFCD" w14:textId="77777777" w:rsidR="00C731E8" w:rsidRPr="00BB629B" w:rsidRDefault="00C731E8" w:rsidP="00C731E8">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04770B4" w14:textId="77777777" w:rsidR="00C731E8" w:rsidRPr="00BB629B" w:rsidRDefault="00C731E8" w:rsidP="00C731E8">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FBB6C1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2E0811" w14:textId="77777777" w:rsidR="00C731E8" w:rsidRPr="00BB629B" w:rsidRDefault="00C731E8" w:rsidP="00C731E8">
            <w:pPr>
              <w:pStyle w:val="TAL"/>
            </w:pPr>
            <w:r w:rsidRPr="00BB629B">
              <w:t>NOTE 1</w:t>
            </w:r>
          </w:p>
        </w:tc>
      </w:tr>
      <w:tr w:rsidR="00C731E8" w:rsidRPr="00BB629B" w14:paraId="3627ED6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808FC44" w14:textId="77777777" w:rsidR="00C731E8" w:rsidRPr="00BB629B" w:rsidRDefault="00C731E8" w:rsidP="00C731E8">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6BC2A4DA" w14:textId="77777777" w:rsidR="00C731E8" w:rsidRPr="00BB629B" w:rsidRDefault="00C731E8" w:rsidP="00C731E8">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3B2B78" w14:textId="77777777" w:rsidR="00C731E8" w:rsidRPr="00BB629B" w:rsidRDefault="00C731E8" w:rsidP="00C731E8">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FF6033"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51A7AEB" w14:textId="77777777" w:rsidR="00C731E8" w:rsidRPr="00BB629B" w:rsidRDefault="00C731E8" w:rsidP="00C731E8">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3EA3C8C" w14:textId="77777777" w:rsidR="00C731E8" w:rsidRPr="00BB629B" w:rsidRDefault="00C731E8" w:rsidP="00C731E8">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2C21A30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77E0B1" w14:textId="77777777" w:rsidR="00C731E8" w:rsidRPr="00BB629B" w:rsidRDefault="00C731E8" w:rsidP="00C731E8">
            <w:pPr>
              <w:pStyle w:val="TAL"/>
            </w:pPr>
            <w:r w:rsidRPr="00BB629B">
              <w:t>NOTE 5</w:t>
            </w:r>
          </w:p>
          <w:p w14:paraId="0EF3B308" w14:textId="77777777" w:rsidR="00C731E8" w:rsidRPr="00BB629B" w:rsidRDefault="00C731E8" w:rsidP="00C731E8">
            <w:pPr>
              <w:pStyle w:val="TAL"/>
            </w:pPr>
            <w:r w:rsidRPr="00BB629B">
              <w:t>Skip TC 6.3B.8.3.1 if UE supports SA and TS 38.521-1 TC 6.3.4.4 has been executed.</w:t>
            </w:r>
          </w:p>
        </w:tc>
      </w:tr>
      <w:tr w:rsidR="00C731E8" w:rsidRPr="00BB629B" w14:paraId="06C9685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4CA9A46" w14:textId="77777777" w:rsidR="00C731E8" w:rsidRPr="00BB629B" w:rsidRDefault="00C731E8" w:rsidP="00C731E8">
            <w:pPr>
              <w:pStyle w:val="TAL"/>
            </w:pPr>
            <w:r w:rsidRPr="00BB629B">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5B8D48D1" w14:textId="77777777" w:rsidR="00C731E8" w:rsidRPr="00BB629B" w:rsidRDefault="00C731E8" w:rsidP="00C731E8">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2F6E83"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AF89B4" w14:textId="77777777" w:rsidR="00C731E8" w:rsidRPr="00BB629B" w:rsidRDefault="00C731E8" w:rsidP="00C731E8">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D42B0BC" w14:textId="77777777" w:rsidR="00C731E8" w:rsidRPr="00BB629B" w:rsidRDefault="00C731E8" w:rsidP="00C731E8">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282D6F7" w14:textId="77777777" w:rsidR="00C731E8" w:rsidRPr="00BB629B" w:rsidRDefault="00C731E8" w:rsidP="00C731E8">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007DA43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1092D6" w14:textId="77777777" w:rsidR="00C731E8" w:rsidRPr="00BB629B" w:rsidRDefault="00C731E8" w:rsidP="00C731E8">
            <w:pPr>
              <w:pStyle w:val="TAL"/>
            </w:pPr>
            <w:r w:rsidRPr="00BB629B">
              <w:t>NOTE 5</w:t>
            </w:r>
          </w:p>
          <w:p w14:paraId="69DE0DEF" w14:textId="77777777" w:rsidR="00C731E8" w:rsidRPr="00BB629B" w:rsidRDefault="00C731E8" w:rsidP="00C731E8">
            <w:pPr>
              <w:pStyle w:val="TAL"/>
            </w:pPr>
            <w:r w:rsidRPr="00BB629B">
              <w:t>Skip TC 6.3B.8.3.2 if UE supports SA and TS 38.521-1 TC 6.3.4.4 has been executed.</w:t>
            </w:r>
          </w:p>
        </w:tc>
      </w:tr>
      <w:tr w:rsidR="00C731E8" w:rsidRPr="00BB629B" w14:paraId="4B46C4D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7B37A69" w14:textId="77777777" w:rsidR="00C731E8" w:rsidRPr="00BB629B" w:rsidRDefault="00C731E8" w:rsidP="00C731E8">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B6BF492" w14:textId="77777777" w:rsidR="00C731E8" w:rsidRPr="00BB629B" w:rsidRDefault="00C731E8" w:rsidP="00C731E8">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926A91"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0F1B3D" w14:textId="77777777" w:rsidR="00C731E8" w:rsidRPr="00BB629B" w:rsidRDefault="00C731E8" w:rsidP="00C731E8">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994AF7A" w14:textId="77777777" w:rsidR="00C731E8" w:rsidRPr="00BB629B" w:rsidRDefault="00C731E8" w:rsidP="00C731E8">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1CBDA1" w14:textId="77777777" w:rsidR="00C731E8" w:rsidRPr="00BB629B" w:rsidRDefault="00C731E8" w:rsidP="00C731E8">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51A388F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C9CCB7" w14:textId="77777777" w:rsidR="00C731E8" w:rsidRPr="00BB629B" w:rsidRDefault="00C731E8" w:rsidP="00C731E8">
            <w:pPr>
              <w:pStyle w:val="TAL"/>
            </w:pPr>
            <w:r w:rsidRPr="00BB629B">
              <w:t>NOTE 5</w:t>
            </w:r>
          </w:p>
          <w:p w14:paraId="1DBF3451" w14:textId="77777777" w:rsidR="00C731E8" w:rsidRPr="00BB629B" w:rsidRDefault="00C731E8" w:rsidP="00C731E8">
            <w:pPr>
              <w:pStyle w:val="TAL"/>
            </w:pPr>
            <w:r w:rsidRPr="00BB629B">
              <w:t>Skip TC 6.3B.8.3.3 if UE supports SA and TS 38.521-1 TC 6.3.4.4 has been executed.</w:t>
            </w:r>
          </w:p>
        </w:tc>
      </w:tr>
      <w:tr w:rsidR="00C731E8" w:rsidRPr="00BB629B" w14:paraId="2D74CB3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4FB5063" w14:textId="77777777" w:rsidR="00C731E8" w:rsidRPr="00BB629B" w:rsidRDefault="00C731E8" w:rsidP="00C731E8">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6847DAB3" w14:textId="77777777" w:rsidR="00C731E8" w:rsidRPr="00BB629B" w:rsidRDefault="00C731E8" w:rsidP="00C731E8">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79E053B" w14:textId="77777777" w:rsidR="00C731E8" w:rsidRPr="00BB629B" w:rsidRDefault="00C731E8" w:rsidP="00C731E8">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3B7A1A" w14:textId="77777777" w:rsidR="00C731E8" w:rsidRPr="00BB629B" w:rsidRDefault="00C731E8" w:rsidP="00C731E8">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8C83733" w14:textId="77777777" w:rsidR="00C731E8" w:rsidRPr="00BB629B" w:rsidRDefault="00C731E8" w:rsidP="00C731E8">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3FA6DD4" w14:textId="77777777" w:rsidR="00C731E8" w:rsidRPr="00BB629B" w:rsidRDefault="00C731E8" w:rsidP="00C731E8">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595430BC"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DE8A85" w14:textId="77777777" w:rsidR="00C731E8" w:rsidRPr="00BB629B" w:rsidRDefault="00C731E8" w:rsidP="00C731E8">
            <w:pPr>
              <w:pStyle w:val="TAL"/>
            </w:pPr>
            <w:r w:rsidRPr="00BB629B">
              <w:t>NOTE 1</w:t>
            </w:r>
          </w:p>
        </w:tc>
      </w:tr>
      <w:tr w:rsidR="00C731E8" w:rsidRPr="00BB629B" w14:paraId="4FC1CCC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4A79D" w14:textId="77777777" w:rsidR="00C731E8" w:rsidRPr="00BB629B" w:rsidRDefault="00C731E8" w:rsidP="00C731E8">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BF196F" w14:textId="77777777" w:rsidR="00C731E8" w:rsidRPr="00BB629B" w:rsidRDefault="00C731E8" w:rsidP="00C731E8">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3FAAA4"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821E09"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C70B8C"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12D040"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CC11A7"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CDE473" w14:textId="77777777" w:rsidR="00C731E8" w:rsidRPr="00BB629B" w:rsidRDefault="00C731E8" w:rsidP="00C731E8">
            <w:pPr>
              <w:pStyle w:val="TAL"/>
              <w:rPr>
                <w:b/>
                <w:lang w:eastAsia="zh-CN"/>
              </w:rPr>
            </w:pPr>
          </w:p>
        </w:tc>
      </w:tr>
      <w:tr w:rsidR="00C731E8" w:rsidRPr="00BB629B" w14:paraId="5789FB0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8D975DC" w14:textId="77777777" w:rsidR="00C731E8" w:rsidRPr="00BB629B" w:rsidRDefault="00C731E8" w:rsidP="00C731E8">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298B6006" w14:textId="77777777" w:rsidR="00C731E8" w:rsidRPr="00BB629B" w:rsidRDefault="00C731E8" w:rsidP="00C731E8">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62EF9D9F" w14:textId="77777777" w:rsidR="00C731E8" w:rsidRPr="00BB629B" w:rsidRDefault="00C731E8" w:rsidP="00C731E8">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7EB5A1" w14:textId="77777777" w:rsidR="00C731E8" w:rsidRPr="00BB629B" w:rsidRDefault="00C731E8" w:rsidP="00C731E8">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10AA54D" w14:textId="77777777" w:rsidR="00C731E8" w:rsidRPr="00BB629B" w:rsidRDefault="00C731E8" w:rsidP="00C731E8">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743D36" w14:textId="77777777" w:rsidR="00C731E8" w:rsidRPr="00BB629B" w:rsidRDefault="00C731E8" w:rsidP="00C731E8">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5D09F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5468A0" w14:textId="77777777" w:rsidR="00C731E8" w:rsidRPr="00BB629B" w:rsidRDefault="00C731E8" w:rsidP="00C731E8">
            <w:pPr>
              <w:pStyle w:val="TAL"/>
            </w:pPr>
            <w:r w:rsidRPr="00BB629B">
              <w:t>NOTE 5</w:t>
            </w:r>
          </w:p>
          <w:p w14:paraId="433EB3F1" w14:textId="77777777" w:rsidR="00C731E8" w:rsidRPr="00BB629B" w:rsidRDefault="00C731E8" w:rsidP="00C731E8">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C731E8" w:rsidRPr="00BB629B" w14:paraId="640EE89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36FB9D1" w14:textId="77777777" w:rsidR="00C731E8" w:rsidRPr="00BB629B" w:rsidRDefault="00C731E8" w:rsidP="00C731E8">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5038804F" w14:textId="77777777" w:rsidR="00C731E8" w:rsidRPr="00BB629B" w:rsidRDefault="00C731E8" w:rsidP="00C731E8">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9F3A6E" w14:textId="77777777" w:rsidR="00C731E8" w:rsidRPr="00BB629B" w:rsidRDefault="00C731E8" w:rsidP="00C731E8">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915EBC" w14:textId="77777777" w:rsidR="00C731E8" w:rsidRPr="00BB629B" w:rsidRDefault="00C731E8" w:rsidP="00C731E8">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0EC24CB" w14:textId="77777777" w:rsidR="00C731E8" w:rsidRPr="00BB629B" w:rsidRDefault="00C731E8" w:rsidP="00C731E8">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C5910" w14:textId="77777777" w:rsidR="00C731E8" w:rsidRPr="00BB629B" w:rsidRDefault="00C731E8" w:rsidP="00C731E8">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01821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E7BC6A" w14:textId="77777777" w:rsidR="00C731E8" w:rsidRPr="00BB629B" w:rsidRDefault="00C731E8" w:rsidP="00C731E8">
            <w:pPr>
              <w:pStyle w:val="TAL"/>
            </w:pPr>
            <w:r w:rsidRPr="00BB629B">
              <w:t>NOTE 5</w:t>
            </w:r>
          </w:p>
          <w:p w14:paraId="0B33FA1D" w14:textId="77777777" w:rsidR="00C731E8" w:rsidRPr="00BB629B" w:rsidRDefault="00C731E8" w:rsidP="00C731E8">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C731E8" w:rsidRPr="00BB629B" w14:paraId="1B7C204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AFD3887" w14:textId="77777777" w:rsidR="00C731E8" w:rsidRPr="00BB629B" w:rsidRDefault="00C731E8" w:rsidP="00C731E8">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4F6E66D0" w14:textId="77777777" w:rsidR="00C731E8" w:rsidRPr="00BB629B" w:rsidRDefault="00C731E8" w:rsidP="00C731E8">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96B163F"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41632C"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3868B96" w14:textId="77777777" w:rsidR="00C731E8" w:rsidRPr="00BB629B" w:rsidRDefault="00C731E8" w:rsidP="00C731E8">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BA5FC65" w14:textId="77777777" w:rsidR="00C731E8" w:rsidRPr="00BB629B" w:rsidRDefault="00C731E8" w:rsidP="00C731E8">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9D06EC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C35C791" w14:textId="77777777" w:rsidR="00C731E8" w:rsidRPr="00BB629B" w:rsidRDefault="00C731E8" w:rsidP="00C731E8">
            <w:pPr>
              <w:pStyle w:val="TAL"/>
              <w:rPr>
                <w:rFonts w:cs="Arial"/>
              </w:rPr>
            </w:pPr>
            <w:r w:rsidRPr="00BB629B">
              <w:rPr>
                <w:rFonts w:cs="Arial"/>
              </w:rPr>
              <w:t>NOTE 5</w:t>
            </w:r>
          </w:p>
          <w:p w14:paraId="4635DD6B" w14:textId="77777777" w:rsidR="00C731E8" w:rsidRPr="00BB629B" w:rsidRDefault="00C731E8" w:rsidP="00C731E8">
            <w:pPr>
              <w:pStyle w:val="TAL"/>
            </w:pPr>
            <w:r w:rsidRPr="00BB629B">
              <w:rPr>
                <w:rFonts w:cs="Arial"/>
              </w:rPr>
              <w:t>Skip TC 6.4B.1.3 if UE supports SA and TS 38.521-1 TC 6.4.1 has been executed.</w:t>
            </w:r>
          </w:p>
        </w:tc>
      </w:tr>
      <w:tr w:rsidR="00C731E8" w:rsidRPr="00BB629B" w14:paraId="146BD96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3EDEA94" w14:textId="77777777" w:rsidR="00C731E8" w:rsidRPr="00BB629B" w:rsidRDefault="00C731E8" w:rsidP="00C731E8">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594CF380" w14:textId="77777777" w:rsidR="00C731E8" w:rsidRPr="00BB629B" w:rsidRDefault="00C731E8" w:rsidP="00C731E8">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8265721"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E980D3"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60017F7" w14:textId="77777777" w:rsidR="00C731E8" w:rsidRPr="00BB629B" w:rsidRDefault="00C731E8" w:rsidP="00C731E8">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A41533"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DCE47C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A38544" w14:textId="77777777" w:rsidR="00C731E8" w:rsidRPr="00BB629B" w:rsidRDefault="00C731E8" w:rsidP="00C731E8">
            <w:pPr>
              <w:pStyle w:val="TAL"/>
              <w:rPr>
                <w:rFonts w:cs="Arial"/>
              </w:rPr>
            </w:pPr>
            <w:r w:rsidRPr="00BB629B">
              <w:rPr>
                <w:rFonts w:cs="Arial"/>
              </w:rPr>
              <w:t>NOTE 5</w:t>
            </w:r>
          </w:p>
          <w:p w14:paraId="253C4690" w14:textId="77777777" w:rsidR="00C731E8" w:rsidRPr="00BB629B" w:rsidRDefault="00C731E8" w:rsidP="00C731E8">
            <w:pPr>
              <w:pStyle w:val="TAL"/>
            </w:pPr>
            <w:r w:rsidRPr="00BB629B">
              <w:rPr>
                <w:rFonts w:cs="Arial"/>
              </w:rPr>
              <w:t>Skip TC 6.4B.1.4 if UE supports SA and TS 38.521-2 TC 6.4.1 has been executed.</w:t>
            </w:r>
          </w:p>
        </w:tc>
      </w:tr>
      <w:tr w:rsidR="00C731E8" w:rsidRPr="00BB629B" w14:paraId="47F4BE5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7F3AA1" w14:textId="77777777" w:rsidR="00C731E8" w:rsidRPr="00BB629B" w:rsidRDefault="00C731E8" w:rsidP="00C731E8">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F8E48B" w14:textId="77777777" w:rsidR="00C731E8" w:rsidRPr="00BB629B" w:rsidRDefault="00C731E8" w:rsidP="00C731E8">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6468DC"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179AE2"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9DBD93"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7E7269"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F82752"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3095452" w14:textId="77777777" w:rsidR="00C731E8" w:rsidRPr="00BB629B" w:rsidRDefault="00C731E8" w:rsidP="00C731E8">
            <w:pPr>
              <w:pStyle w:val="TAL"/>
              <w:rPr>
                <w:b/>
                <w:lang w:eastAsia="zh-CN"/>
              </w:rPr>
            </w:pPr>
          </w:p>
        </w:tc>
      </w:tr>
      <w:tr w:rsidR="00C731E8" w:rsidRPr="00BB629B" w14:paraId="672FD0A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3369621" w14:textId="77777777" w:rsidR="00C731E8" w:rsidRPr="00BB629B" w:rsidRDefault="00C731E8" w:rsidP="00C731E8">
            <w:pPr>
              <w:pStyle w:val="TAL"/>
            </w:pPr>
            <w:r w:rsidRPr="00BB629B">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302A1BE6" w14:textId="77777777" w:rsidR="00C731E8" w:rsidRPr="00BB629B" w:rsidRDefault="00C731E8" w:rsidP="00C731E8">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7D0AF7"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1A795B" w14:textId="77777777" w:rsidR="00C731E8" w:rsidRPr="00BB629B" w:rsidRDefault="00C731E8" w:rsidP="00C731E8">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4AE4072"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BEB2B96" w14:textId="77777777" w:rsidR="00C731E8" w:rsidRPr="00BB629B" w:rsidRDefault="00C731E8" w:rsidP="00C731E8">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7F3C8A0" w14:textId="77777777" w:rsidR="00C731E8" w:rsidRPr="00BB629B" w:rsidRDefault="00C731E8" w:rsidP="00C731E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645F44" w14:textId="77777777" w:rsidR="00C731E8" w:rsidRPr="00BB629B" w:rsidRDefault="00C731E8" w:rsidP="00C731E8">
            <w:pPr>
              <w:pStyle w:val="TAL"/>
              <w:rPr>
                <w:rFonts w:cs="Arial"/>
              </w:rPr>
            </w:pPr>
            <w:r w:rsidRPr="00BB629B">
              <w:rPr>
                <w:rFonts w:cs="Arial"/>
              </w:rPr>
              <w:t>NOTE 5</w:t>
            </w:r>
          </w:p>
          <w:p w14:paraId="7BA795EE" w14:textId="1D9C76D9" w:rsidR="00C731E8" w:rsidRPr="00BB629B" w:rsidRDefault="00C731E8" w:rsidP="00C731E8">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C731E8" w:rsidRPr="00BB629B" w14:paraId="0AA815E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065A1EA" w14:textId="77777777" w:rsidR="00C731E8" w:rsidRPr="00BB629B" w:rsidRDefault="00C731E8" w:rsidP="00C731E8">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6016DC4" w14:textId="77777777" w:rsidR="00C731E8" w:rsidRPr="00BB629B" w:rsidRDefault="00C731E8" w:rsidP="00C731E8">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DCD74A"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3BF89E" w14:textId="77777777" w:rsidR="00C731E8" w:rsidRPr="00BB629B" w:rsidRDefault="00C731E8" w:rsidP="00C731E8">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5BD8ADC"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384DC03"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AF91A82" w14:textId="77777777" w:rsidR="00C731E8" w:rsidRPr="00BB629B" w:rsidRDefault="00C731E8" w:rsidP="00C731E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7AC8A5" w14:textId="77777777" w:rsidR="00C731E8" w:rsidRPr="00BB629B" w:rsidRDefault="00C731E8" w:rsidP="00C731E8">
            <w:pPr>
              <w:pStyle w:val="TAL"/>
              <w:rPr>
                <w:rFonts w:cs="Arial"/>
              </w:rPr>
            </w:pPr>
            <w:r w:rsidRPr="00BB629B">
              <w:rPr>
                <w:rFonts w:cs="Arial"/>
              </w:rPr>
              <w:t>NOTE 5</w:t>
            </w:r>
          </w:p>
          <w:p w14:paraId="5E700621" w14:textId="1688193C" w:rsidR="00C731E8" w:rsidRPr="00BB629B" w:rsidRDefault="00C731E8" w:rsidP="00C731E8">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C731E8" w:rsidRPr="00BB629B" w14:paraId="375928E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D5E06A7" w14:textId="77777777" w:rsidR="00C731E8" w:rsidRPr="00BB629B" w:rsidRDefault="00C731E8" w:rsidP="00C731E8">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4B32218A" w14:textId="77777777" w:rsidR="00C731E8" w:rsidRPr="00BB629B" w:rsidRDefault="00C731E8" w:rsidP="00C731E8">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D3D8220"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B5DB0C" w14:textId="77777777" w:rsidR="00C731E8" w:rsidRPr="00BB629B" w:rsidRDefault="00C731E8" w:rsidP="00C731E8">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AA11189"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02A74C3"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7CE14F5" w14:textId="77777777" w:rsidR="00C731E8" w:rsidRPr="00BB629B" w:rsidRDefault="00C731E8" w:rsidP="00C731E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06FD15" w14:textId="77777777" w:rsidR="00C731E8" w:rsidRPr="00BB629B" w:rsidRDefault="00C731E8" w:rsidP="00C731E8">
            <w:pPr>
              <w:pStyle w:val="TAL"/>
              <w:rPr>
                <w:rFonts w:cs="Arial"/>
              </w:rPr>
            </w:pPr>
            <w:r w:rsidRPr="00BB629B">
              <w:rPr>
                <w:rFonts w:cs="Arial"/>
              </w:rPr>
              <w:t>NOTE 5</w:t>
            </w:r>
          </w:p>
          <w:p w14:paraId="7F27DD13" w14:textId="7E3CC153" w:rsidR="00C731E8" w:rsidRPr="00BB629B" w:rsidRDefault="00C731E8" w:rsidP="00C731E8">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C731E8" w:rsidRPr="00BB629B" w14:paraId="167E051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283CBDC" w14:textId="77777777" w:rsidR="00C731E8" w:rsidRPr="00BB629B" w:rsidRDefault="00C731E8" w:rsidP="00C731E8">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4530A6DD" w14:textId="77777777" w:rsidR="00C731E8" w:rsidRPr="00BB629B" w:rsidRDefault="00C731E8" w:rsidP="00C731E8">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7E5482"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7CF277"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F6EA728"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0F80E7"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4D0C97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CD2F12" w14:textId="77777777" w:rsidR="00C731E8" w:rsidRPr="00BB629B" w:rsidRDefault="00C731E8" w:rsidP="00C731E8">
            <w:pPr>
              <w:pStyle w:val="TAL"/>
              <w:rPr>
                <w:rFonts w:cs="Arial"/>
              </w:rPr>
            </w:pPr>
            <w:r w:rsidRPr="00BB629B">
              <w:rPr>
                <w:rFonts w:cs="Arial"/>
              </w:rPr>
              <w:t>NOTE 5</w:t>
            </w:r>
          </w:p>
          <w:p w14:paraId="2293ADC4" w14:textId="77777777" w:rsidR="00C731E8" w:rsidRPr="00BB629B" w:rsidRDefault="00C731E8" w:rsidP="00C731E8">
            <w:pPr>
              <w:pStyle w:val="TAL"/>
            </w:pPr>
            <w:r w:rsidRPr="00BB629B">
              <w:rPr>
                <w:rFonts w:cs="Arial"/>
              </w:rPr>
              <w:t>Skip TC 6.4B.2.1.1 if UE supports SA and TS 38.521-1 TC 6.4.2.1 has been executed.</w:t>
            </w:r>
          </w:p>
        </w:tc>
      </w:tr>
      <w:tr w:rsidR="00C731E8" w:rsidRPr="00BB629B" w14:paraId="681A821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B95B80A" w14:textId="77777777" w:rsidR="00C731E8" w:rsidRPr="00BB629B" w:rsidRDefault="00C731E8" w:rsidP="00C731E8">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9C2476D" w14:textId="77777777" w:rsidR="00C731E8" w:rsidRPr="00BB629B" w:rsidRDefault="00C731E8" w:rsidP="00C731E8">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FAB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B1EBD8"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6B18686"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82A057"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54E0566"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31BABA" w14:textId="77777777" w:rsidR="00C731E8" w:rsidRPr="00BB629B" w:rsidRDefault="00C731E8" w:rsidP="00C731E8">
            <w:pPr>
              <w:pStyle w:val="TAL"/>
              <w:rPr>
                <w:rFonts w:cs="Arial"/>
              </w:rPr>
            </w:pPr>
            <w:r w:rsidRPr="00BB629B">
              <w:rPr>
                <w:rFonts w:cs="Arial"/>
              </w:rPr>
              <w:t>NOTE 5</w:t>
            </w:r>
          </w:p>
          <w:p w14:paraId="17D52C8B" w14:textId="77777777" w:rsidR="00C731E8" w:rsidRPr="00BB629B" w:rsidRDefault="00C731E8" w:rsidP="00C731E8">
            <w:pPr>
              <w:pStyle w:val="TAL"/>
            </w:pPr>
            <w:r w:rsidRPr="00BB629B">
              <w:rPr>
                <w:rFonts w:cs="Arial"/>
              </w:rPr>
              <w:t>Skip TC 6.4B.2.1.2 if UE supports SA and TS 38.521-1 TC 6.4.2.2 has been executed.</w:t>
            </w:r>
          </w:p>
        </w:tc>
      </w:tr>
      <w:tr w:rsidR="00C731E8" w:rsidRPr="00BB629B" w14:paraId="5BB4F59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BFDDC5C" w14:textId="77777777" w:rsidR="00C731E8" w:rsidRPr="00BB629B" w:rsidRDefault="00C731E8" w:rsidP="00C731E8">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4FBA91D" w14:textId="77777777" w:rsidR="00C731E8" w:rsidRPr="00BB629B" w:rsidRDefault="00C731E8" w:rsidP="00C731E8">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93826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FE33C1"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11475DE"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FA77C6"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D1D4A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BD6D4F7" w14:textId="77777777" w:rsidR="00C731E8" w:rsidRPr="00BB629B" w:rsidRDefault="00C731E8" w:rsidP="00C731E8">
            <w:pPr>
              <w:pStyle w:val="TAL"/>
            </w:pPr>
          </w:p>
        </w:tc>
      </w:tr>
      <w:tr w:rsidR="00C731E8" w:rsidRPr="00BB629B" w14:paraId="4975A44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83DED2E" w14:textId="77777777" w:rsidR="00C731E8" w:rsidRPr="00BB629B" w:rsidRDefault="00C731E8" w:rsidP="00C731E8">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AC0E351" w14:textId="77777777" w:rsidR="00C731E8" w:rsidRPr="00BB629B" w:rsidRDefault="00C731E8" w:rsidP="00C731E8">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DD5998" w14:textId="77777777" w:rsidR="00C731E8" w:rsidRPr="00BB629B" w:rsidRDefault="00C731E8" w:rsidP="00C731E8">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AC2D46A" w14:textId="77777777" w:rsidR="00C731E8" w:rsidRPr="00BB629B" w:rsidRDefault="00C731E8" w:rsidP="00C731E8">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F5BC92F" w14:textId="77777777" w:rsidR="00C731E8" w:rsidRPr="00BB629B" w:rsidRDefault="00C731E8" w:rsidP="00C731E8">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4218BD" w14:textId="77777777" w:rsidR="00C731E8" w:rsidRPr="00BB629B" w:rsidRDefault="00C731E8" w:rsidP="00C731E8">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BC16DA"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C57D57" w14:textId="77777777" w:rsidR="00C731E8" w:rsidRPr="00BB629B" w:rsidRDefault="00C731E8" w:rsidP="00C731E8">
            <w:pPr>
              <w:pStyle w:val="TAL"/>
              <w:rPr>
                <w:rFonts w:cs="Arial"/>
              </w:rPr>
            </w:pPr>
            <w:r w:rsidRPr="00BB629B">
              <w:rPr>
                <w:rFonts w:cs="Arial"/>
              </w:rPr>
              <w:t>NOTE 5</w:t>
            </w:r>
          </w:p>
          <w:p w14:paraId="22664BC6" w14:textId="77777777" w:rsidR="00C731E8" w:rsidRPr="00BB629B" w:rsidRDefault="00C731E8" w:rsidP="00C731E8">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C731E8" w:rsidRPr="00BB629B" w14:paraId="7AA319F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12B035E" w14:textId="77777777" w:rsidR="00C731E8" w:rsidRPr="00BB629B" w:rsidRDefault="00C731E8" w:rsidP="00C731E8">
            <w:pPr>
              <w:pStyle w:val="TAL"/>
              <w:rPr>
                <w:bCs/>
              </w:rPr>
            </w:pPr>
            <w:r w:rsidRPr="00BB629B">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2A2CF801" w14:textId="77777777" w:rsidR="00C731E8" w:rsidRPr="00BB629B" w:rsidRDefault="00C731E8" w:rsidP="00C731E8">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33037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2181863"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16C5DFD"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5E8C74" w14:textId="77777777" w:rsidR="00C731E8" w:rsidRPr="00BB629B" w:rsidRDefault="00C731E8" w:rsidP="00C731E8">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73EF3F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21280F" w14:textId="77777777" w:rsidR="00C731E8" w:rsidRPr="00BB629B" w:rsidRDefault="00C731E8" w:rsidP="00C731E8">
            <w:pPr>
              <w:pStyle w:val="TAL"/>
              <w:rPr>
                <w:rFonts w:cs="Arial"/>
              </w:rPr>
            </w:pPr>
            <w:r w:rsidRPr="00BB629B">
              <w:rPr>
                <w:rFonts w:cs="Arial"/>
              </w:rPr>
              <w:t>NOTE 5</w:t>
            </w:r>
          </w:p>
          <w:p w14:paraId="140ABA8B" w14:textId="77777777" w:rsidR="00C731E8" w:rsidRPr="00BB629B" w:rsidRDefault="00C731E8" w:rsidP="00C731E8">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C731E8" w:rsidRPr="00BB629B" w14:paraId="16C2189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E283721" w14:textId="77777777" w:rsidR="00C731E8" w:rsidRPr="00BB629B" w:rsidRDefault="00C731E8" w:rsidP="00C731E8">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47D7C687" w14:textId="77777777" w:rsidR="00C731E8" w:rsidRPr="00BB629B" w:rsidRDefault="00C731E8" w:rsidP="00C731E8">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E8053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1C85C4"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4447CEF"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9904D"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CA1ABA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42B255" w14:textId="77777777" w:rsidR="00C731E8" w:rsidRPr="00BB629B" w:rsidRDefault="00C731E8" w:rsidP="00C731E8">
            <w:pPr>
              <w:pStyle w:val="TAL"/>
              <w:rPr>
                <w:rFonts w:cs="Arial"/>
              </w:rPr>
            </w:pPr>
            <w:r w:rsidRPr="00BB629B">
              <w:rPr>
                <w:rFonts w:cs="Arial"/>
              </w:rPr>
              <w:t>NOTE 5</w:t>
            </w:r>
          </w:p>
          <w:p w14:paraId="06C0351C" w14:textId="77777777" w:rsidR="00C731E8" w:rsidRPr="00BB629B" w:rsidRDefault="00C731E8" w:rsidP="00C731E8">
            <w:pPr>
              <w:pStyle w:val="TAL"/>
            </w:pPr>
            <w:r w:rsidRPr="00BB629B">
              <w:rPr>
                <w:rFonts w:cs="Arial"/>
              </w:rPr>
              <w:t>Skip TC 6.4B.2.2.2 if UE supports SA and TS 38.521-1 TC 6.4.2.2has been executed.</w:t>
            </w:r>
          </w:p>
        </w:tc>
      </w:tr>
      <w:tr w:rsidR="00C731E8" w:rsidRPr="00BB629B" w14:paraId="4FD239A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F35184B" w14:textId="77777777" w:rsidR="00C731E8" w:rsidRPr="00BB629B" w:rsidRDefault="00C731E8" w:rsidP="00C731E8">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22F1AFC4" w14:textId="77777777" w:rsidR="00C731E8" w:rsidRPr="00BB629B" w:rsidRDefault="00C731E8" w:rsidP="00C731E8">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CF0C6B9"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C047CDA"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3368246"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30916C"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47957A"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3E60D5" w14:textId="77777777" w:rsidR="00C731E8" w:rsidRPr="00BB629B" w:rsidRDefault="00C731E8" w:rsidP="00C731E8">
            <w:pPr>
              <w:pStyle w:val="TAL"/>
            </w:pPr>
            <w:r w:rsidRPr="00BB629B">
              <w:t>NOTE 5</w:t>
            </w:r>
          </w:p>
          <w:p w14:paraId="58159A6D" w14:textId="77777777" w:rsidR="00C731E8" w:rsidRPr="00BB629B" w:rsidRDefault="00C731E8" w:rsidP="00C731E8">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C731E8" w:rsidRPr="00BB629B" w14:paraId="6FD99EC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EFA0D96" w14:textId="77777777" w:rsidR="00C731E8" w:rsidRPr="00BB629B" w:rsidRDefault="00C731E8" w:rsidP="00C731E8">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69E8187E" w14:textId="77777777" w:rsidR="00C731E8" w:rsidRPr="00BB629B" w:rsidRDefault="00C731E8" w:rsidP="00C731E8">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009449" w14:textId="77777777" w:rsidR="00C731E8" w:rsidRPr="00BB629B" w:rsidRDefault="00C731E8" w:rsidP="00C731E8">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456753"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699947A" w14:textId="77777777" w:rsidR="00C731E8" w:rsidRPr="00BB629B" w:rsidRDefault="00C731E8" w:rsidP="00C731E8">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E1BE13"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45A9C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A8E3C8F" w14:textId="77777777" w:rsidR="00C731E8" w:rsidRPr="00BB629B" w:rsidRDefault="00C731E8" w:rsidP="00C731E8">
            <w:pPr>
              <w:pStyle w:val="TAL"/>
              <w:rPr>
                <w:rFonts w:cs="Arial"/>
              </w:rPr>
            </w:pPr>
            <w:r w:rsidRPr="00BB629B">
              <w:rPr>
                <w:rFonts w:cs="Arial"/>
              </w:rPr>
              <w:t>NOTE 5</w:t>
            </w:r>
          </w:p>
          <w:p w14:paraId="1DB625EC" w14:textId="77777777" w:rsidR="00C731E8" w:rsidRPr="00BB629B" w:rsidRDefault="00C731E8" w:rsidP="00C731E8">
            <w:pPr>
              <w:pStyle w:val="TAL"/>
            </w:pPr>
            <w:r w:rsidRPr="00BB629B">
              <w:rPr>
                <w:rFonts w:cs="Arial"/>
              </w:rPr>
              <w:t xml:space="preserve">Skip TC 6.4B.2.2.4 if UE supports SA and TS 38.521-1 TC 6.4.2.4 has been executed. </w:t>
            </w:r>
          </w:p>
        </w:tc>
      </w:tr>
      <w:tr w:rsidR="00C731E8" w:rsidRPr="00BB629B" w14:paraId="0D4B522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AAC5205" w14:textId="77777777" w:rsidR="00C731E8" w:rsidRPr="00BB629B" w:rsidRDefault="00C731E8" w:rsidP="00C731E8">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0FD33FB1" w14:textId="77777777" w:rsidR="00C731E8" w:rsidRPr="00BB629B" w:rsidRDefault="00C731E8" w:rsidP="00C731E8">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63F33C8"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B24843"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F8B0C8E"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6D71BD"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5B12471"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CFF983" w14:textId="77777777" w:rsidR="00C731E8" w:rsidRPr="00BB629B" w:rsidRDefault="00C731E8" w:rsidP="00C731E8">
            <w:pPr>
              <w:pStyle w:val="TAL"/>
              <w:rPr>
                <w:rFonts w:cs="Arial"/>
              </w:rPr>
            </w:pPr>
            <w:r w:rsidRPr="00BB629B">
              <w:rPr>
                <w:rFonts w:cs="Arial"/>
              </w:rPr>
              <w:t>NOTE 5</w:t>
            </w:r>
          </w:p>
          <w:p w14:paraId="60A3F719" w14:textId="77777777" w:rsidR="00C731E8" w:rsidRPr="00BB629B" w:rsidRDefault="00C731E8" w:rsidP="00C731E8">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C731E8" w:rsidRPr="00BB629B" w14:paraId="2C81627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D9A5983" w14:textId="77777777" w:rsidR="00C731E8" w:rsidRPr="00BB629B" w:rsidRDefault="00C731E8" w:rsidP="00C731E8">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4568BFCB" w14:textId="77777777" w:rsidR="00C731E8" w:rsidRPr="00BB629B" w:rsidRDefault="00C731E8" w:rsidP="00C731E8">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5E92BA5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039584"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A8BB0BC"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07F696"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88BAD9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9020B3" w14:textId="77777777" w:rsidR="00C731E8" w:rsidRPr="00BB629B" w:rsidRDefault="00C731E8" w:rsidP="00C731E8">
            <w:pPr>
              <w:pStyle w:val="TAL"/>
              <w:rPr>
                <w:rFonts w:cs="Arial"/>
              </w:rPr>
            </w:pPr>
            <w:r w:rsidRPr="00BB629B">
              <w:rPr>
                <w:rFonts w:cs="Arial"/>
              </w:rPr>
              <w:t>NOTE 5</w:t>
            </w:r>
          </w:p>
          <w:p w14:paraId="21434381" w14:textId="77777777" w:rsidR="00C731E8" w:rsidRPr="00BB629B" w:rsidRDefault="00C731E8" w:rsidP="00C731E8">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C731E8" w:rsidRPr="00BB629B" w14:paraId="0223C78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AAC18D8" w14:textId="77777777" w:rsidR="00C731E8" w:rsidRPr="00BB629B" w:rsidRDefault="00C731E8" w:rsidP="00C731E8">
            <w:pPr>
              <w:pStyle w:val="TAL"/>
              <w:rPr>
                <w:bCs/>
              </w:rPr>
            </w:pPr>
            <w:r w:rsidRPr="00BB629B">
              <w:lastRenderedPageBreak/>
              <w:t>6.4B.2.3.3</w:t>
            </w:r>
          </w:p>
        </w:tc>
        <w:tc>
          <w:tcPr>
            <w:tcW w:w="4383" w:type="dxa"/>
            <w:tcBorders>
              <w:top w:val="single" w:sz="4" w:space="0" w:color="auto"/>
              <w:left w:val="single" w:sz="4" w:space="0" w:color="auto"/>
              <w:bottom w:val="single" w:sz="4" w:space="0" w:color="auto"/>
              <w:right w:val="single" w:sz="4" w:space="0" w:color="auto"/>
            </w:tcBorders>
            <w:hideMark/>
          </w:tcPr>
          <w:p w14:paraId="37420297" w14:textId="77777777" w:rsidR="00C731E8" w:rsidRPr="00BB629B" w:rsidRDefault="00C731E8" w:rsidP="00C731E8">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A6A38E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155B18"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65480A9"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2D89E2D"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38E27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54B8F7" w14:textId="77777777" w:rsidR="00C731E8" w:rsidRPr="00BB629B" w:rsidRDefault="00C731E8" w:rsidP="00C731E8">
            <w:pPr>
              <w:pStyle w:val="TAL"/>
              <w:rPr>
                <w:rFonts w:cs="Arial"/>
              </w:rPr>
            </w:pPr>
            <w:r w:rsidRPr="00BB629B">
              <w:rPr>
                <w:rFonts w:cs="Arial"/>
              </w:rPr>
              <w:t>NOTE 5</w:t>
            </w:r>
          </w:p>
          <w:p w14:paraId="1D488505" w14:textId="77777777" w:rsidR="00C731E8" w:rsidRPr="00BB629B" w:rsidRDefault="00C731E8" w:rsidP="00C731E8">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C731E8" w:rsidRPr="00BB629B" w14:paraId="76E2A17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1A9DD5C" w14:textId="77777777" w:rsidR="00C731E8" w:rsidRPr="00BB629B" w:rsidRDefault="00C731E8" w:rsidP="00C731E8">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5C9DD40F" w14:textId="77777777" w:rsidR="00C731E8" w:rsidRPr="00BB629B" w:rsidRDefault="00C731E8" w:rsidP="00C731E8">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DD38CA"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D86218"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A37FBD8" w14:textId="77777777" w:rsidR="00C731E8" w:rsidRPr="00BB629B" w:rsidRDefault="00C731E8" w:rsidP="00C731E8">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0C59876"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776BE9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7B350C" w14:textId="77777777" w:rsidR="00C731E8" w:rsidRPr="00BB629B" w:rsidRDefault="00C731E8" w:rsidP="00C731E8">
            <w:pPr>
              <w:pStyle w:val="TAL"/>
              <w:rPr>
                <w:rFonts w:cs="Arial"/>
              </w:rPr>
            </w:pPr>
            <w:r w:rsidRPr="00BB629B">
              <w:rPr>
                <w:rFonts w:cs="Arial"/>
              </w:rPr>
              <w:t>NOTE 5</w:t>
            </w:r>
          </w:p>
          <w:p w14:paraId="5EAEE70C" w14:textId="77777777" w:rsidR="00C731E8" w:rsidRPr="00BB629B" w:rsidRDefault="00C731E8" w:rsidP="00C731E8">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C731E8" w:rsidRPr="00BB629B" w14:paraId="59D28BD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F58E722" w14:textId="77777777" w:rsidR="00C731E8" w:rsidRPr="00BB629B" w:rsidRDefault="00C731E8" w:rsidP="00C731E8">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40A7F744" w14:textId="77777777" w:rsidR="00C731E8" w:rsidRPr="00BB629B" w:rsidRDefault="00C731E8" w:rsidP="00C731E8">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6C5C58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38372A"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3A94603"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FEFAF64"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928620D"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465494" w14:textId="77777777" w:rsidR="00C731E8" w:rsidRPr="00BB629B" w:rsidRDefault="00C731E8" w:rsidP="00C731E8">
            <w:pPr>
              <w:pStyle w:val="TAL"/>
              <w:rPr>
                <w:rFonts w:cs="Arial"/>
                <w:lang w:eastAsia="zh-TW"/>
              </w:rPr>
            </w:pPr>
            <w:r w:rsidRPr="00BB629B">
              <w:rPr>
                <w:rFonts w:cs="Arial"/>
                <w:lang w:eastAsia="zh-TW"/>
              </w:rPr>
              <w:t>NOTE 1</w:t>
            </w:r>
          </w:p>
          <w:p w14:paraId="6E279305" w14:textId="77777777" w:rsidR="00C731E8" w:rsidRPr="00BB629B" w:rsidRDefault="00C731E8" w:rsidP="00C731E8">
            <w:pPr>
              <w:pStyle w:val="TAL"/>
              <w:rPr>
                <w:rFonts w:cs="Arial"/>
              </w:rPr>
            </w:pPr>
            <w:r w:rsidRPr="00BB629B">
              <w:rPr>
                <w:rFonts w:cs="Arial"/>
              </w:rPr>
              <w:t>NOTE 5</w:t>
            </w:r>
          </w:p>
          <w:p w14:paraId="7F401E2C"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C731E8" w:rsidRPr="00BB629B" w14:paraId="2A624FEC"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D4AF1A5" w14:textId="77777777" w:rsidR="00C731E8" w:rsidRPr="00BB629B" w:rsidRDefault="00C731E8" w:rsidP="00C731E8">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253888" w14:textId="77777777" w:rsidR="00C731E8" w:rsidRPr="00BB629B" w:rsidRDefault="00C731E8" w:rsidP="00C731E8">
            <w:pPr>
              <w:pStyle w:val="TAL"/>
              <w:rPr>
                <w:lang w:val="fr-FR" w:eastAsia="zh-CN"/>
              </w:rPr>
            </w:pPr>
            <w:proofErr w:type="spellStart"/>
            <w:r w:rsidRPr="00BB629B">
              <w:rPr>
                <w:lang w:val="fr-FR" w:eastAsia="zh-CN"/>
              </w:rPr>
              <w:t>Error</w:t>
            </w:r>
            <w:proofErr w:type="spellEnd"/>
            <w:r w:rsidRPr="00BB629B">
              <w:rPr>
                <w:lang w:val="fr-FR" w:eastAsia="zh-CN"/>
              </w:rPr>
              <w:t xml:space="preserve"> </w:t>
            </w:r>
            <w:proofErr w:type="spellStart"/>
            <w:r w:rsidRPr="00BB629B">
              <w:rPr>
                <w:lang w:val="fr-FR" w:eastAsia="zh-CN"/>
              </w:rPr>
              <w:t>Vector</w:t>
            </w:r>
            <w:proofErr w:type="spellEnd"/>
            <w:r w:rsidRPr="00BB629B">
              <w:rPr>
                <w:lang w:val="fr-FR" w:eastAsia="zh-CN"/>
              </w:rPr>
              <w:t xml:space="preserve"> Magnitude </w:t>
            </w:r>
            <w:proofErr w:type="spellStart"/>
            <w:r w:rsidRPr="00BB629B">
              <w:rPr>
                <w:lang w:val="fr-FR" w:eastAsia="zh-CN"/>
              </w:rPr>
              <w:t>with</w:t>
            </w:r>
            <w:proofErr w:type="spellEnd"/>
            <w:r w:rsidRPr="00BB629B">
              <w:rPr>
                <w:lang w:val="fr-FR" w:eastAsia="zh-CN"/>
              </w:rPr>
              <w:t xml:space="preserve"> Power Boost for inter-band EN-DC </w:t>
            </w:r>
            <w:proofErr w:type="spellStart"/>
            <w:r w:rsidRPr="00BB629B">
              <w:rPr>
                <w:lang w:val="fr-FR" w:eastAsia="zh-CN"/>
              </w:rPr>
              <w:t>including</w:t>
            </w:r>
            <w:proofErr w:type="spellEnd"/>
            <w:r w:rsidRPr="00BB629B">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1F6A156"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D98113F" w14:textId="77777777" w:rsidR="00C731E8" w:rsidRPr="00BB629B" w:rsidRDefault="00C731E8" w:rsidP="00C731E8">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DDA6FC9" w14:textId="77777777" w:rsidR="00C731E8" w:rsidRPr="00BB629B" w:rsidRDefault="00C731E8" w:rsidP="00C731E8">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FFF39F4" w14:textId="77777777" w:rsidR="00C731E8" w:rsidRPr="00BB629B" w:rsidRDefault="00C731E8" w:rsidP="00C731E8">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D5F0781" w14:textId="77777777" w:rsidR="00C731E8" w:rsidRPr="00BB629B" w:rsidRDefault="00C731E8" w:rsidP="00C731E8">
            <w:pPr>
              <w:pStyle w:val="TAL"/>
              <w:rPr>
                <w:rFonts w:cs="Arial"/>
                <w:lang w:val="fr-FR" w:eastAsia="fr-FR"/>
              </w:rPr>
            </w:pPr>
            <w:r w:rsidRPr="00BB629B">
              <w:rPr>
                <w:rFonts w:cs="Arial"/>
                <w:lang w:val="fr-FR" w:eastAsia="fr-FR"/>
              </w:rPr>
              <w:t>PC1</w:t>
            </w:r>
          </w:p>
          <w:p w14:paraId="51AFACBD"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p>
          <w:p w14:paraId="5B82B66F" w14:textId="77777777" w:rsidR="00C731E8" w:rsidRPr="00BB629B" w:rsidRDefault="00C731E8" w:rsidP="00C731E8">
            <w:pPr>
              <w:pStyle w:val="TAL"/>
              <w:rPr>
                <w:rFonts w:cs="Arial"/>
                <w:lang w:val="fr-FR" w:eastAsia="fr-FR"/>
              </w:rPr>
            </w:pPr>
            <w:r w:rsidRPr="00BB629B">
              <w:rPr>
                <w:rFonts w:cs="Arial"/>
                <w:lang w:val="fr-FR" w:eastAsia="fr-FR"/>
              </w:rPr>
              <w:t>PC3</w:t>
            </w:r>
          </w:p>
          <w:p w14:paraId="409DB01E" w14:textId="77777777" w:rsidR="00C731E8" w:rsidRPr="00BB629B" w:rsidRDefault="00C731E8" w:rsidP="00C731E8">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C7A4909" w14:textId="77777777" w:rsidR="00C731E8" w:rsidRPr="00BB629B" w:rsidRDefault="00C731E8" w:rsidP="00C731E8">
            <w:pPr>
              <w:pStyle w:val="TAL"/>
              <w:rPr>
                <w:rFonts w:cs="Arial"/>
                <w:lang w:eastAsia="zh-TW"/>
              </w:rPr>
            </w:pPr>
            <w:r w:rsidRPr="00BB629B">
              <w:rPr>
                <w:rFonts w:cs="Arial"/>
                <w:lang w:eastAsia="zh-TW"/>
              </w:rPr>
              <w:t>NOTE 1</w:t>
            </w:r>
          </w:p>
          <w:p w14:paraId="7A50CBD0" w14:textId="77777777" w:rsidR="00C731E8" w:rsidRPr="00BB629B" w:rsidRDefault="00C731E8" w:rsidP="00C731E8">
            <w:pPr>
              <w:pStyle w:val="TAL"/>
              <w:rPr>
                <w:rFonts w:cs="Arial"/>
              </w:rPr>
            </w:pPr>
            <w:r w:rsidRPr="00BB629B">
              <w:rPr>
                <w:rFonts w:cs="Arial"/>
              </w:rPr>
              <w:t>NOTE 5</w:t>
            </w:r>
          </w:p>
          <w:p w14:paraId="08A7D9FC" w14:textId="77777777" w:rsidR="00C731E8" w:rsidRPr="00BB629B" w:rsidRDefault="00C731E8" w:rsidP="00C731E8">
            <w:pPr>
              <w:pStyle w:val="TAL"/>
              <w:rPr>
                <w:rFonts w:cs="Arial"/>
                <w:lang w:val="fr-FR" w:eastAsia="zh-TW"/>
              </w:rPr>
            </w:pPr>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C731E8" w:rsidRPr="00BB629B" w14:paraId="24A88C5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A0CD21" w14:textId="77777777" w:rsidR="00C731E8" w:rsidRPr="00BB629B" w:rsidRDefault="00C731E8" w:rsidP="00C731E8">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EA2DE6" w14:textId="77777777" w:rsidR="00C731E8" w:rsidRPr="00BB629B" w:rsidRDefault="00C731E8" w:rsidP="00C731E8">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EFB244"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39688C9"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0A55B2"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865CDC"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A563E6"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0F651B0" w14:textId="77777777" w:rsidR="00C731E8" w:rsidRPr="00BB629B" w:rsidRDefault="00C731E8" w:rsidP="00C731E8">
            <w:pPr>
              <w:pStyle w:val="TAL"/>
              <w:rPr>
                <w:b/>
                <w:lang w:eastAsia="zh-CN"/>
              </w:rPr>
            </w:pPr>
          </w:p>
        </w:tc>
      </w:tr>
      <w:tr w:rsidR="00C731E8" w:rsidRPr="00BB629B" w14:paraId="78A7E21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11C3F9D" w14:textId="77777777" w:rsidR="00C731E8" w:rsidRPr="00BB629B" w:rsidRDefault="00C731E8" w:rsidP="00C731E8">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63C166B7" w14:textId="77777777" w:rsidR="00C731E8" w:rsidRPr="00BB629B" w:rsidRDefault="00C731E8" w:rsidP="00C731E8">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8E5DEA"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B58EE9"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383D43"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30B28"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1FD2E0"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E9B0F1" w14:textId="77777777" w:rsidR="00C731E8" w:rsidRPr="00BB629B" w:rsidRDefault="00C731E8" w:rsidP="00C731E8">
            <w:pPr>
              <w:pStyle w:val="TAL"/>
              <w:rPr>
                <w:rFonts w:cs="Arial"/>
                <w:lang w:eastAsia="zh-TW"/>
              </w:rPr>
            </w:pPr>
            <w:r w:rsidRPr="00BB629B">
              <w:rPr>
                <w:rFonts w:cs="Arial"/>
                <w:lang w:eastAsia="zh-TW"/>
              </w:rPr>
              <w:t>NOTE 1</w:t>
            </w:r>
          </w:p>
          <w:p w14:paraId="5435F806" w14:textId="77777777" w:rsidR="00C731E8" w:rsidRPr="00BB629B" w:rsidRDefault="00C731E8" w:rsidP="00C731E8">
            <w:pPr>
              <w:pStyle w:val="TAL"/>
              <w:rPr>
                <w:rFonts w:cs="Arial"/>
              </w:rPr>
            </w:pPr>
            <w:r w:rsidRPr="00BB629B">
              <w:rPr>
                <w:rFonts w:cs="Arial"/>
              </w:rPr>
              <w:t>NOTE 5</w:t>
            </w:r>
          </w:p>
          <w:p w14:paraId="3578DC4A"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C731E8" w:rsidRPr="00BB629B" w14:paraId="7BFE5CE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B9A6D91" w14:textId="77777777" w:rsidR="00C731E8" w:rsidRPr="00BB629B" w:rsidRDefault="00C731E8" w:rsidP="00C731E8">
            <w:pPr>
              <w:pStyle w:val="TAL"/>
            </w:pPr>
            <w:r w:rsidRPr="00BB629B">
              <w:rPr>
                <w:rFonts w:cs="Arial"/>
              </w:rPr>
              <w:lastRenderedPageBreak/>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E6A3768" w14:textId="77777777" w:rsidR="00C731E8" w:rsidRPr="00BB629B" w:rsidRDefault="00C731E8" w:rsidP="00C731E8">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BDC618D"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975715"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F499F2"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C2A02C"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78787DC"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73CE86" w14:textId="77777777" w:rsidR="00C731E8" w:rsidRPr="00BB629B" w:rsidRDefault="00C731E8" w:rsidP="00C731E8">
            <w:pPr>
              <w:pStyle w:val="TAL"/>
              <w:rPr>
                <w:rFonts w:cs="Arial"/>
                <w:lang w:eastAsia="zh-TW"/>
              </w:rPr>
            </w:pPr>
            <w:r w:rsidRPr="00BB629B">
              <w:rPr>
                <w:rFonts w:cs="Arial"/>
                <w:lang w:eastAsia="zh-TW"/>
              </w:rPr>
              <w:t>NOTE 1</w:t>
            </w:r>
          </w:p>
          <w:p w14:paraId="26C6CF16" w14:textId="77777777" w:rsidR="00C731E8" w:rsidRPr="00BB629B" w:rsidRDefault="00C731E8" w:rsidP="00C731E8">
            <w:pPr>
              <w:pStyle w:val="TAL"/>
              <w:rPr>
                <w:rFonts w:cs="Arial"/>
              </w:rPr>
            </w:pPr>
            <w:r w:rsidRPr="00BB629B">
              <w:rPr>
                <w:rFonts w:cs="Arial"/>
              </w:rPr>
              <w:t>NOTE 5</w:t>
            </w:r>
          </w:p>
          <w:p w14:paraId="340341C1"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C731E8" w:rsidRPr="00BB629B" w14:paraId="28E58E8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83E26C9" w14:textId="77777777" w:rsidR="00C731E8" w:rsidRPr="00BB629B" w:rsidRDefault="00C731E8" w:rsidP="00C731E8">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3362E162" w14:textId="77777777" w:rsidR="00C731E8" w:rsidRPr="00BB629B" w:rsidRDefault="00C731E8" w:rsidP="00C731E8">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36D49CF"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2B588E7"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51E5C0"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E7DCCD"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0E8D73"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553A9C" w14:textId="77777777" w:rsidR="00C731E8" w:rsidRPr="00BB629B" w:rsidRDefault="00C731E8" w:rsidP="00C731E8">
            <w:pPr>
              <w:pStyle w:val="TAL"/>
              <w:rPr>
                <w:rFonts w:cs="Arial"/>
                <w:lang w:eastAsia="zh-TW"/>
              </w:rPr>
            </w:pPr>
            <w:r w:rsidRPr="00BB629B">
              <w:rPr>
                <w:rFonts w:cs="Arial"/>
                <w:lang w:eastAsia="zh-TW"/>
              </w:rPr>
              <w:t>NOTE 1</w:t>
            </w:r>
          </w:p>
          <w:p w14:paraId="08B6579B" w14:textId="77777777" w:rsidR="00C731E8" w:rsidRPr="00BB629B" w:rsidRDefault="00C731E8" w:rsidP="00C731E8">
            <w:pPr>
              <w:pStyle w:val="TAL"/>
              <w:rPr>
                <w:rFonts w:cs="Arial"/>
              </w:rPr>
            </w:pPr>
            <w:r w:rsidRPr="00BB629B">
              <w:rPr>
                <w:rFonts w:cs="Arial"/>
              </w:rPr>
              <w:t>NOTE 5</w:t>
            </w:r>
          </w:p>
          <w:p w14:paraId="564B7C1F"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C731E8" w:rsidRPr="00BB629B" w14:paraId="721AFFB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99A702C" w14:textId="77777777" w:rsidR="00C731E8" w:rsidRPr="00BB629B" w:rsidRDefault="00C731E8" w:rsidP="00C731E8">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4CDFD43" w14:textId="77777777" w:rsidR="00C731E8" w:rsidRPr="00BB629B" w:rsidRDefault="00C731E8" w:rsidP="00C731E8">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79AC6F"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FD907E5"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10D9D8" w14:textId="77777777" w:rsidR="00C731E8" w:rsidRPr="00BB629B" w:rsidRDefault="00C731E8" w:rsidP="00C731E8">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8224D6" w14:textId="77777777" w:rsidR="00C731E8" w:rsidRPr="00BB629B" w:rsidRDefault="00C731E8" w:rsidP="00C731E8">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CCBF8D7"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161471" w14:textId="77777777" w:rsidR="00C731E8" w:rsidRPr="00BB629B" w:rsidRDefault="00C731E8" w:rsidP="00C731E8">
            <w:pPr>
              <w:pStyle w:val="TAL"/>
              <w:rPr>
                <w:rFonts w:cs="Arial"/>
                <w:lang w:eastAsia="zh-TW"/>
              </w:rPr>
            </w:pPr>
            <w:r w:rsidRPr="00BB629B">
              <w:t>NOTE 1</w:t>
            </w:r>
          </w:p>
        </w:tc>
      </w:tr>
      <w:tr w:rsidR="00C731E8" w:rsidRPr="00BB629B" w14:paraId="37C77AB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0D06F44" w14:textId="77777777" w:rsidR="00C731E8" w:rsidRPr="00BB629B" w:rsidRDefault="00C731E8" w:rsidP="00C731E8">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27493349" w14:textId="77777777" w:rsidR="00C731E8" w:rsidRPr="00BB629B" w:rsidRDefault="00C731E8" w:rsidP="00C731E8">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41381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1253AD"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520F4F4"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621E11"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283B74"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7DC3B5" w14:textId="77777777" w:rsidR="00C731E8" w:rsidRPr="00BB629B" w:rsidRDefault="00C731E8" w:rsidP="00C731E8">
            <w:pPr>
              <w:pStyle w:val="TAL"/>
              <w:rPr>
                <w:rFonts w:cs="Arial"/>
              </w:rPr>
            </w:pPr>
            <w:r w:rsidRPr="00BB629B">
              <w:rPr>
                <w:rFonts w:cs="Arial"/>
              </w:rPr>
              <w:t>NOTE 5</w:t>
            </w:r>
          </w:p>
          <w:p w14:paraId="60C9C640"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C731E8" w:rsidRPr="00BB629B" w14:paraId="7725A6C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BC774E" w14:textId="77777777" w:rsidR="00C731E8" w:rsidRPr="00BB629B" w:rsidRDefault="00C731E8" w:rsidP="00C731E8">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39D297" w14:textId="77777777" w:rsidR="00C731E8" w:rsidRPr="00BB629B" w:rsidRDefault="00C731E8" w:rsidP="00C731E8">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50AA05"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976061"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59258F"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029AE4"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FD02A7"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15BBB1A" w14:textId="77777777" w:rsidR="00C731E8" w:rsidRPr="00BB629B" w:rsidRDefault="00C731E8" w:rsidP="00C731E8">
            <w:pPr>
              <w:pStyle w:val="TAL"/>
              <w:rPr>
                <w:b/>
                <w:lang w:eastAsia="zh-CN"/>
              </w:rPr>
            </w:pPr>
          </w:p>
        </w:tc>
      </w:tr>
      <w:tr w:rsidR="00C731E8" w:rsidRPr="00BB629B" w14:paraId="7BC5C82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A7C851F" w14:textId="77777777" w:rsidR="00C731E8" w:rsidRPr="00BB629B" w:rsidRDefault="00C731E8" w:rsidP="00C731E8">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60BEC47" w14:textId="77777777" w:rsidR="00C731E8" w:rsidRPr="00BB629B" w:rsidRDefault="00C731E8" w:rsidP="00C731E8">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2741690"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928A0D"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C6D23E"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7C4CDF"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9DD144"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720EC5" w14:textId="77777777" w:rsidR="00C731E8" w:rsidRPr="00BB629B" w:rsidRDefault="00C731E8" w:rsidP="00C731E8">
            <w:pPr>
              <w:pStyle w:val="TAL"/>
              <w:rPr>
                <w:rFonts w:cs="Arial"/>
                <w:lang w:eastAsia="zh-TW"/>
              </w:rPr>
            </w:pPr>
            <w:r w:rsidRPr="00BB629B">
              <w:rPr>
                <w:rFonts w:cs="Arial"/>
                <w:lang w:eastAsia="zh-TW"/>
              </w:rPr>
              <w:t>NOTE 1</w:t>
            </w:r>
          </w:p>
          <w:p w14:paraId="42AD7914" w14:textId="77777777" w:rsidR="00C731E8" w:rsidRPr="00BB629B" w:rsidRDefault="00C731E8" w:rsidP="00C731E8">
            <w:pPr>
              <w:pStyle w:val="TAL"/>
              <w:rPr>
                <w:rFonts w:cs="Arial"/>
              </w:rPr>
            </w:pPr>
            <w:r w:rsidRPr="00BB629B">
              <w:rPr>
                <w:rFonts w:cs="Arial"/>
              </w:rPr>
              <w:t>NOTE 5</w:t>
            </w:r>
          </w:p>
          <w:p w14:paraId="140AC21E"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C731E8" w:rsidRPr="00BB629B" w14:paraId="688A6B1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D9D2091" w14:textId="77777777" w:rsidR="00C731E8" w:rsidRPr="00BB629B" w:rsidRDefault="00C731E8" w:rsidP="00C731E8">
            <w:pPr>
              <w:pStyle w:val="TAL"/>
            </w:pPr>
            <w:r w:rsidRPr="00BB629B">
              <w:rPr>
                <w:rFonts w:cs="Arial"/>
              </w:rPr>
              <w:lastRenderedPageBreak/>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FF739C3" w14:textId="77777777" w:rsidR="00C731E8" w:rsidRPr="00BB629B" w:rsidRDefault="00C731E8" w:rsidP="00C731E8">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6FB4A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7210BA"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F8BA44"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0E7E92"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1A85E6"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8FA0BF" w14:textId="77777777" w:rsidR="00C731E8" w:rsidRPr="00BB629B" w:rsidRDefault="00C731E8" w:rsidP="00C731E8">
            <w:pPr>
              <w:pStyle w:val="TAL"/>
              <w:rPr>
                <w:rFonts w:cs="Arial"/>
                <w:lang w:eastAsia="zh-TW"/>
              </w:rPr>
            </w:pPr>
            <w:r w:rsidRPr="00BB629B">
              <w:rPr>
                <w:rFonts w:cs="Arial"/>
                <w:lang w:eastAsia="zh-TW"/>
              </w:rPr>
              <w:t>NOTE 1</w:t>
            </w:r>
          </w:p>
          <w:p w14:paraId="4D169135" w14:textId="77777777" w:rsidR="00C731E8" w:rsidRPr="00BB629B" w:rsidRDefault="00C731E8" w:rsidP="00C731E8">
            <w:pPr>
              <w:pStyle w:val="TAL"/>
              <w:rPr>
                <w:rFonts w:cs="Arial"/>
              </w:rPr>
            </w:pPr>
            <w:r w:rsidRPr="00BB629B">
              <w:rPr>
                <w:rFonts w:cs="Arial"/>
              </w:rPr>
              <w:t>NOTE 5</w:t>
            </w:r>
          </w:p>
          <w:p w14:paraId="75CD8594"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C731E8" w:rsidRPr="00BB629B" w14:paraId="48DDA8A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13C0430" w14:textId="77777777" w:rsidR="00C731E8" w:rsidRPr="00BB629B" w:rsidRDefault="00C731E8" w:rsidP="00C731E8">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6797850" w14:textId="77777777" w:rsidR="00C731E8" w:rsidRPr="00BB629B" w:rsidRDefault="00C731E8" w:rsidP="00C731E8">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09447E"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956EC9" w14:textId="77777777" w:rsidR="00C731E8" w:rsidRPr="00BB629B" w:rsidRDefault="00C731E8" w:rsidP="00C731E8">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C80D21"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AC8B6C" w14:textId="77777777" w:rsidR="00C731E8" w:rsidRPr="00BB629B" w:rsidRDefault="00C731E8" w:rsidP="00C731E8">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16D7F4F"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B9C1B6" w14:textId="77777777" w:rsidR="00C731E8" w:rsidRPr="00BB629B" w:rsidRDefault="00C731E8" w:rsidP="00C731E8">
            <w:pPr>
              <w:pStyle w:val="TAL"/>
              <w:rPr>
                <w:rFonts w:cs="Arial"/>
                <w:lang w:eastAsia="zh-TW"/>
              </w:rPr>
            </w:pPr>
            <w:r w:rsidRPr="00BB629B">
              <w:rPr>
                <w:rFonts w:cs="Arial"/>
                <w:lang w:eastAsia="zh-TW"/>
              </w:rPr>
              <w:t>NOTE 1</w:t>
            </w:r>
          </w:p>
          <w:p w14:paraId="71490595" w14:textId="77777777" w:rsidR="00C731E8" w:rsidRPr="00BB629B" w:rsidRDefault="00C731E8" w:rsidP="00C731E8">
            <w:pPr>
              <w:pStyle w:val="TAL"/>
              <w:rPr>
                <w:rFonts w:cs="Arial"/>
              </w:rPr>
            </w:pPr>
            <w:r w:rsidRPr="00BB629B">
              <w:rPr>
                <w:rFonts w:cs="Arial"/>
              </w:rPr>
              <w:t>NOTE 5</w:t>
            </w:r>
          </w:p>
          <w:p w14:paraId="19681440" w14:textId="77777777" w:rsidR="00C731E8" w:rsidRPr="00BB629B" w:rsidRDefault="00C731E8" w:rsidP="00C731E8">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C731E8" w:rsidRPr="00BB629B" w14:paraId="58B0922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A9BDA7E" w14:textId="77777777" w:rsidR="00C731E8" w:rsidRPr="00BB629B" w:rsidRDefault="00C731E8" w:rsidP="00C731E8">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481A0D15" w14:textId="77777777" w:rsidR="00C731E8" w:rsidRPr="00BB629B" w:rsidRDefault="00C731E8" w:rsidP="00C731E8">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A74BB77"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B48A017"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3286B9"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671E0F"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F8D76D"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6D505C" w14:textId="77777777" w:rsidR="00C731E8" w:rsidRPr="00BB629B" w:rsidRDefault="00C731E8" w:rsidP="00C731E8">
            <w:pPr>
              <w:pStyle w:val="TAL"/>
              <w:rPr>
                <w:rFonts w:cs="Arial"/>
              </w:rPr>
            </w:pPr>
            <w:r w:rsidRPr="00BB629B">
              <w:t>NOTE 1</w:t>
            </w:r>
          </w:p>
        </w:tc>
      </w:tr>
      <w:tr w:rsidR="00C731E8" w:rsidRPr="00BB629B" w14:paraId="1AF299D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8E35C2D" w14:textId="77777777" w:rsidR="00C731E8" w:rsidRPr="00BB629B" w:rsidRDefault="00C731E8" w:rsidP="00C731E8">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1553EFCF" w14:textId="77777777" w:rsidR="00C731E8" w:rsidRPr="00BB629B" w:rsidRDefault="00C731E8" w:rsidP="00C731E8">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239A49"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E2C44E"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6919963"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B63584"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B300A64"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0B8309" w14:textId="77777777" w:rsidR="00C731E8" w:rsidRPr="00BB629B" w:rsidRDefault="00C731E8" w:rsidP="00C731E8">
            <w:pPr>
              <w:pStyle w:val="TAL"/>
              <w:rPr>
                <w:rFonts w:cs="Arial"/>
                <w:lang w:eastAsia="zh-TW"/>
              </w:rPr>
            </w:pPr>
            <w:r w:rsidRPr="00BB629B">
              <w:rPr>
                <w:rFonts w:cs="Arial"/>
                <w:lang w:eastAsia="zh-TW"/>
              </w:rPr>
              <w:t>NOTE 1</w:t>
            </w:r>
          </w:p>
          <w:p w14:paraId="2DAEA88B" w14:textId="77777777" w:rsidR="00C731E8" w:rsidRPr="00BB629B" w:rsidRDefault="00C731E8" w:rsidP="00C731E8">
            <w:pPr>
              <w:pStyle w:val="TAL"/>
              <w:rPr>
                <w:rFonts w:cs="Arial"/>
              </w:rPr>
            </w:pPr>
            <w:r w:rsidRPr="00BB629B">
              <w:rPr>
                <w:rFonts w:cs="Arial"/>
              </w:rPr>
              <w:t>NOTE 5</w:t>
            </w:r>
          </w:p>
          <w:p w14:paraId="20849FC9"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C731E8" w:rsidRPr="00BB629B" w14:paraId="51D60F4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804B34E" w14:textId="77777777" w:rsidR="00C731E8" w:rsidRPr="00BB629B" w:rsidRDefault="00C731E8" w:rsidP="00C731E8">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75FAE40" w14:textId="77777777" w:rsidR="00C731E8" w:rsidRPr="00BB629B" w:rsidRDefault="00C731E8" w:rsidP="00C731E8">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CAC8AD7"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2573FC9"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36C827"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A95A9C"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405CF5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F10191" w14:textId="77777777" w:rsidR="00C731E8" w:rsidRPr="00BB629B" w:rsidRDefault="00C731E8" w:rsidP="00C731E8">
            <w:pPr>
              <w:pStyle w:val="TAL"/>
              <w:rPr>
                <w:rFonts w:cs="Arial"/>
              </w:rPr>
            </w:pPr>
            <w:r w:rsidRPr="00BB629B">
              <w:t>NOTE 1</w:t>
            </w:r>
          </w:p>
        </w:tc>
      </w:tr>
      <w:tr w:rsidR="00C731E8" w:rsidRPr="00BB629B" w14:paraId="2E83BAD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C145349" w14:textId="77777777" w:rsidR="00C731E8" w:rsidRPr="00BB629B" w:rsidRDefault="00C731E8" w:rsidP="00C731E8">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52CBD81B" w14:textId="77777777" w:rsidR="00C731E8" w:rsidRPr="00BB629B" w:rsidRDefault="00C731E8" w:rsidP="00C731E8">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12E73AD" w14:textId="77777777" w:rsidR="00C731E8" w:rsidRPr="00BB629B" w:rsidRDefault="00C731E8" w:rsidP="00C731E8">
            <w:pPr>
              <w:pStyle w:val="TAC"/>
            </w:pPr>
          </w:p>
        </w:tc>
        <w:tc>
          <w:tcPr>
            <w:tcW w:w="1129" w:type="dxa"/>
            <w:tcBorders>
              <w:top w:val="single" w:sz="4" w:space="0" w:color="auto"/>
              <w:left w:val="single" w:sz="4" w:space="0" w:color="auto"/>
              <w:bottom w:val="single" w:sz="4" w:space="0" w:color="auto"/>
              <w:right w:val="single" w:sz="4" w:space="0" w:color="auto"/>
            </w:tcBorders>
          </w:tcPr>
          <w:p w14:paraId="1E1894F5" w14:textId="77777777" w:rsidR="00C731E8" w:rsidRPr="00BB629B" w:rsidRDefault="00C731E8" w:rsidP="00C731E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0173E11" w14:textId="77777777" w:rsidR="00C731E8" w:rsidRPr="00BB629B" w:rsidRDefault="00C731E8" w:rsidP="00C731E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6B4DB76" w14:textId="77777777" w:rsidR="00C731E8" w:rsidRPr="00BB629B" w:rsidRDefault="00C731E8" w:rsidP="00C731E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6353E3B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53662E" w14:textId="77777777" w:rsidR="00C731E8" w:rsidRPr="00BB629B" w:rsidRDefault="00C731E8" w:rsidP="00C731E8">
            <w:pPr>
              <w:pStyle w:val="TAL"/>
            </w:pPr>
          </w:p>
        </w:tc>
      </w:tr>
      <w:tr w:rsidR="00C731E8" w:rsidRPr="00BB629B" w14:paraId="301B6D6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EA4AD6B" w14:textId="77777777" w:rsidR="00C731E8" w:rsidRPr="00BB629B" w:rsidRDefault="00C731E8" w:rsidP="00C731E8">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E9DA262" w14:textId="77777777" w:rsidR="00C731E8" w:rsidRPr="00BB629B" w:rsidRDefault="00C731E8" w:rsidP="00C731E8">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6B7280"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5147DBB" w14:textId="77777777" w:rsidR="00C731E8" w:rsidRPr="00BB629B" w:rsidRDefault="00C731E8" w:rsidP="00C731E8">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28319F" w14:textId="77777777" w:rsidR="00C731E8" w:rsidRPr="00BB629B" w:rsidRDefault="00C731E8" w:rsidP="00C731E8">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046D8F" w14:textId="77777777" w:rsidR="00C731E8" w:rsidRPr="00BB629B" w:rsidRDefault="00C731E8" w:rsidP="00C731E8">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FEC0E1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E688D1" w14:textId="77777777" w:rsidR="00C731E8" w:rsidRPr="00BB629B" w:rsidRDefault="00C731E8" w:rsidP="00C731E8">
            <w:pPr>
              <w:pStyle w:val="TAL"/>
            </w:pPr>
            <w:r w:rsidRPr="00BB629B">
              <w:t>NOTE 1</w:t>
            </w:r>
          </w:p>
        </w:tc>
      </w:tr>
      <w:tr w:rsidR="00C731E8" w:rsidRPr="00BB629B" w14:paraId="2ABD887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740DA17" w14:textId="77777777" w:rsidR="00C731E8" w:rsidRPr="00BB629B" w:rsidRDefault="00C731E8" w:rsidP="00C731E8">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DFB7DBE" w14:textId="77777777" w:rsidR="00C731E8" w:rsidRPr="00BB629B" w:rsidRDefault="00C731E8" w:rsidP="00C731E8">
            <w:pPr>
              <w:pStyle w:val="TAL"/>
            </w:pPr>
            <w:bookmarkStart w:id="138" w:name="_Toc75972046"/>
            <w:r w:rsidRPr="00BB629B">
              <w:rPr>
                <w:lang w:eastAsia="zh-CN"/>
              </w:rPr>
              <w:t>In-band Emissions for inter-band EN-DC including FR2 (3 NR CCs)</w:t>
            </w:r>
            <w:bookmarkEnd w:id="138"/>
          </w:p>
        </w:tc>
        <w:tc>
          <w:tcPr>
            <w:tcW w:w="854" w:type="dxa"/>
            <w:tcBorders>
              <w:top w:val="single" w:sz="4" w:space="0" w:color="auto"/>
              <w:left w:val="single" w:sz="4" w:space="0" w:color="auto"/>
              <w:bottom w:val="single" w:sz="4" w:space="0" w:color="auto"/>
              <w:right w:val="single" w:sz="4" w:space="0" w:color="auto"/>
            </w:tcBorders>
            <w:hideMark/>
          </w:tcPr>
          <w:p w14:paraId="3413D69D"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81D10C9" w14:textId="77777777" w:rsidR="00C731E8" w:rsidRPr="00BB629B" w:rsidRDefault="00C731E8" w:rsidP="00C731E8">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19E15D" w14:textId="77777777" w:rsidR="00C731E8" w:rsidRPr="00BB629B" w:rsidRDefault="00C731E8" w:rsidP="00C731E8">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E76775" w14:textId="77777777" w:rsidR="00C731E8" w:rsidRPr="00BB629B" w:rsidRDefault="00C731E8" w:rsidP="00C731E8">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78AF9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F54DFC" w14:textId="77777777" w:rsidR="00C731E8" w:rsidRPr="00BB629B" w:rsidRDefault="00C731E8" w:rsidP="00C731E8">
            <w:pPr>
              <w:pStyle w:val="TAL"/>
            </w:pPr>
            <w:r w:rsidRPr="00BB629B">
              <w:t>NOTE 1</w:t>
            </w:r>
          </w:p>
        </w:tc>
      </w:tr>
      <w:tr w:rsidR="00C731E8" w:rsidRPr="00BB629B" w14:paraId="626DB1D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4287DB1" w14:textId="77777777" w:rsidR="00C731E8" w:rsidRPr="00BB629B" w:rsidRDefault="00C731E8" w:rsidP="00C731E8">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06AC7F0" w14:textId="77777777" w:rsidR="00C731E8" w:rsidRPr="00BB629B" w:rsidRDefault="00C731E8" w:rsidP="00C731E8">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B853DD1"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1A16FE4" w14:textId="77777777" w:rsidR="00C731E8" w:rsidRPr="00BB629B" w:rsidRDefault="00C731E8" w:rsidP="00C731E8">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4E4622" w14:textId="77777777" w:rsidR="00C731E8" w:rsidRPr="00BB629B" w:rsidRDefault="00C731E8" w:rsidP="00C731E8">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E56B0D" w14:textId="77777777" w:rsidR="00C731E8" w:rsidRPr="00BB629B" w:rsidRDefault="00C731E8" w:rsidP="00C731E8">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E48D6B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B623A91" w14:textId="77777777" w:rsidR="00C731E8" w:rsidRPr="00BB629B" w:rsidRDefault="00C731E8" w:rsidP="00C731E8">
            <w:pPr>
              <w:pStyle w:val="TAL"/>
            </w:pPr>
            <w:r w:rsidRPr="00BB629B">
              <w:t>NOTE 1</w:t>
            </w:r>
          </w:p>
        </w:tc>
      </w:tr>
      <w:tr w:rsidR="00C731E8" w:rsidRPr="00BB629B" w14:paraId="72E5A3D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54BF419" w14:textId="77777777" w:rsidR="00C731E8" w:rsidRPr="00BB629B" w:rsidRDefault="00C731E8" w:rsidP="00C731E8">
            <w:pPr>
              <w:pStyle w:val="TAL"/>
              <w:rPr>
                <w:bCs/>
              </w:rPr>
            </w:pPr>
            <w:r w:rsidRPr="00BB629B">
              <w:lastRenderedPageBreak/>
              <w:t>6.4B.2.4.4</w:t>
            </w:r>
          </w:p>
        </w:tc>
        <w:tc>
          <w:tcPr>
            <w:tcW w:w="4383" w:type="dxa"/>
            <w:tcBorders>
              <w:top w:val="single" w:sz="4" w:space="0" w:color="auto"/>
              <w:left w:val="single" w:sz="4" w:space="0" w:color="auto"/>
              <w:bottom w:val="single" w:sz="4" w:space="0" w:color="auto"/>
              <w:right w:val="single" w:sz="4" w:space="0" w:color="auto"/>
            </w:tcBorders>
            <w:hideMark/>
          </w:tcPr>
          <w:p w14:paraId="6DE03401" w14:textId="77777777" w:rsidR="00C731E8" w:rsidRPr="00BB629B" w:rsidRDefault="00C731E8" w:rsidP="00C731E8">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37EAC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376541"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93463F3"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EB4C81"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2E2A190"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D140F" w14:textId="77777777" w:rsidR="00C731E8" w:rsidRPr="00BB629B" w:rsidRDefault="00C731E8" w:rsidP="00C731E8">
            <w:pPr>
              <w:pStyle w:val="TAL"/>
              <w:rPr>
                <w:rFonts w:cs="Arial"/>
                <w:lang w:eastAsia="zh-TW"/>
              </w:rPr>
            </w:pPr>
            <w:r w:rsidRPr="00BB629B">
              <w:rPr>
                <w:rFonts w:cs="Arial"/>
                <w:lang w:eastAsia="zh-TW"/>
              </w:rPr>
              <w:t>NOTE 1</w:t>
            </w:r>
          </w:p>
          <w:p w14:paraId="3CD7824E" w14:textId="77777777" w:rsidR="00C731E8" w:rsidRPr="00BB629B" w:rsidRDefault="00C731E8" w:rsidP="00C731E8">
            <w:pPr>
              <w:pStyle w:val="TAL"/>
              <w:rPr>
                <w:rFonts w:cs="Arial"/>
              </w:rPr>
            </w:pPr>
            <w:r w:rsidRPr="00BB629B">
              <w:rPr>
                <w:rFonts w:cs="Arial"/>
              </w:rPr>
              <w:t>NOTE 5</w:t>
            </w:r>
          </w:p>
          <w:p w14:paraId="32AEB1BE"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C731E8" w:rsidRPr="00BB629B" w14:paraId="1373A0C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ECB0C1A" w14:textId="77777777" w:rsidR="00C731E8" w:rsidRPr="00BB629B" w:rsidRDefault="00C731E8" w:rsidP="00C731E8">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E9C26AC" w14:textId="77777777" w:rsidR="00C731E8" w:rsidRPr="00BB629B" w:rsidRDefault="00C731E8" w:rsidP="00C731E8">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847D9C"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0D39D84"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4EB49C"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738E7B"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32DB4F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833421" w14:textId="77777777" w:rsidR="00C731E8" w:rsidRPr="00BB629B" w:rsidRDefault="00C731E8" w:rsidP="00C731E8">
            <w:pPr>
              <w:pStyle w:val="TAL"/>
              <w:rPr>
                <w:rFonts w:cs="Arial"/>
              </w:rPr>
            </w:pPr>
            <w:r w:rsidRPr="00BB629B">
              <w:t>NOTE 1</w:t>
            </w:r>
          </w:p>
        </w:tc>
      </w:tr>
      <w:tr w:rsidR="00C731E8" w:rsidRPr="00BB629B" w14:paraId="79B6801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5EB63AE" w14:textId="77777777" w:rsidR="00C731E8" w:rsidRPr="00BB629B" w:rsidRDefault="00C731E8" w:rsidP="00C731E8">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25BFA4E" w14:textId="77777777" w:rsidR="00C731E8" w:rsidRPr="00BB629B" w:rsidRDefault="00C731E8" w:rsidP="00C731E8">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D9E51F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BC0D9C" w14:textId="77777777" w:rsidR="00C731E8" w:rsidRPr="00BB629B" w:rsidRDefault="00C731E8" w:rsidP="00C731E8">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5262E413" w14:textId="77777777" w:rsidR="00C731E8" w:rsidRPr="00BB629B" w:rsidRDefault="00C731E8" w:rsidP="00C731E8">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6D494E7"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1404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EACB63" w14:textId="77777777" w:rsidR="00C731E8" w:rsidRPr="00BB629B" w:rsidRDefault="00C731E8" w:rsidP="00C731E8">
            <w:pPr>
              <w:pStyle w:val="TAL"/>
            </w:pPr>
            <w:r w:rsidRPr="00BB629B">
              <w:t>NOTE 1</w:t>
            </w:r>
          </w:p>
          <w:p w14:paraId="578983A2" w14:textId="77777777" w:rsidR="00C731E8" w:rsidRPr="00BB629B" w:rsidRDefault="00C731E8" w:rsidP="00C731E8">
            <w:pPr>
              <w:pStyle w:val="TAL"/>
            </w:pPr>
            <w:r w:rsidRPr="00BB629B">
              <w:t>NOTE 5</w:t>
            </w:r>
          </w:p>
          <w:p w14:paraId="518BC2A1" w14:textId="77777777" w:rsidR="00C731E8" w:rsidRPr="00BB629B" w:rsidRDefault="00C731E8" w:rsidP="00C731E8">
            <w:pPr>
              <w:pStyle w:val="TAL"/>
              <w:rPr>
                <w:rFonts w:cs="Arial"/>
              </w:rPr>
            </w:pPr>
            <w:r w:rsidRPr="00BB629B">
              <w:t>Skip TC 6.4B.2.4.5 if UE supports SA and TS 38.521-2 TC 6.4.2.5 has been executed.</w:t>
            </w:r>
          </w:p>
        </w:tc>
      </w:tr>
      <w:tr w:rsidR="00C731E8" w:rsidRPr="00BB629B" w14:paraId="2CBF154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5CD7E2" w14:textId="77777777" w:rsidR="00C731E8" w:rsidRPr="00BB629B" w:rsidRDefault="00C731E8" w:rsidP="00C731E8">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9D2D7BD" w14:textId="77777777" w:rsidR="00C731E8" w:rsidRPr="00BB629B" w:rsidRDefault="00C731E8" w:rsidP="00C731E8">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AB30F3"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A819218"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CEAF48"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275412"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0F422"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5327BAA" w14:textId="77777777" w:rsidR="00C731E8" w:rsidRPr="00BB629B" w:rsidRDefault="00C731E8" w:rsidP="00C731E8">
            <w:pPr>
              <w:pStyle w:val="TAL"/>
              <w:rPr>
                <w:b/>
                <w:lang w:eastAsia="zh-CN"/>
              </w:rPr>
            </w:pPr>
          </w:p>
        </w:tc>
      </w:tr>
      <w:tr w:rsidR="00C731E8" w:rsidRPr="00BB629B" w14:paraId="7556A3F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99F390D" w14:textId="77777777" w:rsidR="00C731E8" w:rsidRPr="00BB629B" w:rsidRDefault="00C731E8" w:rsidP="00C731E8">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2C5C8AC8" w14:textId="77777777" w:rsidR="00C731E8" w:rsidRPr="00BB629B" w:rsidRDefault="00C731E8" w:rsidP="00C731E8">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44D31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62777C"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88ECC5B"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427FB9"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72AACA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2F6C32" w14:textId="77777777" w:rsidR="00C731E8" w:rsidRPr="00BB629B" w:rsidRDefault="00C731E8" w:rsidP="00C731E8">
            <w:pPr>
              <w:pStyle w:val="TAL"/>
            </w:pPr>
            <w:r w:rsidRPr="00BB629B">
              <w:t>NOTE 1</w:t>
            </w:r>
          </w:p>
        </w:tc>
      </w:tr>
      <w:tr w:rsidR="00C731E8" w:rsidRPr="00BB629B" w14:paraId="2FA1EF8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DD007E" w14:textId="77777777" w:rsidR="00C731E8" w:rsidRPr="00BB629B" w:rsidRDefault="00C731E8" w:rsidP="00C731E8">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14689973" w14:textId="77777777" w:rsidR="00C731E8" w:rsidRPr="00BB629B" w:rsidRDefault="00C731E8" w:rsidP="00C731E8">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D382AF"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492600"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D43B135"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F2049D" w14:textId="77777777" w:rsidR="00C731E8" w:rsidRPr="00BB629B" w:rsidRDefault="00C731E8" w:rsidP="00C731E8">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7A7C40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17A426" w14:textId="77777777" w:rsidR="00C731E8" w:rsidRPr="00BB629B" w:rsidRDefault="00C731E8" w:rsidP="00C731E8">
            <w:pPr>
              <w:pStyle w:val="TAL"/>
            </w:pPr>
            <w:r w:rsidRPr="00BB629B">
              <w:t>NOTE 1</w:t>
            </w:r>
          </w:p>
          <w:p w14:paraId="1800FF5A" w14:textId="77777777" w:rsidR="00C731E8" w:rsidRPr="00BB629B" w:rsidRDefault="00C731E8" w:rsidP="00C731E8">
            <w:pPr>
              <w:pStyle w:val="TAL"/>
              <w:rPr>
                <w:rFonts w:cs="Arial"/>
              </w:rPr>
            </w:pPr>
            <w:r w:rsidRPr="00BB629B">
              <w:rPr>
                <w:rFonts w:cs="Arial"/>
              </w:rPr>
              <w:t>NOTE 5</w:t>
            </w:r>
          </w:p>
          <w:p w14:paraId="7950E659" w14:textId="77777777" w:rsidR="00C731E8" w:rsidRPr="00BB629B" w:rsidRDefault="00C731E8" w:rsidP="00C731E8">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C731E8" w:rsidRPr="00BB629B" w14:paraId="12A320B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26FBA94" w14:textId="77777777" w:rsidR="00C731E8" w:rsidRPr="00BB629B" w:rsidRDefault="00C731E8" w:rsidP="00C731E8">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4355AF1C" w14:textId="77777777" w:rsidR="00C731E8" w:rsidRPr="00BB629B" w:rsidRDefault="00C731E8" w:rsidP="00C731E8">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92B9C0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90D0CF0"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4B6119A"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CE268D" w14:textId="77777777" w:rsidR="00C731E8" w:rsidRPr="00BB629B" w:rsidRDefault="00C731E8" w:rsidP="00C731E8">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AA9AE64"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93EA87" w14:textId="77777777" w:rsidR="00C731E8" w:rsidRPr="00BB629B" w:rsidRDefault="00C731E8" w:rsidP="00C731E8">
            <w:pPr>
              <w:pStyle w:val="TAL"/>
              <w:rPr>
                <w:rFonts w:cs="Arial"/>
              </w:rPr>
            </w:pPr>
            <w:r w:rsidRPr="00BB629B">
              <w:rPr>
                <w:rFonts w:cs="Arial"/>
              </w:rPr>
              <w:t>NOTE 5</w:t>
            </w:r>
          </w:p>
          <w:p w14:paraId="0798F95D" w14:textId="77777777" w:rsidR="00C731E8" w:rsidRPr="00BB629B" w:rsidRDefault="00C731E8" w:rsidP="00C731E8">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C731E8" w:rsidRPr="00BB629B" w14:paraId="73C8EFC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2B6567" w14:textId="77777777" w:rsidR="00C731E8" w:rsidRPr="00BB629B" w:rsidRDefault="00C731E8" w:rsidP="00C731E8">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76DDCE1F" w14:textId="77777777" w:rsidR="00C731E8" w:rsidRPr="00BB629B" w:rsidRDefault="00C731E8" w:rsidP="00C731E8">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3973D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51D232B"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9DB0754"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2B51222"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857C6B" w14:textId="77777777" w:rsidR="00C731E8" w:rsidRPr="00BB629B" w:rsidRDefault="00C731E8" w:rsidP="00C731E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02D516" w14:textId="77777777" w:rsidR="00C731E8" w:rsidRPr="00BB629B" w:rsidRDefault="00C731E8" w:rsidP="00C731E8">
            <w:pPr>
              <w:pStyle w:val="TAL"/>
              <w:rPr>
                <w:rFonts w:cs="Arial"/>
                <w:lang w:eastAsia="zh-TW"/>
              </w:rPr>
            </w:pPr>
            <w:r w:rsidRPr="00BB629B">
              <w:rPr>
                <w:rFonts w:cs="Arial"/>
                <w:lang w:eastAsia="zh-TW"/>
              </w:rPr>
              <w:t>NOTE 1</w:t>
            </w:r>
          </w:p>
          <w:p w14:paraId="62B57A04" w14:textId="77777777" w:rsidR="00C731E8" w:rsidRPr="00BB629B" w:rsidRDefault="00C731E8" w:rsidP="00C731E8">
            <w:pPr>
              <w:pStyle w:val="TAL"/>
              <w:rPr>
                <w:rFonts w:cs="Arial"/>
              </w:rPr>
            </w:pPr>
            <w:r w:rsidRPr="00BB629B">
              <w:rPr>
                <w:rFonts w:cs="Arial"/>
              </w:rPr>
              <w:t>NOTE 5</w:t>
            </w:r>
          </w:p>
          <w:p w14:paraId="6716E12A" w14:textId="77777777" w:rsidR="00C731E8" w:rsidRPr="00BB629B" w:rsidRDefault="00C731E8" w:rsidP="00C731E8">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C731E8" w:rsidRPr="00BB629B" w14:paraId="408A2AF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EA4B315" w14:textId="77777777" w:rsidR="00C731E8" w:rsidRPr="00BB629B" w:rsidRDefault="00C731E8" w:rsidP="00C731E8">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0F773993" w14:textId="77777777" w:rsidR="00C731E8" w:rsidRPr="00BB629B" w:rsidRDefault="00C731E8" w:rsidP="00C731E8">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BE86323"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D303265"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0A301F"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E4F087"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C27A9"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DBA5637" w14:textId="77777777" w:rsidR="00C731E8" w:rsidRPr="00BB629B" w:rsidRDefault="00C731E8" w:rsidP="00C731E8">
            <w:pPr>
              <w:pStyle w:val="TAL"/>
              <w:rPr>
                <w:rFonts w:cs="Arial"/>
              </w:rPr>
            </w:pPr>
            <w:r w:rsidRPr="00BB629B">
              <w:t>NOTE 1</w:t>
            </w:r>
          </w:p>
        </w:tc>
      </w:tr>
      <w:tr w:rsidR="00C731E8" w:rsidRPr="00BB629B" w14:paraId="0BA0ACB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9EF4F0" w14:textId="77777777" w:rsidR="00C731E8" w:rsidRPr="00BB629B" w:rsidRDefault="00C731E8" w:rsidP="00C731E8">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275F4C" w14:textId="77777777" w:rsidR="00C731E8" w:rsidRPr="00BB629B" w:rsidRDefault="00C731E8" w:rsidP="00C731E8">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FC4B8"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AAA613"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B221F0"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CCB18E"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C4655C"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E714CEA" w14:textId="77777777" w:rsidR="00C731E8" w:rsidRPr="00BB629B" w:rsidRDefault="00C731E8" w:rsidP="00C731E8">
            <w:pPr>
              <w:pStyle w:val="TAL"/>
              <w:rPr>
                <w:b/>
                <w:lang w:eastAsia="zh-CN"/>
              </w:rPr>
            </w:pPr>
          </w:p>
        </w:tc>
      </w:tr>
      <w:tr w:rsidR="00C731E8" w:rsidRPr="00BB629B" w14:paraId="37A9815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E0DA332" w14:textId="77777777" w:rsidR="00C731E8" w:rsidRPr="00BB629B" w:rsidRDefault="00C731E8" w:rsidP="00C731E8">
            <w:pPr>
              <w:pStyle w:val="TAL"/>
            </w:pPr>
            <w:r w:rsidRPr="00BB629B">
              <w:rPr>
                <w:rFonts w:cs="Arial"/>
              </w:rPr>
              <w:lastRenderedPageBreak/>
              <w:t>6.5B.1.4_1.1</w:t>
            </w:r>
          </w:p>
        </w:tc>
        <w:tc>
          <w:tcPr>
            <w:tcW w:w="4383" w:type="dxa"/>
            <w:tcBorders>
              <w:top w:val="single" w:sz="4" w:space="0" w:color="auto"/>
              <w:left w:val="single" w:sz="4" w:space="0" w:color="auto"/>
              <w:bottom w:val="single" w:sz="4" w:space="0" w:color="auto"/>
              <w:right w:val="single" w:sz="4" w:space="0" w:color="auto"/>
            </w:tcBorders>
            <w:hideMark/>
          </w:tcPr>
          <w:p w14:paraId="5C3A8509" w14:textId="77777777" w:rsidR="00C731E8" w:rsidRPr="00BB629B" w:rsidRDefault="00C731E8" w:rsidP="00C731E8">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C0E9C3C"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C8E33"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63823A8"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2BC9171"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724526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78FACD" w14:textId="77777777" w:rsidR="00C731E8" w:rsidRPr="00BB629B" w:rsidRDefault="00C731E8" w:rsidP="00C731E8">
            <w:pPr>
              <w:pStyle w:val="TAL"/>
              <w:rPr>
                <w:rFonts w:cs="Arial"/>
              </w:rPr>
            </w:pPr>
            <w:r w:rsidRPr="00BB629B">
              <w:rPr>
                <w:rFonts w:cs="Arial"/>
              </w:rPr>
              <w:t>NOTE 1</w:t>
            </w:r>
          </w:p>
          <w:p w14:paraId="273A77B8" w14:textId="77777777" w:rsidR="00C731E8" w:rsidRPr="00BB629B" w:rsidRDefault="00C731E8" w:rsidP="00C731E8">
            <w:pPr>
              <w:pStyle w:val="TAL"/>
              <w:rPr>
                <w:rFonts w:cs="Arial"/>
              </w:rPr>
            </w:pPr>
            <w:r w:rsidRPr="00BB629B">
              <w:rPr>
                <w:rFonts w:cs="Arial"/>
              </w:rPr>
              <w:t>NOTE 5</w:t>
            </w:r>
          </w:p>
          <w:p w14:paraId="090FA13E"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C731E8" w:rsidRPr="00BB629B" w14:paraId="13B5A5E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CD4D5AD" w14:textId="77777777" w:rsidR="00C731E8" w:rsidRPr="00BB629B" w:rsidRDefault="00C731E8" w:rsidP="00C731E8">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0C164895" w14:textId="77777777" w:rsidR="00C731E8" w:rsidRPr="00BB629B" w:rsidRDefault="00C731E8" w:rsidP="00C731E8">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EB43FC"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9BFBCE"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C17DED5"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CC78C8"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1425D9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A0DF20D" w14:textId="77777777" w:rsidR="00C731E8" w:rsidRPr="00BB629B" w:rsidRDefault="00C731E8" w:rsidP="00C731E8">
            <w:pPr>
              <w:pStyle w:val="TAL"/>
              <w:rPr>
                <w:rFonts w:cs="Arial"/>
              </w:rPr>
            </w:pPr>
            <w:r w:rsidRPr="00BB629B">
              <w:rPr>
                <w:rFonts w:cs="Arial"/>
              </w:rPr>
              <w:t>NOTE 1</w:t>
            </w:r>
          </w:p>
          <w:p w14:paraId="640BC865" w14:textId="77777777" w:rsidR="00C731E8" w:rsidRPr="00BB629B" w:rsidRDefault="00C731E8" w:rsidP="00C731E8">
            <w:pPr>
              <w:pStyle w:val="TAL"/>
              <w:rPr>
                <w:rFonts w:cs="Arial"/>
              </w:rPr>
            </w:pPr>
            <w:r w:rsidRPr="00BB629B">
              <w:rPr>
                <w:rFonts w:cs="Arial"/>
              </w:rPr>
              <w:t>NOTE 5</w:t>
            </w:r>
          </w:p>
          <w:p w14:paraId="3313A535"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C731E8" w:rsidRPr="00BB629B" w14:paraId="033FCAB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AAADCAC" w14:textId="77777777" w:rsidR="00C731E8" w:rsidRPr="00BB629B" w:rsidRDefault="00C731E8" w:rsidP="00C731E8">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7E08415" w14:textId="77777777" w:rsidR="00C731E8" w:rsidRPr="00BB629B" w:rsidRDefault="00C731E8" w:rsidP="00C731E8">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37EC0E"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678111"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CCF5AEB"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9DFB905"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6C9D1E1"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856F25" w14:textId="77777777" w:rsidR="00C731E8" w:rsidRPr="00BB629B" w:rsidRDefault="00C731E8" w:rsidP="00C731E8">
            <w:pPr>
              <w:pStyle w:val="TAL"/>
              <w:rPr>
                <w:rFonts w:cs="Arial"/>
              </w:rPr>
            </w:pPr>
            <w:r w:rsidRPr="00BB629B">
              <w:rPr>
                <w:rFonts w:cs="Arial"/>
              </w:rPr>
              <w:t>NOTE 1</w:t>
            </w:r>
          </w:p>
          <w:p w14:paraId="4505A014" w14:textId="77777777" w:rsidR="00C731E8" w:rsidRPr="00BB629B" w:rsidRDefault="00C731E8" w:rsidP="00C731E8">
            <w:pPr>
              <w:pStyle w:val="TAL"/>
              <w:rPr>
                <w:rFonts w:cs="Arial"/>
              </w:rPr>
            </w:pPr>
            <w:r w:rsidRPr="00BB629B">
              <w:rPr>
                <w:rFonts w:cs="Arial"/>
              </w:rPr>
              <w:t>NOTE 5</w:t>
            </w:r>
          </w:p>
          <w:p w14:paraId="03DAFD9B"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C731E8" w:rsidRPr="00BB629B" w14:paraId="3921CD9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150E383" w14:textId="77777777" w:rsidR="00C731E8" w:rsidRPr="00BB629B" w:rsidRDefault="00C731E8" w:rsidP="00C731E8">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5734FD4B" w14:textId="77777777" w:rsidR="00C731E8" w:rsidRPr="00BB629B" w:rsidRDefault="00C731E8" w:rsidP="00C731E8">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E61BE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C88DAF"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CF05194"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76A742" w14:textId="77777777" w:rsidR="00C731E8" w:rsidRPr="00BB629B" w:rsidRDefault="00C731E8" w:rsidP="00C731E8">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4FB58A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9840788" w14:textId="77777777" w:rsidR="00C731E8" w:rsidRPr="00BB629B" w:rsidRDefault="00C731E8" w:rsidP="00C731E8">
            <w:pPr>
              <w:pStyle w:val="TAL"/>
            </w:pPr>
          </w:p>
        </w:tc>
      </w:tr>
      <w:tr w:rsidR="00C731E8" w:rsidRPr="00BB629B" w14:paraId="2DD82D3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0D8E3E2" w14:textId="77777777" w:rsidR="00C731E8" w:rsidRPr="00BB629B" w:rsidRDefault="00C731E8" w:rsidP="00C731E8">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BAB409F" w14:textId="77777777" w:rsidR="00C731E8" w:rsidRPr="00BB629B" w:rsidRDefault="00C731E8" w:rsidP="00C731E8">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3DB06B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9CF372"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4341DFB"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6ED72F"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D421E5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C92912C" w14:textId="77777777" w:rsidR="00C731E8" w:rsidRPr="00BB629B" w:rsidRDefault="00C731E8" w:rsidP="00C731E8">
            <w:pPr>
              <w:pStyle w:val="TAL"/>
            </w:pPr>
          </w:p>
        </w:tc>
      </w:tr>
      <w:tr w:rsidR="00C731E8" w:rsidRPr="00BB629B" w14:paraId="341D04F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94B3D7E" w14:textId="77777777" w:rsidR="00C731E8" w:rsidRPr="00BB629B" w:rsidRDefault="00C731E8" w:rsidP="00C731E8">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3682F28D" w14:textId="77777777" w:rsidR="00C731E8" w:rsidRPr="00BB629B" w:rsidRDefault="00C731E8" w:rsidP="00C731E8">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9FD4A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6ADE4CF"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82FA061"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289882"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6F82F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FF884F" w14:textId="77777777" w:rsidR="00C731E8" w:rsidRPr="00BB629B" w:rsidRDefault="00C731E8" w:rsidP="00C731E8">
            <w:pPr>
              <w:pStyle w:val="TAL"/>
            </w:pPr>
          </w:p>
        </w:tc>
      </w:tr>
      <w:tr w:rsidR="00C731E8" w:rsidRPr="00BB629B" w14:paraId="147D76B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854F98F" w14:textId="77777777" w:rsidR="00C731E8" w:rsidRPr="00BB629B" w:rsidRDefault="00C731E8" w:rsidP="00C731E8">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EF6BDC3" w14:textId="77777777" w:rsidR="00C731E8" w:rsidRPr="00BB629B" w:rsidRDefault="00C731E8" w:rsidP="00C731E8">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ADAC15F"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5394A0D"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1DACE54"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2A6527"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F774D94" w14:textId="77777777" w:rsidR="00C731E8" w:rsidRPr="00BB629B" w:rsidRDefault="00C731E8" w:rsidP="00C731E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E7FA63" w14:textId="77777777" w:rsidR="00C731E8" w:rsidRPr="00BB629B" w:rsidRDefault="00C731E8" w:rsidP="00C731E8">
            <w:pPr>
              <w:pStyle w:val="TAL"/>
            </w:pPr>
            <w:r w:rsidRPr="00BB629B">
              <w:rPr>
                <w:lang w:eastAsia="zh-CN"/>
              </w:rPr>
              <w:t>NOTE 1</w:t>
            </w:r>
          </w:p>
        </w:tc>
      </w:tr>
      <w:tr w:rsidR="00C731E8" w:rsidRPr="00BB629B" w14:paraId="4C59704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C4020A6" w14:textId="77777777" w:rsidR="00C731E8" w:rsidRPr="00BB629B" w:rsidRDefault="00C731E8" w:rsidP="00C731E8">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33155CD" w14:textId="77777777" w:rsidR="00C731E8" w:rsidRPr="00BB629B" w:rsidRDefault="00C731E8" w:rsidP="00C731E8">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B5569E"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5C8A743"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DC5BA90" w14:textId="77777777" w:rsidR="00C731E8" w:rsidRPr="00BB629B" w:rsidRDefault="00C731E8" w:rsidP="00C731E8">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92FEA8" w14:textId="77777777" w:rsidR="00C731E8" w:rsidRPr="00BB629B" w:rsidRDefault="00C731E8" w:rsidP="00C731E8">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402C6D" w14:textId="77777777" w:rsidR="00C731E8" w:rsidRPr="00BB629B" w:rsidRDefault="00C731E8" w:rsidP="00C731E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F530AF" w14:textId="77777777" w:rsidR="00C731E8" w:rsidRPr="00BB629B" w:rsidRDefault="00C731E8" w:rsidP="00C731E8">
            <w:pPr>
              <w:pStyle w:val="TAL"/>
              <w:rPr>
                <w:lang w:eastAsia="zh-CN"/>
              </w:rPr>
            </w:pPr>
            <w:r w:rsidRPr="00BB629B">
              <w:t>NOTE 1</w:t>
            </w:r>
          </w:p>
        </w:tc>
      </w:tr>
      <w:tr w:rsidR="00C731E8" w:rsidRPr="00BB629B" w14:paraId="3649D22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E364C29" w14:textId="77777777" w:rsidR="00C731E8" w:rsidRPr="00BB629B" w:rsidRDefault="00C731E8" w:rsidP="00C731E8">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41482FC" w14:textId="77777777" w:rsidR="00C731E8" w:rsidRPr="00BB629B" w:rsidRDefault="00C731E8" w:rsidP="00C731E8">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F1B8F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51B724"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6EBD0FE"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BD9648"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73B4B95" w14:textId="77777777" w:rsidR="00C731E8" w:rsidRPr="00BB629B" w:rsidRDefault="00C731E8" w:rsidP="00C731E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8CF5DAF" w14:textId="77777777" w:rsidR="00C731E8" w:rsidRPr="00BB629B" w:rsidRDefault="00C731E8" w:rsidP="00C731E8">
            <w:pPr>
              <w:pStyle w:val="TAL"/>
            </w:pPr>
            <w:r w:rsidRPr="00BB629B">
              <w:rPr>
                <w:lang w:eastAsia="zh-CN"/>
              </w:rPr>
              <w:t>NOTE 1</w:t>
            </w:r>
          </w:p>
        </w:tc>
      </w:tr>
      <w:tr w:rsidR="00C731E8" w:rsidRPr="00BB629B" w14:paraId="2B17B18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90FD1E6" w14:textId="77777777" w:rsidR="00C731E8" w:rsidRPr="00BB629B" w:rsidRDefault="00C731E8" w:rsidP="00C731E8">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EF43313" w14:textId="77777777" w:rsidR="00C731E8" w:rsidRPr="00BB629B" w:rsidRDefault="00C731E8" w:rsidP="00C731E8">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586DE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7CA5C2"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8EFECE6"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602334"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E3327B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88005B" w14:textId="77777777" w:rsidR="00C731E8" w:rsidRPr="00BB629B" w:rsidRDefault="00C731E8" w:rsidP="00C731E8">
            <w:pPr>
              <w:pStyle w:val="TAL"/>
              <w:rPr>
                <w:rFonts w:cs="Arial"/>
              </w:rPr>
            </w:pPr>
            <w:r w:rsidRPr="00BB629B">
              <w:rPr>
                <w:rFonts w:cs="Arial"/>
              </w:rPr>
              <w:t>NOTE 5</w:t>
            </w:r>
          </w:p>
          <w:p w14:paraId="0B829195" w14:textId="77777777" w:rsidR="00C731E8" w:rsidRPr="00BB629B" w:rsidRDefault="00C731E8" w:rsidP="00C731E8">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C731E8" w:rsidRPr="00BB629B" w14:paraId="4B9A3E2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7029548" w14:textId="77777777" w:rsidR="00C731E8" w:rsidRPr="00BB629B" w:rsidRDefault="00C731E8" w:rsidP="00C731E8">
            <w:pPr>
              <w:pStyle w:val="TAL"/>
              <w:rPr>
                <w:rFonts w:eastAsia="MS Mincho"/>
              </w:rPr>
            </w:pPr>
            <w:r w:rsidRPr="00BB629B">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4925D40E" w14:textId="77777777" w:rsidR="00C731E8" w:rsidRPr="00BB629B" w:rsidRDefault="00C731E8" w:rsidP="00C731E8">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450250"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76A01D"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EE94557" w14:textId="77777777" w:rsidR="00C731E8" w:rsidRPr="00BB629B" w:rsidRDefault="00C731E8" w:rsidP="00C731E8">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15D50D"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E9B214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585432" w14:textId="77777777" w:rsidR="00C731E8" w:rsidRPr="00BB629B" w:rsidRDefault="00C731E8" w:rsidP="00C731E8">
            <w:pPr>
              <w:pStyle w:val="TAL"/>
              <w:rPr>
                <w:rFonts w:cs="Arial"/>
              </w:rPr>
            </w:pPr>
            <w:r w:rsidRPr="00BB629B">
              <w:rPr>
                <w:rFonts w:cs="Arial"/>
              </w:rPr>
              <w:t>NOTE 5</w:t>
            </w:r>
          </w:p>
          <w:p w14:paraId="47A2CCDE" w14:textId="77777777" w:rsidR="00C731E8" w:rsidRPr="00BB629B" w:rsidRDefault="00C731E8" w:rsidP="00C731E8">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C731E8" w:rsidRPr="00BB629B" w14:paraId="50848C3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74F78BE" w14:textId="77777777" w:rsidR="00C731E8" w:rsidRPr="00BB629B" w:rsidRDefault="00C731E8" w:rsidP="00C731E8">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3ED806A9" w14:textId="77777777" w:rsidR="00C731E8" w:rsidRPr="00BB629B" w:rsidRDefault="00C731E8" w:rsidP="00C731E8">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0846222"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B55291"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42D88ED"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EAC20A"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622E09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0EA426" w14:textId="77777777" w:rsidR="00C731E8" w:rsidRPr="00BB629B" w:rsidRDefault="00C731E8" w:rsidP="00C731E8">
            <w:pPr>
              <w:pStyle w:val="TAL"/>
              <w:rPr>
                <w:rFonts w:cs="Arial"/>
              </w:rPr>
            </w:pPr>
            <w:r w:rsidRPr="00BB629B">
              <w:rPr>
                <w:rFonts w:cs="Arial"/>
              </w:rPr>
              <w:t>NOTE 5</w:t>
            </w:r>
          </w:p>
          <w:p w14:paraId="33BC0E7C" w14:textId="77777777" w:rsidR="00C731E8" w:rsidRPr="00BB629B" w:rsidRDefault="00C731E8" w:rsidP="00C731E8">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C731E8" w:rsidRPr="00BB629B" w14:paraId="5A91578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08047D77" w14:textId="77777777" w:rsidR="00C731E8" w:rsidRPr="00BB629B" w:rsidRDefault="00C731E8" w:rsidP="00C731E8">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F4E0364" w14:textId="77777777" w:rsidR="00C731E8" w:rsidRPr="00BB629B" w:rsidRDefault="00C731E8" w:rsidP="00C731E8">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5EE4DFE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0D6E9330"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66114BFC" w14:textId="77777777" w:rsidR="00C731E8" w:rsidRPr="00BB629B" w:rsidRDefault="00C731E8" w:rsidP="00C731E8">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09D018D" w14:textId="77777777" w:rsidR="00C731E8" w:rsidRPr="00BB629B" w:rsidRDefault="00C731E8" w:rsidP="00C731E8">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251537D"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4FCD75F" w14:textId="77777777" w:rsidR="00C731E8" w:rsidRPr="00BB629B" w:rsidRDefault="00C731E8" w:rsidP="00C731E8">
            <w:pPr>
              <w:pStyle w:val="TAL"/>
              <w:rPr>
                <w:rFonts w:cs="Arial"/>
              </w:rPr>
            </w:pPr>
            <w:r w:rsidRPr="00BB629B">
              <w:rPr>
                <w:rFonts w:cs="Arial"/>
              </w:rPr>
              <w:t>NOTE 5</w:t>
            </w:r>
          </w:p>
          <w:p w14:paraId="52DF461B" w14:textId="77777777" w:rsidR="00C731E8" w:rsidRPr="00BB629B" w:rsidRDefault="00C731E8" w:rsidP="00C731E8">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C731E8" w:rsidRPr="00BB629B" w14:paraId="3FA3403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4D85241" w14:textId="77777777" w:rsidR="00C731E8" w:rsidRPr="00BB629B" w:rsidRDefault="00C731E8" w:rsidP="00C731E8">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9D84A86" w14:textId="77777777" w:rsidR="00C731E8" w:rsidRPr="00BB629B" w:rsidRDefault="00C731E8" w:rsidP="00C731E8">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9AFD864"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0D2269"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4EDE4D2"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701B7D"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DB6406"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991D50" w14:textId="77777777" w:rsidR="00C731E8" w:rsidRPr="00BB629B" w:rsidRDefault="00C731E8" w:rsidP="00C731E8">
            <w:pPr>
              <w:pStyle w:val="TAL"/>
              <w:rPr>
                <w:rFonts w:cs="Arial"/>
              </w:rPr>
            </w:pPr>
            <w:r w:rsidRPr="00BB629B">
              <w:rPr>
                <w:rFonts w:cs="Arial"/>
              </w:rPr>
              <w:t>NOTE 5</w:t>
            </w:r>
          </w:p>
          <w:p w14:paraId="44064574"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C731E8" w:rsidRPr="00BB629B" w14:paraId="71DE6F6B"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4E460D7" w14:textId="77777777" w:rsidR="00C731E8" w:rsidRPr="00BB629B" w:rsidRDefault="00C731E8" w:rsidP="00C731E8">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7863FB88" w14:textId="77777777" w:rsidR="00C731E8" w:rsidRPr="00BB629B" w:rsidRDefault="00C731E8" w:rsidP="00C731E8">
            <w:pPr>
              <w:pStyle w:val="TAL"/>
              <w:rPr>
                <w:lang w:val="fr-FR" w:eastAsia="zh-CN"/>
              </w:rPr>
            </w:pPr>
            <w:r w:rsidRPr="00BB629B">
              <w:rPr>
                <w:rFonts w:cs="Arial"/>
                <w:lang w:val="fr-FR" w:eastAsia="fr-FR"/>
              </w:rPr>
              <w:t xml:space="preserve">Spectrum </w:t>
            </w:r>
            <w:proofErr w:type="spellStart"/>
            <w:r w:rsidRPr="00BB629B">
              <w:rPr>
                <w:rFonts w:cs="Arial"/>
                <w:lang w:val="fr-FR" w:eastAsia="fr-FR"/>
              </w:rPr>
              <w:t>emissions</w:t>
            </w:r>
            <w:proofErr w:type="spellEnd"/>
            <w:r w:rsidRPr="00BB629B">
              <w:rPr>
                <w:rFonts w:cs="Arial"/>
                <w:lang w:val="fr-FR" w:eastAsia="fr-FR"/>
              </w:rPr>
              <w:t xml:space="preserve"> </w:t>
            </w:r>
            <w:proofErr w:type="spellStart"/>
            <w:r w:rsidRPr="00BB629B">
              <w:rPr>
                <w:rFonts w:cs="Arial"/>
                <w:lang w:val="fr-FR" w:eastAsia="fr-FR"/>
              </w:rPr>
              <w:t>mask</w:t>
            </w:r>
            <w:proofErr w:type="spellEnd"/>
            <w:r w:rsidRPr="00BB629B">
              <w:rPr>
                <w:rFonts w:cs="Arial"/>
                <w:lang w:val="fr-FR" w:eastAsia="fr-FR"/>
              </w:rPr>
              <w:t xml:space="preserve"> </w:t>
            </w:r>
            <w:proofErr w:type="spellStart"/>
            <w:r w:rsidRPr="00BB629B">
              <w:rPr>
                <w:rFonts w:cs="Arial"/>
                <w:lang w:val="fr-FR" w:eastAsia="fr-FR"/>
              </w:rPr>
              <w:t>with</w:t>
            </w:r>
            <w:proofErr w:type="spellEnd"/>
            <w:r w:rsidRPr="00BB629B">
              <w:rPr>
                <w:rFonts w:cs="Arial"/>
                <w:lang w:val="fr-FR" w:eastAsia="fr-FR"/>
              </w:rPr>
              <w:t xml:space="preserve"> Power Boost for Inter-band EN-DC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EB5921C"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6B2FFD6" w14:textId="77777777" w:rsidR="00C731E8" w:rsidRPr="00BB629B" w:rsidRDefault="00C731E8" w:rsidP="00C731E8">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C0D690B" w14:textId="77777777" w:rsidR="00C731E8" w:rsidRPr="00BB629B" w:rsidRDefault="00C731E8" w:rsidP="00C731E8">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9839C98" w14:textId="77777777" w:rsidR="00C731E8" w:rsidRPr="00BB629B" w:rsidRDefault="00C731E8" w:rsidP="00C731E8">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91B45A3" w14:textId="77777777" w:rsidR="00C731E8" w:rsidRPr="00BB629B" w:rsidRDefault="00C731E8" w:rsidP="00C731E8">
            <w:pPr>
              <w:pStyle w:val="TAL"/>
              <w:rPr>
                <w:rFonts w:cs="Arial"/>
                <w:lang w:val="fr-FR" w:eastAsia="fr-FR"/>
              </w:rPr>
            </w:pPr>
            <w:r w:rsidRPr="00BB629B">
              <w:rPr>
                <w:rFonts w:cs="Arial"/>
                <w:lang w:val="fr-FR" w:eastAsia="fr-FR"/>
              </w:rPr>
              <w:t>PC1</w:t>
            </w:r>
            <w:r>
              <w:rPr>
                <w:rFonts w:cs="Arial"/>
                <w:lang w:val="fr-FR" w:eastAsia="fr-FR"/>
              </w:rPr>
              <w:t xml:space="preserve"> (NOTE 1)</w:t>
            </w:r>
          </w:p>
          <w:p w14:paraId="064B76EE"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81E2D7A" w14:textId="77777777" w:rsidR="00C731E8" w:rsidRPr="00BB629B" w:rsidRDefault="00C731E8" w:rsidP="00C731E8">
            <w:pPr>
              <w:pStyle w:val="TAL"/>
              <w:rPr>
                <w:rFonts w:cs="Arial"/>
                <w:lang w:val="fr-FR" w:eastAsia="fr-FR"/>
              </w:rPr>
            </w:pPr>
            <w:r w:rsidRPr="00BB629B">
              <w:rPr>
                <w:rFonts w:cs="Arial"/>
                <w:lang w:val="fr-FR" w:eastAsia="fr-FR"/>
              </w:rPr>
              <w:t>PC3</w:t>
            </w:r>
          </w:p>
          <w:p w14:paraId="58C370D1" w14:textId="77777777" w:rsidR="00C731E8" w:rsidRPr="00BB629B" w:rsidRDefault="00C731E8" w:rsidP="00C731E8">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5CCBF769" w14:textId="77777777" w:rsidR="00C731E8" w:rsidRPr="00BB629B" w:rsidRDefault="00C731E8" w:rsidP="00C731E8">
            <w:pPr>
              <w:pStyle w:val="TAL"/>
              <w:rPr>
                <w:rFonts w:cs="Arial"/>
              </w:rPr>
            </w:pPr>
            <w:r w:rsidRPr="00BB629B">
              <w:rPr>
                <w:rFonts w:cs="Arial"/>
              </w:rPr>
              <w:t>NOTE 5</w:t>
            </w:r>
          </w:p>
          <w:p w14:paraId="17DF7028" w14:textId="77777777" w:rsidR="00C731E8" w:rsidRPr="00BB629B" w:rsidRDefault="00C731E8" w:rsidP="00C731E8">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C731E8" w:rsidRPr="00BB629B" w14:paraId="544FC5D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65413F" w14:textId="77777777" w:rsidR="00C731E8" w:rsidRPr="00BB629B" w:rsidRDefault="00C731E8" w:rsidP="00C731E8">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8504F3" w14:textId="77777777" w:rsidR="00C731E8" w:rsidRPr="00BB629B" w:rsidRDefault="00C731E8" w:rsidP="00C731E8">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1BA9E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510125"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A5AB34"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A5BDAA"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69D914"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B9C88E" w14:textId="77777777" w:rsidR="00C731E8" w:rsidRPr="00BB629B" w:rsidRDefault="00C731E8" w:rsidP="00C731E8">
            <w:pPr>
              <w:pStyle w:val="TAL"/>
              <w:rPr>
                <w:b/>
                <w:lang w:eastAsia="zh-CN"/>
              </w:rPr>
            </w:pPr>
          </w:p>
        </w:tc>
      </w:tr>
      <w:tr w:rsidR="00C731E8" w:rsidRPr="00BB629B" w14:paraId="64EB3DD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365327B" w14:textId="77777777" w:rsidR="00C731E8" w:rsidRPr="00BB629B" w:rsidRDefault="00C731E8" w:rsidP="00C731E8">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2C4E51B5" w14:textId="77777777" w:rsidR="00C731E8" w:rsidRPr="00BB629B" w:rsidRDefault="00C731E8" w:rsidP="00C731E8">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A148FF"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7A39F9" w14:textId="77777777" w:rsidR="00C731E8" w:rsidRPr="00BB629B" w:rsidRDefault="00C731E8" w:rsidP="00C731E8">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50EEF69"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9033CA1" w14:textId="77777777" w:rsidR="00C731E8" w:rsidRPr="00BB629B" w:rsidRDefault="00C731E8" w:rsidP="00C731E8">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C39A9C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332776" w14:textId="77777777" w:rsidR="00C731E8" w:rsidRPr="00BB629B" w:rsidRDefault="00C731E8" w:rsidP="00C731E8">
            <w:pPr>
              <w:pStyle w:val="TAL"/>
              <w:rPr>
                <w:rFonts w:cs="Arial"/>
              </w:rPr>
            </w:pPr>
            <w:r w:rsidRPr="00BB629B">
              <w:rPr>
                <w:rFonts w:cs="Arial"/>
              </w:rPr>
              <w:t>NOTE 5</w:t>
            </w:r>
          </w:p>
          <w:p w14:paraId="047DB090"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C731E8" w:rsidRPr="00BB629B" w14:paraId="7441144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FB0E795" w14:textId="77777777" w:rsidR="00C731E8" w:rsidRPr="00BB629B" w:rsidRDefault="00C731E8" w:rsidP="00C731E8">
            <w:pPr>
              <w:pStyle w:val="TAL"/>
            </w:pPr>
            <w:r w:rsidRPr="00BB629B">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30B0FD9F" w14:textId="77777777" w:rsidR="00C731E8" w:rsidRPr="00BB629B" w:rsidRDefault="00C731E8" w:rsidP="00C731E8">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0FE82F9"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F34581" w14:textId="77777777" w:rsidR="00C731E8" w:rsidRPr="00BB629B" w:rsidRDefault="00C731E8" w:rsidP="00C731E8">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5BE1E70"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9A2677D" w14:textId="77777777" w:rsidR="00C731E8" w:rsidRPr="00BB629B" w:rsidRDefault="00C731E8" w:rsidP="00C731E8">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668CDC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AA0016" w14:textId="77777777" w:rsidR="00C731E8" w:rsidRPr="00BB629B" w:rsidRDefault="00C731E8" w:rsidP="00C731E8">
            <w:pPr>
              <w:pStyle w:val="TAL"/>
              <w:rPr>
                <w:rFonts w:cs="Arial"/>
              </w:rPr>
            </w:pPr>
            <w:r w:rsidRPr="00BB629B">
              <w:rPr>
                <w:rFonts w:cs="Arial"/>
              </w:rPr>
              <w:t>NOTE 5</w:t>
            </w:r>
          </w:p>
          <w:p w14:paraId="2DD234D1"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C731E8" w:rsidRPr="00BB629B" w14:paraId="7181E2D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FB31C1D" w14:textId="77777777" w:rsidR="00C731E8" w:rsidRPr="00BB629B" w:rsidRDefault="00C731E8" w:rsidP="00C731E8">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54A735B" w14:textId="77777777" w:rsidR="00C731E8" w:rsidRPr="00BB629B" w:rsidRDefault="00C731E8" w:rsidP="00C731E8">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383669"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8C3781" w14:textId="77777777" w:rsidR="00C731E8" w:rsidRPr="00BB629B" w:rsidRDefault="00C731E8" w:rsidP="00C731E8">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D3A3624"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D3BDA99" w14:textId="77777777" w:rsidR="00C731E8" w:rsidRPr="00BB629B" w:rsidRDefault="00C731E8" w:rsidP="00C731E8">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C3DD90D"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BCADC7" w14:textId="77777777" w:rsidR="00C731E8" w:rsidRPr="00BB629B" w:rsidRDefault="00C731E8" w:rsidP="00C731E8">
            <w:pPr>
              <w:pStyle w:val="TAL"/>
              <w:rPr>
                <w:rFonts w:cs="Arial"/>
              </w:rPr>
            </w:pPr>
            <w:r w:rsidRPr="00BB629B">
              <w:rPr>
                <w:rFonts w:cs="Arial"/>
              </w:rPr>
              <w:t>NOTE 5</w:t>
            </w:r>
          </w:p>
          <w:p w14:paraId="30636E0E"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C731E8" w:rsidRPr="00BB629B" w14:paraId="2726D78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EE8C83F" w14:textId="77777777" w:rsidR="00C731E8" w:rsidRPr="00BB629B" w:rsidRDefault="00C731E8" w:rsidP="00C731E8">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356E6E3" w14:textId="77777777" w:rsidR="00C731E8" w:rsidRPr="00BB629B" w:rsidRDefault="00C731E8" w:rsidP="00C731E8">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7E46FAE"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9D1830"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2B5C931"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2F46240"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469F80F"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5E23E0" w14:textId="77777777" w:rsidR="00C731E8" w:rsidRPr="00BB629B" w:rsidRDefault="00C731E8" w:rsidP="00C731E8">
            <w:pPr>
              <w:pStyle w:val="TAL"/>
              <w:rPr>
                <w:rFonts w:cs="Arial"/>
              </w:rPr>
            </w:pPr>
            <w:r w:rsidRPr="00BB629B">
              <w:rPr>
                <w:rFonts w:cs="Arial"/>
              </w:rPr>
              <w:t>NOTE 5</w:t>
            </w:r>
          </w:p>
          <w:p w14:paraId="16932CB5" w14:textId="77777777" w:rsidR="00C731E8" w:rsidRPr="00BB629B" w:rsidRDefault="00C731E8" w:rsidP="00C731E8">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C731E8" w:rsidRPr="00BB629B" w14:paraId="6774E3F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27EDC1" w14:textId="77777777" w:rsidR="00C731E8" w:rsidRPr="00BB629B" w:rsidRDefault="00C731E8" w:rsidP="00C731E8">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D8BB10" w14:textId="77777777" w:rsidR="00C731E8" w:rsidRPr="00BB629B" w:rsidRDefault="00C731E8" w:rsidP="00C731E8">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D2642"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019CD4"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EA2564"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A945E5"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EB307F"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3B0247F" w14:textId="77777777" w:rsidR="00C731E8" w:rsidRPr="00BB629B" w:rsidRDefault="00C731E8" w:rsidP="00C731E8">
            <w:pPr>
              <w:pStyle w:val="TAL"/>
              <w:rPr>
                <w:b/>
                <w:lang w:eastAsia="zh-CN"/>
              </w:rPr>
            </w:pPr>
          </w:p>
        </w:tc>
      </w:tr>
      <w:tr w:rsidR="00C731E8" w:rsidRPr="00BB629B" w14:paraId="34037C2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A5B7F89" w14:textId="77777777" w:rsidR="00C731E8" w:rsidRPr="00BB629B" w:rsidRDefault="00C731E8" w:rsidP="00C731E8">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33872B3" w14:textId="77777777" w:rsidR="00C731E8" w:rsidRPr="00BB629B" w:rsidRDefault="00C731E8" w:rsidP="00C731E8">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7952540"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C2FB91"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639B20E"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E70AEC2"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ED22F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642DEF" w14:textId="77777777" w:rsidR="00C731E8" w:rsidRPr="00BB629B" w:rsidRDefault="00C731E8" w:rsidP="00C731E8">
            <w:pPr>
              <w:pStyle w:val="TAL"/>
              <w:rPr>
                <w:rFonts w:cs="Arial"/>
              </w:rPr>
            </w:pPr>
            <w:r w:rsidRPr="00BB629B">
              <w:rPr>
                <w:rFonts w:cs="Arial"/>
              </w:rPr>
              <w:t>NOTE 1</w:t>
            </w:r>
          </w:p>
          <w:p w14:paraId="3D43047D" w14:textId="77777777" w:rsidR="00C731E8" w:rsidRPr="00BB629B" w:rsidRDefault="00C731E8" w:rsidP="00C731E8">
            <w:pPr>
              <w:pStyle w:val="TAL"/>
              <w:rPr>
                <w:rFonts w:cs="Arial"/>
              </w:rPr>
            </w:pPr>
            <w:r w:rsidRPr="00BB629B">
              <w:rPr>
                <w:rFonts w:cs="Arial"/>
              </w:rPr>
              <w:t>NOTE 5</w:t>
            </w:r>
          </w:p>
          <w:p w14:paraId="4F100102" w14:textId="77777777" w:rsidR="00C731E8" w:rsidRPr="00BB629B" w:rsidRDefault="00C731E8" w:rsidP="00C731E8">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C731E8" w:rsidRPr="00BB629B" w14:paraId="65AD37C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4BE9028" w14:textId="77777777" w:rsidR="00C731E8" w:rsidRPr="00BB629B" w:rsidRDefault="00C731E8" w:rsidP="00C731E8">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1DACF38C" w14:textId="77777777" w:rsidR="00C731E8" w:rsidRPr="00BB629B" w:rsidRDefault="00C731E8" w:rsidP="00C731E8">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F08115D"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8EC58C"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73D5E81"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5F621D"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E43D7EA"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BEFCA1" w14:textId="77777777" w:rsidR="00C731E8" w:rsidRPr="00BB629B" w:rsidRDefault="00C731E8" w:rsidP="00C731E8">
            <w:pPr>
              <w:pStyle w:val="TAL"/>
              <w:rPr>
                <w:rFonts w:cs="Arial"/>
              </w:rPr>
            </w:pPr>
            <w:r w:rsidRPr="00BB629B">
              <w:rPr>
                <w:rFonts w:cs="Arial"/>
              </w:rPr>
              <w:t>NOTE 1</w:t>
            </w:r>
          </w:p>
          <w:p w14:paraId="68EE9769" w14:textId="77777777" w:rsidR="00C731E8" w:rsidRPr="00BB629B" w:rsidRDefault="00C731E8" w:rsidP="00C731E8">
            <w:pPr>
              <w:pStyle w:val="TAL"/>
              <w:rPr>
                <w:rFonts w:cs="Arial"/>
              </w:rPr>
            </w:pPr>
            <w:r w:rsidRPr="00BB629B">
              <w:rPr>
                <w:rFonts w:cs="Arial"/>
              </w:rPr>
              <w:t>NOTE 5</w:t>
            </w:r>
          </w:p>
          <w:p w14:paraId="243378C7" w14:textId="77777777" w:rsidR="00C731E8" w:rsidRPr="00BB629B" w:rsidRDefault="00C731E8" w:rsidP="00C731E8">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C731E8" w:rsidRPr="00BB629B" w14:paraId="6409D85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141535D" w14:textId="77777777" w:rsidR="00C731E8" w:rsidRPr="00BB629B" w:rsidRDefault="00C731E8" w:rsidP="00C731E8">
            <w:pPr>
              <w:pStyle w:val="TAL"/>
              <w:rPr>
                <w:lang w:eastAsia="zh-CN"/>
              </w:rPr>
            </w:pPr>
            <w:r w:rsidRPr="00BB629B">
              <w:rPr>
                <w:rFonts w:cs="Arial"/>
              </w:rPr>
              <w:lastRenderedPageBreak/>
              <w:t>6.5B.2.4.3_1.3</w:t>
            </w:r>
          </w:p>
        </w:tc>
        <w:tc>
          <w:tcPr>
            <w:tcW w:w="4383" w:type="dxa"/>
            <w:tcBorders>
              <w:top w:val="single" w:sz="4" w:space="0" w:color="auto"/>
              <w:left w:val="single" w:sz="4" w:space="0" w:color="auto"/>
              <w:bottom w:val="single" w:sz="4" w:space="0" w:color="auto"/>
              <w:right w:val="single" w:sz="4" w:space="0" w:color="auto"/>
            </w:tcBorders>
            <w:hideMark/>
          </w:tcPr>
          <w:p w14:paraId="0227E59D" w14:textId="77777777" w:rsidR="00C731E8" w:rsidRPr="00BB629B" w:rsidRDefault="00C731E8" w:rsidP="00C731E8">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A06ECF"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C7CC93"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FFF7ED"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D6EE61"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983CA5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F55F6B" w14:textId="77777777" w:rsidR="00C731E8" w:rsidRPr="00BB629B" w:rsidRDefault="00C731E8" w:rsidP="00C731E8">
            <w:pPr>
              <w:pStyle w:val="TAL"/>
              <w:rPr>
                <w:rFonts w:cs="Arial"/>
              </w:rPr>
            </w:pPr>
            <w:r w:rsidRPr="00BB629B">
              <w:rPr>
                <w:rFonts w:cs="Arial"/>
              </w:rPr>
              <w:t>NOTE 1</w:t>
            </w:r>
          </w:p>
          <w:p w14:paraId="235A451E" w14:textId="77777777" w:rsidR="00C731E8" w:rsidRPr="00BB629B" w:rsidRDefault="00C731E8" w:rsidP="00C731E8">
            <w:pPr>
              <w:pStyle w:val="TAL"/>
              <w:rPr>
                <w:rFonts w:cs="Arial"/>
              </w:rPr>
            </w:pPr>
            <w:r w:rsidRPr="00BB629B">
              <w:rPr>
                <w:rFonts w:cs="Arial"/>
              </w:rPr>
              <w:t>NOTE 5</w:t>
            </w:r>
          </w:p>
          <w:p w14:paraId="591A610B" w14:textId="77777777" w:rsidR="00C731E8" w:rsidRPr="00BB629B" w:rsidRDefault="00C731E8" w:rsidP="00C731E8">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C731E8" w:rsidRPr="00BB629B" w14:paraId="47D543E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68BD1FF3" w14:textId="77777777" w:rsidR="00C731E8" w:rsidRPr="00BB629B" w:rsidRDefault="00C731E8" w:rsidP="00C731E8">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3A7F9CC5" w14:textId="77777777" w:rsidR="00C731E8" w:rsidRPr="00BB629B" w:rsidRDefault="00C731E8" w:rsidP="00C731E8">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CAE1632"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D9653D4"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1B1AD9CA"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021D1D4" w14:textId="77777777" w:rsidR="00C731E8" w:rsidRPr="00BB629B" w:rsidRDefault="00C731E8" w:rsidP="00C731E8">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7B9BBD"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1286E4" w14:textId="77777777" w:rsidR="00C731E8" w:rsidRPr="00BB629B" w:rsidRDefault="00C731E8" w:rsidP="00C731E8">
            <w:pPr>
              <w:pStyle w:val="TAL"/>
              <w:rPr>
                <w:rFonts w:cs="Arial"/>
              </w:rPr>
            </w:pPr>
            <w:r w:rsidRPr="00BB629B">
              <w:rPr>
                <w:rFonts w:cs="Arial"/>
              </w:rPr>
              <w:t>NOTE 1</w:t>
            </w:r>
          </w:p>
          <w:p w14:paraId="1ACD9B84" w14:textId="77777777" w:rsidR="00C731E8" w:rsidRPr="00BB629B" w:rsidRDefault="00C731E8" w:rsidP="00C731E8">
            <w:pPr>
              <w:pStyle w:val="TAL"/>
              <w:rPr>
                <w:rFonts w:cs="Arial"/>
              </w:rPr>
            </w:pPr>
            <w:r w:rsidRPr="00BB629B">
              <w:rPr>
                <w:rFonts w:cs="Arial"/>
              </w:rPr>
              <w:t>NOTE 5</w:t>
            </w:r>
          </w:p>
          <w:p w14:paraId="5CD3E3C1"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C731E8" w:rsidRPr="00BB629B" w14:paraId="0238F60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5B9B8249" w14:textId="77777777" w:rsidR="00C731E8" w:rsidRPr="00BB629B" w:rsidRDefault="00C731E8" w:rsidP="00C731E8">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7E20448" w14:textId="77777777" w:rsidR="00C731E8" w:rsidRPr="00BB629B" w:rsidRDefault="00C731E8" w:rsidP="00C731E8">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4CB2F39"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DF7B4A"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2589C111"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0C07455" w14:textId="77777777" w:rsidR="00C731E8" w:rsidRPr="00BB629B" w:rsidRDefault="00C731E8" w:rsidP="00C731E8">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23B9B79"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3C84C72" w14:textId="77777777" w:rsidR="00C731E8" w:rsidRPr="00BB629B" w:rsidRDefault="00C731E8" w:rsidP="00C731E8">
            <w:pPr>
              <w:pStyle w:val="TAL"/>
              <w:rPr>
                <w:rFonts w:cs="Arial"/>
              </w:rPr>
            </w:pPr>
            <w:r w:rsidRPr="00BB629B">
              <w:rPr>
                <w:rFonts w:cs="Arial"/>
              </w:rPr>
              <w:t>NOTE 1</w:t>
            </w:r>
          </w:p>
          <w:p w14:paraId="562982EF" w14:textId="77777777" w:rsidR="00C731E8" w:rsidRPr="00BB629B" w:rsidRDefault="00C731E8" w:rsidP="00C731E8">
            <w:pPr>
              <w:pStyle w:val="TAL"/>
              <w:rPr>
                <w:rFonts w:cs="Arial"/>
              </w:rPr>
            </w:pPr>
            <w:r w:rsidRPr="00BB629B">
              <w:rPr>
                <w:rFonts w:cs="Arial"/>
              </w:rPr>
              <w:t>NOTE 5</w:t>
            </w:r>
          </w:p>
          <w:p w14:paraId="1190FCA5"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C731E8" w:rsidRPr="00BB629B" w14:paraId="0C3E5AD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5E43F55C" w14:textId="77777777" w:rsidR="00C731E8" w:rsidRPr="00BB629B" w:rsidRDefault="00C731E8" w:rsidP="00C731E8">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028C3CE" w14:textId="77777777" w:rsidR="00C731E8" w:rsidRPr="00BB629B" w:rsidRDefault="00C731E8" w:rsidP="00C731E8">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ECB091"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13E98E6"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797C6A72"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50C8EC7" w14:textId="77777777" w:rsidR="00C731E8" w:rsidRPr="00BB629B" w:rsidRDefault="00C731E8" w:rsidP="00C731E8">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DCE2968"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174EB4" w14:textId="77777777" w:rsidR="00C731E8" w:rsidRPr="00BB629B" w:rsidRDefault="00C731E8" w:rsidP="00C731E8">
            <w:pPr>
              <w:pStyle w:val="TAL"/>
              <w:rPr>
                <w:rFonts w:cs="Arial"/>
              </w:rPr>
            </w:pPr>
            <w:r w:rsidRPr="00BB629B">
              <w:rPr>
                <w:rFonts w:cs="Arial"/>
              </w:rPr>
              <w:t>NOTE 1</w:t>
            </w:r>
          </w:p>
          <w:p w14:paraId="7E3313A6" w14:textId="77777777" w:rsidR="00C731E8" w:rsidRPr="00BB629B" w:rsidRDefault="00C731E8" w:rsidP="00C731E8">
            <w:pPr>
              <w:pStyle w:val="TAL"/>
              <w:rPr>
                <w:rFonts w:cs="Arial"/>
              </w:rPr>
            </w:pPr>
            <w:r w:rsidRPr="00BB629B">
              <w:rPr>
                <w:rFonts w:cs="Arial"/>
              </w:rPr>
              <w:t>NOTE 5</w:t>
            </w:r>
          </w:p>
          <w:p w14:paraId="0885B35B"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C731E8" w:rsidRPr="00BB629B" w14:paraId="0FB6437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4F2FA719" w14:textId="77777777" w:rsidR="00C731E8" w:rsidRPr="00BB629B" w:rsidRDefault="00C731E8" w:rsidP="00C731E8">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722A3E60" w14:textId="77777777" w:rsidR="00C731E8" w:rsidRPr="00BB629B" w:rsidRDefault="00C731E8" w:rsidP="00C731E8">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9A7CFFA"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5E28144"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2D85C035"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F2B750F" w14:textId="77777777" w:rsidR="00C731E8" w:rsidRPr="00BB629B" w:rsidRDefault="00C731E8" w:rsidP="00C731E8">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4136CF6A"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EBFDEDC" w14:textId="77777777" w:rsidR="00C731E8" w:rsidRPr="00BB629B" w:rsidRDefault="00C731E8" w:rsidP="00C731E8">
            <w:pPr>
              <w:pStyle w:val="TAL"/>
              <w:rPr>
                <w:rFonts w:cs="Arial"/>
              </w:rPr>
            </w:pPr>
            <w:r w:rsidRPr="00BB629B">
              <w:rPr>
                <w:rFonts w:cs="Arial"/>
              </w:rPr>
              <w:t>NOTE 1</w:t>
            </w:r>
          </w:p>
          <w:p w14:paraId="51D59774" w14:textId="77777777" w:rsidR="00C731E8" w:rsidRPr="00BB629B" w:rsidRDefault="00C731E8" w:rsidP="00C731E8">
            <w:pPr>
              <w:pStyle w:val="TAL"/>
              <w:rPr>
                <w:rFonts w:cs="Arial"/>
              </w:rPr>
            </w:pPr>
            <w:r w:rsidRPr="00BB629B">
              <w:rPr>
                <w:rFonts w:cs="Arial"/>
              </w:rPr>
              <w:t>NOTE 5</w:t>
            </w:r>
          </w:p>
          <w:p w14:paraId="0A202EF6"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C731E8" w:rsidRPr="00BB629B" w14:paraId="5ADB550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E4743F5" w14:textId="77777777" w:rsidR="00C731E8" w:rsidRPr="00BB629B" w:rsidRDefault="00C731E8" w:rsidP="00C731E8">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6F070763" w14:textId="77777777" w:rsidR="00C731E8" w:rsidRPr="00BB629B" w:rsidRDefault="00C731E8" w:rsidP="00C731E8">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BB344B1"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75F3183" w14:textId="77777777" w:rsidR="00C731E8" w:rsidRPr="00BB629B" w:rsidRDefault="00C731E8" w:rsidP="00C731E8">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9FB4822" w14:textId="77777777" w:rsidR="00C731E8" w:rsidRPr="00BB629B" w:rsidRDefault="00C731E8" w:rsidP="00C731E8">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0AF627" w14:textId="77777777" w:rsidR="00C731E8" w:rsidRPr="00BB629B" w:rsidRDefault="00C731E8" w:rsidP="00C731E8">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791F9A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2454F0" w14:textId="77777777" w:rsidR="00C731E8" w:rsidRPr="00BB629B" w:rsidRDefault="00C731E8" w:rsidP="00C731E8">
            <w:pPr>
              <w:pStyle w:val="TAL"/>
              <w:rPr>
                <w:lang w:eastAsia="ko-KR"/>
              </w:rPr>
            </w:pPr>
            <w:r w:rsidRPr="00BB629B">
              <w:rPr>
                <w:rFonts w:cs="Arial"/>
              </w:rPr>
              <w:t>NOTE 1</w:t>
            </w:r>
          </w:p>
        </w:tc>
      </w:tr>
      <w:tr w:rsidR="00C731E8" w:rsidRPr="00BB629B" w14:paraId="51300BD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B59BF37" w14:textId="77777777" w:rsidR="00C731E8" w:rsidRPr="00BB629B" w:rsidRDefault="00C731E8" w:rsidP="00C731E8">
            <w:pPr>
              <w:pStyle w:val="TAL"/>
              <w:rPr>
                <w:bCs/>
              </w:rPr>
            </w:pPr>
            <w:r w:rsidRPr="00BB629B">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D097A5F" w14:textId="77777777" w:rsidR="00C731E8" w:rsidRPr="00BB629B" w:rsidRDefault="00C731E8" w:rsidP="00C731E8">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A85CB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FA8A69"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E9CD07D"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F705EF"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FAB4FFB"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2825D5" w14:textId="77777777" w:rsidR="00C731E8" w:rsidRPr="00BB629B" w:rsidRDefault="00C731E8" w:rsidP="00C731E8">
            <w:pPr>
              <w:pStyle w:val="TAL"/>
              <w:rPr>
                <w:rFonts w:cs="Arial"/>
              </w:rPr>
            </w:pPr>
            <w:r w:rsidRPr="00BB629B">
              <w:rPr>
                <w:rFonts w:cs="Arial"/>
              </w:rPr>
              <w:t>NOTE 5</w:t>
            </w:r>
          </w:p>
          <w:p w14:paraId="41400C98"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C731E8" w:rsidRPr="00BB629B" w14:paraId="3739E9A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B43B09E" w14:textId="77777777" w:rsidR="00C731E8" w:rsidRPr="00BB629B" w:rsidRDefault="00C731E8" w:rsidP="00C731E8">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2EDB71FE" w14:textId="77777777" w:rsidR="00C731E8" w:rsidRPr="00BB629B" w:rsidRDefault="00C731E8" w:rsidP="00C731E8">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3B0F9E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6F406C"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2074998"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9F4EAC"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699D91A"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72A9242" w14:textId="77777777" w:rsidR="00C731E8" w:rsidRPr="00BB629B" w:rsidRDefault="00C731E8" w:rsidP="00C731E8">
            <w:pPr>
              <w:pStyle w:val="TAL"/>
            </w:pPr>
          </w:p>
        </w:tc>
      </w:tr>
      <w:tr w:rsidR="00C731E8" w:rsidRPr="00BB629B" w14:paraId="2FE4FFB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3C6B438" w14:textId="77777777" w:rsidR="00C731E8" w:rsidRPr="00BB629B" w:rsidRDefault="00C731E8" w:rsidP="00C731E8">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38FC936C" w14:textId="77777777" w:rsidR="00C731E8" w:rsidRPr="00BB629B" w:rsidRDefault="00C731E8" w:rsidP="00C731E8">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B07039"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CE1A51"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8D46693"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6FE460"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A9921F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B8307B" w14:textId="77777777" w:rsidR="00C731E8" w:rsidRPr="00BB629B" w:rsidRDefault="00C731E8" w:rsidP="00C731E8">
            <w:pPr>
              <w:pStyle w:val="TAL"/>
              <w:rPr>
                <w:rFonts w:cs="Arial"/>
              </w:rPr>
            </w:pPr>
            <w:r w:rsidRPr="00BB629B">
              <w:rPr>
                <w:rFonts w:cs="Arial"/>
              </w:rPr>
              <w:t>NOTE 5</w:t>
            </w:r>
          </w:p>
          <w:p w14:paraId="5828CA48"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C731E8" w:rsidRPr="00BB629B" w14:paraId="403080A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F32642B" w14:textId="77777777" w:rsidR="00C731E8" w:rsidRPr="00BB629B" w:rsidRDefault="00C731E8" w:rsidP="00C731E8">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B39C646" w14:textId="77777777" w:rsidR="00C731E8" w:rsidRPr="00BB629B" w:rsidRDefault="00C731E8" w:rsidP="00C731E8">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7840A1"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5401C1"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3D43BD4"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082861"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01EE7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9258A1E" w14:textId="77777777" w:rsidR="00C731E8" w:rsidRPr="00BB629B" w:rsidRDefault="00C731E8" w:rsidP="00C731E8">
            <w:pPr>
              <w:pStyle w:val="TAL"/>
            </w:pPr>
          </w:p>
        </w:tc>
      </w:tr>
      <w:tr w:rsidR="00C731E8" w:rsidRPr="00BB629B" w14:paraId="442EAF3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FC48C1E" w14:textId="77777777" w:rsidR="00C731E8" w:rsidRPr="00BB629B" w:rsidRDefault="00C731E8" w:rsidP="00C731E8">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24021A1" w14:textId="77777777" w:rsidR="00C731E8" w:rsidRPr="00BB629B" w:rsidRDefault="00C731E8" w:rsidP="00C731E8">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1570950"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30D0427" w14:textId="77777777" w:rsidR="00C731E8" w:rsidRPr="00BB629B" w:rsidRDefault="00C731E8" w:rsidP="00C731E8">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5650797"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FE0EC68" w14:textId="77777777" w:rsidR="00C731E8" w:rsidRPr="00BB629B" w:rsidRDefault="00C731E8" w:rsidP="00C731E8">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2DA13FB"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33D5D3C" w14:textId="77777777" w:rsidR="00C731E8" w:rsidRPr="00BB629B" w:rsidRDefault="00C731E8" w:rsidP="00C731E8">
            <w:pPr>
              <w:pStyle w:val="TAL"/>
            </w:pPr>
          </w:p>
        </w:tc>
      </w:tr>
      <w:tr w:rsidR="00C731E8" w:rsidRPr="00BB629B" w14:paraId="24F14D1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E05E5AB" w14:textId="77777777" w:rsidR="00C731E8" w:rsidRPr="00BB629B" w:rsidRDefault="00C731E8" w:rsidP="00C731E8">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5348AC88" w14:textId="77777777" w:rsidR="00C731E8" w:rsidRPr="00BB629B" w:rsidRDefault="00C731E8" w:rsidP="00C731E8">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60FCE53"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6B15BA" w14:textId="77777777" w:rsidR="00C731E8" w:rsidRPr="00BB629B" w:rsidRDefault="00C731E8" w:rsidP="00C731E8">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22D56A9"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628648" w14:textId="77777777" w:rsidR="00C731E8" w:rsidRPr="00BB629B" w:rsidRDefault="00C731E8" w:rsidP="00C731E8">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EC65FC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555D83" w14:textId="77777777" w:rsidR="00C731E8" w:rsidRPr="00BB629B" w:rsidRDefault="00C731E8" w:rsidP="00C731E8">
            <w:pPr>
              <w:pStyle w:val="TAL"/>
            </w:pPr>
          </w:p>
        </w:tc>
      </w:tr>
      <w:tr w:rsidR="00C731E8" w:rsidRPr="00BB629B" w14:paraId="1EAF199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82872A1" w14:textId="77777777" w:rsidR="00C731E8" w:rsidRPr="00BB629B" w:rsidRDefault="00C731E8" w:rsidP="00C731E8">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22C2788F" w14:textId="77777777" w:rsidR="00C731E8" w:rsidRPr="00BB629B" w:rsidRDefault="00C731E8" w:rsidP="00C731E8">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97D946"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77054E"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E1367FC"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89290E"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DF8D75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E6971CE" w14:textId="77777777" w:rsidR="00C731E8" w:rsidRPr="00BB629B" w:rsidRDefault="00C731E8" w:rsidP="00C731E8">
            <w:pPr>
              <w:pStyle w:val="TAL"/>
              <w:rPr>
                <w:rFonts w:cs="Arial"/>
              </w:rPr>
            </w:pPr>
            <w:r w:rsidRPr="00BB629B">
              <w:rPr>
                <w:rFonts w:cs="Arial"/>
              </w:rPr>
              <w:t>NOTE 5</w:t>
            </w:r>
          </w:p>
          <w:p w14:paraId="6E3FBFD4"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C731E8" w:rsidRPr="00BB629B" w14:paraId="0DFC1F5E"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3E76373C" w14:textId="77777777" w:rsidR="00C731E8" w:rsidRPr="00BB629B" w:rsidRDefault="00C731E8" w:rsidP="00C731E8">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831D02A" w14:textId="77777777" w:rsidR="00C731E8" w:rsidRPr="00BB629B" w:rsidRDefault="00C731E8" w:rsidP="00C731E8">
            <w:pPr>
              <w:pStyle w:val="TAL"/>
              <w:rPr>
                <w:lang w:val="fr-FR" w:eastAsia="fr-FR"/>
              </w:rPr>
            </w:pPr>
            <w:r w:rsidRPr="00BB629B">
              <w:rPr>
                <w:rFonts w:cs="Arial"/>
                <w:lang w:val="fr-FR" w:eastAsia="fr-FR"/>
              </w:rPr>
              <w:t xml:space="preserve">General </w:t>
            </w:r>
            <w:proofErr w:type="spellStart"/>
            <w:r w:rsidRPr="00BB629B">
              <w:rPr>
                <w:rFonts w:cs="Arial"/>
                <w:lang w:val="fr-FR" w:eastAsia="fr-FR"/>
              </w:rPr>
              <w:t>Spurious</w:t>
            </w:r>
            <w:proofErr w:type="spellEnd"/>
            <w:r w:rsidRPr="00BB629B">
              <w:rPr>
                <w:rFonts w:cs="Arial"/>
                <w:lang w:val="fr-FR" w:eastAsia="fr-FR"/>
              </w:rPr>
              <w:t xml:space="preserve"> Emissions </w:t>
            </w:r>
            <w:proofErr w:type="spellStart"/>
            <w:r w:rsidRPr="00BB629B">
              <w:rPr>
                <w:rFonts w:cs="Arial"/>
                <w:lang w:val="fr-FR" w:eastAsia="fr-FR"/>
              </w:rPr>
              <w:t>with</w:t>
            </w:r>
            <w:proofErr w:type="spellEnd"/>
            <w:r w:rsidRPr="00BB629B">
              <w:rPr>
                <w:rFonts w:cs="Arial"/>
                <w:lang w:val="fr-FR" w:eastAsia="fr-FR"/>
              </w:rPr>
              <w:t xml:space="preserve"> Power Boost for Inter-band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A0BAD28"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CFE9F76" w14:textId="77777777" w:rsidR="00C731E8" w:rsidRPr="00BB629B" w:rsidRDefault="00C731E8" w:rsidP="00C731E8">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F385A18" w14:textId="77777777" w:rsidR="00C731E8" w:rsidRPr="00BB629B" w:rsidRDefault="00C731E8" w:rsidP="00C731E8">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FE517AC" w14:textId="77777777" w:rsidR="00C731E8" w:rsidRPr="00BB629B" w:rsidRDefault="00C731E8" w:rsidP="00C731E8">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2C9E9DD" w14:textId="77777777" w:rsidR="00C731E8" w:rsidRPr="00BB629B" w:rsidRDefault="00C731E8" w:rsidP="00C731E8">
            <w:pPr>
              <w:pStyle w:val="TAL"/>
              <w:rPr>
                <w:rFonts w:cs="Arial"/>
                <w:lang w:val="fr-FR" w:eastAsia="fr-FR"/>
              </w:rPr>
            </w:pPr>
            <w:r w:rsidRPr="00BB629B">
              <w:rPr>
                <w:rFonts w:cs="Arial"/>
                <w:lang w:val="fr-FR" w:eastAsia="fr-FR"/>
              </w:rPr>
              <w:t>PC1</w:t>
            </w:r>
            <w:r>
              <w:rPr>
                <w:rFonts w:cs="Arial"/>
                <w:lang w:val="fr-FR" w:eastAsia="fr-FR"/>
              </w:rPr>
              <w:t xml:space="preserve"> (NOTE 1)</w:t>
            </w:r>
          </w:p>
          <w:p w14:paraId="271DAEF5"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38CDC785" w14:textId="77777777" w:rsidR="00C731E8" w:rsidRPr="00BB629B" w:rsidRDefault="00C731E8" w:rsidP="00C731E8">
            <w:pPr>
              <w:pStyle w:val="TAL"/>
              <w:rPr>
                <w:rFonts w:cs="Arial"/>
                <w:lang w:val="fr-FR" w:eastAsia="fr-FR"/>
              </w:rPr>
            </w:pPr>
            <w:r w:rsidRPr="00BB629B">
              <w:rPr>
                <w:rFonts w:cs="Arial"/>
                <w:lang w:val="fr-FR" w:eastAsia="fr-FR"/>
              </w:rPr>
              <w:t>PC3</w:t>
            </w:r>
          </w:p>
          <w:p w14:paraId="496BFCFA" w14:textId="77777777" w:rsidR="00C731E8" w:rsidRPr="00BB629B" w:rsidRDefault="00C731E8" w:rsidP="00C731E8">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ED4DD7C" w14:textId="77777777" w:rsidR="00C731E8" w:rsidRPr="00BB629B" w:rsidRDefault="00C731E8" w:rsidP="00C731E8">
            <w:pPr>
              <w:pStyle w:val="TAL"/>
              <w:rPr>
                <w:rFonts w:cs="Arial"/>
              </w:rPr>
            </w:pPr>
            <w:r w:rsidRPr="00BB629B">
              <w:rPr>
                <w:rFonts w:cs="Arial"/>
              </w:rPr>
              <w:t>NOTE 5</w:t>
            </w:r>
          </w:p>
          <w:p w14:paraId="5741AFA5" w14:textId="77777777" w:rsidR="00C731E8" w:rsidRPr="00BB629B" w:rsidRDefault="00C731E8" w:rsidP="00C731E8">
            <w:pPr>
              <w:pStyle w:val="TAL"/>
              <w:rPr>
                <w:rFonts w:cs="Arial"/>
                <w:lang w:val="fr-FR" w:eastAsia="fr-FR"/>
              </w:rPr>
            </w:pPr>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p>
        </w:tc>
      </w:tr>
      <w:tr w:rsidR="00C731E8" w:rsidRPr="00BB629B" w14:paraId="2728417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4C0522" w14:textId="77777777" w:rsidR="00C731E8" w:rsidRPr="00BB629B" w:rsidRDefault="00C731E8" w:rsidP="00C731E8">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B6DB4BB" w14:textId="77777777" w:rsidR="00C731E8" w:rsidRPr="00BB629B" w:rsidRDefault="00C731E8" w:rsidP="00C731E8">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BB396F"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972672"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0AADC6D"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D7028F"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8A144C"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039741D" w14:textId="77777777" w:rsidR="00C731E8" w:rsidRPr="00BB629B" w:rsidRDefault="00C731E8" w:rsidP="00C731E8">
            <w:pPr>
              <w:pStyle w:val="TAL"/>
              <w:rPr>
                <w:b/>
                <w:lang w:eastAsia="zh-CN"/>
              </w:rPr>
            </w:pPr>
          </w:p>
        </w:tc>
      </w:tr>
      <w:tr w:rsidR="00C731E8" w:rsidRPr="00BB629B" w14:paraId="52DD51B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E6476A1" w14:textId="77777777" w:rsidR="00C731E8" w:rsidRPr="00BB629B" w:rsidRDefault="00C731E8" w:rsidP="00C731E8">
            <w:pPr>
              <w:pStyle w:val="TAL"/>
            </w:pPr>
            <w:r w:rsidRPr="00BB629B">
              <w:rPr>
                <w:rFonts w:cs="Arial"/>
              </w:rPr>
              <w:lastRenderedPageBreak/>
              <w:t>6.5B.3.4.1_1.1</w:t>
            </w:r>
          </w:p>
        </w:tc>
        <w:tc>
          <w:tcPr>
            <w:tcW w:w="4383" w:type="dxa"/>
            <w:tcBorders>
              <w:top w:val="single" w:sz="4" w:space="0" w:color="auto"/>
              <w:left w:val="single" w:sz="4" w:space="0" w:color="auto"/>
              <w:bottom w:val="single" w:sz="4" w:space="0" w:color="auto"/>
              <w:right w:val="single" w:sz="4" w:space="0" w:color="auto"/>
            </w:tcBorders>
            <w:hideMark/>
          </w:tcPr>
          <w:p w14:paraId="7F27D6C0" w14:textId="77777777" w:rsidR="00C731E8" w:rsidRPr="00BB629B" w:rsidRDefault="00C731E8" w:rsidP="00C731E8">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66682E7"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B8BB33" w14:textId="77777777" w:rsidR="00C731E8" w:rsidRPr="00BB629B" w:rsidRDefault="00C731E8" w:rsidP="00C731E8">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AF260DA"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F7A766A"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81DBE0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0F5C85" w14:textId="77777777" w:rsidR="00C731E8" w:rsidRPr="00BB629B" w:rsidRDefault="00C731E8" w:rsidP="00C731E8">
            <w:pPr>
              <w:pStyle w:val="TAL"/>
              <w:rPr>
                <w:rFonts w:cs="Arial"/>
              </w:rPr>
            </w:pPr>
            <w:r w:rsidRPr="00BB629B">
              <w:rPr>
                <w:rFonts w:cs="Arial"/>
              </w:rPr>
              <w:t>NOTE 5</w:t>
            </w:r>
          </w:p>
          <w:p w14:paraId="405D3594"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C731E8" w:rsidRPr="00BB629B" w14:paraId="595E71F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F95E435" w14:textId="77777777" w:rsidR="00C731E8" w:rsidRPr="00BB629B" w:rsidRDefault="00C731E8" w:rsidP="00C731E8">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0460743D" w14:textId="77777777" w:rsidR="00C731E8" w:rsidRPr="00BB629B" w:rsidRDefault="00C731E8" w:rsidP="00C731E8">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57F75E"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99542" w14:textId="77777777" w:rsidR="00C731E8" w:rsidRPr="00BB629B" w:rsidRDefault="00C731E8" w:rsidP="00C731E8">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A9FE316"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2D7A239"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5775FBD"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FA0B963" w14:textId="77777777" w:rsidR="00C731E8" w:rsidRPr="00BB629B" w:rsidRDefault="00C731E8" w:rsidP="00C731E8">
            <w:pPr>
              <w:pStyle w:val="TAL"/>
              <w:rPr>
                <w:rFonts w:cs="Arial"/>
              </w:rPr>
            </w:pPr>
            <w:r w:rsidRPr="00BB629B">
              <w:rPr>
                <w:rFonts w:cs="Arial"/>
              </w:rPr>
              <w:t>NOTE 5</w:t>
            </w:r>
          </w:p>
          <w:p w14:paraId="33F5021A"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C731E8" w:rsidRPr="00BB629B" w14:paraId="585FA25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4603DE" w14:textId="77777777" w:rsidR="00C731E8" w:rsidRPr="00BB629B" w:rsidRDefault="00C731E8" w:rsidP="00C731E8">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740F22E7" w14:textId="77777777" w:rsidR="00C731E8" w:rsidRPr="00BB629B" w:rsidRDefault="00C731E8" w:rsidP="00C731E8">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3BAEE29"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4F4049" w14:textId="77777777" w:rsidR="00C731E8" w:rsidRPr="00BB629B" w:rsidRDefault="00C731E8" w:rsidP="00C731E8">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C61FC7F"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6207506"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636155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DD59E3" w14:textId="77777777" w:rsidR="00C731E8" w:rsidRPr="00BB629B" w:rsidRDefault="00C731E8" w:rsidP="00C731E8">
            <w:pPr>
              <w:pStyle w:val="TAL"/>
              <w:rPr>
                <w:rFonts w:cs="Arial"/>
              </w:rPr>
            </w:pPr>
            <w:r w:rsidRPr="00BB629B">
              <w:rPr>
                <w:rFonts w:cs="Arial"/>
              </w:rPr>
              <w:t>NOTE 5</w:t>
            </w:r>
          </w:p>
          <w:p w14:paraId="2DCE249F"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C731E8" w:rsidRPr="00BB629B" w14:paraId="19358AD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7E4588B" w14:textId="77777777" w:rsidR="00C731E8" w:rsidRPr="00BB629B" w:rsidRDefault="00C731E8" w:rsidP="00C731E8">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3E25C462" w14:textId="77777777" w:rsidR="00C731E8" w:rsidRPr="00BB629B" w:rsidRDefault="00C731E8" w:rsidP="00C731E8">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EBAF0E" w14:textId="77777777" w:rsidR="00C731E8" w:rsidRPr="00BB629B" w:rsidRDefault="00C731E8" w:rsidP="00C731E8">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1A7828D"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2484C97" w14:textId="77777777" w:rsidR="00C731E8" w:rsidRPr="00BB629B" w:rsidRDefault="00C731E8" w:rsidP="00C731E8">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AF0FF3" w14:textId="77777777" w:rsidR="00C731E8" w:rsidRPr="00BB629B" w:rsidRDefault="00C731E8" w:rsidP="00C731E8">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03C7F9"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11B8E7A" w14:textId="77777777" w:rsidR="00C731E8" w:rsidRPr="00BB629B" w:rsidRDefault="00C731E8" w:rsidP="00C731E8">
            <w:pPr>
              <w:pStyle w:val="TAL"/>
            </w:pPr>
            <w:r w:rsidRPr="00BB629B">
              <w:rPr>
                <w:rFonts w:cs="Arial"/>
              </w:rPr>
              <w:t>NOTE 1</w:t>
            </w:r>
          </w:p>
        </w:tc>
      </w:tr>
      <w:tr w:rsidR="00C731E8" w:rsidRPr="00BB629B" w14:paraId="47322D3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61BBCD0" w14:textId="77777777" w:rsidR="00C731E8" w:rsidRPr="00BB629B" w:rsidRDefault="00C731E8" w:rsidP="00C731E8">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612735B7" w14:textId="77777777" w:rsidR="00C731E8" w:rsidRPr="00BB629B" w:rsidRDefault="00C731E8" w:rsidP="00C731E8">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48DD7"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023B36"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5A652BF"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C131D7"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6A1F7B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EAA30EE" w14:textId="77777777" w:rsidR="00C731E8" w:rsidRPr="00BB629B" w:rsidRDefault="00C731E8" w:rsidP="00C731E8">
            <w:pPr>
              <w:pStyle w:val="TAL"/>
              <w:rPr>
                <w:rFonts w:cs="Arial"/>
              </w:rPr>
            </w:pPr>
            <w:r w:rsidRPr="00BB629B">
              <w:rPr>
                <w:rFonts w:cs="Arial"/>
              </w:rPr>
              <w:t>NOTE 5</w:t>
            </w:r>
          </w:p>
          <w:p w14:paraId="5223EC6F" w14:textId="77777777" w:rsidR="00C731E8" w:rsidRPr="00BB629B" w:rsidRDefault="00C731E8" w:rsidP="00C731E8">
            <w:pPr>
              <w:pStyle w:val="TAL"/>
            </w:pPr>
            <w:r w:rsidRPr="00BB629B">
              <w:rPr>
                <w:rFonts w:cs="Arial"/>
              </w:rPr>
              <w:t>Skip TC 6.5B.3.4.2 if UE supports SA and TS 38.521-2 TC 6.5.3.2 has been executed.</w:t>
            </w:r>
          </w:p>
        </w:tc>
      </w:tr>
      <w:tr w:rsidR="00C731E8" w:rsidRPr="00BB629B" w14:paraId="3244A2F2"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AFDC7CF" w14:textId="77777777" w:rsidR="00C731E8" w:rsidRPr="00BB629B" w:rsidRDefault="00C731E8" w:rsidP="00C731E8">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24E743D1" w14:textId="77777777" w:rsidR="00C731E8" w:rsidRPr="00BB629B" w:rsidRDefault="00C731E8" w:rsidP="00C731E8">
            <w:pPr>
              <w:pStyle w:val="TAL"/>
              <w:rPr>
                <w:lang w:val="fr-FR" w:eastAsia="fr-FR"/>
              </w:rPr>
            </w:pPr>
            <w:proofErr w:type="spellStart"/>
            <w:r w:rsidRPr="00BB629B">
              <w:rPr>
                <w:rFonts w:cs="Arial"/>
                <w:lang w:val="fr-FR" w:eastAsia="fr-FR"/>
              </w:rPr>
              <w:t>Spurious</w:t>
            </w:r>
            <w:proofErr w:type="spellEnd"/>
            <w:r w:rsidRPr="00BB629B">
              <w:rPr>
                <w:rFonts w:cs="Arial"/>
                <w:lang w:val="fr-FR" w:eastAsia="fr-FR"/>
              </w:rPr>
              <w:t xml:space="preserve"> </w:t>
            </w:r>
            <w:proofErr w:type="spellStart"/>
            <w:r w:rsidRPr="00BB629B">
              <w:rPr>
                <w:rFonts w:cs="Arial"/>
                <w:lang w:val="fr-FR" w:eastAsia="fr-FR"/>
              </w:rPr>
              <w:t>emission</w:t>
            </w:r>
            <w:proofErr w:type="spellEnd"/>
            <w:r w:rsidRPr="00BB629B">
              <w:rPr>
                <w:rFonts w:cs="Arial"/>
                <w:lang w:val="fr-FR" w:eastAsia="fr-FR"/>
              </w:rPr>
              <w:t xml:space="preserve"> band UE </w:t>
            </w:r>
            <w:proofErr w:type="spellStart"/>
            <w:r w:rsidRPr="00BB629B">
              <w:rPr>
                <w:rFonts w:cs="Arial"/>
                <w:lang w:val="fr-FR" w:eastAsia="fr-FR"/>
              </w:rPr>
              <w:t>co-existence</w:t>
            </w:r>
            <w:proofErr w:type="spellEnd"/>
            <w:r w:rsidRPr="00BB629B">
              <w:rPr>
                <w:rFonts w:cs="Arial"/>
                <w:lang w:val="fr-FR" w:eastAsia="fr-FR"/>
              </w:rPr>
              <w:t xml:space="preserve"> </w:t>
            </w:r>
            <w:proofErr w:type="spellStart"/>
            <w:r w:rsidRPr="00BB629B">
              <w:rPr>
                <w:rFonts w:cs="Arial"/>
                <w:lang w:val="fr-FR" w:eastAsia="fr-FR"/>
              </w:rPr>
              <w:t>with</w:t>
            </w:r>
            <w:proofErr w:type="spellEnd"/>
            <w:r w:rsidRPr="00BB629B">
              <w:rPr>
                <w:rFonts w:cs="Arial"/>
                <w:lang w:val="fr-FR" w:eastAsia="fr-FR"/>
              </w:rPr>
              <w:t xml:space="preserve"> Power Boost for Inter-band </w:t>
            </w:r>
            <w:proofErr w:type="spellStart"/>
            <w:r w:rsidRPr="00BB629B">
              <w:rPr>
                <w:rFonts w:cs="Arial"/>
                <w:lang w:val="fr-FR" w:eastAsia="fr-FR"/>
              </w:rPr>
              <w:t>including</w:t>
            </w:r>
            <w:proofErr w:type="spellEnd"/>
            <w:r w:rsidRPr="00BB629B">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72166E4"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7751AFC" w14:textId="77777777" w:rsidR="00C731E8" w:rsidRPr="00BB629B" w:rsidRDefault="00C731E8" w:rsidP="00C731E8">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2990D71" w14:textId="77777777" w:rsidR="00C731E8" w:rsidRPr="00BB629B" w:rsidRDefault="00C731E8" w:rsidP="00C731E8">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A55DFF" w14:textId="77777777" w:rsidR="00C731E8" w:rsidRPr="00BB629B" w:rsidRDefault="00C731E8" w:rsidP="00C731E8">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3713F773" w14:textId="77777777" w:rsidR="00C731E8" w:rsidRPr="00BB629B" w:rsidRDefault="00C731E8" w:rsidP="00C731E8">
            <w:pPr>
              <w:pStyle w:val="TAL"/>
              <w:rPr>
                <w:rFonts w:cs="Arial"/>
                <w:lang w:val="fr-FR" w:eastAsia="fr-FR"/>
              </w:rPr>
            </w:pPr>
            <w:r w:rsidRPr="00BB629B">
              <w:rPr>
                <w:rFonts w:cs="Arial"/>
                <w:lang w:val="fr-FR" w:eastAsia="fr-FR"/>
              </w:rPr>
              <w:t>PC1</w:t>
            </w:r>
            <w:r>
              <w:rPr>
                <w:rFonts w:cs="Arial"/>
                <w:lang w:val="fr-FR" w:eastAsia="fr-FR"/>
              </w:rPr>
              <w:t xml:space="preserve"> (NOTE 1)</w:t>
            </w:r>
          </w:p>
          <w:p w14:paraId="1408BB44"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2E04D3EE" w14:textId="77777777" w:rsidR="00C731E8" w:rsidRPr="00BB629B" w:rsidRDefault="00C731E8" w:rsidP="00C731E8">
            <w:pPr>
              <w:pStyle w:val="TAL"/>
              <w:rPr>
                <w:rFonts w:cs="Arial"/>
                <w:lang w:val="fr-FR" w:eastAsia="fr-FR"/>
              </w:rPr>
            </w:pPr>
            <w:r w:rsidRPr="00BB629B">
              <w:rPr>
                <w:rFonts w:cs="Arial"/>
                <w:lang w:val="fr-FR" w:eastAsia="fr-FR"/>
              </w:rPr>
              <w:t>PC3</w:t>
            </w:r>
          </w:p>
          <w:p w14:paraId="0A431C18" w14:textId="77777777" w:rsidR="00C731E8" w:rsidRPr="00BB629B" w:rsidRDefault="00C731E8" w:rsidP="00C731E8">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B9974E6" w14:textId="77777777" w:rsidR="00C731E8" w:rsidRPr="00BB629B" w:rsidRDefault="00C731E8" w:rsidP="00C731E8">
            <w:pPr>
              <w:pStyle w:val="TAL"/>
              <w:rPr>
                <w:rFonts w:cs="Arial"/>
              </w:rPr>
            </w:pPr>
            <w:r w:rsidRPr="00BB629B">
              <w:rPr>
                <w:rFonts w:cs="Arial"/>
              </w:rPr>
              <w:t>NOTE 5</w:t>
            </w:r>
          </w:p>
          <w:p w14:paraId="59266D86" w14:textId="77777777" w:rsidR="00C731E8" w:rsidRPr="00BB629B" w:rsidRDefault="00C731E8" w:rsidP="00C731E8">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p>
        </w:tc>
      </w:tr>
      <w:tr w:rsidR="00C731E8" w:rsidRPr="00BB629B" w14:paraId="3A5CBDA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2BDBA9" w14:textId="77777777" w:rsidR="00C731E8" w:rsidRPr="00BB629B" w:rsidRDefault="00C731E8" w:rsidP="00C731E8">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968948" w14:textId="77777777" w:rsidR="00C731E8" w:rsidRPr="00BB629B" w:rsidRDefault="00C731E8" w:rsidP="00C731E8">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1D736A"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E15E55" w14:textId="77777777" w:rsidR="00C731E8" w:rsidRPr="00BB629B" w:rsidRDefault="00C731E8" w:rsidP="00C731E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DECBEE5" w14:textId="77777777" w:rsidR="00C731E8" w:rsidRPr="00BB629B" w:rsidRDefault="00C731E8" w:rsidP="00C731E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64183B" w14:textId="77777777" w:rsidR="00C731E8" w:rsidRPr="00BB629B" w:rsidRDefault="00C731E8" w:rsidP="00C731E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025C64" w14:textId="77777777" w:rsidR="00C731E8" w:rsidRPr="00BB629B" w:rsidRDefault="00C731E8" w:rsidP="00C731E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9F0A58" w14:textId="77777777" w:rsidR="00C731E8" w:rsidRPr="00BB629B" w:rsidRDefault="00C731E8" w:rsidP="00C731E8">
            <w:pPr>
              <w:pStyle w:val="TAL"/>
              <w:rPr>
                <w:b/>
                <w:lang w:eastAsia="zh-CN"/>
              </w:rPr>
            </w:pPr>
          </w:p>
        </w:tc>
      </w:tr>
      <w:tr w:rsidR="00C731E8" w:rsidRPr="00BB629B" w14:paraId="265E0B4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2E4228F" w14:textId="77777777" w:rsidR="00C731E8" w:rsidRPr="00BB629B" w:rsidRDefault="00C731E8" w:rsidP="00C731E8">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550E8397" w14:textId="77777777" w:rsidR="00C731E8" w:rsidRPr="00BB629B" w:rsidRDefault="00C731E8" w:rsidP="00C731E8">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8DB282D"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A10489" w14:textId="77777777" w:rsidR="00C731E8" w:rsidRPr="00BB629B" w:rsidRDefault="00C731E8" w:rsidP="00C731E8">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E37F2D5"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36BA0FC"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30BA19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42E09F" w14:textId="77777777" w:rsidR="00C731E8" w:rsidRPr="00BB629B" w:rsidRDefault="00C731E8" w:rsidP="00C731E8">
            <w:pPr>
              <w:pStyle w:val="TAL"/>
              <w:rPr>
                <w:rFonts w:cs="Arial"/>
              </w:rPr>
            </w:pPr>
            <w:r w:rsidRPr="00BB629B">
              <w:rPr>
                <w:rFonts w:cs="Arial"/>
              </w:rPr>
              <w:t>NOTE 5</w:t>
            </w:r>
          </w:p>
          <w:p w14:paraId="70AFE12A"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C731E8" w:rsidRPr="00BB629B" w14:paraId="6003219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0E4A3B4" w14:textId="77777777" w:rsidR="00C731E8" w:rsidRPr="00BB629B" w:rsidRDefault="00C731E8" w:rsidP="00C731E8">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5E68E73D" w14:textId="77777777" w:rsidR="00C731E8" w:rsidRPr="00BB629B" w:rsidRDefault="00C731E8" w:rsidP="00C731E8">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97BE780"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6D04B9" w14:textId="77777777" w:rsidR="00C731E8" w:rsidRPr="00BB629B" w:rsidRDefault="00C731E8" w:rsidP="00C731E8">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5B0459"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4C2ADB0"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B8E0D6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A43748" w14:textId="77777777" w:rsidR="00C731E8" w:rsidRPr="00BB629B" w:rsidRDefault="00C731E8" w:rsidP="00C731E8">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4DE96DFE" w14:textId="77777777" w:rsidR="00C731E8" w:rsidRPr="00BB629B" w:rsidRDefault="00C731E8" w:rsidP="00C731E8">
            <w:pPr>
              <w:pStyle w:val="TAL"/>
              <w:rPr>
                <w:rFonts w:cs="Arial"/>
              </w:rPr>
            </w:pPr>
            <w:r w:rsidRPr="00BB629B">
              <w:rPr>
                <w:rFonts w:cs="Arial"/>
              </w:rPr>
              <w:t>NOTE 5</w:t>
            </w:r>
          </w:p>
          <w:p w14:paraId="0F2D82E4"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C731E8" w:rsidRPr="00BB629B" w14:paraId="46206D1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32CA9F8" w14:textId="77777777" w:rsidR="00C731E8" w:rsidRPr="00BB629B" w:rsidRDefault="00C731E8" w:rsidP="00C731E8">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3818290" w14:textId="77777777" w:rsidR="00C731E8" w:rsidRPr="00BB629B" w:rsidRDefault="00C731E8" w:rsidP="00C731E8">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6A7A7E57"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4DBA00" w14:textId="77777777" w:rsidR="00C731E8" w:rsidRPr="00BB629B" w:rsidRDefault="00C731E8" w:rsidP="00C731E8">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8E58F81" w14:textId="77777777" w:rsidR="00C731E8" w:rsidRPr="00BB629B" w:rsidRDefault="00C731E8" w:rsidP="00C731E8">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9BF2B4A"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5ECB78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48D95B" w14:textId="77777777" w:rsidR="00C731E8" w:rsidRPr="00BB629B" w:rsidRDefault="00C731E8" w:rsidP="00C731E8">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6C75DCF" w14:textId="77777777" w:rsidR="00C731E8" w:rsidRPr="00BB629B" w:rsidRDefault="00C731E8" w:rsidP="00C731E8">
            <w:pPr>
              <w:pStyle w:val="TAL"/>
              <w:rPr>
                <w:rFonts w:cs="Arial"/>
              </w:rPr>
            </w:pPr>
            <w:r w:rsidRPr="00BB629B">
              <w:rPr>
                <w:rFonts w:cs="Arial"/>
              </w:rPr>
              <w:t>NOTE 5</w:t>
            </w:r>
          </w:p>
          <w:p w14:paraId="0966C1AB"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C731E8" w:rsidRPr="00BB629B" w14:paraId="7F97798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65055555" w14:textId="77777777" w:rsidR="00C731E8" w:rsidRPr="00BB629B" w:rsidRDefault="00C731E8" w:rsidP="00C731E8">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18A77925" w14:textId="77777777" w:rsidR="00C731E8" w:rsidRPr="00BB629B" w:rsidRDefault="00C731E8" w:rsidP="00C731E8">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BDF3D0E"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E364043" w14:textId="77777777" w:rsidR="00C731E8" w:rsidRPr="00BB629B" w:rsidRDefault="00C731E8" w:rsidP="00C731E8">
            <w:pPr>
              <w:pStyle w:val="TAL"/>
              <w:rPr>
                <w:rFonts w:cs="Arial"/>
              </w:rPr>
            </w:pPr>
            <w:r w:rsidRPr="00BB629B">
              <w:rPr>
                <w:rFonts w:eastAsia="PMingLiU" w:cs="Arial" w:hint="eastAsia"/>
                <w:lang w:eastAsia="zh-TW"/>
              </w:rPr>
              <w:t>C012</w:t>
            </w:r>
            <w:proofErr w:type="spellStart"/>
            <w:r w:rsidRPr="00BB629B">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324C460C"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3281001" w14:textId="77777777" w:rsidR="00C731E8" w:rsidRPr="00BB629B" w:rsidRDefault="00C731E8" w:rsidP="00C731E8">
            <w:pPr>
              <w:pStyle w:val="TAL"/>
              <w:rPr>
                <w:rFonts w:eastAsia="SimSun"/>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2FAC17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DBE60B" w14:textId="77777777" w:rsidR="00C731E8" w:rsidRPr="00BB629B" w:rsidRDefault="00C731E8" w:rsidP="00C731E8">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714ED3D" w14:textId="77777777" w:rsidR="00C731E8" w:rsidRPr="00BB629B" w:rsidRDefault="00C731E8" w:rsidP="00C731E8">
            <w:pPr>
              <w:pStyle w:val="TAL"/>
            </w:pPr>
            <w:r w:rsidRPr="00BB629B">
              <w:t>NOTE 5</w:t>
            </w:r>
          </w:p>
          <w:p w14:paraId="78DE34AB" w14:textId="77777777" w:rsidR="00C731E8" w:rsidRPr="00BB629B" w:rsidRDefault="00C731E8" w:rsidP="00C731E8">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C731E8" w:rsidRPr="00BB629B" w14:paraId="39D47CD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711E4885" w14:textId="77777777" w:rsidR="00C731E8" w:rsidRPr="00BB629B" w:rsidRDefault="00C731E8" w:rsidP="00C731E8">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1D108BC" w14:textId="77777777" w:rsidR="00C731E8" w:rsidRPr="00BB629B" w:rsidRDefault="00C731E8" w:rsidP="00C731E8">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48D5DC"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4413049"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03E658C9"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6E8B8AA" w14:textId="77777777" w:rsidR="00C731E8" w:rsidRPr="00BB629B" w:rsidRDefault="00C731E8" w:rsidP="00C731E8">
            <w:pPr>
              <w:pStyle w:val="TAL"/>
              <w:rPr>
                <w:rFonts w:eastAsia="SimSun"/>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011A9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A65DB9C" w14:textId="77777777" w:rsidR="00C731E8" w:rsidRPr="00BB629B" w:rsidRDefault="00C731E8" w:rsidP="00C731E8">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10A6D7D3" w14:textId="77777777" w:rsidR="00C731E8" w:rsidRPr="00BB629B" w:rsidRDefault="00C731E8" w:rsidP="00C731E8">
            <w:pPr>
              <w:pStyle w:val="TAL"/>
            </w:pPr>
            <w:r w:rsidRPr="00BB629B">
              <w:t>NOTE 5</w:t>
            </w:r>
          </w:p>
          <w:p w14:paraId="6BB27F8F" w14:textId="77777777" w:rsidR="00C731E8" w:rsidRPr="00BB629B" w:rsidRDefault="00C731E8" w:rsidP="00C731E8">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C731E8" w:rsidRPr="00BB629B" w14:paraId="2C6C05F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27C659E4" w14:textId="77777777" w:rsidR="00C731E8" w:rsidRPr="00BB629B" w:rsidRDefault="00C731E8" w:rsidP="00C731E8">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7F73371F" w14:textId="77777777" w:rsidR="00C731E8" w:rsidRPr="00BB629B" w:rsidRDefault="00C731E8" w:rsidP="00C731E8">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216A26B"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61839E"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D030656"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2816FC17" w14:textId="77777777" w:rsidR="00C731E8" w:rsidRPr="00BB629B" w:rsidRDefault="00C731E8" w:rsidP="00C731E8">
            <w:pPr>
              <w:pStyle w:val="TAL"/>
              <w:rPr>
                <w:rFonts w:eastAsia="SimSun"/>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4D1D919"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1824649" w14:textId="77777777" w:rsidR="00C731E8" w:rsidRPr="00BB629B" w:rsidRDefault="00C731E8" w:rsidP="00C731E8">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0DCF2CD3" w14:textId="77777777" w:rsidR="00C731E8" w:rsidRPr="00BB629B" w:rsidRDefault="00C731E8" w:rsidP="00C731E8">
            <w:pPr>
              <w:pStyle w:val="TAL"/>
            </w:pPr>
            <w:r w:rsidRPr="00BB629B">
              <w:t>NOTE 5</w:t>
            </w:r>
          </w:p>
          <w:p w14:paraId="5FF74702" w14:textId="77777777" w:rsidR="00C731E8" w:rsidRPr="00BB629B" w:rsidRDefault="00C731E8" w:rsidP="00C731E8">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C731E8" w:rsidRPr="00BB629B" w14:paraId="48E7438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472CF62C" w14:textId="77777777" w:rsidR="00C731E8" w:rsidRPr="00BB629B" w:rsidRDefault="00C731E8" w:rsidP="00C731E8">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22ECC6FC" w14:textId="77777777" w:rsidR="00C731E8" w:rsidRPr="00BB629B" w:rsidRDefault="00C731E8" w:rsidP="00C731E8">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9A7295" w14:textId="77777777" w:rsidR="00C731E8" w:rsidRPr="00BB629B" w:rsidRDefault="00C731E8" w:rsidP="00C731E8">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02AB171" w14:textId="77777777" w:rsidR="00C731E8" w:rsidRPr="00BB629B" w:rsidRDefault="00C731E8" w:rsidP="00C731E8">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0E62ADF" w14:textId="77777777" w:rsidR="00C731E8" w:rsidRPr="00BB629B" w:rsidRDefault="00C731E8" w:rsidP="00C731E8">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0907795E" w14:textId="77777777" w:rsidR="00C731E8" w:rsidRPr="00BB629B" w:rsidRDefault="00C731E8" w:rsidP="00C731E8">
            <w:pPr>
              <w:pStyle w:val="TAL"/>
              <w:rPr>
                <w:rFonts w:eastAsia="SimSun"/>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EC7C224"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06FEBB8" w14:textId="77777777" w:rsidR="00C731E8" w:rsidRPr="00BB629B" w:rsidRDefault="00C731E8" w:rsidP="00C731E8">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0B2C96F" w14:textId="77777777" w:rsidR="00C731E8" w:rsidRPr="00BB629B" w:rsidRDefault="00C731E8" w:rsidP="00C731E8">
            <w:pPr>
              <w:pStyle w:val="TAL"/>
            </w:pPr>
            <w:r w:rsidRPr="00BB629B">
              <w:t>NOTE 5</w:t>
            </w:r>
          </w:p>
          <w:p w14:paraId="15E68E21" w14:textId="77777777" w:rsidR="00C731E8" w:rsidRPr="00BB629B" w:rsidRDefault="00C731E8" w:rsidP="00C731E8">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C731E8" w:rsidRPr="00BB629B" w14:paraId="4AA1C0B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B1787EF" w14:textId="77777777" w:rsidR="00C731E8" w:rsidRPr="00BB629B" w:rsidRDefault="00C731E8" w:rsidP="00C731E8">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00C6C481" w14:textId="77777777" w:rsidR="00C731E8" w:rsidRPr="00BB629B" w:rsidRDefault="00C731E8" w:rsidP="00C731E8">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6D32E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467793" w14:textId="77777777" w:rsidR="00C731E8" w:rsidRPr="00BB629B" w:rsidRDefault="00C731E8" w:rsidP="00C731E8">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666156C"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50B3F7" w14:textId="77777777" w:rsidR="00C731E8" w:rsidRPr="00BB629B" w:rsidRDefault="00C731E8" w:rsidP="00C731E8">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414DB8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F35B65B" w14:textId="77777777" w:rsidR="00C731E8" w:rsidRPr="00BB629B" w:rsidRDefault="00C731E8" w:rsidP="00C731E8">
            <w:pPr>
              <w:pStyle w:val="TAL"/>
            </w:pPr>
          </w:p>
        </w:tc>
      </w:tr>
      <w:tr w:rsidR="00C731E8" w:rsidRPr="00BB629B" w14:paraId="1759714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A6BD9EB" w14:textId="77777777" w:rsidR="00C731E8" w:rsidRPr="00BB629B" w:rsidRDefault="00C731E8" w:rsidP="00C731E8">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5693DC3E" w14:textId="77777777" w:rsidR="00C731E8" w:rsidRPr="00BB629B" w:rsidRDefault="00C731E8" w:rsidP="00C731E8">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75287E"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69F27D1" w14:textId="77777777" w:rsidR="00C731E8" w:rsidRPr="00BB629B" w:rsidRDefault="00C731E8" w:rsidP="00C731E8">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2C73FB1"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E32234" w14:textId="77777777" w:rsidR="00C731E8" w:rsidRPr="00BB629B" w:rsidRDefault="00C731E8" w:rsidP="00C731E8">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4A4089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EA1CA4" w14:textId="77777777" w:rsidR="00C731E8" w:rsidRPr="00BB629B" w:rsidRDefault="00C731E8" w:rsidP="00C731E8">
            <w:pPr>
              <w:pStyle w:val="TAL"/>
            </w:pPr>
            <w:r w:rsidRPr="00BB629B">
              <w:t>NOTE 1</w:t>
            </w:r>
          </w:p>
        </w:tc>
      </w:tr>
      <w:tr w:rsidR="00C731E8" w:rsidRPr="00BB629B" w14:paraId="7E096D9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D5AB4DC" w14:textId="77777777" w:rsidR="00C731E8" w:rsidRPr="00BB629B" w:rsidRDefault="00C731E8" w:rsidP="00C731E8">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7BD94B7D" w14:textId="77777777" w:rsidR="00C731E8" w:rsidRPr="00BB629B" w:rsidRDefault="00C731E8" w:rsidP="00C731E8">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1E602"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51AE46" w14:textId="77777777" w:rsidR="00C731E8" w:rsidRPr="00BB629B" w:rsidRDefault="00C731E8" w:rsidP="00C731E8">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3977B37"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5EA0E9" w14:textId="77777777" w:rsidR="00C731E8" w:rsidRPr="00BB629B" w:rsidRDefault="00C731E8" w:rsidP="00C731E8">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A4FB96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886514" w14:textId="77777777" w:rsidR="00C731E8" w:rsidRPr="00BB629B" w:rsidRDefault="00C731E8" w:rsidP="00C731E8">
            <w:pPr>
              <w:pStyle w:val="TAL"/>
              <w:rPr>
                <w:rFonts w:cs="Arial"/>
              </w:rPr>
            </w:pPr>
            <w:r w:rsidRPr="00BB629B">
              <w:rPr>
                <w:rFonts w:cs="Arial"/>
              </w:rPr>
              <w:t>NOTE 5</w:t>
            </w:r>
          </w:p>
          <w:p w14:paraId="2E9AA71A" w14:textId="77777777" w:rsidR="00C731E8" w:rsidRPr="00BB629B" w:rsidRDefault="00C731E8" w:rsidP="00C731E8">
            <w:pPr>
              <w:pStyle w:val="TAL"/>
            </w:pPr>
            <w:r w:rsidRPr="00BB629B">
              <w:rPr>
                <w:rFonts w:cs="Arial"/>
              </w:rPr>
              <w:t>Skip TC 6.5B.4.3 if UE supports SA and TS 38.521-1 TC 6.5.3.3 has been executed.</w:t>
            </w:r>
          </w:p>
        </w:tc>
      </w:tr>
      <w:tr w:rsidR="00C731E8" w:rsidRPr="00BB629B" w14:paraId="2C74A5D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ABDBE80" w14:textId="77777777" w:rsidR="00C731E8" w:rsidRPr="00BB629B" w:rsidRDefault="00C731E8" w:rsidP="00C731E8">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6C421887" w14:textId="77777777" w:rsidR="00C731E8" w:rsidRPr="00BB629B" w:rsidRDefault="00C731E8" w:rsidP="00C731E8">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EB3DFB0"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5994B77" w14:textId="77777777" w:rsidR="00C731E8" w:rsidRPr="00BB629B" w:rsidRDefault="00C731E8" w:rsidP="00C731E8">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4F0D69E" w14:textId="77777777" w:rsidR="00C731E8" w:rsidRPr="00BB629B" w:rsidRDefault="00C731E8" w:rsidP="00C731E8">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6642B1" w14:textId="77777777" w:rsidR="00C731E8" w:rsidRPr="00BB629B" w:rsidRDefault="00C731E8" w:rsidP="00C731E8">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C194B3A"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167E27D" w14:textId="77777777" w:rsidR="00C731E8" w:rsidRPr="00BB629B" w:rsidRDefault="00C731E8" w:rsidP="00C731E8">
            <w:pPr>
              <w:pStyle w:val="TAL"/>
              <w:rPr>
                <w:rFonts w:cs="Arial"/>
              </w:rPr>
            </w:pPr>
            <w:r w:rsidRPr="00BB629B">
              <w:rPr>
                <w:rFonts w:cs="Arial"/>
              </w:rPr>
              <w:t>NOTE 5</w:t>
            </w:r>
          </w:p>
          <w:p w14:paraId="296896F9" w14:textId="77777777" w:rsidR="00C731E8" w:rsidRPr="00BB629B" w:rsidRDefault="00C731E8" w:rsidP="00C731E8">
            <w:pPr>
              <w:pStyle w:val="TAL"/>
            </w:pPr>
            <w:r w:rsidRPr="00BB629B">
              <w:rPr>
                <w:rFonts w:cs="Arial"/>
              </w:rPr>
              <w:t>Skip TC 6.5B.4.4 if UE supports SA and TS 38.521-2 TC 6.5.3.3 has been executed.</w:t>
            </w:r>
          </w:p>
        </w:tc>
      </w:tr>
      <w:tr w:rsidR="00C731E8" w:rsidRPr="00BB629B" w14:paraId="41F7B5BE" w14:textId="77777777" w:rsidTr="004C6045">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20A618D" w14:textId="77777777" w:rsidR="00C731E8" w:rsidRPr="00BB629B" w:rsidRDefault="00C731E8" w:rsidP="00C731E8">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334D2628" w14:textId="77777777" w:rsidR="00C731E8" w:rsidRPr="00BB629B" w:rsidRDefault="00C731E8" w:rsidP="00C731E8">
            <w:pPr>
              <w:pStyle w:val="TAL"/>
              <w:rPr>
                <w:lang w:val="fr-FR" w:eastAsia="fr-FR"/>
              </w:rPr>
            </w:pPr>
            <w:proofErr w:type="spellStart"/>
            <w:r w:rsidRPr="00BB629B">
              <w:rPr>
                <w:lang w:val="fr-FR" w:eastAsia="fr-FR"/>
              </w:rPr>
              <w:t>Additional</w:t>
            </w:r>
            <w:proofErr w:type="spellEnd"/>
            <w:r w:rsidRPr="00BB629B">
              <w:rPr>
                <w:lang w:val="fr-FR" w:eastAsia="fr-FR"/>
              </w:rPr>
              <w:t xml:space="preserve"> </w:t>
            </w:r>
            <w:proofErr w:type="spellStart"/>
            <w:r w:rsidRPr="00BB629B">
              <w:rPr>
                <w:lang w:val="fr-FR" w:eastAsia="fr-FR"/>
              </w:rPr>
              <w:t>Spurious</w:t>
            </w:r>
            <w:proofErr w:type="spellEnd"/>
            <w:r w:rsidRPr="00BB629B">
              <w:rPr>
                <w:lang w:val="fr-FR" w:eastAsia="fr-FR"/>
              </w:rPr>
              <w:t xml:space="preserve"> Emissions </w:t>
            </w:r>
            <w:proofErr w:type="spellStart"/>
            <w:r w:rsidRPr="00BB629B">
              <w:rPr>
                <w:lang w:val="fr-FR" w:eastAsia="fr-FR"/>
              </w:rPr>
              <w:t>with</w:t>
            </w:r>
            <w:proofErr w:type="spellEnd"/>
            <w:r w:rsidRPr="00BB629B">
              <w:rPr>
                <w:lang w:val="fr-FR" w:eastAsia="fr-FR"/>
              </w:rPr>
              <w:t xml:space="preserve"> Power Boost for Inter-band </w:t>
            </w:r>
            <w:proofErr w:type="spellStart"/>
            <w:r w:rsidRPr="00BB629B">
              <w:rPr>
                <w:lang w:val="fr-FR" w:eastAsia="fr-FR"/>
              </w:rPr>
              <w:t>including</w:t>
            </w:r>
            <w:proofErr w:type="spellEnd"/>
            <w:r w:rsidRPr="00BB629B">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1BD8E65" w14:textId="77777777" w:rsidR="00C731E8" w:rsidRPr="00BB629B" w:rsidRDefault="00C731E8" w:rsidP="00C731E8">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00C8591" w14:textId="77777777" w:rsidR="00C731E8" w:rsidRPr="00BB629B" w:rsidRDefault="00C731E8" w:rsidP="00C731E8">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B6CF374" w14:textId="77777777" w:rsidR="00C731E8" w:rsidRPr="00BB629B" w:rsidRDefault="00C731E8" w:rsidP="00C731E8">
            <w:pPr>
              <w:pStyle w:val="TAL"/>
              <w:rPr>
                <w:lang w:val="fr-FR" w:eastAsia="zh-CN"/>
              </w:rPr>
            </w:pPr>
            <w:proofErr w:type="spellStart"/>
            <w:r>
              <w:rPr>
                <w:rFonts w:cs="Arial"/>
                <w:lang w:val="fr-FR" w:eastAsia="fr-FR"/>
              </w:rPr>
              <w:t>UEs</w:t>
            </w:r>
            <w:proofErr w:type="spellEnd"/>
            <w:r w:rsidRPr="00BB629B">
              <w:rPr>
                <w:rFonts w:cs="Arial"/>
                <w:lang w:val="fr-FR" w:eastAsia="fr-FR"/>
              </w:rPr>
              <w:t xml:space="preserve"> </w:t>
            </w:r>
            <w:proofErr w:type="spellStart"/>
            <w:r w:rsidRPr="00BB629B">
              <w:rPr>
                <w:rFonts w:cs="Arial"/>
                <w:lang w:val="fr-FR" w:eastAsia="fr-FR"/>
              </w:rPr>
              <w:t>supporting</w:t>
            </w:r>
            <w:proofErr w:type="spellEnd"/>
            <w:r w:rsidRPr="00BB629B">
              <w:rPr>
                <w:rFonts w:cs="Arial"/>
                <w:lang w:val="fr-FR" w:eastAsia="fr-FR"/>
              </w:rPr>
              <w:t xml:space="preserve"> inter-band EN-DC </w:t>
            </w:r>
            <w:proofErr w:type="spellStart"/>
            <w:r w:rsidRPr="00BB629B">
              <w:rPr>
                <w:rFonts w:cs="Arial"/>
                <w:lang w:val="fr-FR" w:eastAsia="fr-FR"/>
              </w:rPr>
              <w:t>including</w:t>
            </w:r>
            <w:proofErr w:type="spellEnd"/>
            <w:r w:rsidRPr="00BB629B">
              <w:rPr>
                <w:rFonts w:cs="Arial"/>
                <w:lang w:val="fr-FR" w:eastAsia="fr-FR"/>
              </w:rPr>
              <w:t xml:space="preserve"> FR2</w:t>
            </w:r>
            <w:r w:rsidRPr="00BB629B">
              <w:rPr>
                <w:rFonts w:eastAsia="SimSun" w:cs="Arial"/>
                <w:lang w:val="fr-FR" w:eastAsia="zh-CN"/>
              </w:rPr>
              <w:t xml:space="preserve"> </w:t>
            </w:r>
            <w:proofErr w:type="spellStart"/>
            <w:r w:rsidRPr="00BB629B">
              <w:rPr>
                <w:rFonts w:eastAsia="SimSun"/>
                <w:lang w:val="fr-FR" w:eastAsia="zh-CN"/>
              </w:rPr>
              <w:t>with</w:t>
            </w:r>
            <w:proofErr w:type="spellEnd"/>
            <w:r w:rsidRPr="00BB629B">
              <w:rPr>
                <w:rFonts w:eastAsia="SimSun"/>
                <w:lang w:val="fr-FR" w:eastAsia="zh-CN"/>
              </w:rPr>
              <w:t xml:space="preserve">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DC47291" w14:textId="77777777" w:rsidR="00C731E8" w:rsidRPr="00BB629B" w:rsidRDefault="00C731E8" w:rsidP="00C731E8">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46C252E" w14:textId="77777777" w:rsidR="00C731E8" w:rsidRPr="00BB629B" w:rsidRDefault="00C731E8" w:rsidP="00C731E8">
            <w:pPr>
              <w:pStyle w:val="TAL"/>
              <w:rPr>
                <w:rFonts w:cs="Arial"/>
                <w:lang w:val="fr-FR" w:eastAsia="fr-FR"/>
              </w:rPr>
            </w:pPr>
            <w:r w:rsidRPr="00BB629B">
              <w:rPr>
                <w:rFonts w:cs="Arial"/>
                <w:lang w:val="fr-FR" w:eastAsia="fr-FR"/>
              </w:rPr>
              <w:t>PC1</w:t>
            </w:r>
            <w:r>
              <w:rPr>
                <w:rFonts w:cs="Arial"/>
                <w:lang w:val="fr-FR" w:eastAsia="fr-FR"/>
              </w:rPr>
              <w:t xml:space="preserve"> (NOTE 1)</w:t>
            </w:r>
          </w:p>
          <w:p w14:paraId="63DB1CF7" w14:textId="77777777" w:rsidR="00C731E8" w:rsidRPr="00BB629B" w:rsidRDefault="00C731E8" w:rsidP="00C731E8">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67F325F7" w14:textId="77777777" w:rsidR="00C731E8" w:rsidRPr="00BB629B" w:rsidRDefault="00C731E8" w:rsidP="00C731E8">
            <w:pPr>
              <w:pStyle w:val="TAL"/>
              <w:rPr>
                <w:rFonts w:cs="Arial"/>
                <w:lang w:val="fr-FR" w:eastAsia="fr-FR"/>
              </w:rPr>
            </w:pPr>
            <w:r w:rsidRPr="00BB629B">
              <w:rPr>
                <w:rFonts w:cs="Arial"/>
                <w:lang w:val="fr-FR" w:eastAsia="fr-FR"/>
              </w:rPr>
              <w:t>PC3</w:t>
            </w:r>
          </w:p>
          <w:p w14:paraId="760466B2" w14:textId="77777777" w:rsidR="00C731E8" w:rsidRPr="00BB629B" w:rsidRDefault="00C731E8" w:rsidP="00C731E8">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21E49F12" w14:textId="77777777" w:rsidR="00C731E8" w:rsidRPr="00BB629B" w:rsidRDefault="00C731E8" w:rsidP="00C731E8">
            <w:pPr>
              <w:pStyle w:val="TAL"/>
              <w:rPr>
                <w:rFonts w:cs="Arial"/>
              </w:rPr>
            </w:pPr>
            <w:r w:rsidRPr="00BB629B">
              <w:rPr>
                <w:rFonts w:cs="Arial"/>
              </w:rPr>
              <w:t>NOTE 5</w:t>
            </w:r>
          </w:p>
          <w:p w14:paraId="5AB7384D" w14:textId="77777777" w:rsidR="00C731E8" w:rsidRPr="00BB629B" w:rsidRDefault="00C731E8" w:rsidP="00C731E8">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C731E8" w:rsidRPr="00BB629B" w14:paraId="41968939" w14:textId="77777777" w:rsidTr="00C731E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6F65A5D" w14:textId="4594F96C" w:rsidR="00C731E8" w:rsidRPr="00BB629B" w:rsidRDefault="00C731E8" w:rsidP="00C731E8">
            <w:pPr>
              <w:pStyle w:val="TAL"/>
              <w:rPr>
                <w:lang w:val="fr-FR" w:eastAsia="fr-FR"/>
              </w:rPr>
            </w:pPr>
            <w:r w:rsidRPr="00C90786">
              <w:rPr>
                <w:rFonts w:cs="Arial"/>
                <w:b/>
              </w:rPr>
              <w:t>6.5B.4.4_1</w:t>
            </w:r>
          </w:p>
        </w:tc>
        <w:tc>
          <w:tcPr>
            <w:tcW w:w="4383" w:type="dxa"/>
            <w:tcBorders>
              <w:top w:val="single" w:sz="4" w:space="0" w:color="auto"/>
              <w:left w:val="single" w:sz="4" w:space="0" w:color="auto"/>
              <w:bottom w:val="single" w:sz="4" w:space="0" w:color="auto"/>
              <w:right w:val="single" w:sz="4" w:space="0" w:color="auto"/>
            </w:tcBorders>
          </w:tcPr>
          <w:p w14:paraId="73F57866" w14:textId="7F31784D" w:rsidR="00C731E8" w:rsidRPr="00BB629B" w:rsidRDefault="00C731E8" w:rsidP="00C731E8">
            <w:pPr>
              <w:pStyle w:val="TAL"/>
              <w:rPr>
                <w:lang w:val="fr-FR" w:eastAsia="fr-FR"/>
              </w:rPr>
            </w:pPr>
            <w:r w:rsidRPr="00C90786">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tcPr>
          <w:p w14:paraId="2B18E05C" w14:textId="77777777" w:rsidR="00C731E8" w:rsidRPr="00BB629B" w:rsidRDefault="00C731E8" w:rsidP="00C731E8">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7463F446" w14:textId="77777777" w:rsidR="00C731E8" w:rsidRPr="00BB629B" w:rsidRDefault="00C731E8" w:rsidP="00C731E8">
            <w:pPr>
              <w:pStyle w:val="TAL"/>
              <w:rPr>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399F0CE1" w14:textId="77777777" w:rsidR="00C731E8" w:rsidRDefault="00C731E8" w:rsidP="00C731E8">
            <w:pPr>
              <w:pStyle w:val="TAL"/>
              <w:rPr>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5BDD980" w14:textId="77777777" w:rsidR="00C731E8" w:rsidRPr="00BB629B" w:rsidRDefault="00C731E8" w:rsidP="00C731E8">
            <w:pPr>
              <w:pStyle w:val="TAL"/>
              <w:rPr>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7F4DBB18" w14:textId="77777777" w:rsidR="00C731E8" w:rsidRPr="00BB629B" w:rsidRDefault="00C731E8" w:rsidP="00C731E8">
            <w:pPr>
              <w:pStyle w:val="TAL"/>
              <w:rPr>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640F7F61" w14:textId="77777777" w:rsidR="00C731E8" w:rsidRPr="00BB629B" w:rsidRDefault="00C731E8" w:rsidP="00C731E8">
            <w:pPr>
              <w:pStyle w:val="TAL"/>
              <w:rPr>
                <w:rFonts w:cs="Arial"/>
              </w:rPr>
            </w:pPr>
          </w:p>
        </w:tc>
      </w:tr>
      <w:tr w:rsidR="00C731E8" w:rsidRPr="00BB629B" w14:paraId="0A2E3DF7" w14:textId="77777777" w:rsidTr="00C731E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DEDDA94" w14:textId="27E11A89" w:rsidR="00C731E8" w:rsidRPr="00BB629B" w:rsidRDefault="00C731E8" w:rsidP="00C731E8">
            <w:pPr>
              <w:pStyle w:val="TAL"/>
              <w:rPr>
                <w:lang w:val="fr-FR" w:eastAsia="fr-FR"/>
              </w:rPr>
            </w:pPr>
            <w:r w:rsidRPr="00C90786">
              <w:rPr>
                <w:rFonts w:cs="Arial"/>
              </w:rPr>
              <w:lastRenderedPageBreak/>
              <w:t>6.5B.4.4_1.1</w:t>
            </w:r>
          </w:p>
        </w:tc>
        <w:tc>
          <w:tcPr>
            <w:tcW w:w="4383" w:type="dxa"/>
            <w:tcBorders>
              <w:top w:val="single" w:sz="4" w:space="0" w:color="auto"/>
              <w:left w:val="single" w:sz="4" w:space="0" w:color="auto"/>
              <w:bottom w:val="single" w:sz="4" w:space="0" w:color="auto"/>
              <w:right w:val="single" w:sz="4" w:space="0" w:color="auto"/>
            </w:tcBorders>
          </w:tcPr>
          <w:p w14:paraId="18E72740" w14:textId="01C3B74A" w:rsidR="00C731E8" w:rsidRPr="00BB629B" w:rsidRDefault="00C731E8" w:rsidP="00C731E8">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76D980AA" w14:textId="4C5B4A3A" w:rsidR="00C731E8" w:rsidRPr="00BB629B" w:rsidRDefault="00C731E8" w:rsidP="00C731E8">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129DF5D" w14:textId="653B83B0" w:rsidR="00C731E8" w:rsidRPr="00BB629B" w:rsidRDefault="00C731E8" w:rsidP="00C731E8">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E6AB1F4" w14:textId="3737E801" w:rsidR="00C731E8" w:rsidRDefault="00C731E8" w:rsidP="00C731E8">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2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2E3995D7" w14:textId="76CC4BDF" w:rsidR="00C731E8" w:rsidRPr="00BB629B" w:rsidRDefault="00C731E8" w:rsidP="00C731E8">
            <w:pPr>
              <w:pStyle w:val="TAL"/>
              <w:rPr>
                <w:lang w:val="fr-FR" w:eastAsia="ko-KR"/>
              </w:rPr>
            </w:pPr>
            <w:r w:rsidRPr="00C90786">
              <w:rPr>
                <w:rFonts w:eastAsia="SimSun"/>
                <w:szCs w:val="18"/>
              </w:rPr>
              <w:t>E0</w:t>
            </w:r>
            <w:r w:rsidRPr="00C90786">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236156C" w14:textId="16879E3A" w:rsidR="00C731E8" w:rsidRPr="00BB629B" w:rsidRDefault="00C731E8" w:rsidP="00C731E8">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BCDE66B" w14:textId="77777777" w:rsidR="00C731E8" w:rsidRPr="00C90786" w:rsidRDefault="00C731E8" w:rsidP="00C731E8">
            <w:pPr>
              <w:pStyle w:val="TAL"/>
              <w:rPr>
                <w:rFonts w:cs="Arial"/>
              </w:rPr>
            </w:pPr>
            <w:r w:rsidRPr="00C90786">
              <w:rPr>
                <w:rFonts w:cs="Arial"/>
              </w:rPr>
              <w:t>NOTE 5</w:t>
            </w:r>
          </w:p>
          <w:p w14:paraId="1FE0B28B" w14:textId="550D7E6C" w:rsidR="00C731E8" w:rsidRPr="00BB629B" w:rsidRDefault="00C731E8" w:rsidP="00C731E8">
            <w:pPr>
              <w:pStyle w:val="TAL"/>
              <w:rPr>
                <w:rFonts w:cs="Arial"/>
              </w:rPr>
            </w:pPr>
            <w:r w:rsidRPr="00C90786">
              <w:rPr>
                <w:rFonts w:cs="Arial"/>
              </w:rPr>
              <w:t xml:space="preserve">Skip </w:t>
            </w:r>
            <w:r w:rsidRPr="00C90786">
              <w:rPr>
                <w:lang w:eastAsia="zh-CN"/>
              </w:rPr>
              <w:t xml:space="preserve">TC </w:t>
            </w:r>
            <w:r w:rsidRPr="00C90786">
              <w:rPr>
                <w:rFonts w:cs="Arial"/>
              </w:rPr>
              <w:t>6.5B.4.4_1.1 if UE supports SA and TS 38.521-2 TC 6.5A.3.3.1 has been executed.</w:t>
            </w:r>
          </w:p>
        </w:tc>
      </w:tr>
      <w:tr w:rsidR="00C731E8" w:rsidRPr="00BB629B" w14:paraId="06FE099D" w14:textId="77777777" w:rsidTr="00C731E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403EC39" w14:textId="01B7D047" w:rsidR="00C731E8" w:rsidRPr="00BB629B" w:rsidRDefault="00C731E8" w:rsidP="00C731E8">
            <w:pPr>
              <w:pStyle w:val="TAL"/>
              <w:rPr>
                <w:lang w:val="fr-FR" w:eastAsia="fr-FR"/>
              </w:rPr>
            </w:pPr>
            <w:r w:rsidRPr="00C90786">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358A31C8" w14:textId="03BDDB82" w:rsidR="00C731E8" w:rsidRPr="00BB629B" w:rsidRDefault="00C731E8" w:rsidP="00C731E8">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11A48ECA" w14:textId="259AC80C" w:rsidR="00C731E8" w:rsidRPr="00BB629B" w:rsidRDefault="00C731E8" w:rsidP="00C731E8">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10699A5" w14:textId="3DF93936" w:rsidR="00C731E8" w:rsidRPr="00BB629B" w:rsidRDefault="00C731E8" w:rsidP="00C731E8">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25414CF9" w14:textId="1D149470" w:rsidR="00C731E8" w:rsidRDefault="00C731E8" w:rsidP="00C731E8">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3 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5532B403" w14:textId="398F5751" w:rsidR="00C731E8" w:rsidRPr="00BB629B" w:rsidRDefault="00C731E8" w:rsidP="00C731E8">
            <w:pPr>
              <w:pStyle w:val="TAL"/>
              <w:rPr>
                <w:lang w:val="fr-FR" w:eastAsia="ko-KR"/>
              </w:rPr>
            </w:pPr>
            <w:r w:rsidRPr="00C90786">
              <w:rPr>
                <w:rFonts w:eastAsia="SimSun"/>
                <w:szCs w:val="18"/>
              </w:rPr>
              <w:t>E0</w:t>
            </w:r>
            <w:r w:rsidRPr="00C90786">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530C2D7" w14:textId="4B1594F8" w:rsidR="00C731E8" w:rsidRPr="00BB629B" w:rsidRDefault="00C731E8" w:rsidP="00C731E8">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1600C011" w14:textId="77777777" w:rsidR="00C731E8" w:rsidRPr="00C90786" w:rsidRDefault="00C731E8" w:rsidP="00C731E8">
            <w:pPr>
              <w:pStyle w:val="TAL"/>
              <w:rPr>
                <w:rFonts w:cs="Arial"/>
              </w:rPr>
            </w:pPr>
            <w:r w:rsidRPr="00C90786">
              <w:rPr>
                <w:rFonts w:cs="Arial"/>
              </w:rPr>
              <w:t>NOTE 5</w:t>
            </w:r>
          </w:p>
          <w:p w14:paraId="0AAF6D3A" w14:textId="35D51B14" w:rsidR="00C731E8" w:rsidRPr="00BB629B" w:rsidRDefault="00C731E8" w:rsidP="00C731E8">
            <w:pPr>
              <w:pStyle w:val="TAL"/>
              <w:rPr>
                <w:rFonts w:cs="Arial"/>
              </w:rPr>
            </w:pPr>
            <w:r w:rsidRPr="00C90786">
              <w:rPr>
                <w:rFonts w:cs="Arial"/>
              </w:rPr>
              <w:t xml:space="preserve">Skip </w:t>
            </w:r>
            <w:r w:rsidRPr="00C90786">
              <w:rPr>
                <w:lang w:eastAsia="zh-CN"/>
              </w:rPr>
              <w:t xml:space="preserve">TC </w:t>
            </w:r>
            <w:r w:rsidRPr="00C90786">
              <w:rPr>
                <w:rFonts w:cs="Arial"/>
              </w:rPr>
              <w:t>6.5B.4.4.1_1.2 if UE supports SA and TS 38.521-2 TC 6.5A.3.3.2 has been executed.</w:t>
            </w:r>
          </w:p>
        </w:tc>
      </w:tr>
      <w:tr w:rsidR="00C731E8" w:rsidRPr="00BB629B" w14:paraId="51685492" w14:textId="77777777" w:rsidTr="00C731E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D38C264" w14:textId="4B7C8C02" w:rsidR="00C731E8" w:rsidRPr="00BB629B" w:rsidRDefault="00C731E8" w:rsidP="00C731E8">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55863A37" w14:textId="0413F5FB" w:rsidR="00C731E8" w:rsidRPr="00BB629B" w:rsidRDefault="00C731E8" w:rsidP="00C731E8">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97424B1" w14:textId="0CD05C14" w:rsidR="00C731E8" w:rsidRPr="00BB629B" w:rsidRDefault="00C731E8" w:rsidP="00C731E8">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B047DC" w14:textId="30692017" w:rsidR="00C731E8" w:rsidRPr="00BB629B" w:rsidRDefault="00C731E8" w:rsidP="00C731E8">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0C1872E" w14:textId="4C00EE5E" w:rsidR="00C731E8" w:rsidRDefault="00C731E8" w:rsidP="00C731E8">
            <w:pPr>
              <w:pStyle w:val="TAL"/>
              <w:rPr>
                <w:rFonts w:cs="Arial"/>
                <w:lang w:val="fr-FR" w:eastAsia="fr-FR"/>
              </w:rPr>
            </w:pPr>
            <w:r w:rsidRPr="00C90786">
              <w:rPr>
                <w:rFonts w:cs="Arial"/>
              </w:rPr>
              <w:t>UEs supporting Inter-Band EN-DC including FR2</w:t>
            </w:r>
            <w:r w:rsidRPr="00C90786">
              <w:rPr>
                <w:rFonts w:eastAsia="SimSun"/>
                <w:szCs w:val="18"/>
                <w:lang w:eastAsia="zh-CN"/>
              </w:rPr>
              <w:t xml:space="preserve"> </w:t>
            </w:r>
            <w:r w:rsidRPr="00C90786">
              <w:t xml:space="preserve">with </w:t>
            </w:r>
            <w:r w:rsidRPr="00C90786">
              <w:rPr>
                <w:rFonts w:eastAsia="SimSun"/>
                <w:lang w:eastAsia="zh-CN"/>
              </w:rPr>
              <w:t xml:space="preserve">4 </w:t>
            </w:r>
            <w:r w:rsidRPr="00C90786">
              <w:t xml:space="preserve">NR </w:t>
            </w:r>
            <w:r w:rsidRPr="00C90786">
              <w:rPr>
                <w:rFonts w:eastAsia="SimSun"/>
                <w:lang w:eastAsia="zh-CN"/>
              </w:rPr>
              <w:t xml:space="preserve">UL </w:t>
            </w:r>
            <w:r w:rsidRPr="00C90786">
              <w:t>CCs</w:t>
            </w:r>
          </w:p>
        </w:tc>
        <w:tc>
          <w:tcPr>
            <w:tcW w:w="1557" w:type="dxa"/>
            <w:tcBorders>
              <w:top w:val="single" w:sz="4" w:space="0" w:color="auto"/>
              <w:left w:val="single" w:sz="4" w:space="0" w:color="auto"/>
              <w:bottom w:val="single" w:sz="4" w:space="0" w:color="auto"/>
              <w:right w:val="single" w:sz="4" w:space="0" w:color="auto"/>
            </w:tcBorders>
          </w:tcPr>
          <w:p w14:paraId="7B6BDBC1" w14:textId="5AC56816" w:rsidR="00C731E8" w:rsidRPr="00BB629B" w:rsidRDefault="00C731E8" w:rsidP="00C731E8">
            <w:pPr>
              <w:pStyle w:val="TAL"/>
              <w:rPr>
                <w:lang w:val="fr-FR" w:eastAsia="ko-KR"/>
              </w:rPr>
            </w:pPr>
            <w:r w:rsidRPr="00C90786">
              <w:rPr>
                <w:rFonts w:eastAsia="SimSun"/>
                <w:szCs w:val="18"/>
              </w:rPr>
              <w:t>E0</w:t>
            </w:r>
            <w:r w:rsidRPr="00C90786">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3DA7877" w14:textId="6236E8F6" w:rsidR="00C731E8" w:rsidRPr="00BB629B" w:rsidRDefault="00C731E8" w:rsidP="00C731E8">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F93FE74" w14:textId="77777777" w:rsidR="00C731E8" w:rsidRPr="00C90786" w:rsidRDefault="00C731E8" w:rsidP="00C731E8">
            <w:pPr>
              <w:pStyle w:val="TAL"/>
              <w:rPr>
                <w:rFonts w:cs="Arial"/>
              </w:rPr>
            </w:pPr>
            <w:r w:rsidRPr="00C90786">
              <w:rPr>
                <w:rFonts w:cs="Arial"/>
              </w:rPr>
              <w:t>NOTE 5</w:t>
            </w:r>
          </w:p>
          <w:p w14:paraId="1F4C6917" w14:textId="1B95A739" w:rsidR="00C731E8" w:rsidRPr="00BB629B" w:rsidRDefault="00C731E8" w:rsidP="00C731E8">
            <w:pPr>
              <w:pStyle w:val="TAL"/>
              <w:rPr>
                <w:rFonts w:cs="Arial"/>
              </w:rPr>
            </w:pPr>
            <w:r w:rsidRPr="00C90786">
              <w:rPr>
                <w:rFonts w:cs="Arial"/>
              </w:rPr>
              <w:t xml:space="preserve">Skip </w:t>
            </w:r>
            <w:r w:rsidRPr="00C90786">
              <w:rPr>
                <w:lang w:eastAsia="zh-CN"/>
              </w:rPr>
              <w:t xml:space="preserve">TC </w:t>
            </w:r>
            <w:r w:rsidRPr="00C90786">
              <w:rPr>
                <w:rFonts w:cs="Arial"/>
              </w:rPr>
              <w:t>6.5B.4.4.1_1.3 if UE supports SA and TS 38.521-2 TC 6.5A.3.3.3 has been executed.</w:t>
            </w:r>
          </w:p>
        </w:tc>
      </w:tr>
      <w:tr w:rsidR="00C731E8" w:rsidRPr="00BB629B" w14:paraId="68B3C13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70416B5" w14:textId="77777777" w:rsidR="00C731E8" w:rsidRPr="00BB629B" w:rsidRDefault="00C731E8" w:rsidP="00C731E8">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52E8120B" w14:textId="77777777" w:rsidR="00C731E8" w:rsidRPr="00BB629B" w:rsidRDefault="00C731E8" w:rsidP="00C731E8">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09063D"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412E9E" w14:textId="77777777" w:rsidR="00C731E8" w:rsidRPr="00BB629B" w:rsidRDefault="00C731E8" w:rsidP="00C731E8">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CA66925"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71C931F"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E44EEA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83F660" w14:textId="77777777" w:rsidR="00C731E8" w:rsidRPr="00BB629B" w:rsidRDefault="00C731E8" w:rsidP="00C731E8">
            <w:pPr>
              <w:pStyle w:val="TAL"/>
              <w:rPr>
                <w:rFonts w:cs="Arial"/>
              </w:rPr>
            </w:pPr>
            <w:r w:rsidRPr="00BB629B">
              <w:rPr>
                <w:rFonts w:cs="Arial"/>
              </w:rPr>
              <w:t>NOTE 5</w:t>
            </w:r>
          </w:p>
          <w:p w14:paraId="528F90D3" w14:textId="77777777" w:rsidR="00C731E8" w:rsidRPr="00BB629B" w:rsidRDefault="00C731E8" w:rsidP="00C731E8">
            <w:pPr>
              <w:pStyle w:val="TAL"/>
            </w:pPr>
            <w:r w:rsidRPr="00BB629B">
              <w:rPr>
                <w:rFonts w:cs="Arial"/>
              </w:rPr>
              <w:t>Skip TC 6.5B.5.3 if UE supports SA and TS 38.521-1 TC 6.5.4 has been executed.</w:t>
            </w:r>
          </w:p>
        </w:tc>
      </w:tr>
      <w:tr w:rsidR="00C731E8" w:rsidRPr="00BB629B" w14:paraId="287837C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30887FD" w14:textId="77777777" w:rsidR="00C731E8" w:rsidRPr="00BB629B" w:rsidRDefault="00C731E8" w:rsidP="00C731E8">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0955DE6A" w14:textId="77777777" w:rsidR="00C731E8" w:rsidRPr="00BB629B" w:rsidRDefault="00C731E8" w:rsidP="00C731E8">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3E423265" w14:textId="77777777" w:rsidR="00C731E8" w:rsidRPr="00BB629B" w:rsidRDefault="00C731E8" w:rsidP="00C731E8">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9414C7" w14:textId="77777777" w:rsidR="00C731E8" w:rsidRPr="00BB629B" w:rsidRDefault="00C731E8" w:rsidP="00C731E8">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7EDBFBB" w14:textId="77777777" w:rsidR="00C731E8" w:rsidRPr="00BB629B" w:rsidRDefault="00C731E8" w:rsidP="00C731E8">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66E12D91"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9DFC3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E11947" w14:textId="77777777" w:rsidR="00C731E8" w:rsidRPr="00BB629B" w:rsidRDefault="00C731E8" w:rsidP="00C731E8">
            <w:pPr>
              <w:pStyle w:val="TAL"/>
              <w:rPr>
                <w:rFonts w:cs="Arial"/>
              </w:rPr>
            </w:pPr>
            <w:r w:rsidRPr="00BB629B">
              <w:rPr>
                <w:rFonts w:cs="Arial"/>
              </w:rPr>
              <w:t>NOTE 1</w:t>
            </w:r>
          </w:p>
          <w:p w14:paraId="00939017" w14:textId="77777777" w:rsidR="00C731E8" w:rsidRPr="00BB629B" w:rsidRDefault="00C731E8" w:rsidP="00C731E8">
            <w:pPr>
              <w:pStyle w:val="TAL"/>
              <w:rPr>
                <w:rFonts w:cs="Arial"/>
              </w:rPr>
            </w:pPr>
            <w:r w:rsidRPr="00BB629B">
              <w:rPr>
                <w:rFonts w:cs="Arial"/>
              </w:rPr>
              <w:t>NOTE 5</w:t>
            </w:r>
          </w:p>
          <w:p w14:paraId="380B66EC" w14:textId="1B815035" w:rsidR="00C731E8" w:rsidRPr="00BB629B" w:rsidRDefault="00C731E8" w:rsidP="00C731E8">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C731E8" w:rsidRPr="00BB629B" w14:paraId="2D63071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tcPr>
          <w:p w14:paraId="27010D56" w14:textId="77777777" w:rsidR="00C731E8" w:rsidRPr="00BB629B" w:rsidRDefault="00C731E8" w:rsidP="00C731E8">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6E69649F" w14:textId="77777777" w:rsidR="00C731E8" w:rsidRPr="00BB629B" w:rsidRDefault="00C731E8" w:rsidP="00C731E8">
            <w:pPr>
              <w:pStyle w:val="TAL"/>
            </w:pPr>
            <w:r w:rsidRPr="00BB629B">
              <w:t>Enhanced Beam correspondence for inter-band EN-DC including FR2 (1 NR CC</w:t>
            </w:r>
            <w:proofErr w:type="gramStart"/>
            <w:r w:rsidRPr="00BB629B">
              <w:t>)  -</w:t>
            </w:r>
            <w:proofErr w:type="gramEnd"/>
            <w:r w:rsidRPr="00BB629B">
              <w:t xml:space="preserve"> EIRP</w:t>
            </w:r>
          </w:p>
        </w:tc>
        <w:tc>
          <w:tcPr>
            <w:tcW w:w="854" w:type="dxa"/>
            <w:tcBorders>
              <w:top w:val="single" w:sz="4" w:space="0" w:color="auto"/>
              <w:left w:val="single" w:sz="4" w:space="0" w:color="auto"/>
              <w:bottom w:val="single" w:sz="4" w:space="0" w:color="auto"/>
              <w:right w:val="single" w:sz="4" w:space="0" w:color="auto"/>
            </w:tcBorders>
          </w:tcPr>
          <w:p w14:paraId="5C46136F" w14:textId="77777777" w:rsidR="00C731E8" w:rsidRPr="00BB629B" w:rsidRDefault="00C731E8" w:rsidP="00C731E8">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076463EB" w14:textId="77777777" w:rsidR="00C731E8" w:rsidRPr="00BB629B" w:rsidRDefault="00C731E8" w:rsidP="00C731E8">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159D2A3" w14:textId="77777777" w:rsidR="00C731E8" w:rsidRPr="00BB629B" w:rsidRDefault="00C731E8" w:rsidP="00C731E8">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DF28DC1" w14:textId="77777777" w:rsidR="00C731E8" w:rsidRPr="00BB629B" w:rsidRDefault="00C731E8" w:rsidP="00C731E8">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351D7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9B793AD" w14:textId="77777777" w:rsidR="00C731E8" w:rsidRPr="00BB629B" w:rsidRDefault="00C731E8" w:rsidP="00C731E8">
            <w:pPr>
              <w:pStyle w:val="TAL"/>
              <w:rPr>
                <w:rFonts w:cs="Arial"/>
              </w:rPr>
            </w:pPr>
            <w:r w:rsidRPr="00BB629B">
              <w:rPr>
                <w:rFonts w:cs="Arial"/>
              </w:rPr>
              <w:t>NOTE 1</w:t>
            </w:r>
          </w:p>
          <w:p w14:paraId="52A937F3" w14:textId="77777777" w:rsidR="00C731E8" w:rsidRPr="00BB629B" w:rsidRDefault="00C731E8" w:rsidP="00C731E8">
            <w:pPr>
              <w:pStyle w:val="TAL"/>
              <w:rPr>
                <w:rFonts w:cs="Arial"/>
              </w:rPr>
            </w:pPr>
            <w:r w:rsidRPr="00BB629B">
              <w:rPr>
                <w:rFonts w:cs="Arial"/>
              </w:rPr>
              <w:t>NOTE 5</w:t>
            </w:r>
          </w:p>
          <w:p w14:paraId="40D458E4" w14:textId="4AEEBF98" w:rsidR="00C731E8" w:rsidRPr="00BB629B" w:rsidRDefault="00C731E8" w:rsidP="00C731E8">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C731E8" w:rsidRPr="00BB629B" w14:paraId="046A424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138BD1" w14:textId="77777777" w:rsidR="00C731E8" w:rsidRPr="00BB629B" w:rsidRDefault="00C731E8" w:rsidP="00C731E8">
            <w:pPr>
              <w:pStyle w:val="TAL"/>
              <w:rPr>
                <w:b/>
                <w:bCs/>
              </w:rPr>
            </w:pPr>
            <w:r w:rsidRPr="00BB629B">
              <w:rPr>
                <w:b/>
              </w:rPr>
              <w:lastRenderedPageBreak/>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E7ACF0" w14:textId="77777777" w:rsidR="00C731E8" w:rsidRPr="00BB629B" w:rsidRDefault="00C731E8" w:rsidP="00C731E8">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E24F2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E025399"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4DC750"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E3FA6A"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0A90BF"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5FB9DE" w14:textId="77777777" w:rsidR="00C731E8" w:rsidRPr="00BB629B" w:rsidRDefault="00C731E8" w:rsidP="00C731E8">
            <w:pPr>
              <w:pStyle w:val="TAL"/>
              <w:rPr>
                <w:b/>
              </w:rPr>
            </w:pPr>
          </w:p>
        </w:tc>
      </w:tr>
      <w:tr w:rsidR="00C731E8" w:rsidRPr="00BB629B" w14:paraId="13543ED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B7C91D3" w14:textId="77777777" w:rsidR="00C731E8" w:rsidRPr="00BB629B" w:rsidRDefault="00C731E8" w:rsidP="00C731E8">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F3402A" w14:textId="77777777" w:rsidR="00C731E8" w:rsidRPr="00BB629B" w:rsidRDefault="00C731E8" w:rsidP="00C731E8">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1767B"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5B23D3"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7A3901"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9D62B"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CA24A8"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ED3698" w14:textId="77777777" w:rsidR="00C731E8" w:rsidRPr="00BB629B" w:rsidRDefault="00C731E8" w:rsidP="00C731E8">
            <w:pPr>
              <w:pStyle w:val="TAL"/>
              <w:rPr>
                <w:b/>
              </w:rPr>
            </w:pPr>
          </w:p>
        </w:tc>
      </w:tr>
      <w:tr w:rsidR="00C731E8" w:rsidRPr="00BB629B" w14:paraId="6C90758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1FB5483" w14:textId="77777777" w:rsidR="00C731E8" w:rsidRPr="00BB629B" w:rsidRDefault="00C731E8" w:rsidP="00C731E8">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41E5E4FB" w14:textId="77777777" w:rsidR="00C731E8" w:rsidRPr="00BB629B" w:rsidRDefault="00C731E8" w:rsidP="00C731E8">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8E3E49"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AF84CD7" w14:textId="77777777" w:rsidR="00C731E8" w:rsidRPr="00BB629B" w:rsidRDefault="00C731E8" w:rsidP="00C731E8">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72A8912B"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D6203F"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9FF40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612335" w14:textId="77777777" w:rsidR="00C731E8" w:rsidRPr="00BB629B" w:rsidRDefault="00C731E8" w:rsidP="00C731E8">
            <w:pPr>
              <w:pStyle w:val="TAL"/>
            </w:pPr>
          </w:p>
        </w:tc>
      </w:tr>
      <w:tr w:rsidR="00C731E8" w:rsidRPr="00BB629B" w14:paraId="435F3D4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CF8BA1D" w14:textId="77777777" w:rsidR="00C731E8" w:rsidRPr="00BB629B" w:rsidRDefault="00C731E8" w:rsidP="00C731E8">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6D08EC3C" w14:textId="77777777" w:rsidR="00C731E8" w:rsidRPr="00BB629B" w:rsidRDefault="00C731E8" w:rsidP="00C731E8">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5BA3D3"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A88A06" w14:textId="77777777" w:rsidR="00C731E8" w:rsidRPr="00BB629B" w:rsidRDefault="00C731E8" w:rsidP="00C731E8">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4C4071B"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518BA0"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666337F"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D255B8" w14:textId="77777777" w:rsidR="00C731E8" w:rsidRPr="00BB629B" w:rsidRDefault="00C731E8" w:rsidP="00C731E8">
            <w:pPr>
              <w:pStyle w:val="TAL"/>
              <w:rPr>
                <w:rFonts w:cs="Arial"/>
              </w:rPr>
            </w:pPr>
            <w:r w:rsidRPr="00BB629B">
              <w:rPr>
                <w:rFonts w:cs="Arial"/>
              </w:rPr>
              <w:t>NOTE 5</w:t>
            </w:r>
          </w:p>
          <w:p w14:paraId="452F51BB"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C731E8" w:rsidRPr="00BB629B" w14:paraId="08AABD4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7BE145F" w14:textId="77777777" w:rsidR="00C731E8" w:rsidRPr="00BB629B" w:rsidRDefault="00C731E8" w:rsidP="00C731E8">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122062F8" w14:textId="77777777" w:rsidR="00C731E8" w:rsidRPr="00BB629B" w:rsidRDefault="00C731E8" w:rsidP="00C731E8">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F81917E"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B780F7" w14:textId="77777777" w:rsidR="00C731E8" w:rsidRPr="00BB629B" w:rsidRDefault="00C731E8" w:rsidP="00C731E8">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22DB56AE"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99079C" w14:textId="77777777" w:rsidR="00C731E8" w:rsidRPr="00BB629B" w:rsidRDefault="00C731E8" w:rsidP="00C731E8">
            <w:pPr>
              <w:pStyle w:val="TAL"/>
              <w:rPr>
                <w:rFonts w:eastAsia="SimSun"/>
                <w:lang w:eastAsia="zh-CN"/>
              </w:rPr>
            </w:pPr>
            <w:r w:rsidRPr="00BB629B">
              <w:rPr>
                <w:lang w:eastAsia="ko-KR"/>
              </w:rPr>
              <w:t>E00</w:t>
            </w:r>
            <w:r w:rsidRPr="00BB629B">
              <w:rPr>
                <w:rFonts w:eastAsia="SimSun"/>
                <w:lang w:eastAsia="zh-CN"/>
              </w:rPr>
              <w:t>5a</w:t>
            </w:r>
          </w:p>
          <w:p w14:paraId="30C5C091" w14:textId="77777777" w:rsidR="00C731E8" w:rsidRPr="00BB629B" w:rsidRDefault="00C731E8" w:rsidP="00C731E8">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D794CCC" w14:textId="77777777" w:rsidR="00C731E8" w:rsidRPr="00BB629B" w:rsidRDefault="00C731E8" w:rsidP="00C731E8">
            <w:pPr>
              <w:pStyle w:val="TAL"/>
              <w:rPr>
                <w:rFonts w:cs="Arial"/>
              </w:rPr>
            </w:pPr>
            <w:r w:rsidRPr="00BB629B">
              <w:rPr>
                <w:rFonts w:cs="Arial"/>
              </w:rPr>
              <w:t>PC2</w:t>
            </w:r>
          </w:p>
          <w:p w14:paraId="21840AF3" w14:textId="77777777" w:rsidR="00C731E8" w:rsidRPr="00BB629B" w:rsidRDefault="00C731E8" w:rsidP="00C731E8">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61A4C1C6" w14:textId="77777777" w:rsidR="00C731E8" w:rsidRPr="00BB629B" w:rsidRDefault="00C731E8" w:rsidP="00C731E8">
            <w:pPr>
              <w:pStyle w:val="TAL"/>
            </w:pPr>
          </w:p>
        </w:tc>
      </w:tr>
      <w:tr w:rsidR="00C731E8" w:rsidRPr="00BB629B" w14:paraId="2D82F13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2CC376" w14:textId="77777777" w:rsidR="00C731E8" w:rsidRPr="00BB629B" w:rsidRDefault="00C731E8" w:rsidP="00C731E8">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37D8" w14:textId="77777777" w:rsidR="00C731E8" w:rsidRPr="00BB629B" w:rsidRDefault="00C731E8" w:rsidP="00C731E8">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92393A"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AA4528"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2BD643"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C7B429"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57716B"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CA6FE9E" w14:textId="77777777" w:rsidR="00C731E8" w:rsidRPr="00BB629B" w:rsidRDefault="00C731E8" w:rsidP="00C731E8">
            <w:pPr>
              <w:pStyle w:val="TAL"/>
              <w:rPr>
                <w:b/>
              </w:rPr>
            </w:pPr>
          </w:p>
        </w:tc>
      </w:tr>
      <w:tr w:rsidR="00C731E8" w:rsidRPr="00BB629B" w14:paraId="39B40D7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36C30D5" w14:textId="77777777" w:rsidR="00C731E8" w:rsidRPr="00BB629B" w:rsidRDefault="00C731E8" w:rsidP="00C731E8">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389A2628" w14:textId="77777777" w:rsidR="00C731E8" w:rsidRPr="00BB629B" w:rsidRDefault="00C731E8" w:rsidP="00C731E8">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CB6B103"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B189D1" w14:textId="77777777" w:rsidR="00C731E8" w:rsidRPr="00BB629B" w:rsidRDefault="00C731E8" w:rsidP="00C731E8">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1010CF0" w14:textId="77777777" w:rsidR="00C731E8" w:rsidRPr="00BB629B" w:rsidRDefault="00C731E8" w:rsidP="00C731E8">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05A3040"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EF9D1A8" w14:textId="77777777" w:rsidR="00C731E8" w:rsidRPr="00BB629B" w:rsidRDefault="00C731E8" w:rsidP="00C731E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0ECDBAC" w14:textId="77777777" w:rsidR="00C731E8" w:rsidRPr="00BB629B" w:rsidRDefault="00C731E8" w:rsidP="00C731E8">
            <w:pPr>
              <w:pStyle w:val="TAL"/>
              <w:rPr>
                <w:lang w:eastAsia="zh-CN"/>
              </w:rPr>
            </w:pPr>
          </w:p>
        </w:tc>
      </w:tr>
      <w:tr w:rsidR="00C731E8" w:rsidRPr="00BB629B" w14:paraId="08EEB15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B750F47" w14:textId="77777777" w:rsidR="00C731E8" w:rsidRPr="00BB629B" w:rsidRDefault="00C731E8" w:rsidP="00C731E8">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4D80576" w14:textId="77777777" w:rsidR="00C731E8" w:rsidRPr="00BB629B" w:rsidRDefault="00C731E8" w:rsidP="00C731E8">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566492"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5D13AC" w14:textId="77777777" w:rsidR="00C731E8" w:rsidRPr="00BB629B" w:rsidRDefault="00C731E8" w:rsidP="00C731E8">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4C89723" w14:textId="77777777" w:rsidR="00C731E8" w:rsidRPr="00BB629B" w:rsidRDefault="00C731E8" w:rsidP="00C731E8">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E5AD18A" w14:textId="77777777" w:rsidR="00C731E8" w:rsidRPr="00BB629B" w:rsidRDefault="00C731E8" w:rsidP="00C731E8">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D255AF9"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D1FD301" w14:textId="77777777" w:rsidR="00C731E8" w:rsidRPr="00BB629B" w:rsidRDefault="00C731E8" w:rsidP="00C731E8">
            <w:pPr>
              <w:pStyle w:val="TAL"/>
              <w:rPr>
                <w:rFonts w:cs="Arial"/>
              </w:rPr>
            </w:pPr>
          </w:p>
        </w:tc>
      </w:tr>
      <w:tr w:rsidR="00C731E8" w:rsidRPr="00BB629B" w14:paraId="7CA59B4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815561A" w14:textId="77777777" w:rsidR="00C731E8" w:rsidRPr="00BB629B" w:rsidRDefault="00C731E8" w:rsidP="00C731E8">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5950FF0" w14:textId="77777777" w:rsidR="00C731E8" w:rsidRPr="00BB629B" w:rsidRDefault="00C731E8" w:rsidP="00C731E8">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2916AFD"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C24F0A" w14:textId="77777777" w:rsidR="00C731E8" w:rsidRPr="00BB629B" w:rsidRDefault="00C731E8" w:rsidP="00C731E8">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C5F1875" w14:textId="77777777" w:rsidR="00C731E8" w:rsidRPr="00BB629B" w:rsidRDefault="00C731E8" w:rsidP="00C731E8">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73A3AF1" w14:textId="77777777" w:rsidR="00C731E8" w:rsidRPr="00BB629B" w:rsidRDefault="00C731E8" w:rsidP="00C731E8">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F3DB89"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939E226" w14:textId="77777777" w:rsidR="00C731E8" w:rsidRPr="00BB629B" w:rsidRDefault="00C731E8" w:rsidP="00C731E8">
            <w:pPr>
              <w:pStyle w:val="TAL"/>
              <w:rPr>
                <w:rFonts w:cs="Arial"/>
              </w:rPr>
            </w:pPr>
          </w:p>
        </w:tc>
      </w:tr>
      <w:tr w:rsidR="00C731E8" w:rsidRPr="00BB629B" w14:paraId="35CA6F6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843CE75" w14:textId="77777777" w:rsidR="00C731E8" w:rsidRPr="00BB629B" w:rsidRDefault="00C731E8" w:rsidP="00C731E8">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5C545783" w14:textId="77777777" w:rsidR="00C731E8" w:rsidRPr="00BB629B" w:rsidRDefault="00C731E8" w:rsidP="00C731E8">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AE23EB"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5A4B45A" w14:textId="77777777" w:rsidR="00C731E8" w:rsidRPr="00BB629B" w:rsidRDefault="00C731E8" w:rsidP="00C731E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4AA7D38F" w14:textId="77777777" w:rsidR="00C731E8" w:rsidRPr="00BB629B" w:rsidRDefault="00C731E8" w:rsidP="00C731E8">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6C0053"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1552EC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F0F5E4" w14:textId="77777777" w:rsidR="00C731E8" w:rsidRPr="00BB629B" w:rsidRDefault="00C731E8" w:rsidP="00C731E8">
            <w:pPr>
              <w:pStyle w:val="TAL"/>
              <w:rPr>
                <w:rFonts w:cs="Arial"/>
              </w:rPr>
            </w:pPr>
            <w:r w:rsidRPr="00BB629B">
              <w:rPr>
                <w:rFonts w:cs="Arial"/>
              </w:rPr>
              <w:t>NOTE 5</w:t>
            </w:r>
          </w:p>
          <w:p w14:paraId="261604FF" w14:textId="77777777" w:rsidR="00C731E8" w:rsidRPr="00BB629B" w:rsidRDefault="00C731E8" w:rsidP="00C731E8">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C731E8" w:rsidRPr="00BB629B" w14:paraId="7CB6BCB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215255" w14:textId="77777777" w:rsidR="00C731E8" w:rsidRPr="00BB629B" w:rsidRDefault="00C731E8" w:rsidP="00C731E8">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606763" w14:textId="77777777" w:rsidR="00C731E8" w:rsidRPr="00BB629B" w:rsidRDefault="00C731E8" w:rsidP="00C731E8">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6B1901"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B259C"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CEC13D"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D82CD4"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3CC1F8"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6EA11B9" w14:textId="77777777" w:rsidR="00C731E8" w:rsidRPr="00BB629B" w:rsidRDefault="00C731E8" w:rsidP="00C731E8">
            <w:pPr>
              <w:pStyle w:val="TAL"/>
              <w:rPr>
                <w:b/>
              </w:rPr>
            </w:pPr>
          </w:p>
        </w:tc>
      </w:tr>
      <w:tr w:rsidR="00C731E8" w:rsidRPr="00BB629B" w14:paraId="0AE9F31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973E3BA" w14:textId="77777777" w:rsidR="00C731E8" w:rsidRPr="00BB629B" w:rsidRDefault="00C731E8" w:rsidP="00C731E8">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3DF3FF42" w14:textId="77777777" w:rsidR="00C731E8" w:rsidRPr="00BB629B" w:rsidRDefault="00C731E8" w:rsidP="00C731E8">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9452A7"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33BC0A" w14:textId="77777777" w:rsidR="00C731E8" w:rsidRPr="00BB629B" w:rsidRDefault="00C731E8" w:rsidP="00C731E8">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0C1B0A3"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1A2315D" w14:textId="77777777" w:rsidR="00C731E8" w:rsidRPr="00BB629B" w:rsidRDefault="00C731E8" w:rsidP="00C731E8">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164C6F9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61AD2E" w14:textId="77777777" w:rsidR="00C731E8" w:rsidRPr="00BB629B" w:rsidRDefault="00C731E8" w:rsidP="00C731E8">
            <w:pPr>
              <w:pStyle w:val="TAL"/>
              <w:rPr>
                <w:rFonts w:cs="Arial"/>
              </w:rPr>
            </w:pPr>
            <w:r w:rsidRPr="00BB629B">
              <w:rPr>
                <w:rFonts w:cs="Arial"/>
              </w:rPr>
              <w:t>NOTE 5</w:t>
            </w:r>
          </w:p>
          <w:p w14:paraId="773D6F76"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C731E8" w:rsidRPr="00BB629B" w14:paraId="0B9F6C7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C1F5827" w14:textId="77777777" w:rsidR="00C731E8" w:rsidRPr="00BB629B" w:rsidRDefault="00C731E8" w:rsidP="00C731E8">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9859CBE" w14:textId="77777777" w:rsidR="00C731E8" w:rsidRPr="00BB629B" w:rsidRDefault="00C731E8" w:rsidP="00C731E8">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DB174A"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194BCD" w14:textId="77777777" w:rsidR="00C731E8" w:rsidRPr="00BB629B" w:rsidRDefault="00C731E8" w:rsidP="00C731E8">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427DA9C0"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69E60004" w14:textId="77777777" w:rsidR="00C731E8" w:rsidRPr="00BB629B" w:rsidRDefault="00C731E8" w:rsidP="00C731E8">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79B99E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B3350" w14:textId="77777777" w:rsidR="00C731E8" w:rsidRPr="00BB629B" w:rsidRDefault="00C731E8" w:rsidP="00C731E8">
            <w:pPr>
              <w:pStyle w:val="TAL"/>
              <w:rPr>
                <w:rFonts w:cs="Arial"/>
              </w:rPr>
            </w:pPr>
            <w:r w:rsidRPr="00BB629B">
              <w:rPr>
                <w:rFonts w:cs="Arial"/>
              </w:rPr>
              <w:t>NOTE 5</w:t>
            </w:r>
          </w:p>
          <w:p w14:paraId="169C7774"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C731E8" w:rsidRPr="00BB629B" w14:paraId="6BFE58D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E11DEF5" w14:textId="77777777" w:rsidR="00C731E8" w:rsidRPr="00BB629B" w:rsidRDefault="00C731E8" w:rsidP="00C731E8">
            <w:pPr>
              <w:pStyle w:val="TAL"/>
            </w:pPr>
            <w:r w:rsidRPr="00BB629B">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0EA35E42" w14:textId="77777777" w:rsidR="00C731E8" w:rsidRPr="00BB629B" w:rsidRDefault="00C731E8" w:rsidP="00C731E8">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63CA31"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5086D5" w14:textId="77777777" w:rsidR="00C731E8" w:rsidRPr="00BB629B" w:rsidRDefault="00C731E8" w:rsidP="00C731E8">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B51425E"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76BD155" w14:textId="77777777" w:rsidR="00C731E8" w:rsidRPr="00BB629B" w:rsidRDefault="00C731E8" w:rsidP="00C731E8">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E4AAB2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93F77F" w14:textId="77777777" w:rsidR="00C731E8" w:rsidRPr="00BB629B" w:rsidRDefault="00C731E8" w:rsidP="00C731E8">
            <w:pPr>
              <w:pStyle w:val="TAL"/>
              <w:rPr>
                <w:rFonts w:cs="Arial"/>
              </w:rPr>
            </w:pPr>
            <w:r w:rsidRPr="00BB629B">
              <w:rPr>
                <w:rFonts w:cs="Arial"/>
              </w:rPr>
              <w:t>NOTE 5</w:t>
            </w:r>
          </w:p>
          <w:p w14:paraId="248A62D5"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C731E8" w:rsidRPr="00BB629B" w14:paraId="3CCE8FA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A36F83" w14:textId="77777777" w:rsidR="00C731E8" w:rsidRPr="00BB629B" w:rsidRDefault="00C731E8" w:rsidP="00C731E8">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3F9BB65" w14:textId="77777777" w:rsidR="00C731E8" w:rsidRPr="00BB629B" w:rsidRDefault="00C731E8" w:rsidP="00C731E8">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E97047B" w14:textId="77777777" w:rsidR="00C731E8" w:rsidRPr="00BB629B" w:rsidRDefault="00C731E8" w:rsidP="00C731E8">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293C704"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A46A03F"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27E68C8" w14:textId="77777777" w:rsidR="00C731E8" w:rsidRPr="00BB629B" w:rsidRDefault="00C731E8" w:rsidP="00C731E8">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686769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80E9C2" w14:textId="77777777" w:rsidR="00C731E8" w:rsidRPr="00BB629B" w:rsidRDefault="00C731E8" w:rsidP="00C731E8">
            <w:pPr>
              <w:pStyle w:val="TAL"/>
              <w:rPr>
                <w:rFonts w:cs="Arial"/>
              </w:rPr>
            </w:pPr>
            <w:r w:rsidRPr="00BB629B">
              <w:rPr>
                <w:rFonts w:cs="Arial"/>
              </w:rPr>
              <w:t>NOTE 1</w:t>
            </w:r>
          </w:p>
          <w:p w14:paraId="4F947BF6" w14:textId="77777777" w:rsidR="00C731E8" w:rsidRPr="00BB629B" w:rsidRDefault="00C731E8" w:rsidP="00C731E8">
            <w:pPr>
              <w:pStyle w:val="TAL"/>
              <w:rPr>
                <w:rFonts w:cs="Arial"/>
              </w:rPr>
            </w:pPr>
            <w:r w:rsidRPr="00BB629B">
              <w:rPr>
                <w:rFonts w:cs="Arial"/>
              </w:rPr>
              <w:t>NOTE 5</w:t>
            </w:r>
          </w:p>
          <w:p w14:paraId="0E6466F5"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C731E8" w:rsidRPr="00BB629B" w14:paraId="13B2152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B691064" w14:textId="77777777" w:rsidR="00C731E8" w:rsidRPr="00BB629B" w:rsidRDefault="00C731E8" w:rsidP="00C731E8">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68A6C4A9" w14:textId="77777777" w:rsidR="00C731E8" w:rsidRPr="00BB629B" w:rsidRDefault="00C731E8" w:rsidP="00C731E8">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0D37CA8"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C621D23"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B0494F7"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09D3ABFD" w14:textId="77777777" w:rsidR="00C731E8" w:rsidRPr="00BB629B" w:rsidRDefault="00C731E8" w:rsidP="00C731E8">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879BDBD"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70B150" w14:textId="77777777" w:rsidR="00C731E8" w:rsidRPr="00BB629B" w:rsidRDefault="00C731E8" w:rsidP="00C731E8">
            <w:pPr>
              <w:pStyle w:val="TAL"/>
              <w:rPr>
                <w:rFonts w:cs="Arial"/>
              </w:rPr>
            </w:pPr>
            <w:r w:rsidRPr="00BB629B">
              <w:rPr>
                <w:rFonts w:cs="Arial"/>
              </w:rPr>
              <w:t>NOTE 1</w:t>
            </w:r>
          </w:p>
          <w:p w14:paraId="2B4EFFA3" w14:textId="77777777" w:rsidR="00C731E8" w:rsidRPr="00BB629B" w:rsidRDefault="00C731E8" w:rsidP="00C731E8">
            <w:pPr>
              <w:pStyle w:val="TAL"/>
              <w:rPr>
                <w:rFonts w:cs="Arial"/>
              </w:rPr>
            </w:pPr>
            <w:r w:rsidRPr="00BB629B">
              <w:rPr>
                <w:rFonts w:cs="Arial"/>
              </w:rPr>
              <w:t>NOTE 5</w:t>
            </w:r>
          </w:p>
          <w:p w14:paraId="10B1E530"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C731E8" w:rsidRPr="00BB629B" w14:paraId="34CC78E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1E2C4F9" w14:textId="77777777" w:rsidR="00C731E8" w:rsidRPr="00BB629B" w:rsidRDefault="00C731E8" w:rsidP="00C731E8">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63AB60B1" w14:textId="77777777" w:rsidR="00C731E8" w:rsidRPr="00BB629B" w:rsidRDefault="00C731E8" w:rsidP="00C731E8">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0A95725"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80EF0C"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C5F7992"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5C7CA8D" w14:textId="77777777" w:rsidR="00C731E8" w:rsidRPr="00BB629B" w:rsidRDefault="00C731E8" w:rsidP="00C731E8">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B26E5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41029D" w14:textId="77777777" w:rsidR="00C731E8" w:rsidRPr="00BB629B" w:rsidRDefault="00C731E8" w:rsidP="00C731E8">
            <w:pPr>
              <w:pStyle w:val="TAL"/>
              <w:rPr>
                <w:rFonts w:cs="Arial"/>
              </w:rPr>
            </w:pPr>
            <w:r w:rsidRPr="00BB629B">
              <w:rPr>
                <w:rFonts w:cs="Arial"/>
              </w:rPr>
              <w:t>NOTE 1</w:t>
            </w:r>
          </w:p>
          <w:p w14:paraId="1D0DFB42" w14:textId="77777777" w:rsidR="00C731E8" w:rsidRPr="00BB629B" w:rsidRDefault="00C731E8" w:rsidP="00C731E8">
            <w:pPr>
              <w:pStyle w:val="TAL"/>
              <w:rPr>
                <w:rFonts w:cs="Arial"/>
              </w:rPr>
            </w:pPr>
            <w:r w:rsidRPr="00BB629B">
              <w:rPr>
                <w:rFonts w:cs="Arial"/>
              </w:rPr>
              <w:t>NOTE 5</w:t>
            </w:r>
          </w:p>
          <w:p w14:paraId="3C6CCB9F"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C731E8" w:rsidRPr="00BB629B" w14:paraId="5E662BC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3468C69" w14:textId="77777777" w:rsidR="00C731E8" w:rsidRPr="00BB629B" w:rsidRDefault="00C731E8" w:rsidP="00C731E8">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648559DB" w14:textId="77777777" w:rsidR="00C731E8" w:rsidRPr="00BB629B" w:rsidRDefault="00C731E8" w:rsidP="00C731E8">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AD50BDC"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34E6F1"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A8C744F" w14:textId="77777777" w:rsidR="00C731E8" w:rsidRPr="00BB629B" w:rsidRDefault="00C731E8" w:rsidP="00C731E8">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56BC7C" w14:textId="77777777" w:rsidR="00C731E8" w:rsidRPr="00BB629B" w:rsidRDefault="00C731E8" w:rsidP="00C731E8">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F89CD5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68853" w14:textId="77777777" w:rsidR="00C731E8" w:rsidRPr="00BB629B" w:rsidRDefault="00C731E8" w:rsidP="00C731E8">
            <w:pPr>
              <w:pStyle w:val="TAL"/>
              <w:rPr>
                <w:rFonts w:cs="Arial"/>
              </w:rPr>
            </w:pPr>
            <w:r w:rsidRPr="00BB629B">
              <w:rPr>
                <w:rFonts w:cs="Arial"/>
              </w:rPr>
              <w:t>NOTE 1</w:t>
            </w:r>
          </w:p>
          <w:p w14:paraId="3DF8A135" w14:textId="77777777" w:rsidR="00C731E8" w:rsidRPr="00BB629B" w:rsidRDefault="00C731E8" w:rsidP="00C731E8">
            <w:pPr>
              <w:pStyle w:val="TAL"/>
              <w:rPr>
                <w:rFonts w:cs="Arial"/>
              </w:rPr>
            </w:pPr>
            <w:r w:rsidRPr="00BB629B">
              <w:rPr>
                <w:rFonts w:cs="Arial"/>
              </w:rPr>
              <w:t>NOTE 5</w:t>
            </w:r>
          </w:p>
          <w:p w14:paraId="064D4BEB" w14:textId="77777777" w:rsidR="00C731E8" w:rsidRPr="00BB629B" w:rsidRDefault="00C731E8" w:rsidP="00C731E8">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C731E8" w:rsidRPr="00BB629B" w14:paraId="1D2C879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0AAF825" w14:textId="77777777" w:rsidR="00C731E8" w:rsidRPr="00BB629B" w:rsidRDefault="00C731E8" w:rsidP="00C731E8">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9FE5E6A" w14:textId="77777777" w:rsidR="00C731E8" w:rsidRPr="00BB629B" w:rsidRDefault="00C731E8" w:rsidP="00C731E8">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78BA1B"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888A773"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D8CDA8B"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A8D267" w14:textId="77777777" w:rsidR="00C731E8" w:rsidRPr="00BB629B" w:rsidRDefault="00C731E8" w:rsidP="00C731E8">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A9C6CF8"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D3EBC" w14:textId="77777777" w:rsidR="00C731E8" w:rsidRPr="00BB629B" w:rsidRDefault="00C731E8" w:rsidP="00C731E8">
            <w:pPr>
              <w:pStyle w:val="TAL"/>
              <w:rPr>
                <w:rFonts w:cs="Arial"/>
              </w:rPr>
            </w:pPr>
            <w:r w:rsidRPr="00BB629B">
              <w:rPr>
                <w:rFonts w:cs="Arial"/>
              </w:rPr>
              <w:t>NOTE 1</w:t>
            </w:r>
          </w:p>
        </w:tc>
      </w:tr>
      <w:tr w:rsidR="00C731E8" w:rsidRPr="00BB629B" w14:paraId="7F79C8D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0599446" w14:textId="77777777" w:rsidR="00C731E8" w:rsidRPr="00BB629B" w:rsidRDefault="00C731E8" w:rsidP="00C731E8">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A3007" w14:textId="77777777" w:rsidR="00C731E8" w:rsidRPr="00BB629B" w:rsidRDefault="00C731E8" w:rsidP="00C731E8">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13133EB" w14:textId="77777777" w:rsidR="00C731E8" w:rsidRPr="00BB629B" w:rsidRDefault="00C731E8" w:rsidP="00C731E8">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17AC4" w14:textId="77777777" w:rsidR="00C731E8" w:rsidRPr="00BB629B" w:rsidRDefault="00C731E8" w:rsidP="00C731E8">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8EF741C" w14:textId="77777777" w:rsidR="00C731E8" w:rsidRPr="00BB629B" w:rsidRDefault="00C731E8" w:rsidP="00C731E8">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5465E3F" w14:textId="77777777" w:rsidR="00C731E8" w:rsidRPr="00BB629B" w:rsidRDefault="00C731E8" w:rsidP="00C731E8">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79A44F8"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54ACC6" w14:textId="77777777" w:rsidR="00C731E8" w:rsidRPr="00BB629B" w:rsidRDefault="00C731E8" w:rsidP="00C731E8">
            <w:pPr>
              <w:pStyle w:val="TAL"/>
              <w:rPr>
                <w:rFonts w:cs="Arial"/>
              </w:rPr>
            </w:pPr>
            <w:r w:rsidRPr="00BB629B">
              <w:rPr>
                <w:rFonts w:cs="Arial"/>
              </w:rPr>
              <w:t>NOTE 5</w:t>
            </w:r>
          </w:p>
          <w:p w14:paraId="3F74D0C4" w14:textId="77777777" w:rsidR="00C731E8" w:rsidRPr="00BB629B" w:rsidRDefault="00C731E8" w:rsidP="00C731E8">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C731E8" w:rsidRPr="00BB629B" w14:paraId="753E0EB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19DD0D" w14:textId="77777777" w:rsidR="00C731E8" w:rsidRPr="00BB629B" w:rsidRDefault="00C731E8" w:rsidP="00C731E8">
            <w:pPr>
              <w:pStyle w:val="TAL"/>
              <w:rPr>
                <w:b/>
                <w:bCs/>
              </w:rPr>
            </w:pPr>
            <w:r w:rsidRPr="00BB629B">
              <w:rPr>
                <w:b/>
              </w:rPr>
              <w:lastRenderedPageBreak/>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4247EA" w14:textId="77777777" w:rsidR="00C731E8" w:rsidRPr="00BB629B" w:rsidRDefault="00C731E8" w:rsidP="00C731E8">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CDB027"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EBA155"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991990"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76816D"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5023D1"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7ACE03" w14:textId="77777777" w:rsidR="00C731E8" w:rsidRPr="00BB629B" w:rsidRDefault="00C731E8" w:rsidP="00C731E8">
            <w:pPr>
              <w:pStyle w:val="TAL"/>
              <w:rPr>
                <w:b/>
              </w:rPr>
            </w:pPr>
          </w:p>
        </w:tc>
      </w:tr>
      <w:tr w:rsidR="00C731E8" w:rsidRPr="00BB629B" w14:paraId="311B0A8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8C6B90C" w14:textId="77777777" w:rsidR="00C731E8" w:rsidRPr="00BB629B" w:rsidRDefault="00C731E8" w:rsidP="00C731E8">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2AB60143" w14:textId="77777777" w:rsidR="00C731E8" w:rsidRPr="00BB629B" w:rsidRDefault="00C731E8" w:rsidP="00C731E8">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5B4381"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396F5F" w14:textId="77777777" w:rsidR="00C731E8" w:rsidRPr="00BB629B" w:rsidRDefault="00C731E8" w:rsidP="00C731E8">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5972829A"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90927C9"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81BB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C5B2EB0" w14:textId="77777777" w:rsidR="00C731E8" w:rsidRPr="00BB629B" w:rsidRDefault="00C731E8" w:rsidP="00C731E8">
            <w:pPr>
              <w:pStyle w:val="TAL"/>
            </w:pPr>
          </w:p>
        </w:tc>
      </w:tr>
      <w:tr w:rsidR="00C731E8" w:rsidRPr="00BB629B" w14:paraId="722C017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56FA8CB" w14:textId="77777777" w:rsidR="00C731E8" w:rsidRPr="00BB629B" w:rsidRDefault="00C731E8" w:rsidP="00C731E8">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57AB6616" w14:textId="77777777" w:rsidR="00C731E8" w:rsidRPr="00BB629B" w:rsidRDefault="00C731E8" w:rsidP="00C731E8">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783B06"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7D37A3" w14:textId="77777777" w:rsidR="00C731E8" w:rsidRPr="00BB629B" w:rsidRDefault="00C731E8" w:rsidP="00C731E8">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6ECC359D"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31BA3A"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C2160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D37438" w14:textId="77777777" w:rsidR="00C731E8" w:rsidRPr="00BB629B" w:rsidRDefault="00C731E8" w:rsidP="00C731E8">
            <w:pPr>
              <w:pStyle w:val="TAL"/>
            </w:pPr>
            <w:r w:rsidRPr="00BB629B">
              <w:rPr>
                <w:rFonts w:hint="eastAsia"/>
              </w:rPr>
              <w:t>NOTE 5</w:t>
            </w:r>
          </w:p>
          <w:p w14:paraId="101E36E1" w14:textId="77777777" w:rsidR="00C731E8" w:rsidRPr="00BB629B" w:rsidRDefault="00C731E8" w:rsidP="00C731E8">
            <w:pPr>
              <w:pStyle w:val="TAL"/>
            </w:pPr>
            <w:r w:rsidRPr="00BB629B">
              <w:t>Skip TC7.4B.2 if UE supports SA and TS 38.521-1 TC 7.4 has been executed</w:t>
            </w:r>
          </w:p>
        </w:tc>
      </w:tr>
      <w:tr w:rsidR="00C731E8" w:rsidRPr="00BB629B" w14:paraId="19CE5D9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D4241FA" w14:textId="77777777" w:rsidR="00C731E8" w:rsidRPr="00BB629B" w:rsidRDefault="00C731E8" w:rsidP="00C731E8">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11E9C966" w14:textId="77777777" w:rsidR="00C731E8" w:rsidRPr="00BB629B" w:rsidRDefault="00C731E8" w:rsidP="00C731E8">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DFFCA9"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ECB87C" w14:textId="77777777" w:rsidR="00C731E8" w:rsidRPr="00BB629B" w:rsidRDefault="00C731E8" w:rsidP="00C731E8">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36E45C4"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8772614"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DFC97B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5642FD" w14:textId="77777777" w:rsidR="00C731E8" w:rsidRPr="00BB629B" w:rsidRDefault="00C731E8" w:rsidP="00C731E8">
            <w:pPr>
              <w:pStyle w:val="TAL"/>
              <w:rPr>
                <w:rFonts w:cs="Arial"/>
              </w:rPr>
            </w:pPr>
            <w:r w:rsidRPr="00BB629B">
              <w:rPr>
                <w:rFonts w:cs="Arial"/>
              </w:rPr>
              <w:t>NOTE 5</w:t>
            </w:r>
          </w:p>
          <w:p w14:paraId="7E54E47C" w14:textId="77777777" w:rsidR="00C731E8" w:rsidRPr="00BB629B" w:rsidRDefault="00C731E8" w:rsidP="00C731E8">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C731E8" w:rsidRPr="00BB629B" w14:paraId="4DDE54C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E8222D" w14:textId="77777777" w:rsidR="00C731E8" w:rsidRPr="00BB629B" w:rsidRDefault="00C731E8" w:rsidP="00C731E8">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73C90E" w14:textId="77777777" w:rsidR="00C731E8" w:rsidRPr="00BB629B" w:rsidRDefault="00C731E8" w:rsidP="00C731E8">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4D41C"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7A0E95"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88E7739"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807A61"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7E3CFAD"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A30408" w14:textId="77777777" w:rsidR="00C731E8" w:rsidRPr="00BB629B" w:rsidRDefault="00C731E8" w:rsidP="00C731E8">
            <w:pPr>
              <w:pStyle w:val="TAL"/>
              <w:rPr>
                <w:b/>
              </w:rPr>
            </w:pPr>
          </w:p>
        </w:tc>
      </w:tr>
      <w:tr w:rsidR="00C731E8" w:rsidRPr="00BB629B" w14:paraId="35AE9EB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5669CF9" w14:textId="77777777" w:rsidR="00C731E8" w:rsidRPr="00BB629B" w:rsidRDefault="00C731E8" w:rsidP="00C731E8">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2CA0D805" w14:textId="77777777" w:rsidR="00C731E8" w:rsidRPr="00BB629B" w:rsidRDefault="00C731E8" w:rsidP="00C731E8">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18C104F"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5A6E07" w14:textId="77777777" w:rsidR="00C731E8" w:rsidRPr="00BB629B" w:rsidRDefault="00C731E8" w:rsidP="00C731E8">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93BFFBF" w14:textId="77777777" w:rsidR="00C731E8" w:rsidRPr="00BB629B" w:rsidRDefault="00C731E8" w:rsidP="00C731E8">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DCF303B"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07A2C3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9FEF94C" w14:textId="77777777" w:rsidR="00C731E8" w:rsidRPr="00BB629B" w:rsidRDefault="00C731E8" w:rsidP="00C731E8">
            <w:pPr>
              <w:pStyle w:val="TAL"/>
              <w:rPr>
                <w:lang w:eastAsia="zh-CN"/>
              </w:rPr>
            </w:pPr>
          </w:p>
        </w:tc>
      </w:tr>
      <w:tr w:rsidR="00C731E8" w:rsidRPr="00BB629B" w14:paraId="404E819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70CB977" w14:textId="77777777" w:rsidR="00C731E8" w:rsidRPr="00BB629B" w:rsidRDefault="00C731E8" w:rsidP="00C731E8">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0E33C6ED" w14:textId="77777777" w:rsidR="00C731E8" w:rsidRPr="00BB629B" w:rsidRDefault="00C731E8" w:rsidP="00C731E8">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3632A84"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E63018A" w14:textId="77777777" w:rsidR="00C731E8" w:rsidRPr="00BB629B" w:rsidRDefault="00C731E8" w:rsidP="00C731E8">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73EE113" w14:textId="77777777" w:rsidR="00C731E8" w:rsidRPr="00BB629B" w:rsidRDefault="00C731E8" w:rsidP="00C731E8">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24D7CDB"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1BBA737"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70AB1AA" w14:textId="77777777" w:rsidR="00C731E8" w:rsidRPr="00BB629B" w:rsidRDefault="00C731E8" w:rsidP="00C731E8">
            <w:pPr>
              <w:pStyle w:val="TAL"/>
              <w:rPr>
                <w:lang w:eastAsia="zh-CN"/>
              </w:rPr>
            </w:pPr>
          </w:p>
        </w:tc>
      </w:tr>
      <w:tr w:rsidR="00C731E8" w:rsidRPr="00BB629B" w14:paraId="30BBEA9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ECDD4CC" w14:textId="77777777" w:rsidR="00C731E8" w:rsidRPr="00BB629B" w:rsidRDefault="00C731E8" w:rsidP="00C731E8">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59695B44" w14:textId="77777777" w:rsidR="00C731E8" w:rsidRPr="00BB629B" w:rsidRDefault="00C731E8" w:rsidP="00C731E8">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9DF32A5"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A6AFD8" w14:textId="77777777" w:rsidR="00C731E8" w:rsidRPr="00BB629B" w:rsidRDefault="00C731E8" w:rsidP="00C731E8">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FB4CB63" w14:textId="77777777" w:rsidR="00C731E8" w:rsidRPr="00BB629B" w:rsidRDefault="00C731E8" w:rsidP="00C731E8">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5EB473E"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E18EACB"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CF43C59" w14:textId="77777777" w:rsidR="00C731E8" w:rsidRPr="00BB629B" w:rsidRDefault="00C731E8" w:rsidP="00C731E8">
            <w:pPr>
              <w:pStyle w:val="TAL"/>
              <w:rPr>
                <w:lang w:eastAsia="zh-CN"/>
              </w:rPr>
            </w:pPr>
          </w:p>
        </w:tc>
      </w:tr>
      <w:tr w:rsidR="00C731E8" w:rsidRPr="00BB629B" w14:paraId="6FC1E27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422740D" w14:textId="77777777" w:rsidR="00C731E8" w:rsidRPr="00BB629B" w:rsidRDefault="00C731E8" w:rsidP="00C731E8">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28CAD31E" w14:textId="77777777" w:rsidR="00C731E8" w:rsidRPr="00BB629B" w:rsidRDefault="00C731E8" w:rsidP="00C731E8">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811E8D0"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1D2EE8"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49D4EBA"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E2043F"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6C9B417"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0E899B" w14:textId="77777777" w:rsidR="00C731E8" w:rsidRPr="00BB629B" w:rsidRDefault="00C731E8" w:rsidP="00C731E8">
            <w:pPr>
              <w:pStyle w:val="TAL"/>
              <w:rPr>
                <w:lang w:eastAsia="zh-CN"/>
              </w:rPr>
            </w:pPr>
            <w:r w:rsidRPr="00BB629B">
              <w:rPr>
                <w:rFonts w:cs="Arial"/>
              </w:rPr>
              <w:t>NOTE 1</w:t>
            </w:r>
          </w:p>
        </w:tc>
      </w:tr>
      <w:tr w:rsidR="00C731E8" w:rsidRPr="00BB629B" w14:paraId="446A5DD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C18C870" w14:textId="77777777" w:rsidR="00C731E8" w:rsidRPr="00BB629B" w:rsidRDefault="00C731E8" w:rsidP="00C731E8">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5DCE644D" w14:textId="77777777" w:rsidR="00C731E8" w:rsidRPr="00BB629B" w:rsidRDefault="00C731E8" w:rsidP="00C731E8">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1EAC24D" w14:textId="77777777" w:rsidR="00C731E8" w:rsidRPr="00BB629B" w:rsidRDefault="00C731E8" w:rsidP="00C731E8">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2CE621" w14:textId="77777777" w:rsidR="00C731E8" w:rsidRPr="00BB629B" w:rsidRDefault="00C731E8" w:rsidP="00C731E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38557E0" w14:textId="77777777" w:rsidR="00C731E8" w:rsidRPr="00BB629B" w:rsidRDefault="00C731E8" w:rsidP="00C731E8">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D892F0C" w14:textId="77777777" w:rsidR="00C731E8" w:rsidRPr="00BB629B" w:rsidRDefault="00C731E8" w:rsidP="00C731E8">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2DED72B"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F17777" w14:textId="77777777" w:rsidR="00C731E8" w:rsidRPr="00BB629B" w:rsidRDefault="00C731E8" w:rsidP="00C731E8">
            <w:pPr>
              <w:pStyle w:val="TAL"/>
            </w:pPr>
            <w:r w:rsidRPr="00BB629B">
              <w:t>NOTE 1</w:t>
            </w:r>
          </w:p>
          <w:p w14:paraId="6F811154" w14:textId="77777777" w:rsidR="00C731E8" w:rsidRPr="00BB629B" w:rsidRDefault="00C731E8" w:rsidP="00C731E8">
            <w:pPr>
              <w:pStyle w:val="TAL"/>
              <w:rPr>
                <w:rFonts w:cs="Arial"/>
              </w:rPr>
            </w:pPr>
            <w:r w:rsidRPr="00BB629B">
              <w:rPr>
                <w:rFonts w:cs="Arial"/>
              </w:rPr>
              <w:t>NOTE 5</w:t>
            </w:r>
          </w:p>
          <w:p w14:paraId="4582C272" w14:textId="443908DA" w:rsidR="00C731E8" w:rsidRPr="00BB629B" w:rsidRDefault="00C731E8" w:rsidP="00C731E8">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 xml:space="preserve">TS </w:t>
            </w:r>
            <w:r w:rsidRPr="00EE2EFC">
              <w:rPr>
                <w:lang w:eastAsia="zh-CN"/>
              </w:rPr>
              <w:t>38.521-2</w:t>
            </w:r>
            <w:r w:rsidRPr="00BB629B">
              <w:rPr>
                <w:lang w:eastAsia="zh-CN"/>
              </w:rPr>
              <w:t xml:space="preserve"> TC 7.4</w:t>
            </w:r>
            <w:r w:rsidRPr="00BB629B">
              <w:rPr>
                <w:rFonts w:cs="Arial"/>
              </w:rPr>
              <w:t xml:space="preserve"> has been executed.</w:t>
            </w:r>
          </w:p>
        </w:tc>
      </w:tr>
      <w:tr w:rsidR="00C731E8" w:rsidRPr="00BB629B" w14:paraId="699BE92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9FC7F1" w14:textId="77777777" w:rsidR="00C731E8" w:rsidRPr="00BB629B" w:rsidRDefault="00C731E8" w:rsidP="00C731E8">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C64E87" w14:textId="77777777" w:rsidR="00C731E8" w:rsidRPr="00BB629B" w:rsidRDefault="00C731E8" w:rsidP="00C731E8">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BF730D"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AD83AD"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A16866"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2F081E"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57326D"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D365D09" w14:textId="77777777" w:rsidR="00C731E8" w:rsidRPr="00BB629B" w:rsidRDefault="00C731E8" w:rsidP="00C731E8">
            <w:pPr>
              <w:pStyle w:val="TAL"/>
              <w:rPr>
                <w:b/>
              </w:rPr>
            </w:pPr>
          </w:p>
        </w:tc>
      </w:tr>
      <w:tr w:rsidR="00C731E8" w:rsidRPr="00BB629B" w14:paraId="12F3FA1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D4C5091" w14:textId="77777777" w:rsidR="00C731E8" w:rsidRPr="00BB629B" w:rsidRDefault="00C731E8" w:rsidP="00C731E8">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13BB8486" w14:textId="77777777" w:rsidR="00C731E8" w:rsidRPr="00BB629B" w:rsidRDefault="00C731E8" w:rsidP="00C731E8">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D7C4DA"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FA78D34"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9E0CB9A" w14:textId="77777777" w:rsidR="00C731E8" w:rsidRPr="00BB629B" w:rsidRDefault="00C731E8" w:rsidP="00C731E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FEF7FE7"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20A9A29"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C8D72E" w14:textId="77777777" w:rsidR="00C731E8" w:rsidRPr="00BB629B" w:rsidRDefault="00C731E8" w:rsidP="00C731E8">
            <w:pPr>
              <w:pStyle w:val="TAL"/>
              <w:rPr>
                <w:lang w:eastAsia="zh-CN"/>
              </w:rPr>
            </w:pPr>
            <w:r w:rsidRPr="00BB629B">
              <w:rPr>
                <w:rFonts w:cs="Arial"/>
              </w:rPr>
              <w:t>NOTE 1</w:t>
            </w:r>
          </w:p>
        </w:tc>
      </w:tr>
      <w:tr w:rsidR="00C731E8" w:rsidRPr="00BB629B" w14:paraId="223280C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4CD66C5" w14:textId="77777777" w:rsidR="00C731E8" w:rsidRPr="00BB629B" w:rsidRDefault="00C731E8" w:rsidP="00C731E8">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46EC726D" w14:textId="77777777" w:rsidR="00C731E8" w:rsidRPr="00BB629B" w:rsidRDefault="00C731E8" w:rsidP="00C731E8">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EE97C9"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741F235"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7F59C37" w14:textId="77777777" w:rsidR="00C731E8" w:rsidRPr="00BB629B" w:rsidRDefault="00C731E8" w:rsidP="00C731E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476D655"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E09210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4481C1" w14:textId="77777777" w:rsidR="00C731E8" w:rsidRPr="00BB629B" w:rsidRDefault="00C731E8" w:rsidP="00C731E8">
            <w:pPr>
              <w:pStyle w:val="TAL"/>
              <w:rPr>
                <w:lang w:eastAsia="zh-CN"/>
              </w:rPr>
            </w:pPr>
            <w:r w:rsidRPr="00BB629B">
              <w:rPr>
                <w:rFonts w:cs="Arial"/>
              </w:rPr>
              <w:t>NOTE 1</w:t>
            </w:r>
          </w:p>
        </w:tc>
      </w:tr>
      <w:tr w:rsidR="00C731E8" w:rsidRPr="00BB629B" w14:paraId="00BE4F3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683774A" w14:textId="77777777" w:rsidR="00C731E8" w:rsidRPr="00BB629B" w:rsidRDefault="00C731E8" w:rsidP="00C731E8">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7C84044E" w14:textId="77777777" w:rsidR="00C731E8" w:rsidRPr="00BB629B" w:rsidRDefault="00C731E8" w:rsidP="00C731E8">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FA62DE7"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53BE3A3"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598D3A1" w14:textId="77777777" w:rsidR="00C731E8" w:rsidRPr="00BB629B" w:rsidRDefault="00C731E8" w:rsidP="00C731E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2FBCB84"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BB3C88"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0DDC03" w14:textId="77777777" w:rsidR="00C731E8" w:rsidRPr="00BB629B" w:rsidRDefault="00C731E8" w:rsidP="00C731E8">
            <w:pPr>
              <w:pStyle w:val="TAL"/>
              <w:rPr>
                <w:lang w:eastAsia="zh-CN"/>
              </w:rPr>
            </w:pPr>
            <w:r w:rsidRPr="00BB629B">
              <w:rPr>
                <w:rFonts w:cs="Arial"/>
              </w:rPr>
              <w:t>NOTE 1</w:t>
            </w:r>
          </w:p>
        </w:tc>
      </w:tr>
      <w:tr w:rsidR="00C731E8" w:rsidRPr="00BB629B" w14:paraId="0738D70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FF08DBA" w14:textId="77777777" w:rsidR="00C731E8" w:rsidRPr="00BB629B" w:rsidRDefault="00C731E8" w:rsidP="00C731E8">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6A79CF44" w14:textId="77777777" w:rsidR="00C731E8" w:rsidRPr="00BB629B" w:rsidRDefault="00C731E8" w:rsidP="00C731E8">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5E115FF8"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B9BA3C7"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CE6FEB4" w14:textId="77777777" w:rsidR="00C731E8" w:rsidRPr="00BB629B" w:rsidRDefault="00C731E8" w:rsidP="00C731E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4C6316E"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263347D"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2E145A0" w14:textId="77777777" w:rsidR="00C731E8" w:rsidRPr="00BB629B" w:rsidRDefault="00C731E8" w:rsidP="00C731E8">
            <w:pPr>
              <w:pStyle w:val="TAL"/>
              <w:rPr>
                <w:lang w:eastAsia="zh-CN"/>
              </w:rPr>
            </w:pPr>
            <w:r w:rsidRPr="00BB629B">
              <w:rPr>
                <w:rFonts w:cs="Arial"/>
              </w:rPr>
              <w:t>NOTE 1</w:t>
            </w:r>
          </w:p>
        </w:tc>
      </w:tr>
      <w:tr w:rsidR="00C731E8" w:rsidRPr="00BB629B" w14:paraId="356ACCC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A9E1876" w14:textId="77777777" w:rsidR="00C731E8" w:rsidRPr="00BB629B" w:rsidRDefault="00C731E8" w:rsidP="00C731E8">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0E1D3672" w14:textId="77777777" w:rsidR="00C731E8" w:rsidRPr="00BB629B" w:rsidRDefault="00C731E8" w:rsidP="00C731E8">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BE6326"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FEE50F7"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4A4FB5C"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4BB3EA"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B41FA6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2F94C3" w14:textId="77777777" w:rsidR="00C731E8" w:rsidRPr="00BB629B" w:rsidRDefault="00C731E8" w:rsidP="00C731E8">
            <w:pPr>
              <w:pStyle w:val="TAL"/>
              <w:rPr>
                <w:lang w:eastAsia="zh-CN"/>
              </w:rPr>
            </w:pPr>
            <w:r w:rsidRPr="00BB629B">
              <w:rPr>
                <w:rFonts w:cs="Arial"/>
              </w:rPr>
              <w:t>NOTE 1</w:t>
            </w:r>
          </w:p>
        </w:tc>
      </w:tr>
      <w:tr w:rsidR="00C731E8" w:rsidRPr="00BB629B" w14:paraId="2F6508E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3F33F4" w14:textId="77777777" w:rsidR="00C731E8" w:rsidRPr="00BB629B" w:rsidRDefault="00C731E8" w:rsidP="00C731E8">
            <w:pPr>
              <w:pStyle w:val="TAL"/>
              <w:rPr>
                <w:b/>
                <w:bCs/>
              </w:rPr>
            </w:pPr>
            <w:r w:rsidRPr="00BB629B">
              <w:rPr>
                <w:b/>
              </w:rPr>
              <w:lastRenderedPageBreak/>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F7EC" w14:textId="77777777" w:rsidR="00C731E8" w:rsidRPr="00BB629B" w:rsidRDefault="00C731E8" w:rsidP="00C731E8">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0C023C"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BE880B"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75FC72"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624AD9"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DE51D5"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FF61A8A" w14:textId="77777777" w:rsidR="00C731E8" w:rsidRPr="00BB629B" w:rsidRDefault="00C731E8" w:rsidP="00C731E8">
            <w:pPr>
              <w:pStyle w:val="TAL"/>
              <w:rPr>
                <w:b/>
              </w:rPr>
            </w:pPr>
          </w:p>
        </w:tc>
      </w:tr>
      <w:tr w:rsidR="00C731E8" w:rsidRPr="00BB629B" w14:paraId="5D68DC9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2129D64" w14:textId="77777777" w:rsidR="00C731E8" w:rsidRPr="00BB629B" w:rsidRDefault="00C731E8" w:rsidP="00C731E8">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F2CF69F" w14:textId="77777777" w:rsidR="00C731E8" w:rsidRPr="00BB629B" w:rsidRDefault="00C731E8" w:rsidP="00C731E8">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AFDFDD0"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FEFC6A" w14:textId="77777777" w:rsidR="00C731E8" w:rsidRPr="00BB629B" w:rsidRDefault="00C731E8" w:rsidP="00C731E8">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4D263F0E" w14:textId="77777777" w:rsidR="00C731E8" w:rsidRPr="00BB629B" w:rsidRDefault="00C731E8" w:rsidP="00C731E8">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4DE00A"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998C54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D65431" w14:textId="77777777" w:rsidR="00C731E8" w:rsidRPr="00BB629B" w:rsidRDefault="00C731E8" w:rsidP="00C731E8">
            <w:pPr>
              <w:pStyle w:val="TAL"/>
            </w:pPr>
            <w:r w:rsidRPr="00BB629B">
              <w:t>NOTE 1</w:t>
            </w:r>
          </w:p>
        </w:tc>
      </w:tr>
      <w:tr w:rsidR="00C731E8" w:rsidRPr="00BB629B" w14:paraId="344A34C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AE3E314" w14:textId="77777777" w:rsidR="00C731E8" w:rsidRPr="00BB629B" w:rsidRDefault="00C731E8" w:rsidP="00C731E8">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38B35A8" w14:textId="77777777" w:rsidR="00C731E8" w:rsidRPr="00BB629B" w:rsidRDefault="00C731E8" w:rsidP="00C731E8">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E963B21"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675DAB" w14:textId="77777777" w:rsidR="00C731E8" w:rsidRPr="00BB629B" w:rsidRDefault="00C731E8" w:rsidP="00C731E8">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6C814C8C" w14:textId="77777777" w:rsidR="00C731E8" w:rsidRPr="00BB629B" w:rsidRDefault="00C731E8" w:rsidP="00C731E8">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62987C"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C80B02D"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F3941A" w14:textId="77777777" w:rsidR="00C731E8" w:rsidRPr="00BB629B" w:rsidRDefault="00C731E8" w:rsidP="00C731E8">
            <w:pPr>
              <w:pStyle w:val="TAL"/>
              <w:rPr>
                <w:rFonts w:cs="Arial"/>
              </w:rPr>
            </w:pPr>
            <w:r w:rsidRPr="00BB629B">
              <w:rPr>
                <w:rFonts w:cs="Arial"/>
              </w:rPr>
              <w:t>NOTE 1</w:t>
            </w:r>
          </w:p>
          <w:p w14:paraId="4E85768C" w14:textId="77777777" w:rsidR="00C731E8" w:rsidRPr="00BB629B" w:rsidRDefault="00C731E8" w:rsidP="00C731E8">
            <w:pPr>
              <w:pStyle w:val="TAL"/>
              <w:rPr>
                <w:rFonts w:cs="Arial"/>
              </w:rPr>
            </w:pPr>
            <w:r w:rsidRPr="00BB629B">
              <w:rPr>
                <w:rFonts w:cs="Arial"/>
              </w:rPr>
              <w:t>NOTE 5</w:t>
            </w:r>
          </w:p>
          <w:p w14:paraId="7121AF2D"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C731E8" w:rsidRPr="00BB629B" w14:paraId="0FE2054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DD791A2" w14:textId="77777777" w:rsidR="00C731E8" w:rsidRPr="00BB629B" w:rsidRDefault="00C731E8" w:rsidP="00C731E8">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1FAB76F" w14:textId="77777777" w:rsidR="00C731E8" w:rsidRPr="00BB629B" w:rsidRDefault="00C731E8" w:rsidP="00C731E8">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5C1762"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F9E064" w14:textId="77777777" w:rsidR="00C731E8" w:rsidRPr="00BB629B" w:rsidRDefault="00C731E8" w:rsidP="00C731E8">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2225BB6"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7B25007F"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5910ED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F3EF1B" w14:textId="77777777" w:rsidR="00C731E8" w:rsidRPr="00BB629B" w:rsidRDefault="00C731E8" w:rsidP="00C731E8">
            <w:pPr>
              <w:pStyle w:val="TAL"/>
              <w:rPr>
                <w:rFonts w:cs="Arial"/>
              </w:rPr>
            </w:pPr>
            <w:r w:rsidRPr="00BB629B">
              <w:rPr>
                <w:rFonts w:cs="Arial"/>
              </w:rPr>
              <w:t>NOTE 5</w:t>
            </w:r>
          </w:p>
          <w:p w14:paraId="0128A8D8"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C731E8" w:rsidRPr="00BB629B" w14:paraId="4B256F5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F0CE47" w14:textId="77777777" w:rsidR="00C731E8" w:rsidRPr="00BB629B" w:rsidRDefault="00C731E8" w:rsidP="00C731E8">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6778F" w14:textId="77777777" w:rsidR="00C731E8" w:rsidRPr="00BB629B" w:rsidRDefault="00C731E8" w:rsidP="00C731E8">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C5919F"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707785"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A625C7"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03EB88"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6F88A4"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D9C9F3" w14:textId="77777777" w:rsidR="00C731E8" w:rsidRPr="00BB629B" w:rsidRDefault="00C731E8" w:rsidP="00C731E8">
            <w:pPr>
              <w:pStyle w:val="TAL"/>
              <w:rPr>
                <w:b/>
              </w:rPr>
            </w:pPr>
          </w:p>
        </w:tc>
      </w:tr>
      <w:tr w:rsidR="00C731E8" w:rsidRPr="00BB629B" w14:paraId="3F30978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62CD3B0" w14:textId="77777777" w:rsidR="00C731E8" w:rsidRPr="00BB629B" w:rsidRDefault="00C731E8" w:rsidP="00C731E8">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30C1EF8A" w14:textId="77777777" w:rsidR="00C731E8" w:rsidRPr="00BB629B" w:rsidRDefault="00C731E8" w:rsidP="00C731E8">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0F4A7D"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A97095" w14:textId="77777777" w:rsidR="00C731E8" w:rsidRPr="00BB629B" w:rsidRDefault="00C731E8" w:rsidP="00C731E8">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6350CF6E" w14:textId="77777777" w:rsidR="00C731E8" w:rsidRPr="00BB629B" w:rsidRDefault="00C731E8" w:rsidP="00C731E8">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E329DDB" w14:textId="77777777" w:rsidR="00C731E8" w:rsidRPr="00BB629B" w:rsidRDefault="00C731E8" w:rsidP="00C731E8">
            <w:pPr>
              <w:pStyle w:val="TAL"/>
            </w:pPr>
            <w:r w:rsidRPr="00BB629B">
              <w:t>E027</w:t>
            </w:r>
          </w:p>
          <w:p w14:paraId="66DEADCD" w14:textId="77777777" w:rsidR="00C731E8" w:rsidRPr="00BB629B" w:rsidRDefault="00C731E8" w:rsidP="00C731E8">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
          <w:p w14:paraId="07BE8A1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C51895" w14:textId="77777777" w:rsidR="00C731E8" w:rsidRPr="00BB629B" w:rsidRDefault="00C731E8" w:rsidP="00C731E8">
            <w:pPr>
              <w:pStyle w:val="TAL"/>
            </w:pPr>
            <w:r w:rsidRPr="00BB629B">
              <w:t>NOTE 5</w:t>
            </w:r>
          </w:p>
          <w:p w14:paraId="2B4CDFC0" w14:textId="77777777" w:rsidR="00C731E8" w:rsidRPr="00BB629B" w:rsidRDefault="00C731E8" w:rsidP="00C731E8">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C731E8" w:rsidRPr="00BB629B" w14:paraId="6F253FF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630DFAB" w14:textId="77777777" w:rsidR="00C731E8" w:rsidRPr="00BB629B" w:rsidRDefault="00C731E8" w:rsidP="00C731E8">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5C01789D" w14:textId="77777777" w:rsidR="00C731E8" w:rsidRPr="00BB629B" w:rsidRDefault="00C731E8" w:rsidP="00C731E8">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3F7D028A" w14:textId="77777777" w:rsidR="00C731E8" w:rsidRPr="00BB629B" w:rsidRDefault="00C731E8" w:rsidP="00C731E8">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D74A5D" w14:textId="77777777" w:rsidR="00C731E8" w:rsidRPr="00BB629B" w:rsidRDefault="00C731E8" w:rsidP="00C731E8">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134CB0A6" w14:textId="77777777" w:rsidR="00C731E8" w:rsidRPr="00BB629B" w:rsidRDefault="00C731E8" w:rsidP="00C731E8">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0218223" w14:textId="77777777" w:rsidR="00C731E8" w:rsidRPr="00BB629B" w:rsidRDefault="00C731E8" w:rsidP="00C731E8">
            <w:pPr>
              <w:pStyle w:val="TAL"/>
            </w:pPr>
            <w:r w:rsidRPr="00BB629B">
              <w:t>E028</w:t>
            </w:r>
          </w:p>
          <w:p w14:paraId="208A242D" w14:textId="77777777" w:rsidR="00C731E8" w:rsidRPr="00BB629B" w:rsidRDefault="00C731E8" w:rsidP="00C731E8">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
          <w:p w14:paraId="6E9A934F"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12386F" w14:textId="77777777" w:rsidR="00C731E8" w:rsidRPr="00BB629B" w:rsidRDefault="00C731E8" w:rsidP="00C731E8">
            <w:pPr>
              <w:pStyle w:val="TAL"/>
            </w:pPr>
            <w:r w:rsidRPr="00BB629B">
              <w:t>NOTE 5</w:t>
            </w:r>
          </w:p>
          <w:p w14:paraId="450BC22E" w14:textId="77777777" w:rsidR="00C731E8" w:rsidRPr="00BB629B" w:rsidRDefault="00C731E8" w:rsidP="00C731E8">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C731E8" w:rsidRPr="00BB629B" w14:paraId="10E7050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313DE18" w14:textId="77777777" w:rsidR="00C731E8" w:rsidRPr="00BB629B" w:rsidRDefault="00C731E8" w:rsidP="00C731E8">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C3BFFD5" w14:textId="77777777" w:rsidR="00C731E8" w:rsidRPr="00BB629B" w:rsidRDefault="00C731E8" w:rsidP="00C731E8">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14D2624E" w14:textId="77777777" w:rsidR="00C731E8" w:rsidRPr="00BB629B" w:rsidRDefault="00C731E8" w:rsidP="00C731E8">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11FF3C" w14:textId="77777777" w:rsidR="00C731E8" w:rsidRPr="00BB629B" w:rsidRDefault="00C731E8" w:rsidP="00C731E8">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5B7983C7" w14:textId="77777777" w:rsidR="00C731E8" w:rsidRPr="00BB629B" w:rsidRDefault="00C731E8" w:rsidP="00C731E8">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FC1411B" w14:textId="77777777" w:rsidR="00C731E8" w:rsidRPr="00BB629B" w:rsidRDefault="00C731E8" w:rsidP="00C731E8">
            <w:pPr>
              <w:pStyle w:val="TAL"/>
            </w:pPr>
            <w:r w:rsidRPr="00BB629B">
              <w:t>E028a</w:t>
            </w:r>
          </w:p>
          <w:p w14:paraId="13EBA485" w14:textId="77777777" w:rsidR="00C731E8" w:rsidRPr="00BB629B" w:rsidRDefault="00C731E8" w:rsidP="00C731E8">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
          <w:p w14:paraId="5213318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5FA5CA" w14:textId="77777777" w:rsidR="00C731E8" w:rsidRPr="00BB629B" w:rsidRDefault="00C731E8" w:rsidP="00C731E8">
            <w:pPr>
              <w:pStyle w:val="TAL"/>
              <w:rPr>
                <w:rFonts w:cs="Arial"/>
              </w:rPr>
            </w:pPr>
            <w:r w:rsidRPr="00BB629B">
              <w:rPr>
                <w:rFonts w:cs="Arial"/>
              </w:rPr>
              <w:t>NOTE 5</w:t>
            </w:r>
          </w:p>
          <w:p w14:paraId="0168147F" w14:textId="77777777" w:rsidR="00C731E8" w:rsidRPr="00BB629B" w:rsidRDefault="00C731E8" w:rsidP="00C731E8">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C731E8" w:rsidRPr="00BB629B" w14:paraId="00FCED2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9B7F266" w14:textId="77777777" w:rsidR="00C731E8" w:rsidRPr="00BB629B" w:rsidRDefault="00C731E8" w:rsidP="00C731E8">
            <w:pPr>
              <w:pStyle w:val="TAL"/>
              <w:rPr>
                <w:rFonts w:eastAsia="SimSun"/>
                <w:lang w:eastAsia="zh-CN"/>
              </w:rPr>
            </w:pPr>
            <w:r w:rsidRPr="00BB629B">
              <w:rPr>
                <w:rFonts w:eastAsia="SimSun"/>
                <w:lang w:eastAsia="zh-CN"/>
              </w:rPr>
              <w:lastRenderedPageBreak/>
              <w:t>7.5B.3_1.4</w:t>
            </w:r>
          </w:p>
        </w:tc>
        <w:tc>
          <w:tcPr>
            <w:tcW w:w="4383" w:type="dxa"/>
            <w:tcBorders>
              <w:top w:val="single" w:sz="4" w:space="0" w:color="auto"/>
              <w:left w:val="single" w:sz="4" w:space="0" w:color="auto"/>
              <w:bottom w:val="single" w:sz="4" w:space="0" w:color="auto"/>
              <w:right w:val="single" w:sz="4" w:space="0" w:color="auto"/>
            </w:tcBorders>
            <w:hideMark/>
          </w:tcPr>
          <w:p w14:paraId="70DAFBC5" w14:textId="77777777" w:rsidR="00C731E8" w:rsidRPr="00BB629B" w:rsidRDefault="00C731E8" w:rsidP="00C731E8">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BF9AC6B" w14:textId="77777777" w:rsidR="00C731E8" w:rsidRPr="00BB629B" w:rsidRDefault="00C731E8" w:rsidP="00C731E8">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5839B2" w14:textId="77777777" w:rsidR="00C731E8" w:rsidRPr="00BB629B" w:rsidRDefault="00C731E8" w:rsidP="00C731E8">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A3DAD" w14:textId="77777777" w:rsidR="00C731E8" w:rsidRPr="00BB629B" w:rsidRDefault="00C731E8" w:rsidP="00C731E8">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90CF1C9" w14:textId="77777777" w:rsidR="00C731E8" w:rsidRPr="00BB629B" w:rsidRDefault="00C731E8" w:rsidP="00C731E8">
            <w:pPr>
              <w:pStyle w:val="TAL"/>
            </w:pPr>
            <w:r w:rsidRPr="00BB629B">
              <w:t>E028b</w:t>
            </w:r>
          </w:p>
          <w:p w14:paraId="40A480FD" w14:textId="77777777" w:rsidR="00C731E8" w:rsidRPr="00BB629B" w:rsidRDefault="00C731E8" w:rsidP="00C731E8">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
          <w:p w14:paraId="01F54301"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182FB7" w14:textId="77777777" w:rsidR="00C731E8" w:rsidRPr="00BB629B" w:rsidRDefault="00C731E8" w:rsidP="00C731E8">
            <w:pPr>
              <w:pStyle w:val="TAL"/>
            </w:pPr>
            <w:r w:rsidRPr="00BB629B">
              <w:t>NOTE 1</w:t>
            </w:r>
          </w:p>
          <w:p w14:paraId="6FEB5BB8" w14:textId="77777777" w:rsidR="00C731E8" w:rsidRPr="00BB629B" w:rsidRDefault="00C731E8" w:rsidP="00C731E8">
            <w:pPr>
              <w:pStyle w:val="TAL"/>
              <w:rPr>
                <w:rFonts w:cs="Arial"/>
              </w:rPr>
            </w:pPr>
            <w:r w:rsidRPr="00BB629B">
              <w:rPr>
                <w:rFonts w:cs="Arial"/>
              </w:rPr>
              <w:t>NOTE 5</w:t>
            </w:r>
          </w:p>
          <w:p w14:paraId="332A8354" w14:textId="77777777" w:rsidR="00C731E8" w:rsidRPr="00BB629B" w:rsidRDefault="00C731E8" w:rsidP="00C731E8">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C731E8" w:rsidRPr="00BB629B" w14:paraId="5D785C4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221ED00" w14:textId="77777777" w:rsidR="00C731E8" w:rsidRPr="00BB629B" w:rsidRDefault="00C731E8" w:rsidP="00C731E8">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A8DBC97" w14:textId="77777777" w:rsidR="00C731E8" w:rsidRPr="00BB629B" w:rsidRDefault="00C731E8" w:rsidP="00C731E8">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88DCE8"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8F9F06"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D494DA"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5F49B6"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9B8EC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C142F5" w14:textId="77777777" w:rsidR="00C731E8" w:rsidRPr="00BB629B" w:rsidRDefault="00C731E8" w:rsidP="00C731E8">
            <w:pPr>
              <w:pStyle w:val="TAL"/>
            </w:pPr>
            <w:r w:rsidRPr="00BB629B">
              <w:t>NOTE 1</w:t>
            </w:r>
          </w:p>
          <w:p w14:paraId="163282C1" w14:textId="77777777" w:rsidR="00C731E8" w:rsidRPr="00BB629B" w:rsidRDefault="00C731E8" w:rsidP="00C731E8">
            <w:pPr>
              <w:pStyle w:val="TAL"/>
              <w:rPr>
                <w:rFonts w:cs="Arial"/>
              </w:rPr>
            </w:pPr>
            <w:r w:rsidRPr="00BB629B">
              <w:rPr>
                <w:rFonts w:cs="Arial"/>
              </w:rPr>
              <w:t>NOTE 5</w:t>
            </w:r>
          </w:p>
          <w:p w14:paraId="2ACEE01C"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C731E8" w:rsidRPr="00BB629B" w14:paraId="3434DE7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78DBEB" w14:textId="77777777" w:rsidR="00C731E8" w:rsidRPr="00BB629B" w:rsidRDefault="00C731E8" w:rsidP="00C731E8">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99B530" w14:textId="77777777" w:rsidR="00C731E8" w:rsidRPr="00BB629B" w:rsidRDefault="00C731E8" w:rsidP="00C731E8">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C8E527"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0BE687"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97AF53"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2DB44E"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E6AF42C"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825FBAD" w14:textId="77777777" w:rsidR="00C731E8" w:rsidRPr="00BB629B" w:rsidRDefault="00C731E8" w:rsidP="00C731E8">
            <w:pPr>
              <w:pStyle w:val="TAL"/>
              <w:rPr>
                <w:b/>
              </w:rPr>
            </w:pPr>
          </w:p>
        </w:tc>
      </w:tr>
      <w:tr w:rsidR="00C731E8" w:rsidRPr="00BB629B" w14:paraId="3AC69A9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B471AB3" w14:textId="77777777" w:rsidR="00C731E8" w:rsidRPr="00BB629B" w:rsidRDefault="00C731E8" w:rsidP="00C731E8">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21D829F5" w14:textId="77777777" w:rsidR="00C731E8" w:rsidRPr="00BB629B" w:rsidRDefault="00C731E8" w:rsidP="00C731E8">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CCE6940"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8C6DF" w14:textId="77777777" w:rsidR="00C731E8" w:rsidRPr="00BB629B" w:rsidRDefault="00C731E8" w:rsidP="00C731E8">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E20DFD" w14:textId="77777777" w:rsidR="00C731E8" w:rsidRPr="00BB629B" w:rsidRDefault="00C731E8" w:rsidP="00C731E8">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3F667F" w14:textId="77777777" w:rsidR="00C731E8" w:rsidRPr="00BB629B" w:rsidRDefault="00C731E8" w:rsidP="00C731E8">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04BE9D6"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566618" w14:textId="77777777" w:rsidR="00C731E8" w:rsidRPr="00BB629B" w:rsidRDefault="00C731E8" w:rsidP="00C731E8">
            <w:pPr>
              <w:pStyle w:val="TAL"/>
            </w:pPr>
            <w:r w:rsidRPr="00BB629B">
              <w:t>NOTE 1</w:t>
            </w:r>
          </w:p>
          <w:p w14:paraId="3C979F21" w14:textId="77777777" w:rsidR="00C731E8" w:rsidRPr="00BB629B" w:rsidRDefault="00C731E8" w:rsidP="00C731E8">
            <w:pPr>
              <w:pStyle w:val="TAL"/>
              <w:rPr>
                <w:rFonts w:cs="Arial"/>
              </w:rPr>
            </w:pPr>
            <w:r w:rsidRPr="00BB629B">
              <w:rPr>
                <w:rFonts w:cs="Arial"/>
              </w:rPr>
              <w:t>NOTE 5</w:t>
            </w:r>
          </w:p>
          <w:p w14:paraId="1FC09952"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C731E8" w:rsidRPr="00BB629B" w14:paraId="613EC56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0251E04" w14:textId="77777777" w:rsidR="00C731E8" w:rsidRPr="00BB629B" w:rsidRDefault="00C731E8" w:rsidP="00C731E8">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FD8220" w14:textId="5B157CD8" w:rsidR="00C731E8" w:rsidRPr="00BB629B" w:rsidRDefault="00C731E8" w:rsidP="00C731E8">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A75FD6F" w14:textId="626348A7" w:rsidR="00C731E8" w:rsidRPr="00BB629B" w:rsidRDefault="00C731E8" w:rsidP="00C731E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B88762C" w14:textId="15E714E0"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2A5093" w14:textId="5D187F8F" w:rsidR="00C731E8" w:rsidRPr="00BB629B" w:rsidRDefault="00C731E8" w:rsidP="00C731E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B61E208" w14:textId="0FE274E8" w:rsidR="00C731E8" w:rsidRPr="00BB629B" w:rsidRDefault="00C731E8" w:rsidP="00C731E8">
            <w:pPr>
              <w:pStyle w:val="TAL"/>
            </w:pPr>
          </w:p>
        </w:tc>
        <w:tc>
          <w:tcPr>
            <w:tcW w:w="1368" w:type="dxa"/>
            <w:tcBorders>
              <w:top w:val="single" w:sz="4" w:space="0" w:color="auto"/>
              <w:left w:val="single" w:sz="4" w:space="0" w:color="auto"/>
              <w:bottom w:val="single" w:sz="4" w:space="0" w:color="auto"/>
              <w:right w:val="single" w:sz="4" w:space="0" w:color="auto"/>
            </w:tcBorders>
          </w:tcPr>
          <w:p w14:paraId="0529237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8F6C68" w14:textId="659E7261" w:rsidR="00C731E8" w:rsidRPr="00BB629B" w:rsidRDefault="00C731E8" w:rsidP="00C731E8">
            <w:pPr>
              <w:pStyle w:val="TAL"/>
            </w:pPr>
          </w:p>
        </w:tc>
      </w:tr>
      <w:tr w:rsidR="00C731E8" w:rsidRPr="00BB629B" w14:paraId="41D5C37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02797F2" w14:textId="77777777" w:rsidR="00C731E8" w:rsidRPr="00BB629B" w:rsidRDefault="00C731E8" w:rsidP="00C731E8">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9FCFA1A" w14:textId="5ABB7698" w:rsidR="00C731E8" w:rsidRPr="00BB629B" w:rsidRDefault="00C731E8" w:rsidP="00C731E8">
            <w:pPr>
              <w:pStyle w:val="TAL"/>
            </w:pPr>
            <w:r w:rsidRPr="00EE2EFC">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9139376" w14:textId="64C18C2B" w:rsidR="00C731E8" w:rsidRPr="00BB629B" w:rsidRDefault="00C731E8" w:rsidP="00C731E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F0CCB71" w14:textId="702B3D7D"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E58305" w14:textId="45E2C584" w:rsidR="00C731E8" w:rsidRPr="00BB629B" w:rsidRDefault="00C731E8" w:rsidP="00C731E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7E02FE8" w14:textId="27C04261" w:rsidR="00C731E8" w:rsidRPr="00BB629B" w:rsidRDefault="00C731E8" w:rsidP="00C731E8">
            <w:pPr>
              <w:pStyle w:val="TAL"/>
            </w:pPr>
          </w:p>
        </w:tc>
        <w:tc>
          <w:tcPr>
            <w:tcW w:w="1368" w:type="dxa"/>
            <w:tcBorders>
              <w:top w:val="single" w:sz="4" w:space="0" w:color="auto"/>
              <w:left w:val="single" w:sz="4" w:space="0" w:color="auto"/>
              <w:bottom w:val="single" w:sz="4" w:space="0" w:color="auto"/>
              <w:right w:val="single" w:sz="4" w:space="0" w:color="auto"/>
            </w:tcBorders>
          </w:tcPr>
          <w:p w14:paraId="4E9AAFF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8A73629" w14:textId="33A86B7B" w:rsidR="00C731E8" w:rsidRPr="00BB629B" w:rsidRDefault="00C731E8" w:rsidP="00C731E8">
            <w:pPr>
              <w:pStyle w:val="TAL"/>
            </w:pPr>
          </w:p>
        </w:tc>
      </w:tr>
      <w:tr w:rsidR="00C731E8" w:rsidRPr="00BB629B" w14:paraId="75AB77C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0B8C71C" w14:textId="77777777" w:rsidR="00C731E8" w:rsidRPr="00BB629B" w:rsidRDefault="00C731E8" w:rsidP="00C731E8">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0BBB41F6" w14:textId="5F300E32" w:rsidR="00C731E8" w:rsidRPr="00BB629B" w:rsidRDefault="00C731E8" w:rsidP="00C731E8">
            <w:pPr>
              <w:pStyle w:val="TAL"/>
            </w:pPr>
            <w:r w:rsidRPr="006C3B7F">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9DE241B" w14:textId="519D7D10" w:rsidR="00C731E8" w:rsidRPr="00BB629B" w:rsidRDefault="00C731E8" w:rsidP="00C731E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A1BD9F4" w14:textId="21D3B40B"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9853DAF" w14:textId="51AECCAE" w:rsidR="00C731E8" w:rsidRPr="00BB629B" w:rsidRDefault="00C731E8" w:rsidP="00C731E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79C2675" w14:textId="39EF2260" w:rsidR="00C731E8" w:rsidRPr="00BB629B" w:rsidRDefault="00C731E8" w:rsidP="00C731E8">
            <w:pPr>
              <w:pStyle w:val="TAL"/>
            </w:pPr>
          </w:p>
        </w:tc>
        <w:tc>
          <w:tcPr>
            <w:tcW w:w="1368" w:type="dxa"/>
            <w:tcBorders>
              <w:top w:val="single" w:sz="4" w:space="0" w:color="auto"/>
              <w:left w:val="single" w:sz="4" w:space="0" w:color="auto"/>
              <w:bottom w:val="single" w:sz="4" w:space="0" w:color="auto"/>
              <w:right w:val="single" w:sz="4" w:space="0" w:color="auto"/>
            </w:tcBorders>
          </w:tcPr>
          <w:p w14:paraId="3C7C461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03203" w14:textId="1527386B" w:rsidR="00C731E8" w:rsidRPr="00BB629B" w:rsidRDefault="00C731E8" w:rsidP="00C731E8">
            <w:pPr>
              <w:pStyle w:val="TAL"/>
            </w:pPr>
          </w:p>
        </w:tc>
      </w:tr>
      <w:tr w:rsidR="00C731E8" w:rsidRPr="00BB629B" w14:paraId="13B02D0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E1DF8B6" w14:textId="77777777" w:rsidR="00C731E8" w:rsidRPr="00BB629B" w:rsidRDefault="00C731E8" w:rsidP="00C731E8">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6EDB309C" w14:textId="77777777" w:rsidR="00C731E8" w:rsidRPr="00BB629B" w:rsidRDefault="00C731E8" w:rsidP="00C731E8">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9E4D059"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A19D3F5"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BE50784"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5E1E8E"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1C711F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0A0009" w14:textId="77777777" w:rsidR="00C731E8" w:rsidRPr="00BB629B" w:rsidRDefault="00C731E8" w:rsidP="00C731E8">
            <w:pPr>
              <w:pStyle w:val="TAL"/>
              <w:rPr>
                <w:lang w:eastAsia="zh-CN"/>
              </w:rPr>
            </w:pPr>
            <w:r w:rsidRPr="00BB629B">
              <w:rPr>
                <w:rFonts w:cs="Arial"/>
              </w:rPr>
              <w:t>NOTE 1</w:t>
            </w:r>
          </w:p>
        </w:tc>
      </w:tr>
      <w:tr w:rsidR="00C731E8" w:rsidRPr="00BB629B" w14:paraId="0B8FD92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BCCC52" w14:textId="77777777" w:rsidR="00C731E8" w:rsidRPr="00BB629B" w:rsidRDefault="00C731E8" w:rsidP="00C731E8">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F75103" w14:textId="77777777" w:rsidR="00C731E8" w:rsidRPr="00BB629B" w:rsidRDefault="00C731E8" w:rsidP="00C731E8">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BB729"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DE55EC"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92F0C9"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2C35C0"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16BB5A"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21E32CD" w14:textId="77777777" w:rsidR="00C731E8" w:rsidRPr="00BB629B" w:rsidRDefault="00C731E8" w:rsidP="00C731E8">
            <w:pPr>
              <w:pStyle w:val="TAL"/>
              <w:rPr>
                <w:b/>
              </w:rPr>
            </w:pPr>
          </w:p>
        </w:tc>
      </w:tr>
      <w:tr w:rsidR="00C731E8" w:rsidRPr="00BB629B" w14:paraId="04818DA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88AC8F2" w14:textId="77777777" w:rsidR="00C731E8" w:rsidRPr="00BB629B" w:rsidRDefault="00C731E8" w:rsidP="00C731E8">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6F4BB797" w14:textId="77777777" w:rsidR="00C731E8" w:rsidRPr="00BB629B" w:rsidRDefault="00C731E8" w:rsidP="00C731E8">
            <w:pPr>
              <w:pStyle w:val="TAL"/>
            </w:pPr>
            <w:proofErr w:type="spellStart"/>
            <w:r w:rsidRPr="00BB629B">
              <w:rPr>
                <w:lang w:eastAsia="zh-CN"/>
              </w:rPr>
              <w:t>Inband</w:t>
            </w:r>
            <w:proofErr w:type="spellEnd"/>
            <w:r w:rsidRPr="00BB629B">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6CF073A"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552127" w14:textId="77777777" w:rsidR="00C731E8" w:rsidRPr="00BB629B" w:rsidRDefault="00C731E8" w:rsidP="00C731E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FE589EB"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E8D16A"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5B6AF9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C7A2245" w14:textId="77777777" w:rsidR="00C731E8" w:rsidRPr="00BB629B" w:rsidRDefault="00C731E8" w:rsidP="00C731E8">
            <w:pPr>
              <w:pStyle w:val="TAL"/>
            </w:pPr>
          </w:p>
        </w:tc>
      </w:tr>
      <w:tr w:rsidR="00C731E8" w:rsidRPr="00BB629B" w14:paraId="5658103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925132A" w14:textId="77777777" w:rsidR="00C731E8" w:rsidRPr="00BB629B" w:rsidRDefault="00C731E8" w:rsidP="00C731E8">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E5D32FD" w14:textId="77777777" w:rsidR="00C731E8" w:rsidRPr="00BB629B" w:rsidRDefault="00C731E8" w:rsidP="00C731E8">
            <w:pPr>
              <w:pStyle w:val="TAL"/>
            </w:pPr>
            <w:proofErr w:type="spellStart"/>
            <w:r w:rsidRPr="00BB629B">
              <w:rPr>
                <w:lang w:eastAsia="zh-CN"/>
              </w:rPr>
              <w:t>Inband</w:t>
            </w:r>
            <w:proofErr w:type="spellEnd"/>
            <w:r w:rsidRPr="00BB629B">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879C9C8"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3EEE7F" w14:textId="77777777" w:rsidR="00C731E8" w:rsidRPr="00BB629B" w:rsidRDefault="00C731E8" w:rsidP="00C731E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0506D41"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87C3ED7"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838AF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77A6F5" w14:textId="77777777" w:rsidR="00C731E8" w:rsidRPr="00BB629B" w:rsidRDefault="00C731E8" w:rsidP="00C731E8">
            <w:pPr>
              <w:pStyle w:val="TAL"/>
              <w:rPr>
                <w:rFonts w:cs="Arial"/>
              </w:rPr>
            </w:pPr>
            <w:r w:rsidRPr="00BB629B">
              <w:rPr>
                <w:rFonts w:cs="Arial"/>
              </w:rPr>
              <w:t>NOTE 5</w:t>
            </w:r>
          </w:p>
          <w:p w14:paraId="4F4CF4CC"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C731E8" w:rsidRPr="00BB629B" w14:paraId="7AA2DE8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B742E6F" w14:textId="77777777" w:rsidR="00C731E8" w:rsidRPr="00BB629B" w:rsidRDefault="00C731E8" w:rsidP="00C731E8">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0326213C" w14:textId="77777777" w:rsidR="00C731E8" w:rsidRPr="00BB629B" w:rsidRDefault="00C731E8" w:rsidP="00C731E8">
            <w:pPr>
              <w:pStyle w:val="TAL"/>
            </w:pPr>
            <w:proofErr w:type="spellStart"/>
            <w:r w:rsidRPr="00BB629B">
              <w:rPr>
                <w:lang w:eastAsia="zh-CN"/>
              </w:rPr>
              <w:t>Inband</w:t>
            </w:r>
            <w:proofErr w:type="spellEnd"/>
            <w:r w:rsidRPr="00BB629B">
              <w:rPr>
                <w:lang w:eastAsia="zh-CN"/>
              </w:rPr>
              <w:t xml:space="preserve">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8D5A428"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077690" w14:textId="77777777" w:rsidR="00C731E8" w:rsidRPr="00BB629B" w:rsidRDefault="00C731E8" w:rsidP="00C731E8">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245C4F9A"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04667FE5"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B45297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5499B0" w14:textId="77777777" w:rsidR="00C731E8" w:rsidRPr="00BB629B" w:rsidRDefault="00C731E8" w:rsidP="00C731E8">
            <w:pPr>
              <w:pStyle w:val="TAL"/>
              <w:rPr>
                <w:rFonts w:cs="Arial"/>
              </w:rPr>
            </w:pPr>
            <w:r w:rsidRPr="00BB629B">
              <w:rPr>
                <w:rFonts w:cs="Arial"/>
              </w:rPr>
              <w:t>NOTE 5</w:t>
            </w:r>
          </w:p>
          <w:p w14:paraId="6398DEA9" w14:textId="77777777" w:rsidR="00C731E8" w:rsidRPr="00BB629B" w:rsidRDefault="00C731E8" w:rsidP="00C731E8">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C731E8" w:rsidRPr="00BB629B" w14:paraId="799ACB9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4082F1" w14:textId="77777777" w:rsidR="00C731E8" w:rsidRPr="00BB629B" w:rsidRDefault="00C731E8" w:rsidP="00C731E8">
            <w:pPr>
              <w:pStyle w:val="TAL"/>
              <w:rPr>
                <w:b/>
                <w:bCs/>
              </w:rPr>
            </w:pPr>
            <w:r w:rsidRPr="00BB629B">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EC288D" w14:textId="77777777" w:rsidR="00C731E8" w:rsidRPr="00BB629B" w:rsidRDefault="00C731E8" w:rsidP="00C731E8">
            <w:pPr>
              <w:pStyle w:val="TAL"/>
              <w:rPr>
                <w:b/>
              </w:rPr>
            </w:pPr>
            <w:proofErr w:type="spellStart"/>
            <w:r w:rsidRPr="00BB629B">
              <w:rPr>
                <w:b/>
              </w:rPr>
              <w:t>Inband</w:t>
            </w:r>
            <w:proofErr w:type="spellEnd"/>
            <w:r w:rsidRPr="00BB629B">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DC6A43"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5594B"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9F5AA0"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6497CD"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047B2"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E6B68A7" w14:textId="77777777" w:rsidR="00C731E8" w:rsidRPr="00BB629B" w:rsidRDefault="00C731E8" w:rsidP="00C731E8">
            <w:pPr>
              <w:pStyle w:val="TAL"/>
              <w:rPr>
                <w:b/>
              </w:rPr>
            </w:pPr>
          </w:p>
        </w:tc>
      </w:tr>
      <w:tr w:rsidR="00C731E8" w:rsidRPr="00BB629B" w14:paraId="6BA504B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2809873" w14:textId="77777777" w:rsidR="00C731E8" w:rsidRPr="00BB629B" w:rsidRDefault="00C731E8" w:rsidP="00C731E8">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5A6549B8" w14:textId="77777777" w:rsidR="00C731E8" w:rsidRPr="00BB629B" w:rsidRDefault="00C731E8" w:rsidP="00C731E8">
            <w:pPr>
              <w:pStyle w:val="TAL"/>
            </w:pPr>
            <w:proofErr w:type="spellStart"/>
            <w:r w:rsidRPr="00BB629B">
              <w:t>Inband</w:t>
            </w:r>
            <w:proofErr w:type="spellEnd"/>
            <w:r w:rsidRPr="00BB629B">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AC9FECB" w14:textId="77777777" w:rsidR="00C731E8" w:rsidRPr="00BB629B" w:rsidRDefault="00C731E8" w:rsidP="00C731E8">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40A19D" w14:textId="77777777" w:rsidR="00C731E8" w:rsidRPr="00BB629B" w:rsidRDefault="00C731E8" w:rsidP="00C731E8">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484E537" w14:textId="77777777" w:rsidR="00C731E8" w:rsidRPr="00BB629B" w:rsidRDefault="00C731E8" w:rsidP="00C731E8">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95A5F60" w14:textId="77777777" w:rsidR="00C731E8" w:rsidRPr="00BB629B" w:rsidRDefault="00C731E8" w:rsidP="00C731E8">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B09AB0A"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CF344DA" w14:textId="77777777" w:rsidR="00C731E8" w:rsidRPr="00BB629B" w:rsidRDefault="00C731E8" w:rsidP="00C731E8">
            <w:pPr>
              <w:pStyle w:val="TAL"/>
            </w:pPr>
          </w:p>
        </w:tc>
      </w:tr>
      <w:tr w:rsidR="00C731E8" w:rsidRPr="00BB629B" w14:paraId="55DA15B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4B37A36" w14:textId="77777777" w:rsidR="00C731E8" w:rsidRPr="00BB629B" w:rsidRDefault="00C731E8" w:rsidP="00C731E8">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64644241" w14:textId="77777777" w:rsidR="00C731E8" w:rsidRPr="00BB629B" w:rsidRDefault="00C731E8" w:rsidP="00C731E8">
            <w:pPr>
              <w:pStyle w:val="TAL"/>
            </w:pPr>
            <w:proofErr w:type="spellStart"/>
            <w:r w:rsidRPr="00BB629B">
              <w:t>Inband</w:t>
            </w:r>
            <w:proofErr w:type="spellEnd"/>
            <w:r w:rsidRPr="00BB629B">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54EB33E" w14:textId="77777777" w:rsidR="00C731E8" w:rsidRPr="00BB629B" w:rsidRDefault="00C731E8" w:rsidP="00C731E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73F467C" w14:textId="77777777" w:rsidR="00C731E8" w:rsidRPr="00BB629B" w:rsidRDefault="00C731E8" w:rsidP="00C731E8">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17FF1B8" w14:textId="77777777" w:rsidR="00C731E8" w:rsidRPr="00BB629B" w:rsidRDefault="00C731E8" w:rsidP="00C731E8">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468DE30" w14:textId="77777777" w:rsidR="00C731E8" w:rsidRPr="00BB629B" w:rsidRDefault="00C731E8" w:rsidP="00C731E8">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6208FB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A3607E8" w14:textId="77777777" w:rsidR="00C731E8" w:rsidRPr="00BB629B" w:rsidRDefault="00C731E8" w:rsidP="00C731E8">
            <w:pPr>
              <w:pStyle w:val="TAL"/>
            </w:pPr>
          </w:p>
        </w:tc>
      </w:tr>
      <w:tr w:rsidR="00C731E8" w:rsidRPr="00BB629B" w14:paraId="5D43F1A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A7FDD6E" w14:textId="77777777" w:rsidR="00C731E8" w:rsidRPr="00BB629B" w:rsidRDefault="00C731E8" w:rsidP="00C731E8">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065E9789" w14:textId="77777777" w:rsidR="00C731E8" w:rsidRPr="00BB629B" w:rsidRDefault="00C731E8" w:rsidP="00C731E8">
            <w:pPr>
              <w:pStyle w:val="TAL"/>
            </w:pPr>
            <w:proofErr w:type="spellStart"/>
            <w:r w:rsidRPr="00BB629B">
              <w:t>Inband</w:t>
            </w:r>
            <w:proofErr w:type="spellEnd"/>
            <w:r w:rsidRPr="00BB629B">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5E81CB0" w14:textId="77777777" w:rsidR="00C731E8" w:rsidRPr="00BB629B" w:rsidRDefault="00C731E8" w:rsidP="00C731E8">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4A1756F" w14:textId="77777777" w:rsidR="00C731E8" w:rsidRPr="00BB629B" w:rsidRDefault="00C731E8" w:rsidP="00C731E8">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212319F0" w14:textId="77777777" w:rsidR="00C731E8" w:rsidRPr="00BB629B" w:rsidRDefault="00C731E8" w:rsidP="00C731E8">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AA6D444" w14:textId="77777777" w:rsidR="00C731E8" w:rsidRPr="00BB629B" w:rsidRDefault="00C731E8" w:rsidP="00C731E8">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D2A2ADD"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BB4B48" w14:textId="77777777" w:rsidR="00C731E8" w:rsidRPr="00BB629B" w:rsidRDefault="00C731E8" w:rsidP="00C731E8">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C731E8" w:rsidRPr="00BB629B" w14:paraId="2EED465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29B88F7" w14:textId="77777777" w:rsidR="00C731E8" w:rsidRPr="00BB629B" w:rsidRDefault="00C731E8" w:rsidP="00C731E8">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73E21CA8" w14:textId="77777777" w:rsidR="00C731E8" w:rsidRPr="00BB629B" w:rsidRDefault="00C731E8" w:rsidP="00C731E8">
            <w:pPr>
              <w:pStyle w:val="TAL"/>
              <w:rPr>
                <w:lang w:eastAsia="zh-CN"/>
              </w:rPr>
            </w:pPr>
            <w:proofErr w:type="spellStart"/>
            <w:r w:rsidRPr="00BB629B">
              <w:t>Inband</w:t>
            </w:r>
            <w:proofErr w:type="spellEnd"/>
            <w:r w:rsidRPr="00BB629B">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724A53"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9A1E34" w14:textId="77777777" w:rsidR="00C731E8" w:rsidRPr="00BB629B" w:rsidRDefault="00C731E8" w:rsidP="00C731E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068598BF" w14:textId="77777777" w:rsidR="00C731E8" w:rsidRPr="00BB629B" w:rsidRDefault="00C731E8" w:rsidP="00C731E8">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418192" w14:textId="77777777" w:rsidR="00C731E8" w:rsidRPr="00BB629B" w:rsidRDefault="00C731E8" w:rsidP="00C731E8">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4214A1F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9772F4" w14:textId="77777777" w:rsidR="00C731E8" w:rsidRPr="00BB629B" w:rsidRDefault="00C731E8" w:rsidP="00C731E8">
            <w:pPr>
              <w:pStyle w:val="TAL"/>
              <w:rPr>
                <w:rFonts w:cs="Arial"/>
              </w:rPr>
            </w:pPr>
            <w:r w:rsidRPr="00BB629B">
              <w:rPr>
                <w:rFonts w:cs="Arial"/>
              </w:rPr>
              <w:t>NOTE 5</w:t>
            </w:r>
          </w:p>
          <w:p w14:paraId="4921C0C6" w14:textId="77777777" w:rsidR="00C731E8" w:rsidRPr="00BB629B" w:rsidRDefault="00C731E8" w:rsidP="00C731E8">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C731E8" w:rsidRPr="00BB629B" w14:paraId="4F1C990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FB16734" w14:textId="77777777" w:rsidR="00C731E8" w:rsidRPr="00BB629B" w:rsidRDefault="00C731E8" w:rsidP="00C731E8">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D114AD" w14:textId="77777777" w:rsidR="00C731E8" w:rsidRPr="00BB629B" w:rsidRDefault="00C731E8" w:rsidP="00C731E8">
            <w:pPr>
              <w:pStyle w:val="TAL"/>
              <w:rPr>
                <w:b/>
              </w:rPr>
            </w:pPr>
            <w:proofErr w:type="spellStart"/>
            <w:r w:rsidRPr="00BB629B">
              <w:rPr>
                <w:b/>
              </w:rPr>
              <w:t>Inband</w:t>
            </w:r>
            <w:proofErr w:type="spellEnd"/>
            <w:r w:rsidRPr="00BB629B">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130211"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43427C"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5A4FB6"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B0C998"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23282D8"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D25BE8" w14:textId="77777777" w:rsidR="00C731E8" w:rsidRPr="00BB629B" w:rsidRDefault="00C731E8" w:rsidP="00C731E8">
            <w:pPr>
              <w:pStyle w:val="TAL"/>
              <w:rPr>
                <w:b/>
              </w:rPr>
            </w:pPr>
          </w:p>
        </w:tc>
      </w:tr>
      <w:tr w:rsidR="00C731E8" w:rsidRPr="00BB629B" w14:paraId="1054B84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27F299" w14:textId="77777777" w:rsidR="00C731E8" w:rsidRPr="00BB629B" w:rsidRDefault="00C731E8" w:rsidP="00C731E8">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72928283" w14:textId="77777777" w:rsidR="00C731E8" w:rsidRPr="00BB629B" w:rsidRDefault="00C731E8" w:rsidP="00C731E8">
            <w:pPr>
              <w:pStyle w:val="TAL"/>
              <w:rPr>
                <w:lang w:eastAsia="zh-CN"/>
              </w:rPr>
            </w:pPr>
            <w:proofErr w:type="spellStart"/>
            <w:r w:rsidRPr="00BB629B">
              <w:rPr>
                <w:lang w:eastAsia="zh-CN"/>
              </w:rPr>
              <w:t>Inband</w:t>
            </w:r>
            <w:proofErr w:type="spellEnd"/>
            <w:r w:rsidRPr="00BB629B">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A5DEDC"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63A71D"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0EF3DA" w14:textId="77777777" w:rsidR="00C731E8" w:rsidRPr="00BB629B" w:rsidRDefault="00C731E8" w:rsidP="00C731E8">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DADD6D2"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1173452"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3EF559" w14:textId="77777777" w:rsidR="00C731E8" w:rsidRPr="00BB629B" w:rsidRDefault="00C731E8" w:rsidP="00C731E8">
            <w:pPr>
              <w:pStyle w:val="TAL"/>
              <w:rPr>
                <w:rFonts w:cs="Arial"/>
              </w:rPr>
            </w:pPr>
            <w:r w:rsidRPr="00BB629B">
              <w:rPr>
                <w:rFonts w:cs="Arial"/>
              </w:rPr>
              <w:t>NOTE 1</w:t>
            </w:r>
          </w:p>
          <w:p w14:paraId="04571CB8" w14:textId="77777777" w:rsidR="00C731E8" w:rsidRPr="00BB629B" w:rsidRDefault="00C731E8" w:rsidP="00C731E8">
            <w:pPr>
              <w:pStyle w:val="TAL"/>
              <w:rPr>
                <w:rFonts w:cs="Arial"/>
              </w:rPr>
            </w:pPr>
            <w:r w:rsidRPr="00BB629B">
              <w:rPr>
                <w:rFonts w:cs="Arial"/>
              </w:rPr>
              <w:t>NOTE 5</w:t>
            </w:r>
          </w:p>
          <w:p w14:paraId="1CF579F7" w14:textId="77777777" w:rsidR="00C731E8" w:rsidRPr="00BB629B" w:rsidRDefault="00C731E8" w:rsidP="00C731E8">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C731E8" w:rsidRPr="00BB629B" w14:paraId="1BEEBA1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D2E0A1B" w14:textId="77777777" w:rsidR="00C731E8" w:rsidRPr="00BB629B" w:rsidRDefault="00C731E8" w:rsidP="00C731E8">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0A467BE3" w14:textId="1CAC2EB9" w:rsidR="00C731E8" w:rsidRPr="00BB629B" w:rsidRDefault="00547463" w:rsidP="00C731E8">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D0B7148" w14:textId="14893E7C" w:rsidR="00C731E8" w:rsidRPr="00BB629B" w:rsidRDefault="00C731E8" w:rsidP="00C731E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B05AB60" w14:textId="702ED543"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38C6202" w14:textId="4FB870B6" w:rsidR="00C731E8" w:rsidRPr="00BB629B" w:rsidRDefault="00C731E8" w:rsidP="00C731E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98C24A" w14:textId="71C8DC3E" w:rsidR="00C731E8" w:rsidRPr="00BB629B" w:rsidRDefault="00C731E8" w:rsidP="00C731E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E626960"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8973590" w14:textId="229DE3F6" w:rsidR="00C731E8" w:rsidRPr="00BB629B" w:rsidRDefault="00C731E8" w:rsidP="00C731E8">
            <w:pPr>
              <w:pStyle w:val="TAL"/>
              <w:rPr>
                <w:lang w:eastAsia="zh-CN"/>
              </w:rPr>
            </w:pPr>
          </w:p>
        </w:tc>
      </w:tr>
      <w:tr w:rsidR="00C731E8" w:rsidRPr="00BB629B" w14:paraId="1997397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065E9F6" w14:textId="77777777" w:rsidR="00C731E8" w:rsidRPr="00BB629B" w:rsidRDefault="00C731E8" w:rsidP="00C731E8">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50CD4188" w14:textId="1E3F0F1D" w:rsidR="00C731E8" w:rsidRPr="00BB629B" w:rsidRDefault="00547463" w:rsidP="00C731E8">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D57DCF7" w14:textId="74338E98" w:rsidR="00C731E8" w:rsidRPr="00BB629B" w:rsidRDefault="00C731E8" w:rsidP="00C731E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EC4D269" w14:textId="78F24CDC"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C8E887" w14:textId="027B86A4" w:rsidR="00C731E8" w:rsidRPr="00BB629B" w:rsidRDefault="00C731E8" w:rsidP="00C731E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198D497A" w14:textId="57E8F8A6" w:rsidR="00C731E8" w:rsidRPr="00BB629B" w:rsidRDefault="00C731E8" w:rsidP="00C731E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C489D4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A22CA2" w14:textId="7931D4B9" w:rsidR="00C731E8" w:rsidRPr="00BB629B" w:rsidRDefault="00C731E8" w:rsidP="00C731E8">
            <w:pPr>
              <w:pStyle w:val="TAL"/>
              <w:rPr>
                <w:lang w:eastAsia="zh-CN"/>
              </w:rPr>
            </w:pPr>
          </w:p>
        </w:tc>
      </w:tr>
      <w:tr w:rsidR="00C731E8" w:rsidRPr="00BB629B" w14:paraId="3D19C581"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984524F" w14:textId="77777777" w:rsidR="00C731E8" w:rsidRPr="00BB629B" w:rsidRDefault="00C731E8" w:rsidP="00C731E8">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445696DC" w14:textId="07BAA450" w:rsidR="00C731E8" w:rsidRPr="00BB629B" w:rsidRDefault="00547463" w:rsidP="00C731E8">
            <w:pPr>
              <w:pStyle w:val="TAL"/>
              <w:rPr>
                <w:lang w:eastAsia="zh-CN"/>
              </w:rPr>
            </w:pPr>
            <w:r w:rsidRPr="00547463">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8E660EB" w14:textId="1E3E4225" w:rsidR="00C731E8" w:rsidRPr="00BB629B" w:rsidRDefault="00C731E8" w:rsidP="00C731E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920FFE5" w14:textId="557C37F1" w:rsidR="00C731E8" w:rsidRPr="00BB629B" w:rsidRDefault="00C731E8" w:rsidP="00C731E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205DCF2" w14:textId="197B02BA" w:rsidR="00C731E8" w:rsidRPr="00BB629B" w:rsidRDefault="00C731E8" w:rsidP="00C731E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5F9E0D9" w14:textId="1F245BCF" w:rsidR="00C731E8" w:rsidRPr="00BB629B" w:rsidRDefault="00C731E8" w:rsidP="00C731E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E338965"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F794F2" w14:textId="032C2CD9" w:rsidR="00C731E8" w:rsidRPr="00BB629B" w:rsidRDefault="00C731E8" w:rsidP="00C731E8">
            <w:pPr>
              <w:pStyle w:val="TAL"/>
              <w:rPr>
                <w:lang w:eastAsia="zh-CN"/>
              </w:rPr>
            </w:pPr>
          </w:p>
        </w:tc>
      </w:tr>
      <w:tr w:rsidR="00C731E8" w:rsidRPr="00BB629B" w14:paraId="04B0F6A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0BACB8B" w14:textId="77777777" w:rsidR="00C731E8" w:rsidRPr="00BB629B" w:rsidRDefault="00C731E8" w:rsidP="00C731E8">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391F59A1" w14:textId="77777777" w:rsidR="00C731E8" w:rsidRPr="00BB629B" w:rsidRDefault="00C731E8" w:rsidP="00C731E8">
            <w:pPr>
              <w:pStyle w:val="TAL"/>
              <w:rPr>
                <w:lang w:eastAsia="zh-CN"/>
              </w:rPr>
            </w:pPr>
            <w:proofErr w:type="spellStart"/>
            <w:r w:rsidRPr="00BB629B">
              <w:rPr>
                <w:lang w:eastAsia="zh-CN"/>
              </w:rPr>
              <w:t>Inband</w:t>
            </w:r>
            <w:proofErr w:type="spellEnd"/>
            <w:r w:rsidRPr="00BB629B">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BE4FEE" w14:textId="77777777" w:rsidR="00C731E8" w:rsidRPr="00BB629B" w:rsidRDefault="00C731E8" w:rsidP="00C731E8">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A0D1A27" w14:textId="77777777" w:rsidR="00C731E8" w:rsidRPr="00BB629B" w:rsidRDefault="00C731E8" w:rsidP="00C731E8">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3B128F4" w14:textId="77777777" w:rsidR="00C731E8" w:rsidRPr="00BB629B" w:rsidRDefault="00C731E8" w:rsidP="00C731E8">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7D00DD" w14:textId="77777777" w:rsidR="00C731E8" w:rsidRPr="00BB629B" w:rsidRDefault="00C731E8" w:rsidP="00C731E8">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C971187"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88299A" w14:textId="77777777" w:rsidR="00C731E8" w:rsidRPr="00BB629B" w:rsidRDefault="00C731E8" w:rsidP="00C731E8">
            <w:pPr>
              <w:pStyle w:val="TAL"/>
              <w:rPr>
                <w:lang w:eastAsia="zh-CN"/>
              </w:rPr>
            </w:pPr>
            <w:r w:rsidRPr="00BB629B">
              <w:rPr>
                <w:rFonts w:cs="Arial"/>
              </w:rPr>
              <w:t>NOTE 1</w:t>
            </w:r>
          </w:p>
        </w:tc>
      </w:tr>
      <w:tr w:rsidR="00C731E8" w:rsidRPr="00BB629B" w14:paraId="7443308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3F41CBF" w14:textId="77777777" w:rsidR="00C731E8" w:rsidRPr="00BB629B" w:rsidRDefault="00C731E8" w:rsidP="00C731E8">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16FF9352" w14:textId="77777777" w:rsidR="00C731E8" w:rsidRPr="00BB629B" w:rsidRDefault="00C731E8" w:rsidP="00C731E8">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C372A6"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123D8C" w14:textId="77777777" w:rsidR="00C731E8" w:rsidRPr="00BB629B" w:rsidRDefault="00C731E8" w:rsidP="00C731E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4CFE545"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9B77DC"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5520D0F"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7CBE5FF" w14:textId="77777777" w:rsidR="00C731E8" w:rsidRPr="00BB629B" w:rsidRDefault="00C731E8" w:rsidP="00C731E8">
            <w:pPr>
              <w:pStyle w:val="TAL"/>
            </w:pPr>
          </w:p>
        </w:tc>
      </w:tr>
      <w:tr w:rsidR="00C731E8" w:rsidRPr="00BB629B" w14:paraId="26E1A36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50AA1438" w14:textId="77777777" w:rsidR="00C731E8" w:rsidRPr="00BB629B" w:rsidRDefault="00C731E8" w:rsidP="00C731E8">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7D68C60" w14:textId="77777777" w:rsidR="00C731E8" w:rsidRPr="00BB629B" w:rsidRDefault="00C731E8" w:rsidP="00C731E8">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D40528"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D6B7E9" w14:textId="77777777" w:rsidR="00C731E8" w:rsidRPr="00BB629B" w:rsidRDefault="00C731E8" w:rsidP="00C731E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45A1A2B"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AACA20"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618F3B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49540B" w14:textId="77777777" w:rsidR="00C731E8" w:rsidRPr="00BB629B" w:rsidRDefault="00C731E8" w:rsidP="00C731E8">
            <w:pPr>
              <w:pStyle w:val="TAL"/>
              <w:rPr>
                <w:rFonts w:cs="Arial"/>
              </w:rPr>
            </w:pPr>
            <w:r w:rsidRPr="00BB629B">
              <w:rPr>
                <w:rFonts w:cs="Arial"/>
              </w:rPr>
              <w:t>NOTE 5</w:t>
            </w:r>
          </w:p>
          <w:p w14:paraId="562A112C"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C731E8" w:rsidRPr="00BB629B" w14:paraId="1846E2B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9462E70" w14:textId="77777777" w:rsidR="00C731E8" w:rsidRPr="00BB629B" w:rsidRDefault="00C731E8" w:rsidP="00C731E8">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47042DF" w14:textId="77777777" w:rsidR="00C731E8" w:rsidRPr="00BB629B" w:rsidRDefault="00C731E8" w:rsidP="00C731E8">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1C24A16"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A12F78" w14:textId="77777777" w:rsidR="00C731E8" w:rsidRPr="00BB629B" w:rsidRDefault="00C731E8" w:rsidP="00C731E8">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53A6E3A3"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477C446" w14:textId="77777777" w:rsidR="00C731E8" w:rsidRPr="00BB629B" w:rsidRDefault="00C731E8" w:rsidP="00C731E8">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1B18606" w14:textId="77777777" w:rsidR="00C731E8" w:rsidRPr="00BB629B" w:rsidRDefault="00C731E8" w:rsidP="00C731E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526F70CA" w14:textId="77777777" w:rsidR="00C731E8" w:rsidRPr="00BB629B" w:rsidRDefault="00C731E8" w:rsidP="00C731E8">
            <w:pPr>
              <w:pStyle w:val="TAL"/>
              <w:rPr>
                <w:lang w:eastAsia="zh-TW"/>
              </w:rPr>
            </w:pPr>
          </w:p>
        </w:tc>
      </w:tr>
      <w:tr w:rsidR="00C731E8" w:rsidRPr="00BB629B" w14:paraId="7D3EC74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273EDC0" w14:textId="77777777" w:rsidR="00C731E8" w:rsidRPr="00BB629B" w:rsidRDefault="00C731E8" w:rsidP="00C731E8">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74E133" w14:textId="77777777" w:rsidR="00C731E8" w:rsidRPr="00BB629B" w:rsidRDefault="00C731E8" w:rsidP="00C731E8">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F04481"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81070C"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F80657"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180D2D"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BE3B75"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9FBD59D" w14:textId="77777777" w:rsidR="00C731E8" w:rsidRPr="00BB629B" w:rsidRDefault="00C731E8" w:rsidP="00C731E8">
            <w:pPr>
              <w:pStyle w:val="TAL"/>
              <w:rPr>
                <w:b/>
              </w:rPr>
            </w:pPr>
          </w:p>
        </w:tc>
      </w:tr>
      <w:tr w:rsidR="00C731E8" w:rsidRPr="00BB629B" w14:paraId="5C859B4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C6F76BC" w14:textId="77777777" w:rsidR="00C731E8" w:rsidRPr="00BB629B" w:rsidRDefault="00C731E8" w:rsidP="00C731E8">
            <w:pPr>
              <w:pStyle w:val="TAL"/>
              <w:rPr>
                <w:lang w:eastAsia="zh-CN"/>
              </w:rPr>
            </w:pPr>
            <w:r w:rsidRPr="00BB629B">
              <w:rPr>
                <w:lang w:eastAsia="zh-CN"/>
              </w:rPr>
              <w:lastRenderedPageBreak/>
              <w:t>7.6B.3.3_1.1</w:t>
            </w:r>
          </w:p>
        </w:tc>
        <w:tc>
          <w:tcPr>
            <w:tcW w:w="4383" w:type="dxa"/>
            <w:tcBorders>
              <w:top w:val="single" w:sz="4" w:space="0" w:color="auto"/>
              <w:left w:val="single" w:sz="4" w:space="0" w:color="auto"/>
              <w:bottom w:val="single" w:sz="4" w:space="0" w:color="auto"/>
              <w:right w:val="single" w:sz="4" w:space="0" w:color="auto"/>
            </w:tcBorders>
            <w:hideMark/>
          </w:tcPr>
          <w:p w14:paraId="0B2AEE08" w14:textId="77777777" w:rsidR="00C731E8" w:rsidRPr="00BB629B" w:rsidRDefault="00C731E8" w:rsidP="00C731E8">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8FA5365"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5DFCCC" w14:textId="77777777" w:rsidR="00C731E8" w:rsidRPr="00BB629B" w:rsidRDefault="00C731E8" w:rsidP="00C731E8">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EB7CCF0" w14:textId="77777777" w:rsidR="00C731E8" w:rsidRPr="00BB629B" w:rsidRDefault="00C731E8" w:rsidP="00C731E8">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C3E012F"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C0346E" w14:textId="77777777" w:rsidR="00C731E8" w:rsidRPr="00BB629B" w:rsidRDefault="00C731E8" w:rsidP="00C731E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5A816F5" w14:textId="77777777" w:rsidR="00C731E8" w:rsidRPr="00BB629B" w:rsidRDefault="00C731E8" w:rsidP="00C731E8">
            <w:pPr>
              <w:pStyle w:val="TAL"/>
              <w:rPr>
                <w:lang w:eastAsia="zh-TW"/>
              </w:rPr>
            </w:pPr>
          </w:p>
        </w:tc>
      </w:tr>
      <w:tr w:rsidR="00C731E8" w:rsidRPr="00BB629B" w14:paraId="59E852E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CA307AE" w14:textId="77777777" w:rsidR="00C731E8" w:rsidRPr="00BB629B" w:rsidRDefault="00C731E8" w:rsidP="00C731E8">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656A4E9D" w14:textId="77777777" w:rsidR="00C731E8" w:rsidRPr="00BB629B" w:rsidRDefault="00C731E8" w:rsidP="00C731E8">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A56C3EA" w14:textId="77777777" w:rsidR="00C731E8" w:rsidRPr="00BB629B" w:rsidRDefault="00C731E8" w:rsidP="00C731E8">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DA6AA8C" w14:textId="77777777" w:rsidR="00C731E8" w:rsidRPr="00BB629B" w:rsidRDefault="00C731E8" w:rsidP="00C731E8">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6DE97BB9" w14:textId="77777777" w:rsidR="00C731E8" w:rsidRPr="00BB629B" w:rsidRDefault="00C731E8" w:rsidP="00C731E8">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13C5142"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2061DED" w14:textId="77777777" w:rsidR="00C731E8" w:rsidRPr="00BB629B" w:rsidRDefault="00C731E8" w:rsidP="00C731E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FB6FBD7" w14:textId="77777777" w:rsidR="00C731E8" w:rsidRPr="00BB629B" w:rsidRDefault="00C731E8" w:rsidP="00C731E8">
            <w:pPr>
              <w:pStyle w:val="TAL"/>
              <w:rPr>
                <w:lang w:eastAsia="zh-TW"/>
              </w:rPr>
            </w:pPr>
          </w:p>
        </w:tc>
      </w:tr>
      <w:tr w:rsidR="00C731E8" w:rsidRPr="00BB629B" w14:paraId="65BBBD4A"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0C2369F" w14:textId="77777777" w:rsidR="00C731E8" w:rsidRPr="00BB629B" w:rsidRDefault="00C731E8" w:rsidP="00C731E8">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5B65A82" w14:textId="77777777" w:rsidR="00C731E8" w:rsidRPr="00BB629B" w:rsidRDefault="00C731E8" w:rsidP="00C731E8">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BB2AE1"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68EB1A" w14:textId="77777777" w:rsidR="00C731E8" w:rsidRPr="00BB629B" w:rsidRDefault="00C731E8" w:rsidP="00C731E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6103DE8"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823B1B1"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C64A6EB"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647A7B" w14:textId="77777777" w:rsidR="00C731E8" w:rsidRPr="00BB629B" w:rsidRDefault="00C731E8" w:rsidP="00C731E8">
            <w:pPr>
              <w:pStyle w:val="TAL"/>
            </w:pPr>
          </w:p>
        </w:tc>
      </w:tr>
      <w:tr w:rsidR="00C731E8" w:rsidRPr="00BB629B" w14:paraId="3339645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E599C6B" w14:textId="77777777" w:rsidR="00C731E8" w:rsidRPr="00BB629B" w:rsidRDefault="00C731E8" w:rsidP="00C731E8">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7ED29B38" w14:textId="77777777" w:rsidR="00C731E8" w:rsidRPr="00BB629B" w:rsidRDefault="00C731E8" w:rsidP="00C731E8">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99B857"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41CB54" w14:textId="77777777" w:rsidR="00C731E8" w:rsidRPr="00BB629B" w:rsidRDefault="00C731E8" w:rsidP="00C731E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23ABE"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347412"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655C9DA"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2D9F04" w14:textId="77777777" w:rsidR="00C731E8" w:rsidRPr="00BB629B" w:rsidRDefault="00C731E8" w:rsidP="00C731E8">
            <w:pPr>
              <w:pStyle w:val="TAL"/>
              <w:rPr>
                <w:rFonts w:cs="Arial"/>
              </w:rPr>
            </w:pPr>
            <w:r w:rsidRPr="00BB629B">
              <w:rPr>
                <w:rFonts w:cs="Arial"/>
              </w:rPr>
              <w:t>NOTE 5</w:t>
            </w:r>
          </w:p>
          <w:p w14:paraId="553A28BB" w14:textId="77777777" w:rsidR="00C731E8" w:rsidRPr="00BB629B" w:rsidRDefault="00C731E8" w:rsidP="00C731E8">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C731E8" w:rsidRPr="00BB629B" w14:paraId="7905CEC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BCAAE8D" w14:textId="77777777" w:rsidR="00C731E8" w:rsidRPr="00BB629B" w:rsidRDefault="00C731E8" w:rsidP="00C731E8">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69972E5D" w14:textId="77777777" w:rsidR="00C731E8" w:rsidRPr="00BB629B" w:rsidRDefault="00C731E8" w:rsidP="00C731E8">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7DA8923"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CBFE5F" w14:textId="77777777" w:rsidR="00C731E8" w:rsidRPr="00BB629B" w:rsidRDefault="00C731E8" w:rsidP="00C731E8">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DEA699D"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4E28379"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0DAB82F"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D8CD3F" w14:textId="77777777" w:rsidR="00C731E8" w:rsidRPr="00BB629B" w:rsidRDefault="00C731E8" w:rsidP="00C731E8">
            <w:pPr>
              <w:pStyle w:val="TAL"/>
              <w:rPr>
                <w:rFonts w:cs="Arial"/>
              </w:rPr>
            </w:pPr>
            <w:r w:rsidRPr="00BB629B">
              <w:rPr>
                <w:rFonts w:cs="Arial"/>
              </w:rPr>
              <w:t>NOTE 5</w:t>
            </w:r>
          </w:p>
          <w:p w14:paraId="3546D27D" w14:textId="77777777" w:rsidR="00C731E8" w:rsidRPr="00BB629B" w:rsidRDefault="00C731E8" w:rsidP="00C731E8">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C731E8" w:rsidRPr="00BB629B" w14:paraId="496F212B"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DA085F" w14:textId="77777777" w:rsidR="00C731E8" w:rsidRPr="00BB629B" w:rsidRDefault="00C731E8" w:rsidP="00C731E8">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801654" w14:textId="77777777" w:rsidR="00C731E8" w:rsidRPr="00BB629B" w:rsidRDefault="00C731E8" w:rsidP="00C731E8">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56B0E"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48F06B"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23C2E48"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C87247"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D4B37B"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FF65D89" w14:textId="77777777" w:rsidR="00C731E8" w:rsidRPr="00BB629B" w:rsidRDefault="00C731E8" w:rsidP="00C731E8">
            <w:pPr>
              <w:pStyle w:val="TAL"/>
              <w:rPr>
                <w:b/>
              </w:rPr>
            </w:pPr>
          </w:p>
        </w:tc>
      </w:tr>
      <w:tr w:rsidR="00C731E8" w:rsidRPr="00BB629B" w14:paraId="70D8F67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75844A3" w14:textId="77777777" w:rsidR="00C731E8" w:rsidRPr="00BB629B" w:rsidRDefault="00C731E8" w:rsidP="00C731E8">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204E0F23" w14:textId="77777777" w:rsidR="00C731E8" w:rsidRPr="00BB629B" w:rsidRDefault="00C731E8" w:rsidP="00C731E8">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DA77719"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90DB90" w14:textId="77777777" w:rsidR="00C731E8" w:rsidRPr="00BB629B" w:rsidRDefault="00C731E8" w:rsidP="00C731E8">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C44094A" w14:textId="77777777" w:rsidR="00C731E8" w:rsidRPr="00BB629B" w:rsidRDefault="00C731E8" w:rsidP="00C731E8">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9253DE5"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4C41DC8"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2B76636" w14:textId="77777777" w:rsidR="00C731E8" w:rsidRPr="00BB629B" w:rsidRDefault="00C731E8" w:rsidP="00C731E8">
            <w:pPr>
              <w:pStyle w:val="TAL"/>
              <w:rPr>
                <w:rFonts w:cs="Arial"/>
              </w:rPr>
            </w:pPr>
          </w:p>
        </w:tc>
      </w:tr>
      <w:tr w:rsidR="00C731E8" w:rsidRPr="00BB629B" w14:paraId="059F09A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E740CB2" w14:textId="77777777" w:rsidR="00C731E8" w:rsidRPr="00BB629B" w:rsidRDefault="00C731E8" w:rsidP="00C731E8">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5517DE02" w14:textId="77777777" w:rsidR="00C731E8" w:rsidRPr="00BB629B" w:rsidRDefault="00C731E8" w:rsidP="00C731E8">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FACC84C" w14:textId="77777777" w:rsidR="00C731E8" w:rsidRPr="00BB629B" w:rsidRDefault="00C731E8" w:rsidP="00C731E8">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28CCFB7" w14:textId="77777777" w:rsidR="00C731E8" w:rsidRPr="00BB629B" w:rsidRDefault="00C731E8" w:rsidP="00C731E8">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F09A3F5" w14:textId="77777777" w:rsidR="00C731E8" w:rsidRPr="00BB629B" w:rsidRDefault="00C731E8" w:rsidP="00C731E8">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FE3A6E0"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B85B40B"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358ED94" w14:textId="77777777" w:rsidR="00C731E8" w:rsidRPr="00BB629B" w:rsidRDefault="00C731E8" w:rsidP="00C731E8">
            <w:pPr>
              <w:pStyle w:val="TAL"/>
              <w:rPr>
                <w:rFonts w:cs="Arial"/>
              </w:rPr>
            </w:pPr>
          </w:p>
        </w:tc>
      </w:tr>
      <w:tr w:rsidR="00C731E8" w:rsidRPr="00BB629B" w14:paraId="6FFCB64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143138E" w14:textId="77777777" w:rsidR="00C731E8" w:rsidRPr="00BB629B" w:rsidRDefault="00C731E8" w:rsidP="00C731E8">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45520308" w14:textId="77777777" w:rsidR="00C731E8" w:rsidRPr="00BB629B" w:rsidRDefault="00C731E8" w:rsidP="00C731E8">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64B1894" w14:textId="77777777" w:rsidR="00C731E8" w:rsidRPr="00BB629B" w:rsidRDefault="00C731E8" w:rsidP="00C731E8">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39FADB54" w14:textId="77777777" w:rsidR="00C731E8" w:rsidRPr="00BB629B" w:rsidRDefault="00C731E8" w:rsidP="00C731E8">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7BCFF34" w14:textId="77777777" w:rsidR="00C731E8" w:rsidRPr="00BB629B" w:rsidRDefault="00C731E8" w:rsidP="00C731E8">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89757FD"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4117668B"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C5AFF9" w14:textId="77777777" w:rsidR="00C731E8" w:rsidRPr="00BB629B" w:rsidRDefault="00C731E8" w:rsidP="00C731E8">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C731E8" w:rsidRPr="00BB629B" w14:paraId="497ACE1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E8AA70" w14:textId="77777777" w:rsidR="00C731E8" w:rsidRPr="00BB629B" w:rsidRDefault="00C731E8" w:rsidP="00C731E8">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DF67D4" w14:textId="77777777" w:rsidR="00C731E8" w:rsidRPr="00BB629B" w:rsidRDefault="00C731E8" w:rsidP="00C731E8">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9EDB06"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45590F"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6732A"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2CB626"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54A9DE"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D05903A" w14:textId="77777777" w:rsidR="00C731E8" w:rsidRPr="00BB629B" w:rsidRDefault="00C731E8" w:rsidP="00C731E8">
            <w:pPr>
              <w:pStyle w:val="TAL"/>
              <w:rPr>
                <w:b/>
              </w:rPr>
            </w:pPr>
          </w:p>
        </w:tc>
      </w:tr>
      <w:tr w:rsidR="00C731E8" w:rsidRPr="00BB629B" w14:paraId="4D6D3E22"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741646F" w14:textId="77777777" w:rsidR="00C731E8" w:rsidRPr="00BB629B" w:rsidRDefault="00C731E8" w:rsidP="00C731E8">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72B6B782" w14:textId="77777777" w:rsidR="00C731E8" w:rsidRPr="00BB629B" w:rsidRDefault="00C731E8" w:rsidP="00C731E8">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AAF77A"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E4E9E6" w14:textId="77777777" w:rsidR="00C731E8" w:rsidRPr="00BB629B" w:rsidRDefault="00C731E8" w:rsidP="00C731E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EDE995"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26C87A"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FE5D7DE"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F9760E6" w14:textId="77777777" w:rsidR="00C731E8" w:rsidRPr="00BB629B" w:rsidRDefault="00C731E8" w:rsidP="00C731E8">
            <w:pPr>
              <w:pStyle w:val="TAL"/>
            </w:pPr>
          </w:p>
        </w:tc>
      </w:tr>
      <w:tr w:rsidR="00C731E8" w:rsidRPr="00BB629B" w14:paraId="1640B2A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2F56B60" w14:textId="77777777" w:rsidR="00C731E8" w:rsidRPr="00BB629B" w:rsidRDefault="00C731E8" w:rsidP="00C731E8">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4C253796" w14:textId="77777777" w:rsidR="00C731E8" w:rsidRPr="00BB629B" w:rsidRDefault="00C731E8" w:rsidP="00C731E8">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AD25D1E" w14:textId="77777777" w:rsidR="00C731E8" w:rsidRPr="00BB629B" w:rsidRDefault="00C731E8" w:rsidP="00C731E8">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4B29C2" w14:textId="77777777" w:rsidR="00C731E8" w:rsidRPr="00BB629B" w:rsidRDefault="00C731E8" w:rsidP="00C731E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58DB37E" w14:textId="77777777" w:rsidR="00C731E8" w:rsidRPr="00BB629B" w:rsidRDefault="00C731E8" w:rsidP="00C731E8">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82BD592"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AD2911"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D41A7" w14:textId="77777777" w:rsidR="00C731E8" w:rsidRPr="00BB629B" w:rsidRDefault="00C731E8" w:rsidP="00C731E8">
            <w:pPr>
              <w:pStyle w:val="TAL"/>
              <w:rPr>
                <w:rFonts w:cs="Arial"/>
              </w:rPr>
            </w:pPr>
            <w:r w:rsidRPr="00BB629B">
              <w:rPr>
                <w:rFonts w:cs="Arial"/>
              </w:rPr>
              <w:t>NOTE 5</w:t>
            </w:r>
          </w:p>
          <w:p w14:paraId="719C5A4A" w14:textId="77777777" w:rsidR="00C731E8" w:rsidRPr="00BB629B" w:rsidRDefault="00C731E8" w:rsidP="00C731E8">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C731E8" w:rsidRPr="00BB629B" w14:paraId="7BDFC24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B13A955" w14:textId="77777777" w:rsidR="00C731E8" w:rsidRPr="00BB629B" w:rsidRDefault="00C731E8" w:rsidP="00C731E8">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C53FFD7" w14:textId="77777777" w:rsidR="00C731E8" w:rsidRPr="00BB629B" w:rsidRDefault="00C731E8" w:rsidP="00C731E8">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D8AAC67"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04C854" w14:textId="77777777" w:rsidR="00C731E8" w:rsidRPr="00BB629B" w:rsidRDefault="00C731E8" w:rsidP="00C731E8">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3E862159"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BA1D36" w14:textId="77777777" w:rsidR="00C731E8" w:rsidRPr="00BB629B" w:rsidRDefault="00C731E8" w:rsidP="00C731E8">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0FF7E3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49965B6" w14:textId="77777777" w:rsidR="00C731E8" w:rsidRPr="00BB629B" w:rsidRDefault="00C731E8" w:rsidP="00C731E8">
            <w:pPr>
              <w:pStyle w:val="TAL"/>
            </w:pPr>
          </w:p>
        </w:tc>
      </w:tr>
      <w:tr w:rsidR="00C731E8" w:rsidRPr="00BB629B" w14:paraId="6F96A0F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2CB206" w14:textId="77777777" w:rsidR="00C731E8" w:rsidRPr="00BB629B" w:rsidRDefault="00C731E8" w:rsidP="00C731E8">
            <w:pPr>
              <w:pStyle w:val="TAL"/>
              <w:rPr>
                <w:b/>
                <w:bCs/>
              </w:rPr>
            </w:pPr>
            <w:r w:rsidRPr="00BB629B">
              <w:rPr>
                <w:b/>
              </w:rPr>
              <w:lastRenderedPageBreak/>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B66BD2" w14:textId="77777777" w:rsidR="00C731E8" w:rsidRPr="00BB629B" w:rsidRDefault="00C731E8" w:rsidP="00C731E8">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531062"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A8692D"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D7BA91"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1D10A3"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140D63"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527671" w14:textId="77777777" w:rsidR="00C731E8" w:rsidRPr="00BB629B" w:rsidRDefault="00C731E8" w:rsidP="00C731E8">
            <w:pPr>
              <w:pStyle w:val="TAL"/>
              <w:rPr>
                <w:b/>
              </w:rPr>
            </w:pPr>
          </w:p>
        </w:tc>
      </w:tr>
      <w:tr w:rsidR="00C731E8" w:rsidRPr="00BB629B" w14:paraId="660F26B6"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00AA34B9" w14:textId="77777777" w:rsidR="00C731E8" w:rsidRPr="00BB629B" w:rsidRDefault="00C731E8" w:rsidP="00C731E8">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1CB53C9B" w14:textId="77777777" w:rsidR="00C731E8" w:rsidRPr="00BB629B" w:rsidRDefault="00C731E8" w:rsidP="00C731E8">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FE2BDE7" w14:textId="77777777" w:rsidR="00C731E8" w:rsidRPr="00BB629B" w:rsidRDefault="00C731E8" w:rsidP="00C731E8">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9C4A14" w14:textId="77777777" w:rsidR="00C731E8" w:rsidRPr="00BB629B" w:rsidRDefault="00C731E8" w:rsidP="00C731E8">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ED2CCF0" w14:textId="77777777" w:rsidR="00C731E8" w:rsidRPr="00BB629B" w:rsidRDefault="00C731E8" w:rsidP="00C731E8">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80CEDB4"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307D60C"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EAB8B64" w14:textId="77777777" w:rsidR="00C731E8" w:rsidRPr="00BB629B" w:rsidRDefault="00C731E8" w:rsidP="00C731E8">
            <w:pPr>
              <w:pStyle w:val="TAL"/>
            </w:pPr>
          </w:p>
        </w:tc>
      </w:tr>
      <w:tr w:rsidR="00C731E8" w:rsidRPr="00BB629B" w14:paraId="5EC03838"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E4CF479" w14:textId="77777777" w:rsidR="00C731E8" w:rsidRPr="00BB629B" w:rsidRDefault="00C731E8" w:rsidP="00C731E8">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194BB66D" w14:textId="77777777" w:rsidR="00C731E8" w:rsidRPr="00BB629B" w:rsidRDefault="00C731E8" w:rsidP="00C731E8">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8A23FCE" w14:textId="77777777" w:rsidR="00C731E8" w:rsidRPr="00BB629B" w:rsidRDefault="00C731E8" w:rsidP="00C731E8">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766AE5" w14:textId="77777777" w:rsidR="00C731E8" w:rsidRPr="00BB629B" w:rsidRDefault="00C731E8" w:rsidP="00C731E8">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00EFC1B7" w14:textId="77777777" w:rsidR="00C731E8" w:rsidRPr="00BB629B" w:rsidRDefault="00C731E8" w:rsidP="00C731E8">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8E739E3" w14:textId="77777777" w:rsidR="00C731E8" w:rsidRPr="00BB629B" w:rsidRDefault="00C731E8" w:rsidP="00C731E8">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9A479FB"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5E86039" w14:textId="77777777" w:rsidR="00C731E8" w:rsidRPr="00BB629B" w:rsidRDefault="00C731E8" w:rsidP="00C731E8">
            <w:pPr>
              <w:pStyle w:val="TAL"/>
            </w:pPr>
          </w:p>
        </w:tc>
      </w:tr>
      <w:tr w:rsidR="00C731E8" w:rsidRPr="00BB629B" w14:paraId="7172325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39A5CF" w14:textId="77777777" w:rsidR="00C731E8" w:rsidRPr="00BB629B" w:rsidRDefault="00C731E8" w:rsidP="00C731E8">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9AAFBF" w14:textId="77777777" w:rsidR="00C731E8" w:rsidRPr="00BB629B" w:rsidRDefault="00C731E8" w:rsidP="00C731E8">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54F90C"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E2FFD9"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7E1468"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E194D3"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7174197"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23BF6A7" w14:textId="77777777" w:rsidR="00C731E8" w:rsidRPr="00BB629B" w:rsidRDefault="00C731E8" w:rsidP="00C731E8">
            <w:pPr>
              <w:pStyle w:val="TAL"/>
              <w:rPr>
                <w:b/>
              </w:rPr>
            </w:pPr>
          </w:p>
        </w:tc>
      </w:tr>
      <w:tr w:rsidR="00C731E8" w:rsidRPr="00BB629B" w14:paraId="28490F2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450327D9" w14:textId="77777777" w:rsidR="00C731E8" w:rsidRPr="00BB629B" w:rsidRDefault="00C731E8" w:rsidP="00C731E8">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51C98A9" w14:textId="77777777" w:rsidR="00C731E8" w:rsidRPr="00BB629B" w:rsidRDefault="00C731E8" w:rsidP="00C731E8">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519434A" w14:textId="77777777" w:rsidR="00C731E8" w:rsidRPr="00BB629B" w:rsidRDefault="00C731E8" w:rsidP="00C731E8">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375B0E" w14:textId="77777777" w:rsidR="00C731E8" w:rsidRPr="00BB629B" w:rsidRDefault="00C731E8" w:rsidP="00C731E8">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ACF482"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2D29EB"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ADFE99"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0D38CE" w14:textId="77777777" w:rsidR="00C731E8" w:rsidRPr="00BB629B" w:rsidRDefault="00C731E8" w:rsidP="00C731E8">
            <w:pPr>
              <w:pStyle w:val="TAL"/>
            </w:pPr>
            <w:r w:rsidRPr="00BB629B">
              <w:t>NOTE 1</w:t>
            </w:r>
          </w:p>
        </w:tc>
      </w:tr>
      <w:tr w:rsidR="00C731E8" w:rsidRPr="00BB629B" w14:paraId="4270B4E0"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5D8111C" w14:textId="77777777" w:rsidR="00C731E8" w:rsidRPr="00BB629B" w:rsidRDefault="00C731E8" w:rsidP="00C731E8">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D1517E5" w14:textId="77777777" w:rsidR="00C731E8" w:rsidRPr="00BB629B" w:rsidRDefault="00C731E8" w:rsidP="00C731E8">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4272EC" w14:textId="77777777" w:rsidR="00C731E8" w:rsidRPr="00BB629B" w:rsidRDefault="00C731E8" w:rsidP="00C731E8">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3FB38F" w14:textId="77777777" w:rsidR="00C731E8" w:rsidRPr="00BB629B" w:rsidRDefault="00C731E8" w:rsidP="00C731E8">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BD83709" w14:textId="77777777" w:rsidR="00C731E8" w:rsidRPr="00BB629B" w:rsidRDefault="00C731E8" w:rsidP="00C731E8">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C4360D"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25A6C35"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F62524" w14:textId="77777777" w:rsidR="00C731E8" w:rsidRPr="00BB629B" w:rsidRDefault="00C731E8" w:rsidP="00C731E8">
            <w:pPr>
              <w:pStyle w:val="TAL"/>
              <w:rPr>
                <w:rFonts w:cs="Arial"/>
              </w:rPr>
            </w:pPr>
            <w:r w:rsidRPr="00BB629B">
              <w:rPr>
                <w:rFonts w:cs="Arial"/>
              </w:rPr>
              <w:t>NOTE 5</w:t>
            </w:r>
          </w:p>
          <w:p w14:paraId="1AFBA189" w14:textId="77777777" w:rsidR="00C731E8" w:rsidRPr="00BB629B" w:rsidRDefault="00C731E8" w:rsidP="00C731E8">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C731E8" w:rsidRPr="00BB629B" w14:paraId="36F08A37"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8D7C060" w14:textId="77777777" w:rsidR="00C731E8" w:rsidRPr="00BB629B" w:rsidRDefault="00C731E8" w:rsidP="00C731E8">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7FC1C43" w14:textId="77777777" w:rsidR="00C731E8" w:rsidRPr="00BB629B" w:rsidRDefault="00C731E8" w:rsidP="00C731E8">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D4F3B4"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D963787" w14:textId="77777777" w:rsidR="00C731E8" w:rsidRPr="00BB629B" w:rsidRDefault="00C731E8" w:rsidP="00C731E8">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26DD08B1"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A32F31"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75629D0"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8F078D" w14:textId="77777777" w:rsidR="00C731E8" w:rsidRPr="00BB629B" w:rsidRDefault="00C731E8" w:rsidP="00C731E8">
            <w:pPr>
              <w:pStyle w:val="TAL"/>
              <w:rPr>
                <w:rFonts w:cs="Arial"/>
              </w:rPr>
            </w:pPr>
            <w:r w:rsidRPr="00BB629B">
              <w:rPr>
                <w:rFonts w:cs="Arial"/>
              </w:rPr>
              <w:t>NOTE 5</w:t>
            </w:r>
          </w:p>
          <w:p w14:paraId="6D2170C8" w14:textId="77777777" w:rsidR="00C731E8" w:rsidRPr="00BB629B" w:rsidRDefault="00C731E8" w:rsidP="00C731E8">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C731E8" w:rsidRPr="00BB629B" w14:paraId="11B21D6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F326A3" w14:textId="77777777" w:rsidR="00C731E8" w:rsidRPr="00BB629B" w:rsidRDefault="00C731E8" w:rsidP="00C731E8">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1E2012" w14:textId="77777777" w:rsidR="00C731E8" w:rsidRPr="00BB629B" w:rsidRDefault="00C731E8" w:rsidP="00C731E8">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C118C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DF38CB"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92A2AE"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7E360"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5A9E95"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A82A99F" w14:textId="77777777" w:rsidR="00C731E8" w:rsidRPr="00BB629B" w:rsidRDefault="00C731E8" w:rsidP="00C731E8">
            <w:pPr>
              <w:pStyle w:val="TAL"/>
              <w:rPr>
                <w:b/>
              </w:rPr>
            </w:pPr>
          </w:p>
        </w:tc>
      </w:tr>
      <w:tr w:rsidR="00C731E8" w:rsidRPr="00BB629B" w14:paraId="6AAA04C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791E5CFE" w14:textId="77777777" w:rsidR="00C731E8" w:rsidRPr="00BB629B" w:rsidRDefault="00C731E8" w:rsidP="00C731E8">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CE26A0C" w14:textId="77777777" w:rsidR="00C731E8" w:rsidRPr="00BB629B" w:rsidRDefault="00C731E8" w:rsidP="00C731E8">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B05E2"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ED796F" w14:textId="77777777" w:rsidR="00C731E8" w:rsidRPr="00BB629B" w:rsidRDefault="00C731E8" w:rsidP="00C731E8">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B5851FE" w14:textId="77777777" w:rsidR="00C731E8" w:rsidRPr="00BB629B" w:rsidRDefault="00C731E8" w:rsidP="00C731E8">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4E5FBC" w14:textId="77777777" w:rsidR="00C731E8" w:rsidRPr="00BB629B" w:rsidRDefault="00C731E8" w:rsidP="00C731E8">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77BB6D69"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C61453C" w14:textId="77777777" w:rsidR="00C731E8" w:rsidRPr="00BB629B" w:rsidRDefault="00C731E8" w:rsidP="00C731E8">
            <w:pPr>
              <w:pStyle w:val="TAL"/>
              <w:rPr>
                <w:lang w:eastAsia="zh-CN"/>
              </w:rPr>
            </w:pPr>
          </w:p>
        </w:tc>
      </w:tr>
      <w:tr w:rsidR="00C731E8" w:rsidRPr="00BB629B" w14:paraId="2FF9FCC3"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7875656" w14:textId="77777777" w:rsidR="00C731E8" w:rsidRPr="00BB629B" w:rsidRDefault="00C731E8" w:rsidP="00C731E8">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3E07F29D" w14:textId="77777777" w:rsidR="00C731E8" w:rsidRPr="00BB629B" w:rsidRDefault="00C731E8" w:rsidP="00C731E8">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F354EA" w14:textId="77777777" w:rsidR="00C731E8" w:rsidRPr="00BB629B" w:rsidRDefault="00C731E8" w:rsidP="00C731E8">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D73B7" w14:textId="77777777" w:rsidR="00C731E8" w:rsidRPr="00BB629B" w:rsidRDefault="00C731E8" w:rsidP="00C731E8">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21D2419" w14:textId="77777777" w:rsidR="00C731E8" w:rsidRPr="00BB629B" w:rsidRDefault="00C731E8" w:rsidP="00C731E8">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2FEAD38" w14:textId="77777777" w:rsidR="00C731E8" w:rsidRPr="00BB629B" w:rsidRDefault="00C731E8" w:rsidP="00C731E8">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2F482AE4"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A235E1" w14:textId="77777777" w:rsidR="00C731E8" w:rsidRPr="00BB629B" w:rsidRDefault="00C731E8" w:rsidP="00C731E8">
            <w:pPr>
              <w:pStyle w:val="TAL"/>
            </w:pPr>
          </w:p>
        </w:tc>
      </w:tr>
      <w:tr w:rsidR="00C731E8" w:rsidRPr="00BB629B" w14:paraId="3500C52D"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462A0C7" w14:textId="77777777" w:rsidR="00C731E8" w:rsidRPr="00BB629B" w:rsidRDefault="00C731E8" w:rsidP="00C731E8">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76BEC742" w14:textId="77777777" w:rsidR="00C731E8" w:rsidRPr="00BB629B" w:rsidRDefault="00C731E8" w:rsidP="00C731E8">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FEF2E6F" w14:textId="77777777" w:rsidR="00C731E8" w:rsidRPr="00BB629B" w:rsidRDefault="00C731E8" w:rsidP="00C731E8">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D50AC0" w14:textId="77777777" w:rsidR="00C731E8" w:rsidRPr="00BB629B" w:rsidRDefault="00C731E8" w:rsidP="00C731E8">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0A4AF5" w14:textId="77777777" w:rsidR="00C731E8" w:rsidRPr="00BB629B" w:rsidRDefault="00C731E8" w:rsidP="00C731E8">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EA5F5C" w14:textId="77777777" w:rsidR="00C731E8" w:rsidRPr="00BB629B" w:rsidRDefault="00C731E8" w:rsidP="00C731E8">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C593BC3" w14:textId="77777777" w:rsidR="00C731E8" w:rsidRPr="00BB629B" w:rsidRDefault="00C731E8" w:rsidP="00C731E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56A4E5" w14:textId="77777777" w:rsidR="00C731E8" w:rsidRPr="00BB629B" w:rsidRDefault="00C731E8" w:rsidP="00C731E8">
            <w:pPr>
              <w:pStyle w:val="TAL"/>
            </w:pPr>
            <w:r w:rsidRPr="00BB629B">
              <w:t>NOTE 1</w:t>
            </w:r>
          </w:p>
        </w:tc>
      </w:tr>
      <w:tr w:rsidR="00C731E8" w:rsidRPr="00BB629B" w14:paraId="1CE54AE5"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991CF8" w14:textId="77777777" w:rsidR="00C731E8" w:rsidRPr="00BB629B" w:rsidRDefault="00C731E8" w:rsidP="00C731E8">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F95D32" w14:textId="77777777" w:rsidR="00C731E8" w:rsidRPr="00BB629B" w:rsidRDefault="00C731E8" w:rsidP="00C731E8">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78E775"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54585B"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CE9EA1"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A88532"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0A88A3"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12894E7" w14:textId="77777777" w:rsidR="00C731E8" w:rsidRPr="00BB629B" w:rsidRDefault="00C731E8" w:rsidP="00C731E8">
            <w:pPr>
              <w:pStyle w:val="TAL"/>
              <w:rPr>
                <w:b/>
              </w:rPr>
            </w:pPr>
          </w:p>
        </w:tc>
      </w:tr>
      <w:tr w:rsidR="00C731E8" w:rsidRPr="00BB629B" w14:paraId="3035ADB4"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2376F907" w14:textId="77777777" w:rsidR="00C731E8" w:rsidRPr="00BB629B" w:rsidRDefault="00C731E8" w:rsidP="00C731E8">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63C401C" w14:textId="77777777" w:rsidR="00C731E8" w:rsidRPr="00BB629B" w:rsidRDefault="00C731E8" w:rsidP="00C731E8">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743F58"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AF169E" w14:textId="77777777" w:rsidR="00C731E8" w:rsidRPr="00BB629B" w:rsidRDefault="00C731E8" w:rsidP="00C731E8">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76038AC7" w14:textId="77777777" w:rsidR="00C731E8" w:rsidRPr="00BB629B" w:rsidRDefault="00C731E8" w:rsidP="00C731E8">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EFFD44" w14:textId="77777777" w:rsidR="00C731E8" w:rsidRPr="00BB629B" w:rsidRDefault="00C731E8" w:rsidP="00C731E8">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1D3CEA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ACACCD" w14:textId="77777777" w:rsidR="00C731E8" w:rsidRPr="00BB629B" w:rsidRDefault="00C731E8" w:rsidP="00C731E8">
            <w:pPr>
              <w:pStyle w:val="TAL"/>
              <w:rPr>
                <w:rFonts w:cs="Arial"/>
              </w:rPr>
            </w:pPr>
            <w:r w:rsidRPr="00BB629B">
              <w:rPr>
                <w:rFonts w:cs="Arial"/>
              </w:rPr>
              <w:t>NOTE 5</w:t>
            </w:r>
          </w:p>
          <w:p w14:paraId="4C6DED4E" w14:textId="77777777" w:rsidR="00C731E8" w:rsidRPr="00BB629B" w:rsidRDefault="00C731E8" w:rsidP="00C731E8">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C731E8" w:rsidRPr="00BB629B" w14:paraId="457532EE"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1655A4D1" w14:textId="77777777" w:rsidR="00C731E8" w:rsidRPr="00BB629B" w:rsidRDefault="00C731E8" w:rsidP="00C731E8">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EA091E8" w14:textId="77777777" w:rsidR="00C731E8" w:rsidRPr="00BB629B" w:rsidRDefault="00C731E8" w:rsidP="00C731E8">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A6306"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85ACD5" w14:textId="77777777" w:rsidR="00C731E8" w:rsidRPr="00BB629B" w:rsidRDefault="00C731E8" w:rsidP="00C731E8">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1441E13" w14:textId="77777777" w:rsidR="00C731E8" w:rsidRPr="00BB629B" w:rsidRDefault="00C731E8" w:rsidP="00C731E8">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42AFAB" w14:textId="77777777" w:rsidR="00C731E8" w:rsidRPr="00BB629B" w:rsidRDefault="00C731E8" w:rsidP="00C731E8">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25A1B32"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D23278" w14:textId="77777777" w:rsidR="00C731E8" w:rsidRPr="00BB629B" w:rsidRDefault="00C731E8" w:rsidP="00C731E8">
            <w:pPr>
              <w:pStyle w:val="TAL"/>
              <w:rPr>
                <w:rFonts w:cs="Arial"/>
              </w:rPr>
            </w:pPr>
            <w:r w:rsidRPr="00BB629B">
              <w:rPr>
                <w:rFonts w:cs="Arial"/>
              </w:rPr>
              <w:t>NOTE 5</w:t>
            </w:r>
          </w:p>
          <w:p w14:paraId="5BE6EF3F" w14:textId="77777777" w:rsidR="00C731E8" w:rsidRPr="00BB629B" w:rsidRDefault="00C731E8" w:rsidP="00C731E8">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C731E8" w:rsidRPr="00BB629B" w14:paraId="77176ED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C2FB5A5" w14:textId="77777777" w:rsidR="00C731E8" w:rsidRPr="00BB629B" w:rsidRDefault="00C731E8" w:rsidP="00C731E8">
            <w:pPr>
              <w:pStyle w:val="TAL"/>
              <w:rPr>
                <w:bCs/>
              </w:rPr>
            </w:pPr>
            <w:r w:rsidRPr="00BB629B">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0D5844F9" w14:textId="77777777" w:rsidR="00C731E8" w:rsidRPr="00BB629B" w:rsidRDefault="00C731E8" w:rsidP="00C731E8">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5AC99F" w14:textId="77777777" w:rsidR="00C731E8" w:rsidRPr="00BB629B" w:rsidRDefault="00C731E8" w:rsidP="00C731E8">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F57EFA" w14:textId="77777777" w:rsidR="00C731E8" w:rsidRPr="00BB629B" w:rsidRDefault="00C731E8" w:rsidP="00C731E8">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241508BA" w14:textId="77777777" w:rsidR="00C731E8" w:rsidRPr="00BB629B" w:rsidRDefault="00C731E8" w:rsidP="00C731E8">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55FC7B1F" w14:textId="77777777" w:rsidR="00C731E8" w:rsidRPr="00BB629B" w:rsidRDefault="00C731E8" w:rsidP="00C731E8">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20C2CE7"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236F30" w14:textId="77777777" w:rsidR="00C731E8" w:rsidRPr="00BB629B" w:rsidRDefault="00C731E8" w:rsidP="00C731E8">
            <w:pPr>
              <w:pStyle w:val="TAL"/>
              <w:rPr>
                <w:rFonts w:cs="Arial"/>
              </w:rPr>
            </w:pPr>
            <w:r w:rsidRPr="00BB629B">
              <w:rPr>
                <w:rFonts w:cs="Arial"/>
              </w:rPr>
              <w:t>NOTE 5</w:t>
            </w:r>
          </w:p>
          <w:p w14:paraId="426D530A" w14:textId="77777777" w:rsidR="00C731E8" w:rsidRPr="00BB629B" w:rsidRDefault="00C731E8" w:rsidP="00C731E8">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C731E8" w:rsidRPr="00BB629B" w14:paraId="68644AD9"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04F205" w14:textId="77777777" w:rsidR="00C731E8" w:rsidRPr="00BB629B" w:rsidRDefault="00C731E8" w:rsidP="00C731E8">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DC58CA6" w14:textId="77777777" w:rsidR="00C731E8" w:rsidRPr="00BB629B" w:rsidRDefault="00C731E8" w:rsidP="00C731E8">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B18630" w14:textId="77777777" w:rsidR="00C731E8" w:rsidRPr="00BB629B" w:rsidRDefault="00C731E8" w:rsidP="00C731E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7596A9" w14:textId="77777777" w:rsidR="00C731E8" w:rsidRPr="00BB629B" w:rsidRDefault="00C731E8" w:rsidP="00C731E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21A636" w14:textId="77777777" w:rsidR="00C731E8" w:rsidRPr="00BB629B" w:rsidRDefault="00C731E8" w:rsidP="00C731E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F25723" w14:textId="77777777" w:rsidR="00C731E8" w:rsidRPr="00BB629B" w:rsidRDefault="00C731E8" w:rsidP="00C731E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059462" w14:textId="77777777" w:rsidR="00C731E8" w:rsidRPr="00BB629B" w:rsidRDefault="00C731E8" w:rsidP="00C731E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1A560F" w14:textId="77777777" w:rsidR="00C731E8" w:rsidRPr="00BB629B" w:rsidRDefault="00C731E8" w:rsidP="00C731E8">
            <w:pPr>
              <w:pStyle w:val="TAL"/>
              <w:rPr>
                <w:b/>
              </w:rPr>
            </w:pPr>
          </w:p>
        </w:tc>
      </w:tr>
      <w:tr w:rsidR="00C731E8" w:rsidRPr="00BB629B" w14:paraId="437D731C"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6A985905" w14:textId="77777777" w:rsidR="00C731E8" w:rsidRPr="00BB629B" w:rsidRDefault="00C731E8" w:rsidP="00C731E8">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719C0E1F" w14:textId="77777777" w:rsidR="00C731E8" w:rsidRPr="00BB629B" w:rsidRDefault="00C731E8" w:rsidP="00C731E8">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D6BE64"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52B102" w14:textId="77777777" w:rsidR="00C731E8" w:rsidRPr="00BB629B" w:rsidRDefault="00C731E8" w:rsidP="00C731E8">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5E5D79C8" w14:textId="77777777" w:rsidR="00C731E8" w:rsidRPr="00BB629B" w:rsidRDefault="00C731E8" w:rsidP="00C731E8">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315E8C3" w14:textId="77777777" w:rsidR="00C731E8" w:rsidRPr="00BB629B" w:rsidRDefault="00C731E8" w:rsidP="00C731E8">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A8F6B63"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B179A0B" w14:textId="77777777" w:rsidR="00C731E8" w:rsidRPr="00BB629B" w:rsidRDefault="00C731E8" w:rsidP="00C731E8">
            <w:pPr>
              <w:pStyle w:val="TAL"/>
              <w:rPr>
                <w:rFonts w:cs="Arial"/>
              </w:rPr>
            </w:pPr>
          </w:p>
        </w:tc>
      </w:tr>
      <w:tr w:rsidR="00C731E8" w:rsidRPr="00BB629B" w14:paraId="5036A71F" w14:textId="77777777" w:rsidTr="004C6045">
        <w:trPr>
          <w:jc w:val="center"/>
        </w:trPr>
        <w:tc>
          <w:tcPr>
            <w:tcW w:w="1492" w:type="dxa"/>
            <w:tcBorders>
              <w:top w:val="single" w:sz="4" w:space="0" w:color="auto"/>
              <w:left w:val="single" w:sz="4" w:space="0" w:color="auto"/>
              <w:bottom w:val="single" w:sz="4" w:space="0" w:color="auto"/>
              <w:right w:val="single" w:sz="4" w:space="0" w:color="auto"/>
            </w:tcBorders>
            <w:hideMark/>
          </w:tcPr>
          <w:p w14:paraId="3EB5CE37" w14:textId="77777777" w:rsidR="00C731E8" w:rsidRPr="00BB629B" w:rsidRDefault="00C731E8" w:rsidP="00C731E8">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5FB4F409" w14:textId="77777777" w:rsidR="00C731E8" w:rsidRPr="00BB629B" w:rsidRDefault="00C731E8" w:rsidP="00C731E8">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02F83A" w14:textId="77777777" w:rsidR="00C731E8" w:rsidRPr="00BB629B" w:rsidRDefault="00C731E8" w:rsidP="00C731E8">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F9A5AE" w14:textId="77777777" w:rsidR="00C731E8" w:rsidRPr="00BB629B" w:rsidRDefault="00C731E8" w:rsidP="00C731E8">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C55F187" w14:textId="77777777" w:rsidR="00C731E8" w:rsidRPr="00BB629B" w:rsidRDefault="00C731E8" w:rsidP="00C731E8">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81FC8C6" w14:textId="77777777" w:rsidR="00C731E8" w:rsidRPr="00BB629B" w:rsidRDefault="00C731E8" w:rsidP="00C731E8">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66609CE" w14:textId="77777777" w:rsidR="00C731E8" w:rsidRPr="00BB629B" w:rsidRDefault="00C731E8" w:rsidP="00C731E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92EE50" w14:textId="77777777" w:rsidR="00C731E8" w:rsidRPr="00BB629B" w:rsidRDefault="00C731E8" w:rsidP="00C731E8">
            <w:pPr>
              <w:pStyle w:val="TAL"/>
              <w:rPr>
                <w:rFonts w:cs="Arial"/>
              </w:rPr>
            </w:pPr>
            <w:r w:rsidRPr="00BB629B">
              <w:rPr>
                <w:rFonts w:cs="Arial"/>
              </w:rPr>
              <w:t>NOTE5</w:t>
            </w:r>
          </w:p>
          <w:p w14:paraId="46CD6208" w14:textId="77777777" w:rsidR="00C731E8" w:rsidRPr="00BB629B" w:rsidRDefault="00C731E8" w:rsidP="00C731E8">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C731E8" w:rsidRPr="00BB629B" w14:paraId="138DAB90" w14:textId="77777777" w:rsidTr="004C6045">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5BB61E69" w14:textId="77777777" w:rsidR="00C731E8" w:rsidRPr="00BB629B" w:rsidRDefault="00C731E8" w:rsidP="00C731E8">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74B98D4A" w14:textId="77777777" w:rsidR="00C731E8" w:rsidRPr="00BB629B" w:rsidRDefault="00C731E8" w:rsidP="00C731E8">
            <w:pPr>
              <w:pStyle w:val="TAN"/>
              <w:rPr>
                <w:rFonts w:eastAsia="SimSun"/>
              </w:rPr>
            </w:pPr>
            <w:r w:rsidRPr="00BB629B">
              <w:rPr>
                <w:rFonts w:eastAsia="SimSun"/>
              </w:rPr>
              <w:t>NOTE 2:</w:t>
            </w:r>
            <w:r w:rsidRPr="00BB629B">
              <w:rPr>
                <w:lang w:eastAsia="zh-TW"/>
              </w:rPr>
              <w:tab/>
              <w:t>Void</w:t>
            </w:r>
            <w:r w:rsidRPr="00BB629B">
              <w:t>.</w:t>
            </w:r>
          </w:p>
          <w:p w14:paraId="0D6E4659" w14:textId="77777777" w:rsidR="00C731E8" w:rsidRPr="00BB629B" w:rsidRDefault="00C731E8" w:rsidP="00C731E8">
            <w:pPr>
              <w:pStyle w:val="TAN"/>
              <w:rPr>
                <w:rFonts w:eastAsia="SimSun"/>
              </w:rPr>
            </w:pPr>
            <w:r w:rsidRPr="00BB629B">
              <w:rPr>
                <w:rFonts w:eastAsia="SimSun"/>
              </w:rPr>
              <w:t>NOTE 3:</w:t>
            </w:r>
            <w:r w:rsidRPr="00BB629B">
              <w:rPr>
                <w:lang w:eastAsia="zh-TW"/>
              </w:rPr>
              <w:tab/>
              <w:t>Void</w:t>
            </w:r>
            <w:r w:rsidRPr="00BB629B">
              <w:t>.</w:t>
            </w:r>
          </w:p>
          <w:p w14:paraId="5A8D7E8D" w14:textId="77777777" w:rsidR="00C731E8" w:rsidRPr="00BB629B" w:rsidRDefault="00C731E8" w:rsidP="00C731E8">
            <w:pPr>
              <w:pStyle w:val="TAN"/>
              <w:rPr>
                <w:rFonts w:eastAsia="SimSun" w:cs="Arial"/>
              </w:rPr>
            </w:pPr>
            <w:r w:rsidRPr="00BB629B">
              <w:rPr>
                <w:rFonts w:eastAsia="SimSun"/>
              </w:rPr>
              <w:t>NOTE 4:</w:t>
            </w:r>
            <w:r w:rsidRPr="00BB629B">
              <w:rPr>
                <w:lang w:eastAsia="zh-TW"/>
              </w:rPr>
              <w:tab/>
              <w:t>Void</w:t>
            </w:r>
            <w:r w:rsidRPr="00BB629B">
              <w:t>.</w:t>
            </w:r>
          </w:p>
          <w:p w14:paraId="013CC63C" w14:textId="77777777" w:rsidR="00C731E8" w:rsidRPr="00BB629B" w:rsidRDefault="00C731E8" w:rsidP="00C731E8">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793D87E4" w14:textId="36BC55DF" w:rsidR="003315C9" w:rsidRPr="00BB629B" w:rsidRDefault="003315C9" w:rsidP="003315C9"/>
    <w:p w14:paraId="48932A57" w14:textId="77777777" w:rsidR="003315C9" w:rsidRPr="00BB629B" w:rsidRDefault="003315C9" w:rsidP="003315C9">
      <w:pPr>
        <w:pStyle w:val="TH"/>
      </w:pPr>
      <w:r w:rsidRPr="00BB629B">
        <w:t>Table 4.1.3-1a: Void</w:t>
      </w:r>
    </w:p>
    <w:p w14:paraId="50CC36D4" w14:textId="77777777" w:rsidR="003315C9" w:rsidRPr="00BB629B" w:rsidRDefault="003315C9" w:rsidP="003315C9">
      <w:pPr>
        <w:pStyle w:val="TH"/>
      </w:pPr>
      <w:r w:rsidRPr="00BB629B">
        <w:t>Table 4.1</w:t>
      </w:r>
      <w:r w:rsidRPr="00BB629B">
        <w:rPr>
          <w:lang w:eastAsia="zh-CN"/>
        </w:rPr>
        <w:t>.3</w:t>
      </w:r>
      <w:r w:rsidRPr="00BB629B">
        <w:t>-1b: Void</w:t>
      </w:r>
    </w:p>
    <w:p w14:paraId="45603A15" w14:textId="77777777" w:rsidR="003315C9" w:rsidRPr="00BB629B" w:rsidRDefault="003315C9" w:rsidP="003315C9">
      <w:pPr>
        <w:pStyle w:val="TH"/>
      </w:pPr>
      <w:r w:rsidRPr="00BB629B">
        <w:t>Table 4.1</w:t>
      </w:r>
      <w:r w:rsidRPr="00BB629B">
        <w:rPr>
          <w:lang w:eastAsia="zh-CN"/>
        </w:rPr>
        <w:t>.3</w:t>
      </w:r>
      <w:r w:rsidRPr="00BB629B">
        <w:t>-1c: Void</w:t>
      </w:r>
    </w:p>
    <w:p w14:paraId="17A11405" w14:textId="77777777" w:rsidR="003315C9" w:rsidRPr="00BB629B" w:rsidRDefault="003315C9" w:rsidP="003315C9">
      <w:pPr>
        <w:rPr>
          <w:lang w:eastAsia="zh-CN"/>
        </w:rPr>
      </w:pPr>
    </w:p>
    <w:p w14:paraId="1989B5DF" w14:textId="77777777" w:rsidR="003315C9" w:rsidRPr="00BB629B" w:rsidRDefault="003315C9" w:rsidP="003315C9">
      <w:pPr>
        <w:spacing w:after="0"/>
        <w:rPr>
          <w:iCs/>
          <w:color w:val="FF0000"/>
          <w:lang w:eastAsia="zh-CN"/>
        </w:rPr>
        <w:sectPr w:rsidR="003315C9" w:rsidRPr="00BB629B" w:rsidSect="0027720C">
          <w:footnotePr>
            <w:numRestart w:val="eachSect"/>
          </w:footnotePr>
          <w:pgSz w:w="16840" w:h="11907" w:orient="landscape"/>
          <w:pgMar w:top="1140" w:right="1412" w:bottom="1140" w:left="1140" w:header="567" w:footer="567" w:gutter="0"/>
          <w:cols w:space="720"/>
        </w:sectPr>
      </w:pPr>
    </w:p>
    <w:p w14:paraId="5312EC60" w14:textId="77777777" w:rsidR="003315C9" w:rsidRPr="00BB629B" w:rsidRDefault="003315C9" w:rsidP="003315C9">
      <w:pPr>
        <w:pStyle w:val="Heading3"/>
        <w:rPr>
          <w:rFonts w:eastAsia="Batang"/>
          <w:lang w:eastAsia="ja-JP"/>
        </w:rPr>
      </w:pPr>
      <w:bookmarkStart w:id="139" w:name="_Toc20936810"/>
      <w:bookmarkStart w:id="140" w:name="_Toc36713256"/>
      <w:bookmarkStart w:id="141" w:name="_Toc36713659"/>
      <w:bookmarkStart w:id="142" w:name="_Toc52217972"/>
      <w:bookmarkStart w:id="143" w:name="_Toc58499584"/>
      <w:bookmarkStart w:id="144" w:name="_Toc68538441"/>
      <w:bookmarkStart w:id="145" w:name="_Toc75510024"/>
      <w:bookmarkStart w:id="146" w:name="_Toc90971502"/>
      <w:bookmarkStart w:id="147" w:name="_Toc100158410"/>
      <w:bookmarkStart w:id="148" w:name="_Toc138964330"/>
      <w:r w:rsidRPr="00BB629B">
        <w:rPr>
          <w:rFonts w:eastAsia="Batang"/>
          <w:lang w:eastAsia="ja-JP"/>
        </w:rPr>
        <w:lastRenderedPageBreak/>
        <w:t>4.1.4</w:t>
      </w:r>
      <w:r w:rsidRPr="00BB629B">
        <w:rPr>
          <w:rFonts w:eastAsia="Batang"/>
          <w:lang w:eastAsia="ja-JP"/>
        </w:rPr>
        <w:tab/>
        <w:t>Performance conformance test cases</w:t>
      </w:r>
      <w:bookmarkEnd w:id="139"/>
      <w:bookmarkEnd w:id="140"/>
      <w:bookmarkEnd w:id="141"/>
      <w:bookmarkEnd w:id="142"/>
      <w:bookmarkEnd w:id="143"/>
      <w:bookmarkEnd w:id="144"/>
      <w:bookmarkEnd w:id="145"/>
      <w:bookmarkEnd w:id="146"/>
      <w:bookmarkEnd w:id="147"/>
      <w:bookmarkEnd w:id="148"/>
    </w:p>
    <w:p w14:paraId="1802F9D7" w14:textId="77777777" w:rsidR="003315C9" w:rsidRPr="00BB629B" w:rsidRDefault="003315C9" w:rsidP="003315C9">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315C9" w:rsidRPr="00BB629B" w14:paraId="50A67F77" w14:textId="77777777" w:rsidTr="00F236E6">
        <w:trPr>
          <w:tblHeader/>
          <w:jc w:val="center"/>
        </w:trPr>
        <w:tc>
          <w:tcPr>
            <w:tcW w:w="1171" w:type="dxa"/>
            <w:tcBorders>
              <w:top w:val="single" w:sz="4" w:space="0" w:color="auto"/>
              <w:left w:val="single" w:sz="4" w:space="0" w:color="auto"/>
              <w:bottom w:val="nil"/>
              <w:right w:val="single" w:sz="4" w:space="0" w:color="auto"/>
            </w:tcBorders>
            <w:hideMark/>
          </w:tcPr>
          <w:p w14:paraId="45377436" w14:textId="77777777" w:rsidR="003315C9" w:rsidRPr="00BB629B" w:rsidRDefault="003315C9" w:rsidP="00F236E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7B7223EA" w14:textId="77777777" w:rsidR="003315C9" w:rsidRPr="00BB629B" w:rsidRDefault="003315C9" w:rsidP="00F236E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4D8C237" w14:textId="77777777" w:rsidR="003315C9" w:rsidRPr="00BB629B" w:rsidRDefault="003315C9" w:rsidP="00F236E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A9F9BB5" w14:textId="77777777" w:rsidR="003315C9" w:rsidRPr="00BB629B" w:rsidRDefault="003315C9" w:rsidP="00F236E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082565E5" w14:textId="77777777" w:rsidR="003315C9" w:rsidRPr="00BB629B" w:rsidRDefault="003315C9" w:rsidP="00F236E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DC2AE54" w14:textId="77777777" w:rsidR="003315C9" w:rsidRPr="00BB629B" w:rsidRDefault="003315C9" w:rsidP="00F236E6">
            <w:pPr>
              <w:pStyle w:val="TAH"/>
            </w:pPr>
            <w:r w:rsidRPr="00BB629B">
              <w:t>Additional Information</w:t>
            </w:r>
          </w:p>
        </w:tc>
      </w:tr>
      <w:tr w:rsidR="003315C9" w:rsidRPr="00BB629B" w14:paraId="39834A95" w14:textId="77777777" w:rsidTr="00F236E6">
        <w:trPr>
          <w:tblHeader/>
          <w:jc w:val="center"/>
        </w:trPr>
        <w:tc>
          <w:tcPr>
            <w:tcW w:w="1171" w:type="dxa"/>
            <w:tcBorders>
              <w:top w:val="nil"/>
              <w:left w:val="single" w:sz="4" w:space="0" w:color="auto"/>
              <w:bottom w:val="single" w:sz="4" w:space="0" w:color="auto"/>
              <w:right w:val="single" w:sz="4" w:space="0" w:color="auto"/>
            </w:tcBorders>
          </w:tcPr>
          <w:p w14:paraId="1E74E5DA" w14:textId="77777777" w:rsidR="003315C9" w:rsidRPr="00BB629B" w:rsidRDefault="003315C9" w:rsidP="00F236E6">
            <w:pPr>
              <w:pStyle w:val="TAH"/>
            </w:pPr>
          </w:p>
        </w:tc>
        <w:tc>
          <w:tcPr>
            <w:tcW w:w="4520" w:type="dxa"/>
            <w:tcBorders>
              <w:top w:val="nil"/>
              <w:left w:val="single" w:sz="4" w:space="0" w:color="auto"/>
              <w:bottom w:val="single" w:sz="4" w:space="0" w:color="auto"/>
              <w:right w:val="single" w:sz="4" w:space="0" w:color="auto"/>
            </w:tcBorders>
          </w:tcPr>
          <w:p w14:paraId="05A2AC13" w14:textId="77777777" w:rsidR="003315C9" w:rsidRPr="00BB629B" w:rsidRDefault="003315C9" w:rsidP="00F236E6">
            <w:pPr>
              <w:pStyle w:val="TAH"/>
            </w:pPr>
          </w:p>
        </w:tc>
        <w:tc>
          <w:tcPr>
            <w:tcW w:w="850" w:type="dxa"/>
            <w:tcBorders>
              <w:top w:val="nil"/>
              <w:left w:val="single" w:sz="4" w:space="0" w:color="auto"/>
              <w:bottom w:val="single" w:sz="4" w:space="0" w:color="auto"/>
              <w:right w:val="single" w:sz="4" w:space="0" w:color="auto"/>
            </w:tcBorders>
          </w:tcPr>
          <w:p w14:paraId="4CAFFA24" w14:textId="77777777" w:rsidR="003315C9" w:rsidRPr="00BB629B" w:rsidRDefault="003315C9" w:rsidP="00F236E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1C1B7C" w14:textId="77777777" w:rsidR="003315C9" w:rsidRPr="00BB629B" w:rsidRDefault="003315C9" w:rsidP="00F236E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F5726CF" w14:textId="77777777" w:rsidR="003315C9" w:rsidRPr="00BB629B" w:rsidRDefault="003315C9" w:rsidP="00F236E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5D78A6F8" w14:textId="77777777" w:rsidR="003315C9" w:rsidRPr="00BB629B" w:rsidRDefault="003315C9" w:rsidP="00F236E6">
            <w:pPr>
              <w:pStyle w:val="TAH"/>
            </w:pPr>
          </w:p>
        </w:tc>
        <w:tc>
          <w:tcPr>
            <w:tcW w:w="1984" w:type="dxa"/>
            <w:tcBorders>
              <w:top w:val="nil"/>
              <w:left w:val="single" w:sz="4" w:space="0" w:color="auto"/>
              <w:bottom w:val="single" w:sz="4" w:space="0" w:color="auto"/>
              <w:right w:val="single" w:sz="4" w:space="0" w:color="auto"/>
            </w:tcBorders>
          </w:tcPr>
          <w:p w14:paraId="78AA54C7" w14:textId="77777777" w:rsidR="003315C9" w:rsidRPr="00BB629B" w:rsidRDefault="003315C9" w:rsidP="00F236E6">
            <w:pPr>
              <w:pStyle w:val="TAH"/>
            </w:pPr>
          </w:p>
        </w:tc>
      </w:tr>
      <w:tr w:rsidR="003315C9" w:rsidRPr="00BB629B" w14:paraId="5383D57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D10C5E" w14:textId="77777777" w:rsidR="003315C9" w:rsidRPr="00BB629B" w:rsidRDefault="003315C9" w:rsidP="00F236E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AD474F8" w14:textId="77777777" w:rsidR="003315C9" w:rsidRPr="00BB629B" w:rsidRDefault="003315C9" w:rsidP="00F236E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9853FE"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B0187"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6721A"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45C63"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B90F11" w14:textId="77777777" w:rsidR="003315C9" w:rsidRPr="00BB629B" w:rsidRDefault="003315C9" w:rsidP="00F236E6">
            <w:pPr>
              <w:pStyle w:val="TAL"/>
              <w:rPr>
                <w:b/>
                <w:lang w:eastAsia="zh-CN"/>
              </w:rPr>
            </w:pPr>
          </w:p>
        </w:tc>
      </w:tr>
      <w:tr w:rsidR="003315C9" w:rsidRPr="00BB629B" w14:paraId="3254970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22635" w14:textId="77777777" w:rsidR="003315C9" w:rsidRPr="00BB629B" w:rsidRDefault="003315C9" w:rsidP="00F236E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EA07426" w14:textId="77777777" w:rsidR="003315C9" w:rsidRPr="00BB629B" w:rsidRDefault="003315C9" w:rsidP="00F236E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4DF2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418CB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BF650D"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8947C24"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6B3171" w14:textId="77777777" w:rsidR="003315C9" w:rsidRPr="00BB629B" w:rsidRDefault="003315C9" w:rsidP="00F236E6">
            <w:pPr>
              <w:pStyle w:val="TAL"/>
              <w:rPr>
                <w:b/>
                <w:lang w:eastAsia="zh-CN"/>
              </w:rPr>
            </w:pPr>
          </w:p>
        </w:tc>
      </w:tr>
      <w:tr w:rsidR="003315C9" w:rsidRPr="00BB629B" w14:paraId="196ADF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2323B8F" w14:textId="77777777" w:rsidR="003315C9" w:rsidRPr="00BB629B" w:rsidRDefault="003315C9" w:rsidP="00F236E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C23C541" w14:textId="77777777" w:rsidR="003315C9" w:rsidRPr="00BB629B" w:rsidRDefault="003315C9" w:rsidP="00F236E6">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52FC18" w14:textId="77777777" w:rsidR="003315C9" w:rsidRPr="00BB629B" w:rsidRDefault="003315C9" w:rsidP="00F236E6">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9E0860" w14:textId="77777777" w:rsidR="003315C9" w:rsidRPr="00BB629B" w:rsidRDefault="003315C9" w:rsidP="00F236E6">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16B414AF" w14:textId="2DB968D8" w:rsidR="003315C9" w:rsidRPr="00BB629B" w:rsidRDefault="003315C9" w:rsidP="00F236E6">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sidR="005B25FA">
              <w:rPr>
                <w:rFonts w:ascii="Arial" w:hAnsi="Arial"/>
                <w:sz w:val="18"/>
                <w:lang w:eastAsia="zh-CN"/>
              </w:rPr>
              <w:t>UEs</w:t>
            </w:r>
            <w:r w:rsidRPr="00BB629B">
              <w:rPr>
                <w:rFonts w:ascii="Arial" w:hAnsi="Arial"/>
                <w:sz w:val="18"/>
                <w:lang w:eastAsia="zh-CN"/>
              </w:rPr>
              <w:t xml:space="preserve"> supporting 5GS FDD FR1</w:t>
            </w:r>
            <w:r w:rsidR="00EB043D"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158A2DD5" w14:textId="77777777" w:rsidR="003315C9" w:rsidRPr="00BB629B" w:rsidRDefault="003315C9" w:rsidP="00F236E6">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0CF6F4" w14:textId="77777777" w:rsidR="003315C9" w:rsidRPr="00BB629B" w:rsidRDefault="003315C9" w:rsidP="00F236E6">
            <w:pPr>
              <w:keepNext/>
              <w:keepLines/>
              <w:spacing w:after="0"/>
              <w:rPr>
                <w:rFonts w:ascii="Arial" w:hAnsi="Arial"/>
                <w:sz w:val="18"/>
              </w:rPr>
            </w:pPr>
            <w:r w:rsidRPr="00BB629B">
              <w:rPr>
                <w:rFonts w:ascii="Arial" w:hAnsi="Arial"/>
                <w:sz w:val="18"/>
              </w:rPr>
              <w:t>NOTE 1</w:t>
            </w:r>
          </w:p>
        </w:tc>
      </w:tr>
      <w:tr w:rsidR="00EB043D" w:rsidRPr="003F55C3" w14:paraId="61C0E5AB"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10CD5AA0" w14:textId="77777777" w:rsidR="00EB043D" w:rsidRPr="003F55C3" w:rsidRDefault="00EB043D" w:rsidP="00ED007B">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311A72B5" w14:textId="77777777" w:rsidR="00EB043D" w:rsidRPr="003F55C3" w:rsidRDefault="00EB043D" w:rsidP="00ED007B">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AF67A3" w14:textId="77777777" w:rsidR="00EB043D" w:rsidRPr="003F55C3" w:rsidRDefault="00EB043D" w:rsidP="00ED007B">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27C8E9" w14:textId="77777777" w:rsidR="00EB043D" w:rsidRPr="003F55C3" w:rsidRDefault="00EB043D" w:rsidP="00ED007B">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33534D51" w14:textId="0D931204" w:rsidR="00EB043D" w:rsidRPr="003F55C3" w:rsidRDefault="00EB043D" w:rsidP="00ED007B">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sidR="005B25FA">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C9D885" w14:textId="77777777" w:rsidR="00EB043D" w:rsidRPr="003F55C3" w:rsidRDefault="00EB043D" w:rsidP="00ED007B">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38433B7" w14:textId="77777777" w:rsidR="00EB043D" w:rsidRPr="003F55C3" w:rsidRDefault="00EB043D" w:rsidP="00ED007B">
            <w:pPr>
              <w:keepNext/>
              <w:keepLines/>
              <w:spacing w:after="0"/>
              <w:rPr>
                <w:rFonts w:ascii="Arial" w:hAnsi="Arial"/>
                <w:sz w:val="18"/>
              </w:rPr>
            </w:pPr>
            <w:r w:rsidRPr="003F55C3">
              <w:rPr>
                <w:rFonts w:ascii="Arial" w:hAnsi="Arial"/>
                <w:sz w:val="18"/>
              </w:rPr>
              <w:t>NOTE 1</w:t>
            </w:r>
          </w:p>
        </w:tc>
      </w:tr>
      <w:tr w:rsidR="003315C9" w:rsidRPr="00BB629B" w14:paraId="4A1826C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417E049" w14:textId="77777777" w:rsidR="003315C9" w:rsidRPr="00BB629B" w:rsidRDefault="003315C9" w:rsidP="00F236E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13042830" w14:textId="77777777" w:rsidR="003315C9" w:rsidRPr="00BB629B" w:rsidRDefault="003315C9" w:rsidP="00F236E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680D9"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9BC47" w14:textId="77777777" w:rsidR="003315C9" w:rsidRPr="00BB629B" w:rsidRDefault="003315C9" w:rsidP="00F236E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88D984" w14:textId="166313DB" w:rsidR="003315C9" w:rsidRPr="00BB629B" w:rsidRDefault="005B25FA" w:rsidP="00F236E6">
            <w:pPr>
              <w:pStyle w:val="TAL"/>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0D821C"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4527E3" w14:textId="77777777" w:rsidR="003315C9" w:rsidRPr="00BB629B" w:rsidRDefault="003315C9" w:rsidP="00F236E6">
            <w:pPr>
              <w:pStyle w:val="TAL"/>
            </w:pPr>
          </w:p>
        </w:tc>
      </w:tr>
      <w:tr w:rsidR="003315C9" w:rsidRPr="00BB629B" w14:paraId="5B8DB37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B93742F" w14:textId="77777777" w:rsidR="003315C9" w:rsidRPr="00BB629B" w:rsidRDefault="003315C9" w:rsidP="00F236E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02DD0027" w14:textId="77777777" w:rsidR="003315C9" w:rsidRPr="00BB629B" w:rsidRDefault="003315C9" w:rsidP="00F236E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B79CF"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CE966" w14:textId="77777777" w:rsidR="003315C9" w:rsidRPr="00BB629B" w:rsidRDefault="003315C9" w:rsidP="00F236E6">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272A786" w14:textId="23401A45" w:rsidR="003315C9" w:rsidRPr="00BB629B" w:rsidRDefault="005B25FA" w:rsidP="00F236E6">
            <w:pPr>
              <w:pStyle w:val="TAL"/>
            </w:pPr>
            <w:r>
              <w:rPr>
                <w:lang w:eastAsia="zh-CN"/>
              </w:rPr>
              <w:t>UEs</w:t>
            </w:r>
            <w:r w:rsidR="003315C9"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91A5BB"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8FDFE8" w14:textId="77777777" w:rsidR="003315C9" w:rsidRPr="00BB629B" w:rsidRDefault="003315C9" w:rsidP="00F236E6">
            <w:pPr>
              <w:pStyle w:val="TAL"/>
            </w:pPr>
          </w:p>
        </w:tc>
      </w:tr>
      <w:tr w:rsidR="003315C9" w:rsidRPr="00BB629B" w14:paraId="17BE2D6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62B343F" w14:textId="77777777" w:rsidR="003315C9" w:rsidRPr="00BB629B" w:rsidRDefault="003315C9" w:rsidP="00F236E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2280486E" w14:textId="77777777" w:rsidR="003315C9" w:rsidRPr="00BB629B" w:rsidRDefault="003315C9" w:rsidP="00F236E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E675AE3" w14:textId="77777777" w:rsidR="003315C9" w:rsidRPr="00BB629B" w:rsidRDefault="003315C9" w:rsidP="00F236E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66F69" w14:textId="77777777" w:rsidR="003315C9" w:rsidRPr="00BB629B" w:rsidRDefault="003315C9" w:rsidP="00F236E6">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DBCEAC8" w14:textId="472913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87DA1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C7741B" w14:textId="77777777" w:rsidR="003315C9" w:rsidRPr="00BB629B" w:rsidRDefault="003315C9" w:rsidP="00F236E6">
            <w:pPr>
              <w:pStyle w:val="TAL"/>
            </w:pPr>
            <w:r w:rsidRPr="00BB629B">
              <w:t>NOTE 1</w:t>
            </w:r>
          </w:p>
        </w:tc>
      </w:tr>
      <w:tr w:rsidR="003315C9" w:rsidRPr="00BB629B" w14:paraId="1F4D993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5E01949" w14:textId="77777777" w:rsidR="003315C9" w:rsidRPr="00BB629B" w:rsidRDefault="003315C9" w:rsidP="00F236E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3136FC0F" w14:textId="77777777" w:rsidR="003315C9" w:rsidRPr="00BB629B" w:rsidRDefault="003315C9" w:rsidP="00F236E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708CB7"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303F9" w14:textId="77777777" w:rsidR="003315C9" w:rsidRPr="00BB629B" w:rsidRDefault="003315C9" w:rsidP="00F236E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F4C49D6" w14:textId="6E98F1E8" w:rsidR="003315C9" w:rsidRPr="00BB629B" w:rsidRDefault="005B25FA" w:rsidP="00F236E6">
            <w:pPr>
              <w:pStyle w:val="TAL"/>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9838B"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F81515" w14:textId="77777777" w:rsidR="003315C9" w:rsidRPr="00BB629B" w:rsidRDefault="003315C9" w:rsidP="00F236E6">
            <w:pPr>
              <w:pStyle w:val="TAL"/>
            </w:pPr>
          </w:p>
        </w:tc>
      </w:tr>
      <w:tr w:rsidR="003315C9" w:rsidRPr="00BB629B" w14:paraId="284DEBA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EFB19CF" w14:textId="77777777" w:rsidR="003315C9" w:rsidRPr="00BB629B" w:rsidRDefault="003315C9" w:rsidP="00F236E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021A03B4" w14:textId="77777777" w:rsidR="003315C9" w:rsidRPr="00BB629B" w:rsidRDefault="003315C9" w:rsidP="00F236E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BA47" w14:textId="77777777" w:rsidR="003315C9" w:rsidRPr="00BB629B" w:rsidRDefault="003315C9" w:rsidP="00F236E6">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52FDE0" w14:textId="77777777" w:rsidR="003315C9" w:rsidRPr="00BB629B" w:rsidRDefault="003315C9" w:rsidP="00F236E6">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74E2612C" w14:textId="2029A417" w:rsidR="003315C9" w:rsidRPr="00BB629B" w:rsidRDefault="005B25FA" w:rsidP="00F236E6">
            <w:pPr>
              <w:pStyle w:val="TAL"/>
              <w:rPr>
                <w:rFonts w:cs="Arial"/>
              </w:rPr>
            </w:pPr>
            <w:r>
              <w:rPr>
                <w:lang w:eastAsia="zh-CN"/>
              </w:rPr>
              <w:t>UEs</w:t>
            </w:r>
            <w:r w:rsidR="003315C9"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B6DD48" w14:textId="77777777" w:rsidR="003315C9" w:rsidRPr="00BB629B" w:rsidRDefault="003315C9" w:rsidP="00F236E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53D638" w14:textId="77777777" w:rsidR="003315C9" w:rsidRPr="00BB629B" w:rsidRDefault="003315C9" w:rsidP="00F236E6">
            <w:pPr>
              <w:pStyle w:val="TAL"/>
            </w:pPr>
          </w:p>
        </w:tc>
      </w:tr>
      <w:tr w:rsidR="003315C9" w:rsidRPr="00BB629B" w14:paraId="6FA37C0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0552554" w14:textId="77777777" w:rsidR="003315C9" w:rsidRPr="00BB629B" w:rsidRDefault="003315C9" w:rsidP="00F236E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D85D6F0" w14:textId="77777777" w:rsidR="003315C9" w:rsidRPr="00BB629B" w:rsidRDefault="003315C9" w:rsidP="00F236E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3A3B5"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FC2D99" w14:textId="77777777" w:rsidR="003315C9" w:rsidRPr="00BB629B" w:rsidRDefault="003315C9" w:rsidP="00F236E6">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96E0E10" w14:textId="345E833C"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w:t>
            </w:r>
            <w:r w:rsidR="003315C9" w:rsidRPr="00BB629B">
              <w:rPr>
                <w:rFonts w:cs="Arial"/>
              </w:rPr>
              <w:t>and additional DMRS for coex</w:t>
            </w:r>
            <w:r w:rsidR="003315C9" w:rsidRPr="00BB629B">
              <w:rPr>
                <w:rFonts w:eastAsia="SimSun" w:cs="Arial"/>
                <w:lang w:eastAsia="zh-CN"/>
              </w:rPr>
              <w:t>istence</w:t>
            </w:r>
            <w:r w:rsidR="003315C9" w:rsidRPr="00BB629B">
              <w:rPr>
                <w:rFonts w:cs="Arial"/>
              </w:rPr>
              <w:t xml:space="preserve"> with LTE CRS</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1E6098" w14:textId="77777777" w:rsidR="003315C9" w:rsidRPr="00BB629B" w:rsidRDefault="003315C9" w:rsidP="00F236E6">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6C6676" w14:textId="77777777" w:rsidR="003315C9" w:rsidRPr="00BB629B" w:rsidRDefault="003315C9" w:rsidP="00F236E6">
            <w:pPr>
              <w:pStyle w:val="TAL"/>
            </w:pPr>
          </w:p>
        </w:tc>
      </w:tr>
      <w:tr w:rsidR="003315C9" w:rsidRPr="00BB629B" w14:paraId="5EFB17E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DDA1D77" w14:textId="77777777" w:rsidR="003315C9" w:rsidRPr="00BB629B" w:rsidRDefault="003315C9" w:rsidP="00F236E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3A9410F" w14:textId="77777777" w:rsidR="003315C9" w:rsidRPr="00BB629B" w:rsidRDefault="003315C9" w:rsidP="00F236E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1CCC4"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4895FC1" w14:textId="77777777" w:rsidR="003315C9" w:rsidRPr="00BB629B" w:rsidRDefault="003315C9" w:rsidP="00F236E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052B6654" w14:textId="527FAE29"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1579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8B1D97" w14:textId="77777777" w:rsidR="003315C9" w:rsidRPr="00BB629B" w:rsidRDefault="003315C9" w:rsidP="00F236E6">
            <w:pPr>
              <w:pStyle w:val="TAL"/>
            </w:pPr>
          </w:p>
        </w:tc>
      </w:tr>
      <w:tr w:rsidR="003315C9" w:rsidRPr="00BB629B" w14:paraId="7DE2A4E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1D1B26B" w14:textId="77777777" w:rsidR="003315C9" w:rsidRPr="00BB629B" w:rsidRDefault="003315C9" w:rsidP="00F236E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B68C1C" w14:textId="77777777" w:rsidR="003315C9" w:rsidRPr="00BB629B" w:rsidRDefault="003315C9" w:rsidP="00F236E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29F4D3" w14:textId="77777777" w:rsidR="003315C9" w:rsidRPr="00BB629B" w:rsidRDefault="003315C9" w:rsidP="00F236E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A216A6" w14:textId="77777777" w:rsidR="003315C9" w:rsidRPr="00BB629B" w:rsidRDefault="003315C9" w:rsidP="00F236E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334BA989" w14:textId="20C90754"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r w:rsidR="003315C9"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3AE54"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33CA3F" w14:textId="77777777" w:rsidR="003315C9" w:rsidRPr="00BB629B" w:rsidRDefault="003315C9" w:rsidP="00F236E6">
            <w:pPr>
              <w:pStyle w:val="TAL"/>
            </w:pPr>
            <w:r w:rsidRPr="00BB629B">
              <w:rPr>
                <w:lang w:eastAsia="zh-CN"/>
              </w:rPr>
              <w:t>NOTE 1</w:t>
            </w:r>
          </w:p>
        </w:tc>
      </w:tr>
      <w:tr w:rsidR="003315C9" w:rsidRPr="00BB629B" w14:paraId="46D2BDA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ADE3AB0" w14:textId="77777777" w:rsidR="003315C9" w:rsidRPr="00BB629B" w:rsidRDefault="003315C9" w:rsidP="00F236E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A7E786F" w14:textId="77777777" w:rsidR="003315C9" w:rsidRPr="00BB629B" w:rsidRDefault="003315C9" w:rsidP="00F236E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DF15F7"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5A5DD4" w14:textId="77777777" w:rsidR="003315C9" w:rsidRPr="00BB629B" w:rsidRDefault="003315C9" w:rsidP="00F236E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ACE513B" w14:textId="1A2AAD0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0EF54A"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E4DBD7" w14:textId="77777777" w:rsidR="003315C9" w:rsidRPr="00BB629B" w:rsidRDefault="003315C9" w:rsidP="00F236E6">
            <w:pPr>
              <w:pStyle w:val="TAL"/>
            </w:pPr>
          </w:p>
        </w:tc>
      </w:tr>
      <w:tr w:rsidR="003315C9" w:rsidRPr="00BB629B" w14:paraId="656BF93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DC2240E" w14:textId="77777777" w:rsidR="003315C9" w:rsidRPr="00BB629B" w:rsidRDefault="003315C9" w:rsidP="00F236E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3BEE0102" w14:textId="77777777" w:rsidR="003315C9" w:rsidRPr="00BB629B" w:rsidRDefault="003315C9" w:rsidP="00F236E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A96DFD" w14:textId="77777777" w:rsidR="003315C9" w:rsidRPr="00BB629B" w:rsidRDefault="003315C9" w:rsidP="00F236E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2ED4897" w14:textId="77777777" w:rsidR="003315C9" w:rsidRPr="00BB629B" w:rsidRDefault="003315C9" w:rsidP="00F236E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4406C636" w14:textId="34EDADC8"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EEDB09"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55C4CF" w14:textId="77777777" w:rsidR="003315C9" w:rsidRPr="00BB629B" w:rsidRDefault="003315C9" w:rsidP="00F236E6">
            <w:pPr>
              <w:pStyle w:val="TAL"/>
            </w:pPr>
          </w:p>
        </w:tc>
      </w:tr>
      <w:tr w:rsidR="003315C9" w:rsidRPr="00BB629B" w14:paraId="6CF41DD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A4384EB" w14:textId="77777777" w:rsidR="003315C9" w:rsidRPr="00BB629B" w:rsidRDefault="003315C9" w:rsidP="00F236E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B4F2D73" w14:textId="77777777" w:rsidR="003315C9" w:rsidRPr="00BB629B" w:rsidRDefault="003315C9" w:rsidP="00F236E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8F54D7"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B6A18F" w14:textId="77777777" w:rsidR="003315C9" w:rsidRPr="00BB629B" w:rsidRDefault="003315C9" w:rsidP="00F236E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960C2B2" w14:textId="6AD4AAF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enhanced demodulation processing for HST-SFN joint transmission scheme</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19CEAD" w14:textId="77777777" w:rsidR="003315C9" w:rsidRPr="00BB629B" w:rsidRDefault="003315C9" w:rsidP="00F236E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1A9C89" w14:textId="77777777" w:rsidR="003315C9" w:rsidRPr="00BB629B" w:rsidRDefault="003315C9" w:rsidP="00F236E6">
            <w:pPr>
              <w:pStyle w:val="TAL"/>
            </w:pPr>
          </w:p>
        </w:tc>
      </w:tr>
      <w:tr w:rsidR="003315C9" w:rsidRPr="00BB629B" w14:paraId="5D57CB0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C2AAF47" w14:textId="77777777" w:rsidR="003315C9" w:rsidRPr="00BB629B" w:rsidRDefault="003315C9" w:rsidP="00F236E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C932AB5" w14:textId="77777777" w:rsidR="003315C9" w:rsidRPr="00BB629B" w:rsidRDefault="003315C9" w:rsidP="00F236E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DA3B97"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D07E3" w14:textId="77777777" w:rsidR="003315C9" w:rsidRPr="00BB629B" w:rsidRDefault="003315C9" w:rsidP="00F236E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1948F5F" w14:textId="3C1F3E7C" w:rsidR="003315C9" w:rsidRPr="00BB629B" w:rsidRDefault="005B25FA" w:rsidP="00F236E6">
            <w:pPr>
              <w:pStyle w:val="TAL"/>
              <w:rPr>
                <w:lang w:eastAsia="zh-CN"/>
              </w:rPr>
            </w:pPr>
            <w:r>
              <w:rPr>
                <w:lang w:eastAsia="zh-CN"/>
              </w:rPr>
              <w:t>UEs</w:t>
            </w:r>
            <w:r w:rsidR="003315C9" w:rsidRPr="00BB629B">
              <w:rPr>
                <w:lang w:eastAsia="zh-CN"/>
              </w:rPr>
              <w:t xml:space="preserve"> supporting 5GS FDD FR1 </w:t>
            </w:r>
            <w:r w:rsidR="003315C9" w:rsidRPr="00BB629B">
              <w:rPr>
                <w:kern w:val="2"/>
                <w:lang w:eastAsia="zh-CN" w:bidi="ar"/>
              </w:rPr>
              <w:t xml:space="preserve">and number of active TCI states per BWP per CC </w:t>
            </w:r>
            <w:r w:rsidR="003315C9"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4CE562" w14:textId="77777777" w:rsidR="003315C9" w:rsidRPr="00BB629B" w:rsidRDefault="003315C9" w:rsidP="00F236E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08D172" w14:textId="77777777" w:rsidR="003315C9" w:rsidRPr="00BB629B" w:rsidRDefault="003315C9" w:rsidP="00F236E6">
            <w:pPr>
              <w:pStyle w:val="TAL"/>
            </w:pPr>
          </w:p>
        </w:tc>
      </w:tr>
      <w:tr w:rsidR="003315C9" w:rsidRPr="00BB629B" w14:paraId="43DB45C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145909" w14:textId="77777777" w:rsidR="003315C9" w:rsidRPr="00BB629B" w:rsidRDefault="003315C9" w:rsidP="00F236E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3A8560F" w14:textId="77777777" w:rsidR="003315C9" w:rsidRPr="00BB629B" w:rsidRDefault="003315C9" w:rsidP="00F236E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A423B"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ACBC7E4" w14:textId="77777777" w:rsidR="003315C9" w:rsidRPr="00BB629B" w:rsidRDefault="003315C9" w:rsidP="00F236E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76C07CC5" w14:textId="23F9DFA5" w:rsidR="003315C9" w:rsidRPr="00BB629B" w:rsidRDefault="005B25FA" w:rsidP="00F236E6">
            <w:pPr>
              <w:pStyle w:val="TAL"/>
              <w:rPr>
                <w:rFonts w:cs="Arial"/>
              </w:rPr>
            </w:pPr>
            <w:r>
              <w:rPr>
                <w:lang w:eastAsia="zh-CN"/>
              </w:rPr>
              <w:t>UEs</w:t>
            </w:r>
            <w:r w:rsidR="003315C9" w:rsidRPr="00BB629B">
              <w:rPr>
                <w:lang w:eastAsia="zh-CN"/>
              </w:rPr>
              <w:t xml:space="preserve"> supporting 5GS FDD FR1 and </w:t>
            </w:r>
            <w:r w:rsidR="003315C9" w:rsidRPr="00BB629B">
              <w:rPr>
                <w:bCs/>
                <w:iCs/>
              </w:rPr>
              <w:t>single DCI based spatial division multiplexing scheme</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7F9703" w14:textId="77777777" w:rsidR="003315C9" w:rsidRPr="00BB629B" w:rsidRDefault="003315C9" w:rsidP="00F236E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D13B43" w14:textId="77777777" w:rsidR="003315C9" w:rsidRPr="00BB629B" w:rsidRDefault="003315C9" w:rsidP="00F236E6">
            <w:pPr>
              <w:pStyle w:val="TAL"/>
            </w:pPr>
          </w:p>
        </w:tc>
      </w:tr>
      <w:tr w:rsidR="003315C9" w:rsidRPr="00BB629B" w14:paraId="0B78A07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E105488" w14:textId="77777777" w:rsidR="003315C9" w:rsidRPr="00BB629B" w:rsidRDefault="003315C9" w:rsidP="00F236E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387C78F" w14:textId="77777777" w:rsidR="003315C9" w:rsidRPr="00BB629B" w:rsidRDefault="003315C9" w:rsidP="00F236E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FFB733"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F242233" w14:textId="77777777" w:rsidR="003315C9" w:rsidRPr="00BB629B" w:rsidRDefault="003315C9" w:rsidP="00F236E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5840F656" w14:textId="2085813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multi-DCI based multi-TRP</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372C2A"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A628D1" w14:textId="77777777" w:rsidR="003315C9" w:rsidRPr="00BB629B" w:rsidRDefault="003315C9" w:rsidP="00F236E6">
            <w:pPr>
              <w:pStyle w:val="TAL"/>
            </w:pPr>
          </w:p>
        </w:tc>
      </w:tr>
      <w:tr w:rsidR="003315C9" w:rsidRPr="00BB629B" w14:paraId="2A259AD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DAF993E" w14:textId="77777777" w:rsidR="003315C9" w:rsidRPr="00BB629B" w:rsidRDefault="003315C9" w:rsidP="00F236E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496ADF9" w14:textId="77777777" w:rsidR="003315C9" w:rsidRPr="00BB629B" w:rsidRDefault="003315C9" w:rsidP="00F236E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9D0A1D"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A99E084" w14:textId="77777777" w:rsidR="003315C9" w:rsidRPr="00BB629B" w:rsidRDefault="003315C9" w:rsidP="00F236E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1C46E399" w14:textId="03C3944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 xml:space="preserve">single DCI based </w:t>
            </w:r>
            <w:proofErr w:type="spellStart"/>
            <w:r w:rsidR="003315C9" w:rsidRPr="00BB629B">
              <w:rPr>
                <w:bCs/>
                <w:iCs/>
              </w:rPr>
              <w:t>FDMSchemeA</w:t>
            </w:r>
            <w:proofErr w:type="spellEnd"/>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962E89"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842253" w14:textId="77777777" w:rsidR="003315C9" w:rsidRPr="00BB629B" w:rsidRDefault="003315C9" w:rsidP="00F236E6">
            <w:pPr>
              <w:pStyle w:val="TAL"/>
            </w:pPr>
          </w:p>
        </w:tc>
      </w:tr>
      <w:tr w:rsidR="003315C9" w:rsidRPr="00BB629B" w14:paraId="2A24CE1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FB268B8" w14:textId="77777777" w:rsidR="003315C9" w:rsidRPr="00BB629B" w:rsidRDefault="003315C9" w:rsidP="00F236E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A685EA4" w14:textId="77777777" w:rsidR="003315C9" w:rsidRPr="00BB629B" w:rsidRDefault="003315C9" w:rsidP="00F236E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03A6E7"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269FFE" w14:textId="77777777" w:rsidR="003315C9" w:rsidRPr="00BB629B" w:rsidRDefault="003315C9" w:rsidP="00F236E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68D4B654" w14:textId="45706D54"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single-DCI based inter-slot TDM</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63934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16C232" w14:textId="77777777" w:rsidR="003315C9" w:rsidRPr="00BB629B" w:rsidRDefault="003315C9" w:rsidP="00F236E6">
            <w:pPr>
              <w:pStyle w:val="TAL"/>
            </w:pPr>
          </w:p>
        </w:tc>
      </w:tr>
      <w:tr w:rsidR="008C3B38" w:rsidRPr="00BB629B" w14:paraId="54FA8443"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25B51DD8" w14:textId="77777777" w:rsidR="008C3B38" w:rsidRPr="00BB629B" w:rsidRDefault="008C3B38" w:rsidP="00EF74ED">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3046B745" w14:textId="77777777" w:rsidR="008C3B38" w:rsidRPr="00BB629B" w:rsidRDefault="008C3B38" w:rsidP="00EF74ED">
            <w:pPr>
              <w:pStyle w:val="TAL"/>
            </w:pPr>
            <w:r w:rsidRPr="00175CE5">
              <w:t xml:space="preserve">2Rx FDD FR1 PDSCH with inter-cell </w:t>
            </w:r>
            <w:proofErr w:type="spellStart"/>
            <w:r w:rsidRPr="00175CE5">
              <w:t>intereference</w:t>
            </w:r>
            <w:proofErr w:type="spellEnd"/>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3F196B4" w14:textId="77777777" w:rsidR="008C3B38" w:rsidRPr="00BB629B" w:rsidRDefault="008C3B38" w:rsidP="00EF74ED">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62F398E" w14:textId="77777777" w:rsidR="008C3B38" w:rsidRPr="00BB629B" w:rsidRDefault="008C3B38" w:rsidP="00EF74ED">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5CBFBEF9" w14:textId="77777777" w:rsidR="008C3B38" w:rsidRDefault="008C3B38" w:rsidP="00EF74ED">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0E2DC0" w14:textId="77777777" w:rsidR="008C3B38" w:rsidRPr="00BB629B" w:rsidRDefault="008C3B38" w:rsidP="00EF74ED">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FDE9AE" w14:textId="77777777" w:rsidR="008C3B38" w:rsidRPr="00BB629B" w:rsidRDefault="008C3B38" w:rsidP="00EF74ED">
            <w:pPr>
              <w:pStyle w:val="TAL"/>
            </w:pPr>
          </w:p>
        </w:tc>
      </w:tr>
      <w:tr w:rsidR="00EB043D" w:rsidRPr="000F6278" w14:paraId="28475CCE"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4796C890" w14:textId="77777777" w:rsidR="00EB043D" w:rsidRPr="000F6278" w:rsidRDefault="00EB043D" w:rsidP="00ED007B">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7E99139A" w14:textId="77777777" w:rsidR="00EB043D" w:rsidRPr="000F6278" w:rsidRDefault="00EB043D" w:rsidP="00ED007B">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191EC3C" w14:textId="77777777" w:rsidR="00EB043D" w:rsidRPr="000F6278" w:rsidRDefault="00EB043D" w:rsidP="00ED007B">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0AC36" w14:textId="77777777" w:rsidR="00EB043D" w:rsidRPr="000F6278" w:rsidRDefault="00EB043D" w:rsidP="00ED007B">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0E7B7B79" w14:textId="10FC191D" w:rsidR="00EB043D" w:rsidRPr="000F6278" w:rsidRDefault="00EB043D" w:rsidP="00ED007B">
            <w:pPr>
              <w:pStyle w:val="TAL"/>
              <w:rPr>
                <w:lang w:eastAsia="zh-CN"/>
              </w:rPr>
            </w:pPr>
            <w:proofErr w:type="spellStart"/>
            <w:r w:rsidRPr="003F55C3">
              <w:rPr>
                <w:lang w:eastAsia="zh-CN"/>
              </w:rPr>
              <w:t>RedCap</w:t>
            </w:r>
            <w:proofErr w:type="spellEnd"/>
            <w:r w:rsidRPr="003F55C3">
              <w:rPr>
                <w:lang w:eastAsia="zh-CN"/>
              </w:rPr>
              <w:t xml:space="preserve"> </w:t>
            </w:r>
            <w:r w:rsidR="005B25FA">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23C7AFE" w14:textId="77777777" w:rsidR="00EB043D" w:rsidRPr="000F6278" w:rsidRDefault="00EB043D" w:rsidP="00ED007B">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47384A" w14:textId="77777777" w:rsidR="00EB043D" w:rsidRPr="000F6278" w:rsidRDefault="00EB043D" w:rsidP="00ED007B">
            <w:pPr>
              <w:pStyle w:val="TAL"/>
            </w:pPr>
            <w:r w:rsidRPr="003F55C3">
              <w:t>NOTE 1</w:t>
            </w:r>
          </w:p>
        </w:tc>
      </w:tr>
      <w:tr w:rsidR="00FE3C24" w:rsidRPr="003F55C3" w14:paraId="4C8BB419"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1A21C90C" w14:textId="77777777" w:rsidR="00FE3C24" w:rsidRPr="003F55C3" w:rsidRDefault="00FE3C24" w:rsidP="00EF74ED">
            <w:pPr>
              <w:pStyle w:val="TAL"/>
            </w:pPr>
            <w:r w:rsidRPr="00353F95">
              <w:t>5.2.2.1.20</w:t>
            </w:r>
          </w:p>
        </w:tc>
        <w:tc>
          <w:tcPr>
            <w:tcW w:w="4520" w:type="dxa"/>
            <w:tcBorders>
              <w:top w:val="single" w:sz="4" w:space="0" w:color="auto"/>
              <w:left w:val="single" w:sz="4" w:space="0" w:color="auto"/>
              <w:bottom w:val="single" w:sz="4" w:space="0" w:color="auto"/>
              <w:right w:val="single" w:sz="4" w:space="0" w:color="auto"/>
            </w:tcBorders>
          </w:tcPr>
          <w:p w14:paraId="1D2A80F1" w14:textId="77777777" w:rsidR="00FE3C24" w:rsidRPr="00391D85" w:rsidRDefault="00FE3C24" w:rsidP="00EF74ED">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A15E25" w14:textId="77777777" w:rsidR="00FE3C24" w:rsidRPr="003F55C3" w:rsidRDefault="00FE3C24" w:rsidP="00EF74ED">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A55496" w14:textId="1F57DFAC" w:rsidR="00FE3C24" w:rsidRPr="003F55C3" w:rsidRDefault="00FE3C24" w:rsidP="00EF74ED">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78AAB93C" w14:textId="77777777" w:rsidR="00FE3C24" w:rsidRPr="003F55C3" w:rsidRDefault="00FE3C24" w:rsidP="00EF74ED">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913337" w14:textId="77777777" w:rsidR="00FE3C24" w:rsidRPr="003F55C3" w:rsidRDefault="00FE3C24" w:rsidP="00EF74ED">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669C6D" w14:textId="77777777" w:rsidR="00FE3C24" w:rsidRPr="003F55C3" w:rsidRDefault="00FE3C24" w:rsidP="00EF74ED">
            <w:pPr>
              <w:pStyle w:val="TAL"/>
            </w:pPr>
            <w:r w:rsidRPr="003F55C3">
              <w:t>NOTE 1</w:t>
            </w:r>
          </w:p>
        </w:tc>
      </w:tr>
      <w:tr w:rsidR="00FE3C24" w:rsidRPr="003F55C3" w14:paraId="53140F53"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26890D42" w14:textId="77777777" w:rsidR="00FE3C24" w:rsidRPr="003F55C3" w:rsidRDefault="00FE3C24" w:rsidP="00EF74ED">
            <w:pPr>
              <w:pStyle w:val="TAL"/>
              <w:rPr>
                <w:lang w:eastAsia="zh-CN"/>
              </w:rPr>
            </w:pPr>
            <w:r>
              <w:rPr>
                <w:rFonts w:hint="eastAsia"/>
                <w:lang w:eastAsia="zh-CN"/>
              </w:rPr>
              <w:lastRenderedPageBreak/>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72CE5F36" w14:textId="77777777" w:rsidR="00FE3C24" w:rsidRPr="00391D85" w:rsidRDefault="00FE3C24" w:rsidP="00EF74ED">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2278A55" w14:textId="77777777" w:rsidR="00FE3C24" w:rsidRPr="003F55C3" w:rsidRDefault="00FE3C24" w:rsidP="00EF74ED">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2D87C" w14:textId="3B99BD75" w:rsidR="00FE3C24" w:rsidRPr="003F55C3" w:rsidRDefault="00FE3C24" w:rsidP="00EF74ED">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0C6805C3" w14:textId="77777777" w:rsidR="00FE3C24" w:rsidRPr="003F55C3" w:rsidRDefault="00FE3C24" w:rsidP="00EF74ED">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B1AEEF" w14:textId="77777777" w:rsidR="00FE3C24" w:rsidRPr="003F55C3" w:rsidRDefault="00FE3C24" w:rsidP="00EF74ED">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90B6ED" w14:textId="77777777" w:rsidR="00FE3C24" w:rsidRDefault="00FE3C24" w:rsidP="00EF74ED">
            <w:pPr>
              <w:pStyle w:val="TAL"/>
            </w:pPr>
            <w:r w:rsidRPr="003F55C3">
              <w:t>NOTE 1</w:t>
            </w:r>
          </w:p>
          <w:p w14:paraId="6EC69376" w14:textId="77777777" w:rsidR="00FE3C24" w:rsidRPr="003F55C3" w:rsidRDefault="00FE3C24" w:rsidP="00EF74ED">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3315C9" w:rsidRPr="00BB629B" w14:paraId="15EEEE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103C8C2" w14:textId="77777777" w:rsidR="003315C9" w:rsidRPr="00BB629B" w:rsidRDefault="003315C9" w:rsidP="00F236E6">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939AA58" w14:textId="77777777" w:rsidR="003315C9" w:rsidRPr="00BB629B" w:rsidRDefault="003315C9" w:rsidP="00F236E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8D313"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66953" w14:textId="77777777" w:rsidR="003315C9" w:rsidRPr="00BB629B" w:rsidRDefault="003315C9" w:rsidP="00F236E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49384CC" w14:textId="15458C6D" w:rsidR="003315C9" w:rsidRPr="00BB629B" w:rsidRDefault="005B25FA" w:rsidP="00F236E6">
            <w:pPr>
              <w:pStyle w:val="TAL"/>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5A5250" w14:textId="77777777" w:rsidR="003315C9" w:rsidRPr="00BB629B" w:rsidRDefault="003315C9" w:rsidP="00F236E6">
            <w:pPr>
              <w:pStyle w:val="TAL"/>
              <w:rPr>
                <w:lang w:eastAsia="ko-KR"/>
              </w:rPr>
            </w:pPr>
            <w:r w:rsidRPr="00BB629B">
              <w:rPr>
                <w:lang w:eastAsia="ko-KR"/>
              </w:rPr>
              <w:t>D009</w:t>
            </w:r>
          </w:p>
          <w:p w14:paraId="1614967D"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EDE0191" w14:textId="77777777" w:rsidR="003315C9" w:rsidRPr="00BB629B" w:rsidRDefault="003315C9" w:rsidP="00F236E6">
            <w:pPr>
              <w:pStyle w:val="TAL"/>
            </w:pPr>
          </w:p>
        </w:tc>
      </w:tr>
      <w:tr w:rsidR="003315C9" w:rsidRPr="00BB629B" w14:paraId="4F61A49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A3E4BEE" w14:textId="77777777" w:rsidR="003315C9" w:rsidRPr="00BB629B" w:rsidRDefault="003315C9" w:rsidP="00F236E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12F3AC00" w14:textId="77777777" w:rsidR="003315C9" w:rsidRPr="00BB629B" w:rsidRDefault="003315C9" w:rsidP="00F236E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1A3ADE"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11955" w14:textId="77777777" w:rsidR="003315C9" w:rsidRPr="00BB629B" w:rsidRDefault="003315C9" w:rsidP="00F236E6">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845C50B" w14:textId="456CEA1D" w:rsidR="003315C9" w:rsidRPr="00BB629B" w:rsidRDefault="005B25FA" w:rsidP="00F236E6">
            <w:pPr>
              <w:pStyle w:val="TAL"/>
            </w:pPr>
            <w:r>
              <w:rPr>
                <w:lang w:eastAsia="zh-CN"/>
              </w:rPr>
              <w:t>UEs</w:t>
            </w:r>
            <w:r w:rsidR="003315C9"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A517E0"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391E742" w14:textId="77777777" w:rsidR="003315C9" w:rsidRPr="00BB629B" w:rsidRDefault="003315C9" w:rsidP="00F236E6">
            <w:pPr>
              <w:pStyle w:val="TAL"/>
            </w:pPr>
          </w:p>
        </w:tc>
      </w:tr>
      <w:tr w:rsidR="003315C9" w:rsidRPr="00BB629B" w14:paraId="34A905D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FF532D6" w14:textId="77777777" w:rsidR="003315C9" w:rsidRPr="00BB629B" w:rsidRDefault="003315C9" w:rsidP="00F236E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2CAC3C19" w14:textId="77777777" w:rsidR="003315C9" w:rsidRPr="00BB629B" w:rsidRDefault="003315C9" w:rsidP="00F236E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8A4466" w14:textId="77777777" w:rsidR="003315C9" w:rsidRPr="00BB629B" w:rsidRDefault="003315C9" w:rsidP="00F236E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6EFB88" w14:textId="77777777" w:rsidR="003315C9" w:rsidRPr="00BB629B" w:rsidRDefault="003315C9" w:rsidP="00F236E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79B4819F" w14:textId="01D7D859"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1CDD9C36"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CBE895F" w14:textId="77777777" w:rsidR="003315C9" w:rsidRPr="00BB629B" w:rsidRDefault="003315C9" w:rsidP="00F236E6">
            <w:pPr>
              <w:pStyle w:val="TAL"/>
            </w:pPr>
            <w:r w:rsidRPr="00BB629B">
              <w:t>NOTE 1</w:t>
            </w:r>
          </w:p>
        </w:tc>
      </w:tr>
      <w:tr w:rsidR="003315C9" w:rsidRPr="00BB629B" w14:paraId="3563387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351B430" w14:textId="77777777" w:rsidR="003315C9" w:rsidRPr="00BB629B" w:rsidRDefault="003315C9" w:rsidP="00F236E6">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007A804A" w14:textId="77777777" w:rsidR="003315C9" w:rsidRPr="00BB629B" w:rsidRDefault="003315C9" w:rsidP="00F236E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84B1B"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863BCD" w14:textId="77777777" w:rsidR="003315C9" w:rsidRPr="00BB629B" w:rsidRDefault="003315C9" w:rsidP="00F236E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B1098D" w14:textId="474C23D6" w:rsidR="003315C9" w:rsidRPr="00BB629B" w:rsidRDefault="005B25FA" w:rsidP="00F236E6">
            <w:pPr>
              <w:pStyle w:val="TAL"/>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C85D82"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824A8" w14:textId="77777777" w:rsidR="003315C9" w:rsidRPr="00BB629B" w:rsidRDefault="003315C9" w:rsidP="00F236E6">
            <w:pPr>
              <w:pStyle w:val="TAL"/>
            </w:pPr>
          </w:p>
        </w:tc>
      </w:tr>
      <w:tr w:rsidR="003315C9" w:rsidRPr="00BB629B" w14:paraId="19D58C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A7A1B9A" w14:textId="77777777" w:rsidR="003315C9" w:rsidRPr="00BB629B" w:rsidRDefault="003315C9" w:rsidP="00F236E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981ABC6" w14:textId="77777777" w:rsidR="003315C9" w:rsidRPr="00BB629B" w:rsidRDefault="003315C9" w:rsidP="00F236E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7BA0B" w14:textId="77777777" w:rsidR="003315C9" w:rsidRPr="00BB629B" w:rsidRDefault="003315C9" w:rsidP="00F236E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994697" w14:textId="77777777" w:rsidR="003315C9" w:rsidRPr="00BB629B" w:rsidRDefault="003315C9" w:rsidP="00F236E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2A35B572" w14:textId="747ECE15" w:rsidR="003315C9" w:rsidRPr="00BB629B" w:rsidRDefault="005B25FA" w:rsidP="00F236E6">
            <w:pPr>
              <w:pStyle w:val="TAL"/>
              <w:rPr>
                <w:lang w:eastAsia="zh-CN"/>
              </w:rPr>
            </w:pPr>
            <w:r>
              <w:rPr>
                <w:rFonts w:cs="Arial"/>
              </w:rPr>
              <w:t>UEs</w:t>
            </w:r>
            <w:r w:rsidR="003315C9" w:rsidRPr="00BB629B">
              <w:rPr>
                <w:rFonts w:cs="Arial"/>
              </w:rPr>
              <w:t xml:space="preserve"> supporting 5GS TDD FR1 and PDSCH mapping Type B</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7E9ECB" w14:textId="77777777" w:rsidR="003315C9" w:rsidRPr="00BB629B" w:rsidRDefault="003315C9" w:rsidP="00F236E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9EBD6B" w14:textId="77777777" w:rsidR="003315C9" w:rsidRPr="00BB629B" w:rsidRDefault="003315C9" w:rsidP="00F236E6">
            <w:pPr>
              <w:pStyle w:val="TAL"/>
            </w:pPr>
          </w:p>
        </w:tc>
      </w:tr>
      <w:tr w:rsidR="003315C9" w:rsidRPr="00BB629B" w14:paraId="5CB06DA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07775A0" w14:textId="77777777" w:rsidR="003315C9" w:rsidRPr="00BB629B" w:rsidRDefault="003315C9" w:rsidP="00F236E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71E855C9" w14:textId="77777777" w:rsidR="003315C9" w:rsidRPr="00BB629B" w:rsidRDefault="003315C9" w:rsidP="00F236E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2FF7FA" w14:textId="77777777" w:rsidR="003315C9" w:rsidRPr="00BB629B" w:rsidRDefault="003315C9" w:rsidP="00F236E6">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0492AAE" w14:textId="77777777" w:rsidR="003315C9" w:rsidRPr="00BB629B" w:rsidRDefault="003315C9" w:rsidP="00F236E6">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1F72E9A" w14:textId="18FDBC71"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and additional DMRS for coex</w:t>
            </w:r>
            <w:r w:rsidR="003315C9" w:rsidRPr="00BB629B">
              <w:rPr>
                <w:rFonts w:eastAsia="SimSun" w:cs="Arial"/>
                <w:lang w:eastAsia="zh-CN"/>
              </w:rPr>
              <w:t>istence</w:t>
            </w:r>
            <w:r w:rsidR="003315C9" w:rsidRPr="00BB629B">
              <w:rPr>
                <w:rFonts w:cs="Arial"/>
              </w:rPr>
              <w:t xml:space="preserve"> with LTE CRS</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C3982C" w14:textId="77777777" w:rsidR="003315C9" w:rsidRPr="00BB629B" w:rsidRDefault="003315C9" w:rsidP="00F236E6">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4B19BBC" w14:textId="77777777" w:rsidR="003315C9" w:rsidRPr="00BB629B" w:rsidRDefault="003315C9" w:rsidP="00F236E6">
            <w:pPr>
              <w:pStyle w:val="TAL"/>
            </w:pPr>
          </w:p>
        </w:tc>
      </w:tr>
      <w:tr w:rsidR="003315C9" w:rsidRPr="00BB629B" w14:paraId="1C863F1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76AE73E" w14:textId="77777777" w:rsidR="003315C9" w:rsidRPr="00BB629B" w:rsidRDefault="003315C9" w:rsidP="00F236E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5B363E57" w14:textId="77777777" w:rsidR="003315C9" w:rsidRPr="00BB629B" w:rsidRDefault="003315C9" w:rsidP="00F236E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2838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A7C5F15" w14:textId="77777777" w:rsidR="003315C9" w:rsidRPr="00BB629B" w:rsidRDefault="003315C9" w:rsidP="00F236E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587355" w14:textId="145F86EA"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4D6163"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9E072D" w14:textId="77777777" w:rsidR="003315C9" w:rsidRPr="00BB629B" w:rsidRDefault="003315C9" w:rsidP="00F236E6">
            <w:pPr>
              <w:pStyle w:val="TAL"/>
            </w:pPr>
          </w:p>
        </w:tc>
      </w:tr>
      <w:tr w:rsidR="003315C9" w:rsidRPr="00BB629B" w14:paraId="49D4FF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52E0A13" w14:textId="77777777" w:rsidR="003315C9" w:rsidRPr="00BB629B" w:rsidRDefault="003315C9" w:rsidP="00F236E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2455CC3" w14:textId="77777777" w:rsidR="003315C9" w:rsidRPr="00BB629B" w:rsidRDefault="003315C9" w:rsidP="00F236E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460DC"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049E5C" w14:textId="77777777" w:rsidR="003315C9" w:rsidRPr="00BB629B" w:rsidRDefault="003315C9" w:rsidP="00F236E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D3BD902" w14:textId="10E1B7D6"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r w:rsidR="003315C9"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00F44D"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A8E7E4" w14:textId="77777777" w:rsidR="003315C9" w:rsidRPr="00BB629B" w:rsidRDefault="003315C9" w:rsidP="00F236E6">
            <w:pPr>
              <w:pStyle w:val="TAL"/>
            </w:pPr>
            <w:r w:rsidRPr="00BB629B">
              <w:rPr>
                <w:lang w:eastAsia="zh-CN"/>
              </w:rPr>
              <w:t>NOTE 1</w:t>
            </w:r>
          </w:p>
        </w:tc>
      </w:tr>
      <w:tr w:rsidR="003315C9" w:rsidRPr="00BB629B" w14:paraId="727862B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B5409C4" w14:textId="77777777" w:rsidR="003315C9" w:rsidRPr="00BB629B" w:rsidRDefault="003315C9" w:rsidP="00F236E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2076C49" w14:textId="77777777" w:rsidR="003315C9" w:rsidRPr="00BB629B" w:rsidRDefault="003315C9" w:rsidP="00F236E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1FC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C99A6C" w14:textId="77777777" w:rsidR="003315C9" w:rsidRPr="00BB629B" w:rsidRDefault="003315C9" w:rsidP="00F236E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43609C3" w14:textId="0D521CE0"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21403A"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A9C85D" w14:textId="77777777" w:rsidR="003315C9" w:rsidRPr="00BB629B" w:rsidRDefault="003315C9" w:rsidP="00F236E6">
            <w:pPr>
              <w:pStyle w:val="TAL"/>
            </w:pPr>
          </w:p>
        </w:tc>
      </w:tr>
      <w:tr w:rsidR="003315C9" w:rsidRPr="00BB629B" w14:paraId="7727586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F6FD289" w14:textId="77777777" w:rsidR="003315C9" w:rsidRPr="00BB629B" w:rsidRDefault="003315C9" w:rsidP="00F236E6">
            <w:pPr>
              <w:pStyle w:val="TAL"/>
            </w:pPr>
            <w:r w:rsidRPr="00BB629B">
              <w:rPr>
                <w:lang w:eastAsia="zh-TW"/>
              </w:rPr>
              <w:lastRenderedPageBreak/>
              <w:t>5.2.2.2.8_1</w:t>
            </w:r>
          </w:p>
        </w:tc>
        <w:tc>
          <w:tcPr>
            <w:tcW w:w="4520" w:type="dxa"/>
            <w:tcBorders>
              <w:top w:val="single" w:sz="4" w:space="0" w:color="auto"/>
              <w:left w:val="single" w:sz="4" w:space="0" w:color="auto"/>
              <w:bottom w:val="single" w:sz="4" w:space="0" w:color="auto"/>
              <w:right w:val="single" w:sz="4" w:space="0" w:color="auto"/>
            </w:tcBorders>
          </w:tcPr>
          <w:p w14:paraId="4FEC9355" w14:textId="77777777" w:rsidR="003315C9" w:rsidRPr="00BB629B" w:rsidRDefault="003315C9" w:rsidP="00F236E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DCFB3F"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9F71C8" w14:textId="77777777" w:rsidR="003315C9" w:rsidRPr="00BB629B" w:rsidRDefault="003315C9" w:rsidP="00F236E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0DCF3F3" w14:textId="4F63A1F2"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879981"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818B6BD" w14:textId="77777777" w:rsidR="003315C9" w:rsidRPr="00BB629B" w:rsidRDefault="003315C9" w:rsidP="00F236E6">
            <w:pPr>
              <w:pStyle w:val="TAL"/>
            </w:pPr>
          </w:p>
        </w:tc>
      </w:tr>
      <w:tr w:rsidR="003315C9" w:rsidRPr="00BB629B" w14:paraId="1E9B955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B788A1E"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A577B0A" w14:textId="77777777" w:rsidR="003315C9" w:rsidRPr="00BB629B" w:rsidRDefault="003315C9" w:rsidP="00F236E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17F5D1" w14:textId="77777777" w:rsidR="003315C9" w:rsidRPr="00BB629B" w:rsidRDefault="003315C9" w:rsidP="00F236E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73E1BD5"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BE8A1A" w14:textId="4B42AECF" w:rsidR="003315C9" w:rsidRPr="00BB629B" w:rsidRDefault="005B25FA" w:rsidP="00F236E6">
            <w:pPr>
              <w:keepNext/>
              <w:keepLines/>
              <w:spacing w:after="0"/>
              <w:rPr>
                <w:rFonts w:ascii="Arial" w:hAnsi="Arial"/>
                <w:sz w:val="18"/>
                <w:lang w:eastAsia="zh-TW"/>
              </w:rPr>
            </w:pPr>
            <w:r>
              <w:rPr>
                <w:rFonts w:ascii="Arial" w:hAnsi="Arial"/>
                <w:sz w:val="18"/>
                <w:lang w:eastAsia="zh-CN"/>
              </w:rPr>
              <w:t>UEs</w:t>
            </w:r>
            <w:r w:rsidR="003315C9"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C4EB79"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8A6D9B" w14:textId="77777777" w:rsidR="003315C9" w:rsidRPr="00BB629B" w:rsidRDefault="003315C9" w:rsidP="00F236E6">
            <w:pPr>
              <w:keepNext/>
              <w:keepLines/>
              <w:spacing w:after="0"/>
              <w:rPr>
                <w:rFonts w:ascii="Arial" w:hAnsi="Arial"/>
                <w:sz w:val="18"/>
                <w:lang w:eastAsia="zh-CN"/>
              </w:rPr>
            </w:pPr>
          </w:p>
        </w:tc>
      </w:tr>
      <w:tr w:rsidR="003315C9" w:rsidRPr="00BB629B" w14:paraId="142795E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1BC459A"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EC7047B" w14:textId="77777777" w:rsidR="003315C9" w:rsidRPr="00BB629B" w:rsidRDefault="003315C9" w:rsidP="00F236E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03ACDC" w14:textId="77777777" w:rsidR="003315C9" w:rsidRPr="00BB629B" w:rsidRDefault="003315C9" w:rsidP="00F236E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C0B6D61"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D700D02" w14:textId="1E95ED14" w:rsidR="003315C9" w:rsidRPr="00BB629B" w:rsidRDefault="005B25FA" w:rsidP="00F236E6">
            <w:pPr>
              <w:keepNext/>
              <w:keepLines/>
              <w:spacing w:after="0"/>
              <w:rPr>
                <w:rFonts w:ascii="Arial" w:hAnsi="Arial"/>
                <w:sz w:val="18"/>
                <w:lang w:eastAsia="zh-TW"/>
              </w:rPr>
            </w:pPr>
            <w:r>
              <w:rPr>
                <w:rFonts w:ascii="Arial" w:hAnsi="Arial"/>
                <w:sz w:val="18"/>
                <w:lang w:eastAsia="zh-CN"/>
              </w:rPr>
              <w:t>UEs</w:t>
            </w:r>
            <w:r w:rsidR="003315C9"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AFFFB5"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0F1B7DE" w14:textId="77777777" w:rsidR="003315C9" w:rsidRPr="00BB629B" w:rsidRDefault="003315C9" w:rsidP="00F236E6">
            <w:pPr>
              <w:keepNext/>
              <w:keepLines/>
              <w:spacing w:after="0"/>
              <w:rPr>
                <w:rFonts w:ascii="Arial" w:hAnsi="Arial"/>
                <w:sz w:val="18"/>
                <w:lang w:eastAsia="zh-CN"/>
              </w:rPr>
            </w:pPr>
          </w:p>
        </w:tc>
      </w:tr>
      <w:tr w:rsidR="003315C9" w:rsidRPr="00BB629B" w14:paraId="4F0A818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DAE284A" w14:textId="77777777" w:rsidR="003315C9" w:rsidRPr="00BB629B" w:rsidRDefault="003315C9" w:rsidP="00F236E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2D4C7E45" w14:textId="77777777" w:rsidR="003315C9" w:rsidRPr="00BB629B" w:rsidRDefault="003315C9" w:rsidP="00F236E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4D94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618709" w14:textId="77777777" w:rsidR="003315C9" w:rsidRPr="00BB629B" w:rsidRDefault="003315C9" w:rsidP="00F236E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7864E39" w14:textId="4C439AD3"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spatial division multiplexing scheme</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738E31"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22AB17" w14:textId="77777777" w:rsidR="003315C9" w:rsidRPr="00BB629B" w:rsidRDefault="003315C9" w:rsidP="00F236E6">
            <w:pPr>
              <w:pStyle w:val="TAL"/>
            </w:pPr>
          </w:p>
        </w:tc>
      </w:tr>
      <w:tr w:rsidR="003315C9" w:rsidRPr="00BB629B" w14:paraId="1C8FDEA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117C84C" w14:textId="77777777" w:rsidR="003315C9" w:rsidRPr="00BB629B" w:rsidRDefault="003315C9" w:rsidP="00F236E6">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686BE48C" w14:textId="77777777" w:rsidR="003315C9" w:rsidRPr="00BB629B" w:rsidRDefault="003315C9" w:rsidP="00F236E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2BC00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71A47B" w14:textId="77777777" w:rsidR="003315C9" w:rsidRPr="00BB629B" w:rsidRDefault="003315C9" w:rsidP="00F236E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5BFCC6B" w14:textId="41C68D80"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multi-DCI based multi-TRP</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11CE29"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1EB199" w14:textId="77777777" w:rsidR="003315C9" w:rsidRPr="00BB629B" w:rsidRDefault="003315C9" w:rsidP="00F236E6">
            <w:pPr>
              <w:pStyle w:val="TAL"/>
            </w:pPr>
          </w:p>
        </w:tc>
      </w:tr>
      <w:tr w:rsidR="003315C9" w:rsidRPr="00BB629B" w14:paraId="4EE239A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65C61C3" w14:textId="77777777" w:rsidR="003315C9" w:rsidRPr="00BB629B" w:rsidRDefault="003315C9" w:rsidP="00F236E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11F542D" w14:textId="77777777" w:rsidR="003315C9" w:rsidRPr="00BB629B" w:rsidRDefault="003315C9" w:rsidP="00F236E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ED1020"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9063EF" w14:textId="77777777" w:rsidR="003315C9" w:rsidRPr="00BB629B" w:rsidRDefault="003315C9" w:rsidP="00F236E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5C56862A" w14:textId="24BC7A59"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 xml:space="preserve">single DCI based </w:t>
            </w:r>
            <w:proofErr w:type="spellStart"/>
            <w:r w:rsidR="003315C9" w:rsidRPr="00BB629B">
              <w:rPr>
                <w:bCs/>
                <w:iCs/>
              </w:rPr>
              <w:t>FDMSchemeA</w:t>
            </w:r>
            <w:proofErr w:type="spellEnd"/>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65D7E4"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182F7B" w14:textId="77777777" w:rsidR="003315C9" w:rsidRPr="00BB629B" w:rsidRDefault="003315C9" w:rsidP="00F236E6">
            <w:pPr>
              <w:pStyle w:val="TAL"/>
            </w:pPr>
          </w:p>
        </w:tc>
      </w:tr>
      <w:tr w:rsidR="003315C9" w:rsidRPr="00BB629B" w14:paraId="0F2FA71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7CAAFCE" w14:textId="77777777" w:rsidR="003315C9" w:rsidRPr="00BB629B" w:rsidRDefault="003315C9" w:rsidP="00F236E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15C76082" w14:textId="77777777" w:rsidR="003315C9" w:rsidRPr="00BB629B" w:rsidRDefault="003315C9" w:rsidP="00F236E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CE1992"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B7AE50" w14:textId="77777777" w:rsidR="003315C9" w:rsidRPr="00BB629B" w:rsidRDefault="003315C9" w:rsidP="00F236E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6A6F65A" w14:textId="591B36CC"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single-DCI based inter-slot TDM</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459284"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12B827" w14:textId="77777777" w:rsidR="003315C9" w:rsidRPr="00BB629B" w:rsidRDefault="003315C9" w:rsidP="00F236E6">
            <w:pPr>
              <w:pStyle w:val="TAL"/>
            </w:pPr>
          </w:p>
        </w:tc>
      </w:tr>
      <w:tr w:rsidR="003315C9" w:rsidRPr="00BB629B" w14:paraId="3CE0893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298E39" w14:textId="77777777" w:rsidR="003315C9" w:rsidRPr="00BB629B" w:rsidRDefault="003315C9" w:rsidP="00F236E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7F41E005" w14:textId="77777777" w:rsidR="003315C9" w:rsidRPr="00BB629B" w:rsidRDefault="003315C9" w:rsidP="00F236E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D3C0C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B13381" w14:textId="77777777" w:rsidR="003315C9" w:rsidRPr="00BB629B" w:rsidRDefault="003315C9" w:rsidP="00F236E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011988E" w14:textId="42738831"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E165E5F" w14:textId="77777777" w:rsidR="003315C9" w:rsidRPr="00BB629B" w:rsidRDefault="003315C9" w:rsidP="00F236E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2F33BC" w14:textId="77777777" w:rsidR="003315C9" w:rsidRPr="00BB629B" w:rsidRDefault="003315C9" w:rsidP="00F236E6">
            <w:pPr>
              <w:pStyle w:val="TAL"/>
            </w:pPr>
            <w:r w:rsidRPr="00BB629B">
              <w:t>NOTE 1</w:t>
            </w:r>
          </w:p>
        </w:tc>
      </w:tr>
      <w:tr w:rsidR="00EB043D" w:rsidRPr="002756C1" w14:paraId="6365BF70"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4FE5AA96" w14:textId="77777777" w:rsidR="00EB043D" w:rsidRPr="002756C1" w:rsidRDefault="00EB043D" w:rsidP="00ED007B">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38CE2278" w14:textId="77777777" w:rsidR="00EB043D" w:rsidRPr="002756C1" w:rsidRDefault="00EB043D" w:rsidP="00ED007B">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0D3799" w14:textId="77777777" w:rsidR="00EB043D" w:rsidRPr="002756C1" w:rsidRDefault="00EB043D" w:rsidP="00ED007B">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1AD8E7" w14:textId="77777777" w:rsidR="00EB043D" w:rsidRDefault="00EB043D" w:rsidP="00ED007B">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DFFD41B" w14:textId="60E4B9FD" w:rsidR="00EB043D" w:rsidRPr="002756C1" w:rsidRDefault="00EB043D" w:rsidP="00ED007B">
            <w:pPr>
              <w:pStyle w:val="TAL"/>
              <w:rPr>
                <w:lang w:eastAsia="zh-CN"/>
              </w:rPr>
            </w:pPr>
            <w:proofErr w:type="spellStart"/>
            <w:r w:rsidRPr="003F55C3">
              <w:rPr>
                <w:lang w:eastAsia="zh-CN"/>
              </w:rPr>
              <w:t>RedCap</w:t>
            </w:r>
            <w:proofErr w:type="spellEnd"/>
            <w:r w:rsidRPr="003F55C3">
              <w:rPr>
                <w:lang w:eastAsia="zh-CN"/>
              </w:rPr>
              <w:t xml:space="preserve"> </w:t>
            </w:r>
            <w:r w:rsidR="005B25FA">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A7906E0" w14:textId="77777777" w:rsidR="00EB043D" w:rsidRDefault="00EB043D" w:rsidP="00ED007B">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009649D" w14:textId="77777777" w:rsidR="00EB043D" w:rsidRDefault="00EB043D" w:rsidP="00ED007B">
            <w:pPr>
              <w:pStyle w:val="TAL"/>
            </w:pPr>
            <w:r w:rsidRPr="003F55C3">
              <w:t>NOTE 1</w:t>
            </w:r>
          </w:p>
        </w:tc>
      </w:tr>
      <w:tr w:rsidR="00FE3C24" w:rsidRPr="003F55C3" w14:paraId="1105FF13"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2E81529D" w14:textId="77777777" w:rsidR="00FE3C24" w:rsidRDefault="00FE3C24" w:rsidP="00EF74ED">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324B2E3F" w14:textId="77777777" w:rsidR="00FE3C24" w:rsidRPr="00D26205" w:rsidRDefault="00FE3C24" w:rsidP="00EF74ED">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0939FF3B" w14:textId="77777777" w:rsidR="00FE3C24" w:rsidRDefault="00FE3C24" w:rsidP="00EF74ED">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0133D5" w14:textId="58B74309" w:rsidR="00FE3C24" w:rsidRPr="003F55C3" w:rsidRDefault="00FE3C24" w:rsidP="00EF74ED">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762E2B19" w14:textId="77777777" w:rsidR="00FE3C24" w:rsidRPr="003F55C3" w:rsidRDefault="00FE3C24" w:rsidP="00EF74ED">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384B2D" w14:textId="77777777" w:rsidR="00FE3C24" w:rsidRPr="003F55C3" w:rsidRDefault="00FE3C24" w:rsidP="00EF74ED">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5EA8E92B" w14:textId="77777777" w:rsidR="00FE3C24" w:rsidRPr="003F55C3" w:rsidRDefault="00FE3C24" w:rsidP="00EF74ED">
            <w:pPr>
              <w:pStyle w:val="TAL"/>
            </w:pPr>
            <w:r w:rsidRPr="003F55C3">
              <w:t>NOTE 1</w:t>
            </w:r>
          </w:p>
        </w:tc>
      </w:tr>
      <w:tr w:rsidR="00FE3C24" w:rsidRPr="003F55C3" w14:paraId="48C98EFF"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2E173752" w14:textId="77777777" w:rsidR="00FE3C24" w:rsidRDefault="00FE3C24" w:rsidP="00EF74ED">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4BB22034" w14:textId="77777777" w:rsidR="00FE3C24" w:rsidRPr="00D26205" w:rsidRDefault="00FE3C24" w:rsidP="00EF74ED">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8A3573" w14:textId="77777777" w:rsidR="00FE3C24" w:rsidRDefault="00FE3C24" w:rsidP="00EF74ED">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3125FD" w14:textId="469BF221" w:rsidR="00FE3C24" w:rsidRPr="003F55C3" w:rsidRDefault="00FE3C24" w:rsidP="00EF74ED">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088B3102" w14:textId="77777777" w:rsidR="00FE3C24" w:rsidRPr="003F55C3" w:rsidRDefault="00FE3C24" w:rsidP="00EF74ED">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E3C1E3" w14:textId="77777777" w:rsidR="00FE3C24" w:rsidRPr="003F55C3" w:rsidRDefault="00FE3C24" w:rsidP="00EF74ED">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62920917" w14:textId="77777777" w:rsidR="00FE3C24" w:rsidRDefault="00FE3C24" w:rsidP="00EF74ED">
            <w:pPr>
              <w:pStyle w:val="TAL"/>
            </w:pPr>
            <w:r w:rsidRPr="003F55C3">
              <w:t>NOTE 1</w:t>
            </w:r>
          </w:p>
          <w:p w14:paraId="17739937" w14:textId="77777777" w:rsidR="00FE3C24" w:rsidRPr="003F55C3" w:rsidRDefault="00FE3C24" w:rsidP="00EF74ED">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3315C9" w:rsidRPr="00BB629B" w14:paraId="02E188E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FDD01D" w14:textId="77777777" w:rsidR="003315C9" w:rsidRPr="00BB629B" w:rsidRDefault="003315C9" w:rsidP="00F236E6">
            <w:pPr>
              <w:pStyle w:val="TAL"/>
              <w:rPr>
                <w:bCs/>
              </w:rPr>
            </w:pPr>
            <w:r w:rsidRPr="00BB629B">
              <w:lastRenderedPageBreak/>
              <w:t>5.2.3.1.1_1</w:t>
            </w:r>
          </w:p>
        </w:tc>
        <w:tc>
          <w:tcPr>
            <w:tcW w:w="4520" w:type="dxa"/>
            <w:tcBorders>
              <w:top w:val="single" w:sz="4" w:space="0" w:color="auto"/>
              <w:left w:val="single" w:sz="4" w:space="0" w:color="auto"/>
              <w:bottom w:val="single" w:sz="4" w:space="0" w:color="auto"/>
              <w:right w:val="single" w:sz="4" w:space="0" w:color="auto"/>
            </w:tcBorders>
            <w:hideMark/>
          </w:tcPr>
          <w:p w14:paraId="0025B20B" w14:textId="77777777" w:rsidR="003315C9" w:rsidRPr="00BB629B" w:rsidRDefault="003315C9" w:rsidP="00F236E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2C0ABD"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A4DE16" w14:textId="77777777" w:rsidR="003315C9" w:rsidRPr="00BB629B" w:rsidRDefault="003315C9" w:rsidP="00F236E6">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E8C9A9" w14:textId="0128FC37" w:rsidR="003315C9" w:rsidRPr="00BB629B" w:rsidRDefault="005B25FA" w:rsidP="00F236E6">
            <w:pPr>
              <w:pStyle w:val="TAL"/>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8D1FCD"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09D948" w14:textId="77777777" w:rsidR="003315C9" w:rsidRPr="00BB629B" w:rsidRDefault="003315C9" w:rsidP="00F236E6">
            <w:pPr>
              <w:pStyle w:val="TAL"/>
            </w:pPr>
          </w:p>
        </w:tc>
      </w:tr>
      <w:tr w:rsidR="003315C9" w:rsidRPr="00BB629B" w14:paraId="73BF2E9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14D04E5" w14:textId="77777777" w:rsidR="003315C9" w:rsidRPr="00BB629B" w:rsidRDefault="003315C9" w:rsidP="00F236E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22C180EA" w14:textId="77777777" w:rsidR="003315C9" w:rsidRPr="00BB629B" w:rsidRDefault="003315C9" w:rsidP="00F236E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B5291"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1B8268" w14:textId="77777777" w:rsidR="003315C9" w:rsidRPr="00BB629B" w:rsidRDefault="003315C9" w:rsidP="00F236E6">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66A1D4" w14:textId="398F27A6"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5B17E3" w14:textId="77777777" w:rsidR="003315C9" w:rsidRPr="00BB629B" w:rsidRDefault="003315C9" w:rsidP="00F236E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01915" w14:textId="77777777" w:rsidR="003315C9" w:rsidRPr="00BB629B" w:rsidRDefault="003315C9" w:rsidP="00F236E6">
            <w:pPr>
              <w:pStyle w:val="TAL"/>
            </w:pPr>
          </w:p>
        </w:tc>
      </w:tr>
      <w:tr w:rsidR="003315C9" w:rsidRPr="00BB629B" w14:paraId="4D6063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86C4422" w14:textId="77777777" w:rsidR="003315C9" w:rsidRPr="00BB629B" w:rsidRDefault="003315C9" w:rsidP="00F236E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3C7E9302" w14:textId="77777777" w:rsidR="003315C9" w:rsidRPr="00BB629B" w:rsidRDefault="003315C9" w:rsidP="00F236E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A9894"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1C5257" w14:textId="77777777" w:rsidR="003315C9" w:rsidRPr="00BB629B" w:rsidRDefault="003315C9" w:rsidP="00F236E6">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08F8EA5" w14:textId="092AF9E5"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E60553E" w14:textId="77777777" w:rsidR="003315C9" w:rsidRPr="00BB629B" w:rsidRDefault="003315C9" w:rsidP="00F236E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2FB52" w14:textId="77777777" w:rsidR="003315C9" w:rsidRPr="00BB629B" w:rsidRDefault="003315C9" w:rsidP="00F236E6">
            <w:pPr>
              <w:pStyle w:val="TAL"/>
            </w:pPr>
          </w:p>
        </w:tc>
      </w:tr>
      <w:tr w:rsidR="003315C9" w:rsidRPr="00BB629B" w14:paraId="6169236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5E0FE8C" w14:textId="77777777" w:rsidR="003315C9" w:rsidRPr="00BB629B" w:rsidRDefault="003315C9" w:rsidP="00F236E6">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2392033F" w14:textId="77777777" w:rsidR="003315C9" w:rsidRPr="00BB629B" w:rsidRDefault="003315C9" w:rsidP="00F236E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3935F2E" w14:textId="77777777" w:rsidR="003315C9" w:rsidRPr="00BB629B" w:rsidRDefault="003315C9" w:rsidP="00F236E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B732A4" w14:textId="77777777" w:rsidR="003315C9" w:rsidRPr="00BB629B" w:rsidRDefault="003315C9" w:rsidP="00F236E6">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A1E89A2" w14:textId="2A179EC7"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092CD57"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DC5301" w14:textId="77777777" w:rsidR="003315C9" w:rsidRPr="00BB629B" w:rsidRDefault="003315C9" w:rsidP="00F236E6">
            <w:pPr>
              <w:pStyle w:val="TAL"/>
            </w:pPr>
            <w:r w:rsidRPr="00BB629B">
              <w:t>NOTE 1</w:t>
            </w:r>
          </w:p>
        </w:tc>
      </w:tr>
      <w:tr w:rsidR="003315C9" w:rsidRPr="00BB629B" w14:paraId="7CD2846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97F2E29" w14:textId="77777777" w:rsidR="003315C9" w:rsidRPr="00BB629B" w:rsidRDefault="003315C9" w:rsidP="00F236E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F1AA047" w14:textId="77777777" w:rsidR="003315C9" w:rsidRPr="00BB629B" w:rsidRDefault="003315C9" w:rsidP="00F236E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3A545"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685456" w14:textId="77777777" w:rsidR="003315C9" w:rsidRPr="00BB629B" w:rsidRDefault="003315C9" w:rsidP="00F236E6">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1781BEB" w14:textId="296EA083"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D3D472"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89FD98" w14:textId="77777777" w:rsidR="003315C9" w:rsidRPr="00BB629B" w:rsidRDefault="003315C9" w:rsidP="00F236E6">
            <w:pPr>
              <w:pStyle w:val="TAL"/>
            </w:pPr>
          </w:p>
        </w:tc>
      </w:tr>
      <w:tr w:rsidR="003315C9" w:rsidRPr="00BB629B" w14:paraId="2BBAD5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32F9CD2" w14:textId="77777777" w:rsidR="003315C9" w:rsidRPr="00BB629B" w:rsidRDefault="003315C9" w:rsidP="00F236E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449FFFED" w14:textId="77777777" w:rsidR="003315C9" w:rsidRPr="00BB629B" w:rsidRDefault="003315C9" w:rsidP="00F236E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A068E"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A5F28" w14:textId="77777777" w:rsidR="003315C9" w:rsidRPr="00BB629B" w:rsidRDefault="003315C9" w:rsidP="00F236E6">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C317F1C" w14:textId="5BD16083"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r w:rsidR="003315C9" w:rsidRPr="00BB629B">
              <w:t xml:space="preserve"> </w:t>
            </w:r>
            <w:r w:rsidR="003315C9"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1E63F80" w14:textId="77777777" w:rsidR="003315C9" w:rsidRPr="00BB629B" w:rsidRDefault="003315C9" w:rsidP="00F236E6">
            <w:pPr>
              <w:pStyle w:val="TAL"/>
              <w:rPr>
                <w:rFonts w:eastAsia="SimSun"/>
                <w:lang w:eastAsia="zh-CN"/>
              </w:rPr>
            </w:pPr>
            <w:r w:rsidRPr="00BB629B">
              <w:rPr>
                <w:rFonts w:eastAsia="SimSun"/>
                <w:lang w:eastAsia="zh-CN"/>
              </w:rPr>
              <w:t>D008</w:t>
            </w:r>
          </w:p>
          <w:p w14:paraId="491EBB62" w14:textId="77777777" w:rsidR="003315C9" w:rsidRPr="00BB629B" w:rsidRDefault="003315C9" w:rsidP="00F236E6">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B078D0C" w14:textId="77777777" w:rsidR="003315C9" w:rsidRPr="00BB629B" w:rsidRDefault="003315C9" w:rsidP="00F236E6">
            <w:pPr>
              <w:pStyle w:val="TAL"/>
            </w:pPr>
          </w:p>
        </w:tc>
      </w:tr>
      <w:tr w:rsidR="003315C9" w:rsidRPr="00BB629B" w14:paraId="2D4091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9904A88" w14:textId="77777777" w:rsidR="003315C9" w:rsidRPr="00BB629B" w:rsidRDefault="003315C9" w:rsidP="00F236E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F880591" w14:textId="77777777" w:rsidR="003315C9" w:rsidRPr="00BB629B" w:rsidRDefault="003315C9" w:rsidP="00F236E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4A746D"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61510A" w14:textId="77777777" w:rsidR="003315C9" w:rsidRPr="00BB629B" w:rsidRDefault="003315C9" w:rsidP="00F236E6">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76EC57F" w14:textId="14A6CEA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F9B834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9564D" w14:textId="77777777" w:rsidR="003315C9" w:rsidRPr="00BB629B" w:rsidRDefault="003315C9" w:rsidP="00F236E6">
            <w:pPr>
              <w:pStyle w:val="TAL"/>
            </w:pPr>
          </w:p>
        </w:tc>
      </w:tr>
      <w:tr w:rsidR="003315C9" w:rsidRPr="00BB629B" w14:paraId="7471553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11416B0" w14:textId="77777777" w:rsidR="003315C9" w:rsidRPr="00BB629B" w:rsidRDefault="003315C9" w:rsidP="00F236E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1AB7293E" w14:textId="77777777" w:rsidR="003315C9" w:rsidRPr="00BB629B" w:rsidRDefault="003315C9" w:rsidP="00F236E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B5F80D"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A0456" w14:textId="77777777" w:rsidR="003315C9" w:rsidRPr="00BB629B" w:rsidRDefault="003315C9" w:rsidP="00F236E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C85033A" w14:textId="39A8CA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D99374"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FA8948" w14:textId="77777777" w:rsidR="003315C9" w:rsidRPr="00BB629B" w:rsidRDefault="003315C9" w:rsidP="00F236E6">
            <w:pPr>
              <w:pStyle w:val="TAL"/>
            </w:pPr>
          </w:p>
        </w:tc>
      </w:tr>
      <w:tr w:rsidR="003315C9" w:rsidRPr="00BB629B" w14:paraId="11FB5A5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DEF274" w14:textId="77777777" w:rsidR="003315C9" w:rsidRPr="00BB629B" w:rsidRDefault="003315C9" w:rsidP="00F236E6">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6080D1B" w14:textId="77777777" w:rsidR="003315C9" w:rsidRPr="00BB629B" w:rsidRDefault="003315C9" w:rsidP="00F236E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EB8ACB"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385A3F" w14:textId="77777777" w:rsidR="003315C9" w:rsidRPr="00BB629B" w:rsidRDefault="003315C9" w:rsidP="00F236E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CEB0E2E" w14:textId="286D9BBD"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r w:rsidR="003315C9"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8BFF1D" w14:textId="77777777" w:rsidR="003315C9" w:rsidRPr="00BB629B" w:rsidRDefault="003315C9" w:rsidP="00F236E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5C6AD83" w14:textId="77777777" w:rsidR="003315C9" w:rsidRPr="00BB629B" w:rsidRDefault="003315C9" w:rsidP="00F236E6">
            <w:pPr>
              <w:pStyle w:val="TAL"/>
            </w:pPr>
            <w:r w:rsidRPr="00BB629B">
              <w:rPr>
                <w:lang w:eastAsia="zh-CN"/>
              </w:rPr>
              <w:t>NOTE 1</w:t>
            </w:r>
          </w:p>
        </w:tc>
      </w:tr>
      <w:tr w:rsidR="003315C9" w:rsidRPr="00BB629B" w14:paraId="7D4097A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2C5E76A" w14:textId="77777777" w:rsidR="003315C9" w:rsidRPr="00BB629B" w:rsidRDefault="003315C9" w:rsidP="00F236E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2D4BBA9B" w14:textId="77777777" w:rsidR="003315C9" w:rsidRPr="00BB629B" w:rsidRDefault="003315C9" w:rsidP="00F236E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4291C4"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DEF4A8" w14:textId="77777777" w:rsidR="003315C9" w:rsidRPr="00BB629B" w:rsidRDefault="003315C9" w:rsidP="00F236E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D5C8C73" w14:textId="60FB931F"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84F331"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172695A" w14:textId="77777777" w:rsidR="003315C9" w:rsidRPr="00BB629B" w:rsidRDefault="003315C9" w:rsidP="00F236E6">
            <w:pPr>
              <w:pStyle w:val="TAL"/>
            </w:pPr>
          </w:p>
        </w:tc>
      </w:tr>
      <w:tr w:rsidR="003315C9" w:rsidRPr="00BB629B" w:rsidDel="00E230AE" w14:paraId="50A14BD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05F7F2" w14:textId="77777777" w:rsidR="003315C9" w:rsidRPr="00BB629B" w:rsidRDefault="003315C9" w:rsidP="00F236E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2A05CD84" w14:textId="77777777" w:rsidR="003315C9" w:rsidRPr="00BB629B" w:rsidRDefault="003315C9" w:rsidP="00F236E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AA092F"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2F2DD0" w14:textId="77777777" w:rsidR="003315C9" w:rsidRPr="00BB629B" w:rsidRDefault="003315C9" w:rsidP="00F236E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DFD40F4" w14:textId="1C388CBC"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PDSCH pre-emption indication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7B1B9E9" w14:textId="77777777" w:rsidR="003315C9" w:rsidRPr="00BB629B" w:rsidRDefault="003315C9" w:rsidP="00F236E6">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3627C9" w14:textId="77777777" w:rsidR="003315C9" w:rsidRPr="00BB629B" w:rsidDel="00E230AE" w:rsidRDefault="003315C9" w:rsidP="00F236E6">
            <w:pPr>
              <w:pStyle w:val="TAL"/>
              <w:rPr>
                <w:lang w:eastAsia="zh-CN"/>
              </w:rPr>
            </w:pPr>
          </w:p>
        </w:tc>
      </w:tr>
      <w:tr w:rsidR="003315C9" w:rsidRPr="00BB629B" w14:paraId="588F973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6E87B9C" w14:textId="77777777" w:rsidR="003315C9" w:rsidRPr="00BB629B" w:rsidRDefault="003315C9" w:rsidP="00F236E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2FDAE218" w14:textId="77777777" w:rsidR="003315C9" w:rsidRPr="00BB629B" w:rsidRDefault="003315C9" w:rsidP="00F236E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208510" w14:textId="77777777" w:rsidR="003315C9" w:rsidRPr="00BB629B" w:rsidRDefault="003315C9" w:rsidP="00F236E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9DA88E" w14:textId="77777777" w:rsidR="003315C9" w:rsidRPr="00BB629B" w:rsidRDefault="003315C9" w:rsidP="00F236E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0581F3D" w14:textId="66BFA283"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enhanced demodulation processing for HST-SFN joint transmission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B31DDB" w14:textId="77777777" w:rsidR="003315C9" w:rsidRPr="00BB629B" w:rsidRDefault="003315C9" w:rsidP="00F236E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D4B53" w14:textId="77777777" w:rsidR="003315C9" w:rsidRPr="00BB629B" w:rsidRDefault="003315C9" w:rsidP="00F236E6">
            <w:pPr>
              <w:pStyle w:val="TAL"/>
              <w:rPr>
                <w:lang w:eastAsia="zh-CN"/>
              </w:rPr>
            </w:pPr>
          </w:p>
        </w:tc>
      </w:tr>
      <w:tr w:rsidR="003315C9" w:rsidRPr="00BB629B" w14:paraId="367319F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7A97160" w14:textId="77777777" w:rsidR="003315C9" w:rsidRPr="00BB629B" w:rsidRDefault="003315C9" w:rsidP="00F236E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5A6F3987" w14:textId="77777777" w:rsidR="003315C9" w:rsidRPr="00BB629B" w:rsidRDefault="003315C9" w:rsidP="00F236E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EDF15"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C1302E" w14:textId="77777777" w:rsidR="003315C9" w:rsidRPr="00BB629B" w:rsidRDefault="003315C9" w:rsidP="00F236E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1961F874" w14:textId="50BD0648" w:rsidR="003315C9" w:rsidRPr="00BB629B" w:rsidRDefault="005B25FA" w:rsidP="00F236E6">
            <w:pPr>
              <w:pStyle w:val="TAL"/>
              <w:rPr>
                <w:lang w:eastAsia="zh-CN"/>
              </w:rPr>
            </w:pPr>
            <w:r>
              <w:rPr>
                <w:lang w:eastAsia="zh-CN"/>
              </w:rPr>
              <w:t>UEs</w:t>
            </w:r>
            <w:r w:rsidR="003315C9" w:rsidRPr="00BB629B">
              <w:rPr>
                <w:lang w:eastAsia="zh-CN"/>
              </w:rPr>
              <w:t xml:space="preserve"> supporting 5GS FDD FR1 </w:t>
            </w:r>
            <w:r w:rsidR="003315C9" w:rsidRPr="00BB629B">
              <w:rPr>
                <w:kern w:val="2"/>
                <w:lang w:eastAsia="zh-CN" w:bidi="ar"/>
              </w:rPr>
              <w:t xml:space="preserve">and number of active TCI states per BWP per CC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E854644"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E58D86" w14:textId="77777777" w:rsidR="003315C9" w:rsidRPr="00BB629B" w:rsidRDefault="003315C9" w:rsidP="00F236E6">
            <w:pPr>
              <w:pStyle w:val="TAL"/>
            </w:pPr>
          </w:p>
        </w:tc>
      </w:tr>
      <w:tr w:rsidR="003315C9" w:rsidRPr="00BB629B" w14:paraId="745D5DA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8B7A265" w14:textId="77777777" w:rsidR="003315C9" w:rsidRPr="00BB629B" w:rsidRDefault="003315C9" w:rsidP="00F236E6">
            <w:pPr>
              <w:pStyle w:val="TAL"/>
            </w:pPr>
            <w:r w:rsidRPr="00BB629B">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37DDE717" w14:textId="77777777" w:rsidR="003315C9" w:rsidRPr="00BB629B" w:rsidRDefault="003315C9" w:rsidP="00F236E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7347F"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A5CF7D" w14:textId="77777777" w:rsidR="003315C9" w:rsidRPr="00BB629B" w:rsidRDefault="003315C9" w:rsidP="00F236E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815E911" w14:textId="638A9603"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single DCI based spatial division multiplexing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9B1848"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FF333C" w14:textId="77777777" w:rsidR="003315C9" w:rsidRPr="00BB629B" w:rsidRDefault="003315C9" w:rsidP="00F236E6">
            <w:pPr>
              <w:pStyle w:val="TAL"/>
            </w:pPr>
          </w:p>
        </w:tc>
      </w:tr>
      <w:tr w:rsidR="003315C9" w:rsidRPr="00BB629B" w14:paraId="46A4E5B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CDF0692" w14:textId="77777777" w:rsidR="003315C9" w:rsidRPr="00BB629B" w:rsidRDefault="003315C9" w:rsidP="00F236E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30BD15A" w14:textId="77777777" w:rsidR="003315C9" w:rsidRPr="00BB629B" w:rsidRDefault="003315C9" w:rsidP="00F236E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76B3A06"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9DA0DE" w14:textId="77777777" w:rsidR="003315C9" w:rsidRPr="00BB629B" w:rsidRDefault="003315C9" w:rsidP="00F236E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5313054" w14:textId="4ACF5E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multi-DCI based multi-TRP</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B17CB86"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E7B8B0" w14:textId="77777777" w:rsidR="003315C9" w:rsidRPr="00BB629B" w:rsidRDefault="003315C9" w:rsidP="00F236E6">
            <w:pPr>
              <w:pStyle w:val="TAL"/>
            </w:pPr>
          </w:p>
        </w:tc>
      </w:tr>
      <w:tr w:rsidR="003315C9" w:rsidRPr="00BB629B" w14:paraId="74AA097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F0D9D02" w14:textId="77777777" w:rsidR="003315C9" w:rsidRPr="00BB629B" w:rsidRDefault="003315C9" w:rsidP="00F236E6">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084D356A" w14:textId="77777777" w:rsidR="003315C9" w:rsidRPr="00BB629B" w:rsidRDefault="003315C9" w:rsidP="00F236E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06D543"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303632" w14:textId="77777777" w:rsidR="003315C9" w:rsidRPr="00BB629B" w:rsidRDefault="003315C9" w:rsidP="00F236E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E9BE13F" w14:textId="0B00E171"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 xml:space="preserve">single DCI based </w:t>
            </w:r>
            <w:proofErr w:type="spellStart"/>
            <w:r w:rsidR="003315C9" w:rsidRPr="00BB629B">
              <w:rPr>
                <w:bCs/>
                <w:iCs/>
              </w:rPr>
              <w:t>FDMSchemeA</w:t>
            </w:r>
            <w:proofErr w:type="spellEnd"/>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D1D19DC"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075DCF1" w14:textId="77777777" w:rsidR="003315C9" w:rsidRPr="00BB629B" w:rsidRDefault="003315C9" w:rsidP="00F236E6">
            <w:pPr>
              <w:pStyle w:val="TAL"/>
            </w:pPr>
          </w:p>
        </w:tc>
      </w:tr>
      <w:tr w:rsidR="003315C9" w:rsidRPr="00BB629B" w14:paraId="704BE4F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398361" w14:textId="77777777" w:rsidR="003315C9" w:rsidRPr="00BB629B" w:rsidRDefault="003315C9" w:rsidP="00F236E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4B71EACB" w14:textId="77777777" w:rsidR="003315C9" w:rsidRPr="00BB629B" w:rsidRDefault="003315C9" w:rsidP="00F236E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493D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C248E2" w14:textId="77777777" w:rsidR="003315C9" w:rsidRPr="00BB629B" w:rsidRDefault="003315C9" w:rsidP="00F236E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872D4B3" w14:textId="03BE8FB8"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single-DCI based inter-slot TDM</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56C59E"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E84280" w14:textId="77777777" w:rsidR="003315C9" w:rsidRPr="00BB629B" w:rsidRDefault="003315C9" w:rsidP="00F236E6">
            <w:pPr>
              <w:pStyle w:val="TAL"/>
            </w:pPr>
          </w:p>
        </w:tc>
      </w:tr>
      <w:tr w:rsidR="008C3B38" w:rsidRPr="00BB629B" w14:paraId="76240BA0"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0473AF5F" w14:textId="77777777" w:rsidR="008C3B38" w:rsidRPr="00BB629B" w:rsidRDefault="008C3B38" w:rsidP="00EF74ED">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651B77AC" w14:textId="77777777" w:rsidR="008C3B38" w:rsidRPr="00BB629B" w:rsidRDefault="008C3B38" w:rsidP="00EF74ED">
            <w:pPr>
              <w:pStyle w:val="TAL"/>
            </w:pPr>
            <w:r w:rsidRPr="00F13074">
              <w:t xml:space="preserve">4Rx FDD FR1 PDSCH with inter-cell </w:t>
            </w:r>
            <w:proofErr w:type="spellStart"/>
            <w:r w:rsidRPr="00F13074">
              <w:t>intereference</w:t>
            </w:r>
            <w:proofErr w:type="spellEnd"/>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CAE91C" w14:textId="77777777" w:rsidR="008C3B38" w:rsidRPr="00F13074" w:rsidRDefault="008C3B38" w:rsidP="00EF74ED">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5DB908" w14:textId="77777777" w:rsidR="008C3B38" w:rsidRPr="00BB629B" w:rsidRDefault="008C3B38" w:rsidP="00EF74ED">
            <w:pPr>
              <w:pStyle w:val="TAL"/>
              <w:rPr>
                <w:lang w:eastAsia="zh-CN"/>
              </w:rPr>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E9023ED" w14:textId="77777777" w:rsidR="008C3B38" w:rsidRDefault="008C3B38" w:rsidP="00EF74ED">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6ABF0187" w14:textId="77777777" w:rsidR="008C3B38" w:rsidRPr="00BB629B" w:rsidRDefault="008C3B38" w:rsidP="00EF74ED">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AA8E5B" w14:textId="77777777" w:rsidR="008C3B38" w:rsidRPr="00BB629B" w:rsidRDefault="008C3B38" w:rsidP="00EF74ED">
            <w:pPr>
              <w:pStyle w:val="TAL"/>
            </w:pPr>
          </w:p>
        </w:tc>
      </w:tr>
      <w:tr w:rsidR="004D0DF6" w:rsidRPr="00BB629B" w14:paraId="6867D678" w14:textId="77777777" w:rsidTr="00DF3C6B">
        <w:trPr>
          <w:jc w:val="center"/>
        </w:trPr>
        <w:tc>
          <w:tcPr>
            <w:tcW w:w="1171" w:type="dxa"/>
            <w:tcBorders>
              <w:top w:val="single" w:sz="4" w:space="0" w:color="auto"/>
              <w:left w:val="single" w:sz="4" w:space="0" w:color="auto"/>
              <w:bottom w:val="single" w:sz="4" w:space="0" w:color="auto"/>
              <w:right w:val="single" w:sz="4" w:space="0" w:color="auto"/>
            </w:tcBorders>
          </w:tcPr>
          <w:p w14:paraId="044CD97F" w14:textId="77777777" w:rsidR="004D0DF6" w:rsidRPr="00BB629B" w:rsidRDefault="004D0DF6" w:rsidP="00DF3C6B">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3409F9A" w14:textId="77777777" w:rsidR="004D0DF6" w:rsidRPr="00BB629B" w:rsidRDefault="004D0DF6" w:rsidP="00DF3C6B">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31378ED8" w14:textId="77777777" w:rsidR="004D0DF6" w:rsidRPr="00BB629B" w:rsidRDefault="004D0DF6" w:rsidP="00DF3C6B">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6FBB47" w14:textId="35FFCAC1" w:rsidR="004D0DF6" w:rsidRPr="00BB629B" w:rsidRDefault="004D0DF6" w:rsidP="00DF3C6B">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48705F38" w14:textId="77777777" w:rsidR="004D0DF6" w:rsidRDefault="004D0DF6" w:rsidP="00DF3C6B">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1A01CBAD" w14:textId="77777777" w:rsidR="004D0DF6" w:rsidRPr="00BB629B" w:rsidRDefault="004D0DF6" w:rsidP="00DF3C6B">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EF67A4" w14:textId="77777777" w:rsidR="004D0DF6" w:rsidRPr="00BB629B" w:rsidRDefault="004D0DF6" w:rsidP="00DF3C6B">
            <w:pPr>
              <w:pStyle w:val="TAL"/>
            </w:pPr>
            <w:r w:rsidRPr="003F55C3">
              <w:t>NOTE 1</w:t>
            </w:r>
          </w:p>
        </w:tc>
      </w:tr>
      <w:tr w:rsidR="004D0DF6" w:rsidRPr="00BB629B" w14:paraId="17F06497" w14:textId="77777777" w:rsidTr="00DF3C6B">
        <w:trPr>
          <w:jc w:val="center"/>
        </w:trPr>
        <w:tc>
          <w:tcPr>
            <w:tcW w:w="1171" w:type="dxa"/>
            <w:tcBorders>
              <w:top w:val="single" w:sz="4" w:space="0" w:color="auto"/>
              <w:left w:val="single" w:sz="4" w:space="0" w:color="auto"/>
              <w:bottom w:val="single" w:sz="4" w:space="0" w:color="auto"/>
              <w:right w:val="single" w:sz="4" w:space="0" w:color="auto"/>
            </w:tcBorders>
          </w:tcPr>
          <w:p w14:paraId="729B95E7" w14:textId="77777777" w:rsidR="004D0DF6" w:rsidRPr="00BB629B" w:rsidRDefault="004D0DF6" w:rsidP="00DF3C6B">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55D2B6BA" w14:textId="77777777" w:rsidR="004D0DF6" w:rsidRPr="00BB629B" w:rsidRDefault="004D0DF6" w:rsidP="00DF3C6B">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0FB8E87F" w14:textId="77777777" w:rsidR="004D0DF6" w:rsidRPr="00BB629B" w:rsidRDefault="004D0DF6" w:rsidP="00DF3C6B">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BC0B55" w14:textId="21FDBD05" w:rsidR="004D0DF6" w:rsidRPr="00BB629B" w:rsidRDefault="004D0DF6" w:rsidP="00DF3C6B">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200B8264" w14:textId="77777777" w:rsidR="004D0DF6" w:rsidRDefault="004D0DF6" w:rsidP="00DF3C6B">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495E6E1" w14:textId="77777777" w:rsidR="004D0DF6" w:rsidRPr="00BB629B" w:rsidRDefault="004D0DF6" w:rsidP="00DF3C6B">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5C73A8D" w14:textId="77777777" w:rsidR="004D0DF6" w:rsidRDefault="004D0DF6" w:rsidP="00DF3C6B">
            <w:pPr>
              <w:pStyle w:val="TAL"/>
            </w:pPr>
            <w:r w:rsidRPr="003F55C3">
              <w:t>NOTE 1</w:t>
            </w:r>
          </w:p>
          <w:p w14:paraId="371E13F5" w14:textId="77777777" w:rsidR="004D0DF6" w:rsidRPr="00BB629B" w:rsidRDefault="004D0DF6" w:rsidP="00DF3C6B">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3315C9" w:rsidRPr="00BB629B" w14:paraId="7A70CA8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A9BC7FA" w14:textId="77777777" w:rsidR="003315C9" w:rsidRPr="00BB629B" w:rsidRDefault="003315C9" w:rsidP="00F236E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5537931" w14:textId="77777777" w:rsidR="003315C9" w:rsidRPr="00BB629B" w:rsidRDefault="003315C9" w:rsidP="00F236E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D2F8E"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643DC"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D9630A0" w14:textId="443E913D"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D464F0" w14:textId="77777777" w:rsidR="003315C9" w:rsidRPr="00BB629B" w:rsidRDefault="003315C9" w:rsidP="00F236E6">
            <w:pPr>
              <w:pStyle w:val="TAL"/>
              <w:rPr>
                <w:rFonts w:cs="Arial"/>
              </w:rPr>
            </w:pPr>
            <w:r w:rsidRPr="00BB629B">
              <w:rPr>
                <w:rFonts w:cs="Arial"/>
              </w:rPr>
              <w:t>D009</w:t>
            </w:r>
          </w:p>
          <w:p w14:paraId="4030F393"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FD2492" w14:textId="77777777" w:rsidR="003315C9" w:rsidRPr="00BB629B" w:rsidRDefault="003315C9" w:rsidP="00F236E6">
            <w:pPr>
              <w:pStyle w:val="TAL"/>
            </w:pPr>
          </w:p>
        </w:tc>
      </w:tr>
      <w:tr w:rsidR="003315C9" w:rsidRPr="00BB629B" w14:paraId="43B7A7A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416A6E9" w14:textId="77777777" w:rsidR="003315C9" w:rsidRPr="00BB629B" w:rsidRDefault="003315C9" w:rsidP="00F236E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040E1AE1" w14:textId="77777777" w:rsidR="003315C9" w:rsidRPr="00BB629B" w:rsidRDefault="003315C9" w:rsidP="00F236E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9E23C"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8EFFC"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67B8EBB" w14:textId="28CE88FD"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1F8343"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FB6753" w14:textId="77777777" w:rsidR="003315C9" w:rsidRPr="00BB629B" w:rsidRDefault="003315C9" w:rsidP="00F236E6">
            <w:pPr>
              <w:pStyle w:val="TAL"/>
            </w:pPr>
          </w:p>
        </w:tc>
      </w:tr>
      <w:tr w:rsidR="003315C9" w:rsidRPr="00BB629B" w14:paraId="15538AA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7A79CF6" w14:textId="77777777" w:rsidR="003315C9" w:rsidRPr="00BB629B" w:rsidRDefault="003315C9" w:rsidP="00F236E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743D8DC3" w14:textId="77777777" w:rsidR="003315C9" w:rsidRPr="00BB629B" w:rsidRDefault="003315C9" w:rsidP="00F236E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708A"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0E6455" w14:textId="77777777" w:rsidR="003315C9" w:rsidRPr="00BB629B" w:rsidRDefault="003315C9" w:rsidP="00F236E6">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12BD0A5" w14:textId="7D6BAC7A" w:rsidR="003315C9" w:rsidRPr="00BB629B" w:rsidRDefault="005B25FA" w:rsidP="00F236E6">
            <w:pPr>
              <w:pStyle w:val="TAL"/>
              <w:rPr>
                <w:lang w:eastAsia="zh-CN"/>
              </w:rPr>
            </w:pPr>
            <w:r>
              <w:rPr>
                <w:rFonts w:cs="Arial"/>
              </w:rPr>
              <w:t>UEs</w:t>
            </w:r>
            <w:r w:rsidR="003315C9"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F01385"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29BD65" w14:textId="77777777" w:rsidR="003315C9" w:rsidRPr="00BB629B" w:rsidRDefault="003315C9" w:rsidP="00F236E6">
            <w:pPr>
              <w:pStyle w:val="TAL"/>
            </w:pPr>
          </w:p>
        </w:tc>
      </w:tr>
      <w:tr w:rsidR="003315C9" w:rsidRPr="00BB629B" w14:paraId="45525D9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0FA3282" w14:textId="77777777" w:rsidR="003315C9" w:rsidRPr="00BB629B" w:rsidRDefault="003315C9" w:rsidP="00F236E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59706DE8" w14:textId="77777777" w:rsidR="003315C9" w:rsidRPr="00BB629B" w:rsidRDefault="003315C9" w:rsidP="00F236E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353E77" w14:textId="77777777" w:rsidR="003315C9" w:rsidRPr="00BB629B" w:rsidRDefault="003315C9" w:rsidP="00F236E6">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AA2543" w14:textId="77777777" w:rsidR="003315C9" w:rsidRPr="00BB629B" w:rsidRDefault="003315C9" w:rsidP="00F236E6">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0C644081" w14:textId="651321AB" w:rsidR="003315C9" w:rsidRPr="00BB629B" w:rsidRDefault="005B25FA" w:rsidP="00F236E6">
            <w:pPr>
              <w:pStyle w:val="TAL"/>
              <w:rPr>
                <w:rFonts w:ascii="Times New Roman" w:hAnsi="Times New Roman"/>
                <w:b/>
                <w:bCs/>
                <w:sz w:val="20"/>
              </w:rPr>
            </w:pPr>
            <w:r>
              <w:t>UEs</w:t>
            </w:r>
            <w:r w:rsidR="003315C9"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7D0B3B13"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E63A2B" w14:textId="77777777" w:rsidR="003315C9" w:rsidRPr="00BB629B" w:rsidRDefault="003315C9" w:rsidP="00F236E6">
            <w:pPr>
              <w:pStyle w:val="TAL"/>
            </w:pPr>
            <w:r w:rsidRPr="00BB629B">
              <w:t>NOTE 1</w:t>
            </w:r>
          </w:p>
        </w:tc>
      </w:tr>
      <w:tr w:rsidR="003315C9" w:rsidRPr="00BB629B" w14:paraId="29EA260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3DE0949" w14:textId="77777777" w:rsidR="003315C9" w:rsidRPr="00BB629B" w:rsidRDefault="003315C9" w:rsidP="00F236E6">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7816E04D" w14:textId="77777777" w:rsidR="003315C9" w:rsidRPr="00BB629B" w:rsidRDefault="003315C9" w:rsidP="00F236E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A7DF50"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2EC4EB" w14:textId="77777777" w:rsidR="003315C9" w:rsidRPr="00BB629B" w:rsidRDefault="003315C9" w:rsidP="00F236E6">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44568CE" w14:textId="4994A0C1"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D25CDC" w14:textId="77777777" w:rsidR="003315C9" w:rsidRPr="00BB629B" w:rsidRDefault="003315C9" w:rsidP="00F236E6">
            <w:pPr>
              <w:pStyle w:val="TAL"/>
              <w:rPr>
                <w:rFonts w:cs="Arial"/>
              </w:rPr>
            </w:pPr>
            <w:r w:rsidRPr="00BB629B">
              <w:rPr>
                <w:rFonts w:cs="Arial"/>
              </w:rPr>
              <w:t>D009</w:t>
            </w:r>
          </w:p>
          <w:p w14:paraId="32413C57"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B495F9" w14:textId="77777777" w:rsidR="003315C9" w:rsidRPr="00BB629B" w:rsidRDefault="003315C9" w:rsidP="00F236E6">
            <w:pPr>
              <w:pStyle w:val="TAL"/>
            </w:pPr>
          </w:p>
        </w:tc>
      </w:tr>
      <w:tr w:rsidR="003315C9" w:rsidRPr="00BB629B" w14:paraId="56543F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6C2D48F" w14:textId="77777777" w:rsidR="003315C9" w:rsidRPr="00BB629B" w:rsidRDefault="003315C9" w:rsidP="00F236E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4B6133E3" w14:textId="77777777" w:rsidR="003315C9" w:rsidRPr="00BB629B" w:rsidRDefault="003315C9" w:rsidP="00F236E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05F4F"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53D5A" w14:textId="77777777" w:rsidR="003315C9" w:rsidRPr="00BB629B" w:rsidRDefault="003315C9" w:rsidP="00F236E6">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5AF9604" w14:textId="0B2E81AC"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 and PDSCH</w:t>
            </w:r>
            <w:r w:rsidR="003315C9" w:rsidRPr="00BB629B">
              <w:t xml:space="preserve"> </w:t>
            </w:r>
            <w:r w:rsidR="003315C9"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C1AD5B8" w14:textId="77777777" w:rsidR="003315C9" w:rsidRPr="00BB629B" w:rsidRDefault="003315C9" w:rsidP="00F236E6">
            <w:pPr>
              <w:pStyle w:val="TAL"/>
              <w:rPr>
                <w:rFonts w:cs="Arial"/>
              </w:rPr>
            </w:pPr>
            <w:r w:rsidRPr="00BB629B">
              <w:rPr>
                <w:rFonts w:cs="Arial"/>
              </w:rPr>
              <w:t>D009</w:t>
            </w:r>
          </w:p>
          <w:p w14:paraId="0C85CB83" w14:textId="77777777" w:rsidR="003315C9" w:rsidRPr="00BB629B" w:rsidRDefault="003315C9" w:rsidP="00F236E6">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DD2800" w14:textId="77777777" w:rsidR="003315C9" w:rsidRPr="00BB629B" w:rsidRDefault="003315C9" w:rsidP="00F236E6">
            <w:pPr>
              <w:pStyle w:val="TAL"/>
            </w:pPr>
          </w:p>
        </w:tc>
      </w:tr>
      <w:tr w:rsidR="003315C9" w:rsidRPr="00BB629B" w14:paraId="48EB9F2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912E222" w14:textId="77777777" w:rsidR="003315C9" w:rsidRPr="00BB629B" w:rsidRDefault="003315C9" w:rsidP="00F236E6">
            <w:pPr>
              <w:keepNext/>
              <w:keepLines/>
              <w:spacing w:after="0"/>
              <w:rPr>
                <w:rFonts w:ascii="Arial" w:hAnsi="Arial"/>
                <w:sz w:val="18"/>
              </w:rPr>
            </w:pPr>
            <w:r w:rsidRPr="00BB629B">
              <w:rPr>
                <w:rFonts w:ascii="Arial" w:hAnsi="Arial"/>
                <w:sz w:val="18"/>
              </w:rPr>
              <w:lastRenderedPageBreak/>
              <w:t>5.2.3.2.4_1</w:t>
            </w:r>
          </w:p>
        </w:tc>
        <w:tc>
          <w:tcPr>
            <w:tcW w:w="4520" w:type="dxa"/>
            <w:tcBorders>
              <w:top w:val="single" w:sz="4" w:space="0" w:color="auto"/>
              <w:left w:val="single" w:sz="4" w:space="0" w:color="auto"/>
              <w:bottom w:val="single" w:sz="4" w:space="0" w:color="auto"/>
              <w:right w:val="single" w:sz="4" w:space="0" w:color="auto"/>
            </w:tcBorders>
          </w:tcPr>
          <w:p w14:paraId="647A3DDE" w14:textId="77777777" w:rsidR="003315C9" w:rsidRPr="00BB629B" w:rsidRDefault="003315C9" w:rsidP="00F236E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A44FE1" w14:textId="77777777" w:rsidR="003315C9" w:rsidRPr="00BB629B" w:rsidRDefault="003315C9" w:rsidP="00F236E6">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994998" w14:textId="77777777" w:rsidR="003315C9" w:rsidRPr="00BB629B" w:rsidRDefault="003315C9" w:rsidP="00F236E6">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5A94AC5" w14:textId="096092DD" w:rsidR="003315C9" w:rsidRPr="00BB629B" w:rsidRDefault="005B25FA" w:rsidP="00F236E6">
            <w:pPr>
              <w:keepNext/>
              <w:keepLines/>
              <w:spacing w:after="0"/>
              <w:rPr>
                <w:rFonts w:ascii="Arial" w:hAnsi="Arial" w:cs="Arial"/>
                <w:sz w:val="18"/>
              </w:rPr>
            </w:pPr>
            <w:r>
              <w:rPr>
                <w:rFonts w:ascii="Arial" w:hAnsi="Arial"/>
                <w:sz w:val="18"/>
                <w:lang w:eastAsia="zh-CN"/>
              </w:rPr>
              <w:t>UEs</w:t>
            </w:r>
            <w:r w:rsidR="003315C9" w:rsidRPr="00BB629B">
              <w:rPr>
                <w:rFonts w:ascii="Arial" w:hAnsi="Arial"/>
                <w:sz w:val="18"/>
                <w:lang w:eastAsia="zh-CN"/>
              </w:rPr>
              <w:t xml:space="preserve"> supporting 5GS TDD FR1</w:t>
            </w:r>
            <w:r w:rsidR="003315C9"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AA65FD4"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BB70FF2" w14:textId="77777777" w:rsidR="003315C9" w:rsidRPr="00BB629B" w:rsidRDefault="003315C9" w:rsidP="00F236E6">
            <w:pPr>
              <w:keepNext/>
              <w:keepLines/>
              <w:spacing w:after="0"/>
              <w:rPr>
                <w:rFonts w:ascii="Arial" w:hAnsi="Arial"/>
                <w:sz w:val="18"/>
              </w:rPr>
            </w:pPr>
          </w:p>
        </w:tc>
      </w:tr>
      <w:tr w:rsidR="003315C9" w:rsidRPr="00BB629B" w14:paraId="60A5D2C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244F4F5" w14:textId="77777777" w:rsidR="003315C9" w:rsidRPr="00BB629B" w:rsidRDefault="003315C9" w:rsidP="00F236E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A761C6A" w14:textId="77777777" w:rsidR="003315C9" w:rsidRPr="00BB629B" w:rsidRDefault="003315C9" w:rsidP="00F236E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2CFE4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24AA1C" w14:textId="77777777" w:rsidR="003315C9" w:rsidRPr="00BB629B" w:rsidRDefault="003315C9" w:rsidP="00F236E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E9EE1B8" w14:textId="5D6C0547"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4618E7"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C360D38" w14:textId="77777777" w:rsidR="003315C9" w:rsidRPr="00BB629B" w:rsidRDefault="003315C9" w:rsidP="00F236E6">
            <w:pPr>
              <w:pStyle w:val="TAL"/>
            </w:pPr>
          </w:p>
        </w:tc>
      </w:tr>
      <w:tr w:rsidR="003315C9" w:rsidRPr="00BB629B" w14:paraId="6AB750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493A4FC" w14:textId="77777777" w:rsidR="003315C9" w:rsidRPr="00BB629B" w:rsidRDefault="003315C9" w:rsidP="00F236E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F2D3415" w14:textId="77777777" w:rsidR="003315C9" w:rsidRPr="00BB629B" w:rsidRDefault="003315C9" w:rsidP="00F236E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33EFFB"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78A4EAC" w14:textId="77777777" w:rsidR="003315C9" w:rsidRPr="00BB629B" w:rsidRDefault="003315C9" w:rsidP="00F236E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FF8D1D6" w14:textId="48205BF5"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r w:rsidR="003315C9"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796BECE"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D22CA49" w14:textId="77777777" w:rsidR="003315C9" w:rsidRPr="00BB629B" w:rsidRDefault="003315C9" w:rsidP="00F236E6">
            <w:pPr>
              <w:pStyle w:val="TAL"/>
            </w:pPr>
            <w:r w:rsidRPr="00BB629B">
              <w:rPr>
                <w:lang w:eastAsia="zh-CN"/>
              </w:rPr>
              <w:t>NOTE 1</w:t>
            </w:r>
          </w:p>
        </w:tc>
      </w:tr>
      <w:tr w:rsidR="003315C9" w:rsidRPr="00BB629B" w14:paraId="03596D5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59CD894" w14:textId="77777777" w:rsidR="003315C9" w:rsidRPr="00BB629B" w:rsidRDefault="003315C9" w:rsidP="00F236E6">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D2D600F" w14:textId="77777777" w:rsidR="003315C9" w:rsidRPr="00BB629B" w:rsidRDefault="003315C9" w:rsidP="00F236E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CB056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C089A" w14:textId="77777777" w:rsidR="003315C9" w:rsidRPr="00BB629B" w:rsidRDefault="003315C9" w:rsidP="00F236E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802EC44" w14:textId="4110D40C"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32EAAE5"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5EE3E3" w14:textId="77777777" w:rsidR="003315C9" w:rsidRPr="00BB629B" w:rsidRDefault="003315C9" w:rsidP="00F236E6">
            <w:pPr>
              <w:pStyle w:val="TAL"/>
            </w:pPr>
          </w:p>
        </w:tc>
      </w:tr>
      <w:tr w:rsidR="003315C9" w:rsidRPr="00BB629B" w14:paraId="0FCD5F9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8C5197F" w14:textId="77777777" w:rsidR="003315C9" w:rsidRPr="00BB629B" w:rsidRDefault="003315C9" w:rsidP="00F236E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C6FE404" w14:textId="77777777" w:rsidR="003315C9" w:rsidRPr="00BB629B" w:rsidRDefault="003315C9" w:rsidP="00F236E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8B6736"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0362D3" w14:textId="77777777" w:rsidR="003315C9" w:rsidRPr="00BB629B" w:rsidRDefault="003315C9" w:rsidP="00F236E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2F31B2F" w14:textId="4946E966"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PDSCH pre-emption indication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366AE71"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3F131E" w14:textId="77777777" w:rsidR="003315C9" w:rsidRPr="00BB629B" w:rsidRDefault="003315C9" w:rsidP="00F236E6">
            <w:pPr>
              <w:pStyle w:val="TAL"/>
            </w:pPr>
          </w:p>
        </w:tc>
      </w:tr>
      <w:tr w:rsidR="003315C9" w:rsidRPr="00BB629B" w14:paraId="6AF4220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4D8B05E"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7F2ECCE" w14:textId="77777777" w:rsidR="003315C9" w:rsidRPr="00BB629B" w:rsidRDefault="003315C9" w:rsidP="00F236E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734877"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AAFEED3" w14:textId="77777777" w:rsidR="003315C9" w:rsidRPr="00BB629B" w:rsidRDefault="003315C9" w:rsidP="00F236E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A69D637" w14:textId="5CBABBA0" w:rsidR="003315C9" w:rsidRPr="00BB629B" w:rsidRDefault="005B25FA" w:rsidP="00F236E6">
            <w:pPr>
              <w:keepNext/>
              <w:keepLines/>
              <w:spacing w:after="0"/>
              <w:rPr>
                <w:rFonts w:ascii="Arial" w:hAnsi="Arial"/>
                <w:sz w:val="18"/>
                <w:lang w:eastAsia="zh-CN"/>
              </w:rPr>
            </w:pPr>
            <w:r>
              <w:rPr>
                <w:rFonts w:ascii="Arial" w:hAnsi="Arial" w:cs="Arial"/>
                <w:sz w:val="18"/>
              </w:rPr>
              <w:t>UEs</w:t>
            </w:r>
            <w:r w:rsidR="003315C9"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94BD35A"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D010</w:t>
            </w:r>
          </w:p>
          <w:p w14:paraId="3CF7CF3B" w14:textId="77777777" w:rsidR="003315C9" w:rsidRPr="00BB629B" w:rsidRDefault="003315C9" w:rsidP="00F236E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9D5D25E" w14:textId="77777777" w:rsidR="003315C9" w:rsidRPr="00BB629B" w:rsidRDefault="003315C9" w:rsidP="00F236E6">
            <w:pPr>
              <w:keepNext/>
              <w:keepLines/>
              <w:spacing w:after="0"/>
              <w:rPr>
                <w:rFonts w:ascii="Arial" w:hAnsi="Arial"/>
                <w:sz w:val="18"/>
              </w:rPr>
            </w:pPr>
          </w:p>
        </w:tc>
      </w:tr>
      <w:tr w:rsidR="003315C9" w:rsidRPr="00BB629B" w14:paraId="0E9824B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C999F8"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7B2480A7" w14:textId="77777777" w:rsidR="003315C9" w:rsidRPr="00BB629B" w:rsidRDefault="003315C9" w:rsidP="00F236E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688466"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EAC0F1A" w14:textId="77777777" w:rsidR="003315C9" w:rsidRPr="00BB629B" w:rsidRDefault="003315C9" w:rsidP="00F236E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69CC2E50" w14:textId="236737AA" w:rsidR="003315C9" w:rsidRPr="00BB629B" w:rsidRDefault="005B25FA" w:rsidP="00F236E6">
            <w:pPr>
              <w:keepNext/>
              <w:keepLines/>
              <w:spacing w:after="0"/>
              <w:rPr>
                <w:rFonts w:ascii="Arial" w:hAnsi="Arial"/>
                <w:sz w:val="18"/>
                <w:lang w:eastAsia="zh-CN"/>
              </w:rPr>
            </w:pPr>
            <w:r>
              <w:rPr>
                <w:rFonts w:ascii="Arial" w:hAnsi="Arial" w:cs="Arial"/>
                <w:sz w:val="18"/>
              </w:rPr>
              <w:t>UEs</w:t>
            </w:r>
            <w:r w:rsidR="003315C9"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919930B"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D010</w:t>
            </w:r>
          </w:p>
          <w:p w14:paraId="452B00FC" w14:textId="77777777" w:rsidR="003315C9" w:rsidRPr="00BB629B" w:rsidRDefault="003315C9" w:rsidP="00F236E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DD1A448" w14:textId="77777777" w:rsidR="003315C9" w:rsidRPr="00BB629B" w:rsidRDefault="003315C9" w:rsidP="00F236E6">
            <w:pPr>
              <w:keepNext/>
              <w:keepLines/>
              <w:spacing w:after="0"/>
              <w:rPr>
                <w:rFonts w:ascii="Arial" w:hAnsi="Arial"/>
                <w:sz w:val="18"/>
              </w:rPr>
            </w:pPr>
            <w:r w:rsidRPr="00BB629B">
              <w:rPr>
                <w:rFonts w:ascii="Arial" w:hAnsi="Arial"/>
                <w:sz w:val="18"/>
              </w:rPr>
              <w:t>NOTE 1</w:t>
            </w:r>
          </w:p>
        </w:tc>
      </w:tr>
      <w:tr w:rsidR="003315C9" w:rsidRPr="00BB629B" w14:paraId="6E6971C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DC6448B" w14:textId="77777777" w:rsidR="003315C9" w:rsidRPr="00BB629B" w:rsidRDefault="003315C9" w:rsidP="00F236E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3A407930" w14:textId="77777777" w:rsidR="003315C9" w:rsidRPr="00BB629B" w:rsidRDefault="003315C9" w:rsidP="00F236E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60778"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09690E" w14:textId="77777777" w:rsidR="003315C9" w:rsidRPr="00BB629B" w:rsidRDefault="003315C9" w:rsidP="00F236E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0FE520" w14:textId="2F3E20D2"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spatial division multiplexing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D5C875"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77DD17" w14:textId="77777777" w:rsidR="003315C9" w:rsidRPr="00BB629B" w:rsidRDefault="003315C9" w:rsidP="00F236E6">
            <w:pPr>
              <w:pStyle w:val="TAL"/>
            </w:pPr>
          </w:p>
        </w:tc>
      </w:tr>
      <w:tr w:rsidR="003315C9" w:rsidRPr="00BB629B" w14:paraId="75536F5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E3DE501" w14:textId="77777777" w:rsidR="003315C9" w:rsidRPr="00BB629B" w:rsidRDefault="003315C9" w:rsidP="00F236E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078733C1" w14:textId="77777777" w:rsidR="003315C9" w:rsidRPr="00BB629B" w:rsidRDefault="003315C9" w:rsidP="00F236E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D9252A"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3A2FB" w14:textId="77777777" w:rsidR="003315C9" w:rsidRPr="00BB629B" w:rsidRDefault="003315C9" w:rsidP="00F236E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8407883" w14:textId="62C778C8"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multi-DCI based multi-TRP</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5C00D9"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09954B4" w14:textId="77777777" w:rsidR="003315C9" w:rsidRPr="00BB629B" w:rsidRDefault="003315C9" w:rsidP="00F236E6">
            <w:pPr>
              <w:pStyle w:val="TAL"/>
            </w:pPr>
          </w:p>
        </w:tc>
      </w:tr>
      <w:tr w:rsidR="003315C9" w:rsidRPr="00BB629B" w14:paraId="33AC222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CE3DA77" w14:textId="77777777" w:rsidR="003315C9" w:rsidRPr="00BB629B" w:rsidRDefault="003315C9" w:rsidP="00F236E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6C40C9FD" w14:textId="77777777" w:rsidR="003315C9" w:rsidRPr="00BB629B" w:rsidRDefault="003315C9" w:rsidP="00F236E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91E90C"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A627D5" w14:textId="77777777" w:rsidR="003315C9" w:rsidRPr="00BB629B" w:rsidRDefault="003315C9" w:rsidP="00F236E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552F23F" w14:textId="305CCCCF"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 xml:space="preserve">single DCI based </w:t>
            </w:r>
            <w:proofErr w:type="spellStart"/>
            <w:r w:rsidR="003315C9" w:rsidRPr="00BB629B">
              <w:rPr>
                <w:bCs/>
                <w:iCs/>
              </w:rPr>
              <w:t>FDMSchemeA</w:t>
            </w:r>
            <w:proofErr w:type="spellEnd"/>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A240286"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81ABE4" w14:textId="77777777" w:rsidR="003315C9" w:rsidRPr="00BB629B" w:rsidRDefault="003315C9" w:rsidP="00F236E6">
            <w:pPr>
              <w:pStyle w:val="TAL"/>
            </w:pPr>
          </w:p>
        </w:tc>
      </w:tr>
      <w:tr w:rsidR="003315C9" w:rsidRPr="00BB629B" w14:paraId="27FCC9E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DA7AB61" w14:textId="77777777" w:rsidR="003315C9" w:rsidRPr="00BB629B" w:rsidRDefault="003315C9" w:rsidP="00F236E6">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54668752" w14:textId="77777777" w:rsidR="003315C9" w:rsidRPr="00BB629B" w:rsidRDefault="003315C9" w:rsidP="00F236E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6241F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8946CB" w14:textId="77777777" w:rsidR="003315C9" w:rsidRPr="00BB629B" w:rsidRDefault="003315C9" w:rsidP="00F236E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D6DBE14" w14:textId="29D8DF9A"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single-DCI based inter-slot TDM</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21C10F"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F83458" w14:textId="77777777" w:rsidR="003315C9" w:rsidRPr="00BB629B" w:rsidRDefault="003315C9" w:rsidP="00F236E6">
            <w:pPr>
              <w:pStyle w:val="TAL"/>
            </w:pPr>
          </w:p>
        </w:tc>
      </w:tr>
      <w:tr w:rsidR="003315C9" w:rsidRPr="00BB629B" w14:paraId="24E8027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7DB0DD2" w14:textId="77777777" w:rsidR="003315C9" w:rsidRPr="00BB629B" w:rsidRDefault="003315C9" w:rsidP="00F236E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9ADF5C7" w14:textId="2135DA12" w:rsidR="003315C9" w:rsidRPr="00BB629B" w:rsidRDefault="003315C9" w:rsidP="00F236E6">
            <w:pPr>
              <w:pStyle w:val="TAL"/>
            </w:pPr>
            <w:r w:rsidRPr="00BB629B">
              <w:rPr>
                <w:rFonts w:eastAsia="Malgun Gothic"/>
              </w:rPr>
              <w:t xml:space="preserve">2Rx </w:t>
            </w:r>
            <w:r w:rsidR="00F56683">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1BA878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EDC3F2" w14:textId="77777777" w:rsidR="003315C9" w:rsidRPr="00BB629B" w:rsidRDefault="003315C9" w:rsidP="00F236E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B82F174" w14:textId="253921BA"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975E77A" w14:textId="29FBA13C" w:rsidR="003315C9" w:rsidRPr="00BB629B" w:rsidRDefault="003315C9" w:rsidP="00F236E6">
            <w:pPr>
              <w:pStyle w:val="TAL"/>
              <w:rPr>
                <w:lang w:eastAsia="ko-KR"/>
              </w:rPr>
            </w:pPr>
            <w:r w:rsidRPr="00BB629B">
              <w:rPr>
                <w:lang w:eastAsia="ko-KR"/>
              </w:rPr>
              <w:t>D0</w:t>
            </w:r>
            <w:r w:rsidR="00F56683">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4B3E0238" w14:textId="77777777" w:rsidR="003315C9" w:rsidRPr="00BB629B" w:rsidRDefault="003315C9" w:rsidP="00F236E6">
            <w:pPr>
              <w:pStyle w:val="TAL"/>
            </w:pPr>
            <w:r w:rsidRPr="00BB629B">
              <w:t>NOTE 1</w:t>
            </w:r>
          </w:p>
        </w:tc>
      </w:tr>
      <w:tr w:rsidR="00FE3C24" w:rsidRPr="00BB629B" w14:paraId="4F64F0D7"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17E002FF" w14:textId="77777777" w:rsidR="00FE3C24" w:rsidRPr="00BB629B" w:rsidRDefault="00FE3C24" w:rsidP="00EF74ED">
            <w:pPr>
              <w:pStyle w:val="TAL"/>
              <w:rPr>
                <w:lang w:eastAsia="zh-CN"/>
              </w:rPr>
            </w:pPr>
            <w:r>
              <w:rPr>
                <w:rFonts w:hint="eastAsia"/>
                <w:lang w:eastAsia="zh-CN"/>
              </w:rPr>
              <w:lastRenderedPageBreak/>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07DFACBC" w14:textId="77777777" w:rsidR="00FE3C24" w:rsidRPr="00BB629B" w:rsidRDefault="00FE3C24" w:rsidP="00EF74ED">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2AF24F56" w14:textId="77777777" w:rsidR="00FE3C24" w:rsidRPr="00BB629B" w:rsidRDefault="00FE3C24" w:rsidP="00EF74ED">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A6212" w14:textId="19E41966" w:rsidR="00FE3C24" w:rsidRPr="00BB629B" w:rsidRDefault="00FE3C24" w:rsidP="00EF74ED">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50F11F7C" w14:textId="77777777" w:rsidR="00FE3C24" w:rsidRDefault="00FE3C24" w:rsidP="00EF74ED">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D51B4CF" w14:textId="77777777" w:rsidR="00FE3C24" w:rsidRPr="00BB629B" w:rsidRDefault="00FE3C24" w:rsidP="00EF74ED">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52923E18" w14:textId="77777777" w:rsidR="00FE3C24" w:rsidRPr="00BB629B" w:rsidRDefault="00FE3C24" w:rsidP="00EF74ED">
            <w:pPr>
              <w:pStyle w:val="TAL"/>
            </w:pPr>
            <w:r w:rsidRPr="003F55C3">
              <w:t>NOTE 1</w:t>
            </w:r>
          </w:p>
        </w:tc>
      </w:tr>
      <w:tr w:rsidR="00FE3C24" w:rsidRPr="00BB629B" w14:paraId="5F1FD5D7"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6E7844F0" w14:textId="77777777" w:rsidR="00FE3C24" w:rsidRPr="00BB629B" w:rsidRDefault="00FE3C24" w:rsidP="00EF74ED">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16F9AD6A" w14:textId="77777777" w:rsidR="00FE3C24" w:rsidRPr="00F84AE0" w:rsidRDefault="00FE3C24" w:rsidP="00EF74ED">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7E89A9" w14:textId="77777777" w:rsidR="00FE3C24" w:rsidRPr="00BB629B" w:rsidRDefault="00FE3C24" w:rsidP="00EF74ED">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73DD2E" w14:textId="68BF469F" w:rsidR="00FE3C24" w:rsidRPr="00BB629B" w:rsidRDefault="00FE3C24" w:rsidP="00EF74ED">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FF8FDCE" w14:textId="77777777" w:rsidR="00FE3C24" w:rsidRDefault="00FE3C24" w:rsidP="00EF74ED">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E2DCEB6" w14:textId="77777777" w:rsidR="00FE3C24" w:rsidRPr="00BB629B" w:rsidRDefault="00FE3C24" w:rsidP="00EF74ED">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0E5FCDCC" w14:textId="77777777" w:rsidR="00FE3C24" w:rsidRDefault="00FE3C24" w:rsidP="00EF74ED">
            <w:pPr>
              <w:pStyle w:val="TAL"/>
            </w:pPr>
            <w:r w:rsidRPr="003F55C3">
              <w:t>NOTE 1</w:t>
            </w:r>
          </w:p>
          <w:p w14:paraId="0C66CEFF" w14:textId="77777777" w:rsidR="00FE3C24" w:rsidRPr="00BB629B" w:rsidRDefault="00FE3C24" w:rsidP="00EF74ED">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3315C9" w:rsidRPr="00BB629B" w14:paraId="713002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3B2C307" w14:textId="77777777" w:rsidR="003315C9" w:rsidRPr="00BB629B" w:rsidRDefault="003315C9" w:rsidP="00F236E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2BF0C7CC" w14:textId="77777777" w:rsidR="003315C9" w:rsidRPr="00BB629B" w:rsidRDefault="003315C9" w:rsidP="00F236E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2DB87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09D75D" w14:textId="5FD4C57C" w:rsidR="003315C9" w:rsidRPr="00BB629B" w:rsidRDefault="00AE6877" w:rsidP="00F236E6">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1C97DE7C" w14:textId="45BDA8E7"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sidRPr="006C3B7F">
              <w:rPr>
                <w:lang w:eastAsia="zh-CN"/>
              </w:rPr>
              <w:t xml:space="preserve"> </w:t>
            </w:r>
            <w:r w:rsidR="003315C9"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93EEA68"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B34377" w14:textId="77777777" w:rsidR="003315C9" w:rsidRPr="00BB629B" w:rsidRDefault="003315C9" w:rsidP="00F236E6">
            <w:pPr>
              <w:pStyle w:val="TAL"/>
            </w:pPr>
          </w:p>
        </w:tc>
      </w:tr>
      <w:tr w:rsidR="003315C9" w:rsidRPr="00BB629B" w14:paraId="5C78F29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9CD5910" w14:textId="77777777" w:rsidR="003315C9" w:rsidRPr="00BB629B" w:rsidRDefault="003315C9" w:rsidP="00F236E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35DEAEE1" w14:textId="77777777" w:rsidR="003315C9" w:rsidRPr="00BB629B" w:rsidRDefault="003315C9" w:rsidP="00F236E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AE7AF14"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3454BA" w14:textId="5315A580" w:rsidR="003315C9" w:rsidRPr="00BB629B" w:rsidRDefault="00AE6877" w:rsidP="00F236E6">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23A341D5" w14:textId="18733C7B"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w:t>
            </w:r>
            <w:r w:rsidR="006C3B7F" w:rsidRPr="006C3B7F">
              <w:rPr>
                <w:lang w:eastAsia="zh-CN"/>
              </w:rPr>
              <w:t xml:space="preserve"> </w:t>
            </w:r>
            <w:r w:rsidR="003315C9"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9214F30"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DE7B0DE" w14:textId="77777777" w:rsidR="003315C9" w:rsidRPr="00BB629B" w:rsidRDefault="003315C9" w:rsidP="00F236E6">
            <w:pPr>
              <w:pStyle w:val="TAL"/>
            </w:pPr>
          </w:p>
        </w:tc>
      </w:tr>
      <w:tr w:rsidR="003315C9" w:rsidRPr="00BB629B" w14:paraId="5C6A400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7005331" w14:textId="77777777" w:rsidR="003315C9" w:rsidRPr="00BB629B" w:rsidRDefault="003315C9" w:rsidP="00F236E6">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528456B1" w14:textId="77777777" w:rsidR="003315C9" w:rsidRPr="00BB629B" w:rsidRDefault="003315C9" w:rsidP="00F236E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9FEA09D"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64787B" w14:textId="03B15543" w:rsidR="003315C9" w:rsidRPr="00BB629B" w:rsidRDefault="00AE6877" w:rsidP="00F236E6">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416EF188" w14:textId="18734446"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w:t>
            </w:r>
            <w:r w:rsidR="006C3B7F" w:rsidRPr="006C3B7F">
              <w:rPr>
                <w:lang w:eastAsia="zh-CN"/>
              </w:rPr>
              <w:t xml:space="preserve"> </w:t>
            </w:r>
            <w:r w:rsidR="003315C9"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834C925"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C156901" w14:textId="77777777" w:rsidR="003315C9" w:rsidRPr="00BB629B" w:rsidRDefault="003315C9" w:rsidP="00F236E6">
            <w:pPr>
              <w:pStyle w:val="TAL"/>
            </w:pPr>
          </w:p>
        </w:tc>
      </w:tr>
      <w:tr w:rsidR="003315C9" w:rsidRPr="00BB629B" w14:paraId="343D12A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3271F56" w14:textId="77777777" w:rsidR="003315C9" w:rsidRPr="00BB629B" w:rsidRDefault="003315C9" w:rsidP="00F236E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EEA1B6E" w14:textId="77777777" w:rsidR="003315C9" w:rsidRPr="00BB629B" w:rsidRDefault="003315C9" w:rsidP="00F236E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2B2819"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AE1875" w14:textId="624F7D7B" w:rsidR="003315C9" w:rsidRPr="00BB629B" w:rsidRDefault="00AE6877" w:rsidP="00F236E6">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1ECFE06" w14:textId="573F6610"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sidRPr="006C3B7F">
              <w:rPr>
                <w:lang w:eastAsia="zh-CN"/>
              </w:rPr>
              <w:t xml:space="preserve"> </w:t>
            </w:r>
            <w:r w:rsidR="003315C9"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BD9E487" w14:textId="77777777" w:rsidR="003315C9" w:rsidRPr="00BB629B" w:rsidRDefault="003315C9" w:rsidP="00F236E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1120D94D" w14:textId="77777777" w:rsidR="003315C9" w:rsidRPr="00BB629B" w:rsidRDefault="003315C9" w:rsidP="00F236E6">
            <w:pPr>
              <w:pStyle w:val="TAL"/>
            </w:pPr>
          </w:p>
        </w:tc>
      </w:tr>
      <w:tr w:rsidR="003315C9" w:rsidRPr="00BB629B" w14:paraId="7016182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6023710" w14:textId="77777777" w:rsidR="003315C9" w:rsidRPr="00BB629B" w:rsidRDefault="003315C9" w:rsidP="00F236E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E072DD7" w14:textId="77777777" w:rsidR="003315C9" w:rsidRPr="00BB629B" w:rsidRDefault="003315C9" w:rsidP="00F236E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766075"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5F29B1" w14:textId="77777777" w:rsidR="003315C9" w:rsidRPr="00BB629B" w:rsidRDefault="003315C9" w:rsidP="00F236E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9CF4631" w14:textId="05FDCA9E"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w:t>
            </w:r>
            <w:r w:rsidR="006C3B7F" w:rsidRPr="006C3B7F">
              <w:rPr>
                <w:lang w:eastAsia="zh-CN"/>
              </w:rPr>
              <w:t xml:space="preserve"> </w:t>
            </w:r>
            <w:r w:rsidR="003315C9"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FC485F1" w14:textId="77777777" w:rsidR="003315C9" w:rsidRPr="00BB629B" w:rsidRDefault="003315C9" w:rsidP="00F236E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153349D" w14:textId="77777777" w:rsidR="003315C9" w:rsidRPr="00BB629B" w:rsidRDefault="003315C9" w:rsidP="00F236E6">
            <w:pPr>
              <w:pStyle w:val="TAL"/>
            </w:pPr>
            <w:r w:rsidRPr="00BB629B">
              <w:t>NOTE 1</w:t>
            </w:r>
          </w:p>
        </w:tc>
      </w:tr>
      <w:tr w:rsidR="003315C9" w:rsidRPr="00BB629B" w14:paraId="29ACEE6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AA90442" w14:textId="77777777" w:rsidR="003315C9" w:rsidRPr="00BB629B" w:rsidRDefault="003315C9" w:rsidP="00F236E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1151BA3" w14:textId="77777777" w:rsidR="003315C9" w:rsidRPr="00BB629B" w:rsidRDefault="003315C9" w:rsidP="00F236E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1D216E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C48755" w14:textId="77777777" w:rsidR="003315C9" w:rsidRPr="00BB629B" w:rsidRDefault="003315C9" w:rsidP="00F236E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588C0AA" w14:textId="06E77858"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w:t>
            </w:r>
            <w:r w:rsidR="006C3B7F" w:rsidRPr="006C3B7F">
              <w:rPr>
                <w:lang w:eastAsia="zh-CN"/>
              </w:rPr>
              <w:t xml:space="preserve"> </w:t>
            </w:r>
            <w:r w:rsidR="003315C9"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7A54232E" w14:textId="77777777" w:rsidR="003315C9" w:rsidRPr="00BB629B" w:rsidRDefault="003315C9" w:rsidP="00F236E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8D68B5C" w14:textId="77777777" w:rsidR="003315C9" w:rsidRPr="00BB629B" w:rsidRDefault="003315C9" w:rsidP="00F236E6">
            <w:pPr>
              <w:pStyle w:val="TAL"/>
            </w:pPr>
            <w:r w:rsidRPr="00BB629B">
              <w:t>NOTE 1</w:t>
            </w:r>
          </w:p>
        </w:tc>
      </w:tr>
      <w:tr w:rsidR="00F56683" w:rsidRPr="000F6278" w14:paraId="482A5A4F" w14:textId="77777777" w:rsidTr="00DE3521">
        <w:trPr>
          <w:jc w:val="center"/>
        </w:trPr>
        <w:tc>
          <w:tcPr>
            <w:tcW w:w="1171" w:type="dxa"/>
            <w:tcBorders>
              <w:top w:val="single" w:sz="4" w:space="0" w:color="auto"/>
              <w:left w:val="single" w:sz="4" w:space="0" w:color="auto"/>
              <w:bottom w:val="single" w:sz="4" w:space="0" w:color="auto"/>
              <w:right w:val="single" w:sz="4" w:space="0" w:color="auto"/>
            </w:tcBorders>
          </w:tcPr>
          <w:p w14:paraId="459C1333" w14:textId="77777777" w:rsidR="00F56683" w:rsidRPr="000F6278" w:rsidRDefault="00F56683" w:rsidP="00DE352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0F995FFA" w14:textId="77777777" w:rsidR="00F56683" w:rsidRPr="000F6278" w:rsidRDefault="00F56683" w:rsidP="00DE3521">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A03A223" w14:textId="77777777" w:rsidR="00F56683" w:rsidRPr="000F6278" w:rsidRDefault="00F56683" w:rsidP="00DE352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FC18D" w14:textId="77777777" w:rsidR="00F56683" w:rsidRPr="000F6278" w:rsidRDefault="00F56683" w:rsidP="00DE352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26117D7" w14:textId="09618B71" w:rsidR="00F56683" w:rsidRPr="000F6278" w:rsidRDefault="005B25FA" w:rsidP="00DE3521">
            <w:pPr>
              <w:pStyle w:val="TAL"/>
              <w:rPr>
                <w:lang w:eastAsia="zh-CN"/>
              </w:rPr>
            </w:pPr>
            <w:r>
              <w:rPr>
                <w:lang w:eastAsia="zh-CN"/>
              </w:rPr>
              <w:t>UEs</w:t>
            </w:r>
            <w:r w:rsidR="00F56683" w:rsidRPr="002756C1">
              <w:rPr>
                <w:lang w:eastAsia="zh-CN"/>
              </w:rPr>
              <w:t xml:space="preserve"> supporting 5GS </w:t>
            </w:r>
            <w:r w:rsidR="00F56683">
              <w:rPr>
                <w:lang w:eastAsia="zh-CN"/>
              </w:rPr>
              <w:t>T</w:t>
            </w:r>
            <w:r w:rsidR="00F56683"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1DC4FDF" w14:textId="77777777" w:rsidR="00F56683" w:rsidRPr="000F6278" w:rsidRDefault="00F56683" w:rsidP="00DE352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F103C4" w14:textId="77777777" w:rsidR="00F56683" w:rsidRPr="000F6278" w:rsidRDefault="00F56683" w:rsidP="00DE3521">
            <w:pPr>
              <w:pStyle w:val="TAL"/>
            </w:pPr>
            <w:r>
              <w:t>NOTE 1</w:t>
            </w:r>
          </w:p>
        </w:tc>
      </w:tr>
      <w:tr w:rsidR="003315C9" w:rsidRPr="00BB629B" w14:paraId="6403AC7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A430F81" w14:textId="77777777" w:rsidR="003315C9" w:rsidRPr="00BB629B" w:rsidRDefault="003315C9" w:rsidP="00F236E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29B6AE24" w14:textId="77777777" w:rsidR="003315C9" w:rsidRPr="00BB629B" w:rsidRDefault="003315C9" w:rsidP="00F236E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0437298" w14:textId="77777777" w:rsidR="003315C9" w:rsidRPr="00BB629B" w:rsidRDefault="003315C9" w:rsidP="00F236E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690110E" w14:textId="77777777" w:rsidR="003315C9" w:rsidRPr="00BB629B" w:rsidRDefault="003315C9" w:rsidP="00F236E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FEB05C7" w14:textId="73B84C19"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enhanced demodulation processing for carrier aggregation for HST-SFN joint transmission</w:t>
            </w:r>
            <w:r w:rsidR="003315C9"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4965E7"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8D73B1E" w14:textId="77777777" w:rsidR="003315C9" w:rsidRPr="00BB629B" w:rsidRDefault="003315C9" w:rsidP="00F236E6">
            <w:pPr>
              <w:pStyle w:val="TAL"/>
            </w:pPr>
          </w:p>
        </w:tc>
      </w:tr>
      <w:tr w:rsidR="003315C9" w:rsidRPr="00BB629B" w14:paraId="6B40A88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BFC1E67" w14:textId="77777777" w:rsidR="003315C9" w:rsidRPr="00BB629B" w:rsidRDefault="003315C9" w:rsidP="00F236E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12275912" w14:textId="77777777" w:rsidR="003315C9" w:rsidRPr="00BB629B" w:rsidRDefault="003315C9" w:rsidP="00F236E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A90C090" w14:textId="77777777" w:rsidR="003315C9" w:rsidRPr="00BB629B" w:rsidRDefault="003315C9" w:rsidP="00F236E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E38108D" w14:textId="77777777" w:rsidR="003315C9" w:rsidRPr="00BB629B" w:rsidRDefault="003315C9" w:rsidP="00F236E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77DFF2EC" w14:textId="7D3BAF95"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sidRPr="006C3B7F">
              <w:rPr>
                <w:lang w:eastAsia="zh-CN"/>
              </w:rPr>
              <w:t xml:space="preserve"> </w:t>
            </w:r>
            <w:r w:rsidR="003315C9" w:rsidRPr="00BB629B">
              <w:rPr>
                <w:lang w:eastAsia="zh-CN"/>
              </w:rPr>
              <w:t xml:space="preserve">CA AND </w:t>
            </w:r>
            <w:r w:rsidR="003315C9"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57731C2"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8BCBA37" w14:textId="77777777" w:rsidR="003315C9" w:rsidRPr="00BB629B" w:rsidRDefault="003315C9" w:rsidP="00F236E6">
            <w:pPr>
              <w:pStyle w:val="TAL"/>
            </w:pPr>
          </w:p>
        </w:tc>
      </w:tr>
      <w:tr w:rsidR="003315C9" w:rsidRPr="00BB629B" w14:paraId="45EA3F1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A8ED129" w14:textId="77777777" w:rsidR="003315C9" w:rsidRPr="00BB629B" w:rsidRDefault="003315C9" w:rsidP="00F236E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43FAE4B1" w14:textId="77777777" w:rsidR="003315C9" w:rsidRPr="00BB629B" w:rsidRDefault="003315C9" w:rsidP="00F236E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242921"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4A8DC4"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82D4337" w14:textId="01EA19DA"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Pr>
                <w:lang w:eastAsia="zh-CN"/>
              </w:rPr>
              <w:t xml:space="preserve"> </w:t>
            </w:r>
            <w:r w:rsidR="003315C9"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B785280" w14:textId="35653338"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201B0D8" w14:textId="77777777" w:rsidR="003315C9" w:rsidRPr="00BB629B" w:rsidRDefault="003315C9" w:rsidP="00F236E6">
            <w:pPr>
              <w:pStyle w:val="TAL"/>
            </w:pPr>
          </w:p>
        </w:tc>
      </w:tr>
      <w:tr w:rsidR="003315C9" w:rsidRPr="00BB629B" w14:paraId="4628611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6830921" w14:textId="77777777" w:rsidR="003315C9" w:rsidRPr="00BB629B" w:rsidRDefault="003315C9" w:rsidP="00F236E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2C022489" w14:textId="77777777" w:rsidR="003315C9" w:rsidRPr="00BB629B" w:rsidRDefault="003315C9" w:rsidP="00F236E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94064AC"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631092" w14:textId="77777777" w:rsidR="003315C9" w:rsidRPr="00BB629B" w:rsidRDefault="003315C9" w:rsidP="00F236E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7F9513" w14:textId="0B0802E6"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w:t>
            </w:r>
            <w:r w:rsidR="006C3B7F" w:rsidRPr="006C3B7F">
              <w:rPr>
                <w:lang w:eastAsia="zh-CN"/>
              </w:rPr>
              <w:t xml:space="preserve"> </w:t>
            </w:r>
            <w:r w:rsidR="003315C9"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68699D3"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4C7F5AA" w14:textId="77777777" w:rsidR="003315C9" w:rsidRPr="00BB629B" w:rsidRDefault="003315C9" w:rsidP="00F236E6">
            <w:pPr>
              <w:pStyle w:val="TAL"/>
            </w:pPr>
          </w:p>
        </w:tc>
      </w:tr>
      <w:tr w:rsidR="003315C9" w:rsidRPr="00BB629B" w14:paraId="77DDAF8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20DDB0" w14:textId="77777777" w:rsidR="003315C9" w:rsidRPr="00BB629B" w:rsidRDefault="003315C9" w:rsidP="00F236E6">
            <w:pPr>
              <w:pStyle w:val="TAL"/>
            </w:pPr>
            <w:r w:rsidRPr="00BB629B">
              <w:lastRenderedPageBreak/>
              <w:t>5.2A.3.1.3</w:t>
            </w:r>
          </w:p>
        </w:tc>
        <w:tc>
          <w:tcPr>
            <w:tcW w:w="4520" w:type="dxa"/>
            <w:tcBorders>
              <w:top w:val="single" w:sz="4" w:space="0" w:color="auto"/>
              <w:left w:val="single" w:sz="4" w:space="0" w:color="auto"/>
              <w:bottom w:val="single" w:sz="4" w:space="0" w:color="auto"/>
              <w:right w:val="single" w:sz="4" w:space="0" w:color="auto"/>
            </w:tcBorders>
          </w:tcPr>
          <w:p w14:paraId="05E55CDE" w14:textId="77777777" w:rsidR="003315C9" w:rsidRPr="00BB629B" w:rsidRDefault="003315C9" w:rsidP="00F236E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B285F67"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E0D971" w14:textId="77777777" w:rsidR="003315C9" w:rsidRPr="00BB629B" w:rsidRDefault="003315C9" w:rsidP="00F236E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B02BAE3" w14:textId="3F72EADF"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w:t>
            </w:r>
            <w:r w:rsidR="006C3B7F" w:rsidRPr="006C3B7F">
              <w:rPr>
                <w:lang w:eastAsia="zh-CN"/>
              </w:rPr>
              <w:t xml:space="preserve"> </w:t>
            </w:r>
            <w:r w:rsidR="003315C9"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2C87374"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F01EC94" w14:textId="77777777" w:rsidR="003315C9" w:rsidRPr="00BB629B" w:rsidRDefault="003315C9" w:rsidP="00F236E6">
            <w:pPr>
              <w:pStyle w:val="TAL"/>
            </w:pPr>
          </w:p>
        </w:tc>
      </w:tr>
      <w:tr w:rsidR="003315C9" w:rsidRPr="00BB629B" w14:paraId="19EC397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EA385A5" w14:textId="77777777" w:rsidR="003315C9" w:rsidRPr="00BB629B" w:rsidRDefault="003315C9" w:rsidP="00F236E6">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324AB607" w14:textId="77777777" w:rsidR="003315C9" w:rsidRPr="00BB629B" w:rsidRDefault="003315C9" w:rsidP="00F236E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735EF06"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FBA21"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B34750E" w14:textId="22B8F32A"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sidRPr="006C3B7F">
              <w:rPr>
                <w:lang w:eastAsia="zh-CN"/>
              </w:rPr>
              <w:t xml:space="preserve"> </w:t>
            </w:r>
            <w:r w:rsidR="003315C9"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67B77AB" w14:textId="77777777" w:rsidR="003315C9" w:rsidRPr="00BB629B" w:rsidRDefault="003315C9" w:rsidP="00F236E6">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29AAD64E" w14:textId="77777777" w:rsidR="003315C9" w:rsidRPr="00BB629B" w:rsidRDefault="003315C9" w:rsidP="00F236E6">
            <w:pPr>
              <w:pStyle w:val="TAL"/>
            </w:pPr>
          </w:p>
        </w:tc>
      </w:tr>
      <w:tr w:rsidR="00F56683" w:rsidRPr="000F6278" w14:paraId="44B5F78F" w14:textId="77777777" w:rsidTr="00DE3521">
        <w:trPr>
          <w:jc w:val="center"/>
        </w:trPr>
        <w:tc>
          <w:tcPr>
            <w:tcW w:w="1171" w:type="dxa"/>
            <w:tcBorders>
              <w:top w:val="single" w:sz="4" w:space="0" w:color="auto"/>
              <w:left w:val="single" w:sz="4" w:space="0" w:color="auto"/>
              <w:bottom w:val="single" w:sz="4" w:space="0" w:color="auto"/>
              <w:right w:val="single" w:sz="4" w:space="0" w:color="auto"/>
            </w:tcBorders>
          </w:tcPr>
          <w:p w14:paraId="5A5F5086" w14:textId="77777777" w:rsidR="00F56683" w:rsidRDefault="00F56683" w:rsidP="00DE352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15A1009F" w14:textId="77777777" w:rsidR="00F56683" w:rsidRDefault="00F56683" w:rsidP="00DE352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CA1825E" w14:textId="77777777" w:rsidR="00F56683" w:rsidRDefault="00F56683" w:rsidP="00DE352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13293D" w14:textId="77777777" w:rsidR="00F56683" w:rsidRDefault="00F56683" w:rsidP="00DE352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6921E1E0" w14:textId="37B7F173" w:rsidR="00F56683" w:rsidRDefault="005B25FA" w:rsidP="00DE3521">
            <w:pPr>
              <w:pStyle w:val="TAL"/>
              <w:rPr>
                <w:lang w:eastAsia="zh-CN"/>
              </w:rPr>
            </w:pPr>
            <w:r>
              <w:rPr>
                <w:lang w:eastAsia="zh-CN"/>
              </w:rPr>
              <w:t>UEs</w:t>
            </w:r>
            <w:r w:rsidR="00F56683" w:rsidRPr="002756C1">
              <w:rPr>
                <w:lang w:eastAsia="zh-CN"/>
              </w:rPr>
              <w:t xml:space="preserve"> supporting 5GS </w:t>
            </w:r>
            <w:r w:rsidR="00F56683">
              <w:rPr>
                <w:lang w:eastAsia="zh-CN"/>
              </w:rPr>
              <w:t>T</w:t>
            </w:r>
            <w:r w:rsidR="00F56683"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53E32A9C" w14:textId="77777777" w:rsidR="00F56683" w:rsidRDefault="00F56683" w:rsidP="00DE352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CE69383" w14:textId="77777777" w:rsidR="00F56683" w:rsidRPr="000F6278" w:rsidRDefault="00F56683" w:rsidP="00DE3521">
            <w:pPr>
              <w:pStyle w:val="TAL"/>
            </w:pPr>
            <w:r>
              <w:t>NOTE 1</w:t>
            </w:r>
          </w:p>
        </w:tc>
      </w:tr>
      <w:tr w:rsidR="003315C9" w:rsidRPr="00BB629B" w14:paraId="3A802C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66515F" w14:textId="77777777" w:rsidR="003315C9" w:rsidRPr="00BB629B" w:rsidRDefault="003315C9" w:rsidP="00F236E6">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E4C5EA2" w14:textId="77777777" w:rsidR="003315C9" w:rsidRPr="00BB629B" w:rsidRDefault="003315C9" w:rsidP="00F236E6">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2D764BE" w14:textId="77777777" w:rsidR="003315C9" w:rsidRPr="00BB629B" w:rsidRDefault="003315C9" w:rsidP="00F236E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C40721E" w14:textId="77777777" w:rsidR="003315C9" w:rsidRPr="00BB629B" w:rsidRDefault="003315C9" w:rsidP="00F236E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F669901" w14:textId="440E4129"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enhanced demodulation processing for carrier aggregation for HST-SFN joint transmission</w:t>
            </w:r>
            <w:r w:rsidR="003315C9" w:rsidRPr="00BB629B">
              <w:rPr>
                <w:lang w:eastAsia="zh-CN"/>
              </w:rPr>
              <w:t xml:space="preserve"> </w:t>
            </w:r>
            <w:r w:rsidR="003315C9" w:rsidRPr="00BB629B">
              <w:rPr>
                <w:rFonts w:hint="eastAsia"/>
                <w:lang w:val="en-US" w:eastAsia="zh-CN"/>
              </w:rPr>
              <w:t>AND</w:t>
            </w:r>
            <w:r w:rsidR="003315C9" w:rsidRPr="00BB629B">
              <w:rPr>
                <w:lang w:eastAsia="zh-CN"/>
              </w:rPr>
              <w:t xml:space="preserve"> supporting 4Rx </w:t>
            </w:r>
            <w:r w:rsidR="003315C9" w:rsidRPr="00BB629B">
              <w:rPr>
                <w:rFonts w:hint="eastAsia"/>
                <w:lang w:val="en-US" w:eastAsia="zh-CN"/>
              </w:rPr>
              <w:t xml:space="preserve">TDD and FDD </w:t>
            </w:r>
            <w:r w:rsidR="003315C9"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E089D5E"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B8A0F77" w14:textId="066ABC92" w:rsidR="003315C9" w:rsidRPr="00BB629B" w:rsidRDefault="003315C9" w:rsidP="00F236E6">
            <w:pPr>
              <w:pStyle w:val="TAL"/>
            </w:pPr>
          </w:p>
        </w:tc>
      </w:tr>
      <w:tr w:rsidR="003315C9" w:rsidRPr="00BB629B" w14:paraId="7785BED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242EBB7" w14:textId="77777777" w:rsidR="003315C9" w:rsidRPr="00BB629B" w:rsidRDefault="003315C9" w:rsidP="00F236E6">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3C59BD5F" w14:textId="77777777" w:rsidR="003315C9" w:rsidRPr="00BB629B" w:rsidRDefault="003315C9" w:rsidP="00F236E6">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9C2C2F2" w14:textId="77777777" w:rsidR="003315C9" w:rsidRPr="00BB629B" w:rsidRDefault="003315C9" w:rsidP="00F236E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FBDAB29" w14:textId="77777777" w:rsidR="003315C9" w:rsidRPr="00BB629B" w:rsidRDefault="003315C9" w:rsidP="00F236E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A5C174A" w14:textId="22DD7B53"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Pr>
                <w:lang w:eastAsia="zh-CN"/>
              </w:rPr>
              <w:t xml:space="preserve"> </w:t>
            </w:r>
            <w:r w:rsidR="003315C9" w:rsidRPr="00BB629B">
              <w:rPr>
                <w:lang w:eastAsia="zh-CN"/>
              </w:rPr>
              <w:t xml:space="preserve">CA AND </w:t>
            </w:r>
            <w:r w:rsidR="003315C9" w:rsidRPr="00BB629B">
              <w:rPr>
                <w:kern w:val="2"/>
                <w:lang w:eastAsia="zh-CN" w:bidi="ar"/>
              </w:rPr>
              <w:t xml:space="preserve">number of active TCI </w:t>
            </w:r>
            <w:r w:rsidR="003315C9" w:rsidRPr="00BB629B">
              <w:rPr>
                <w:rFonts w:hint="eastAsia"/>
                <w:kern w:val="2"/>
                <w:lang w:val="en-US" w:eastAsia="zh-CN" w:bidi="ar"/>
              </w:rPr>
              <w:t>AND</w:t>
            </w:r>
            <w:r w:rsidR="003315C9" w:rsidRPr="00BB629B">
              <w:rPr>
                <w:lang w:eastAsia="zh-CN"/>
              </w:rPr>
              <w:t xml:space="preserve"> supporting 4Rx </w:t>
            </w:r>
            <w:r w:rsidR="003315C9" w:rsidRPr="00BB629B">
              <w:rPr>
                <w:rFonts w:hint="eastAsia"/>
                <w:lang w:val="en-US" w:eastAsia="zh-CN"/>
              </w:rPr>
              <w:t xml:space="preserve">TDD and FDD </w:t>
            </w:r>
            <w:r w:rsidR="003315C9"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9F65217"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B81EE4" w14:textId="47D0DC9E" w:rsidR="003315C9" w:rsidRPr="00BB629B" w:rsidRDefault="003315C9" w:rsidP="00F236E6">
            <w:pPr>
              <w:pStyle w:val="TAL"/>
            </w:pPr>
          </w:p>
        </w:tc>
      </w:tr>
      <w:tr w:rsidR="003315C9" w:rsidRPr="00BB629B" w14:paraId="3082426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0F6DF72" w14:textId="77777777" w:rsidR="003315C9" w:rsidRPr="00BB629B" w:rsidRDefault="003315C9" w:rsidP="00F236E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9E7122B" w14:textId="77777777" w:rsidR="003315C9" w:rsidRPr="00BB629B" w:rsidRDefault="003315C9" w:rsidP="00F236E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0B1023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ADF456"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983353F" w14:textId="171FF446"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w:t>
            </w:r>
            <w:r w:rsidR="006C3B7F">
              <w:rPr>
                <w:lang w:eastAsia="zh-CN"/>
              </w:rPr>
              <w:t xml:space="preserve"> </w:t>
            </w:r>
            <w:r w:rsidR="003315C9"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99E9FF6"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56B4D52" w14:textId="77777777" w:rsidR="003315C9" w:rsidRPr="00BB629B" w:rsidRDefault="003315C9" w:rsidP="00F236E6">
            <w:pPr>
              <w:pStyle w:val="TAL"/>
            </w:pPr>
          </w:p>
        </w:tc>
      </w:tr>
      <w:tr w:rsidR="003315C9" w:rsidRPr="00BB629B" w14:paraId="21C31F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039DD0F" w14:textId="77777777" w:rsidR="003315C9" w:rsidRPr="00BB629B" w:rsidRDefault="003315C9" w:rsidP="00F236E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16E23D0D" w14:textId="77777777" w:rsidR="003315C9" w:rsidRPr="00BB629B" w:rsidRDefault="003315C9" w:rsidP="00F236E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4CE2D5"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A6C751" w14:textId="77777777" w:rsidR="003315C9" w:rsidRPr="00BB629B" w:rsidRDefault="003315C9" w:rsidP="00F236E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9394246" w14:textId="4C361C4A"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w:t>
            </w:r>
            <w:r w:rsidR="006C3B7F" w:rsidRPr="006C3B7F">
              <w:rPr>
                <w:lang w:eastAsia="zh-CN"/>
              </w:rPr>
              <w:t xml:space="preserve"> </w:t>
            </w:r>
            <w:r w:rsidR="003315C9"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4B0431B"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0B4E2E" w14:textId="77777777" w:rsidR="003315C9" w:rsidRPr="00BB629B" w:rsidRDefault="003315C9" w:rsidP="00F236E6">
            <w:pPr>
              <w:pStyle w:val="TAL"/>
            </w:pPr>
          </w:p>
        </w:tc>
      </w:tr>
      <w:tr w:rsidR="003315C9" w:rsidRPr="00BB629B" w14:paraId="292868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5A483A0" w14:textId="77777777" w:rsidR="003315C9" w:rsidRPr="00BB629B" w:rsidRDefault="003315C9" w:rsidP="00F236E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35A6A4B" w14:textId="77777777" w:rsidR="003315C9" w:rsidRPr="00BB629B" w:rsidRDefault="003315C9" w:rsidP="00F236E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EAC7891"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9A2ACB" w14:textId="77777777" w:rsidR="003315C9" w:rsidRPr="00BB629B" w:rsidRDefault="003315C9" w:rsidP="00F236E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87899" w14:textId="223DE1BC"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w:t>
            </w:r>
            <w:r w:rsidR="006C3B7F" w:rsidRPr="006C3B7F">
              <w:rPr>
                <w:lang w:eastAsia="zh-CN"/>
              </w:rPr>
              <w:t xml:space="preserve"> </w:t>
            </w:r>
            <w:r w:rsidR="003315C9"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4E77108"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DE80583" w14:textId="77777777" w:rsidR="003315C9" w:rsidRPr="00BB629B" w:rsidRDefault="003315C9" w:rsidP="00F236E6">
            <w:pPr>
              <w:pStyle w:val="TAL"/>
            </w:pPr>
          </w:p>
        </w:tc>
      </w:tr>
      <w:tr w:rsidR="003315C9" w:rsidRPr="00BB629B" w14:paraId="775FA6A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E50185D" w14:textId="77777777" w:rsidR="003315C9" w:rsidRPr="00BB629B" w:rsidRDefault="003315C9" w:rsidP="00F236E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31C35D96" w14:textId="77777777" w:rsidR="003315C9" w:rsidRPr="00BB629B" w:rsidRDefault="003315C9" w:rsidP="00F236E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EA0701" w14:textId="77777777" w:rsidR="003315C9" w:rsidRPr="00BB629B" w:rsidRDefault="003315C9" w:rsidP="00F236E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B7E17" w14:textId="77777777" w:rsidR="003315C9" w:rsidRPr="00BB629B" w:rsidRDefault="003315C9" w:rsidP="00F236E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11232" w14:textId="63758FAE"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E3D9D5"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28C022" w14:textId="77777777" w:rsidR="003315C9" w:rsidRPr="00BB629B" w:rsidRDefault="003315C9" w:rsidP="00F236E6">
            <w:pPr>
              <w:pStyle w:val="TAL"/>
            </w:pPr>
          </w:p>
        </w:tc>
      </w:tr>
      <w:tr w:rsidR="001C1B1B" w:rsidRPr="00BB629B" w14:paraId="4C5F7CE4"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6F876C05" w14:textId="77777777" w:rsidR="001C1B1B" w:rsidRPr="00BB629B" w:rsidRDefault="001C1B1B" w:rsidP="00EF74ED">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3947FE91" w14:textId="77777777" w:rsidR="001C1B1B" w:rsidRPr="00BB629B" w:rsidRDefault="001C1B1B" w:rsidP="00EF74ED">
            <w:pPr>
              <w:pStyle w:val="TAL"/>
            </w:pPr>
            <w:r w:rsidRPr="007367AC">
              <w:t xml:space="preserve">1Rx FDD FR1 PDCCH performance for </w:t>
            </w:r>
            <w:proofErr w:type="spellStart"/>
            <w:r w:rsidRPr="007367AC">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9FDD92B" w14:textId="77777777" w:rsidR="001C1B1B" w:rsidRPr="00BB629B" w:rsidRDefault="001C1B1B" w:rsidP="00EF74ED">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810DF4" w14:textId="77777777" w:rsidR="001C1B1B" w:rsidRPr="00BB629B" w:rsidRDefault="001C1B1B" w:rsidP="00EF74ED">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401207D" w14:textId="77777777" w:rsidR="001C1B1B" w:rsidRDefault="001C1B1B" w:rsidP="00EF74E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3A47FC87" w14:textId="77777777" w:rsidR="001C1B1B" w:rsidRPr="00BB629B" w:rsidRDefault="001C1B1B" w:rsidP="00EF74ED">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AFABD2" w14:textId="77777777" w:rsidR="001C1B1B" w:rsidRPr="00BB629B" w:rsidRDefault="001C1B1B" w:rsidP="00EF74ED">
            <w:pPr>
              <w:pStyle w:val="TAL"/>
            </w:pPr>
            <w:r w:rsidRPr="00BB629B">
              <w:t>NOTE 1</w:t>
            </w:r>
          </w:p>
        </w:tc>
      </w:tr>
      <w:tr w:rsidR="003315C9" w:rsidRPr="00BB629B" w14:paraId="79B9F05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B892764" w14:textId="77777777" w:rsidR="003315C9" w:rsidRPr="00BB629B" w:rsidRDefault="003315C9" w:rsidP="00F236E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47B8EF2F" w14:textId="77777777" w:rsidR="003315C9" w:rsidRPr="00BB629B" w:rsidRDefault="003315C9" w:rsidP="00F236E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CBF55" w14:textId="77777777" w:rsidR="003315C9" w:rsidRPr="00BB629B" w:rsidRDefault="003315C9" w:rsidP="00F236E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04F0E1" w14:textId="77777777" w:rsidR="003315C9" w:rsidRPr="00BB629B" w:rsidRDefault="003315C9" w:rsidP="00F236E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99A8C7" w14:textId="522A256E"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ECA73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8E444" w14:textId="77777777" w:rsidR="003315C9" w:rsidRPr="00BB629B" w:rsidRDefault="003315C9" w:rsidP="00F236E6">
            <w:pPr>
              <w:pStyle w:val="TAL"/>
            </w:pPr>
          </w:p>
        </w:tc>
      </w:tr>
      <w:tr w:rsidR="003315C9" w:rsidRPr="00BB629B" w14:paraId="37F055B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D476D76" w14:textId="77777777" w:rsidR="003315C9" w:rsidRPr="00BB629B" w:rsidRDefault="003315C9" w:rsidP="00F236E6">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83F38EF" w14:textId="77777777" w:rsidR="003315C9" w:rsidRPr="00BB629B" w:rsidRDefault="003315C9" w:rsidP="00F236E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780669"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9ABEF8" w14:textId="77777777" w:rsidR="003315C9" w:rsidRPr="00BB629B" w:rsidRDefault="003315C9" w:rsidP="00F236E6">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29CD4E2" w14:textId="09F9423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9FC30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0AF1F0" w14:textId="77777777" w:rsidR="003315C9" w:rsidRPr="00BB629B" w:rsidRDefault="003315C9" w:rsidP="00F236E6">
            <w:pPr>
              <w:pStyle w:val="TAL"/>
            </w:pPr>
          </w:p>
        </w:tc>
      </w:tr>
      <w:tr w:rsidR="001C1B1B" w:rsidRPr="00BB629B" w14:paraId="64A669B2"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0EDD5324" w14:textId="77777777" w:rsidR="001C1B1B" w:rsidRPr="00BB629B" w:rsidRDefault="001C1B1B" w:rsidP="00EF74ED">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5BCB459F" w14:textId="77777777" w:rsidR="001C1B1B" w:rsidRPr="00BB629B" w:rsidRDefault="001C1B1B" w:rsidP="00EF74ED">
            <w:pPr>
              <w:pStyle w:val="TAL"/>
            </w:pPr>
            <w:r w:rsidRPr="00621DE1">
              <w:t xml:space="preserve">2Rx FDD FR1 PDCCH performance for </w:t>
            </w:r>
            <w:proofErr w:type="spellStart"/>
            <w:r w:rsidRPr="00621DE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3AD1C9" w14:textId="77777777" w:rsidR="001C1B1B" w:rsidRPr="00BB629B" w:rsidRDefault="001C1B1B" w:rsidP="00EF74ED">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ECA83" w14:textId="77777777" w:rsidR="001C1B1B" w:rsidRPr="00BB629B" w:rsidRDefault="001C1B1B" w:rsidP="00EF74ED">
            <w:pPr>
              <w:pStyle w:val="TAL"/>
              <w:rPr>
                <w:rFonts w:eastAsia="SimSun"/>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FFBC9CB" w14:textId="77777777" w:rsidR="001C1B1B" w:rsidRDefault="001C1B1B" w:rsidP="00EF74E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9797883" w14:textId="77777777" w:rsidR="001C1B1B" w:rsidRPr="00BB629B" w:rsidRDefault="001C1B1B" w:rsidP="00EF74ED">
            <w:pPr>
              <w:pStyle w:val="TAL"/>
              <w:rPr>
                <w:rFonts w:eastAsia="SimSun"/>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113EE3" w14:textId="77777777" w:rsidR="001C1B1B" w:rsidRPr="00BB629B" w:rsidRDefault="001C1B1B" w:rsidP="00EF74ED">
            <w:pPr>
              <w:pStyle w:val="TAL"/>
            </w:pPr>
          </w:p>
        </w:tc>
      </w:tr>
      <w:tr w:rsidR="003315C9" w:rsidRPr="00BB629B" w14:paraId="64B8EB1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A14F293" w14:textId="77777777" w:rsidR="003315C9" w:rsidRPr="00BB629B" w:rsidRDefault="003315C9" w:rsidP="00F236E6">
            <w:pPr>
              <w:pStyle w:val="TAL"/>
            </w:pPr>
            <w:r w:rsidRPr="00BB629B">
              <w:lastRenderedPageBreak/>
              <w:t>5.3.2.2.1</w:t>
            </w:r>
          </w:p>
        </w:tc>
        <w:tc>
          <w:tcPr>
            <w:tcW w:w="4520" w:type="dxa"/>
            <w:tcBorders>
              <w:top w:val="single" w:sz="4" w:space="0" w:color="auto"/>
              <w:left w:val="single" w:sz="4" w:space="0" w:color="auto"/>
              <w:bottom w:val="single" w:sz="4" w:space="0" w:color="auto"/>
              <w:right w:val="single" w:sz="4" w:space="0" w:color="auto"/>
            </w:tcBorders>
            <w:hideMark/>
          </w:tcPr>
          <w:p w14:paraId="30AAA182" w14:textId="77777777" w:rsidR="003315C9" w:rsidRPr="00BB629B" w:rsidRDefault="003315C9" w:rsidP="00F236E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02C33B" w14:textId="77777777" w:rsidR="003315C9" w:rsidRPr="00BB629B" w:rsidRDefault="003315C9" w:rsidP="00F236E6">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88175" w14:textId="77777777" w:rsidR="003315C9" w:rsidRPr="00BB629B" w:rsidRDefault="003315C9" w:rsidP="00F236E6">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5B22DE" w14:textId="44C9D5CA" w:rsidR="003315C9" w:rsidRPr="00BB629B" w:rsidRDefault="005B25FA" w:rsidP="00F236E6">
            <w:pPr>
              <w:pStyle w:val="TAL"/>
              <w:rPr>
                <w:rFonts w:eastAsia="SimSu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5595C8" w14:textId="77777777" w:rsidR="003315C9" w:rsidRPr="00BB629B" w:rsidRDefault="003315C9" w:rsidP="00F236E6">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6012AB" w14:textId="77777777" w:rsidR="003315C9" w:rsidRPr="00BB629B" w:rsidRDefault="003315C9" w:rsidP="00F236E6">
            <w:pPr>
              <w:pStyle w:val="TAL"/>
            </w:pPr>
          </w:p>
        </w:tc>
      </w:tr>
      <w:tr w:rsidR="003315C9" w:rsidRPr="00BB629B" w14:paraId="73C9CD4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51F70FA" w14:textId="77777777" w:rsidR="003315C9" w:rsidRPr="00BB629B" w:rsidRDefault="003315C9" w:rsidP="00F236E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423DF353" w14:textId="77777777" w:rsidR="003315C9" w:rsidRPr="00BB629B" w:rsidRDefault="003315C9" w:rsidP="00F236E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C7C16" w14:textId="77777777" w:rsidR="003315C9" w:rsidRPr="00BB629B" w:rsidRDefault="003315C9" w:rsidP="00F236E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13607" w14:textId="77777777" w:rsidR="003315C9" w:rsidRPr="00BB629B" w:rsidRDefault="003315C9" w:rsidP="00F236E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2282CF" w14:textId="4EE22A16" w:rsidR="003315C9" w:rsidRPr="00BB629B" w:rsidRDefault="005B25FA" w:rsidP="00F236E6">
            <w:pPr>
              <w:pStyle w:val="TAL"/>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0117FD" w14:textId="77777777" w:rsidR="003315C9" w:rsidRPr="00BB629B" w:rsidRDefault="003315C9" w:rsidP="00F236E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02281E" w14:textId="77777777" w:rsidR="003315C9" w:rsidRPr="00BB629B" w:rsidRDefault="003315C9" w:rsidP="00F236E6">
            <w:pPr>
              <w:pStyle w:val="TAL"/>
              <w:rPr>
                <w:lang w:eastAsia="ko-KR"/>
              </w:rPr>
            </w:pPr>
          </w:p>
        </w:tc>
      </w:tr>
      <w:tr w:rsidR="003315C9" w:rsidRPr="00BB629B" w14:paraId="5225B04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FD425F6" w14:textId="77777777" w:rsidR="003315C9" w:rsidRPr="00BB629B" w:rsidRDefault="003315C9" w:rsidP="00F236E6">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8C0FED9" w14:textId="77777777" w:rsidR="003315C9" w:rsidRPr="00BB629B" w:rsidRDefault="003315C9" w:rsidP="00F236E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EFD9251" w14:textId="77777777" w:rsidR="003315C9" w:rsidRPr="00BB629B" w:rsidRDefault="003315C9" w:rsidP="00F236E6">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E2EBD8" w14:textId="77777777" w:rsidR="003315C9" w:rsidRPr="00BB629B" w:rsidRDefault="003315C9" w:rsidP="00F236E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C7E7CB6" w14:textId="16450F39"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and Long DRX Cycle and DRX adaptation but not supporting TDD bands with </w:t>
            </w:r>
            <w:r w:rsidR="003315C9" w:rsidRPr="00BB629B">
              <w:rPr>
                <w:rFonts w:eastAsia="SimSun"/>
                <w:lang w:eastAsia="zh-CN"/>
              </w:rPr>
              <w:t>4</w:t>
            </w:r>
            <w:r w:rsidR="003315C9" w:rsidRPr="00BB629B">
              <w:rPr>
                <w:lang w:eastAsia="zh-CN"/>
              </w:rPr>
              <w:t>Rx UE capability</w:t>
            </w:r>
            <w:r w:rsidR="003315C9"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B831148"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3AD5B8" w14:textId="77777777" w:rsidR="003315C9" w:rsidRPr="00BB629B" w:rsidRDefault="003315C9" w:rsidP="00F236E6">
            <w:pPr>
              <w:pStyle w:val="TAL"/>
              <w:rPr>
                <w:lang w:eastAsia="ko-KR"/>
              </w:rPr>
            </w:pPr>
          </w:p>
        </w:tc>
      </w:tr>
      <w:tr w:rsidR="001C1B1B" w:rsidRPr="00BB629B" w14:paraId="378BE5D5"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5F7A9E55" w14:textId="77777777" w:rsidR="001C1B1B" w:rsidRPr="00BB629B" w:rsidRDefault="001C1B1B" w:rsidP="00EF74ED">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7E19087A" w14:textId="77777777" w:rsidR="001C1B1B" w:rsidRPr="00BB629B" w:rsidRDefault="001C1B1B" w:rsidP="00EF74ED">
            <w:pPr>
              <w:pStyle w:val="TAL"/>
              <w:rPr>
                <w:rFonts w:cs="Arial"/>
                <w:szCs w:val="22"/>
              </w:rPr>
            </w:pPr>
            <w:r w:rsidRPr="004C645B">
              <w:rPr>
                <w:rFonts w:cs="Arial"/>
                <w:szCs w:val="22"/>
              </w:rPr>
              <w:t xml:space="preserve">2Rx TDD FR1 PDCCH performance for </w:t>
            </w:r>
            <w:proofErr w:type="spellStart"/>
            <w:r w:rsidRPr="004C645B">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1673C37" w14:textId="77777777" w:rsidR="001C1B1B" w:rsidRPr="00BB629B" w:rsidRDefault="001C1B1B" w:rsidP="00EF74ED">
            <w:pPr>
              <w:pStyle w:val="TAC"/>
              <w:rPr>
                <w:rFonts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7DC241" w14:textId="77777777" w:rsidR="001C1B1B" w:rsidRPr="00BB629B" w:rsidRDefault="001C1B1B" w:rsidP="00EF74ED">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391FAE6" w14:textId="77777777" w:rsidR="001C1B1B" w:rsidRDefault="001C1B1B" w:rsidP="00EF74ED">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5327BD" w14:textId="77777777" w:rsidR="001C1B1B" w:rsidRPr="00BB629B" w:rsidRDefault="001C1B1B" w:rsidP="00EF74ED">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5B2863DC" w14:textId="77777777" w:rsidR="001C1B1B" w:rsidRPr="00BB629B" w:rsidRDefault="001C1B1B" w:rsidP="00EF74ED">
            <w:pPr>
              <w:pStyle w:val="TAL"/>
              <w:rPr>
                <w:lang w:eastAsia="ko-KR"/>
              </w:rPr>
            </w:pPr>
          </w:p>
        </w:tc>
      </w:tr>
      <w:tr w:rsidR="003315C9" w:rsidRPr="00BB629B" w14:paraId="61F3E6B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AE9B6F2" w14:textId="77777777" w:rsidR="003315C9" w:rsidRPr="00BB629B" w:rsidRDefault="003315C9" w:rsidP="00F236E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431C1923" w14:textId="77777777" w:rsidR="003315C9" w:rsidRPr="00BB629B" w:rsidRDefault="003315C9" w:rsidP="00F236E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D2889"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08DAEC" w14:textId="77777777" w:rsidR="003315C9" w:rsidRPr="00BB629B" w:rsidRDefault="003315C9" w:rsidP="00F236E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C370B2" w14:textId="4461D1B1" w:rsidR="003315C9" w:rsidRPr="00BB629B" w:rsidRDefault="005B25FA" w:rsidP="00F236E6">
            <w:pPr>
              <w:pStyle w:val="TAL"/>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C711CA" w14:textId="77777777" w:rsidR="003315C9" w:rsidRPr="00BB629B" w:rsidRDefault="003315C9" w:rsidP="00F236E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0243E8" w14:textId="77777777" w:rsidR="003315C9" w:rsidRPr="00BB629B" w:rsidRDefault="003315C9" w:rsidP="00F236E6">
            <w:pPr>
              <w:pStyle w:val="TAL"/>
              <w:rPr>
                <w:lang w:eastAsia="ko-KR"/>
              </w:rPr>
            </w:pPr>
          </w:p>
        </w:tc>
      </w:tr>
      <w:tr w:rsidR="003315C9" w:rsidRPr="00BB629B" w14:paraId="1264BBB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4E790C3" w14:textId="77777777" w:rsidR="003315C9" w:rsidRPr="00BB629B" w:rsidRDefault="003315C9" w:rsidP="00F236E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2A97A35" w14:textId="77777777" w:rsidR="003315C9" w:rsidRPr="00BB629B" w:rsidRDefault="003315C9" w:rsidP="00F236E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C21646"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D5F28" w14:textId="77777777" w:rsidR="003315C9" w:rsidRPr="00BB629B" w:rsidRDefault="003315C9" w:rsidP="00F236E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9878AA" w14:textId="27C5AF3C" w:rsidR="003315C9" w:rsidRPr="00BB629B" w:rsidRDefault="005B25FA" w:rsidP="00F236E6">
            <w:pPr>
              <w:pStyle w:val="TAL"/>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5A0A9E" w14:textId="77777777" w:rsidR="003315C9" w:rsidRPr="00BB629B" w:rsidRDefault="003315C9" w:rsidP="00F236E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5628B6" w14:textId="77777777" w:rsidR="003315C9" w:rsidRPr="00BB629B" w:rsidRDefault="003315C9" w:rsidP="00F236E6">
            <w:pPr>
              <w:pStyle w:val="TAL"/>
              <w:rPr>
                <w:lang w:eastAsia="ko-KR"/>
              </w:rPr>
            </w:pPr>
          </w:p>
        </w:tc>
      </w:tr>
      <w:tr w:rsidR="003315C9" w:rsidRPr="00BB629B" w14:paraId="7895EBE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D831189" w14:textId="77777777" w:rsidR="003315C9" w:rsidRPr="00BB629B" w:rsidRDefault="003315C9" w:rsidP="00F236E6">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844805F" w14:textId="77777777" w:rsidR="003315C9" w:rsidRPr="00BB629B" w:rsidRDefault="003315C9" w:rsidP="00F236E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FDA0EB" w14:textId="77777777" w:rsidR="003315C9" w:rsidRPr="00BB629B" w:rsidRDefault="003315C9" w:rsidP="00F236E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131A21" w14:textId="77777777" w:rsidR="003315C9" w:rsidRPr="00BB629B" w:rsidRDefault="003315C9" w:rsidP="00F236E6">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6DE5E1F" w14:textId="6AE3DDD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BCDA81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B6A2F3" w14:textId="77777777" w:rsidR="003315C9" w:rsidRPr="00BB629B" w:rsidRDefault="003315C9" w:rsidP="00F236E6">
            <w:pPr>
              <w:pStyle w:val="TAL"/>
              <w:rPr>
                <w:lang w:eastAsia="ko-KR"/>
              </w:rPr>
            </w:pPr>
          </w:p>
        </w:tc>
      </w:tr>
      <w:tr w:rsidR="003315C9" w:rsidRPr="00BB629B" w14:paraId="452998B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A884D38" w14:textId="77777777" w:rsidR="003315C9" w:rsidRPr="00BB629B" w:rsidRDefault="003315C9" w:rsidP="00F236E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4A0735AF" w14:textId="77777777" w:rsidR="003315C9" w:rsidRPr="00BB629B" w:rsidRDefault="003315C9" w:rsidP="00F236E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A35A56"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D4DF7"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934C376" w14:textId="4C717B70"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3B71B0"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855562" w14:textId="77777777" w:rsidR="003315C9" w:rsidRPr="00BB629B" w:rsidRDefault="003315C9" w:rsidP="00F236E6">
            <w:pPr>
              <w:pStyle w:val="TAL"/>
              <w:rPr>
                <w:lang w:eastAsia="ko-KR"/>
              </w:rPr>
            </w:pPr>
          </w:p>
        </w:tc>
      </w:tr>
      <w:tr w:rsidR="003315C9" w:rsidRPr="00BB629B" w14:paraId="311A19E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7D5B2DF" w14:textId="77777777" w:rsidR="003315C9" w:rsidRPr="00BB629B" w:rsidRDefault="003315C9" w:rsidP="00F236E6">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C3C0CE7" w14:textId="77777777" w:rsidR="003315C9" w:rsidRPr="00BB629B" w:rsidRDefault="003315C9" w:rsidP="00F236E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79F01"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2BE631"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2AD752" w14:textId="6F0440C1"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931F62"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7CE17" w14:textId="77777777" w:rsidR="003315C9" w:rsidRPr="00BB629B" w:rsidRDefault="003315C9" w:rsidP="00F236E6">
            <w:pPr>
              <w:pStyle w:val="TAL"/>
            </w:pPr>
          </w:p>
        </w:tc>
      </w:tr>
      <w:tr w:rsidR="003315C9" w:rsidRPr="00BB629B" w14:paraId="3D6ED2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15F9831" w14:textId="77777777" w:rsidR="003315C9" w:rsidRPr="00BB629B" w:rsidRDefault="003315C9" w:rsidP="00F236E6">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B5E6644" w14:textId="77777777" w:rsidR="003315C9" w:rsidRPr="00BB629B" w:rsidRDefault="003315C9" w:rsidP="00F236E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F863012" w14:textId="77777777" w:rsidR="003315C9" w:rsidRPr="00BB629B" w:rsidRDefault="003315C9" w:rsidP="00F236E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EEF58F" w14:textId="77777777" w:rsidR="003315C9" w:rsidRPr="00BB629B" w:rsidRDefault="003315C9" w:rsidP="00F236E6">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F4F52AF" w14:textId="3BAAC285"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23ADFB"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D66F0C" w14:textId="77777777" w:rsidR="003315C9" w:rsidRPr="00BB629B" w:rsidRDefault="003315C9" w:rsidP="00F236E6">
            <w:pPr>
              <w:pStyle w:val="TAL"/>
            </w:pPr>
          </w:p>
        </w:tc>
      </w:tr>
      <w:tr w:rsidR="003315C9" w:rsidRPr="00BB629B" w14:paraId="153AFF0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F89EE31" w14:textId="77777777" w:rsidR="003315C9" w:rsidRPr="00BB629B" w:rsidRDefault="003315C9" w:rsidP="00F236E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983A504" w14:textId="77777777" w:rsidR="003315C9" w:rsidRPr="00BB629B" w:rsidRDefault="003315C9" w:rsidP="00F236E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5E74C6" w14:textId="77777777" w:rsidR="003315C9" w:rsidRPr="00BB629B" w:rsidRDefault="003315C9" w:rsidP="00F236E6">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B2C677" w14:textId="77777777" w:rsidR="003315C9" w:rsidRPr="00BB629B" w:rsidRDefault="003315C9" w:rsidP="00F236E6">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974AAB6" w14:textId="7D92D7B5"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BC5B5BF" w14:textId="77777777" w:rsidR="003315C9" w:rsidRPr="00BB629B" w:rsidRDefault="003315C9" w:rsidP="00F236E6">
            <w:pPr>
              <w:pStyle w:val="TAL"/>
              <w:rPr>
                <w:rFonts w:cs="Arial"/>
              </w:rPr>
            </w:pPr>
            <w:r w:rsidRPr="00BB629B">
              <w:rPr>
                <w:rFonts w:cs="Arial"/>
              </w:rPr>
              <w:t>D008</w:t>
            </w:r>
          </w:p>
          <w:p w14:paraId="4ADA51FA" w14:textId="77777777" w:rsidR="003315C9" w:rsidRPr="00BB629B" w:rsidRDefault="003315C9" w:rsidP="00F236E6">
            <w:pPr>
              <w:pStyle w:val="TAL"/>
              <w:rPr>
                <w:rFonts w:eastAsia="SimSun" w:cs="Arial"/>
                <w:lang w:eastAsia="zh-CN"/>
              </w:rPr>
            </w:pPr>
            <w:r w:rsidRPr="00BB629B">
              <w:rPr>
                <w:rFonts w:cs="Arial"/>
              </w:rPr>
              <w:t>D009</w:t>
            </w:r>
          </w:p>
          <w:p w14:paraId="3487CBB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A035C0" w14:textId="77777777" w:rsidR="003315C9" w:rsidRPr="00BB629B" w:rsidRDefault="003315C9" w:rsidP="00F236E6">
            <w:pPr>
              <w:pStyle w:val="TAL"/>
            </w:pPr>
          </w:p>
        </w:tc>
      </w:tr>
      <w:tr w:rsidR="003315C9" w:rsidRPr="00BB629B" w14:paraId="7664DD4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355DE06" w14:textId="77777777" w:rsidR="003315C9" w:rsidRPr="00BB629B" w:rsidRDefault="003315C9" w:rsidP="00F236E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0334E0A" w14:textId="04B61909" w:rsidR="003315C9" w:rsidRPr="00BB629B" w:rsidRDefault="003315C9" w:rsidP="00F236E6">
            <w:pPr>
              <w:pStyle w:val="TAL"/>
              <w:rPr>
                <w:rFonts w:cs="Arial"/>
              </w:rPr>
            </w:pPr>
            <w:r w:rsidRPr="00BB629B">
              <w:rPr>
                <w:rFonts w:cs="Arial"/>
              </w:rPr>
              <w:t>FR1 Sustained downlink data rate performance for CA (2DL</w:t>
            </w:r>
            <w:r w:rsidR="006C3B7F"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2B45C8E0"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37FACA" w14:textId="77777777" w:rsidR="003315C9" w:rsidRPr="00BB629B" w:rsidRDefault="003315C9" w:rsidP="00F236E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119CE0D1" w14:textId="23020525"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2DL</w:t>
            </w:r>
            <w:r w:rsidR="006C3B7F" w:rsidRPr="006C3B7F">
              <w:t xml:space="preserve"> </w:t>
            </w:r>
            <w:r w:rsidR="003315C9" w:rsidRPr="00BB629B">
              <w:t>CA</w:t>
            </w:r>
          </w:p>
        </w:tc>
        <w:tc>
          <w:tcPr>
            <w:tcW w:w="1559" w:type="dxa"/>
            <w:tcBorders>
              <w:top w:val="single" w:sz="4" w:space="0" w:color="auto"/>
              <w:left w:val="single" w:sz="4" w:space="0" w:color="auto"/>
              <w:bottom w:val="single" w:sz="4" w:space="0" w:color="auto"/>
              <w:right w:val="single" w:sz="4" w:space="0" w:color="auto"/>
            </w:tcBorders>
          </w:tcPr>
          <w:p w14:paraId="4A6965B3" w14:textId="77777777" w:rsidR="003315C9" w:rsidRPr="00BB629B" w:rsidRDefault="003315C9" w:rsidP="00F236E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86F7193" w14:textId="77777777" w:rsidR="003315C9" w:rsidRPr="00BB629B" w:rsidRDefault="003315C9" w:rsidP="00F236E6">
            <w:pPr>
              <w:pStyle w:val="TAL"/>
            </w:pPr>
          </w:p>
        </w:tc>
      </w:tr>
      <w:tr w:rsidR="003315C9" w:rsidRPr="00BB629B" w14:paraId="6D55B9D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8AEF6D" w14:textId="77777777" w:rsidR="003315C9" w:rsidRPr="00BB629B" w:rsidRDefault="003315C9" w:rsidP="00F236E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6B0FE643" w14:textId="77777777" w:rsidR="003315C9" w:rsidRPr="00BB629B" w:rsidRDefault="003315C9" w:rsidP="00F236E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5C0184FC"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57A012" w14:textId="77777777" w:rsidR="003315C9" w:rsidRPr="00BB629B" w:rsidRDefault="003315C9" w:rsidP="00F236E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59A4BB4A" w14:textId="25D2D0AC"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3DL</w:t>
            </w:r>
            <w:r w:rsidR="006C3B7F" w:rsidRPr="006C3B7F">
              <w:t xml:space="preserve"> </w:t>
            </w:r>
            <w:r w:rsidR="003315C9" w:rsidRPr="00BB629B">
              <w:t>CA</w:t>
            </w:r>
          </w:p>
        </w:tc>
        <w:tc>
          <w:tcPr>
            <w:tcW w:w="1559" w:type="dxa"/>
            <w:tcBorders>
              <w:top w:val="single" w:sz="4" w:space="0" w:color="auto"/>
              <w:left w:val="single" w:sz="4" w:space="0" w:color="auto"/>
              <w:bottom w:val="single" w:sz="4" w:space="0" w:color="auto"/>
              <w:right w:val="single" w:sz="4" w:space="0" w:color="auto"/>
            </w:tcBorders>
          </w:tcPr>
          <w:p w14:paraId="1FB1DD2D" w14:textId="77777777" w:rsidR="003315C9" w:rsidRPr="00BB629B" w:rsidRDefault="003315C9" w:rsidP="00F236E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057ED248" w14:textId="77777777" w:rsidR="003315C9" w:rsidRPr="00BB629B" w:rsidRDefault="003315C9" w:rsidP="00F236E6">
            <w:pPr>
              <w:pStyle w:val="TAL"/>
            </w:pPr>
          </w:p>
        </w:tc>
      </w:tr>
      <w:tr w:rsidR="003315C9" w:rsidRPr="00BB629B" w14:paraId="0A2456F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CC77B53" w14:textId="77777777" w:rsidR="003315C9" w:rsidRPr="00BB629B" w:rsidRDefault="003315C9" w:rsidP="00F236E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BD2C956" w14:textId="77777777" w:rsidR="003315C9" w:rsidRPr="00BB629B" w:rsidRDefault="003315C9" w:rsidP="00F236E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4082CC32"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E07FD7" w14:textId="77777777" w:rsidR="003315C9" w:rsidRPr="00BB629B" w:rsidRDefault="003315C9" w:rsidP="00F236E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395479A" w14:textId="5BC285F0"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4DL</w:t>
            </w:r>
            <w:r w:rsidR="006C3B7F" w:rsidRPr="006C3B7F">
              <w:t xml:space="preserve"> </w:t>
            </w:r>
            <w:r w:rsidR="003315C9" w:rsidRPr="00BB629B">
              <w:t>CA</w:t>
            </w:r>
          </w:p>
        </w:tc>
        <w:tc>
          <w:tcPr>
            <w:tcW w:w="1559" w:type="dxa"/>
            <w:tcBorders>
              <w:top w:val="single" w:sz="4" w:space="0" w:color="auto"/>
              <w:left w:val="single" w:sz="4" w:space="0" w:color="auto"/>
              <w:bottom w:val="single" w:sz="4" w:space="0" w:color="auto"/>
              <w:right w:val="single" w:sz="4" w:space="0" w:color="auto"/>
            </w:tcBorders>
          </w:tcPr>
          <w:p w14:paraId="70E8B962" w14:textId="77777777" w:rsidR="003315C9" w:rsidRPr="00BB629B" w:rsidRDefault="003315C9" w:rsidP="00F236E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2B1CC7A9" w14:textId="77777777" w:rsidR="003315C9" w:rsidRPr="00BB629B" w:rsidRDefault="003315C9" w:rsidP="00F236E6">
            <w:pPr>
              <w:pStyle w:val="TAL"/>
            </w:pPr>
          </w:p>
        </w:tc>
      </w:tr>
      <w:tr w:rsidR="003315C9" w:rsidRPr="00BB629B" w14:paraId="642D53C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F2920E4" w14:textId="77777777" w:rsidR="003315C9" w:rsidRPr="00BB629B" w:rsidRDefault="003315C9" w:rsidP="00F236E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57DF9887" w14:textId="77777777" w:rsidR="003315C9" w:rsidRPr="00BB629B" w:rsidRDefault="003315C9" w:rsidP="00F236E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37EB5ABF"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0513D9" w14:textId="77777777" w:rsidR="003315C9" w:rsidRPr="00BB629B" w:rsidRDefault="003315C9" w:rsidP="00F236E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6CD74A17" w14:textId="6BF6E99A"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5DL</w:t>
            </w:r>
            <w:r w:rsidR="006C3B7F" w:rsidRPr="006C3B7F">
              <w:t xml:space="preserve"> </w:t>
            </w:r>
            <w:r w:rsidR="003315C9" w:rsidRPr="00BB629B">
              <w:t>CA</w:t>
            </w:r>
          </w:p>
        </w:tc>
        <w:tc>
          <w:tcPr>
            <w:tcW w:w="1559" w:type="dxa"/>
            <w:tcBorders>
              <w:top w:val="single" w:sz="4" w:space="0" w:color="auto"/>
              <w:left w:val="single" w:sz="4" w:space="0" w:color="auto"/>
              <w:bottom w:val="single" w:sz="4" w:space="0" w:color="auto"/>
              <w:right w:val="single" w:sz="4" w:space="0" w:color="auto"/>
            </w:tcBorders>
          </w:tcPr>
          <w:p w14:paraId="1A424187" w14:textId="77777777" w:rsidR="003315C9" w:rsidRPr="00BB629B" w:rsidRDefault="003315C9" w:rsidP="00F236E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D8A48B" w14:textId="77777777" w:rsidR="003315C9" w:rsidRPr="00BB629B" w:rsidRDefault="003315C9" w:rsidP="00F236E6">
            <w:pPr>
              <w:pStyle w:val="TAL"/>
            </w:pPr>
          </w:p>
        </w:tc>
      </w:tr>
      <w:tr w:rsidR="003315C9" w:rsidRPr="00BB629B" w14:paraId="4B8E0AC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470C8" w14:textId="77777777" w:rsidR="003315C9" w:rsidRPr="00BB629B" w:rsidRDefault="003315C9" w:rsidP="00F236E6">
            <w:pPr>
              <w:pStyle w:val="TAL"/>
              <w:rPr>
                <w:b/>
                <w:lang w:eastAsia="zh-TW"/>
              </w:rPr>
            </w:pPr>
            <w:r w:rsidRPr="00BB629B">
              <w:rPr>
                <w:b/>
                <w:lang w:eastAsia="zh-TW"/>
              </w:rPr>
              <w:lastRenderedPageBreak/>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19780EB" w14:textId="77777777" w:rsidR="003315C9" w:rsidRPr="00BB629B" w:rsidRDefault="003315C9" w:rsidP="00F236E6">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39B68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1C15F6"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834BB2"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CFBB086"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EAFDBBF" w14:textId="77777777" w:rsidR="003315C9" w:rsidRPr="00BB629B" w:rsidRDefault="003315C9" w:rsidP="00F236E6">
            <w:pPr>
              <w:pStyle w:val="TAL"/>
              <w:rPr>
                <w:b/>
              </w:rPr>
            </w:pPr>
          </w:p>
        </w:tc>
      </w:tr>
      <w:tr w:rsidR="003315C9" w:rsidRPr="00BB629B" w14:paraId="751114C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3402659" w14:textId="77777777" w:rsidR="003315C9" w:rsidRPr="00BB629B" w:rsidRDefault="003315C9" w:rsidP="00F236E6">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F0BE4B1" w14:textId="77777777" w:rsidR="003315C9" w:rsidRPr="00BB629B" w:rsidRDefault="003315C9" w:rsidP="00F236E6">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515BA1" w14:textId="77777777" w:rsidR="003315C9" w:rsidRPr="00BB629B" w:rsidRDefault="003315C9" w:rsidP="00F236E6">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34F6BE" w14:textId="77777777" w:rsidR="003315C9" w:rsidRPr="00BB629B" w:rsidRDefault="003315C9" w:rsidP="00F236E6">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CEACD44" w14:textId="54BFBCEC" w:rsidR="003315C9" w:rsidRPr="00BB629B" w:rsidRDefault="003315C9" w:rsidP="00F236E6">
            <w:pPr>
              <w:pStyle w:val="TAL"/>
              <w:rPr>
                <w:lang w:eastAsia="zh-CN"/>
              </w:rPr>
            </w:pPr>
            <w:proofErr w:type="spellStart"/>
            <w:r w:rsidRPr="00BB629B">
              <w:rPr>
                <w:lang w:eastAsia="zh-CN"/>
              </w:rPr>
              <w:t>RedCap</w:t>
            </w:r>
            <w:proofErr w:type="spellEnd"/>
            <w:r w:rsidRPr="00BB629B">
              <w:rPr>
                <w:lang w:eastAsia="zh-CN"/>
              </w:rPr>
              <w:t xml:space="preserve"> </w:t>
            </w:r>
            <w:r w:rsidR="005B25FA">
              <w:rPr>
                <w:lang w:eastAsia="zh-CN"/>
              </w:rPr>
              <w:t>UEs</w:t>
            </w:r>
            <w:r w:rsidRPr="00BB629B">
              <w:rPr>
                <w:lang w:eastAsia="zh-CN"/>
              </w:rPr>
              <w:t xml:space="preserve"> supporting 5GS FDD FR1</w:t>
            </w:r>
            <w:r w:rsidR="00EB043D">
              <w:rPr>
                <w:lang w:eastAsia="zh-CN"/>
              </w:rPr>
              <w:t xml:space="preserve"> and 1</w:t>
            </w:r>
            <w:r w:rsidR="00EB043D"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6D14EF2" w14:textId="77777777" w:rsidR="003315C9" w:rsidRPr="00BB629B" w:rsidRDefault="003315C9" w:rsidP="00F236E6">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E57F4" w14:textId="77777777" w:rsidR="003315C9" w:rsidRPr="00BB629B" w:rsidRDefault="003315C9" w:rsidP="00F236E6">
            <w:pPr>
              <w:pStyle w:val="TAL"/>
            </w:pPr>
            <w:r w:rsidRPr="00BB629B">
              <w:t>NOTE 1</w:t>
            </w:r>
          </w:p>
        </w:tc>
      </w:tr>
      <w:tr w:rsidR="001C1B1B" w:rsidRPr="00BB629B" w14:paraId="0BC64F3C"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21CE8F14" w14:textId="77777777" w:rsidR="001C1B1B" w:rsidRPr="00BB629B" w:rsidRDefault="001C1B1B" w:rsidP="00EF74ED">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0C53B362" w14:textId="77777777" w:rsidR="001C1B1B" w:rsidRPr="00BB629B" w:rsidRDefault="001C1B1B" w:rsidP="00EF74ED">
            <w:pPr>
              <w:pStyle w:val="TAL"/>
            </w:pPr>
            <w:r w:rsidRPr="00200668">
              <w:t xml:space="preserve">1Rx TDD FR1 periodic CQI reporting under AWGN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156429" w14:textId="77777777" w:rsidR="001C1B1B" w:rsidRPr="00BB629B" w:rsidRDefault="001C1B1B" w:rsidP="00EF74ED">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B03D28" w14:textId="77777777" w:rsidR="001C1B1B" w:rsidRPr="00BB629B" w:rsidRDefault="001C1B1B" w:rsidP="00EF74ED">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4926ED37" w14:textId="77777777" w:rsidR="001C1B1B" w:rsidRPr="00BB629B" w:rsidRDefault="001C1B1B" w:rsidP="00EF74E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56744F7" w14:textId="77777777" w:rsidR="001C1B1B" w:rsidRPr="00BB629B" w:rsidRDefault="001C1B1B" w:rsidP="00EF74ED">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5CD9B2A" w14:textId="77777777" w:rsidR="001C1B1B" w:rsidRPr="00BB629B" w:rsidRDefault="001C1B1B" w:rsidP="00EF74ED">
            <w:pPr>
              <w:pStyle w:val="TAL"/>
            </w:pPr>
          </w:p>
        </w:tc>
      </w:tr>
      <w:tr w:rsidR="001C1B1B" w:rsidRPr="00BB629B" w14:paraId="58F63B9D"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51DA7462" w14:textId="77777777" w:rsidR="001C1B1B" w:rsidRPr="00BB629B" w:rsidRDefault="001C1B1B" w:rsidP="00EF74ED">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44AFA74C" w14:textId="77777777" w:rsidR="001C1B1B" w:rsidRPr="00BB629B" w:rsidRDefault="001C1B1B" w:rsidP="00EF74ED">
            <w:pPr>
              <w:pStyle w:val="TAL"/>
            </w:pPr>
            <w:r w:rsidRPr="00200668">
              <w:t xml:space="preserve">1Rx TDD FR1 periodic wideband CQI reporting under fading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1B1E454" w14:textId="77777777" w:rsidR="001C1B1B" w:rsidRPr="00BB629B" w:rsidRDefault="001C1B1B" w:rsidP="00EF74ED">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913C90" w14:textId="77777777" w:rsidR="001C1B1B" w:rsidRPr="00BB629B" w:rsidRDefault="001C1B1B" w:rsidP="00EF74ED">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1ECD362F" w14:textId="77777777" w:rsidR="001C1B1B" w:rsidRPr="00BB629B" w:rsidRDefault="001C1B1B" w:rsidP="00EF74E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1A462B2" w14:textId="77777777" w:rsidR="001C1B1B" w:rsidRPr="00BB629B" w:rsidRDefault="001C1B1B" w:rsidP="00EF74ED">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A6B144A" w14:textId="77777777" w:rsidR="001C1B1B" w:rsidRPr="00BB629B" w:rsidRDefault="001C1B1B" w:rsidP="00EF74ED">
            <w:pPr>
              <w:pStyle w:val="TAL"/>
            </w:pPr>
          </w:p>
        </w:tc>
      </w:tr>
      <w:tr w:rsidR="003315C9" w:rsidRPr="00BB629B" w14:paraId="17557DC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B5676F9" w14:textId="77777777" w:rsidR="003315C9" w:rsidRPr="00BB629B" w:rsidRDefault="003315C9" w:rsidP="00F236E6">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F1F0B4B" w14:textId="77777777" w:rsidR="003315C9" w:rsidRPr="00BB629B" w:rsidRDefault="003315C9" w:rsidP="00F236E6">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01181B"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606B82D" w14:textId="77777777" w:rsidR="003315C9" w:rsidRPr="00BB629B" w:rsidRDefault="003315C9" w:rsidP="00F236E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D44D31" w14:textId="0440A0E0" w:rsidR="003315C9" w:rsidRPr="00BB629B" w:rsidRDefault="005B25FA" w:rsidP="00F236E6">
            <w:pPr>
              <w:pStyle w:val="TAL"/>
              <w:rPr>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A24F81"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D0E7B3" w14:textId="77777777" w:rsidR="003315C9" w:rsidRPr="00BB629B" w:rsidRDefault="003315C9" w:rsidP="00F236E6">
            <w:pPr>
              <w:pStyle w:val="TAL"/>
            </w:pPr>
          </w:p>
        </w:tc>
      </w:tr>
      <w:tr w:rsidR="003315C9" w:rsidRPr="00BB629B" w14:paraId="62EB155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5C79E53" w14:textId="77777777" w:rsidR="003315C9" w:rsidRPr="00BB629B" w:rsidRDefault="003315C9" w:rsidP="00F236E6">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1611BE3B" w14:textId="77777777" w:rsidR="003315C9" w:rsidRPr="00BB629B" w:rsidRDefault="003315C9" w:rsidP="00F236E6">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BB9C60"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56AD887" w14:textId="77777777" w:rsidR="003315C9" w:rsidRPr="00BB629B" w:rsidRDefault="003315C9" w:rsidP="00F236E6">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7F01A215" w14:textId="44ACFF7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B4072C"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841374" w14:textId="77777777" w:rsidR="003315C9" w:rsidRPr="00BB629B" w:rsidRDefault="003315C9" w:rsidP="00F236E6">
            <w:pPr>
              <w:pStyle w:val="TAL"/>
            </w:pPr>
          </w:p>
        </w:tc>
      </w:tr>
      <w:tr w:rsidR="003315C9" w:rsidRPr="00BB629B" w14:paraId="0E0D6FF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F9EA064" w14:textId="77777777" w:rsidR="003315C9" w:rsidRPr="00BB629B" w:rsidRDefault="003315C9" w:rsidP="00F236E6">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37C0AD9" w14:textId="77777777" w:rsidR="003315C9" w:rsidRPr="00BB629B" w:rsidRDefault="003315C9" w:rsidP="00F236E6">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B8FDAD"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E89D55" w14:textId="77777777" w:rsidR="003315C9" w:rsidRPr="00BB629B" w:rsidRDefault="003315C9" w:rsidP="00F236E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E8844C" w14:textId="00001CF3" w:rsidR="003315C9" w:rsidRPr="00BB629B" w:rsidRDefault="005B25FA" w:rsidP="00F236E6">
            <w:pPr>
              <w:pStyle w:val="TAL"/>
              <w:rPr>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2816DA" w14:textId="77777777" w:rsidR="003315C9" w:rsidRPr="00BB629B" w:rsidRDefault="003315C9" w:rsidP="00F236E6">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101685C" w14:textId="77777777" w:rsidR="003315C9" w:rsidRPr="00BB629B" w:rsidRDefault="003315C9" w:rsidP="00F236E6">
            <w:pPr>
              <w:pStyle w:val="TAL"/>
            </w:pPr>
          </w:p>
        </w:tc>
      </w:tr>
      <w:tr w:rsidR="003315C9" w:rsidRPr="00BB629B" w14:paraId="720538F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48DD2DD" w14:textId="77777777" w:rsidR="003315C9" w:rsidRPr="00BB629B" w:rsidRDefault="003315C9" w:rsidP="00F236E6">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FDF4A97" w14:textId="77777777" w:rsidR="003315C9" w:rsidRPr="00BB629B" w:rsidRDefault="003315C9" w:rsidP="00F236E6">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3D68AE" w14:textId="77777777" w:rsidR="003315C9" w:rsidRPr="00BB629B" w:rsidRDefault="003315C9" w:rsidP="00F236E6">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5D5A4"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41ED49" w14:textId="3F19E266"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38FB56" w14:textId="77777777" w:rsidR="003315C9" w:rsidRPr="00BB629B" w:rsidRDefault="003315C9" w:rsidP="00F236E6">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70EE8C9" w14:textId="77777777" w:rsidR="003315C9" w:rsidRPr="00BB629B" w:rsidRDefault="003315C9" w:rsidP="00F236E6">
            <w:pPr>
              <w:pStyle w:val="TAL"/>
            </w:pPr>
          </w:p>
        </w:tc>
      </w:tr>
      <w:tr w:rsidR="003315C9" w:rsidRPr="00BB629B" w14:paraId="3F88AE2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D68372C" w14:textId="77777777" w:rsidR="003315C9" w:rsidRPr="00BB629B" w:rsidRDefault="003315C9" w:rsidP="00F236E6">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219772A" w14:textId="77777777" w:rsidR="003315C9" w:rsidRPr="00BB629B" w:rsidRDefault="003315C9" w:rsidP="00F236E6">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D5A7B"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84DA74" w14:textId="77777777" w:rsidR="003315C9" w:rsidRPr="00BB629B" w:rsidRDefault="003315C9" w:rsidP="00F236E6">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ABD6FB5" w14:textId="66C54D2E" w:rsidR="003315C9" w:rsidRPr="00BB629B" w:rsidRDefault="005B25FA" w:rsidP="00F236E6">
            <w:pPr>
              <w:pStyle w:val="TAL"/>
              <w:rPr>
                <w:lang w:eastAsia="zh-CN"/>
              </w:rPr>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7324E2" w14:textId="77777777" w:rsidR="003315C9" w:rsidRPr="00BB629B" w:rsidRDefault="003315C9" w:rsidP="00F236E6">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C5AB96E" w14:textId="77777777" w:rsidR="003315C9" w:rsidRPr="00BB629B" w:rsidRDefault="003315C9" w:rsidP="00F236E6">
            <w:pPr>
              <w:pStyle w:val="TAL"/>
            </w:pPr>
          </w:p>
        </w:tc>
      </w:tr>
      <w:tr w:rsidR="003315C9" w:rsidRPr="00BB629B" w14:paraId="736FEAA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98E6F2D" w14:textId="77777777" w:rsidR="003315C9" w:rsidRPr="00BB629B" w:rsidRDefault="003315C9" w:rsidP="00F236E6">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684BFD18" w14:textId="77777777" w:rsidR="003315C9" w:rsidRPr="00BB629B" w:rsidRDefault="003315C9" w:rsidP="00F236E6">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39635A"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5412C" w14:textId="77777777" w:rsidR="003315C9" w:rsidRPr="00BB629B" w:rsidRDefault="003315C9" w:rsidP="00F236E6">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8C207C8" w14:textId="30AB66B6"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B1527C" w14:textId="77777777" w:rsidR="003315C9" w:rsidRPr="00BB629B" w:rsidRDefault="003315C9" w:rsidP="00F236E6">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BB615D1" w14:textId="77777777" w:rsidR="003315C9" w:rsidRPr="00BB629B" w:rsidRDefault="003315C9" w:rsidP="00F236E6">
            <w:pPr>
              <w:pStyle w:val="TAL"/>
            </w:pPr>
          </w:p>
        </w:tc>
      </w:tr>
      <w:tr w:rsidR="003315C9" w:rsidRPr="00BB629B" w14:paraId="18AFA8F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78A3947" w14:textId="77777777" w:rsidR="003315C9" w:rsidRPr="00BB629B" w:rsidRDefault="003315C9" w:rsidP="00F236E6">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CC41136" w14:textId="77777777" w:rsidR="003315C9" w:rsidRPr="00BB629B" w:rsidRDefault="003315C9" w:rsidP="00F236E6">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53C35"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736CD5" w14:textId="77777777" w:rsidR="003315C9" w:rsidRPr="00BB629B" w:rsidRDefault="003315C9" w:rsidP="00F236E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2230E55" w14:textId="4506E6CB"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E99C89"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26FC73" w14:textId="77777777" w:rsidR="003315C9" w:rsidRPr="00BB629B" w:rsidRDefault="003315C9" w:rsidP="00F236E6">
            <w:pPr>
              <w:pStyle w:val="TAL"/>
            </w:pPr>
          </w:p>
        </w:tc>
      </w:tr>
      <w:tr w:rsidR="003315C9" w:rsidRPr="00BB629B" w14:paraId="4A5AB0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5F1AF66" w14:textId="77777777" w:rsidR="003315C9" w:rsidRPr="00BB629B" w:rsidRDefault="003315C9" w:rsidP="00F236E6">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3E2A137" w14:textId="77777777" w:rsidR="003315C9" w:rsidRPr="00BB629B" w:rsidRDefault="003315C9" w:rsidP="00F236E6">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F878E"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1044DA" w14:textId="77777777" w:rsidR="003315C9" w:rsidRPr="00BB629B" w:rsidRDefault="003315C9" w:rsidP="00F236E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2E391C" w14:textId="49469F31"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51BFD0"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3863D4" w14:textId="77777777" w:rsidR="003315C9" w:rsidRPr="00BB629B" w:rsidRDefault="003315C9" w:rsidP="00F236E6">
            <w:pPr>
              <w:pStyle w:val="TAL"/>
            </w:pPr>
          </w:p>
        </w:tc>
      </w:tr>
      <w:tr w:rsidR="003315C9" w:rsidRPr="00BB629B" w14:paraId="029C0B4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444557E" w14:textId="77777777" w:rsidR="003315C9" w:rsidRPr="00BB629B" w:rsidRDefault="003315C9" w:rsidP="00F236E6">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1C90811E" w14:textId="77777777" w:rsidR="003315C9" w:rsidRPr="00BB629B" w:rsidRDefault="003315C9" w:rsidP="00F236E6">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B6142B"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09F45"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5AF867" w14:textId="3D776AAC"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F85532"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3E92778" w14:textId="77777777" w:rsidR="003315C9" w:rsidRPr="00BB629B" w:rsidRDefault="003315C9" w:rsidP="00F236E6">
            <w:pPr>
              <w:pStyle w:val="TAL"/>
            </w:pPr>
          </w:p>
        </w:tc>
      </w:tr>
      <w:tr w:rsidR="003315C9" w:rsidRPr="00BB629B" w14:paraId="4C26AF5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76A413F" w14:textId="77777777" w:rsidR="003315C9" w:rsidRPr="00BB629B" w:rsidRDefault="003315C9" w:rsidP="00F236E6">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0255D12E" w14:textId="77777777" w:rsidR="003315C9" w:rsidRPr="00BB629B" w:rsidRDefault="003315C9" w:rsidP="00F236E6">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467A2C" w14:textId="77777777" w:rsidR="003315C9" w:rsidRPr="00BB629B" w:rsidRDefault="003315C9" w:rsidP="00F236E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C9C71F" w14:textId="77777777" w:rsidR="003315C9" w:rsidRPr="00BB629B" w:rsidRDefault="003315C9" w:rsidP="00F236E6">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2E8D8A4" w14:textId="36DFB093"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and alternative 64QAM MCS table for PDSCH and CQI table with target BLER of 10^-5</w:t>
            </w:r>
            <w:r w:rsidR="003315C9"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CBC01B"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958BF2" w14:textId="77777777" w:rsidR="003315C9" w:rsidRPr="00BB629B" w:rsidRDefault="003315C9" w:rsidP="00F236E6">
            <w:pPr>
              <w:pStyle w:val="TAL"/>
            </w:pPr>
          </w:p>
        </w:tc>
      </w:tr>
      <w:tr w:rsidR="003315C9" w:rsidRPr="00BB629B" w14:paraId="582E76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32149B7" w14:textId="77777777" w:rsidR="003315C9" w:rsidRPr="00BB629B" w:rsidRDefault="003315C9" w:rsidP="00F236E6">
            <w:pPr>
              <w:pStyle w:val="TAL"/>
              <w:rPr>
                <w:rFonts w:cs="Arial"/>
              </w:rPr>
            </w:pPr>
            <w:r w:rsidRPr="00BB629B">
              <w:rPr>
                <w:rFonts w:cs="Arial"/>
              </w:rPr>
              <w:lastRenderedPageBreak/>
              <w:t>6.2.3.1.2.1</w:t>
            </w:r>
          </w:p>
        </w:tc>
        <w:tc>
          <w:tcPr>
            <w:tcW w:w="4520" w:type="dxa"/>
            <w:tcBorders>
              <w:top w:val="single" w:sz="4" w:space="0" w:color="auto"/>
              <w:left w:val="single" w:sz="4" w:space="0" w:color="auto"/>
              <w:bottom w:val="single" w:sz="4" w:space="0" w:color="auto"/>
              <w:right w:val="single" w:sz="4" w:space="0" w:color="auto"/>
            </w:tcBorders>
            <w:hideMark/>
          </w:tcPr>
          <w:p w14:paraId="2F15B24B" w14:textId="77777777" w:rsidR="003315C9" w:rsidRPr="00BB629B" w:rsidRDefault="003315C9" w:rsidP="00F236E6">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5C5A8"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CA9C7"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EA18EC" w14:textId="2CAB00DD"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CB0993"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3B1F59" w14:textId="77777777" w:rsidR="003315C9" w:rsidRPr="00BB629B" w:rsidRDefault="003315C9" w:rsidP="00F236E6">
            <w:pPr>
              <w:pStyle w:val="TAL"/>
            </w:pPr>
          </w:p>
        </w:tc>
      </w:tr>
      <w:tr w:rsidR="003315C9" w:rsidRPr="00BB629B" w14:paraId="0C0F005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9754B9E" w14:textId="77777777" w:rsidR="003315C9" w:rsidRPr="00BB629B" w:rsidRDefault="003315C9" w:rsidP="00F236E6">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3E29827" w14:textId="77777777" w:rsidR="003315C9" w:rsidRPr="00BB629B" w:rsidRDefault="003315C9" w:rsidP="00F236E6">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4135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97D915"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6FF5F7" w14:textId="1CCF6CB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3BB79C"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FF9BF5" w14:textId="77777777" w:rsidR="003315C9" w:rsidRPr="00BB629B" w:rsidRDefault="003315C9" w:rsidP="00F236E6">
            <w:pPr>
              <w:pStyle w:val="TAL"/>
            </w:pPr>
          </w:p>
        </w:tc>
      </w:tr>
      <w:tr w:rsidR="003315C9" w:rsidRPr="00BB629B" w14:paraId="2989E3D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68DBB17" w14:textId="77777777" w:rsidR="003315C9" w:rsidRPr="00BB629B" w:rsidRDefault="003315C9" w:rsidP="00F236E6">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764F29E2" w14:textId="77777777" w:rsidR="003315C9" w:rsidRPr="00BB629B" w:rsidRDefault="003315C9" w:rsidP="00F236E6">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06BCB6"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26476"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454F49C" w14:textId="39F25F86"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38D42C"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306B1C" w14:textId="77777777" w:rsidR="003315C9" w:rsidRPr="00BB629B" w:rsidRDefault="003315C9" w:rsidP="00F236E6">
            <w:pPr>
              <w:pStyle w:val="TAL"/>
            </w:pPr>
          </w:p>
        </w:tc>
      </w:tr>
      <w:tr w:rsidR="003315C9" w:rsidRPr="00BB629B" w14:paraId="0F19379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9F5B02E" w14:textId="77777777" w:rsidR="003315C9" w:rsidRPr="00BB629B" w:rsidRDefault="003315C9" w:rsidP="00F236E6">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17493BA" w14:textId="77777777" w:rsidR="003315C9" w:rsidRPr="00BB629B" w:rsidRDefault="003315C9" w:rsidP="00F236E6">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541733" w14:textId="77777777" w:rsidR="003315C9" w:rsidRPr="00BB629B" w:rsidRDefault="003315C9" w:rsidP="00F236E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A9DB9" w14:textId="77777777" w:rsidR="003315C9" w:rsidRPr="00BB629B" w:rsidRDefault="003315C9" w:rsidP="00F236E6">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351A3C3" w14:textId="2B47DC91"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and alternative 64QAM MCS table for PDSCH and CQI table with target BLER of 10^-5</w:t>
            </w:r>
            <w:r w:rsidR="003315C9"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046B19"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8D7048" w14:textId="77777777" w:rsidR="003315C9" w:rsidRPr="00BB629B" w:rsidRDefault="003315C9" w:rsidP="00F236E6">
            <w:pPr>
              <w:pStyle w:val="TAL"/>
            </w:pPr>
          </w:p>
        </w:tc>
      </w:tr>
      <w:tr w:rsidR="003315C9" w:rsidRPr="00BB629B" w14:paraId="4EF68A6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576C052" w14:textId="77777777" w:rsidR="003315C9" w:rsidRPr="00BB629B" w:rsidRDefault="003315C9" w:rsidP="00F236E6">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47BCFE87" w14:textId="77777777" w:rsidR="003315C9" w:rsidRPr="00BB629B" w:rsidRDefault="003315C9" w:rsidP="00F236E6">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D5ABC"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EA208"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6AEE8A" w14:textId="41BD24F3"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4DF19C"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3AC078" w14:textId="77777777" w:rsidR="003315C9" w:rsidRPr="00BB629B" w:rsidRDefault="003315C9" w:rsidP="00F236E6">
            <w:pPr>
              <w:pStyle w:val="TAL"/>
            </w:pPr>
          </w:p>
        </w:tc>
      </w:tr>
      <w:tr w:rsidR="003315C9" w:rsidRPr="00BB629B" w14:paraId="0C7372F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3290801" w14:textId="77777777" w:rsidR="003315C9" w:rsidRPr="00BB629B" w:rsidRDefault="003315C9" w:rsidP="00F236E6">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8250619" w14:textId="77777777" w:rsidR="003315C9" w:rsidRPr="00BB629B" w:rsidRDefault="003315C9" w:rsidP="00F236E6">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67D0F5"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84C13"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1B6585" w14:textId="6901CA1F"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127962"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C764D0" w14:textId="77777777" w:rsidR="003315C9" w:rsidRPr="00BB629B" w:rsidRDefault="003315C9" w:rsidP="00F236E6">
            <w:pPr>
              <w:pStyle w:val="TAL"/>
            </w:pPr>
          </w:p>
        </w:tc>
      </w:tr>
      <w:tr w:rsidR="003315C9" w:rsidRPr="00BB629B" w14:paraId="1797BF0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40DC9FD" w14:textId="77777777" w:rsidR="003315C9" w:rsidRPr="00BB629B" w:rsidRDefault="003315C9" w:rsidP="00F236E6">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00AD676" w14:textId="77777777" w:rsidR="003315C9" w:rsidRPr="00BB629B" w:rsidRDefault="003315C9" w:rsidP="00F236E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AD247C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79D9E" w14:textId="77777777" w:rsidR="003315C9" w:rsidRPr="00BB629B" w:rsidRDefault="003315C9" w:rsidP="00F236E6">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75067C74" w14:textId="0567A1C2" w:rsidR="003315C9" w:rsidRPr="00BB629B" w:rsidRDefault="005B25FA" w:rsidP="00F236E6">
            <w:pPr>
              <w:pStyle w:val="TAL"/>
              <w:rPr>
                <w:rFonts w:cs="Arial"/>
              </w:rPr>
            </w:pPr>
            <w:r>
              <w:t>UEs</w:t>
            </w:r>
            <w:r w:rsidR="003315C9"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4E167FA" w14:textId="77777777" w:rsidR="003315C9" w:rsidRPr="00BB629B" w:rsidRDefault="003315C9" w:rsidP="00F236E6">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5EA2C9" w14:textId="77777777" w:rsidR="003315C9" w:rsidRPr="00BB629B" w:rsidRDefault="003315C9" w:rsidP="00F236E6">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3315C9" w:rsidRPr="00BB629B" w14:paraId="18C2205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38755DE" w14:textId="77777777" w:rsidR="003315C9" w:rsidRPr="00BB629B" w:rsidRDefault="003315C9" w:rsidP="00F236E6">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9F5EA95" w14:textId="77777777" w:rsidR="003315C9" w:rsidRPr="00BB629B" w:rsidRDefault="003315C9" w:rsidP="00F236E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A35342B"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F0787" w14:textId="77777777" w:rsidR="003315C9" w:rsidRPr="00BB629B" w:rsidRDefault="003315C9" w:rsidP="00F236E6">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F707878" w14:textId="0A4F6DE8" w:rsidR="003315C9" w:rsidRPr="00BB629B" w:rsidRDefault="005B25FA" w:rsidP="00F236E6">
            <w:pPr>
              <w:pStyle w:val="TAL"/>
              <w:rPr>
                <w:rFonts w:cs="Arial"/>
              </w:rPr>
            </w:pPr>
            <w:r>
              <w:rPr>
                <w:lang w:eastAsia="zh-CN"/>
              </w:rPr>
              <w:t>UEs</w:t>
            </w:r>
            <w:r w:rsidR="003315C9"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8CA76CC" w14:textId="77777777" w:rsidR="003315C9" w:rsidRPr="00BB629B" w:rsidRDefault="003315C9" w:rsidP="00F236E6">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A3C5CD5" w14:textId="77777777" w:rsidR="003315C9" w:rsidRPr="00BB629B" w:rsidRDefault="003315C9" w:rsidP="00F236E6">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3315C9" w:rsidRPr="00BB629B" w14:paraId="5485002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A60401D" w14:textId="77777777" w:rsidR="003315C9" w:rsidRPr="00BB629B" w:rsidRDefault="003315C9" w:rsidP="00F236E6">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9887872" w14:textId="77777777" w:rsidR="003315C9" w:rsidRPr="00BB629B" w:rsidRDefault="003315C9" w:rsidP="00F236E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381741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4EBB65" w14:textId="77777777" w:rsidR="003315C9" w:rsidRPr="00BB629B" w:rsidRDefault="003315C9" w:rsidP="00F236E6">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6F77D7E6" w14:textId="139D4E89" w:rsidR="003315C9" w:rsidRPr="00BB629B" w:rsidRDefault="005B25FA" w:rsidP="00F236E6">
            <w:pPr>
              <w:pStyle w:val="TAL"/>
              <w:rPr>
                <w:rFonts w:cs="Arial"/>
              </w:rPr>
            </w:pPr>
            <w:r>
              <w:rPr>
                <w:lang w:eastAsia="zh-CN"/>
              </w:rPr>
              <w:t>UEs</w:t>
            </w:r>
            <w:r w:rsidR="003315C9" w:rsidRPr="00BB629B">
              <w:rPr>
                <w:lang w:eastAsia="zh-CN"/>
              </w:rPr>
              <w:t xml:space="preserve"> supporting 5GS FR1 and CA (</w:t>
            </w:r>
            <w:r w:rsidR="003315C9" w:rsidRPr="00BB629B">
              <w:rPr>
                <w:lang w:eastAsia="zh-TW"/>
              </w:rPr>
              <w:t>4DL CA</w:t>
            </w:r>
            <w:r w:rsidR="003315C9"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3A273F6" w14:textId="77777777" w:rsidR="003315C9" w:rsidRPr="00BB629B" w:rsidRDefault="003315C9" w:rsidP="00F236E6">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A47834D" w14:textId="77777777" w:rsidR="003315C9" w:rsidRPr="00BB629B" w:rsidRDefault="003315C9" w:rsidP="00F236E6">
            <w:pPr>
              <w:pStyle w:val="TAL"/>
              <w:rPr>
                <w:lang w:eastAsia="zh-CN"/>
              </w:rPr>
            </w:pPr>
          </w:p>
        </w:tc>
      </w:tr>
      <w:tr w:rsidR="003315C9" w:rsidRPr="00BB629B" w14:paraId="6D5FBCE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D62E60E" w14:textId="77777777" w:rsidR="003315C9" w:rsidRPr="00BB629B" w:rsidRDefault="003315C9" w:rsidP="00F236E6">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620686D" w14:textId="77777777" w:rsidR="003315C9" w:rsidRPr="00BB629B" w:rsidRDefault="003315C9" w:rsidP="00F236E6">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52E00F"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A7DB6"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6575ED" w14:textId="1F733607"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69D187" w14:textId="77777777" w:rsidR="003315C9" w:rsidRPr="00BB629B" w:rsidRDefault="003315C9" w:rsidP="00F236E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97E602" w14:textId="77777777" w:rsidR="003315C9" w:rsidRPr="00BB629B" w:rsidRDefault="003315C9" w:rsidP="00F236E6">
            <w:pPr>
              <w:pStyle w:val="TAL"/>
            </w:pPr>
          </w:p>
        </w:tc>
      </w:tr>
      <w:tr w:rsidR="003315C9" w:rsidRPr="00BB629B" w14:paraId="585B0F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DE01FF" w14:textId="77777777" w:rsidR="003315C9" w:rsidRPr="00BB629B" w:rsidRDefault="003315C9" w:rsidP="00F236E6">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BFF49A9" w14:textId="77777777" w:rsidR="003315C9" w:rsidRPr="00BB629B" w:rsidRDefault="003315C9" w:rsidP="00F236E6">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9B0CF"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C0DBED"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C1EE0F" w14:textId="05F09FB2"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6A2EB" w14:textId="77777777" w:rsidR="003315C9" w:rsidRPr="00BB629B" w:rsidRDefault="003315C9" w:rsidP="00F236E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34F9AC" w14:textId="77777777" w:rsidR="003315C9" w:rsidRPr="00BB629B" w:rsidRDefault="003315C9" w:rsidP="00F236E6">
            <w:pPr>
              <w:pStyle w:val="TAL"/>
            </w:pPr>
          </w:p>
        </w:tc>
      </w:tr>
      <w:tr w:rsidR="003315C9" w:rsidRPr="00BB629B" w14:paraId="0FB4197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867ED2C" w14:textId="77777777" w:rsidR="003315C9" w:rsidRPr="00BB629B" w:rsidRDefault="003315C9" w:rsidP="00F236E6">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6027ACB" w14:textId="77777777" w:rsidR="003315C9" w:rsidRPr="00BB629B" w:rsidRDefault="003315C9" w:rsidP="00F236E6">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2D6E00" w14:textId="77777777" w:rsidR="003315C9" w:rsidRPr="00BB629B" w:rsidRDefault="003315C9" w:rsidP="00F236E6">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E1CEF0"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ECCBE53" w14:textId="42379F02"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AE8126"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9D402F" w14:textId="77777777" w:rsidR="003315C9" w:rsidRPr="00BB629B" w:rsidRDefault="003315C9" w:rsidP="00F236E6">
            <w:pPr>
              <w:pStyle w:val="TAL"/>
            </w:pPr>
          </w:p>
        </w:tc>
      </w:tr>
      <w:tr w:rsidR="003315C9" w:rsidRPr="00BB629B" w14:paraId="57995E4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B412A78" w14:textId="77777777" w:rsidR="003315C9" w:rsidRPr="00BB629B" w:rsidRDefault="003315C9" w:rsidP="00F236E6">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E070154" w14:textId="77777777" w:rsidR="003315C9" w:rsidRPr="00BB629B" w:rsidRDefault="003315C9" w:rsidP="00F236E6">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CAD526"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FE047"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E2BFCF3" w14:textId="1020C26C"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93EB8B"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FF150" w14:textId="77777777" w:rsidR="003315C9" w:rsidRPr="00BB629B" w:rsidRDefault="003315C9" w:rsidP="00F236E6">
            <w:pPr>
              <w:pStyle w:val="TAL"/>
            </w:pPr>
          </w:p>
        </w:tc>
      </w:tr>
      <w:tr w:rsidR="003315C9" w:rsidRPr="00BB629B" w14:paraId="065A860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1C2D04A" w14:textId="77777777" w:rsidR="003315C9" w:rsidRPr="00BB629B" w:rsidRDefault="003315C9" w:rsidP="00F236E6">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9BD8273" w14:textId="77777777" w:rsidR="003315C9" w:rsidRPr="00BB629B" w:rsidRDefault="003315C9" w:rsidP="00F236E6">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4227E8"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01B69E" w14:textId="77777777" w:rsidR="003315C9" w:rsidRPr="00BB629B" w:rsidRDefault="003315C9" w:rsidP="00F236E6">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73C77BE0" w14:textId="56217868" w:rsidR="003315C9" w:rsidRPr="00BB629B" w:rsidRDefault="005B25FA" w:rsidP="00F236E6">
            <w:pPr>
              <w:pStyle w:val="TAL"/>
              <w:rPr>
                <w:rFonts w:cs="Arial"/>
              </w:rPr>
            </w:pPr>
            <w:r>
              <w:rPr>
                <w:rFonts w:cs="Arial"/>
              </w:rPr>
              <w:t>UEs</w:t>
            </w:r>
            <w:r w:rsidR="003315C9" w:rsidRPr="00BB629B">
              <w:rPr>
                <w:rFonts w:cs="Arial"/>
              </w:rPr>
              <w:t xml:space="preserve"> supporting 5GS FDD FR1 and supporting Type II codebook</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E82E3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421633" w14:textId="77777777" w:rsidR="003315C9" w:rsidRPr="00BB629B" w:rsidRDefault="003315C9" w:rsidP="00F236E6">
            <w:pPr>
              <w:pStyle w:val="TAL"/>
            </w:pPr>
          </w:p>
        </w:tc>
      </w:tr>
      <w:tr w:rsidR="003315C9" w:rsidRPr="00BB629B" w14:paraId="2B60177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9D4C323" w14:textId="77777777" w:rsidR="003315C9" w:rsidRPr="00BB629B" w:rsidRDefault="003315C9" w:rsidP="00F236E6">
            <w:pPr>
              <w:pStyle w:val="TAL"/>
              <w:rPr>
                <w:lang w:eastAsia="zh-CN"/>
              </w:rPr>
            </w:pPr>
            <w:r w:rsidRPr="00BB629B">
              <w:rPr>
                <w:lang w:eastAsia="zh-CN"/>
              </w:rPr>
              <w:lastRenderedPageBreak/>
              <w:t>6.3.2.1.6</w:t>
            </w:r>
          </w:p>
        </w:tc>
        <w:tc>
          <w:tcPr>
            <w:tcW w:w="4520" w:type="dxa"/>
            <w:tcBorders>
              <w:top w:val="single" w:sz="4" w:space="0" w:color="auto"/>
              <w:left w:val="single" w:sz="4" w:space="0" w:color="auto"/>
              <w:bottom w:val="single" w:sz="4" w:space="0" w:color="auto"/>
              <w:right w:val="single" w:sz="4" w:space="0" w:color="auto"/>
            </w:tcBorders>
          </w:tcPr>
          <w:p w14:paraId="524EF493" w14:textId="77777777" w:rsidR="003315C9" w:rsidRPr="00BB629B" w:rsidRDefault="003315C9" w:rsidP="00F236E6">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098398" w14:textId="77777777" w:rsidR="003315C9" w:rsidRPr="00BB629B" w:rsidRDefault="003315C9" w:rsidP="00F236E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0A300B" w14:textId="77777777" w:rsidR="003315C9" w:rsidRPr="00BB629B" w:rsidRDefault="003315C9" w:rsidP="00F236E6">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3E1D6F6" w14:textId="0DE5CD00" w:rsidR="003315C9" w:rsidRPr="00BB629B" w:rsidRDefault="005B25FA" w:rsidP="00F236E6">
            <w:pPr>
              <w:pStyle w:val="TAL"/>
              <w:rPr>
                <w:rFonts w:cs="Arial"/>
              </w:rPr>
            </w:pPr>
            <w:r>
              <w:rPr>
                <w:rFonts w:cs="Arial"/>
              </w:rPr>
              <w:t>UEs</w:t>
            </w:r>
            <w:r w:rsidR="003315C9" w:rsidRPr="00BB629B">
              <w:rPr>
                <w:rFonts w:cs="Arial"/>
              </w:rPr>
              <w:t xml:space="preserve"> supporting 5GS FDD FR1 and </w:t>
            </w:r>
            <w:r w:rsidR="003315C9" w:rsidRPr="00BB629B">
              <w:rPr>
                <w:rFonts w:cs="Arial"/>
                <w:szCs w:val="18"/>
                <w:lang w:eastAsia="zh-CN"/>
              </w:rPr>
              <w:t>Enhanced Type II codebook with at least 16 ports per CSI-RS resource,</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A00615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A38632" w14:textId="77777777" w:rsidR="003315C9" w:rsidRPr="00BB629B" w:rsidRDefault="003315C9" w:rsidP="00F236E6">
            <w:pPr>
              <w:pStyle w:val="TAL"/>
            </w:pPr>
          </w:p>
        </w:tc>
      </w:tr>
      <w:tr w:rsidR="003315C9" w:rsidRPr="00BB629B" w14:paraId="1C6589F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070E7E8" w14:textId="77777777" w:rsidR="003315C9" w:rsidRPr="00BB629B" w:rsidRDefault="003315C9" w:rsidP="00F236E6">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67D612F" w14:textId="77777777" w:rsidR="003315C9" w:rsidRPr="00BB629B" w:rsidRDefault="003315C9" w:rsidP="00F236E6">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0620DE"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7A17E" w14:textId="77777777" w:rsidR="003315C9" w:rsidRPr="00BB629B" w:rsidRDefault="003315C9" w:rsidP="00F236E6">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46B2522" w14:textId="59457143"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5255"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6F5D93" w14:textId="77777777" w:rsidR="003315C9" w:rsidRPr="00BB629B" w:rsidRDefault="003315C9" w:rsidP="00F236E6">
            <w:pPr>
              <w:pStyle w:val="TAL"/>
            </w:pPr>
          </w:p>
        </w:tc>
      </w:tr>
      <w:tr w:rsidR="003315C9" w:rsidRPr="00BB629B" w14:paraId="562B68C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E69F5EE" w14:textId="77777777" w:rsidR="003315C9" w:rsidRPr="00BB629B" w:rsidRDefault="003315C9" w:rsidP="00F236E6">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20CB6AE" w14:textId="77777777" w:rsidR="003315C9" w:rsidRPr="00BB629B" w:rsidRDefault="003315C9" w:rsidP="00F236E6">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C8F791"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CE6505"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D0647A9" w14:textId="05F26393"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F7E5E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AA728" w14:textId="77777777" w:rsidR="003315C9" w:rsidRPr="00BB629B" w:rsidRDefault="003315C9" w:rsidP="00F236E6">
            <w:pPr>
              <w:pStyle w:val="TAL"/>
            </w:pPr>
          </w:p>
        </w:tc>
      </w:tr>
      <w:tr w:rsidR="003315C9" w:rsidRPr="00BB629B" w14:paraId="3A74E0F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A5F3318" w14:textId="77777777" w:rsidR="003315C9" w:rsidRPr="00BB629B" w:rsidRDefault="003315C9" w:rsidP="00F236E6">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137FE48" w14:textId="77777777" w:rsidR="003315C9" w:rsidRPr="00BB629B" w:rsidRDefault="003315C9" w:rsidP="00F236E6">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2CC7A"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0B2043"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BE1902B" w14:textId="174AF362"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6495B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CF7980" w14:textId="77777777" w:rsidR="003315C9" w:rsidRPr="00BB629B" w:rsidRDefault="003315C9" w:rsidP="00F236E6">
            <w:pPr>
              <w:pStyle w:val="TAL"/>
            </w:pPr>
          </w:p>
        </w:tc>
      </w:tr>
      <w:tr w:rsidR="003315C9" w:rsidRPr="00BB629B" w14:paraId="721C0A8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0E6554B" w14:textId="77777777" w:rsidR="003315C9" w:rsidRPr="00BB629B" w:rsidRDefault="003315C9" w:rsidP="00F236E6">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F62ECA0" w14:textId="77777777" w:rsidR="003315C9" w:rsidRPr="00BB629B" w:rsidRDefault="003315C9" w:rsidP="00F236E6">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1C6973"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064AE1"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E735501" w14:textId="713F4F93"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90FB34"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01CCD6" w14:textId="77777777" w:rsidR="003315C9" w:rsidRPr="00BB629B" w:rsidRDefault="003315C9" w:rsidP="00F236E6">
            <w:pPr>
              <w:pStyle w:val="TAL"/>
            </w:pPr>
          </w:p>
        </w:tc>
      </w:tr>
      <w:tr w:rsidR="003315C9" w:rsidRPr="00BB629B" w14:paraId="371A036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8CBCBC2" w14:textId="77777777" w:rsidR="003315C9" w:rsidRPr="00BB629B" w:rsidRDefault="003315C9" w:rsidP="00F236E6">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D54A3AB" w14:textId="77777777" w:rsidR="003315C9" w:rsidRPr="00BB629B" w:rsidRDefault="003315C9" w:rsidP="00F236E6">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17E14A"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2AABA0" w14:textId="77777777" w:rsidR="003315C9" w:rsidRPr="00BB629B" w:rsidRDefault="003315C9" w:rsidP="00F236E6">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1E06E781" w14:textId="3E4F5357"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and supporting Type II codebook</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EBF33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DD6289" w14:textId="77777777" w:rsidR="003315C9" w:rsidRPr="00BB629B" w:rsidRDefault="003315C9" w:rsidP="00F236E6">
            <w:pPr>
              <w:pStyle w:val="TAL"/>
            </w:pPr>
          </w:p>
        </w:tc>
      </w:tr>
      <w:tr w:rsidR="003315C9" w:rsidRPr="00BB629B" w14:paraId="0D12FF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C0153E4" w14:textId="77777777" w:rsidR="003315C9" w:rsidRPr="00BB629B" w:rsidRDefault="003315C9" w:rsidP="00F236E6">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9FC4AFC" w14:textId="77777777" w:rsidR="003315C9" w:rsidRPr="00BB629B" w:rsidRDefault="003315C9" w:rsidP="00F236E6">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D59ACF" w14:textId="77777777" w:rsidR="003315C9" w:rsidRPr="00BB629B" w:rsidRDefault="003315C9" w:rsidP="00F236E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A0DB4E" w14:textId="77777777" w:rsidR="003315C9" w:rsidRPr="00BB629B" w:rsidRDefault="003315C9" w:rsidP="00F236E6">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D0A0C96" w14:textId="317C4EFB"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 xml:space="preserve">and </w:t>
            </w:r>
            <w:r w:rsidR="003315C9" w:rsidRPr="00BB629B">
              <w:rPr>
                <w:rFonts w:cs="Arial"/>
                <w:szCs w:val="18"/>
                <w:lang w:eastAsia="zh-CN"/>
              </w:rPr>
              <w:t xml:space="preserve">Enhanced Type II codebook with at least 16 ports per CSI-RS resource, </w:t>
            </w:r>
            <w:r w:rsidR="003315C9"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91BAB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B60CBA" w14:textId="77777777" w:rsidR="003315C9" w:rsidRPr="00BB629B" w:rsidRDefault="003315C9" w:rsidP="00F236E6">
            <w:pPr>
              <w:pStyle w:val="TAL"/>
            </w:pPr>
          </w:p>
        </w:tc>
      </w:tr>
      <w:tr w:rsidR="003315C9" w:rsidRPr="00BB629B" w14:paraId="266BC7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CD3753A" w14:textId="77777777" w:rsidR="003315C9" w:rsidRPr="00BB629B" w:rsidRDefault="003315C9" w:rsidP="00F236E6">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74507CA" w14:textId="77777777" w:rsidR="003315C9" w:rsidRPr="00BB629B" w:rsidRDefault="003315C9" w:rsidP="00F236E6">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8A26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8C2BD5" w14:textId="77777777" w:rsidR="003315C9" w:rsidRPr="00BB629B" w:rsidRDefault="003315C9" w:rsidP="00F236E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7A4400" w14:textId="4925B46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8F819F" w14:textId="77777777" w:rsidR="003315C9" w:rsidRPr="00BB629B" w:rsidRDefault="003315C9" w:rsidP="00F236E6">
            <w:pPr>
              <w:pStyle w:val="TAL"/>
              <w:rPr>
                <w:rFonts w:cs="Arial"/>
              </w:rPr>
            </w:pPr>
            <w:r w:rsidRPr="00BB629B">
              <w:rPr>
                <w:rFonts w:cs="Arial"/>
              </w:rPr>
              <w:t>D008</w:t>
            </w:r>
          </w:p>
          <w:p w14:paraId="406CB7DC"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D63995" w14:textId="77777777" w:rsidR="003315C9" w:rsidRPr="00BB629B" w:rsidRDefault="003315C9" w:rsidP="00F236E6">
            <w:pPr>
              <w:pStyle w:val="TAL"/>
            </w:pPr>
          </w:p>
        </w:tc>
      </w:tr>
      <w:tr w:rsidR="003315C9" w:rsidRPr="00BB629B" w14:paraId="11D4DE6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FD5E4F9" w14:textId="77777777" w:rsidR="003315C9" w:rsidRPr="00BB629B" w:rsidRDefault="003315C9" w:rsidP="00F236E6">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BBDDF81" w14:textId="77777777" w:rsidR="003315C9" w:rsidRPr="00BB629B" w:rsidRDefault="003315C9" w:rsidP="00F236E6">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34106F"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67517D" w14:textId="77777777" w:rsidR="003315C9" w:rsidRPr="00BB629B" w:rsidRDefault="003315C9" w:rsidP="00F236E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ADCFC0" w14:textId="4BFBC4F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07BA17" w14:textId="77777777" w:rsidR="003315C9" w:rsidRPr="00BB629B" w:rsidRDefault="003315C9" w:rsidP="00F236E6">
            <w:pPr>
              <w:pStyle w:val="TAL"/>
              <w:rPr>
                <w:rFonts w:cs="Arial"/>
              </w:rPr>
            </w:pPr>
            <w:r w:rsidRPr="00BB629B">
              <w:rPr>
                <w:rFonts w:cs="Arial"/>
              </w:rPr>
              <w:t>D008</w:t>
            </w:r>
          </w:p>
          <w:p w14:paraId="7A7AC6D0"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2A1E2F" w14:textId="77777777" w:rsidR="003315C9" w:rsidRPr="00BB629B" w:rsidRDefault="003315C9" w:rsidP="00F236E6">
            <w:pPr>
              <w:pStyle w:val="TAL"/>
            </w:pPr>
          </w:p>
        </w:tc>
      </w:tr>
      <w:tr w:rsidR="003315C9" w:rsidRPr="00BB629B" w14:paraId="30A4180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E64A30E" w14:textId="77777777" w:rsidR="003315C9" w:rsidRPr="00BB629B" w:rsidRDefault="003315C9" w:rsidP="00F236E6">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5D02C2C" w14:textId="77777777" w:rsidR="003315C9" w:rsidRPr="00BB629B" w:rsidRDefault="003315C9" w:rsidP="00F236E6">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3B76E3" w14:textId="77777777" w:rsidR="003315C9" w:rsidRPr="00BB629B" w:rsidRDefault="003315C9" w:rsidP="00F236E6">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4CD9AD" w14:textId="77777777" w:rsidR="003315C9" w:rsidRPr="00BB629B" w:rsidRDefault="003315C9" w:rsidP="00F236E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479B64" w14:textId="1B3A4C4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210121" w14:textId="77777777" w:rsidR="003315C9" w:rsidRPr="00BB629B" w:rsidRDefault="003315C9" w:rsidP="00F236E6">
            <w:pPr>
              <w:pStyle w:val="TAL"/>
              <w:rPr>
                <w:rFonts w:cs="Arial"/>
              </w:rPr>
            </w:pPr>
            <w:r w:rsidRPr="00BB629B">
              <w:rPr>
                <w:rFonts w:cs="Arial"/>
              </w:rPr>
              <w:t>D008</w:t>
            </w:r>
          </w:p>
          <w:p w14:paraId="1435128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1390BA" w14:textId="77777777" w:rsidR="003315C9" w:rsidRPr="00BB629B" w:rsidRDefault="003315C9" w:rsidP="00F236E6">
            <w:pPr>
              <w:pStyle w:val="TAL"/>
            </w:pPr>
          </w:p>
        </w:tc>
      </w:tr>
      <w:tr w:rsidR="003315C9" w:rsidRPr="00BB629B" w14:paraId="59995E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23BC993" w14:textId="77777777" w:rsidR="003315C9" w:rsidRPr="00BB629B" w:rsidRDefault="003315C9" w:rsidP="00F236E6">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AB0C2DF" w14:textId="77777777" w:rsidR="003315C9" w:rsidRPr="00BB629B" w:rsidRDefault="003315C9" w:rsidP="00F236E6">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30E73D"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23DD29" w14:textId="77777777" w:rsidR="003315C9" w:rsidRPr="00BB629B" w:rsidRDefault="003315C9" w:rsidP="00F236E6">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E84B1B" w14:textId="1DF5170C"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962326" w14:textId="77777777" w:rsidR="003315C9" w:rsidRPr="00BB629B" w:rsidRDefault="003315C9" w:rsidP="00F236E6">
            <w:pPr>
              <w:pStyle w:val="TAL"/>
              <w:rPr>
                <w:rFonts w:cs="Arial"/>
              </w:rPr>
            </w:pPr>
            <w:r w:rsidRPr="00BB629B">
              <w:rPr>
                <w:rFonts w:cs="Arial"/>
              </w:rPr>
              <w:t>D008</w:t>
            </w:r>
          </w:p>
          <w:p w14:paraId="4BCF4890"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1F9B65" w14:textId="77777777" w:rsidR="003315C9" w:rsidRPr="00BB629B" w:rsidRDefault="003315C9" w:rsidP="00F236E6">
            <w:pPr>
              <w:pStyle w:val="TAL"/>
            </w:pPr>
          </w:p>
        </w:tc>
      </w:tr>
      <w:tr w:rsidR="003315C9" w:rsidRPr="00BB629B" w14:paraId="157ABCB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BD630D7" w14:textId="77777777" w:rsidR="003315C9" w:rsidRPr="00BB629B" w:rsidRDefault="003315C9" w:rsidP="00F236E6">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131C908F" w14:textId="77777777" w:rsidR="003315C9" w:rsidRPr="00BB629B" w:rsidRDefault="003315C9" w:rsidP="00F236E6">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E27984"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5CA64E" w14:textId="77777777" w:rsidR="003315C9" w:rsidRPr="00BB629B" w:rsidRDefault="003315C9" w:rsidP="00F236E6">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D64C0A6" w14:textId="391959DE" w:rsidR="003315C9" w:rsidRPr="00BB629B" w:rsidRDefault="005B25FA" w:rsidP="00F236E6">
            <w:pPr>
              <w:pStyle w:val="TAL"/>
              <w:rPr>
                <w:rFonts w:cs="Arial"/>
              </w:rPr>
            </w:pPr>
            <w:r>
              <w:rPr>
                <w:rFonts w:cs="Arial"/>
              </w:rPr>
              <w:t>UEs</w:t>
            </w:r>
            <w:r w:rsidR="003315C9"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D3F70A1" w14:textId="77777777" w:rsidR="003315C9" w:rsidRPr="00BB629B" w:rsidRDefault="003315C9" w:rsidP="00F236E6">
            <w:pPr>
              <w:pStyle w:val="TAL"/>
              <w:rPr>
                <w:rFonts w:cs="Arial"/>
              </w:rPr>
            </w:pPr>
            <w:r w:rsidRPr="00BB629B">
              <w:rPr>
                <w:rFonts w:cs="Arial"/>
              </w:rPr>
              <w:t>D008</w:t>
            </w:r>
          </w:p>
          <w:p w14:paraId="75D09F89"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853CCF" w14:textId="77777777" w:rsidR="003315C9" w:rsidRPr="00BB629B" w:rsidRDefault="003315C9" w:rsidP="00F236E6">
            <w:pPr>
              <w:pStyle w:val="TAL"/>
            </w:pPr>
          </w:p>
        </w:tc>
      </w:tr>
      <w:tr w:rsidR="003315C9" w:rsidRPr="00BB629B" w14:paraId="70B8E9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0A6D1C9" w14:textId="77777777" w:rsidR="003315C9" w:rsidRPr="00BB629B" w:rsidRDefault="003315C9" w:rsidP="00F236E6">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ACAD7EC" w14:textId="77777777" w:rsidR="003315C9" w:rsidRPr="00BB629B" w:rsidRDefault="003315C9" w:rsidP="00F236E6">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CA52A7" w14:textId="77777777" w:rsidR="003315C9" w:rsidRPr="00BB629B" w:rsidRDefault="003315C9" w:rsidP="00F236E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182F1" w14:textId="77777777" w:rsidR="003315C9" w:rsidRPr="00BB629B" w:rsidRDefault="003315C9" w:rsidP="00F236E6">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E99532E" w14:textId="468E6CF8" w:rsidR="003315C9" w:rsidRPr="00BB629B" w:rsidRDefault="005B25FA" w:rsidP="00F236E6">
            <w:pPr>
              <w:pStyle w:val="TAL"/>
              <w:rPr>
                <w:rFonts w:cs="Arial"/>
              </w:rPr>
            </w:pPr>
            <w:r>
              <w:rPr>
                <w:rFonts w:cs="Arial"/>
              </w:rPr>
              <w:t>UEs</w:t>
            </w:r>
            <w:r w:rsidR="003315C9" w:rsidRPr="00BB629B">
              <w:rPr>
                <w:rFonts w:cs="Arial"/>
              </w:rPr>
              <w:t xml:space="preserve"> supporting 5GS FDD FR1 and </w:t>
            </w:r>
            <w:r w:rsidR="003315C9" w:rsidRPr="00BB629B">
              <w:rPr>
                <w:rFonts w:cs="Arial"/>
                <w:szCs w:val="18"/>
                <w:lang w:eastAsia="zh-CN"/>
              </w:rPr>
              <w:t>Enhanced Type II codebook with at least 16 ports per CSI-RS resource</w:t>
            </w:r>
            <w:r w:rsidR="003315C9"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B1900D3" w14:textId="77777777" w:rsidR="003315C9" w:rsidRPr="00BB629B" w:rsidRDefault="003315C9" w:rsidP="00F236E6">
            <w:pPr>
              <w:pStyle w:val="TAL"/>
              <w:rPr>
                <w:rFonts w:cs="Arial"/>
              </w:rPr>
            </w:pPr>
            <w:r w:rsidRPr="00BB629B">
              <w:rPr>
                <w:rFonts w:cs="Arial"/>
              </w:rPr>
              <w:t>D008</w:t>
            </w:r>
          </w:p>
          <w:p w14:paraId="494174D2"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2B71C8" w14:textId="77777777" w:rsidR="003315C9" w:rsidRPr="00BB629B" w:rsidRDefault="003315C9" w:rsidP="00F236E6">
            <w:pPr>
              <w:pStyle w:val="TAL"/>
            </w:pPr>
          </w:p>
        </w:tc>
      </w:tr>
      <w:tr w:rsidR="003315C9" w:rsidRPr="00BB629B" w14:paraId="473F1DC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0D5AC21" w14:textId="77777777" w:rsidR="003315C9" w:rsidRPr="00BB629B" w:rsidRDefault="003315C9" w:rsidP="00F236E6">
            <w:pPr>
              <w:pStyle w:val="TAL"/>
              <w:rPr>
                <w:lang w:eastAsia="zh-CN"/>
              </w:rPr>
            </w:pPr>
            <w:r w:rsidRPr="00BB629B">
              <w:rPr>
                <w:rFonts w:cs="Arial"/>
              </w:rPr>
              <w:lastRenderedPageBreak/>
              <w:t>6.3.3.2.1</w:t>
            </w:r>
          </w:p>
        </w:tc>
        <w:tc>
          <w:tcPr>
            <w:tcW w:w="4520" w:type="dxa"/>
            <w:tcBorders>
              <w:top w:val="single" w:sz="4" w:space="0" w:color="auto"/>
              <w:left w:val="single" w:sz="4" w:space="0" w:color="auto"/>
              <w:bottom w:val="single" w:sz="4" w:space="0" w:color="auto"/>
              <w:right w:val="single" w:sz="4" w:space="0" w:color="auto"/>
            </w:tcBorders>
            <w:hideMark/>
          </w:tcPr>
          <w:p w14:paraId="20392690" w14:textId="77777777" w:rsidR="003315C9" w:rsidRPr="00BB629B" w:rsidRDefault="003315C9" w:rsidP="00F236E6">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91B1C"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E1DA5F" w14:textId="77777777" w:rsidR="003315C9" w:rsidRPr="00BB629B" w:rsidRDefault="003315C9" w:rsidP="00F236E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48364E7" w14:textId="08D26033"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C2A518" w14:textId="77777777" w:rsidR="003315C9" w:rsidRPr="00BB629B" w:rsidRDefault="003315C9" w:rsidP="00F236E6">
            <w:pPr>
              <w:pStyle w:val="TAL"/>
              <w:rPr>
                <w:rFonts w:cs="Arial"/>
              </w:rPr>
            </w:pPr>
            <w:r w:rsidRPr="00BB629B">
              <w:rPr>
                <w:rFonts w:cs="Arial"/>
              </w:rPr>
              <w:t>D010</w:t>
            </w:r>
          </w:p>
          <w:p w14:paraId="494465E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05529C" w14:textId="77777777" w:rsidR="003315C9" w:rsidRPr="00BB629B" w:rsidRDefault="003315C9" w:rsidP="00F236E6">
            <w:pPr>
              <w:pStyle w:val="TAL"/>
            </w:pPr>
          </w:p>
        </w:tc>
      </w:tr>
      <w:tr w:rsidR="003315C9" w:rsidRPr="00BB629B" w14:paraId="5916CD0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B659BAD" w14:textId="77777777" w:rsidR="003315C9" w:rsidRPr="00BB629B" w:rsidRDefault="003315C9" w:rsidP="00F236E6">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41233E2" w14:textId="77777777" w:rsidR="003315C9" w:rsidRPr="00BB629B" w:rsidRDefault="003315C9" w:rsidP="00F236E6">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D3E7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3335FF" w14:textId="77777777" w:rsidR="003315C9" w:rsidRPr="00BB629B" w:rsidRDefault="003315C9" w:rsidP="00F236E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AB69C1" w14:textId="522A0B9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04DD2B" w14:textId="77777777" w:rsidR="003315C9" w:rsidRPr="00BB629B" w:rsidRDefault="003315C9" w:rsidP="00F236E6">
            <w:pPr>
              <w:pStyle w:val="TAL"/>
              <w:rPr>
                <w:rFonts w:cs="Arial"/>
              </w:rPr>
            </w:pPr>
            <w:r w:rsidRPr="00BB629B">
              <w:rPr>
                <w:rFonts w:cs="Arial"/>
              </w:rPr>
              <w:t>D010</w:t>
            </w:r>
          </w:p>
          <w:p w14:paraId="30A57C1C"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7970E92" w14:textId="77777777" w:rsidR="003315C9" w:rsidRPr="00BB629B" w:rsidRDefault="003315C9" w:rsidP="00F236E6">
            <w:pPr>
              <w:pStyle w:val="TAL"/>
            </w:pPr>
          </w:p>
        </w:tc>
      </w:tr>
      <w:tr w:rsidR="003315C9" w:rsidRPr="00BB629B" w14:paraId="3859323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AC58001" w14:textId="77777777" w:rsidR="003315C9" w:rsidRPr="00BB629B" w:rsidRDefault="003315C9" w:rsidP="00F236E6">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5CC921C" w14:textId="77777777" w:rsidR="003315C9" w:rsidRPr="00BB629B" w:rsidRDefault="003315C9" w:rsidP="00F236E6">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E1DA7"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947592" w14:textId="77777777" w:rsidR="003315C9" w:rsidRPr="00BB629B" w:rsidRDefault="003315C9" w:rsidP="00F236E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66F3D14" w14:textId="7108606E"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6F658"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A54BC9" w14:textId="77777777" w:rsidR="003315C9" w:rsidRPr="00BB629B" w:rsidRDefault="003315C9" w:rsidP="00F236E6">
            <w:pPr>
              <w:pStyle w:val="TAL"/>
            </w:pPr>
          </w:p>
        </w:tc>
      </w:tr>
      <w:tr w:rsidR="003315C9" w:rsidRPr="00BB629B" w14:paraId="118D330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0E92E4B" w14:textId="77777777" w:rsidR="003315C9" w:rsidRPr="00BB629B" w:rsidRDefault="003315C9" w:rsidP="00F236E6">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CA1CED0" w14:textId="77777777" w:rsidR="003315C9" w:rsidRPr="00BB629B" w:rsidRDefault="003315C9" w:rsidP="00F236E6">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87B3B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0554A3" w14:textId="77777777" w:rsidR="003315C9" w:rsidRPr="00BB629B" w:rsidRDefault="003315C9" w:rsidP="00F236E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8CA1B2" w14:textId="5EF5DF02"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023F125"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E6FD39" w14:textId="77777777" w:rsidR="003315C9" w:rsidRPr="00BB629B" w:rsidRDefault="003315C9" w:rsidP="00F236E6">
            <w:pPr>
              <w:pStyle w:val="TAL"/>
            </w:pPr>
          </w:p>
        </w:tc>
      </w:tr>
      <w:tr w:rsidR="003315C9" w:rsidRPr="00BB629B" w14:paraId="399188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0EB334F" w14:textId="77777777" w:rsidR="003315C9" w:rsidRPr="00BB629B" w:rsidRDefault="003315C9" w:rsidP="00F236E6">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0A1C5E81" w14:textId="77777777" w:rsidR="003315C9" w:rsidRPr="00BB629B" w:rsidRDefault="003315C9" w:rsidP="00F236E6">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237A0"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FD013E" w14:textId="77777777" w:rsidR="003315C9" w:rsidRPr="00BB629B" w:rsidRDefault="003315C9" w:rsidP="00F236E6">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42574C6" w14:textId="591407A6" w:rsidR="003315C9" w:rsidRPr="00BB629B" w:rsidRDefault="005B25FA" w:rsidP="00F236E6">
            <w:pPr>
              <w:pStyle w:val="TAL"/>
              <w:rPr>
                <w:rFonts w:cs="Arial"/>
              </w:rPr>
            </w:pPr>
            <w:r>
              <w:rPr>
                <w:rFonts w:cs="Arial"/>
              </w:rPr>
              <w:t>UEs</w:t>
            </w:r>
            <w:r w:rsidR="003315C9"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FDB42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EF64A6A" w14:textId="77777777" w:rsidR="003315C9" w:rsidRPr="00BB629B" w:rsidRDefault="003315C9" w:rsidP="00F236E6">
            <w:pPr>
              <w:pStyle w:val="TAL"/>
            </w:pPr>
          </w:p>
        </w:tc>
      </w:tr>
      <w:tr w:rsidR="003315C9" w:rsidRPr="00BB629B" w14:paraId="1705AFD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F1ED46A" w14:textId="77777777" w:rsidR="003315C9" w:rsidRPr="00BB629B" w:rsidRDefault="003315C9" w:rsidP="00F236E6">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CC7BC39" w14:textId="77777777" w:rsidR="003315C9" w:rsidRPr="00BB629B" w:rsidRDefault="003315C9" w:rsidP="00F236E6">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8CCF1F" w14:textId="77777777" w:rsidR="003315C9" w:rsidRPr="00BB629B" w:rsidRDefault="003315C9" w:rsidP="00F236E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F287D7" w14:textId="77777777" w:rsidR="003315C9" w:rsidRPr="00BB629B" w:rsidRDefault="003315C9" w:rsidP="00F236E6">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4522A0E" w14:textId="03E2D2A5" w:rsidR="003315C9" w:rsidRPr="00BB629B" w:rsidRDefault="005B25FA" w:rsidP="00F236E6">
            <w:pPr>
              <w:pStyle w:val="TAL"/>
              <w:rPr>
                <w:rFonts w:cs="Arial"/>
              </w:rPr>
            </w:pPr>
            <w:r>
              <w:rPr>
                <w:rFonts w:cs="Arial"/>
              </w:rPr>
              <w:t>UEs</w:t>
            </w:r>
            <w:r w:rsidR="003315C9" w:rsidRPr="00BB629B">
              <w:rPr>
                <w:rFonts w:cs="Arial"/>
              </w:rPr>
              <w:t xml:space="preserve"> supporting 5GS TDD FR1 and </w:t>
            </w:r>
            <w:r w:rsidR="003315C9" w:rsidRPr="00BB629B">
              <w:rPr>
                <w:rFonts w:cs="Arial"/>
                <w:szCs w:val="18"/>
                <w:lang w:eastAsia="zh-CN"/>
              </w:rPr>
              <w:t>Enhanced Type II codebook with at least 16 ports per CSI-RS resource</w:t>
            </w:r>
            <w:r w:rsidR="003315C9"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F244AF4"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5C53BF" w14:textId="77777777" w:rsidR="003315C9" w:rsidRPr="00BB629B" w:rsidRDefault="003315C9" w:rsidP="00F236E6">
            <w:pPr>
              <w:pStyle w:val="TAL"/>
            </w:pPr>
          </w:p>
        </w:tc>
      </w:tr>
      <w:tr w:rsidR="003315C9" w:rsidRPr="00BB629B" w14:paraId="2D6A2ED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03687D7" w14:textId="77777777" w:rsidR="003315C9" w:rsidRPr="00BB629B" w:rsidRDefault="003315C9" w:rsidP="00F236E6">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570635AB" w14:textId="77777777" w:rsidR="003315C9" w:rsidRPr="00BB629B" w:rsidRDefault="003315C9" w:rsidP="00F236E6">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45D6E9"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5270CD"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BE3F3D" w14:textId="34946619"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8CEE0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94B82B" w14:textId="77777777" w:rsidR="003315C9" w:rsidRPr="00BB629B" w:rsidRDefault="003315C9" w:rsidP="00F236E6">
            <w:pPr>
              <w:pStyle w:val="TAL"/>
            </w:pPr>
          </w:p>
        </w:tc>
      </w:tr>
      <w:tr w:rsidR="003315C9" w:rsidRPr="00BB629B" w14:paraId="20E512E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D9423E1" w14:textId="77777777" w:rsidR="003315C9" w:rsidRPr="00BB629B" w:rsidRDefault="003315C9" w:rsidP="00F236E6">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73161E8" w14:textId="77777777" w:rsidR="003315C9" w:rsidRPr="00BB629B" w:rsidRDefault="003315C9" w:rsidP="00F236E6">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85BBB9"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7F9C20" w14:textId="77777777" w:rsidR="003315C9" w:rsidRPr="00BB629B" w:rsidRDefault="003315C9" w:rsidP="00F236E6">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7952B06" w14:textId="57184EBC" w:rsidR="003315C9" w:rsidRPr="00BB629B" w:rsidRDefault="005B25FA" w:rsidP="00F236E6">
            <w:pPr>
              <w:pStyle w:val="TAL"/>
              <w:rPr>
                <w:lang w:eastAsia="zh-CN"/>
              </w:rPr>
            </w:pPr>
            <w:r>
              <w:rPr>
                <w:rFonts w:cs="Arial"/>
              </w:rPr>
              <w:t>UEs</w:t>
            </w:r>
            <w:r w:rsidR="003315C9" w:rsidRPr="00BB629B">
              <w:rPr>
                <w:rFonts w:cs="Arial"/>
              </w:rPr>
              <w:t xml:space="preserve"> supporting 5GS TDD FR1 </w:t>
            </w:r>
            <w:r w:rsidR="003315C9"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A0763F"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E52C67" w14:textId="77777777" w:rsidR="003315C9" w:rsidRPr="00BB629B" w:rsidRDefault="003315C9" w:rsidP="00F236E6">
            <w:pPr>
              <w:pStyle w:val="TAL"/>
            </w:pPr>
          </w:p>
        </w:tc>
      </w:tr>
      <w:tr w:rsidR="003315C9" w:rsidRPr="00BB629B" w14:paraId="49D4005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F131D8F" w14:textId="77777777" w:rsidR="003315C9" w:rsidRPr="00BB629B" w:rsidRDefault="003315C9" w:rsidP="00F236E6">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B61B12B" w14:textId="77777777" w:rsidR="003315C9" w:rsidRPr="00BB629B" w:rsidRDefault="003315C9" w:rsidP="00F236E6">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69DA2"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A0F9D" w14:textId="77777777" w:rsidR="003315C9" w:rsidRPr="00BB629B" w:rsidRDefault="003315C9" w:rsidP="00F236E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E5E9FA" w14:textId="17BBE30B"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E03E6" w14:textId="77777777" w:rsidR="003315C9" w:rsidRPr="00BB629B" w:rsidRDefault="003315C9" w:rsidP="00F236E6">
            <w:pPr>
              <w:pStyle w:val="TAL"/>
              <w:rPr>
                <w:rFonts w:cs="Arial"/>
              </w:rPr>
            </w:pPr>
            <w:r w:rsidRPr="00BB629B">
              <w:rPr>
                <w:rFonts w:cs="Arial"/>
              </w:rPr>
              <w:t>D008</w:t>
            </w:r>
          </w:p>
          <w:p w14:paraId="76F84D9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C4AAAA" w14:textId="77777777" w:rsidR="003315C9" w:rsidRPr="00BB629B" w:rsidRDefault="003315C9" w:rsidP="00F236E6">
            <w:pPr>
              <w:pStyle w:val="TAL"/>
              <w:rPr>
                <w:rFonts w:cs="Arial"/>
              </w:rPr>
            </w:pPr>
          </w:p>
        </w:tc>
      </w:tr>
      <w:tr w:rsidR="003315C9" w:rsidRPr="00BB629B" w14:paraId="10FBE15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51D04FB" w14:textId="77777777" w:rsidR="003315C9" w:rsidRPr="00BB629B" w:rsidRDefault="003315C9" w:rsidP="00F236E6">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554FE0E" w14:textId="77777777" w:rsidR="003315C9" w:rsidRPr="00BB629B" w:rsidRDefault="003315C9" w:rsidP="00F236E6">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33601"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5B92D0" w14:textId="77777777" w:rsidR="003315C9" w:rsidRPr="00BB629B" w:rsidRDefault="003315C9" w:rsidP="00F236E6">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1C1639" w14:textId="4645C807"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8D4852" w14:textId="77777777" w:rsidR="003315C9" w:rsidRPr="00BB629B" w:rsidRDefault="003315C9" w:rsidP="00F236E6">
            <w:pPr>
              <w:pStyle w:val="TAL"/>
              <w:rPr>
                <w:rFonts w:cs="Arial"/>
              </w:rPr>
            </w:pPr>
            <w:r w:rsidRPr="00BB629B">
              <w:rPr>
                <w:rFonts w:cs="Arial"/>
              </w:rPr>
              <w:t>D010</w:t>
            </w:r>
          </w:p>
          <w:p w14:paraId="631C53CB"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C78310" w14:textId="77777777" w:rsidR="003315C9" w:rsidRPr="00BB629B" w:rsidRDefault="003315C9" w:rsidP="00F236E6">
            <w:pPr>
              <w:pStyle w:val="TAL"/>
            </w:pPr>
          </w:p>
        </w:tc>
      </w:tr>
      <w:tr w:rsidR="003315C9" w:rsidRPr="00BB629B" w14:paraId="4CEE04F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1A3D9" w14:textId="77777777" w:rsidR="003315C9" w:rsidRPr="00BB629B" w:rsidRDefault="003315C9" w:rsidP="00F236E6">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BF7875D" w14:textId="77777777" w:rsidR="003315C9" w:rsidRPr="00BB629B" w:rsidRDefault="003315C9" w:rsidP="00F236E6">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10B1DD"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840BC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5B13C"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C2D1BA5"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8A6267" w14:textId="77777777" w:rsidR="003315C9" w:rsidRPr="00BB629B" w:rsidRDefault="003315C9" w:rsidP="00F236E6">
            <w:pPr>
              <w:pStyle w:val="TAL"/>
              <w:rPr>
                <w:b/>
              </w:rPr>
            </w:pPr>
          </w:p>
        </w:tc>
      </w:tr>
      <w:tr w:rsidR="003315C9" w:rsidRPr="00BB629B" w14:paraId="623B682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241B286" w14:textId="77777777" w:rsidR="003315C9" w:rsidRPr="00BB629B" w:rsidRDefault="003315C9" w:rsidP="00F236E6">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D6AB85E" w14:textId="77777777" w:rsidR="003315C9" w:rsidRPr="00BB629B" w:rsidRDefault="003315C9" w:rsidP="00F236E6">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22FA106"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4149D6"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BBA4460" w14:textId="66AD2F11"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DDE21A" w14:textId="77777777" w:rsidR="003315C9" w:rsidRPr="00BB629B" w:rsidRDefault="003315C9" w:rsidP="00F236E6">
            <w:pPr>
              <w:pStyle w:val="TAL"/>
              <w:rPr>
                <w:rFonts w:eastAsia="SimSun"/>
                <w:lang w:eastAsia="zh-CN"/>
              </w:rPr>
            </w:pPr>
            <w:r w:rsidRPr="00BB629B">
              <w:rPr>
                <w:rFonts w:eastAsia="SimSun"/>
                <w:lang w:eastAsia="zh-CN"/>
              </w:rPr>
              <w:t>D013</w:t>
            </w:r>
          </w:p>
          <w:p w14:paraId="3237E75F" w14:textId="77777777" w:rsidR="003315C9" w:rsidRPr="00BB629B" w:rsidRDefault="003315C9" w:rsidP="00F236E6">
            <w:pPr>
              <w:pStyle w:val="TAL"/>
              <w:rPr>
                <w:rFonts w:eastAsia="SimSun"/>
                <w:lang w:eastAsia="zh-CN"/>
              </w:rPr>
            </w:pPr>
            <w:r w:rsidRPr="00BB629B">
              <w:rPr>
                <w:rFonts w:eastAsia="SimSun"/>
                <w:lang w:eastAsia="zh-CN"/>
              </w:rPr>
              <w:t>D014</w:t>
            </w:r>
          </w:p>
          <w:p w14:paraId="25B3FEE1" w14:textId="77777777" w:rsidR="003315C9" w:rsidRPr="00BB629B" w:rsidRDefault="003315C9" w:rsidP="00F236E6">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545CFA4" w14:textId="77777777" w:rsidR="003315C9" w:rsidRPr="00BB629B" w:rsidRDefault="003315C9" w:rsidP="00F236E6">
            <w:pPr>
              <w:pStyle w:val="TAL"/>
            </w:pPr>
          </w:p>
        </w:tc>
      </w:tr>
      <w:tr w:rsidR="003315C9" w:rsidRPr="00BB629B" w14:paraId="4691CD8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C173BAB" w14:textId="77777777" w:rsidR="003315C9" w:rsidRPr="00BB629B" w:rsidRDefault="003315C9" w:rsidP="00F236E6">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258DBFF" w14:textId="77777777" w:rsidR="003315C9" w:rsidRPr="00BB629B" w:rsidRDefault="003315C9" w:rsidP="00F236E6">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5FCAD69"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9584F0" w14:textId="1FADAEE8" w:rsidR="003315C9" w:rsidRPr="00BB629B" w:rsidRDefault="003315C9" w:rsidP="00F236E6">
            <w:pPr>
              <w:pStyle w:val="TAL"/>
              <w:rPr>
                <w:lang w:eastAsia="zh-CN"/>
              </w:rPr>
            </w:pPr>
            <w:r w:rsidRPr="00BB629B">
              <w:rPr>
                <w:rFonts w:eastAsia="SimSun"/>
                <w:lang w:eastAsia="zh-CN"/>
              </w:rPr>
              <w:t>C062</w:t>
            </w:r>
            <w:r w:rsidR="00F549F6">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6819C553" w14:textId="47D1ADF2" w:rsidR="003315C9" w:rsidRPr="00BB629B" w:rsidRDefault="005B25FA" w:rsidP="00F236E6">
            <w:pPr>
              <w:pStyle w:val="TAL"/>
              <w:rPr>
                <w:lang w:eastAsia="zh-CN"/>
              </w:rPr>
            </w:pPr>
            <w:r>
              <w:rPr>
                <w:rFonts w:cs="Arial"/>
              </w:rPr>
              <w:t>UEs</w:t>
            </w:r>
            <w:r w:rsidR="003315C9"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B3EEB3"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4D911EE" w14:textId="77777777" w:rsidR="003315C9" w:rsidRPr="00BB629B" w:rsidRDefault="003315C9" w:rsidP="00F236E6">
            <w:pPr>
              <w:pStyle w:val="TAL"/>
            </w:pPr>
          </w:p>
        </w:tc>
      </w:tr>
      <w:tr w:rsidR="003315C9" w:rsidRPr="00BB629B" w14:paraId="78AD016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28757E3" w14:textId="77777777" w:rsidR="003315C9" w:rsidRPr="00BB629B" w:rsidRDefault="003315C9" w:rsidP="00F236E6">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7D438C1C" w14:textId="77777777" w:rsidR="003315C9" w:rsidRPr="00BB629B" w:rsidRDefault="003315C9" w:rsidP="00F236E6">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62F68D" w14:textId="77777777" w:rsidR="003315C9" w:rsidRPr="00BB629B" w:rsidRDefault="003315C9" w:rsidP="00F236E6">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E630CE3" w14:textId="77777777" w:rsidR="003315C9" w:rsidRPr="00BB629B" w:rsidRDefault="003315C9" w:rsidP="00F236E6">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8F24CE4" w14:textId="0B6F475B" w:rsidR="003315C9" w:rsidRPr="00BB629B" w:rsidRDefault="005B25FA" w:rsidP="00F236E6">
            <w:pPr>
              <w:pStyle w:val="TAL"/>
              <w:rPr>
                <w:rFonts w:cs="Arial"/>
              </w:rPr>
            </w:pPr>
            <w:r>
              <w:rPr>
                <w:rFonts w:cs="Arial"/>
              </w:rPr>
              <w:t>UEs</w:t>
            </w:r>
            <w:r w:rsidR="003315C9"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27C73F0" w14:textId="77777777" w:rsidR="003315C9" w:rsidRPr="00BB629B" w:rsidRDefault="003315C9" w:rsidP="00F236E6">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1B787F01" w14:textId="77777777" w:rsidR="003315C9" w:rsidRPr="00BB629B" w:rsidRDefault="003315C9" w:rsidP="00F236E6">
            <w:pPr>
              <w:pStyle w:val="TAL"/>
            </w:pPr>
          </w:p>
        </w:tc>
      </w:tr>
      <w:tr w:rsidR="003315C9" w:rsidRPr="00BB629B" w14:paraId="0121B17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01BEDE4" w14:textId="77777777" w:rsidR="003315C9" w:rsidRPr="00BB629B" w:rsidRDefault="003315C9" w:rsidP="00F236E6">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6A820816" w14:textId="77777777" w:rsidR="003315C9" w:rsidRPr="00BB629B" w:rsidRDefault="003315C9" w:rsidP="00F236E6">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97D200B"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042F69F" w14:textId="77777777" w:rsidR="003315C9" w:rsidRPr="00BB629B" w:rsidRDefault="003315C9" w:rsidP="00F236E6">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53FC2D8B" w14:textId="77575567" w:rsidR="003315C9" w:rsidRPr="00BB629B" w:rsidRDefault="005B25FA" w:rsidP="00F236E6">
            <w:pPr>
              <w:pStyle w:val="TAL"/>
              <w:rPr>
                <w:rFonts w:cs="Arial"/>
              </w:rPr>
            </w:pPr>
            <w:r>
              <w:rPr>
                <w:lang w:eastAsia="zh-TW"/>
              </w:rPr>
              <w:t>UEs</w:t>
            </w:r>
            <w:r w:rsidR="003315C9" w:rsidRPr="00BB629B">
              <w:rPr>
                <w:lang w:eastAsia="zh-TW"/>
              </w:rPr>
              <w:t xml:space="preserve"> supporting 5GS TDD FR2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C6C0A09" w14:textId="77777777" w:rsidR="003315C9" w:rsidRPr="00BB629B" w:rsidRDefault="003315C9" w:rsidP="00F236E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7C9BB43" w14:textId="77777777" w:rsidR="003315C9" w:rsidRPr="00BB629B" w:rsidRDefault="003315C9" w:rsidP="00F236E6">
            <w:pPr>
              <w:pStyle w:val="TAL"/>
            </w:pPr>
            <w:r w:rsidRPr="00BB629B">
              <w:t>NOTE 1</w:t>
            </w:r>
          </w:p>
        </w:tc>
      </w:tr>
      <w:tr w:rsidR="003315C9" w:rsidRPr="00BB629B" w14:paraId="5F0E709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4A1D795" w14:textId="77777777" w:rsidR="003315C9" w:rsidRPr="00BB629B" w:rsidRDefault="003315C9" w:rsidP="00F236E6">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4FD82F31" w14:textId="77777777" w:rsidR="003315C9" w:rsidRPr="00BB629B" w:rsidRDefault="003315C9" w:rsidP="00F236E6">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3975BC0"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0A7B362" w14:textId="77777777" w:rsidR="003315C9" w:rsidRPr="00BB629B" w:rsidRDefault="003315C9" w:rsidP="00F236E6">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4C99A040" w14:textId="46036CF9" w:rsidR="003315C9" w:rsidRPr="00BB629B" w:rsidRDefault="005B25FA" w:rsidP="00F236E6">
            <w:pPr>
              <w:pStyle w:val="TAL"/>
              <w:rPr>
                <w:rFonts w:cs="Arial"/>
              </w:rPr>
            </w:pPr>
            <w:r>
              <w:rPr>
                <w:lang w:eastAsia="zh-TW"/>
              </w:rPr>
              <w:t>UEs</w:t>
            </w:r>
            <w:r w:rsidR="003315C9" w:rsidRPr="00BB629B">
              <w:rPr>
                <w:lang w:eastAsia="zh-TW"/>
              </w:rPr>
              <w:t xml:space="preserve"> supporting 5GS TDD FR2 and </w:t>
            </w:r>
            <w:proofErr w:type="spellStart"/>
            <w:r w:rsidR="003315C9" w:rsidRPr="00BB629B">
              <w:rPr>
                <w:lang w:eastAsia="zh-TW"/>
              </w:rPr>
              <w:t>aggregationFactorDL</w:t>
            </w:r>
            <w:proofErr w:type="spellEnd"/>
            <w:r w:rsidR="003315C9" w:rsidRPr="00BB629B">
              <w:rPr>
                <w:lang w:eastAsia="zh-TW"/>
              </w:rPr>
              <w:t xml:space="preserve"> &gt; 1 for PDSCH repetition </w:t>
            </w:r>
            <w:proofErr w:type="spellStart"/>
            <w:r w:rsidR="003315C9"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CA5956F" w14:textId="77777777" w:rsidR="003315C9" w:rsidRPr="00BB629B" w:rsidRDefault="003315C9" w:rsidP="00F236E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3762A987" w14:textId="77777777" w:rsidR="003315C9" w:rsidRPr="00BB629B" w:rsidRDefault="003315C9" w:rsidP="00F236E6">
            <w:pPr>
              <w:pStyle w:val="TAL"/>
            </w:pPr>
          </w:p>
        </w:tc>
      </w:tr>
      <w:tr w:rsidR="003315C9" w:rsidRPr="00BB629B" w14:paraId="60DB1CD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80234CF" w14:textId="77777777" w:rsidR="003315C9" w:rsidRPr="00BB629B" w:rsidRDefault="003315C9" w:rsidP="00F236E6">
            <w:pPr>
              <w:pStyle w:val="TAL"/>
            </w:pPr>
            <w:r w:rsidRPr="00BB629B">
              <w:lastRenderedPageBreak/>
              <w:t>7.2A.2.1</w:t>
            </w:r>
          </w:p>
        </w:tc>
        <w:tc>
          <w:tcPr>
            <w:tcW w:w="4520" w:type="dxa"/>
            <w:tcBorders>
              <w:top w:val="single" w:sz="4" w:space="0" w:color="auto"/>
              <w:left w:val="single" w:sz="4" w:space="0" w:color="auto"/>
              <w:bottom w:val="single" w:sz="4" w:space="0" w:color="auto"/>
              <w:right w:val="single" w:sz="4" w:space="0" w:color="auto"/>
            </w:tcBorders>
          </w:tcPr>
          <w:p w14:paraId="17B0CEE1" w14:textId="77777777" w:rsidR="003315C9" w:rsidRPr="00BB629B" w:rsidRDefault="003315C9" w:rsidP="00F236E6">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4FD53DE"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5876C73" w14:textId="77777777" w:rsidR="003315C9" w:rsidRPr="00BB629B" w:rsidRDefault="003315C9" w:rsidP="00F236E6">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27585AE9" w14:textId="0B9FAEFB" w:rsidR="003315C9" w:rsidRPr="00BB629B" w:rsidRDefault="005B25FA" w:rsidP="00F236E6">
            <w:pPr>
              <w:pStyle w:val="TAL"/>
              <w:rPr>
                <w:rFonts w:cs="Arial"/>
              </w:rPr>
            </w:pPr>
            <w:r>
              <w:rPr>
                <w:rFonts w:cs="Arial"/>
              </w:rPr>
              <w:t>UEs</w:t>
            </w:r>
            <w:r w:rsidR="003315C9" w:rsidRPr="00BB629B">
              <w:rPr>
                <w:rFonts w:cs="Arial"/>
              </w:rPr>
              <w:t xml:space="preserve"> supporting 5GS TDD FR2 AND 2DL</w:t>
            </w:r>
            <w:r w:rsidR="006C3B7F" w:rsidRPr="006C3B7F">
              <w:rPr>
                <w:rFonts w:cs="Arial"/>
              </w:rPr>
              <w:t xml:space="preserve"> </w:t>
            </w:r>
            <w:r w:rsidR="003315C9"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3A45C0A" w14:textId="77777777" w:rsidR="003315C9" w:rsidRPr="00BB629B" w:rsidRDefault="003315C9" w:rsidP="00F236E6">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536B925F" w14:textId="77777777" w:rsidR="003315C9" w:rsidRPr="00BB629B" w:rsidRDefault="003315C9" w:rsidP="00F236E6">
            <w:pPr>
              <w:pStyle w:val="TAL"/>
            </w:pPr>
          </w:p>
        </w:tc>
      </w:tr>
      <w:tr w:rsidR="003315C9" w:rsidRPr="00BB629B" w:rsidDel="00F07413" w14:paraId="6761EAE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0EDD472" w14:textId="77777777" w:rsidR="003315C9" w:rsidRPr="00BB629B" w:rsidRDefault="003315C9" w:rsidP="00F236E6">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4EFBF4AD" w14:textId="77777777" w:rsidR="003315C9" w:rsidRPr="00BB629B" w:rsidRDefault="003315C9" w:rsidP="00F236E6">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E673D4"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DF663D5" w14:textId="77777777" w:rsidR="003315C9" w:rsidRPr="00BB629B" w:rsidRDefault="003315C9" w:rsidP="00F236E6">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0060B7BA" w14:textId="680FFEBF" w:rsidR="003315C9" w:rsidRPr="00BB629B" w:rsidRDefault="005B25FA" w:rsidP="00F236E6">
            <w:pPr>
              <w:pStyle w:val="TAL"/>
              <w:rPr>
                <w:rFonts w:cs="Arial"/>
              </w:rPr>
            </w:pPr>
            <w:r>
              <w:rPr>
                <w:rFonts w:cs="Arial"/>
              </w:rPr>
              <w:t>UEs</w:t>
            </w:r>
            <w:r w:rsidR="003315C9" w:rsidRPr="00BB629B">
              <w:rPr>
                <w:rFonts w:cs="Arial"/>
              </w:rPr>
              <w:t xml:space="preserve"> supporting 5GS TDD FR2 AND 3DL</w:t>
            </w:r>
            <w:r w:rsidR="006C3B7F" w:rsidRPr="006C3B7F">
              <w:rPr>
                <w:rFonts w:cs="Arial"/>
              </w:rPr>
              <w:t xml:space="preserve"> </w:t>
            </w:r>
            <w:r w:rsidR="003315C9"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197509C7" w14:textId="77777777" w:rsidR="003315C9" w:rsidRPr="00BB629B" w:rsidRDefault="003315C9" w:rsidP="00F236E6">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3A04DB68" w14:textId="77777777" w:rsidR="003315C9" w:rsidRPr="00BB629B" w:rsidDel="00F07413" w:rsidRDefault="003315C9" w:rsidP="00F236E6">
            <w:pPr>
              <w:pStyle w:val="TAL"/>
            </w:pPr>
          </w:p>
        </w:tc>
      </w:tr>
      <w:tr w:rsidR="003315C9" w:rsidRPr="00BB629B" w14:paraId="0D05AB6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27D3580" w14:textId="77777777" w:rsidR="003315C9" w:rsidRPr="00BB629B" w:rsidRDefault="003315C9" w:rsidP="00F236E6">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87A2EF8" w14:textId="77777777" w:rsidR="003315C9" w:rsidRPr="00BB629B" w:rsidRDefault="003315C9" w:rsidP="00F236E6">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88DCD"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14C3AC"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7A35AEE" w14:textId="0BD3EBBC"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E40DD7"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F3BF7A" w14:textId="77777777" w:rsidR="003315C9" w:rsidRPr="00BB629B" w:rsidRDefault="003315C9" w:rsidP="00F236E6">
            <w:pPr>
              <w:pStyle w:val="TAL"/>
            </w:pPr>
          </w:p>
        </w:tc>
      </w:tr>
      <w:tr w:rsidR="003315C9" w:rsidRPr="00BB629B" w14:paraId="1F7296D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D8C459D" w14:textId="77777777" w:rsidR="003315C9" w:rsidRPr="00BB629B" w:rsidRDefault="003315C9" w:rsidP="00F236E6">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957534D" w14:textId="77777777" w:rsidR="003315C9" w:rsidRPr="00BB629B" w:rsidRDefault="003315C9" w:rsidP="00F236E6">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3A4D0"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69282"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FDF61FD" w14:textId="1E7892AA"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7BEFBCE"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4CEDFF5" w14:textId="77777777" w:rsidR="003315C9" w:rsidRPr="00BB629B" w:rsidRDefault="003315C9" w:rsidP="00F236E6">
            <w:pPr>
              <w:pStyle w:val="TAL"/>
            </w:pPr>
          </w:p>
        </w:tc>
      </w:tr>
      <w:tr w:rsidR="003315C9" w:rsidRPr="00BB629B" w14:paraId="41C037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A1191F9" w14:textId="77777777" w:rsidR="003315C9" w:rsidRPr="00BB629B" w:rsidRDefault="003315C9" w:rsidP="00F236E6">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F19A518" w14:textId="77777777" w:rsidR="003315C9" w:rsidRPr="00BB629B" w:rsidRDefault="003315C9" w:rsidP="00F236E6">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DF66ED"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7C90CE" w14:textId="77777777" w:rsidR="003315C9" w:rsidRPr="00BB629B" w:rsidRDefault="003315C9" w:rsidP="00F236E6">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3CBE84E" w14:textId="009B3009" w:rsidR="003315C9" w:rsidRPr="00BB629B" w:rsidRDefault="005B25FA" w:rsidP="00F236E6">
            <w:pPr>
              <w:pStyle w:val="TAL"/>
              <w:rPr>
                <w:rFonts w:cs="Arial"/>
              </w:rPr>
            </w:pPr>
            <w:r>
              <w:rPr>
                <w:rFonts w:cs="Arial"/>
              </w:rPr>
              <w:t>UEs</w:t>
            </w:r>
            <w:r w:rsidR="003315C9" w:rsidRPr="00BB629B">
              <w:rPr>
                <w:rFonts w:cs="Arial"/>
              </w:rPr>
              <w:t xml:space="preserve"> supporting 5GS TDD FR2</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09BDE64"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6AF64F0" w14:textId="77777777" w:rsidR="003315C9" w:rsidRPr="00BB629B" w:rsidRDefault="003315C9" w:rsidP="00F236E6">
            <w:pPr>
              <w:pStyle w:val="TAL"/>
            </w:pPr>
          </w:p>
        </w:tc>
      </w:tr>
      <w:tr w:rsidR="003315C9" w:rsidRPr="00BB629B" w14:paraId="17E4E87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6199B13" w14:textId="77777777" w:rsidR="003315C9" w:rsidRPr="00BB629B" w:rsidRDefault="003315C9" w:rsidP="00F236E6">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F5ECDAB" w14:textId="77777777" w:rsidR="003315C9" w:rsidRPr="00BB629B" w:rsidRDefault="003315C9" w:rsidP="00F236E6">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304E194"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4EB70B" w14:textId="77777777" w:rsidR="003315C9" w:rsidRPr="00BB629B" w:rsidRDefault="003315C9" w:rsidP="00F236E6">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0FD0F764" w14:textId="5F12B70D" w:rsidR="003315C9" w:rsidRPr="00BB629B" w:rsidRDefault="005B25FA" w:rsidP="00F236E6">
            <w:pPr>
              <w:pStyle w:val="TAL"/>
              <w:rPr>
                <w:rFonts w:cs="Arial"/>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5EAF7B5D" w14:textId="77777777" w:rsidR="003315C9" w:rsidRPr="00BB629B" w:rsidRDefault="003315C9" w:rsidP="00F236E6">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1C75EE" w14:textId="77777777" w:rsidR="003315C9" w:rsidRPr="00BB629B" w:rsidRDefault="003315C9" w:rsidP="00F236E6">
            <w:pPr>
              <w:pStyle w:val="TAL"/>
            </w:pPr>
          </w:p>
        </w:tc>
      </w:tr>
      <w:tr w:rsidR="003315C9" w:rsidRPr="00BB629B" w14:paraId="389B79B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3B67E6F" w14:textId="77777777" w:rsidR="003315C9" w:rsidRPr="00BB629B" w:rsidRDefault="003315C9" w:rsidP="00F236E6">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4B1D4F6D" w14:textId="77777777" w:rsidR="003315C9" w:rsidRPr="00BB629B" w:rsidRDefault="003315C9" w:rsidP="00F236E6">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E7CE00A"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ABB87F" w14:textId="77777777" w:rsidR="003315C9" w:rsidRPr="00BB629B" w:rsidRDefault="003315C9" w:rsidP="00F236E6">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71D1CA4F" w14:textId="26A4B6CA" w:rsidR="003315C9" w:rsidRPr="00BB629B" w:rsidRDefault="005B25FA" w:rsidP="00F236E6">
            <w:pPr>
              <w:pStyle w:val="TAL"/>
              <w:rPr>
                <w:rFonts w:cs="Arial"/>
              </w:rPr>
            </w:pPr>
            <w:r>
              <w:t>UEs</w:t>
            </w:r>
            <w:r w:rsidR="003315C9"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184B214D" w14:textId="77777777" w:rsidR="003315C9" w:rsidRPr="00BB629B" w:rsidRDefault="003315C9" w:rsidP="00F236E6">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5495055" w14:textId="77777777" w:rsidR="003315C9" w:rsidRPr="00BB629B" w:rsidRDefault="003315C9" w:rsidP="00F236E6">
            <w:pPr>
              <w:pStyle w:val="TAL"/>
            </w:pPr>
          </w:p>
        </w:tc>
      </w:tr>
      <w:tr w:rsidR="003315C9" w:rsidRPr="00BB629B" w14:paraId="687A61B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F98203E" w14:textId="77777777" w:rsidR="003315C9" w:rsidRPr="00BB629B" w:rsidRDefault="003315C9" w:rsidP="00F236E6">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A19B30E" w14:textId="77777777" w:rsidR="003315C9" w:rsidRPr="00BB629B" w:rsidRDefault="003315C9" w:rsidP="00F236E6">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6F6F355"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E1D626" w14:textId="77777777" w:rsidR="003315C9" w:rsidRPr="00BB629B" w:rsidRDefault="003315C9" w:rsidP="00F236E6">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24E15A94" w14:textId="1A051CA9" w:rsidR="003315C9" w:rsidRPr="00BB629B" w:rsidRDefault="005B25FA" w:rsidP="00F236E6">
            <w:pPr>
              <w:pStyle w:val="TAL"/>
              <w:rPr>
                <w:rFonts w:cs="Arial"/>
              </w:rPr>
            </w:pPr>
            <w:r>
              <w:t>UEs</w:t>
            </w:r>
            <w:r w:rsidR="003315C9"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745CB362" w14:textId="77777777" w:rsidR="003315C9" w:rsidRPr="00BB629B" w:rsidRDefault="003315C9" w:rsidP="00F236E6">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235AABB7" w14:textId="77777777" w:rsidR="003315C9" w:rsidRPr="00BB629B" w:rsidRDefault="003315C9" w:rsidP="00F236E6">
            <w:pPr>
              <w:pStyle w:val="TAL"/>
            </w:pPr>
            <w:r w:rsidRPr="00BB629B">
              <w:t>NOTE 1</w:t>
            </w:r>
          </w:p>
        </w:tc>
      </w:tr>
      <w:tr w:rsidR="003315C9" w:rsidRPr="00BB629B" w14:paraId="5B256A7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03D2AB" w14:textId="77777777" w:rsidR="003315C9" w:rsidRPr="00BB629B" w:rsidRDefault="003315C9" w:rsidP="00F236E6">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3FB5C981" w14:textId="77777777" w:rsidR="003315C9" w:rsidRPr="00BB629B" w:rsidRDefault="003315C9" w:rsidP="00F236E6">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C003C78"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1CA2EE"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5A36E6A" w14:textId="366E9137" w:rsidR="003315C9" w:rsidRPr="00BB629B" w:rsidRDefault="005B25FA" w:rsidP="00F236E6">
            <w:pPr>
              <w:pStyle w:val="TAL"/>
              <w:rPr>
                <w:rFonts w:cs="Arial"/>
              </w:rPr>
            </w:pPr>
            <w:r>
              <w:t>UEs</w:t>
            </w:r>
            <w:r w:rsidR="003315C9"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39CF85FD" w14:textId="77777777" w:rsidR="003315C9" w:rsidRPr="00BB629B" w:rsidRDefault="003315C9" w:rsidP="00F236E6">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69541E90" w14:textId="77777777" w:rsidR="003315C9" w:rsidRPr="00BB629B" w:rsidRDefault="003315C9" w:rsidP="00F236E6">
            <w:pPr>
              <w:pStyle w:val="TAL"/>
            </w:pPr>
            <w:r w:rsidRPr="00BB629B">
              <w:t>NOTE 1</w:t>
            </w:r>
          </w:p>
        </w:tc>
      </w:tr>
      <w:tr w:rsidR="003315C9" w:rsidRPr="00BB629B" w14:paraId="163818D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572C74D" w14:textId="77777777" w:rsidR="003315C9" w:rsidRPr="00BB629B" w:rsidRDefault="003315C9" w:rsidP="00F236E6">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5F54ADE9" w14:textId="77777777" w:rsidR="003315C9" w:rsidRPr="00BB629B" w:rsidRDefault="003315C9" w:rsidP="00F236E6">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EA0B4C9"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446781"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943633C" w14:textId="2102739E" w:rsidR="003315C9" w:rsidRPr="00BB629B" w:rsidRDefault="005B25FA" w:rsidP="00F236E6">
            <w:pPr>
              <w:pStyle w:val="TAL"/>
              <w:rPr>
                <w:rFonts w:cs="Arial"/>
              </w:rPr>
            </w:pPr>
            <w:r>
              <w:t>UEs</w:t>
            </w:r>
            <w:r w:rsidR="003315C9"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79429E14" w14:textId="77777777" w:rsidR="003315C9" w:rsidRPr="00BB629B" w:rsidRDefault="003315C9" w:rsidP="00F236E6">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BB768B2" w14:textId="77777777" w:rsidR="003315C9" w:rsidRPr="00BB629B" w:rsidRDefault="003315C9" w:rsidP="00F236E6">
            <w:pPr>
              <w:pStyle w:val="TAL"/>
            </w:pPr>
            <w:r w:rsidRPr="00BB629B">
              <w:t>NOTE 1</w:t>
            </w:r>
          </w:p>
        </w:tc>
      </w:tr>
      <w:tr w:rsidR="003315C9" w:rsidRPr="00BB629B" w14:paraId="01C6330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11E5923" w14:textId="77777777" w:rsidR="003315C9" w:rsidRPr="00BB629B" w:rsidRDefault="003315C9" w:rsidP="00F236E6">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4E4373" w14:textId="77777777" w:rsidR="003315C9" w:rsidRPr="00BB629B" w:rsidRDefault="003315C9" w:rsidP="00F236E6">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97E3AF1"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7FC50"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9874B99" w14:textId="66BD33EC" w:rsidR="003315C9" w:rsidRPr="00BB629B" w:rsidRDefault="005B25FA" w:rsidP="00F236E6">
            <w:pPr>
              <w:pStyle w:val="TAL"/>
              <w:rPr>
                <w:rFonts w:cs="Arial"/>
              </w:rPr>
            </w:pPr>
            <w:r>
              <w:t>UEs</w:t>
            </w:r>
            <w:r w:rsidR="003315C9"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66C11D0" w14:textId="77777777" w:rsidR="003315C9" w:rsidRPr="00BB629B" w:rsidRDefault="003315C9" w:rsidP="00F236E6">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AF41B3F" w14:textId="77777777" w:rsidR="003315C9" w:rsidRPr="00BB629B" w:rsidRDefault="003315C9" w:rsidP="00F236E6">
            <w:pPr>
              <w:pStyle w:val="TAL"/>
            </w:pPr>
            <w:r w:rsidRPr="00BB629B">
              <w:t>NOTE 1</w:t>
            </w:r>
          </w:p>
        </w:tc>
      </w:tr>
      <w:tr w:rsidR="003315C9" w:rsidRPr="00BB629B" w14:paraId="7159334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BA15A9B" w14:textId="77777777" w:rsidR="003315C9" w:rsidRPr="00BB629B" w:rsidRDefault="003315C9" w:rsidP="00F236E6">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81DC0D4" w14:textId="77777777" w:rsidR="003315C9" w:rsidRPr="00BB629B" w:rsidRDefault="003315C9" w:rsidP="00F236E6">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587B71A9"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C448C6"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F288862" w14:textId="0BAE4BF0" w:rsidR="003315C9" w:rsidRPr="00BB629B" w:rsidRDefault="005B25FA" w:rsidP="00F236E6">
            <w:pPr>
              <w:pStyle w:val="TAL"/>
              <w:rPr>
                <w:rFonts w:cs="Arial"/>
              </w:rPr>
            </w:pPr>
            <w:r>
              <w:t>UEs</w:t>
            </w:r>
            <w:r w:rsidR="003315C9"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104D0C6" w14:textId="77777777" w:rsidR="003315C9" w:rsidRPr="00BB629B" w:rsidRDefault="003315C9" w:rsidP="00F236E6">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50CA061C" w14:textId="77777777" w:rsidR="003315C9" w:rsidRPr="00BB629B" w:rsidRDefault="003315C9" w:rsidP="00F236E6">
            <w:pPr>
              <w:pStyle w:val="TAL"/>
            </w:pPr>
            <w:r w:rsidRPr="00BB629B">
              <w:t>NOTE 1</w:t>
            </w:r>
          </w:p>
        </w:tc>
      </w:tr>
      <w:tr w:rsidR="003315C9" w:rsidRPr="00BB629B" w14:paraId="777CFEA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610A268" w14:textId="77777777" w:rsidR="003315C9" w:rsidRPr="00BB629B" w:rsidRDefault="003315C9" w:rsidP="00F236E6">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331612" w14:textId="77777777" w:rsidR="003315C9" w:rsidRPr="00BB629B" w:rsidRDefault="003315C9" w:rsidP="00F236E6">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DE2836A"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D828F0"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0A75835" w14:textId="03CC2A7C" w:rsidR="003315C9" w:rsidRPr="00BB629B" w:rsidRDefault="005B25FA" w:rsidP="00F236E6">
            <w:pPr>
              <w:pStyle w:val="TAL"/>
              <w:rPr>
                <w:rFonts w:cs="Arial"/>
              </w:rPr>
            </w:pPr>
            <w:r>
              <w:t>UEs</w:t>
            </w:r>
            <w:r w:rsidR="003315C9"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7EEF94A2" w14:textId="77777777" w:rsidR="003315C9" w:rsidRPr="00BB629B" w:rsidRDefault="003315C9" w:rsidP="00F236E6">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8261193" w14:textId="77777777" w:rsidR="003315C9" w:rsidRPr="00BB629B" w:rsidRDefault="003315C9" w:rsidP="00F236E6">
            <w:pPr>
              <w:pStyle w:val="TAL"/>
            </w:pPr>
          </w:p>
        </w:tc>
      </w:tr>
      <w:tr w:rsidR="003315C9" w:rsidRPr="00BB629B" w14:paraId="37F4B3A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424D19" w14:textId="77777777" w:rsidR="003315C9" w:rsidRPr="00BB629B" w:rsidRDefault="003315C9" w:rsidP="00F236E6">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7947872" w14:textId="77777777" w:rsidR="003315C9" w:rsidRPr="00BB629B" w:rsidRDefault="003315C9" w:rsidP="00F236E6">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5DD8860"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EC5B859"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3DF044"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375AE9"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FA7805F" w14:textId="77777777" w:rsidR="003315C9" w:rsidRPr="00BB629B" w:rsidRDefault="003315C9" w:rsidP="00F236E6">
            <w:pPr>
              <w:pStyle w:val="TAL"/>
              <w:rPr>
                <w:b/>
              </w:rPr>
            </w:pPr>
          </w:p>
        </w:tc>
      </w:tr>
      <w:tr w:rsidR="003315C9" w:rsidRPr="00BB629B" w14:paraId="5EE63D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19CB9CD" w14:textId="77777777" w:rsidR="003315C9" w:rsidRPr="00BB629B" w:rsidRDefault="003315C9" w:rsidP="00F236E6">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490C6CA" w14:textId="77777777" w:rsidR="003315C9" w:rsidRPr="00BB629B" w:rsidRDefault="003315C9" w:rsidP="00F236E6">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6FAA4"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6A3574" w14:textId="77777777" w:rsidR="003315C9" w:rsidRPr="00BB629B" w:rsidRDefault="003315C9" w:rsidP="00F236E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8916EBE" w14:textId="26C20540"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E52536E"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5765B9" w14:textId="77777777" w:rsidR="003315C9" w:rsidRPr="00BB629B" w:rsidRDefault="003315C9" w:rsidP="00F236E6">
            <w:pPr>
              <w:pStyle w:val="TAL"/>
            </w:pPr>
          </w:p>
        </w:tc>
      </w:tr>
      <w:tr w:rsidR="003315C9" w:rsidRPr="00BB629B" w14:paraId="53ADD1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1E47C82" w14:textId="77777777" w:rsidR="003315C9" w:rsidRPr="00BB629B" w:rsidRDefault="003315C9" w:rsidP="00F236E6">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5895526" w14:textId="77777777" w:rsidR="003315C9" w:rsidRPr="00BB629B" w:rsidRDefault="003315C9" w:rsidP="00F236E6">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948F69" w14:textId="77777777" w:rsidR="003315C9" w:rsidRPr="00BB629B" w:rsidRDefault="003315C9" w:rsidP="00F236E6">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E4E8BAE" w14:textId="77777777" w:rsidR="003315C9" w:rsidRPr="00BB629B" w:rsidRDefault="003315C9" w:rsidP="00F236E6">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36517890" w14:textId="2AA02516"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E8B0ACB" w14:textId="77777777" w:rsidR="003315C9" w:rsidRPr="00BB629B" w:rsidRDefault="003315C9" w:rsidP="00F236E6">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672A0FD2" w14:textId="77777777" w:rsidR="003315C9" w:rsidRPr="00BB629B" w:rsidRDefault="003315C9" w:rsidP="00F236E6">
            <w:pPr>
              <w:pStyle w:val="TAL"/>
            </w:pPr>
            <w:r w:rsidRPr="00BB629B">
              <w:rPr>
                <w:lang w:eastAsia="ko-KR"/>
              </w:rPr>
              <w:t>Skip TC 8.2.2.2.2.1 if TS 38.521-4 TC 8.2.2.2.2.1_1 has been executed and passed.</w:t>
            </w:r>
          </w:p>
        </w:tc>
      </w:tr>
      <w:tr w:rsidR="003315C9" w:rsidRPr="00BB629B" w14:paraId="37D62C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E533EEF" w14:textId="77777777" w:rsidR="003315C9" w:rsidRPr="00BB629B" w:rsidRDefault="003315C9" w:rsidP="00F236E6">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AA22E6A" w14:textId="77777777" w:rsidR="003315C9" w:rsidRPr="00BB629B" w:rsidRDefault="003315C9" w:rsidP="00F236E6">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6ADB7F4F" w14:textId="77777777" w:rsidR="003315C9" w:rsidRPr="00BB629B" w:rsidRDefault="003315C9" w:rsidP="00F236E6">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AFDBA2" w14:textId="77777777" w:rsidR="003315C9" w:rsidRPr="00BB629B" w:rsidRDefault="003315C9" w:rsidP="00F236E6">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28998E9" w14:textId="204EE0D1" w:rsidR="003315C9" w:rsidRPr="00BB629B" w:rsidRDefault="005B25FA" w:rsidP="00F236E6">
            <w:pPr>
              <w:pStyle w:val="TAL"/>
              <w:rPr>
                <w:rFonts w:cs="Arial"/>
              </w:rPr>
            </w:pPr>
            <w:r>
              <w:rPr>
                <w:rFonts w:cs="Arial"/>
              </w:rPr>
              <w:t>UEs</w:t>
            </w:r>
            <w:r w:rsidR="003315C9"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3BC124B" w14:textId="77777777" w:rsidR="003315C9" w:rsidRPr="00BB629B" w:rsidRDefault="003315C9" w:rsidP="00F236E6">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1168416" w14:textId="77777777" w:rsidR="003315C9" w:rsidRPr="00BB629B" w:rsidRDefault="003315C9" w:rsidP="00F236E6">
            <w:pPr>
              <w:pStyle w:val="TAL"/>
              <w:rPr>
                <w:rFonts w:cs="Arial"/>
              </w:rPr>
            </w:pPr>
            <w:r w:rsidRPr="00BB629B">
              <w:rPr>
                <w:rFonts w:cs="Arial"/>
              </w:rPr>
              <w:t>NOTE 1</w:t>
            </w:r>
          </w:p>
        </w:tc>
      </w:tr>
      <w:tr w:rsidR="003315C9" w:rsidRPr="00BB629B" w14:paraId="4F88C43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E7E3176" w14:textId="77777777" w:rsidR="003315C9" w:rsidRPr="00BB629B" w:rsidRDefault="003315C9" w:rsidP="00F236E6">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A3C528F" w14:textId="77777777" w:rsidR="003315C9" w:rsidRPr="00BB629B" w:rsidRDefault="003315C9" w:rsidP="00F236E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73817DC"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F81993" w14:textId="77777777" w:rsidR="003315C9" w:rsidRPr="00BB629B" w:rsidRDefault="003315C9" w:rsidP="00F236E6">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1FA279F" w14:textId="3E311A8E" w:rsidR="003315C9" w:rsidRPr="00BB629B" w:rsidRDefault="005B25FA" w:rsidP="00F236E6">
            <w:pPr>
              <w:pStyle w:val="TAL"/>
              <w:rPr>
                <w:rFonts w:cs="Arial"/>
              </w:rPr>
            </w:pPr>
            <w:r>
              <w:t>UEs</w:t>
            </w:r>
            <w:r w:rsidR="003315C9"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4CEC51E" w14:textId="77777777" w:rsidR="003315C9" w:rsidRPr="00BB629B" w:rsidRDefault="003315C9" w:rsidP="00F236E6">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6B6CFF3D" w14:textId="77777777" w:rsidR="003315C9" w:rsidRPr="00BB629B" w:rsidRDefault="003315C9" w:rsidP="00F236E6">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3315C9" w:rsidRPr="00BB629B" w14:paraId="396D97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CDC51F7" w14:textId="77777777" w:rsidR="003315C9" w:rsidRPr="00BB629B" w:rsidRDefault="003315C9" w:rsidP="00F236E6">
            <w:pPr>
              <w:pStyle w:val="TAL"/>
              <w:rPr>
                <w:rFonts w:cs="Arial"/>
              </w:rPr>
            </w:pPr>
            <w:r w:rsidRPr="00BB629B">
              <w:rPr>
                <w:rFonts w:cs="Arial"/>
              </w:rPr>
              <w:lastRenderedPageBreak/>
              <w:t>8.2A.3.1.2</w:t>
            </w:r>
          </w:p>
        </w:tc>
        <w:tc>
          <w:tcPr>
            <w:tcW w:w="4520" w:type="dxa"/>
            <w:tcBorders>
              <w:top w:val="single" w:sz="4" w:space="0" w:color="auto"/>
              <w:left w:val="single" w:sz="4" w:space="0" w:color="auto"/>
              <w:bottom w:val="single" w:sz="4" w:space="0" w:color="auto"/>
              <w:right w:val="single" w:sz="4" w:space="0" w:color="auto"/>
            </w:tcBorders>
          </w:tcPr>
          <w:p w14:paraId="3B413E5B" w14:textId="77777777" w:rsidR="003315C9" w:rsidRPr="00BB629B" w:rsidRDefault="003315C9" w:rsidP="00F236E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10209CA"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3E7754" w14:textId="77777777" w:rsidR="003315C9" w:rsidRPr="00BB629B" w:rsidRDefault="003315C9" w:rsidP="00F236E6">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574AF67" w14:textId="7EECB383" w:rsidR="003315C9" w:rsidRPr="00BB629B" w:rsidRDefault="005B25FA" w:rsidP="00F236E6">
            <w:pPr>
              <w:pStyle w:val="TAL"/>
              <w:rPr>
                <w:rFonts w:cs="Arial"/>
              </w:rPr>
            </w:pPr>
            <w:r>
              <w:rPr>
                <w:lang w:eastAsia="zh-CN"/>
              </w:rPr>
              <w:t>UEs</w:t>
            </w:r>
            <w:r w:rsidR="003315C9"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5879CCBF" w14:textId="77777777" w:rsidR="003315C9" w:rsidRPr="00BB629B" w:rsidRDefault="003315C9" w:rsidP="00F236E6">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3B09C6B" w14:textId="77777777" w:rsidR="003315C9" w:rsidRPr="00BB629B" w:rsidRDefault="003315C9" w:rsidP="00F236E6">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3315C9" w:rsidRPr="00BB629B" w14:paraId="155C4FA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C533EEB" w14:textId="77777777" w:rsidR="003315C9" w:rsidRPr="00BB629B" w:rsidRDefault="003315C9" w:rsidP="00F236E6">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60A18932" w14:textId="77777777" w:rsidR="003315C9" w:rsidRPr="00BB629B" w:rsidRDefault="003315C9" w:rsidP="00F236E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193C79"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31CAB8" w14:textId="77777777" w:rsidR="003315C9" w:rsidRPr="00BB629B" w:rsidRDefault="003315C9" w:rsidP="00F236E6">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83AC9BD" w14:textId="4283CA26" w:rsidR="003315C9" w:rsidRPr="00BB629B" w:rsidRDefault="005B25FA" w:rsidP="00F236E6">
            <w:pPr>
              <w:pStyle w:val="TAL"/>
              <w:rPr>
                <w:rFonts w:cs="Arial"/>
              </w:rPr>
            </w:pPr>
            <w:r>
              <w:rPr>
                <w:lang w:eastAsia="zh-CN"/>
              </w:rPr>
              <w:t>UEs</w:t>
            </w:r>
            <w:r w:rsidR="003315C9" w:rsidRPr="00BB629B">
              <w:rPr>
                <w:lang w:eastAsia="zh-CN"/>
              </w:rPr>
              <w:t xml:space="preserve"> supporting 5GS FR2 and CA (</w:t>
            </w:r>
            <w:r w:rsidR="003315C9" w:rsidRPr="00BB629B">
              <w:rPr>
                <w:lang w:eastAsia="zh-TW"/>
              </w:rPr>
              <w:t>4DL CA</w:t>
            </w:r>
            <w:r w:rsidR="003315C9"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25A29C8" w14:textId="77777777" w:rsidR="003315C9" w:rsidRPr="00BB629B" w:rsidRDefault="003315C9" w:rsidP="00F236E6">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801BA7F" w14:textId="77777777" w:rsidR="003315C9" w:rsidRPr="00BB629B" w:rsidRDefault="003315C9" w:rsidP="00F236E6">
            <w:pPr>
              <w:pStyle w:val="TAL"/>
              <w:rPr>
                <w:rFonts w:cs="Arial"/>
              </w:rPr>
            </w:pPr>
          </w:p>
        </w:tc>
      </w:tr>
      <w:tr w:rsidR="003315C9" w:rsidRPr="00BB629B" w14:paraId="4EF548B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167EE38" w14:textId="77777777" w:rsidR="003315C9" w:rsidRPr="00BB629B" w:rsidRDefault="003315C9" w:rsidP="00F236E6">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5B2A9131" w14:textId="77777777" w:rsidR="003315C9" w:rsidRPr="00BB629B" w:rsidRDefault="003315C9" w:rsidP="00F236E6">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0DD25"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008DD7" w14:textId="77777777" w:rsidR="003315C9" w:rsidRPr="00BB629B" w:rsidRDefault="003315C9" w:rsidP="00F236E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4E29D4" w14:textId="6D564227"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AA770C0"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49D3B35" w14:textId="77777777" w:rsidR="003315C9" w:rsidRPr="00BB629B" w:rsidRDefault="003315C9" w:rsidP="00F236E6">
            <w:pPr>
              <w:pStyle w:val="TAL"/>
            </w:pPr>
          </w:p>
        </w:tc>
      </w:tr>
      <w:tr w:rsidR="003315C9" w:rsidRPr="00BB629B" w14:paraId="3E82F1F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2F30353" w14:textId="77777777" w:rsidR="003315C9" w:rsidRPr="00BB629B" w:rsidRDefault="003315C9" w:rsidP="00F236E6">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FD34A24" w14:textId="77777777" w:rsidR="003315C9" w:rsidRPr="00BB629B" w:rsidRDefault="003315C9" w:rsidP="00F236E6">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D00963" w14:textId="77777777" w:rsidR="003315C9" w:rsidRPr="00BB629B" w:rsidRDefault="003315C9" w:rsidP="00F236E6">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0511A6" w14:textId="77777777" w:rsidR="003315C9" w:rsidRPr="00BB629B" w:rsidRDefault="003315C9" w:rsidP="00F236E6">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48302B7" w14:textId="77777777" w:rsidR="003315C9" w:rsidRPr="00BB629B" w:rsidRDefault="003315C9" w:rsidP="00F236E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10C1886" w14:textId="77777777" w:rsidR="003315C9" w:rsidRPr="00BB629B" w:rsidRDefault="003315C9" w:rsidP="00F236E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81591B1" w14:textId="77777777" w:rsidR="003315C9" w:rsidRPr="00BB629B" w:rsidRDefault="003315C9" w:rsidP="00F236E6">
            <w:pPr>
              <w:pStyle w:val="TAL"/>
              <w:rPr>
                <w:rFonts w:cs="Arial"/>
              </w:rPr>
            </w:pPr>
            <w:r w:rsidRPr="00BB629B">
              <w:rPr>
                <w:rFonts w:cs="Arial"/>
              </w:rPr>
              <w:t>NOTE 1</w:t>
            </w:r>
          </w:p>
        </w:tc>
      </w:tr>
      <w:tr w:rsidR="003315C9" w:rsidRPr="00BB629B" w14:paraId="33568F7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887EB2" w14:textId="77777777" w:rsidR="003315C9" w:rsidRPr="00BB629B" w:rsidRDefault="003315C9" w:rsidP="00F236E6">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714BD4" w14:textId="77777777" w:rsidR="003315C9" w:rsidRPr="00BB629B" w:rsidRDefault="003315C9" w:rsidP="00F236E6">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876E3B3"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0A2225"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CCB04B"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E9418B2"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2842A46" w14:textId="77777777" w:rsidR="003315C9" w:rsidRPr="00BB629B" w:rsidRDefault="003315C9" w:rsidP="00F236E6">
            <w:pPr>
              <w:pStyle w:val="TAL"/>
              <w:rPr>
                <w:b/>
              </w:rPr>
            </w:pPr>
          </w:p>
        </w:tc>
      </w:tr>
      <w:tr w:rsidR="003315C9" w:rsidRPr="00BB629B" w14:paraId="63561B6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ACA2EAF" w14:textId="77777777" w:rsidR="003315C9" w:rsidRPr="00BB629B" w:rsidRDefault="003315C9" w:rsidP="00F236E6">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96DA55F" w14:textId="77777777" w:rsidR="003315C9" w:rsidRPr="00BB629B" w:rsidRDefault="003315C9" w:rsidP="00F236E6">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E6E1762"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83FDB1" w14:textId="77777777" w:rsidR="003315C9" w:rsidRPr="00BB629B" w:rsidRDefault="003315C9" w:rsidP="00F236E6">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22A84924" w14:textId="0229BBAE"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2D0ABBC0" w14:textId="77777777" w:rsidR="003315C9" w:rsidRPr="00BB629B" w:rsidRDefault="003315C9" w:rsidP="00F236E6">
            <w:pPr>
              <w:pStyle w:val="TAL"/>
              <w:rPr>
                <w:rFonts w:eastAsia="SimSun" w:cs="Arial"/>
                <w:lang w:eastAsia="zh-CN"/>
              </w:rPr>
            </w:pPr>
            <w:r w:rsidRPr="00BB629B">
              <w:rPr>
                <w:rFonts w:cs="Arial"/>
              </w:rPr>
              <w:t>D008</w:t>
            </w:r>
          </w:p>
          <w:p w14:paraId="0FD18E25" w14:textId="77777777" w:rsidR="003315C9" w:rsidRPr="00BB629B" w:rsidRDefault="003315C9" w:rsidP="00F236E6">
            <w:pPr>
              <w:pStyle w:val="TAL"/>
              <w:rPr>
                <w:rFonts w:eastAsia="SimSun" w:cs="Arial"/>
                <w:lang w:eastAsia="zh-CN"/>
              </w:rPr>
            </w:pPr>
            <w:r w:rsidRPr="00BB629B">
              <w:rPr>
                <w:rFonts w:cs="Arial"/>
              </w:rPr>
              <w:t>D009</w:t>
            </w:r>
          </w:p>
          <w:p w14:paraId="7546C94D"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A58117" w14:textId="77777777" w:rsidR="003315C9" w:rsidRPr="00BB629B" w:rsidRDefault="003315C9" w:rsidP="00F236E6">
            <w:pPr>
              <w:pStyle w:val="TAL"/>
            </w:pPr>
          </w:p>
        </w:tc>
      </w:tr>
      <w:tr w:rsidR="003315C9" w:rsidRPr="00BB629B" w14:paraId="3FFFF4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9664CA1" w14:textId="77777777" w:rsidR="003315C9" w:rsidRPr="00BB629B" w:rsidRDefault="003315C9" w:rsidP="00F236E6">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6496B33F" w14:textId="77777777" w:rsidR="003315C9" w:rsidRPr="00BB629B" w:rsidRDefault="003315C9" w:rsidP="00F236E6">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4677459" w14:textId="77777777" w:rsidR="003315C9" w:rsidRPr="00BB629B" w:rsidRDefault="003315C9" w:rsidP="00F236E6">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7227F" w14:textId="77777777" w:rsidR="003315C9" w:rsidRPr="00BB629B" w:rsidRDefault="003315C9" w:rsidP="00F236E6">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1232367" w14:textId="77777777" w:rsidR="003315C9" w:rsidRPr="00BB629B" w:rsidRDefault="003315C9" w:rsidP="00F236E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11E1EA" w14:textId="77777777" w:rsidR="003315C9" w:rsidRPr="00BB629B" w:rsidRDefault="003315C9" w:rsidP="00F236E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5148A07" w14:textId="77777777" w:rsidR="003315C9" w:rsidRPr="00BB629B" w:rsidRDefault="003315C9" w:rsidP="00F236E6">
            <w:pPr>
              <w:pStyle w:val="TAL"/>
            </w:pPr>
            <w:r w:rsidRPr="00BB629B">
              <w:rPr>
                <w:rFonts w:cs="Arial"/>
              </w:rPr>
              <w:t>NOTE 1</w:t>
            </w:r>
          </w:p>
        </w:tc>
      </w:tr>
      <w:tr w:rsidR="003315C9" w:rsidRPr="00BB629B" w14:paraId="573DFC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65EAC4" w14:textId="77777777" w:rsidR="003315C9" w:rsidRPr="00BB629B" w:rsidRDefault="003315C9" w:rsidP="00F236E6">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5EC5A23" w14:textId="77777777" w:rsidR="003315C9" w:rsidRPr="00BB629B" w:rsidRDefault="003315C9" w:rsidP="00F236E6">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74AD0FF"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0B023"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8B1FEF6"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F8F11CF"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AB2884" w14:textId="77777777" w:rsidR="003315C9" w:rsidRPr="00BB629B" w:rsidRDefault="003315C9" w:rsidP="00F236E6">
            <w:pPr>
              <w:pStyle w:val="TAL"/>
              <w:rPr>
                <w:b/>
              </w:rPr>
            </w:pPr>
          </w:p>
        </w:tc>
      </w:tr>
      <w:tr w:rsidR="003315C9" w:rsidRPr="00BB629B" w14:paraId="66FAB89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F912C" w14:textId="77777777" w:rsidR="003315C9" w:rsidRPr="00BB629B" w:rsidRDefault="003315C9" w:rsidP="00F236E6">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154DA" w14:textId="77777777" w:rsidR="003315C9" w:rsidRPr="00BB629B" w:rsidRDefault="003315C9" w:rsidP="00F236E6">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0D915"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4C2B6"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E8FEC"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3EF01"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E1E5" w14:textId="77777777" w:rsidR="003315C9" w:rsidRPr="00BB629B" w:rsidRDefault="003315C9" w:rsidP="00F236E6">
            <w:pPr>
              <w:pStyle w:val="TAL"/>
              <w:rPr>
                <w:b/>
              </w:rPr>
            </w:pPr>
          </w:p>
        </w:tc>
      </w:tr>
      <w:tr w:rsidR="003315C9" w:rsidRPr="00BB629B" w14:paraId="4AB13B6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B88BE71" w14:textId="77777777" w:rsidR="003315C9" w:rsidRPr="00BB629B" w:rsidRDefault="003315C9" w:rsidP="00F236E6">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ECE5E" w14:textId="77777777" w:rsidR="003315C9" w:rsidRPr="00BB629B" w:rsidRDefault="003315C9" w:rsidP="00F236E6">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3FB367"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D26CA9"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F34A3" w14:textId="3FD019FC"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CB30F42"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19BC" w14:textId="77777777" w:rsidR="003315C9" w:rsidRPr="00BB629B" w:rsidRDefault="003315C9" w:rsidP="00F236E6">
            <w:pPr>
              <w:pStyle w:val="TAL"/>
              <w:rPr>
                <w:b/>
              </w:rPr>
            </w:pPr>
          </w:p>
        </w:tc>
      </w:tr>
      <w:tr w:rsidR="003315C9" w:rsidRPr="00BB629B" w14:paraId="1D039A2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C41C7CD" w14:textId="77777777" w:rsidR="003315C9" w:rsidRPr="00BB629B" w:rsidRDefault="003315C9" w:rsidP="00F236E6">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9AB8F8" w14:textId="77777777" w:rsidR="003315C9" w:rsidRPr="00BB629B" w:rsidRDefault="003315C9" w:rsidP="00F236E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B6F676"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19C3B7"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9761BD2" w14:textId="61FBE4C6"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6270D"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E4D672" w14:textId="77777777" w:rsidR="003315C9" w:rsidRPr="00BB629B" w:rsidRDefault="003315C9" w:rsidP="00F236E6">
            <w:pPr>
              <w:pStyle w:val="TAL"/>
              <w:rPr>
                <w:b/>
              </w:rPr>
            </w:pPr>
          </w:p>
        </w:tc>
      </w:tr>
      <w:tr w:rsidR="003315C9" w:rsidRPr="00BB629B" w14:paraId="1D99ABD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6944" w14:textId="77777777" w:rsidR="003315C9" w:rsidRPr="00BB629B" w:rsidRDefault="003315C9" w:rsidP="00F236E6">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4FC17CB" w14:textId="77777777" w:rsidR="003315C9" w:rsidRPr="00BB629B" w:rsidRDefault="003315C9" w:rsidP="00F236E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29822A"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7360AC"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50710B" w14:textId="508DB186"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0D5C35"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973359" w14:textId="77777777" w:rsidR="003315C9" w:rsidRPr="00BB629B" w:rsidRDefault="003315C9" w:rsidP="00F236E6">
            <w:pPr>
              <w:pStyle w:val="TAL"/>
              <w:rPr>
                <w:b/>
              </w:rPr>
            </w:pPr>
          </w:p>
        </w:tc>
      </w:tr>
      <w:tr w:rsidR="003315C9" w:rsidRPr="00BB629B" w14:paraId="61C48B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B62D830" w14:textId="77777777" w:rsidR="003315C9" w:rsidRPr="00BB629B" w:rsidRDefault="003315C9" w:rsidP="00F236E6">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A0C64EF" w14:textId="77777777" w:rsidR="003315C9" w:rsidRPr="00BB629B" w:rsidRDefault="003315C9" w:rsidP="00F236E6">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88E0D8"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2684E6"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EC561DE" w14:textId="449A2081"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485439"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C8A1" w14:textId="77777777" w:rsidR="003315C9" w:rsidRPr="00BB629B" w:rsidRDefault="003315C9" w:rsidP="00F236E6">
            <w:pPr>
              <w:pStyle w:val="TAL"/>
              <w:rPr>
                <w:b/>
              </w:rPr>
            </w:pPr>
          </w:p>
        </w:tc>
      </w:tr>
      <w:tr w:rsidR="003315C9" w:rsidRPr="00BB629B" w14:paraId="1227E5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2D495F" w14:textId="77777777" w:rsidR="003315C9" w:rsidRPr="00BB629B" w:rsidRDefault="003315C9" w:rsidP="00F236E6">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064AFF6" w14:textId="77777777" w:rsidR="003315C9" w:rsidRPr="00BB629B" w:rsidRDefault="003315C9" w:rsidP="00F236E6">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19CE"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DB87A"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FAACA81" w14:textId="431063E8"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79AD2"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6B299B" w14:textId="77777777" w:rsidR="003315C9" w:rsidRPr="00BB629B" w:rsidRDefault="003315C9" w:rsidP="00F236E6">
            <w:pPr>
              <w:pStyle w:val="TAL"/>
              <w:rPr>
                <w:b/>
              </w:rPr>
            </w:pPr>
          </w:p>
        </w:tc>
      </w:tr>
      <w:tr w:rsidR="003315C9" w:rsidRPr="00BB629B" w14:paraId="4C86840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F99FA7E" w14:textId="77777777" w:rsidR="003315C9" w:rsidRPr="00BB629B" w:rsidRDefault="003315C9" w:rsidP="00F236E6">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7076" w14:textId="77777777" w:rsidR="003315C9" w:rsidRPr="00BB629B" w:rsidRDefault="003315C9" w:rsidP="00F236E6">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866404"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BEC1"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1DA8AA" w14:textId="2CCC00A8"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DC3E3A"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C0C74" w14:textId="77777777" w:rsidR="003315C9" w:rsidRPr="00BB629B" w:rsidRDefault="003315C9" w:rsidP="00F236E6">
            <w:pPr>
              <w:pStyle w:val="TAL"/>
              <w:rPr>
                <w:b/>
              </w:rPr>
            </w:pPr>
          </w:p>
        </w:tc>
      </w:tr>
      <w:tr w:rsidR="003315C9" w:rsidRPr="00BB629B" w14:paraId="6301BE9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833C5B" w14:textId="77777777" w:rsidR="003315C9" w:rsidRPr="00BB629B" w:rsidRDefault="003315C9" w:rsidP="00F236E6">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8AF6405" w14:textId="77777777" w:rsidR="003315C9" w:rsidRPr="00BB629B" w:rsidRDefault="003315C9" w:rsidP="00F236E6">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9D026A"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253E2"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A08C17F" w14:textId="630EC1B4"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F3E80B"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19F611" w14:textId="77777777" w:rsidR="003315C9" w:rsidRPr="00BB629B" w:rsidRDefault="003315C9" w:rsidP="00F236E6">
            <w:pPr>
              <w:pStyle w:val="TAL"/>
              <w:rPr>
                <w:b/>
              </w:rPr>
            </w:pPr>
          </w:p>
        </w:tc>
      </w:tr>
      <w:tr w:rsidR="003315C9" w:rsidRPr="00BB629B" w14:paraId="2FE65F66" w14:textId="77777777" w:rsidTr="00F236E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54FAA86F"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F1C9FE3" w14:textId="77777777" w:rsidR="003315C9" w:rsidRPr="00BB629B" w:rsidRDefault="003315C9" w:rsidP="00F236E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82EA113" w14:textId="77777777" w:rsidR="003315C9" w:rsidRPr="00BB629B" w:rsidRDefault="003315C9" w:rsidP="00F236E6">
            <w:pPr>
              <w:pStyle w:val="TAN"/>
              <w:rPr>
                <w:lang w:eastAsia="zh-TW"/>
              </w:rPr>
            </w:pPr>
            <w:r w:rsidRPr="00BB629B">
              <w:rPr>
                <w:rFonts w:eastAsia="SimSun"/>
                <w:lang w:eastAsia="zh-CN"/>
              </w:rPr>
              <w:t>NOTE 3:</w:t>
            </w:r>
            <w:r w:rsidRPr="00BB629B">
              <w:rPr>
                <w:lang w:eastAsia="zh-TW"/>
              </w:rPr>
              <w:tab/>
              <w:t>Void</w:t>
            </w:r>
            <w:r w:rsidRPr="00BB629B">
              <w:t>.</w:t>
            </w:r>
          </w:p>
        </w:tc>
      </w:tr>
    </w:tbl>
    <w:p w14:paraId="33E68B85" w14:textId="77777777" w:rsidR="003315C9" w:rsidRPr="00BB629B" w:rsidRDefault="003315C9" w:rsidP="003315C9"/>
    <w:p w14:paraId="2E834163" w14:textId="77777777" w:rsidR="003315C9" w:rsidRPr="00BB629B" w:rsidRDefault="003315C9" w:rsidP="003315C9">
      <w:pPr>
        <w:pStyle w:val="TH"/>
      </w:pPr>
      <w:r w:rsidRPr="00BB629B">
        <w:lastRenderedPageBreak/>
        <w:t>Table 4.1.4-1a: Void</w:t>
      </w:r>
    </w:p>
    <w:p w14:paraId="7C704528" w14:textId="77777777" w:rsidR="003315C9" w:rsidRPr="00BB629B" w:rsidRDefault="003315C9" w:rsidP="003315C9">
      <w:pPr>
        <w:pStyle w:val="TH"/>
      </w:pPr>
      <w:r w:rsidRPr="00BB629B">
        <w:t>Table 4.1</w:t>
      </w:r>
      <w:r w:rsidRPr="00BB629B">
        <w:rPr>
          <w:lang w:eastAsia="zh-CN"/>
        </w:rPr>
        <w:t>.4</w:t>
      </w:r>
      <w:r w:rsidRPr="00BB629B">
        <w:t>-1b: Void</w:t>
      </w:r>
    </w:p>
    <w:p w14:paraId="7A1A19B2" w14:textId="77777777" w:rsidR="003315C9" w:rsidRPr="00BB629B" w:rsidRDefault="003315C9" w:rsidP="003315C9">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5658BFC4" w14:textId="77777777" w:rsidR="003315C9" w:rsidRPr="00BB629B" w:rsidRDefault="003315C9" w:rsidP="003315C9">
      <w:pPr>
        <w:rPr>
          <w:lang w:eastAsia="zh-CN"/>
        </w:rPr>
      </w:pPr>
    </w:p>
    <w:p w14:paraId="25C1B705" w14:textId="77777777" w:rsidR="003315C9" w:rsidRPr="00BB629B" w:rsidRDefault="003315C9" w:rsidP="003315C9">
      <w:pPr>
        <w:pStyle w:val="Heading2"/>
      </w:pPr>
      <w:bookmarkStart w:id="149" w:name="_Toc20936811"/>
      <w:bookmarkStart w:id="150" w:name="_Toc36713257"/>
      <w:bookmarkStart w:id="151" w:name="_Toc36713660"/>
      <w:bookmarkStart w:id="152" w:name="_Toc52217973"/>
      <w:bookmarkStart w:id="153" w:name="_Toc58499585"/>
      <w:bookmarkStart w:id="154" w:name="_Toc68538442"/>
      <w:bookmarkStart w:id="155" w:name="_Toc75510025"/>
      <w:bookmarkStart w:id="156" w:name="_Toc90971503"/>
      <w:bookmarkStart w:id="157" w:name="_Toc100158411"/>
      <w:bookmarkStart w:id="158" w:name="_Toc138964331"/>
      <w:r w:rsidRPr="00BB629B">
        <w:t>4.2</w:t>
      </w:r>
      <w:r w:rsidRPr="00BB629B">
        <w:tab/>
        <w:t>RRM conformance test cases</w:t>
      </w:r>
      <w:bookmarkEnd w:id="149"/>
      <w:bookmarkEnd w:id="150"/>
      <w:bookmarkEnd w:id="151"/>
      <w:bookmarkEnd w:id="152"/>
      <w:bookmarkEnd w:id="153"/>
      <w:bookmarkEnd w:id="154"/>
      <w:bookmarkEnd w:id="155"/>
      <w:bookmarkEnd w:id="156"/>
      <w:bookmarkEnd w:id="157"/>
      <w:bookmarkEnd w:id="158"/>
    </w:p>
    <w:p w14:paraId="1396F51D" w14:textId="77777777" w:rsidR="003315C9" w:rsidRPr="00BB629B" w:rsidRDefault="003315C9" w:rsidP="003315C9">
      <w:pPr>
        <w:spacing w:after="0"/>
        <w:rPr>
          <w:rFonts w:ascii="Arial" w:hAnsi="Arial"/>
          <w:b/>
        </w:rPr>
        <w:sectPr w:rsidR="003315C9" w:rsidRPr="00BB629B" w:rsidSect="0027720C">
          <w:footnotePr>
            <w:numRestart w:val="eachSect"/>
          </w:footnotePr>
          <w:pgSz w:w="16840" w:h="11907" w:orient="landscape"/>
          <w:pgMar w:top="1138" w:right="1411" w:bottom="1138" w:left="1138" w:header="567" w:footer="567" w:gutter="0"/>
          <w:cols w:space="720"/>
        </w:sectPr>
      </w:pPr>
    </w:p>
    <w:p w14:paraId="21461927" w14:textId="77777777" w:rsidR="003315C9" w:rsidRPr="00BB629B" w:rsidRDefault="003315C9" w:rsidP="003315C9">
      <w:pPr>
        <w:pStyle w:val="TH"/>
      </w:pPr>
      <w:bookmarkStart w:id="159" w:name="_Hlk68461152"/>
      <w:r w:rsidRPr="00BB629B">
        <w:lastRenderedPageBreak/>
        <w:t>Table 4.2-1</w:t>
      </w:r>
      <w:bookmarkEnd w:id="159"/>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3315C9" w:rsidRPr="00BB629B" w14:paraId="2F1E9932" w14:textId="77777777" w:rsidTr="005B25FA">
        <w:trPr>
          <w:tblHeader/>
          <w:jc w:val="center"/>
        </w:trPr>
        <w:tc>
          <w:tcPr>
            <w:tcW w:w="1177" w:type="dxa"/>
            <w:tcBorders>
              <w:top w:val="single" w:sz="4" w:space="0" w:color="auto"/>
              <w:left w:val="single" w:sz="4" w:space="0" w:color="auto"/>
              <w:bottom w:val="nil"/>
              <w:right w:val="single" w:sz="4" w:space="0" w:color="auto"/>
            </w:tcBorders>
            <w:hideMark/>
          </w:tcPr>
          <w:p w14:paraId="193FA8D0" w14:textId="77777777" w:rsidR="003315C9" w:rsidRPr="00BB629B" w:rsidRDefault="003315C9" w:rsidP="00F236E6">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A3BFD84" w14:textId="77777777" w:rsidR="003315C9" w:rsidRPr="00BB629B" w:rsidRDefault="003315C9" w:rsidP="00F236E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2A799582" w14:textId="77777777" w:rsidR="003315C9" w:rsidRPr="00BB629B" w:rsidRDefault="003315C9" w:rsidP="00F236E6">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15696CED" w14:textId="77777777" w:rsidR="003315C9" w:rsidRPr="00BB629B" w:rsidRDefault="003315C9" w:rsidP="00F236E6">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08848BA1" w14:textId="77777777" w:rsidR="003315C9" w:rsidRPr="00BB629B" w:rsidRDefault="003315C9" w:rsidP="00F236E6">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5FED568F" w14:textId="77777777" w:rsidR="003315C9" w:rsidRPr="00BB629B" w:rsidRDefault="003315C9" w:rsidP="00F236E6">
            <w:pPr>
              <w:pStyle w:val="TAH"/>
            </w:pPr>
            <w:r w:rsidRPr="00BB629B">
              <w:rPr>
                <w:lang w:eastAsia="zh-TW"/>
              </w:rPr>
              <w:t>Branch</w:t>
            </w:r>
          </w:p>
        </w:tc>
      </w:tr>
      <w:tr w:rsidR="003315C9" w:rsidRPr="00BB629B" w14:paraId="7055D619" w14:textId="77777777" w:rsidTr="005B25FA">
        <w:trPr>
          <w:tblHeader/>
          <w:jc w:val="center"/>
        </w:trPr>
        <w:tc>
          <w:tcPr>
            <w:tcW w:w="1177" w:type="dxa"/>
            <w:tcBorders>
              <w:top w:val="nil"/>
              <w:left w:val="single" w:sz="4" w:space="0" w:color="auto"/>
              <w:bottom w:val="single" w:sz="4" w:space="0" w:color="auto"/>
              <w:right w:val="single" w:sz="4" w:space="0" w:color="auto"/>
            </w:tcBorders>
          </w:tcPr>
          <w:p w14:paraId="43E7E68F" w14:textId="77777777" w:rsidR="003315C9" w:rsidRPr="00BB629B" w:rsidRDefault="003315C9" w:rsidP="00F236E6">
            <w:pPr>
              <w:pStyle w:val="TAH"/>
            </w:pPr>
          </w:p>
        </w:tc>
        <w:tc>
          <w:tcPr>
            <w:tcW w:w="4540" w:type="dxa"/>
            <w:tcBorders>
              <w:top w:val="nil"/>
              <w:left w:val="single" w:sz="4" w:space="0" w:color="auto"/>
              <w:bottom w:val="single" w:sz="4" w:space="0" w:color="auto"/>
              <w:right w:val="single" w:sz="4" w:space="0" w:color="auto"/>
            </w:tcBorders>
          </w:tcPr>
          <w:p w14:paraId="3284DC29" w14:textId="77777777" w:rsidR="003315C9" w:rsidRPr="00BB629B" w:rsidRDefault="003315C9" w:rsidP="00F236E6">
            <w:pPr>
              <w:pStyle w:val="TAH"/>
            </w:pPr>
          </w:p>
        </w:tc>
        <w:tc>
          <w:tcPr>
            <w:tcW w:w="854" w:type="dxa"/>
            <w:tcBorders>
              <w:top w:val="nil"/>
              <w:left w:val="single" w:sz="4" w:space="0" w:color="auto"/>
              <w:bottom w:val="single" w:sz="4" w:space="0" w:color="auto"/>
              <w:right w:val="single" w:sz="4" w:space="0" w:color="auto"/>
            </w:tcBorders>
          </w:tcPr>
          <w:p w14:paraId="2DFECD10" w14:textId="77777777" w:rsidR="003315C9" w:rsidRPr="00BB629B" w:rsidRDefault="003315C9" w:rsidP="00F236E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30DB32F" w14:textId="77777777" w:rsidR="003315C9" w:rsidRPr="00BB629B" w:rsidRDefault="003315C9" w:rsidP="00F236E6">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5F9FD9C7" w14:textId="77777777" w:rsidR="003315C9" w:rsidRPr="00BB629B" w:rsidRDefault="003315C9" w:rsidP="00F236E6">
            <w:pPr>
              <w:pStyle w:val="TAH"/>
            </w:pPr>
            <w:r w:rsidRPr="00BB629B">
              <w:t>Comment</w:t>
            </w:r>
          </w:p>
        </w:tc>
        <w:tc>
          <w:tcPr>
            <w:tcW w:w="2191" w:type="dxa"/>
            <w:tcBorders>
              <w:top w:val="nil"/>
              <w:left w:val="single" w:sz="4" w:space="0" w:color="auto"/>
              <w:bottom w:val="single" w:sz="4" w:space="0" w:color="auto"/>
              <w:right w:val="single" w:sz="4" w:space="0" w:color="auto"/>
            </w:tcBorders>
          </w:tcPr>
          <w:p w14:paraId="1272A0FB" w14:textId="77777777" w:rsidR="003315C9" w:rsidRPr="00BB629B" w:rsidRDefault="003315C9" w:rsidP="00F236E6">
            <w:pPr>
              <w:pStyle w:val="TAH"/>
            </w:pPr>
          </w:p>
        </w:tc>
        <w:tc>
          <w:tcPr>
            <w:tcW w:w="1369" w:type="dxa"/>
            <w:tcBorders>
              <w:top w:val="nil"/>
              <w:left w:val="single" w:sz="4" w:space="0" w:color="auto"/>
              <w:bottom w:val="single" w:sz="4" w:space="0" w:color="auto"/>
              <w:right w:val="single" w:sz="4" w:space="0" w:color="auto"/>
            </w:tcBorders>
          </w:tcPr>
          <w:p w14:paraId="5296700F" w14:textId="77777777" w:rsidR="003315C9" w:rsidRPr="00BB629B" w:rsidRDefault="003315C9" w:rsidP="00F236E6">
            <w:pPr>
              <w:pStyle w:val="TAH"/>
            </w:pPr>
          </w:p>
        </w:tc>
      </w:tr>
      <w:tr w:rsidR="003315C9" w:rsidRPr="00BB629B" w14:paraId="043DDF5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8037771" w14:textId="77777777" w:rsidR="003315C9" w:rsidRPr="00BB629B" w:rsidRDefault="003315C9" w:rsidP="00F236E6">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09F55B" w14:textId="77777777" w:rsidR="003315C9" w:rsidRPr="00BB629B" w:rsidRDefault="003315C9" w:rsidP="00F236E6">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166C97"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50B019"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80A7B7"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AF0268"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FC0AF9" w14:textId="77777777" w:rsidR="003315C9" w:rsidRPr="00BB629B" w:rsidRDefault="003315C9" w:rsidP="00F236E6">
            <w:pPr>
              <w:pStyle w:val="TAL"/>
              <w:rPr>
                <w:b/>
                <w:lang w:eastAsia="zh-CN"/>
              </w:rPr>
            </w:pPr>
          </w:p>
        </w:tc>
      </w:tr>
      <w:tr w:rsidR="003315C9" w:rsidRPr="00BB629B" w14:paraId="6EF00D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AD7082" w14:textId="77777777" w:rsidR="003315C9" w:rsidRPr="00BB629B" w:rsidRDefault="003315C9" w:rsidP="00F236E6">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C200A6" w14:textId="77777777" w:rsidR="003315C9" w:rsidRPr="00BB629B" w:rsidRDefault="003315C9" w:rsidP="00F236E6">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9F967A"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5CACAC"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05920F8"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52A5CE"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AFB644" w14:textId="77777777" w:rsidR="003315C9" w:rsidRPr="00BB629B" w:rsidRDefault="003315C9" w:rsidP="00F236E6">
            <w:pPr>
              <w:pStyle w:val="TAL"/>
              <w:rPr>
                <w:b/>
                <w:lang w:eastAsia="zh-CN"/>
              </w:rPr>
            </w:pPr>
          </w:p>
        </w:tc>
      </w:tr>
      <w:tr w:rsidR="003315C9" w:rsidRPr="00BB629B" w14:paraId="4771266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A4DFC57" w14:textId="77777777" w:rsidR="003315C9" w:rsidRPr="00BB629B" w:rsidRDefault="003315C9" w:rsidP="00F236E6">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D6561E" w14:textId="77777777" w:rsidR="003315C9" w:rsidRPr="00BB629B" w:rsidRDefault="003315C9" w:rsidP="00F236E6">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2A5CC"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8F6856"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A2945E"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22ADE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76ED0F" w14:textId="77777777" w:rsidR="003315C9" w:rsidRPr="00BB629B" w:rsidRDefault="003315C9" w:rsidP="00F236E6">
            <w:pPr>
              <w:pStyle w:val="TAL"/>
              <w:rPr>
                <w:b/>
                <w:lang w:eastAsia="zh-CN"/>
              </w:rPr>
            </w:pPr>
          </w:p>
        </w:tc>
      </w:tr>
      <w:tr w:rsidR="00DF04C6" w:rsidRPr="00BB629B" w14:paraId="23D0162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ADA071E" w14:textId="77777777" w:rsidR="00DF04C6" w:rsidRPr="00BB629B" w:rsidRDefault="00DF04C6" w:rsidP="00DF04C6">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794FE65B" w14:textId="77777777" w:rsidR="00DF04C6" w:rsidRPr="00BB629B" w:rsidRDefault="00DF04C6" w:rsidP="00DF04C6">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94536CF"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545F84" w14:textId="77777777" w:rsidR="00DF04C6" w:rsidRPr="00BB629B" w:rsidRDefault="00DF04C6" w:rsidP="00DF04C6">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2E12D43" w14:textId="0C92D1DE" w:rsidR="00DF04C6" w:rsidRPr="00BB629B" w:rsidRDefault="00DF04C6" w:rsidP="00DF04C6">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339222CE" w14:textId="517FC42F" w:rsidR="00DF04C6" w:rsidRPr="00BB629B" w:rsidRDefault="00DF04C6" w:rsidP="00DF04C6">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84E0CE9" w14:textId="77777777" w:rsidR="00DF04C6" w:rsidRPr="00BB629B" w:rsidRDefault="00DF04C6" w:rsidP="00DF04C6">
            <w:pPr>
              <w:pStyle w:val="TAL"/>
            </w:pPr>
            <w:r w:rsidRPr="00BB629B">
              <w:t>2Rx</w:t>
            </w:r>
          </w:p>
          <w:p w14:paraId="3551F27B" w14:textId="77777777" w:rsidR="00DF04C6" w:rsidRPr="00BB629B" w:rsidRDefault="00DF04C6" w:rsidP="00DF04C6">
            <w:pPr>
              <w:pStyle w:val="TAL"/>
            </w:pPr>
            <w:r w:rsidRPr="00BB629B">
              <w:t>4Rx</w:t>
            </w:r>
          </w:p>
        </w:tc>
      </w:tr>
      <w:tr w:rsidR="00DF04C6" w:rsidRPr="00BB629B" w14:paraId="5DBED49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0EDA15F" w14:textId="77777777" w:rsidR="00DF04C6" w:rsidRPr="00BB629B" w:rsidRDefault="00DF04C6" w:rsidP="00DF04C6">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37546186" w14:textId="77777777" w:rsidR="00DF04C6" w:rsidRPr="00BB629B" w:rsidRDefault="00DF04C6" w:rsidP="00DF04C6">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B2E2B5F"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42AAB5" w14:textId="77777777" w:rsidR="00DF04C6" w:rsidRPr="00BB629B" w:rsidRDefault="00DF04C6" w:rsidP="00DF04C6">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199BE1BC" w14:textId="7FFF901B" w:rsidR="00DF04C6" w:rsidRPr="00BB629B" w:rsidRDefault="00DF04C6" w:rsidP="00DF04C6">
            <w:pPr>
              <w:pStyle w:val="TAL"/>
            </w:pPr>
            <w:r>
              <w:rPr>
                <w:rFonts w:eastAsia="SimSun"/>
                <w:szCs w:val="18"/>
                <w:lang w:eastAsia="zh-CN"/>
              </w:rPr>
              <w:t>UEs</w:t>
            </w:r>
            <w:r w:rsidRPr="00BB629B">
              <w:rPr>
                <w:rFonts w:eastAsia="SimSun"/>
                <w:szCs w:val="18"/>
                <w:lang w:eastAsia="zh-CN"/>
              </w:rPr>
              <w:t xml:space="preserve"> supporting EN-DC </w:t>
            </w:r>
            <w:proofErr w:type="gramStart"/>
            <w:r w:rsidRPr="00BB629B">
              <w:rPr>
                <w:rFonts w:eastAsia="SimSun"/>
                <w:szCs w:val="18"/>
                <w:lang w:eastAsia="zh-CN"/>
              </w:rPr>
              <w:t>FR1</w:t>
            </w:r>
            <w:proofErr w:type="gramEnd"/>
            <w:r w:rsidRPr="00BB629B">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C2FA611" w14:textId="2D962128" w:rsidR="00DF04C6" w:rsidRPr="00BB629B" w:rsidRDefault="00DF04C6" w:rsidP="00DF04C6">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B029991" w14:textId="77777777" w:rsidR="00DF04C6" w:rsidRPr="00BB629B" w:rsidRDefault="00DF04C6" w:rsidP="00DF04C6">
            <w:pPr>
              <w:pStyle w:val="TAL"/>
            </w:pPr>
            <w:r w:rsidRPr="00BB629B">
              <w:t>2Rx</w:t>
            </w:r>
          </w:p>
          <w:p w14:paraId="4DCA1CC7" w14:textId="77777777" w:rsidR="00DF04C6" w:rsidRPr="00BB629B" w:rsidRDefault="00DF04C6" w:rsidP="00DF04C6">
            <w:pPr>
              <w:pStyle w:val="TAL"/>
            </w:pPr>
            <w:r w:rsidRPr="00BB629B">
              <w:t>4Rx</w:t>
            </w:r>
          </w:p>
        </w:tc>
      </w:tr>
      <w:tr w:rsidR="00DF04C6" w:rsidRPr="00BB629B" w14:paraId="0D4949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7CEF4819" w14:textId="77777777" w:rsidR="00DF04C6" w:rsidRPr="00BB629B" w:rsidRDefault="00DF04C6" w:rsidP="00DF04C6">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02ADE8B6" w14:textId="77777777" w:rsidR="00DF04C6" w:rsidRPr="00BB629B" w:rsidRDefault="00DF04C6" w:rsidP="00DF04C6">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4C54AE2" w14:textId="77777777" w:rsidR="00DF04C6" w:rsidRPr="00BB629B" w:rsidRDefault="00DF04C6" w:rsidP="00DF04C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D6A5DA" w14:textId="77777777" w:rsidR="00DF04C6" w:rsidRPr="00BB629B" w:rsidRDefault="00DF04C6" w:rsidP="00DF04C6">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8A5A6A9" w14:textId="12135277" w:rsidR="00DF04C6" w:rsidRPr="00BB629B" w:rsidRDefault="00DF04C6" w:rsidP="00DF04C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5F79503" w14:textId="7382CC73" w:rsidR="00DF04C6" w:rsidRPr="00BB629B" w:rsidRDefault="00DF04C6" w:rsidP="00DF04C6">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761C51FA" w14:textId="77777777" w:rsidR="00DF04C6" w:rsidRPr="00BB629B" w:rsidRDefault="00DF04C6" w:rsidP="00DF04C6">
            <w:pPr>
              <w:pStyle w:val="TAL"/>
            </w:pPr>
            <w:r w:rsidRPr="00BB629B">
              <w:t>2Rx</w:t>
            </w:r>
          </w:p>
          <w:p w14:paraId="3781E55F" w14:textId="77777777" w:rsidR="00DF04C6" w:rsidRPr="00BB629B" w:rsidRDefault="00DF04C6" w:rsidP="00DF04C6">
            <w:pPr>
              <w:pStyle w:val="TAL"/>
            </w:pPr>
            <w:r w:rsidRPr="00BB629B">
              <w:t>4Rx</w:t>
            </w:r>
          </w:p>
        </w:tc>
      </w:tr>
      <w:tr w:rsidR="00DF04C6" w:rsidRPr="00BB629B" w14:paraId="7F6391F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F99557D" w14:textId="77777777" w:rsidR="00DF04C6" w:rsidRPr="00BB629B" w:rsidRDefault="00DF04C6" w:rsidP="00DF04C6">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8716D42" w14:textId="77777777" w:rsidR="00DF04C6" w:rsidRPr="00BB629B" w:rsidRDefault="00DF04C6" w:rsidP="00DF04C6">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2795671" w14:textId="77777777" w:rsidR="00DF04C6" w:rsidRPr="00BB629B" w:rsidRDefault="00DF04C6" w:rsidP="00DF04C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F6023F" w14:textId="77777777" w:rsidR="00DF04C6" w:rsidRPr="00BB629B" w:rsidRDefault="00DF04C6" w:rsidP="00DF04C6">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FC0F284" w14:textId="20B754D5" w:rsidR="00DF04C6" w:rsidRPr="00BB629B" w:rsidRDefault="00DF04C6" w:rsidP="00DF04C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824A4AB" w14:textId="7BEA5E92" w:rsidR="00DF04C6" w:rsidRPr="00BB629B" w:rsidRDefault="00DF04C6" w:rsidP="00DF04C6">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70CE117B" w14:textId="77777777" w:rsidR="00DF04C6" w:rsidRPr="00BB629B" w:rsidRDefault="00DF04C6" w:rsidP="00DF04C6">
            <w:pPr>
              <w:pStyle w:val="TAL"/>
            </w:pPr>
            <w:r w:rsidRPr="00BB629B">
              <w:t>2Rx</w:t>
            </w:r>
          </w:p>
          <w:p w14:paraId="2C8181F6" w14:textId="77777777" w:rsidR="00DF04C6" w:rsidRPr="00BB629B" w:rsidRDefault="00DF04C6" w:rsidP="00DF04C6">
            <w:pPr>
              <w:pStyle w:val="TAL"/>
            </w:pPr>
            <w:r w:rsidRPr="00BB629B">
              <w:t>4Rx</w:t>
            </w:r>
          </w:p>
        </w:tc>
      </w:tr>
      <w:tr w:rsidR="003315C9" w:rsidRPr="00BB629B" w14:paraId="2741C3D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E34ACF" w14:textId="77777777" w:rsidR="003315C9" w:rsidRPr="00BB629B" w:rsidRDefault="003315C9" w:rsidP="00F236E6">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B9A2C5" w14:textId="77777777" w:rsidR="003315C9" w:rsidRPr="00BB629B" w:rsidRDefault="003315C9" w:rsidP="00F236E6">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6228D"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8863E7"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6D3EE1" w14:textId="77777777" w:rsidR="003315C9" w:rsidRPr="00BB629B" w:rsidRDefault="003315C9" w:rsidP="00F236E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120CC9"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816D0F" w14:textId="77777777" w:rsidR="003315C9" w:rsidRPr="00BB629B" w:rsidRDefault="003315C9" w:rsidP="00F236E6">
            <w:pPr>
              <w:pStyle w:val="TAL"/>
              <w:rPr>
                <w:b/>
              </w:rPr>
            </w:pPr>
          </w:p>
        </w:tc>
      </w:tr>
      <w:tr w:rsidR="003315C9" w:rsidRPr="00BB629B" w14:paraId="50B0106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102344B" w14:textId="77777777" w:rsidR="003315C9" w:rsidRPr="00BB629B" w:rsidRDefault="003315C9" w:rsidP="00F236E6">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9CF563" w14:textId="77777777" w:rsidR="003315C9" w:rsidRPr="00BB629B" w:rsidRDefault="003315C9" w:rsidP="00F236E6">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7ED67E"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F77F9C"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E7435D" w14:textId="77777777" w:rsidR="003315C9" w:rsidRPr="00BB629B" w:rsidRDefault="003315C9" w:rsidP="00F236E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10096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4553E2" w14:textId="77777777" w:rsidR="003315C9" w:rsidRPr="00BB629B" w:rsidRDefault="003315C9" w:rsidP="00F236E6">
            <w:pPr>
              <w:pStyle w:val="TAL"/>
              <w:rPr>
                <w:b/>
              </w:rPr>
            </w:pPr>
          </w:p>
        </w:tc>
      </w:tr>
      <w:tr w:rsidR="003315C9" w:rsidRPr="00BB629B" w14:paraId="7D8337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D71BFF2" w14:textId="77777777" w:rsidR="003315C9" w:rsidRPr="00BB629B" w:rsidRDefault="003315C9" w:rsidP="00F236E6">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5FDD64CE" w14:textId="77777777" w:rsidR="003315C9" w:rsidRPr="00BB629B" w:rsidRDefault="003315C9" w:rsidP="00F236E6">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B710E06"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33D831" w14:textId="77777777" w:rsidR="003315C9" w:rsidRPr="00BB629B" w:rsidRDefault="003315C9" w:rsidP="00F236E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EF9ABBD" w14:textId="51BA3B7A"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3E46A0" w14:textId="0D84689D" w:rsidR="003315C9" w:rsidRPr="00BB629B" w:rsidRDefault="00DF04C6" w:rsidP="00F236E6">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F286794" w14:textId="77777777" w:rsidR="003315C9" w:rsidRPr="00BB629B" w:rsidRDefault="003315C9" w:rsidP="00F236E6">
            <w:pPr>
              <w:pStyle w:val="TAL"/>
            </w:pPr>
            <w:r w:rsidRPr="00BB629B">
              <w:t>2Rx</w:t>
            </w:r>
          </w:p>
          <w:p w14:paraId="5C1A718E" w14:textId="77777777" w:rsidR="003315C9" w:rsidRPr="00BB629B" w:rsidRDefault="003315C9" w:rsidP="00F236E6">
            <w:pPr>
              <w:pStyle w:val="TAL"/>
            </w:pPr>
            <w:r w:rsidRPr="00BB629B">
              <w:t>4Rx</w:t>
            </w:r>
          </w:p>
        </w:tc>
      </w:tr>
      <w:tr w:rsidR="003315C9" w:rsidRPr="00BB629B" w14:paraId="440FC3B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002D1B" w14:textId="77777777" w:rsidR="003315C9" w:rsidRPr="00BB629B" w:rsidRDefault="003315C9" w:rsidP="00F236E6">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CF2DDD" w14:textId="77777777" w:rsidR="003315C9" w:rsidRPr="00BB629B" w:rsidRDefault="003315C9" w:rsidP="00F236E6">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F54F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0AA3B3"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E36F76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BECB92"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B9451B8" w14:textId="77777777" w:rsidR="003315C9" w:rsidRPr="00BB629B" w:rsidRDefault="003315C9" w:rsidP="00F236E6">
            <w:pPr>
              <w:pStyle w:val="TAL"/>
              <w:rPr>
                <w:b/>
              </w:rPr>
            </w:pPr>
          </w:p>
        </w:tc>
      </w:tr>
      <w:tr w:rsidR="003315C9" w:rsidRPr="00BB629B" w14:paraId="0678BA9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BD4A624" w14:textId="77777777" w:rsidR="003315C9" w:rsidRPr="00BB629B" w:rsidRDefault="003315C9" w:rsidP="00F236E6">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7F67851" w14:textId="77777777" w:rsidR="003315C9" w:rsidRPr="00BB629B" w:rsidRDefault="003315C9" w:rsidP="00F236E6">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2689B"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23F073"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CC6C6F"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688D27"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8FBFF2A" w14:textId="77777777" w:rsidR="003315C9" w:rsidRPr="00BB629B" w:rsidRDefault="003315C9" w:rsidP="00F236E6">
            <w:pPr>
              <w:pStyle w:val="TAL"/>
              <w:rPr>
                <w:b/>
              </w:rPr>
            </w:pPr>
          </w:p>
        </w:tc>
      </w:tr>
      <w:tr w:rsidR="003315C9" w:rsidRPr="00BB629B" w14:paraId="1656028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09BD008" w14:textId="77777777" w:rsidR="003315C9" w:rsidRPr="00BB629B" w:rsidRDefault="003315C9" w:rsidP="00F236E6">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5488A92F" w14:textId="77777777" w:rsidR="003315C9" w:rsidRPr="00BB629B" w:rsidRDefault="003315C9" w:rsidP="00F236E6">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9CF4798"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FFA4BB0" w14:textId="77777777" w:rsidR="003315C9" w:rsidRPr="00BB629B" w:rsidRDefault="003315C9" w:rsidP="00F236E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03684FE" w14:textId="41EDC6CD"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98C6E2" w14:textId="05774E7D" w:rsidR="003315C9" w:rsidRPr="00BB629B" w:rsidRDefault="00DF04C6" w:rsidP="00F236E6">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E12B84C" w14:textId="77777777" w:rsidR="003315C9" w:rsidRPr="00BB629B" w:rsidRDefault="003315C9" w:rsidP="00F236E6">
            <w:pPr>
              <w:pStyle w:val="TAL"/>
            </w:pPr>
            <w:r w:rsidRPr="00BB629B">
              <w:t>2Rx</w:t>
            </w:r>
          </w:p>
          <w:p w14:paraId="5F352EEC" w14:textId="77777777" w:rsidR="003315C9" w:rsidRPr="00BB629B" w:rsidRDefault="003315C9" w:rsidP="00F236E6">
            <w:pPr>
              <w:pStyle w:val="TAL"/>
            </w:pPr>
            <w:r w:rsidRPr="00BB629B">
              <w:t>4Rx</w:t>
            </w:r>
          </w:p>
        </w:tc>
      </w:tr>
      <w:tr w:rsidR="003315C9" w:rsidRPr="00BB629B" w14:paraId="3BEC3A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CCDDC" w14:textId="77777777" w:rsidR="003315C9" w:rsidRPr="00BB629B" w:rsidRDefault="003315C9" w:rsidP="00F236E6">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C626DAE" w14:textId="77777777" w:rsidR="003315C9" w:rsidRPr="00BB629B" w:rsidRDefault="003315C9" w:rsidP="00F236E6">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1670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DFD7E5"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06A71C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9C2720"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795E12D" w14:textId="77777777" w:rsidR="003315C9" w:rsidRPr="00BB629B" w:rsidRDefault="003315C9" w:rsidP="00F236E6">
            <w:pPr>
              <w:pStyle w:val="TAL"/>
              <w:rPr>
                <w:b/>
              </w:rPr>
            </w:pPr>
          </w:p>
        </w:tc>
      </w:tr>
      <w:tr w:rsidR="003315C9" w:rsidRPr="00BB629B" w14:paraId="53EC8B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07C52EC" w14:textId="77777777" w:rsidR="003315C9" w:rsidRPr="00BB629B" w:rsidRDefault="003315C9" w:rsidP="00F236E6">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862324" w14:textId="77777777" w:rsidR="003315C9" w:rsidRPr="00BB629B" w:rsidRDefault="003315C9" w:rsidP="00F236E6">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EFC35"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7F42"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04C027"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4C3BF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A61125" w14:textId="77777777" w:rsidR="003315C9" w:rsidRPr="00BB629B" w:rsidRDefault="003315C9" w:rsidP="00F236E6">
            <w:pPr>
              <w:pStyle w:val="TAL"/>
              <w:rPr>
                <w:b/>
              </w:rPr>
            </w:pPr>
          </w:p>
        </w:tc>
      </w:tr>
      <w:tr w:rsidR="00DF04C6" w:rsidRPr="00BB629B" w14:paraId="0B4E9F0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4B1F178" w14:textId="77777777" w:rsidR="00DF04C6" w:rsidRPr="00BB629B" w:rsidRDefault="00DF04C6" w:rsidP="00DF04C6">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2989553F" w14:textId="77777777" w:rsidR="00DF04C6" w:rsidRPr="00BB629B" w:rsidRDefault="00DF04C6" w:rsidP="00DF04C6">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9824C3"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C6FC45" w14:textId="77777777" w:rsidR="00DF04C6" w:rsidRPr="00BB629B" w:rsidRDefault="00DF04C6" w:rsidP="00DF04C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BC8BC16" w14:textId="789A2433"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E44361" w14:textId="2F4374D1" w:rsidR="00DF04C6" w:rsidRPr="00BB629B" w:rsidRDefault="00DF04C6" w:rsidP="00DF04C6">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5F99A3D" w14:textId="77777777" w:rsidR="00DF04C6" w:rsidRPr="00BB629B" w:rsidRDefault="00DF04C6" w:rsidP="00DF04C6">
            <w:pPr>
              <w:pStyle w:val="TAL"/>
            </w:pPr>
            <w:r w:rsidRPr="00BB629B">
              <w:t>2Rx</w:t>
            </w:r>
          </w:p>
          <w:p w14:paraId="539EB9E6" w14:textId="77777777" w:rsidR="00DF04C6" w:rsidRPr="00BB629B" w:rsidRDefault="00DF04C6" w:rsidP="00DF04C6">
            <w:pPr>
              <w:pStyle w:val="TAL"/>
            </w:pPr>
            <w:r w:rsidRPr="00BB629B">
              <w:t>4Rx</w:t>
            </w:r>
          </w:p>
        </w:tc>
      </w:tr>
      <w:tr w:rsidR="00DF04C6" w:rsidRPr="00BB629B" w14:paraId="7B1F04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23857D0" w14:textId="77777777" w:rsidR="00DF04C6" w:rsidRPr="00BB629B" w:rsidRDefault="00DF04C6" w:rsidP="00DF04C6">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268DB934" w14:textId="77777777" w:rsidR="00DF04C6" w:rsidRPr="00BB629B" w:rsidRDefault="00DF04C6" w:rsidP="00DF04C6">
            <w:pPr>
              <w:pStyle w:val="TAL"/>
              <w:rPr>
                <w:lang w:eastAsia="zh-CN"/>
              </w:rPr>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606D649" w14:textId="77777777" w:rsidR="00DF04C6" w:rsidRPr="00BB629B" w:rsidRDefault="00DF04C6" w:rsidP="00DF04C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57728D" w14:textId="77777777" w:rsidR="00DF04C6" w:rsidRPr="00BB629B" w:rsidRDefault="00DF04C6" w:rsidP="00DF04C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8D288BB" w14:textId="5A923B94"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FD42B01" w14:textId="49E534CA" w:rsidR="00DF04C6" w:rsidRPr="00BB629B" w:rsidRDefault="00DF04C6" w:rsidP="00DF04C6">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827A43" w14:textId="77777777" w:rsidR="00DF04C6" w:rsidRPr="00BB629B" w:rsidRDefault="00DF04C6" w:rsidP="00DF04C6">
            <w:pPr>
              <w:pStyle w:val="TAL"/>
            </w:pPr>
            <w:r w:rsidRPr="00BB629B">
              <w:t>2Rx</w:t>
            </w:r>
          </w:p>
          <w:p w14:paraId="7D993F51" w14:textId="77777777" w:rsidR="00DF04C6" w:rsidRPr="00BB629B" w:rsidRDefault="00DF04C6" w:rsidP="00DF04C6">
            <w:pPr>
              <w:pStyle w:val="TAL"/>
            </w:pPr>
            <w:r w:rsidRPr="00BB629B">
              <w:t>4Rx</w:t>
            </w:r>
          </w:p>
        </w:tc>
      </w:tr>
      <w:tr w:rsidR="00DF04C6" w:rsidRPr="00BB629B" w14:paraId="50D5058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00083A6" w14:textId="77777777" w:rsidR="00DF04C6" w:rsidRPr="00BB629B" w:rsidRDefault="00DF04C6" w:rsidP="00DF04C6">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5EC7734F" w14:textId="77777777" w:rsidR="00DF04C6" w:rsidRPr="00BB629B" w:rsidRDefault="00DF04C6" w:rsidP="00DF04C6">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49F8F38" w14:textId="77777777" w:rsidR="00DF04C6" w:rsidRPr="00BB629B" w:rsidRDefault="00DF04C6" w:rsidP="00DF04C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84611F1" w14:textId="77777777" w:rsidR="00DF04C6" w:rsidRPr="00BB629B" w:rsidRDefault="00DF04C6" w:rsidP="00DF04C6">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32AFFAD" w14:textId="4194867D"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39F615F" w14:textId="7927126E" w:rsidR="00DF04C6" w:rsidRPr="00BB629B" w:rsidRDefault="00DF04C6" w:rsidP="00DF04C6">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046744F8" w14:textId="77777777" w:rsidR="00DF04C6" w:rsidRPr="00BB629B" w:rsidRDefault="00DF04C6" w:rsidP="00DF04C6">
            <w:pPr>
              <w:pStyle w:val="TAL"/>
            </w:pPr>
            <w:r w:rsidRPr="00BB629B">
              <w:t>2Rx</w:t>
            </w:r>
          </w:p>
          <w:p w14:paraId="08CD8E34" w14:textId="77777777" w:rsidR="00DF04C6" w:rsidRPr="00BB629B" w:rsidRDefault="00DF04C6" w:rsidP="00DF04C6">
            <w:pPr>
              <w:pStyle w:val="TAL"/>
            </w:pPr>
            <w:r w:rsidRPr="00BB629B">
              <w:t>4Rx</w:t>
            </w:r>
          </w:p>
        </w:tc>
      </w:tr>
      <w:tr w:rsidR="00DF04C6" w:rsidRPr="00BB629B" w14:paraId="02D0B04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742056E" w14:textId="77777777" w:rsidR="00DF04C6" w:rsidRPr="00BB629B" w:rsidRDefault="00DF04C6" w:rsidP="00DF04C6">
            <w:pPr>
              <w:pStyle w:val="TAL"/>
            </w:pPr>
            <w:r w:rsidRPr="00BB629B">
              <w:lastRenderedPageBreak/>
              <w:t>4.5.1.4</w:t>
            </w:r>
          </w:p>
        </w:tc>
        <w:tc>
          <w:tcPr>
            <w:tcW w:w="4540" w:type="dxa"/>
            <w:tcBorders>
              <w:top w:val="single" w:sz="4" w:space="0" w:color="auto"/>
              <w:left w:val="single" w:sz="4" w:space="0" w:color="auto"/>
              <w:bottom w:val="single" w:sz="4" w:space="0" w:color="auto"/>
              <w:right w:val="single" w:sz="4" w:space="0" w:color="auto"/>
            </w:tcBorders>
            <w:hideMark/>
          </w:tcPr>
          <w:p w14:paraId="5AD70A53" w14:textId="77777777" w:rsidR="00DF04C6" w:rsidRPr="00BB629B" w:rsidRDefault="00DF04C6" w:rsidP="00DF04C6">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B4094B" w14:textId="77777777" w:rsidR="00DF04C6" w:rsidRPr="00BB629B" w:rsidRDefault="00DF04C6" w:rsidP="00DF04C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D52E61" w14:textId="77777777" w:rsidR="00DF04C6" w:rsidRPr="00BB629B" w:rsidRDefault="00DF04C6" w:rsidP="00DF04C6">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461188D" w14:textId="44BA1A1A" w:rsidR="00DF04C6" w:rsidRPr="00BB629B" w:rsidRDefault="00DF04C6" w:rsidP="00DF04C6">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BF7C6D7" w14:textId="6AFAF920" w:rsidR="00DF04C6" w:rsidRPr="00BB629B" w:rsidRDefault="00DF04C6" w:rsidP="00DF04C6">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941C57" w14:textId="77777777" w:rsidR="00DF04C6" w:rsidRPr="00BB629B" w:rsidRDefault="00DF04C6" w:rsidP="00DF04C6">
            <w:pPr>
              <w:pStyle w:val="TAL"/>
            </w:pPr>
            <w:r w:rsidRPr="00BB629B">
              <w:t>2Rx</w:t>
            </w:r>
          </w:p>
          <w:p w14:paraId="2C1027B9" w14:textId="77777777" w:rsidR="00DF04C6" w:rsidRPr="00BB629B" w:rsidRDefault="00DF04C6" w:rsidP="00DF04C6">
            <w:pPr>
              <w:pStyle w:val="TAL"/>
            </w:pPr>
            <w:r w:rsidRPr="00BB629B">
              <w:t>4Rx</w:t>
            </w:r>
          </w:p>
        </w:tc>
      </w:tr>
      <w:tr w:rsidR="00DF04C6" w:rsidRPr="00BB629B" w14:paraId="7AB3FB7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B06BBD4" w14:textId="77777777" w:rsidR="00DF04C6" w:rsidRPr="00BB629B" w:rsidRDefault="00DF04C6" w:rsidP="00DF04C6">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6C60846A" w14:textId="77777777" w:rsidR="00DF04C6" w:rsidRPr="00BB629B" w:rsidRDefault="00DF04C6" w:rsidP="00DF04C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DC4C387"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8DF6F9" w14:textId="77777777" w:rsidR="00DF04C6" w:rsidRPr="00BB629B" w:rsidRDefault="00DF04C6" w:rsidP="00DF04C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31487BA2" w14:textId="2EBD84D9" w:rsidR="00DF04C6" w:rsidRPr="00BB629B" w:rsidRDefault="00DF04C6" w:rsidP="00DF04C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44BBD323" w14:textId="39342182" w:rsidR="00DF04C6" w:rsidRPr="00BB629B" w:rsidRDefault="00DF04C6" w:rsidP="00DF04C6">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749FC505" w14:textId="77777777" w:rsidR="00DF04C6" w:rsidRPr="00BB629B" w:rsidRDefault="00DF04C6" w:rsidP="00DF04C6">
            <w:pPr>
              <w:pStyle w:val="TAL"/>
            </w:pPr>
            <w:r w:rsidRPr="00BB629B">
              <w:t>2Rx</w:t>
            </w:r>
          </w:p>
          <w:p w14:paraId="305652D1" w14:textId="77777777" w:rsidR="00DF04C6" w:rsidRPr="00BB629B" w:rsidRDefault="00DF04C6" w:rsidP="00DF04C6">
            <w:pPr>
              <w:pStyle w:val="TAL"/>
              <w:rPr>
                <w:lang w:eastAsia="ko-KR"/>
              </w:rPr>
            </w:pPr>
            <w:r w:rsidRPr="00BB629B">
              <w:t>4Rx</w:t>
            </w:r>
          </w:p>
        </w:tc>
      </w:tr>
      <w:tr w:rsidR="00DF04C6" w:rsidRPr="00BB629B" w14:paraId="32C8B3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5C2A80B" w14:textId="77777777" w:rsidR="00DF04C6" w:rsidRPr="00BB629B" w:rsidRDefault="00DF04C6" w:rsidP="00DF04C6">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77B5A79A" w14:textId="77777777" w:rsidR="00DF04C6" w:rsidRPr="00BB629B" w:rsidRDefault="00DF04C6" w:rsidP="00DF04C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EEBB795"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EE93B1" w14:textId="77777777" w:rsidR="00DF04C6" w:rsidRPr="00BB629B" w:rsidRDefault="00DF04C6" w:rsidP="00DF04C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72A4A87E" w14:textId="4C5B4A3F" w:rsidR="00DF04C6" w:rsidRPr="00BB629B" w:rsidRDefault="00DF04C6" w:rsidP="00DF04C6">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31E0D6A5" w14:textId="1FF64CD3" w:rsidR="00DF04C6" w:rsidRPr="00BB629B" w:rsidRDefault="00DF04C6" w:rsidP="00DF04C6">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19974EF0" w14:textId="77777777" w:rsidR="00DF04C6" w:rsidRPr="00BB629B" w:rsidRDefault="00DF04C6" w:rsidP="00DF04C6">
            <w:pPr>
              <w:pStyle w:val="TAL"/>
            </w:pPr>
            <w:r w:rsidRPr="00BB629B">
              <w:t>2Rx</w:t>
            </w:r>
          </w:p>
          <w:p w14:paraId="5CBBFC3E" w14:textId="77777777" w:rsidR="00DF04C6" w:rsidRPr="00BB629B" w:rsidRDefault="00DF04C6" w:rsidP="00DF04C6">
            <w:pPr>
              <w:pStyle w:val="TAL"/>
              <w:rPr>
                <w:lang w:eastAsia="ko-KR"/>
              </w:rPr>
            </w:pPr>
            <w:r w:rsidRPr="00BB629B">
              <w:t>4Rx</w:t>
            </w:r>
          </w:p>
        </w:tc>
      </w:tr>
      <w:tr w:rsidR="00DF04C6" w:rsidRPr="00BB629B" w14:paraId="2AC1D51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88A2CCD" w14:textId="77777777" w:rsidR="00DF04C6" w:rsidRPr="00BB629B" w:rsidRDefault="00DF04C6" w:rsidP="00DF04C6">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47E592F5" w14:textId="77777777" w:rsidR="00DF04C6" w:rsidRPr="00BB629B" w:rsidRDefault="00DF04C6" w:rsidP="00DF04C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D439CB7"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5DFFEE9" w14:textId="77777777" w:rsidR="00DF04C6" w:rsidRPr="00BB629B" w:rsidRDefault="00DF04C6" w:rsidP="00DF04C6">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D42EFBB" w14:textId="52361A1A" w:rsidR="00DF04C6" w:rsidRPr="00BB629B" w:rsidRDefault="00DF04C6" w:rsidP="00DF04C6">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BF3D6E3" w14:textId="46EDF0E6" w:rsidR="00DF04C6" w:rsidRPr="00BB629B" w:rsidRDefault="00DF04C6" w:rsidP="00DF04C6">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1487A958" w14:textId="77777777" w:rsidR="00DF04C6" w:rsidRPr="00BB629B" w:rsidRDefault="00DF04C6" w:rsidP="00DF04C6">
            <w:pPr>
              <w:pStyle w:val="TAL"/>
            </w:pPr>
            <w:r w:rsidRPr="00BB629B">
              <w:t>2Rx</w:t>
            </w:r>
          </w:p>
          <w:p w14:paraId="33785782" w14:textId="77777777" w:rsidR="00DF04C6" w:rsidRPr="00BB629B" w:rsidRDefault="00DF04C6" w:rsidP="00DF04C6">
            <w:pPr>
              <w:pStyle w:val="TAL"/>
              <w:rPr>
                <w:lang w:eastAsia="ko-KR"/>
              </w:rPr>
            </w:pPr>
            <w:r w:rsidRPr="00BB629B">
              <w:t>4Rx</w:t>
            </w:r>
          </w:p>
        </w:tc>
      </w:tr>
      <w:tr w:rsidR="00DF04C6" w:rsidRPr="00BB629B" w14:paraId="6EBE19D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918BC67" w14:textId="77777777" w:rsidR="00DF04C6" w:rsidRPr="00BB629B" w:rsidRDefault="00DF04C6" w:rsidP="00DF04C6">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7500AE94" w14:textId="77777777" w:rsidR="00DF04C6" w:rsidRPr="00BB629B" w:rsidRDefault="00DF04C6" w:rsidP="00DF04C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6366AF0"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B146BD" w14:textId="77777777" w:rsidR="00DF04C6" w:rsidRPr="00BB629B" w:rsidRDefault="00DF04C6" w:rsidP="00DF04C6">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0BF39A6E" w14:textId="50B7C93E"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78124E" w14:textId="313F94E0" w:rsidR="00DF04C6" w:rsidRPr="00BB629B" w:rsidRDefault="00DF04C6" w:rsidP="00DF04C6">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62F17B" w14:textId="77777777" w:rsidR="00DF04C6" w:rsidRPr="00BB629B" w:rsidRDefault="00DF04C6" w:rsidP="00DF04C6">
            <w:pPr>
              <w:pStyle w:val="TAL"/>
            </w:pPr>
            <w:r w:rsidRPr="00BB629B">
              <w:t>2Rx</w:t>
            </w:r>
          </w:p>
          <w:p w14:paraId="36D6EFE6" w14:textId="77777777" w:rsidR="00DF04C6" w:rsidRPr="00BB629B" w:rsidRDefault="00DF04C6" w:rsidP="00DF04C6">
            <w:pPr>
              <w:pStyle w:val="TAL"/>
              <w:rPr>
                <w:lang w:eastAsia="ko-KR"/>
              </w:rPr>
            </w:pPr>
            <w:r w:rsidRPr="00BB629B">
              <w:t>4Rx</w:t>
            </w:r>
          </w:p>
        </w:tc>
      </w:tr>
      <w:tr w:rsidR="003315C9" w:rsidRPr="00BB629B" w14:paraId="77A85EC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DF1BA9A" w14:textId="77777777" w:rsidR="003315C9" w:rsidRPr="00BB629B" w:rsidRDefault="003315C9" w:rsidP="00F236E6">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905EAB" w14:textId="77777777" w:rsidR="003315C9" w:rsidRPr="00BB629B" w:rsidRDefault="003315C9" w:rsidP="00F236E6">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C8CDA"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047305"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BD48F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58793"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4EC354" w14:textId="77777777" w:rsidR="003315C9" w:rsidRPr="00BB629B" w:rsidRDefault="003315C9" w:rsidP="00F236E6">
            <w:pPr>
              <w:pStyle w:val="TAL"/>
              <w:rPr>
                <w:b/>
              </w:rPr>
            </w:pPr>
          </w:p>
        </w:tc>
      </w:tr>
      <w:tr w:rsidR="003315C9" w:rsidRPr="00BB629B" w14:paraId="009CE1D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149F741" w14:textId="77777777" w:rsidR="003315C9" w:rsidRPr="00BB629B" w:rsidRDefault="003315C9" w:rsidP="00F236E6">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5D9F3A2D" w14:textId="77777777" w:rsidR="003315C9" w:rsidRPr="00BB629B" w:rsidRDefault="003315C9" w:rsidP="00F236E6">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087A7B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F39E961" w14:textId="77777777" w:rsidR="003315C9" w:rsidRPr="00BB629B" w:rsidRDefault="003315C9" w:rsidP="00F236E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BBAF62B" w14:textId="4274AED1"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E82B7D9"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D3CCB5" w14:textId="77777777" w:rsidR="003315C9" w:rsidRPr="00BB629B" w:rsidRDefault="003315C9" w:rsidP="00F236E6">
            <w:pPr>
              <w:pStyle w:val="TAL"/>
            </w:pPr>
            <w:r w:rsidRPr="00BB629B">
              <w:t>2Rx</w:t>
            </w:r>
          </w:p>
          <w:p w14:paraId="43612388" w14:textId="77777777" w:rsidR="003315C9" w:rsidRPr="00BB629B" w:rsidRDefault="003315C9" w:rsidP="00F236E6">
            <w:pPr>
              <w:pStyle w:val="TAL"/>
            </w:pPr>
            <w:r w:rsidRPr="00BB629B">
              <w:t>4Rx</w:t>
            </w:r>
          </w:p>
        </w:tc>
      </w:tr>
      <w:tr w:rsidR="003315C9" w:rsidRPr="00BB629B" w14:paraId="10F9826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D90A8E2" w14:textId="77777777" w:rsidR="003315C9" w:rsidRPr="00BB629B" w:rsidRDefault="003315C9" w:rsidP="00F236E6">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51ABAD49" w14:textId="77777777" w:rsidR="003315C9" w:rsidRPr="00BB629B" w:rsidRDefault="003315C9" w:rsidP="00F236E6">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2239DED"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B6E6B81" w14:textId="77777777" w:rsidR="003315C9" w:rsidRPr="00BB629B" w:rsidRDefault="003315C9" w:rsidP="00F236E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61F2EF9" w14:textId="2DD2808E"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59CAB7"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C2BA88" w14:textId="77777777" w:rsidR="003315C9" w:rsidRPr="00BB629B" w:rsidRDefault="003315C9" w:rsidP="00F236E6">
            <w:pPr>
              <w:pStyle w:val="TAL"/>
            </w:pPr>
            <w:r w:rsidRPr="00BB629B">
              <w:t>2Rx</w:t>
            </w:r>
          </w:p>
          <w:p w14:paraId="197AA430" w14:textId="77777777" w:rsidR="003315C9" w:rsidRPr="00BB629B" w:rsidRDefault="003315C9" w:rsidP="00F236E6">
            <w:pPr>
              <w:pStyle w:val="TAL"/>
            </w:pPr>
            <w:r w:rsidRPr="00BB629B">
              <w:t>4Rx</w:t>
            </w:r>
          </w:p>
        </w:tc>
      </w:tr>
      <w:tr w:rsidR="003315C9" w:rsidRPr="00BB629B" w14:paraId="5D51BF4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F0D8A41" w14:textId="77777777" w:rsidR="003315C9" w:rsidRPr="00BB629B" w:rsidRDefault="003315C9" w:rsidP="00F236E6">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557DC6B7" w14:textId="77777777" w:rsidR="003315C9" w:rsidRPr="00BB629B" w:rsidRDefault="003315C9" w:rsidP="00F236E6">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3D31EC"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B1039A"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CE3EEC1" w14:textId="69BF8950"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F4B4AB6"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7E17D5" w14:textId="77777777" w:rsidR="003315C9" w:rsidRPr="00BB629B" w:rsidRDefault="003315C9" w:rsidP="00F236E6">
            <w:pPr>
              <w:pStyle w:val="TAL"/>
            </w:pPr>
            <w:r w:rsidRPr="00BB629B">
              <w:t>2Rx</w:t>
            </w:r>
          </w:p>
          <w:p w14:paraId="0E653FEA" w14:textId="77777777" w:rsidR="003315C9" w:rsidRPr="00BB629B" w:rsidRDefault="003315C9" w:rsidP="00F236E6">
            <w:pPr>
              <w:pStyle w:val="TAL"/>
            </w:pPr>
            <w:r w:rsidRPr="00BB629B">
              <w:t>4Rx</w:t>
            </w:r>
          </w:p>
        </w:tc>
      </w:tr>
      <w:tr w:rsidR="003315C9" w:rsidRPr="00BB629B" w14:paraId="1F11254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4252898" w14:textId="77777777" w:rsidR="003315C9" w:rsidRPr="00BB629B" w:rsidRDefault="003315C9" w:rsidP="00F236E6">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40932277" w14:textId="77777777" w:rsidR="003315C9" w:rsidRPr="00BB629B" w:rsidRDefault="003315C9" w:rsidP="00F236E6">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79E0180"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AC7646"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A422F0C" w14:textId="4A8932B1"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813D479"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CAFC34" w14:textId="77777777" w:rsidR="003315C9" w:rsidRPr="00BB629B" w:rsidRDefault="003315C9" w:rsidP="00F236E6">
            <w:pPr>
              <w:pStyle w:val="TAL"/>
            </w:pPr>
            <w:r w:rsidRPr="00BB629B">
              <w:t>2Rx</w:t>
            </w:r>
          </w:p>
          <w:p w14:paraId="053A0CFE" w14:textId="77777777" w:rsidR="003315C9" w:rsidRPr="00BB629B" w:rsidRDefault="003315C9" w:rsidP="00F236E6">
            <w:pPr>
              <w:pStyle w:val="TAL"/>
            </w:pPr>
            <w:r w:rsidRPr="00BB629B">
              <w:t>4Rx</w:t>
            </w:r>
          </w:p>
        </w:tc>
      </w:tr>
      <w:tr w:rsidR="003315C9" w:rsidRPr="00BB629B" w14:paraId="57745F7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FD090D9" w14:textId="77777777" w:rsidR="003315C9" w:rsidRPr="00BB629B" w:rsidRDefault="003315C9" w:rsidP="00F236E6">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2F51D689" w14:textId="77777777" w:rsidR="003315C9" w:rsidRPr="00BB629B" w:rsidRDefault="003315C9" w:rsidP="00F236E6">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1A0096D"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969BA0" w14:textId="77777777" w:rsidR="003315C9" w:rsidRPr="00BB629B" w:rsidRDefault="003315C9" w:rsidP="00F236E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3DD1ADF" w14:textId="6EE3518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45CBD5F"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D9AF9D" w14:textId="77777777" w:rsidR="003315C9" w:rsidRPr="00BB629B" w:rsidRDefault="003315C9" w:rsidP="00F236E6">
            <w:pPr>
              <w:pStyle w:val="TAL"/>
            </w:pPr>
            <w:r w:rsidRPr="00BB629B">
              <w:t>2Rx</w:t>
            </w:r>
          </w:p>
          <w:p w14:paraId="0E330C87" w14:textId="77777777" w:rsidR="003315C9" w:rsidRPr="00BB629B" w:rsidRDefault="003315C9" w:rsidP="00F236E6">
            <w:pPr>
              <w:pStyle w:val="TAL"/>
            </w:pPr>
            <w:r w:rsidRPr="00BB629B">
              <w:t>4Rx</w:t>
            </w:r>
          </w:p>
        </w:tc>
      </w:tr>
      <w:tr w:rsidR="003315C9" w:rsidRPr="00BB629B" w14:paraId="5B0454B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6807DC7" w14:textId="77777777" w:rsidR="003315C9" w:rsidRPr="00BB629B" w:rsidRDefault="003315C9" w:rsidP="00F236E6">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2A6611B0" w14:textId="77777777" w:rsidR="003315C9" w:rsidRPr="00BB629B" w:rsidRDefault="003315C9" w:rsidP="00F236E6">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8C150F9"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4C379A" w14:textId="77777777" w:rsidR="003315C9" w:rsidRPr="00BB629B" w:rsidRDefault="003315C9" w:rsidP="00F236E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5FDCBF0" w14:textId="148B99BC"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4858A7C"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1E77CA" w14:textId="77777777" w:rsidR="003315C9" w:rsidRPr="00BB629B" w:rsidRDefault="003315C9" w:rsidP="00F236E6">
            <w:pPr>
              <w:pStyle w:val="TAL"/>
            </w:pPr>
            <w:r w:rsidRPr="00BB629B">
              <w:t>2Rx</w:t>
            </w:r>
          </w:p>
          <w:p w14:paraId="35E63176" w14:textId="77777777" w:rsidR="003315C9" w:rsidRPr="00BB629B" w:rsidRDefault="003315C9" w:rsidP="00F236E6">
            <w:pPr>
              <w:pStyle w:val="TAL"/>
            </w:pPr>
            <w:r w:rsidRPr="00BB629B">
              <w:t>4Rx</w:t>
            </w:r>
          </w:p>
        </w:tc>
      </w:tr>
      <w:tr w:rsidR="003315C9" w:rsidRPr="00BB629B" w14:paraId="54E3584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33741B" w14:textId="77777777" w:rsidR="003315C9" w:rsidRPr="00BB629B" w:rsidRDefault="003315C9" w:rsidP="00F236E6">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0FA1868" w14:textId="7235D4D5" w:rsidR="003315C9" w:rsidRPr="00BB629B" w:rsidRDefault="003315C9" w:rsidP="00F236E6">
            <w:pPr>
              <w:pStyle w:val="TAL"/>
              <w:rPr>
                <w:b/>
              </w:rPr>
            </w:pPr>
            <w:proofErr w:type="spellStart"/>
            <w:r w:rsidRPr="00BB629B">
              <w:rPr>
                <w:b/>
              </w:rPr>
              <w:t>S</w:t>
            </w:r>
            <w:r w:rsidR="00F549F6" w:rsidRPr="00BB629B">
              <w:rPr>
                <w:b/>
              </w:rPr>
              <w:t>c</w:t>
            </w:r>
            <w:r w:rsidRPr="00BB629B">
              <w:rPr>
                <w:b/>
              </w:rPr>
              <w:t>ell</w:t>
            </w:r>
            <w:proofErr w:type="spellEnd"/>
            <w:r w:rsidRPr="00BB629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873D7F"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4F2AAB"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824D3F0"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E374A8"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FF1C0A" w14:textId="77777777" w:rsidR="003315C9" w:rsidRPr="00BB629B" w:rsidRDefault="003315C9" w:rsidP="00F236E6">
            <w:pPr>
              <w:pStyle w:val="TAL"/>
              <w:rPr>
                <w:b/>
              </w:rPr>
            </w:pPr>
          </w:p>
        </w:tc>
      </w:tr>
      <w:tr w:rsidR="003315C9" w:rsidRPr="00BB629B" w14:paraId="663B89D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0BEF29D" w14:textId="77777777" w:rsidR="003315C9" w:rsidRPr="00BB629B" w:rsidRDefault="003315C9" w:rsidP="00F236E6">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86E41CF" w14:textId="515250C4" w:rsidR="003315C9" w:rsidRPr="00BB629B" w:rsidRDefault="003315C9" w:rsidP="00F236E6">
            <w:pPr>
              <w:pStyle w:val="TAL"/>
            </w:pPr>
            <w:r w:rsidRPr="00BB629B">
              <w:t xml:space="preserve">EN-DC FR1 </w:t>
            </w:r>
            <w:proofErr w:type="spellStart"/>
            <w:r w:rsidRPr="00BB629B">
              <w:t>S</w:t>
            </w:r>
            <w:r w:rsidR="00F549F6" w:rsidRPr="00BB629B">
              <w:t>c</w:t>
            </w:r>
            <w:r w:rsidRPr="00BB629B">
              <w:t>ell</w:t>
            </w:r>
            <w:proofErr w:type="spellEnd"/>
            <w:r w:rsidRPr="00BB629B">
              <w:t xml:space="preserve"> activation and deactivation of known </w:t>
            </w:r>
            <w:proofErr w:type="spellStart"/>
            <w:r w:rsidRPr="00BB629B">
              <w:t>S</w:t>
            </w:r>
            <w:r w:rsidR="00F549F6" w:rsidRPr="00BB629B">
              <w:t>c</w:t>
            </w:r>
            <w:r w:rsidRPr="00BB629B">
              <w:t>ell</w:t>
            </w:r>
            <w:proofErr w:type="spellEnd"/>
            <w:r w:rsidRPr="00BB629B">
              <w:t xml:space="preserve"> in non-DRX for 160ms </w:t>
            </w:r>
            <w:proofErr w:type="spellStart"/>
            <w:r w:rsidRPr="00BB629B">
              <w:t>S</w:t>
            </w:r>
            <w:r w:rsidR="00F549F6" w:rsidRPr="00BB629B">
              <w:t>c</w:t>
            </w:r>
            <w:r w:rsidRPr="00BB629B">
              <w:t>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8DF74B2"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CA9FB"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261C970" w14:textId="668D54FB"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C79C3ED"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5E26D9" w14:textId="77777777" w:rsidR="003315C9" w:rsidRPr="00BB629B" w:rsidRDefault="003315C9" w:rsidP="00F236E6">
            <w:pPr>
              <w:pStyle w:val="TAL"/>
            </w:pPr>
            <w:r w:rsidRPr="00BB629B">
              <w:t>2Rx</w:t>
            </w:r>
          </w:p>
          <w:p w14:paraId="7505452B" w14:textId="77777777" w:rsidR="003315C9" w:rsidRPr="00BB629B" w:rsidRDefault="003315C9" w:rsidP="00F236E6">
            <w:pPr>
              <w:pStyle w:val="TAL"/>
            </w:pPr>
            <w:r w:rsidRPr="00BB629B">
              <w:t>4Rx</w:t>
            </w:r>
          </w:p>
        </w:tc>
      </w:tr>
      <w:tr w:rsidR="003315C9" w:rsidRPr="00BB629B" w14:paraId="6A3D783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524DE3F" w14:textId="77777777" w:rsidR="003315C9" w:rsidRPr="00BB629B" w:rsidRDefault="003315C9" w:rsidP="00F236E6">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426ECD23" w14:textId="79CDBAA3" w:rsidR="003315C9" w:rsidRPr="00BB629B" w:rsidRDefault="003315C9" w:rsidP="00F236E6">
            <w:pPr>
              <w:pStyle w:val="TAL"/>
            </w:pPr>
            <w:r w:rsidRPr="00BB629B">
              <w:t xml:space="preserve">EN-DC FR1 </w:t>
            </w:r>
            <w:proofErr w:type="spellStart"/>
            <w:r w:rsidRPr="00BB629B">
              <w:t>S</w:t>
            </w:r>
            <w:r w:rsidR="00F549F6" w:rsidRPr="00BB629B">
              <w:t>c</w:t>
            </w:r>
            <w:r w:rsidRPr="00BB629B">
              <w:t>ell</w:t>
            </w:r>
            <w:proofErr w:type="spellEnd"/>
            <w:r w:rsidRPr="00BB629B">
              <w:t xml:space="preserve"> activation and deactivation of known </w:t>
            </w:r>
            <w:proofErr w:type="spellStart"/>
            <w:r w:rsidRPr="00BB629B">
              <w:t>S</w:t>
            </w:r>
            <w:r w:rsidR="00F549F6" w:rsidRPr="00BB629B">
              <w:t>c</w:t>
            </w:r>
            <w:r w:rsidRPr="00BB629B">
              <w:t>ell</w:t>
            </w:r>
            <w:proofErr w:type="spellEnd"/>
            <w:r w:rsidRPr="00BB629B">
              <w:t xml:space="preserve"> in non-DRX for 640ms </w:t>
            </w:r>
            <w:proofErr w:type="spellStart"/>
            <w:r w:rsidRPr="00BB629B">
              <w:t>S</w:t>
            </w:r>
            <w:r w:rsidR="00F549F6" w:rsidRPr="00BB629B">
              <w:t>c</w:t>
            </w:r>
            <w:r w:rsidRPr="00BB629B">
              <w:t>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FC07EAC"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C866DA"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11E6EEB" w14:textId="075D496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7921047"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8744A4" w14:textId="77777777" w:rsidR="003315C9" w:rsidRPr="00BB629B" w:rsidRDefault="003315C9" w:rsidP="00F236E6">
            <w:pPr>
              <w:pStyle w:val="TAL"/>
            </w:pPr>
            <w:r w:rsidRPr="00BB629B">
              <w:t>2Rx</w:t>
            </w:r>
          </w:p>
          <w:p w14:paraId="3561210B" w14:textId="77777777" w:rsidR="003315C9" w:rsidRPr="00BB629B" w:rsidRDefault="003315C9" w:rsidP="00F236E6">
            <w:pPr>
              <w:pStyle w:val="TAL"/>
            </w:pPr>
            <w:r w:rsidRPr="00BB629B">
              <w:t>4Rx</w:t>
            </w:r>
          </w:p>
        </w:tc>
      </w:tr>
      <w:tr w:rsidR="003315C9" w:rsidRPr="00BB629B" w14:paraId="04B9D3B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338B76E" w14:textId="77777777" w:rsidR="003315C9" w:rsidRPr="00BB629B" w:rsidRDefault="003315C9" w:rsidP="00F236E6">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41E1E9AD" w14:textId="7B7CCA92" w:rsidR="003315C9" w:rsidRPr="00BB629B" w:rsidRDefault="003315C9" w:rsidP="00F236E6">
            <w:pPr>
              <w:pStyle w:val="TAL"/>
            </w:pPr>
            <w:r w:rsidRPr="00BB629B">
              <w:t xml:space="preserve">EN-DC FR1 </w:t>
            </w:r>
            <w:proofErr w:type="spellStart"/>
            <w:r w:rsidRPr="00BB629B">
              <w:t>S</w:t>
            </w:r>
            <w:r w:rsidR="00F549F6" w:rsidRPr="00BB629B">
              <w:t>c</w:t>
            </w:r>
            <w:r w:rsidRPr="00BB629B">
              <w:t>ell</w:t>
            </w:r>
            <w:proofErr w:type="spellEnd"/>
            <w:r w:rsidRPr="00BB629B">
              <w:t xml:space="preserve"> activation and deactivation of unknown </w:t>
            </w:r>
            <w:proofErr w:type="spellStart"/>
            <w:r w:rsidRPr="00BB629B">
              <w:t>S</w:t>
            </w:r>
            <w:r w:rsidR="00F549F6" w:rsidRPr="00BB629B">
              <w:t>c</w:t>
            </w:r>
            <w:r w:rsidRPr="00BB629B">
              <w:t>ell</w:t>
            </w:r>
            <w:proofErr w:type="spellEnd"/>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2CE6F36"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8D2A89"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6A57AED" w14:textId="61DEA30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5698F92"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B593BB" w14:textId="77777777" w:rsidR="003315C9" w:rsidRPr="00BB629B" w:rsidRDefault="003315C9" w:rsidP="00F236E6">
            <w:pPr>
              <w:pStyle w:val="TAL"/>
            </w:pPr>
            <w:r w:rsidRPr="00BB629B">
              <w:t>2Rx</w:t>
            </w:r>
          </w:p>
          <w:p w14:paraId="09F12F8C" w14:textId="77777777" w:rsidR="003315C9" w:rsidRPr="00BB629B" w:rsidRDefault="003315C9" w:rsidP="00F236E6">
            <w:pPr>
              <w:pStyle w:val="TAL"/>
            </w:pPr>
            <w:r w:rsidRPr="00BB629B">
              <w:t>4Rx</w:t>
            </w:r>
          </w:p>
        </w:tc>
      </w:tr>
      <w:tr w:rsidR="007E5AAD" w:rsidRPr="00BB629B" w14:paraId="03A9EFA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D7C3C87" w14:textId="6BC74961" w:rsidR="007E5AAD" w:rsidRPr="00BB629B" w:rsidRDefault="007E5AAD" w:rsidP="007E5AAD">
            <w:pPr>
              <w:pStyle w:val="TAL"/>
            </w:pPr>
            <w:r>
              <w:rPr>
                <w:lang w:val="fr-FR" w:eastAsia="fr-FR"/>
              </w:rPr>
              <w:lastRenderedPageBreak/>
              <w:t>4.5.3.5</w:t>
            </w:r>
          </w:p>
        </w:tc>
        <w:tc>
          <w:tcPr>
            <w:tcW w:w="4540" w:type="dxa"/>
            <w:tcBorders>
              <w:top w:val="single" w:sz="4" w:space="0" w:color="auto"/>
              <w:left w:val="single" w:sz="4" w:space="0" w:color="auto"/>
              <w:bottom w:val="single" w:sz="4" w:space="0" w:color="auto"/>
              <w:right w:val="single" w:sz="4" w:space="0" w:color="auto"/>
            </w:tcBorders>
          </w:tcPr>
          <w:p w14:paraId="122ACA42" w14:textId="07D09B34" w:rsidR="007E5AAD" w:rsidRPr="00BB629B" w:rsidRDefault="007E5AAD" w:rsidP="007E5AAD">
            <w:pPr>
              <w:pStyle w:val="TAL"/>
            </w:pPr>
            <w:r>
              <w:rPr>
                <w:lang w:val="en-US" w:eastAsia="zh-CN"/>
              </w:rPr>
              <w:t xml:space="preserve">EN-DC FR1 Direct </w:t>
            </w:r>
            <w:proofErr w:type="spellStart"/>
            <w:r>
              <w:rPr>
                <w:lang w:val="en-US" w:eastAsia="zh-CN"/>
              </w:rPr>
              <w:t>S</w:t>
            </w:r>
            <w:r w:rsidR="00F549F6">
              <w:rPr>
                <w:lang w:val="en-US" w:eastAsia="zh-CN"/>
              </w:rPr>
              <w:t>c</w:t>
            </w:r>
            <w:r>
              <w:rPr>
                <w:lang w:val="en-US" w:eastAsia="zh-CN"/>
              </w:rPr>
              <w:t>ell</w:t>
            </w:r>
            <w:proofErr w:type="spellEnd"/>
            <w:r>
              <w:rPr>
                <w:lang w:val="en-US" w:eastAsia="zh-CN"/>
              </w:rPr>
              <w:t xml:space="preserve"> activation at </w:t>
            </w:r>
            <w:proofErr w:type="spellStart"/>
            <w:r>
              <w:rPr>
                <w:lang w:val="en-US" w:eastAsia="zh-CN"/>
              </w:rPr>
              <w:t>S</w:t>
            </w:r>
            <w:r w:rsidR="00F549F6">
              <w:rPr>
                <w:lang w:val="en-US" w:eastAsia="zh-CN"/>
              </w:rPr>
              <w:t>c</w:t>
            </w:r>
            <w:r>
              <w:rPr>
                <w:lang w:val="en-US" w:eastAsia="zh-CN"/>
              </w:rPr>
              <w:t>ell</w:t>
            </w:r>
            <w:proofErr w:type="spellEnd"/>
            <w:r>
              <w:rPr>
                <w:lang w:val="en-US" w:eastAsia="zh-CN"/>
              </w:rPr>
              <w:t xml:space="preserve"> addition of known </w:t>
            </w:r>
            <w:proofErr w:type="spellStart"/>
            <w:r>
              <w:rPr>
                <w:lang w:val="en-US" w:eastAsia="zh-CN"/>
              </w:rPr>
              <w:t>S</w:t>
            </w:r>
            <w:r w:rsidR="00F549F6">
              <w:rPr>
                <w:lang w:val="en-US" w:eastAsia="zh-CN"/>
              </w:rPr>
              <w:t>c</w:t>
            </w:r>
            <w:r>
              <w:rPr>
                <w:lang w:val="en-US" w:eastAsia="zh-CN"/>
              </w:rPr>
              <w:t>ell</w:t>
            </w:r>
            <w:proofErr w:type="spellEnd"/>
            <w:r>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0E9DF6D5" w14:textId="1E8DC5E8" w:rsidR="007E5AAD" w:rsidRPr="00BB629B" w:rsidRDefault="007E5AAD" w:rsidP="007E5AAD">
            <w:pPr>
              <w:pStyle w:val="TAC"/>
              <w:rPr>
                <w:rFonts w:eastAsia="SimSun"/>
                <w:lang w:eastAsia="zh-CN"/>
              </w:rPr>
            </w:pPr>
            <w:r>
              <w:rPr>
                <w:rFonts w:eastAsia="SimSun"/>
                <w:lang w:val="fr-FR" w:eastAsia="zh-CN"/>
              </w:rPr>
              <w:t>Rel-1</w:t>
            </w:r>
            <w:r w:rsidR="00DE7DFA"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5D130D56" w14:textId="3C299A5F" w:rsidR="007E5AAD" w:rsidRPr="00BB629B" w:rsidRDefault="00DE7DFA" w:rsidP="007E5AAD">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3EF392C7" w14:textId="2A45932F" w:rsidR="007E5AAD" w:rsidRPr="00BB629B" w:rsidRDefault="005B25FA" w:rsidP="007E5AAD">
            <w:pPr>
              <w:pStyle w:val="TAL"/>
              <w:rPr>
                <w:rFonts w:eastAsia="SimSun"/>
                <w:lang w:eastAsia="zh-CN"/>
              </w:rPr>
            </w:pPr>
            <w:proofErr w:type="spellStart"/>
            <w:r>
              <w:rPr>
                <w:rFonts w:eastAsia="SimSun"/>
                <w:lang w:val="fr-FR" w:eastAsia="zh-CN"/>
              </w:rPr>
              <w:t>UEs</w:t>
            </w:r>
            <w:proofErr w:type="spellEnd"/>
            <w:r w:rsidR="007E5AAD">
              <w:rPr>
                <w:rFonts w:eastAsia="SimSun"/>
                <w:lang w:val="fr-FR" w:eastAsia="zh-CN"/>
              </w:rPr>
              <w:t xml:space="preserve"> </w:t>
            </w:r>
            <w:proofErr w:type="spellStart"/>
            <w:r w:rsidR="007E5AAD">
              <w:rPr>
                <w:rFonts w:eastAsia="SimSun"/>
                <w:lang w:val="fr-FR" w:eastAsia="zh-CN"/>
              </w:rPr>
              <w:t>supporting</w:t>
            </w:r>
            <w:proofErr w:type="spellEnd"/>
            <w:r w:rsidR="007E5AAD">
              <w:rPr>
                <w:rFonts w:eastAsia="SimSun"/>
                <w:lang w:val="fr-FR" w:eastAsia="zh-CN"/>
              </w:rPr>
              <w:t xml:space="preserve"> EN-DC FR1 and 2DL CA in NR</w:t>
            </w:r>
            <w:r w:rsidR="00DE7DFA" w:rsidRPr="00DE7DFA">
              <w:rPr>
                <w:rFonts w:eastAsia="SimSun"/>
                <w:lang w:val="fr-FR" w:eastAsia="zh-CN"/>
              </w:rPr>
              <w:t xml:space="preserve"> and direct </w:t>
            </w:r>
            <w:proofErr w:type="spellStart"/>
            <w:r w:rsidR="00DE7DFA" w:rsidRPr="00DE7DFA">
              <w:rPr>
                <w:rFonts w:eastAsia="SimSun"/>
                <w:lang w:val="fr-FR" w:eastAsia="zh-CN"/>
              </w:rPr>
              <w:t>SCell</w:t>
            </w:r>
            <w:proofErr w:type="spellEnd"/>
            <w:r w:rsidR="00DE7DFA" w:rsidRPr="00DE7DFA">
              <w:rPr>
                <w:rFonts w:eastAsia="SimSun"/>
                <w:lang w:val="fr-FR" w:eastAsia="zh-CN"/>
              </w:rPr>
              <w:t xml:space="preserve"> activation</w:t>
            </w:r>
          </w:p>
        </w:tc>
        <w:tc>
          <w:tcPr>
            <w:tcW w:w="2191" w:type="dxa"/>
            <w:tcBorders>
              <w:top w:val="single" w:sz="4" w:space="0" w:color="auto"/>
              <w:left w:val="single" w:sz="4" w:space="0" w:color="auto"/>
              <w:bottom w:val="single" w:sz="4" w:space="0" w:color="auto"/>
              <w:right w:val="single" w:sz="4" w:space="0" w:color="auto"/>
            </w:tcBorders>
          </w:tcPr>
          <w:p w14:paraId="2152C3C5" w14:textId="77777777" w:rsidR="007E5AAD" w:rsidRPr="00BB629B" w:rsidRDefault="007E5AAD" w:rsidP="007E5AA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EED0889" w14:textId="77777777" w:rsidR="007E5AAD" w:rsidRDefault="007E5AAD" w:rsidP="007E5AAD">
            <w:pPr>
              <w:pStyle w:val="TAL"/>
              <w:rPr>
                <w:lang w:val="fr-FR" w:eastAsia="fr-FR"/>
              </w:rPr>
            </w:pPr>
            <w:r>
              <w:rPr>
                <w:lang w:val="fr-FR" w:eastAsia="fr-FR"/>
              </w:rPr>
              <w:t>2Rx</w:t>
            </w:r>
          </w:p>
          <w:p w14:paraId="7F2D307C" w14:textId="166D6CFA" w:rsidR="007E5AAD" w:rsidRPr="00BB629B" w:rsidRDefault="007E5AAD" w:rsidP="007E5AAD">
            <w:pPr>
              <w:pStyle w:val="TAL"/>
            </w:pPr>
            <w:r>
              <w:rPr>
                <w:lang w:val="fr-FR" w:eastAsia="fr-FR"/>
              </w:rPr>
              <w:t>4Rx</w:t>
            </w:r>
          </w:p>
        </w:tc>
      </w:tr>
      <w:tr w:rsidR="003315C9" w:rsidRPr="00BB629B" w14:paraId="021241D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FB123A" w14:textId="77777777" w:rsidR="003315C9" w:rsidRPr="00BB629B" w:rsidRDefault="003315C9" w:rsidP="00F236E6">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5F72E9D" w14:textId="77777777" w:rsidR="003315C9" w:rsidRPr="00BB629B" w:rsidRDefault="003315C9" w:rsidP="00F236E6">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3F3F6"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72DD4F"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FA121B3"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96AF8F"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D9F17E" w14:textId="77777777" w:rsidR="003315C9" w:rsidRPr="00BB629B" w:rsidRDefault="003315C9" w:rsidP="00F236E6">
            <w:pPr>
              <w:pStyle w:val="TAL"/>
              <w:rPr>
                <w:b/>
              </w:rPr>
            </w:pPr>
          </w:p>
        </w:tc>
      </w:tr>
      <w:tr w:rsidR="003315C9" w:rsidRPr="00BB629B" w14:paraId="5CAAD0D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175CC59" w14:textId="77777777" w:rsidR="003315C9" w:rsidRPr="00BB629B" w:rsidRDefault="003315C9" w:rsidP="00F236E6">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6F2D3EFC" w14:textId="77777777" w:rsidR="003315C9" w:rsidRPr="00BB629B" w:rsidRDefault="003315C9" w:rsidP="00F236E6">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5D6336C"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7F8308" w14:textId="77777777" w:rsidR="003315C9" w:rsidRPr="00BB629B" w:rsidRDefault="003315C9" w:rsidP="00F236E6">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37D2D114" w14:textId="58A6795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DABB9D1" w14:textId="12A421A7" w:rsidR="003315C9" w:rsidRPr="00BB629B" w:rsidRDefault="00DF04C6" w:rsidP="00F236E6">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00460B1" w14:textId="77777777" w:rsidR="003315C9" w:rsidRPr="00BB629B" w:rsidRDefault="003315C9" w:rsidP="00F236E6">
            <w:pPr>
              <w:pStyle w:val="TAL"/>
            </w:pPr>
            <w:r w:rsidRPr="00BB629B">
              <w:t>2Rx</w:t>
            </w:r>
          </w:p>
          <w:p w14:paraId="32FE3101" w14:textId="77777777" w:rsidR="003315C9" w:rsidRPr="00BB629B" w:rsidRDefault="003315C9" w:rsidP="00F236E6">
            <w:pPr>
              <w:pStyle w:val="TAL"/>
            </w:pPr>
            <w:r w:rsidRPr="00BB629B">
              <w:t>4Rx</w:t>
            </w:r>
          </w:p>
        </w:tc>
      </w:tr>
      <w:tr w:rsidR="003315C9" w:rsidRPr="00BB629B" w14:paraId="1F75AE3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1BEF3A" w14:textId="77777777" w:rsidR="003315C9" w:rsidRPr="00BB629B" w:rsidRDefault="003315C9" w:rsidP="00F236E6">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B55358" w14:textId="77777777" w:rsidR="003315C9" w:rsidRPr="00BB629B" w:rsidRDefault="003315C9" w:rsidP="00F236E6">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4B378D"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9EFB3B"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F18EC90"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3819E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4627E7" w14:textId="77777777" w:rsidR="003315C9" w:rsidRPr="00BB629B" w:rsidRDefault="003315C9" w:rsidP="00F236E6">
            <w:pPr>
              <w:pStyle w:val="TAL"/>
              <w:rPr>
                <w:b/>
              </w:rPr>
            </w:pPr>
          </w:p>
        </w:tc>
      </w:tr>
      <w:tr w:rsidR="00DF04C6" w:rsidRPr="00BB629B" w14:paraId="3A7C952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0A98A5E" w14:textId="77777777" w:rsidR="00DF04C6" w:rsidRPr="00BB629B" w:rsidRDefault="00DF04C6" w:rsidP="00DF04C6">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032DDA78" w14:textId="77777777" w:rsidR="00DF04C6" w:rsidRPr="00BB629B" w:rsidRDefault="00DF04C6" w:rsidP="00DF04C6">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122E86B" w14:textId="77777777" w:rsidR="00DF04C6" w:rsidRPr="00BB629B" w:rsidRDefault="00DF04C6" w:rsidP="00DF04C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3B000A" w14:textId="77777777" w:rsidR="00DF04C6" w:rsidRPr="00BB629B" w:rsidRDefault="00DF04C6" w:rsidP="00DF04C6">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097D3C71" w14:textId="43B7DC6D"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4846ABF" w14:textId="32A0DA8A" w:rsidR="00DF04C6" w:rsidRPr="00BB629B" w:rsidRDefault="00DF04C6" w:rsidP="00DF04C6">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6FFF03E" w14:textId="77777777" w:rsidR="00DF04C6" w:rsidRPr="00BB629B" w:rsidRDefault="00DF04C6" w:rsidP="00DF04C6">
            <w:pPr>
              <w:pStyle w:val="TAL"/>
            </w:pPr>
            <w:r w:rsidRPr="00BB629B">
              <w:t>2Rx</w:t>
            </w:r>
          </w:p>
          <w:p w14:paraId="23B038B7" w14:textId="77777777" w:rsidR="00DF04C6" w:rsidRPr="00BB629B" w:rsidRDefault="00DF04C6" w:rsidP="00DF04C6">
            <w:pPr>
              <w:pStyle w:val="TAL"/>
            </w:pPr>
            <w:r w:rsidRPr="00BB629B">
              <w:t>4Rx</w:t>
            </w:r>
          </w:p>
        </w:tc>
      </w:tr>
      <w:tr w:rsidR="00DF04C6" w:rsidRPr="00BB629B" w14:paraId="76ED50B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873D13D" w14:textId="77777777" w:rsidR="00DF04C6" w:rsidRPr="00BB629B" w:rsidRDefault="00DF04C6" w:rsidP="00DF04C6">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6E2EEE98" w14:textId="77777777" w:rsidR="00DF04C6" w:rsidRPr="00BB629B" w:rsidRDefault="00DF04C6" w:rsidP="00DF04C6">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842A78" w14:textId="77777777" w:rsidR="00DF04C6" w:rsidRPr="00BB629B" w:rsidRDefault="00DF04C6" w:rsidP="00DF04C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E5DEAC6" w14:textId="77777777" w:rsidR="00DF04C6" w:rsidRPr="00BB629B" w:rsidRDefault="00DF04C6" w:rsidP="00DF04C6">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74049C12" w14:textId="55FDCEEB"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FE45F57" w14:textId="5FEC9BED" w:rsidR="00DF04C6" w:rsidRPr="00BB629B" w:rsidRDefault="00DF04C6" w:rsidP="00DF04C6">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72A6FBD" w14:textId="77777777" w:rsidR="00DF04C6" w:rsidRPr="00BB629B" w:rsidRDefault="00DF04C6" w:rsidP="00DF04C6">
            <w:pPr>
              <w:pStyle w:val="TAL"/>
            </w:pPr>
            <w:r w:rsidRPr="00BB629B">
              <w:t>2Rx</w:t>
            </w:r>
          </w:p>
          <w:p w14:paraId="220D6520" w14:textId="77777777" w:rsidR="00DF04C6" w:rsidRPr="00BB629B" w:rsidRDefault="00DF04C6" w:rsidP="00DF04C6">
            <w:pPr>
              <w:pStyle w:val="TAL"/>
            </w:pPr>
            <w:r w:rsidRPr="00BB629B">
              <w:t>4Rx</w:t>
            </w:r>
          </w:p>
        </w:tc>
      </w:tr>
      <w:tr w:rsidR="00DF04C6" w:rsidRPr="00BB629B" w14:paraId="1FD60C4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93D8EDD" w14:textId="77777777" w:rsidR="00DF04C6" w:rsidRPr="00BB629B" w:rsidRDefault="00DF04C6" w:rsidP="00DF04C6">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199E71CE" w14:textId="77777777" w:rsidR="00DF04C6" w:rsidRPr="00BB629B" w:rsidRDefault="00DF04C6" w:rsidP="00DF04C6">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E80A42E" w14:textId="77777777" w:rsidR="00DF04C6" w:rsidRPr="00BB629B" w:rsidRDefault="00DF04C6" w:rsidP="00DF04C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8276954" w14:textId="77777777" w:rsidR="00DF04C6" w:rsidRPr="00BB629B" w:rsidRDefault="00DF04C6" w:rsidP="00DF04C6">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7B0095A7" w14:textId="38EEABF1"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607A1536" w14:textId="1326AAFE" w:rsidR="00DF04C6" w:rsidRPr="00BB629B" w:rsidRDefault="00DF04C6" w:rsidP="00DF04C6">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468CA809" w14:textId="77777777" w:rsidR="00DF04C6" w:rsidRPr="00BB629B" w:rsidRDefault="00DF04C6" w:rsidP="00DF04C6">
            <w:pPr>
              <w:pStyle w:val="TAL"/>
            </w:pPr>
            <w:r w:rsidRPr="00BB629B">
              <w:t>2Rx</w:t>
            </w:r>
          </w:p>
          <w:p w14:paraId="1D173EEF" w14:textId="77777777" w:rsidR="00DF04C6" w:rsidRPr="00BB629B" w:rsidRDefault="00DF04C6" w:rsidP="00DF04C6">
            <w:pPr>
              <w:pStyle w:val="TAL"/>
            </w:pPr>
            <w:r w:rsidRPr="00BB629B">
              <w:t>4Rx</w:t>
            </w:r>
          </w:p>
        </w:tc>
      </w:tr>
      <w:tr w:rsidR="00DF04C6" w:rsidRPr="00BB629B" w14:paraId="3F3598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1A0BA48" w14:textId="77777777" w:rsidR="00DF04C6" w:rsidRPr="00BB629B" w:rsidRDefault="00DF04C6" w:rsidP="00DF04C6">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3E173D7D" w14:textId="77777777" w:rsidR="00DF04C6" w:rsidRPr="00BB629B" w:rsidRDefault="00DF04C6" w:rsidP="00DF04C6">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C9EBC74" w14:textId="77777777" w:rsidR="00DF04C6" w:rsidRPr="00BB629B" w:rsidRDefault="00DF04C6" w:rsidP="00DF04C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B07207" w14:textId="77777777" w:rsidR="00DF04C6" w:rsidRPr="00BB629B" w:rsidRDefault="00DF04C6" w:rsidP="00DF04C6">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C133FBF" w14:textId="3A2AAEEB"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9816DFB" w14:textId="4D7A8839" w:rsidR="00DF04C6" w:rsidRPr="00BB629B" w:rsidRDefault="00DF04C6" w:rsidP="00DF04C6">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25653018" w14:textId="77777777" w:rsidR="00DF04C6" w:rsidRPr="00BB629B" w:rsidRDefault="00DF04C6" w:rsidP="00DF04C6">
            <w:pPr>
              <w:pStyle w:val="TAL"/>
            </w:pPr>
            <w:r w:rsidRPr="00BB629B">
              <w:t>2Rx</w:t>
            </w:r>
          </w:p>
          <w:p w14:paraId="35F2D080" w14:textId="77777777" w:rsidR="00DF04C6" w:rsidRPr="00BB629B" w:rsidRDefault="00DF04C6" w:rsidP="00DF04C6">
            <w:pPr>
              <w:pStyle w:val="TAL"/>
            </w:pPr>
            <w:r w:rsidRPr="00BB629B">
              <w:t>4Rx</w:t>
            </w:r>
          </w:p>
        </w:tc>
      </w:tr>
      <w:tr w:rsidR="00DF04C6" w:rsidRPr="00BB629B" w14:paraId="71ADAFE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06335281" w14:textId="77777777" w:rsidR="00DF04C6" w:rsidRPr="00BB629B" w:rsidRDefault="00DF04C6" w:rsidP="00DF04C6">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79F0DF86" w14:textId="77777777" w:rsidR="00DF04C6" w:rsidRPr="00BB629B" w:rsidRDefault="00DF04C6" w:rsidP="00DF04C6">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8BC0E85" w14:textId="77777777" w:rsidR="00DF04C6" w:rsidRPr="00BB629B" w:rsidRDefault="00DF04C6" w:rsidP="00DF04C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85BB17" w14:textId="2313FB77" w:rsidR="00DF04C6" w:rsidRPr="00BB629B" w:rsidRDefault="00DF04C6" w:rsidP="00DF04C6">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126732BB" w14:textId="1DFE34CF"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C11ED74" w14:textId="70C8C427" w:rsidR="00DF04C6" w:rsidRPr="00BB629B" w:rsidRDefault="00DF04C6" w:rsidP="00DF04C6">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76CF337C" w14:textId="77777777" w:rsidR="00DF04C6" w:rsidRPr="00BB629B" w:rsidRDefault="00DF04C6" w:rsidP="00DF04C6">
            <w:pPr>
              <w:keepNext/>
              <w:keepLines/>
              <w:spacing w:after="0"/>
              <w:rPr>
                <w:rFonts w:ascii="Arial" w:hAnsi="Arial"/>
                <w:sz w:val="18"/>
              </w:rPr>
            </w:pPr>
            <w:r w:rsidRPr="00BB629B">
              <w:rPr>
                <w:rFonts w:ascii="Arial" w:hAnsi="Arial"/>
                <w:sz w:val="18"/>
              </w:rPr>
              <w:t>2Rx</w:t>
            </w:r>
          </w:p>
          <w:p w14:paraId="05F70CAB" w14:textId="77777777" w:rsidR="00DF04C6" w:rsidRPr="00BB629B" w:rsidRDefault="00DF04C6" w:rsidP="00DF04C6">
            <w:pPr>
              <w:pStyle w:val="TAL"/>
            </w:pPr>
            <w:r w:rsidRPr="00BB629B">
              <w:t>4Rx</w:t>
            </w:r>
          </w:p>
        </w:tc>
      </w:tr>
      <w:tr w:rsidR="00DF04C6" w:rsidRPr="00BB629B" w14:paraId="4883926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F41D1BD" w14:textId="77777777" w:rsidR="00DF04C6" w:rsidRPr="00BB629B" w:rsidRDefault="00DF04C6" w:rsidP="00DF04C6">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0B1808B8" w14:textId="77777777" w:rsidR="00DF04C6" w:rsidRPr="00BB629B" w:rsidRDefault="00DF04C6" w:rsidP="00DF04C6">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4133224" w14:textId="77777777" w:rsidR="00DF04C6" w:rsidRPr="00BB629B" w:rsidRDefault="00DF04C6" w:rsidP="00DF04C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F776ADD" w14:textId="50A2CC9C" w:rsidR="00DF04C6" w:rsidRPr="00BB629B" w:rsidRDefault="00DF04C6" w:rsidP="00DF04C6">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034B8DAF" w14:textId="7EBA8ED7"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04872D8C" w14:textId="6119F704" w:rsidR="00DF04C6" w:rsidRPr="00BB629B" w:rsidRDefault="00DF04C6" w:rsidP="00DF04C6">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50EB0577" w14:textId="77777777" w:rsidR="00DF04C6" w:rsidRPr="00BB629B" w:rsidRDefault="00DF04C6" w:rsidP="00DF04C6">
            <w:pPr>
              <w:keepNext/>
              <w:keepLines/>
              <w:spacing w:after="0"/>
              <w:rPr>
                <w:rFonts w:ascii="Arial" w:hAnsi="Arial"/>
                <w:sz w:val="18"/>
              </w:rPr>
            </w:pPr>
            <w:r w:rsidRPr="00BB629B">
              <w:rPr>
                <w:rFonts w:ascii="Arial" w:hAnsi="Arial"/>
                <w:sz w:val="18"/>
              </w:rPr>
              <w:t>2Rx</w:t>
            </w:r>
          </w:p>
          <w:p w14:paraId="633D7A24" w14:textId="77777777" w:rsidR="00DF04C6" w:rsidRPr="00BB629B" w:rsidRDefault="00DF04C6" w:rsidP="00DF04C6">
            <w:pPr>
              <w:pStyle w:val="TAL"/>
            </w:pPr>
            <w:r w:rsidRPr="00BB629B">
              <w:t>4Rx</w:t>
            </w:r>
          </w:p>
        </w:tc>
      </w:tr>
      <w:tr w:rsidR="003315C9" w:rsidRPr="00BB629B" w14:paraId="116A671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94D674" w14:textId="77777777" w:rsidR="003315C9" w:rsidRPr="00BB629B" w:rsidRDefault="003315C9" w:rsidP="00F236E6">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F41A33" w14:textId="77777777" w:rsidR="003315C9" w:rsidRPr="00BB629B" w:rsidRDefault="003315C9" w:rsidP="00F236E6">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9DEC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7FDECD"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935695"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56D727C"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CDEF83" w14:textId="77777777" w:rsidR="003315C9" w:rsidRPr="00BB629B" w:rsidRDefault="003315C9" w:rsidP="00F236E6">
            <w:pPr>
              <w:pStyle w:val="TAL"/>
              <w:rPr>
                <w:b/>
              </w:rPr>
            </w:pPr>
          </w:p>
        </w:tc>
      </w:tr>
      <w:tr w:rsidR="003315C9" w:rsidRPr="00BB629B" w14:paraId="67FAA4F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015916" w14:textId="77777777" w:rsidR="003315C9" w:rsidRPr="00BB629B" w:rsidRDefault="003315C9" w:rsidP="00F236E6">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0C36D44" w14:textId="77777777" w:rsidR="003315C9" w:rsidRPr="00BB629B" w:rsidRDefault="003315C9" w:rsidP="00F236E6">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C675"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2160E6"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8F550F"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BF03E1"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04AA00" w14:textId="77777777" w:rsidR="003315C9" w:rsidRPr="00BB629B" w:rsidRDefault="003315C9" w:rsidP="00F236E6">
            <w:pPr>
              <w:pStyle w:val="TAL"/>
              <w:rPr>
                <w:b/>
              </w:rPr>
            </w:pPr>
          </w:p>
        </w:tc>
      </w:tr>
      <w:tr w:rsidR="003315C9" w:rsidRPr="00BB629B" w14:paraId="494086A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5980901" w14:textId="77777777" w:rsidR="003315C9" w:rsidRPr="00BB629B" w:rsidRDefault="003315C9" w:rsidP="00F236E6">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049E1A59" w14:textId="77777777" w:rsidR="003315C9" w:rsidRPr="00BB629B" w:rsidRDefault="003315C9" w:rsidP="00F236E6">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065778A"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A7AD3F" w14:textId="77777777" w:rsidR="003315C9" w:rsidRPr="00BB629B" w:rsidRDefault="003315C9" w:rsidP="00F236E6">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2EAE01A2" w14:textId="5E257E72"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4818315"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8EB7A9" w14:textId="77777777" w:rsidR="003315C9" w:rsidRPr="00BB629B" w:rsidRDefault="003315C9" w:rsidP="00F236E6">
            <w:pPr>
              <w:pStyle w:val="TAL"/>
            </w:pPr>
            <w:r w:rsidRPr="00BB629B">
              <w:t>2Rx</w:t>
            </w:r>
          </w:p>
          <w:p w14:paraId="1928B1FA" w14:textId="77777777" w:rsidR="003315C9" w:rsidRPr="00BB629B" w:rsidRDefault="003315C9" w:rsidP="00F236E6">
            <w:pPr>
              <w:pStyle w:val="TAL"/>
            </w:pPr>
            <w:r w:rsidRPr="00BB629B">
              <w:t>4Rx</w:t>
            </w:r>
          </w:p>
        </w:tc>
      </w:tr>
      <w:tr w:rsidR="003315C9" w:rsidRPr="00BB629B" w14:paraId="75B4723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B7AB5C5" w14:textId="77777777" w:rsidR="003315C9" w:rsidRPr="00BB629B" w:rsidRDefault="003315C9" w:rsidP="00F236E6">
            <w:pPr>
              <w:pStyle w:val="TAL"/>
            </w:pPr>
            <w:r w:rsidRPr="00BB629B">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3D9C1F22" w14:textId="2B48E1F2" w:rsidR="003315C9" w:rsidRPr="00BB629B" w:rsidRDefault="003315C9" w:rsidP="00F236E6">
            <w:pPr>
              <w:pStyle w:val="TAL"/>
            </w:pPr>
            <w:r w:rsidRPr="00BB629B">
              <w:t xml:space="preserve">EN-DC FR1 DCI-based DL active BWP switch with </w:t>
            </w:r>
            <w:proofErr w:type="spellStart"/>
            <w:r w:rsidRPr="00BB629B">
              <w:t>S</w:t>
            </w:r>
            <w:r w:rsidR="00F549F6" w:rsidRPr="00BB629B">
              <w:t>c</w:t>
            </w:r>
            <w:r w:rsidRPr="00BB629B">
              <w:t>ell</w:t>
            </w:r>
            <w:proofErr w:type="spellEnd"/>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6329A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41BE63" w14:textId="77777777" w:rsidR="003315C9" w:rsidRPr="00BB629B" w:rsidRDefault="003315C9" w:rsidP="00F236E6">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6131CA2F" w14:textId="02E0650A"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4E264E55"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7E3E1" w14:textId="77777777" w:rsidR="003315C9" w:rsidRPr="00BB629B" w:rsidRDefault="003315C9" w:rsidP="00F236E6">
            <w:pPr>
              <w:pStyle w:val="TAL"/>
            </w:pPr>
            <w:r w:rsidRPr="00BB629B">
              <w:t>2Rx</w:t>
            </w:r>
          </w:p>
          <w:p w14:paraId="140DEFC7" w14:textId="77777777" w:rsidR="003315C9" w:rsidRPr="00BB629B" w:rsidRDefault="003315C9" w:rsidP="00F236E6">
            <w:pPr>
              <w:pStyle w:val="TAL"/>
            </w:pPr>
            <w:r w:rsidRPr="00BB629B">
              <w:t>4Rx</w:t>
            </w:r>
          </w:p>
        </w:tc>
      </w:tr>
      <w:tr w:rsidR="003315C9" w:rsidRPr="00BB629B" w14:paraId="35A632A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8FA345" w14:textId="77777777" w:rsidR="003315C9" w:rsidRPr="00BB629B" w:rsidRDefault="003315C9" w:rsidP="00F236E6">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775386" w14:textId="77777777" w:rsidR="003315C9" w:rsidRPr="00BB629B" w:rsidRDefault="003315C9" w:rsidP="00F236E6">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CC2421"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92E7EB"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FD80BB8"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467A8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D710A3" w14:textId="77777777" w:rsidR="003315C9" w:rsidRPr="00BB629B" w:rsidRDefault="003315C9" w:rsidP="00F236E6">
            <w:pPr>
              <w:pStyle w:val="TAL"/>
              <w:rPr>
                <w:b/>
              </w:rPr>
            </w:pPr>
          </w:p>
        </w:tc>
      </w:tr>
      <w:tr w:rsidR="003315C9" w:rsidRPr="00BB629B" w14:paraId="24C7407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3F1162A" w14:textId="77777777" w:rsidR="003315C9" w:rsidRPr="00BB629B" w:rsidRDefault="003315C9" w:rsidP="00F236E6">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12EC34A2" w14:textId="77777777" w:rsidR="003315C9" w:rsidRPr="00BB629B" w:rsidRDefault="003315C9" w:rsidP="00F236E6">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ABE97F"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0295AEC" w14:textId="77777777" w:rsidR="003315C9" w:rsidRPr="00BB629B" w:rsidRDefault="003315C9" w:rsidP="00F236E6">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4D91C289" w14:textId="507DCF83"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TW"/>
              </w:rPr>
              <w:t xml:space="preserve"> </w:t>
            </w:r>
            <w:r w:rsidR="003315C9"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BE0E174"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3605A5" w14:textId="77777777" w:rsidR="003315C9" w:rsidRPr="00BB629B" w:rsidRDefault="003315C9" w:rsidP="00F236E6">
            <w:pPr>
              <w:pStyle w:val="TAL"/>
            </w:pPr>
            <w:r w:rsidRPr="00BB629B">
              <w:t>2Rx</w:t>
            </w:r>
          </w:p>
          <w:p w14:paraId="0C835101" w14:textId="77777777" w:rsidR="003315C9" w:rsidRPr="00BB629B" w:rsidRDefault="003315C9" w:rsidP="00F236E6">
            <w:pPr>
              <w:pStyle w:val="TAL"/>
            </w:pPr>
            <w:r w:rsidRPr="00BB629B">
              <w:t>4Rx</w:t>
            </w:r>
          </w:p>
        </w:tc>
      </w:tr>
      <w:tr w:rsidR="003315C9" w:rsidRPr="00BB629B" w14:paraId="460A6CE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0B0122C6" w14:textId="77777777" w:rsidR="003315C9" w:rsidRPr="00BB629B" w:rsidRDefault="003315C9" w:rsidP="00F236E6">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59FBDFA" w14:textId="77777777" w:rsidR="003315C9" w:rsidRPr="00BB629B" w:rsidRDefault="003315C9" w:rsidP="00F236E6">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C47F491"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F7E22DD"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50C36FF"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0A6D61C"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B70EB94" w14:textId="77777777" w:rsidR="003315C9" w:rsidRPr="00BB629B" w:rsidRDefault="003315C9" w:rsidP="00F236E6">
            <w:pPr>
              <w:pStyle w:val="TAL"/>
              <w:rPr>
                <w:b/>
              </w:rPr>
            </w:pPr>
          </w:p>
        </w:tc>
      </w:tr>
      <w:tr w:rsidR="003315C9" w:rsidRPr="00BB629B" w14:paraId="32268E4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9008F1F" w14:textId="77777777" w:rsidR="003315C9" w:rsidRPr="00BB629B" w:rsidRDefault="003315C9" w:rsidP="00F236E6">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457F4A64" w14:textId="77777777" w:rsidR="003315C9" w:rsidRPr="00BB629B" w:rsidRDefault="003315C9" w:rsidP="00F236E6">
            <w:pPr>
              <w:pStyle w:val="TAL"/>
            </w:pPr>
            <w:r w:rsidRPr="00BB629B">
              <w:rPr>
                <w:rFonts w:cs="Arial"/>
              </w:rPr>
              <w:t xml:space="preserve">EN-DC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F55A5A9"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C11B3C" w14:textId="77777777" w:rsidR="003315C9" w:rsidRPr="00BB629B" w:rsidRDefault="003315C9" w:rsidP="00F236E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23EBAA5" w14:textId="4F30B356"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B8B0A5C"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192AAA" w14:textId="77777777" w:rsidR="003315C9" w:rsidRPr="00BB629B" w:rsidRDefault="003315C9" w:rsidP="00F236E6">
            <w:pPr>
              <w:pStyle w:val="TAL"/>
            </w:pPr>
            <w:r w:rsidRPr="00BB629B">
              <w:t>2Rx</w:t>
            </w:r>
          </w:p>
          <w:p w14:paraId="30867AEC" w14:textId="77777777" w:rsidR="003315C9" w:rsidRPr="00BB629B" w:rsidRDefault="003315C9" w:rsidP="00F236E6">
            <w:pPr>
              <w:pStyle w:val="TAL"/>
            </w:pPr>
            <w:r w:rsidRPr="00BB629B">
              <w:t>4Rx</w:t>
            </w:r>
          </w:p>
        </w:tc>
      </w:tr>
      <w:tr w:rsidR="003315C9" w:rsidRPr="00BB629B" w14:paraId="0A99490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DB5EE" w14:textId="77777777" w:rsidR="003315C9" w:rsidRPr="003951D1" w:rsidRDefault="003315C9" w:rsidP="00F236E6">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92767" w14:textId="77777777" w:rsidR="003315C9" w:rsidRPr="003951D1" w:rsidRDefault="003315C9" w:rsidP="00F236E6">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98040" w14:textId="77777777" w:rsidR="003315C9" w:rsidRPr="00BB629B" w:rsidRDefault="003315C9" w:rsidP="00F236E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9C4F4" w14:textId="77777777" w:rsidR="003315C9" w:rsidRPr="00BB629B" w:rsidRDefault="003315C9" w:rsidP="00F236E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5BD33" w14:textId="77777777" w:rsidR="003315C9" w:rsidRPr="00BB629B" w:rsidRDefault="003315C9" w:rsidP="00F236E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83168"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C417E" w14:textId="77777777" w:rsidR="003315C9" w:rsidRPr="00BB629B" w:rsidRDefault="003315C9" w:rsidP="00F236E6">
            <w:pPr>
              <w:pStyle w:val="TAL"/>
            </w:pPr>
          </w:p>
        </w:tc>
      </w:tr>
      <w:tr w:rsidR="003315C9" w:rsidRPr="00BB629B" w14:paraId="7E84AE7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35936B9C" w14:textId="77777777" w:rsidR="003315C9" w:rsidRPr="00BB629B" w:rsidRDefault="003315C9" w:rsidP="00F236E6">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7393FFE2" w14:textId="77777777" w:rsidR="003315C9" w:rsidRPr="00BB629B" w:rsidRDefault="003315C9" w:rsidP="00F236E6">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FCC747F" w14:textId="77777777" w:rsidR="003315C9" w:rsidRPr="00BB629B" w:rsidRDefault="003315C9" w:rsidP="00F236E6">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19DD520" w14:textId="77777777" w:rsidR="003315C9" w:rsidRPr="00BB629B" w:rsidRDefault="003315C9" w:rsidP="00F236E6">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0F05EDD1" w14:textId="76760D4B" w:rsidR="003315C9" w:rsidRPr="00BB629B" w:rsidRDefault="005B25FA" w:rsidP="00F236E6">
            <w:pPr>
              <w:pStyle w:val="TAL"/>
              <w:rPr>
                <w:lang w:eastAsia="zh-CN"/>
              </w:rPr>
            </w:pPr>
            <w:r>
              <w:t>UEs</w:t>
            </w:r>
            <w:r w:rsidR="003315C9"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1811F73"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01A06549" w14:textId="77777777" w:rsidR="003315C9" w:rsidRPr="00BB629B" w:rsidRDefault="003315C9" w:rsidP="00F236E6">
            <w:pPr>
              <w:pStyle w:val="TAL"/>
            </w:pPr>
            <w:r w:rsidRPr="00BB629B">
              <w:t>2Rx</w:t>
            </w:r>
          </w:p>
          <w:p w14:paraId="015A4138" w14:textId="77777777" w:rsidR="003315C9" w:rsidRPr="00BB629B" w:rsidRDefault="003315C9" w:rsidP="00F236E6">
            <w:pPr>
              <w:pStyle w:val="TAL"/>
            </w:pPr>
            <w:r w:rsidRPr="00BB629B">
              <w:t>4Rx</w:t>
            </w:r>
          </w:p>
        </w:tc>
      </w:tr>
      <w:tr w:rsidR="003315C9" w:rsidRPr="00BB629B" w14:paraId="153BF85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3256474" w14:textId="77777777" w:rsidR="003315C9" w:rsidRPr="00BB629B" w:rsidRDefault="003315C9" w:rsidP="00F236E6">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C8B8C3D" w14:textId="77777777" w:rsidR="003315C9" w:rsidRPr="00BB629B" w:rsidRDefault="003315C9" w:rsidP="00F236E6">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FA8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39396B"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5C795D"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A8C72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BED9A0E" w14:textId="77777777" w:rsidR="003315C9" w:rsidRPr="00BB629B" w:rsidRDefault="003315C9" w:rsidP="00F236E6">
            <w:pPr>
              <w:pStyle w:val="TAL"/>
              <w:rPr>
                <w:b/>
              </w:rPr>
            </w:pPr>
          </w:p>
        </w:tc>
      </w:tr>
      <w:tr w:rsidR="003315C9" w:rsidRPr="00BB629B" w14:paraId="575E8CF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B2A86D" w14:textId="77777777" w:rsidR="003315C9" w:rsidRPr="00BB629B" w:rsidRDefault="003315C9" w:rsidP="00F236E6">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8F42561" w14:textId="77777777" w:rsidR="003315C9" w:rsidRPr="00BB629B" w:rsidRDefault="003315C9" w:rsidP="00F236E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AD488"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C8142A"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4BA4FED"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98E135"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6048B3D" w14:textId="77777777" w:rsidR="003315C9" w:rsidRPr="00BB629B" w:rsidRDefault="003315C9" w:rsidP="00F236E6">
            <w:pPr>
              <w:pStyle w:val="TAL"/>
              <w:rPr>
                <w:b/>
              </w:rPr>
            </w:pPr>
          </w:p>
        </w:tc>
      </w:tr>
      <w:tr w:rsidR="00DF04C6" w:rsidRPr="00BB629B" w14:paraId="665A7EF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1527F20" w14:textId="77777777" w:rsidR="00DF04C6" w:rsidRPr="00BB629B" w:rsidRDefault="00DF04C6" w:rsidP="00DF04C6">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34E3CC96" w14:textId="77777777" w:rsidR="00DF04C6" w:rsidRPr="00BB629B" w:rsidRDefault="00DF04C6" w:rsidP="00DF04C6">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22C67CB"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C968D4C" w14:textId="77777777" w:rsidR="00DF04C6" w:rsidRPr="00BB629B" w:rsidRDefault="00DF04C6" w:rsidP="00DF04C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6B75913" w14:textId="69A52720"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E11E25" w14:textId="7958ED39" w:rsidR="00DF04C6" w:rsidRPr="00BB629B" w:rsidRDefault="00DF04C6" w:rsidP="00DF04C6">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14E4F07" w14:textId="77777777" w:rsidR="00DF04C6" w:rsidRPr="00BB629B" w:rsidRDefault="00DF04C6" w:rsidP="00DF04C6">
            <w:pPr>
              <w:pStyle w:val="TAL"/>
            </w:pPr>
            <w:r w:rsidRPr="00BB629B">
              <w:t>2Rx</w:t>
            </w:r>
          </w:p>
          <w:p w14:paraId="543A945C" w14:textId="77777777" w:rsidR="00DF04C6" w:rsidRPr="00BB629B" w:rsidRDefault="00DF04C6" w:rsidP="00DF04C6">
            <w:pPr>
              <w:pStyle w:val="TAL"/>
            </w:pPr>
            <w:r w:rsidRPr="00BB629B">
              <w:t>4Rx</w:t>
            </w:r>
          </w:p>
        </w:tc>
      </w:tr>
      <w:tr w:rsidR="00DF04C6" w:rsidRPr="00BB629B" w14:paraId="6603EE9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8C49E25" w14:textId="77777777" w:rsidR="00DF04C6" w:rsidRPr="00BB629B" w:rsidRDefault="00DF04C6" w:rsidP="00DF04C6">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69F3CCED" w14:textId="77777777" w:rsidR="00DF04C6" w:rsidRPr="00BB629B" w:rsidRDefault="00DF04C6" w:rsidP="00DF04C6">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90997FC"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186A01" w14:textId="77777777" w:rsidR="00DF04C6" w:rsidRPr="00BB629B" w:rsidRDefault="00DF04C6" w:rsidP="00DF04C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3A75878" w14:textId="0B75F4A2"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5F9BE9A" w14:textId="63919D64" w:rsidR="00DF04C6" w:rsidRPr="00BB629B" w:rsidRDefault="00DF04C6" w:rsidP="00DF04C6">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911C69B" w14:textId="77777777" w:rsidR="00DF04C6" w:rsidRPr="00BB629B" w:rsidRDefault="00DF04C6" w:rsidP="00DF04C6">
            <w:pPr>
              <w:pStyle w:val="TAL"/>
            </w:pPr>
            <w:r w:rsidRPr="00BB629B">
              <w:t>2Rx</w:t>
            </w:r>
          </w:p>
          <w:p w14:paraId="29FCE5AD" w14:textId="77777777" w:rsidR="00DF04C6" w:rsidRPr="00BB629B" w:rsidRDefault="00DF04C6" w:rsidP="00DF04C6">
            <w:pPr>
              <w:pStyle w:val="TAL"/>
            </w:pPr>
            <w:r w:rsidRPr="00BB629B">
              <w:t>4Rx</w:t>
            </w:r>
          </w:p>
        </w:tc>
      </w:tr>
      <w:tr w:rsidR="00DF04C6" w:rsidRPr="00BB629B" w14:paraId="473162F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FE61C42" w14:textId="77777777" w:rsidR="00DF04C6" w:rsidRPr="00BB629B" w:rsidRDefault="00DF04C6" w:rsidP="00DF04C6">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9D6E94A" w14:textId="77777777" w:rsidR="00DF04C6" w:rsidRPr="00BB629B" w:rsidRDefault="00DF04C6" w:rsidP="00DF04C6">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4C0A981"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E3389D0" w14:textId="77777777" w:rsidR="00DF04C6" w:rsidRPr="00BB629B" w:rsidRDefault="00DF04C6" w:rsidP="00DF04C6">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A3AC323" w14:textId="18672B88"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B5CCFA3" w14:textId="644FDE91" w:rsidR="00DF04C6" w:rsidRPr="00BB629B" w:rsidRDefault="00DF04C6" w:rsidP="00DF04C6">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0296635B" w14:textId="77777777" w:rsidR="00DF04C6" w:rsidRPr="00BB629B" w:rsidRDefault="00DF04C6" w:rsidP="00DF04C6">
            <w:pPr>
              <w:pStyle w:val="TAL"/>
            </w:pPr>
            <w:r w:rsidRPr="00BB629B">
              <w:t>2Rx</w:t>
            </w:r>
          </w:p>
          <w:p w14:paraId="5E6E43F1" w14:textId="77777777" w:rsidR="00DF04C6" w:rsidRPr="00BB629B" w:rsidRDefault="00DF04C6" w:rsidP="00DF04C6">
            <w:pPr>
              <w:pStyle w:val="TAL"/>
            </w:pPr>
            <w:r w:rsidRPr="00BB629B">
              <w:t>4Rx</w:t>
            </w:r>
          </w:p>
        </w:tc>
      </w:tr>
      <w:tr w:rsidR="00DF04C6" w:rsidRPr="00BB629B" w14:paraId="618D362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CAFB770" w14:textId="77777777" w:rsidR="00DF04C6" w:rsidRPr="00BB629B" w:rsidRDefault="00DF04C6" w:rsidP="00DF04C6">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0C1D259F" w14:textId="77777777" w:rsidR="00DF04C6" w:rsidRPr="00BB629B" w:rsidRDefault="00DF04C6" w:rsidP="00DF04C6">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53907BF"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EB1311" w14:textId="77777777" w:rsidR="00DF04C6" w:rsidRPr="00BB629B" w:rsidRDefault="00DF04C6" w:rsidP="00DF04C6">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60471D22" w14:textId="490FE995"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33596C4" w14:textId="671A4753" w:rsidR="00DF04C6" w:rsidRPr="00BB629B" w:rsidRDefault="00DF04C6" w:rsidP="00DF04C6">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59E5A8E1" w14:textId="77777777" w:rsidR="00DF04C6" w:rsidRPr="00BB629B" w:rsidRDefault="00DF04C6" w:rsidP="00DF04C6">
            <w:pPr>
              <w:pStyle w:val="TAL"/>
            </w:pPr>
            <w:r w:rsidRPr="00BB629B">
              <w:t>2Rx</w:t>
            </w:r>
          </w:p>
          <w:p w14:paraId="5A8CAB1C" w14:textId="77777777" w:rsidR="00DF04C6" w:rsidRPr="00BB629B" w:rsidRDefault="00DF04C6" w:rsidP="00DF04C6">
            <w:pPr>
              <w:pStyle w:val="TAL"/>
            </w:pPr>
            <w:r w:rsidRPr="00BB629B">
              <w:t>4Rx</w:t>
            </w:r>
          </w:p>
        </w:tc>
      </w:tr>
      <w:tr w:rsidR="00DF04C6" w:rsidRPr="00BB629B" w14:paraId="0B160C5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164307F" w14:textId="77777777" w:rsidR="00DF04C6" w:rsidRPr="00BB629B" w:rsidRDefault="00DF04C6" w:rsidP="00DF04C6">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7BA52AEF" w14:textId="77777777" w:rsidR="00DF04C6" w:rsidRPr="00BB629B" w:rsidRDefault="00DF04C6" w:rsidP="00DF04C6">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A6D18E0"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66006BE" w14:textId="77777777" w:rsidR="00DF04C6" w:rsidRPr="00BB629B" w:rsidRDefault="00DF04C6" w:rsidP="00DF04C6">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7CEF77CB" w14:textId="235843B3"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09D39F9C" w14:textId="762F3582" w:rsidR="00DF04C6" w:rsidRPr="00BB629B" w:rsidRDefault="00DF04C6" w:rsidP="00DF04C6">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169ED6B3" w14:textId="77777777" w:rsidR="00DF04C6" w:rsidRPr="00BB629B" w:rsidRDefault="00DF04C6" w:rsidP="00DF04C6">
            <w:pPr>
              <w:pStyle w:val="TAL"/>
            </w:pPr>
            <w:r w:rsidRPr="00BB629B">
              <w:t>2Rx</w:t>
            </w:r>
          </w:p>
          <w:p w14:paraId="669F5F40" w14:textId="77777777" w:rsidR="00DF04C6" w:rsidRPr="00BB629B" w:rsidRDefault="00DF04C6" w:rsidP="00DF04C6">
            <w:pPr>
              <w:pStyle w:val="TAL"/>
            </w:pPr>
            <w:r w:rsidRPr="00BB629B">
              <w:t>4Rx</w:t>
            </w:r>
          </w:p>
        </w:tc>
      </w:tr>
      <w:tr w:rsidR="00DF04C6" w:rsidRPr="00BB629B" w14:paraId="3030016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7E53E20" w14:textId="77777777" w:rsidR="00DF04C6" w:rsidRPr="00BB629B" w:rsidRDefault="00DF04C6" w:rsidP="00DF04C6">
            <w:pPr>
              <w:pStyle w:val="TAL"/>
            </w:pPr>
            <w:r w:rsidRPr="00BB629B">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608D3281" w14:textId="77777777" w:rsidR="00DF04C6" w:rsidRPr="00BB629B" w:rsidRDefault="00DF04C6" w:rsidP="00DF04C6">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D779BF"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C666A08" w14:textId="77777777" w:rsidR="00DF04C6" w:rsidRPr="00BB629B" w:rsidRDefault="00DF04C6" w:rsidP="00DF04C6">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1FFE7FFD" w14:textId="3EB034B1"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FDD </w:t>
            </w:r>
            <w:proofErr w:type="gramStart"/>
            <w:r w:rsidRPr="00BB629B">
              <w:rPr>
                <w:rFonts w:eastAsia="SimSun"/>
                <w:lang w:eastAsia="zh-CN"/>
              </w:rPr>
              <w:t>FR1</w:t>
            </w:r>
            <w:proofErr w:type="gramEnd"/>
            <w:r w:rsidRPr="00BB629B">
              <w:rPr>
                <w:rFonts w:eastAsia="SimSun"/>
                <w:lang w:eastAsia="zh-CN"/>
              </w:rPr>
              <w:t xml:space="preserve">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180C08A" w14:textId="0C24ADD2" w:rsidR="00DF04C6" w:rsidRPr="00BB629B" w:rsidRDefault="00DF04C6" w:rsidP="00DF04C6">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43672761" w14:textId="77777777" w:rsidR="00DF04C6" w:rsidRPr="00BB629B" w:rsidRDefault="00DF04C6" w:rsidP="00DF04C6">
            <w:pPr>
              <w:pStyle w:val="TAL"/>
            </w:pPr>
            <w:r w:rsidRPr="00BB629B">
              <w:t>2Rx</w:t>
            </w:r>
          </w:p>
          <w:p w14:paraId="675E8562" w14:textId="77777777" w:rsidR="00DF04C6" w:rsidRPr="00BB629B" w:rsidRDefault="00DF04C6" w:rsidP="00DF04C6">
            <w:pPr>
              <w:pStyle w:val="TAL"/>
            </w:pPr>
            <w:r w:rsidRPr="00BB629B">
              <w:t>4Rx</w:t>
            </w:r>
          </w:p>
        </w:tc>
      </w:tr>
      <w:tr w:rsidR="00DF04C6" w:rsidRPr="00BB629B" w14:paraId="56416D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3CB2AF79" w14:textId="77777777" w:rsidR="00DF04C6" w:rsidRPr="00BB629B" w:rsidRDefault="00DF04C6" w:rsidP="00DF04C6">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E0293BE" w14:textId="77777777" w:rsidR="00DF04C6" w:rsidRPr="00BB629B" w:rsidRDefault="00DF04C6" w:rsidP="00DF04C6">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3EAB13F" w14:textId="77777777" w:rsidR="00DF04C6" w:rsidRPr="00BB629B" w:rsidRDefault="00DF04C6" w:rsidP="00DF04C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D9E93D4" w14:textId="77777777" w:rsidR="00DF04C6" w:rsidRPr="00BB629B" w:rsidRDefault="00DF04C6" w:rsidP="00DF04C6">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579A12F7" w14:textId="6AF28F88" w:rsidR="00DF04C6" w:rsidRPr="00BB629B" w:rsidRDefault="00DF04C6" w:rsidP="00DF04C6">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CD67D99" w14:textId="762D12D9" w:rsidR="00DF04C6" w:rsidRPr="00BB629B" w:rsidRDefault="00DF04C6" w:rsidP="00DF04C6">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5B9D37B0" w14:textId="77777777" w:rsidR="00DF04C6" w:rsidRPr="00BB629B" w:rsidRDefault="00DF04C6" w:rsidP="00DF04C6">
            <w:pPr>
              <w:pStyle w:val="TAL"/>
            </w:pPr>
            <w:r w:rsidRPr="00BB629B">
              <w:t>2Rx</w:t>
            </w:r>
          </w:p>
          <w:p w14:paraId="396E445D" w14:textId="77777777" w:rsidR="00DF04C6" w:rsidRPr="00BB629B" w:rsidRDefault="00DF04C6" w:rsidP="00DF04C6">
            <w:pPr>
              <w:pStyle w:val="TAL"/>
            </w:pPr>
            <w:r w:rsidRPr="00BB629B">
              <w:t>4Rx</w:t>
            </w:r>
          </w:p>
        </w:tc>
      </w:tr>
      <w:tr w:rsidR="005B25FA" w:rsidRPr="00BB629B" w14:paraId="4DCEDC6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623CD72C" w14:textId="7497D3F9" w:rsidR="005B25FA" w:rsidRPr="00BB629B" w:rsidRDefault="005B25FA" w:rsidP="005B25FA">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53179E0E" w14:textId="7FABF33C" w:rsidR="005B25FA" w:rsidRPr="00BB629B" w:rsidRDefault="005B25FA" w:rsidP="005B25FA">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C176E94" w14:textId="029F47B3" w:rsidR="005B25FA" w:rsidRPr="00BB629B" w:rsidRDefault="005B25FA" w:rsidP="005B25FA">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9FA0865" w14:textId="338E5E18" w:rsidR="005B25FA" w:rsidRPr="00BB629B" w:rsidRDefault="005B25FA" w:rsidP="005B25FA">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4820E25B" w14:textId="77BC7DCF" w:rsidR="005B25FA" w:rsidRDefault="005B25FA" w:rsidP="005B25FA">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2E7598F" w14:textId="10906859" w:rsidR="00DF04C6" w:rsidRDefault="00DF04C6" w:rsidP="00DF04C6">
            <w:pPr>
              <w:pStyle w:val="TAL"/>
              <w:rPr>
                <w:lang w:eastAsia="zh-CN"/>
              </w:rPr>
            </w:pPr>
          </w:p>
          <w:p w14:paraId="3098AAD4" w14:textId="70639957" w:rsidR="005B25FA" w:rsidRPr="00BB629B" w:rsidRDefault="00DF04C6" w:rsidP="00DF04C6">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6E7BB57B" w14:textId="77777777" w:rsidR="005B25FA" w:rsidRPr="00BB629B" w:rsidRDefault="005B25FA" w:rsidP="005B25FA">
            <w:pPr>
              <w:pStyle w:val="TAL"/>
            </w:pPr>
            <w:r w:rsidRPr="00BB629B">
              <w:t>2Rx</w:t>
            </w:r>
          </w:p>
          <w:p w14:paraId="6BDE64D3" w14:textId="1AEE1271" w:rsidR="005B25FA" w:rsidRPr="00BB629B" w:rsidRDefault="005B25FA" w:rsidP="005B25FA">
            <w:pPr>
              <w:pStyle w:val="TAL"/>
            </w:pPr>
            <w:r w:rsidRPr="00BB629B">
              <w:t>4Rx</w:t>
            </w:r>
          </w:p>
        </w:tc>
      </w:tr>
      <w:tr w:rsidR="005B25FA" w:rsidRPr="00BB629B" w14:paraId="517B53F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0E8F90" w14:textId="77777777" w:rsidR="005B25FA" w:rsidRPr="00BB629B" w:rsidRDefault="005B25FA" w:rsidP="005B25FA">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A67023" w14:textId="77777777" w:rsidR="005B25FA" w:rsidRPr="00BB629B" w:rsidRDefault="005B25FA" w:rsidP="005B25FA">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28CCF9"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4C59A0"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1741EB"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489256"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22CF67" w14:textId="77777777" w:rsidR="005B25FA" w:rsidRPr="00BB629B" w:rsidRDefault="005B25FA" w:rsidP="005B25FA">
            <w:pPr>
              <w:pStyle w:val="TAL"/>
              <w:rPr>
                <w:b/>
              </w:rPr>
            </w:pPr>
          </w:p>
        </w:tc>
      </w:tr>
      <w:tr w:rsidR="00DF04C6" w:rsidRPr="00BB629B" w14:paraId="7A3DB568"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0350473B" w14:textId="77777777" w:rsidR="00DF04C6" w:rsidRPr="00BB629B" w:rsidRDefault="00DF04C6" w:rsidP="00DF04C6">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39C94D85" w14:textId="77777777" w:rsidR="00DF04C6" w:rsidRPr="00BB629B" w:rsidRDefault="00DF04C6" w:rsidP="00DF04C6">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AAFABCD"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05EC910" w14:textId="77777777" w:rsidR="00DF04C6" w:rsidRPr="00BB629B" w:rsidRDefault="00DF04C6" w:rsidP="00DF04C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F5452BE" w14:textId="3E92AEAA"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0F6F407" w14:textId="72FDE2DE" w:rsidR="00DF04C6" w:rsidRPr="00BB629B" w:rsidRDefault="00DF04C6" w:rsidP="00DF04C6">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CFC8271" w14:textId="77777777" w:rsidR="00DF04C6" w:rsidRPr="00BB629B" w:rsidRDefault="00DF04C6" w:rsidP="00DF04C6">
            <w:pPr>
              <w:pStyle w:val="TAL"/>
            </w:pPr>
            <w:r w:rsidRPr="00BB629B">
              <w:t>2Rx</w:t>
            </w:r>
          </w:p>
          <w:p w14:paraId="4E24F0FB" w14:textId="77777777" w:rsidR="00DF04C6" w:rsidRPr="00BB629B" w:rsidRDefault="00DF04C6" w:rsidP="00DF04C6">
            <w:pPr>
              <w:pStyle w:val="TAL"/>
            </w:pPr>
            <w:r w:rsidRPr="00BB629B">
              <w:t>4Rx</w:t>
            </w:r>
          </w:p>
        </w:tc>
      </w:tr>
      <w:tr w:rsidR="00DF04C6" w:rsidRPr="00BB629B" w14:paraId="3C1F27BB"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2C654A06" w14:textId="77777777" w:rsidR="00DF04C6" w:rsidRPr="00BB629B" w:rsidRDefault="00DF04C6" w:rsidP="00DF04C6">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44D589BE" w14:textId="77777777" w:rsidR="00DF04C6" w:rsidRPr="00BB629B" w:rsidRDefault="00DF04C6" w:rsidP="00DF04C6">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4F121564"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CB6F3B" w14:textId="77777777" w:rsidR="00DF04C6" w:rsidRPr="00BB629B" w:rsidRDefault="00DF04C6" w:rsidP="00DF04C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E76CC01" w14:textId="6794F225"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7D043A" w14:textId="10F5447B" w:rsidR="00DF04C6" w:rsidRPr="00BB629B" w:rsidRDefault="00DF04C6" w:rsidP="00DF04C6">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17F1F2" w14:textId="77777777" w:rsidR="00DF04C6" w:rsidRPr="00BB629B" w:rsidRDefault="00DF04C6" w:rsidP="00DF04C6">
            <w:pPr>
              <w:pStyle w:val="TAL"/>
            </w:pPr>
            <w:r w:rsidRPr="00BB629B">
              <w:t>2Rx</w:t>
            </w:r>
          </w:p>
          <w:p w14:paraId="5AA9B8B0" w14:textId="77777777" w:rsidR="00DF04C6" w:rsidRPr="00BB629B" w:rsidRDefault="00DF04C6" w:rsidP="00DF04C6">
            <w:pPr>
              <w:pStyle w:val="TAL"/>
            </w:pPr>
            <w:r w:rsidRPr="00BB629B">
              <w:t>4Rx</w:t>
            </w:r>
          </w:p>
        </w:tc>
      </w:tr>
      <w:tr w:rsidR="00DF04C6" w:rsidRPr="00BB629B" w14:paraId="6E391202"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12440B13" w14:textId="77777777" w:rsidR="00DF04C6" w:rsidRPr="00BB629B" w:rsidRDefault="00DF04C6" w:rsidP="00DF04C6">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57699F15" w14:textId="77777777" w:rsidR="00DF04C6" w:rsidRPr="00BB629B" w:rsidRDefault="00DF04C6" w:rsidP="00DF04C6">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A08D7E7"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4F6248" w14:textId="77777777" w:rsidR="00DF04C6" w:rsidRPr="00BB629B" w:rsidRDefault="00DF04C6" w:rsidP="00DF04C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07A21D2" w14:textId="09D54FFB"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87061EF" w14:textId="2C50D077" w:rsidR="00DF04C6" w:rsidRPr="00BB629B" w:rsidRDefault="00DF04C6" w:rsidP="00DF04C6">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0A69F634" w14:textId="77777777" w:rsidR="00DF04C6" w:rsidRPr="00BB629B" w:rsidRDefault="00DF04C6" w:rsidP="00DF04C6">
            <w:pPr>
              <w:pStyle w:val="TAL"/>
            </w:pPr>
            <w:r w:rsidRPr="00BB629B">
              <w:t>2Rx</w:t>
            </w:r>
          </w:p>
          <w:p w14:paraId="1E16DD6B" w14:textId="77777777" w:rsidR="00DF04C6" w:rsidRPr="00BB629B" w:rsidRDefault="00DF04C6" w:rsidP="00DF04C6">
            <w:pPr>
              <w:pStyle w:val="TAL"/>
            </w:pPr>
            <w:r w:rsidRPr="00BB629B">
              <w:t>4Rx</w:t>
            </w:r>
          </w:p>
        </w:tc>
      </w:tr>
      <w:tr w:rsidR="00DF04C6" w:rsidRPr="00BB629B" w14:paraId="570029DB"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1E74C326" w14:textId="77777777" w:rsidR="00DF04C6" w:rsidRPr="00BB629B" w:rsidRDefault="00DF04C6" w:rsidP="00DF04C6">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006F5C5B" w14:textId="77777777" w:rsidR="00DF04C6" w:rsidRPr="00BB629B" w:rsidRDefault="00DF04C6" w:rsidP="00DF04C6">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B36B07A"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C1D129D" w14:textId="77777777" w:rsidR="00DF04C6" w:rsidRPr="00BB629B" w:rsidRDefault="00DF04C6" w:rsidP="00DF04C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25FCB41" w14:textId="17D94A8E" w:rsidR="00DF04C6" w:rsidRPr="00BB629B" w:rsidRDefault="00DF04C6" w:rsidP="00DF04C6">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0055B9F" w14:textId="335A3E65" w:rsidR="00DF04C6" w:rsidRPr="00BB629B" w:rsidRDefault="00DF04C6" w:rsidP="00DF04C6">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2898C8E4" w14:textId="77777777" w:rsidR="00DF04C6" w:rsidRPr="00BB629B" w:rsidRDefault="00DF04C6" w:rsidP="00DF04C6">
            <w:pPr>
              <w:pStyle w:val="TAL"/>
            </w:pPr>
            <w:r w:rsidRPr="00BB629B">
              <w:t>2Rx</w:t>
            </w:r>
          </w:p>
          <w:p w14:paraId="085F9C69" w14:textId="77777777" w:rsidR="00DF04C6" w:rsidRPr="00BB629B" w:rsidRDefault="00DF04C6" w:rsidP="00DF04C6">
            <w:pPr>
              <w:pStyle w:val="TAL"/>
            </w:pPr>
            <w:r w:rsidRPr="00BB629B">
              <w:t>4Rx</w:t>
            </w:r>
          </w:p>
        </w:tc>
      </w:tr>
      <w:tr w:rsidR="00DF04C6" w:rsidRPr="00BB629B" w14:paraId="68F27BF5" w14:textId="77777777" w:rsidTr="005B25FA">
        <w:trPr>
          <w:jc w:val="center"/>
        </w:trPr>
        <w:tc>
          <w:tcPr>
            <w:tcW w:w="1177" w:type="dxa"/>
            <w:tcBorders>
              <w:top w:val="single" w:sz="4" w:space="0" w:color="auto"/>
              <w:left w:val="single" w:sz="4" w:space="0" w:color="auto"/>
              <w:bottom w:val="nil"/>
              <w:right w:val="single" w:sz="4" w:space="0" w:color="auto"/>
            </w:tcBorders>
          </w:tcPr>
          <w:p w14:paraId="2A63C9B3" w14:textId="170F65F8" w:rsidR="00DF04C6" w:rsidRPr="00BB629B" w:rsidRDefault="00DF04C6" w:rsidP="00DF04C6">
            <w:pPr>
              <w:pStyle w:val="TAL"/>
            </w:pPr>
            <w:r w:rsidRPr="00BB629B">
              <w:t>4.6.2.9</w:t>
            </w:r>
          </w:p>
        </w:tc>
        <w:tc>
          <w:tcPr>
            <w:tcW w:w="4540" w:type="dxa"/>
            <w:tcBorders>
              <w:top w:val="single" w:sz="4" w:space="0" w:color="auto"/>
              <w:left w:val="single" w:sz="4" w:space="0" w:color="auto"/>
              <w:bottom w:val="nil"/>
              <w:right w:val="single" w:sz="4" w:space="0" w:color="auto"/>
            </w:tcBorders>
          </w:tcPr>
          <w:p w14:paraId="513DAC8C" w14:textId="44C78AE6" w:rsidR="00DF04C6" w:rsidRPr="00BB629B" w:rsidRDefault="00DF04C6" w:rsidP="00DF04C6">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114C81" w14:textId="36286F0C" w:rsidR="00DF04C6" w:rsidRPr="00BB629B" w:rsidRDefault="00DF04C6" w:rsidP="00DF04C6">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0B0BBF2" w14:textId="483902DD" w:rsidR="00DF04C6" w:rsidRPr="00BB629B" w:rsidRDefault="00DF04C6" w:rsidP="00DF04C6">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3726E68A" w14:textId="4E2FBA84" w:rsidR="00DF04C6" w:rsidRDefault="00DF04C6" w:rsidP="00DF04C6">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A671BBD" w14:textId="0EFFD27C" w:rsidR="00DF04C6" w:rsidRPr="00BB629B" w:rsidRDefault="00DF04C6" w:rsidP="00DF04C6">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34775BC1" w14:textId="77777777" w:rsidR="00DF04C6" w:rsidRPr="00BB629B" w:rsidRDefault="00DF04C6" w:rsidP="00DF04C6">
            <w:pPr>
              <w:pStyle w:val="TAL"/>
            </w:pPr>
            <w:r w:rsidRPr="00BB629B">
              <w:t>2Rx</w:t>
            </w:r>
          </w:p>
          <w:p w14:paraId="10A0192D" w14:textId="6207CCEF" w:rsidR="00DF04C6" w:rsidRPr="00BB629B" w:rsidRDefault="00DF04C6" w:rsidP="00DF04C6">
            <w:pPr>
              <w:pStyle w:val="TAL"/>
            </w:pPr>
            <w:r w:rsidRPr="00BB629B">
              <w:t>4Rx</w:t>
            </w:r>
          </w:p>
        </w:tc>
      </w:tr>
      <w:tr w:rsidR="005B25FA" w:rsidRPr="00BB629B" w14:paraId="0753527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D7B6D7C" w14:textId="77777777" w:rsidR="005B25FA" w:rsidRPr="00BB629B" w:rsidRDefault="005B25FA" w:rsidP="005B25FA">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323E978" w14:textId="77777777" w:rsidR="005B25FA" w:rsidRPr="00BB629B" w:rsidRDefault="005B25FA" w:rsidP="005B25FA">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3C055A5"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A2657E" w14:textId="77777777" w:rsidR="005B25FA" w:rsidRPr="00BB629B" w:rsidRDefault="005B25FA" w:rsidP="005B25FA">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51C88B7" w14:textId="77777777" w:rsidR="005B25FA" w:rsidRPr="00BB629B" w:rsidRDefault="005B25FA" w:rsidP="005B25FA">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2B5845D"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8A399E3" w14:textId="77777777" w:rsidR="005B25FA" w:rsidRPr="00BB629B" w:rsidRDefault="005B25FA" w:rsidP="005B25FA">
            <w:pPr>
              <w:pStyle w:val="TAL"/>
              <w:rPr>
                <w:b/>
              </w:rPr>
            </w:pPr>
          </w:p>
        </w:tc>
      </w:tr>
      <w:tr w:rsidR="00DF04C6" w:rsidRPr="00BB629B" w14:paraId="24DCA8C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29058A6" w14:textId="77777777" w:rsidR="00DF04C6" w:rsidRPr="00BB629B" w:rsidRDefault="00DF04C6" w:rsidP="00DF04C6">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16A59B52" w14:textId="77777777" w:rsidR="00DF04C6" w:rsidRPr="00BB629B" w:rsidRDefault="00DF04C6" w:rsidP="00DF04C6">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446284"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8457F7" w14:textId="77777777" w:rsidR="00DF04C6" w:rsidRPr="00BB629B" w:rsidRDefault="00DF04C6" w:rsidP="00DF04C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C2F7BCA" w14:textId="5E522EF0" w:rsidR="00DF04C6" w:rsidRPr="00BB629B" w:rsidRDefault="00DF04C6" w:rsidP="00DF04C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ACE527" w14:textId="55C2B7CA" w:rsidR="00DF04C6" w:rsidRPr="00BB629B" w:rsidRDefault="00DF04C6" w:rsidP="00DF04C6">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DFCACF" w14:textId="77777777" w:rsidR="00DF04C6" w:rsidRPr="00BB629B" w:rsidRDefault="00DF04C6" w:rsidP="00DF04C6">
            <w:pPr>
              <w:pStyle w:val="TAL"/>
            </w:pPr>
            <w:r w:rsidRPr="00BB629B">
              <w:t>2Rx</w:t>
            </w:r>
          </w:p>
          <w:p w14:paraId="7F741F2B" w14:textId="77777777" w:rsidR="00DF04C6" w:rsidRPr="00BB629B" w:rsidRDefault="00DF04C6" w:rsidP="00DF04C6">
            <w:pPr>
              <w:pStyle w:val="TAL"/>
            </w:pPr>
            <w:r w:rsidRPr="00BB629B">
              <w:t>4Rx</w:t>
            </w:r>
          </w:p>
        </w:tc>
      </w:tr>
      <w:tr w:rsidR="00DF04C6" w:rsidRPr="00BB629B" w14:paraId="3B0F1AC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043094C" w14:textId="77777777" w:rsidR="00DF04C6" w:rsidRPr="00BB629B" w:rsidRDefault="00DF04C6" w:rsidP="00DF04C6">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66C874E2" w14:textId="77777777" w:rsidR="00DF04C6" w:rsidRPr="00BB629B" w:rsidRDefault="00DF04C6" w:rsidP="00DF04C6">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338FEDC"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9601F5" w14:textId="77777777" w:rsidR="00DF04C6" w:rsidRPr="00BB629B" w:rsidRDefault="00DF04C6" w:rsidP="00DF04C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1D5EB26" w14:textId="4B67F9E2" w:rsidR="00DF04C6" w:rsidRPr="00BB629B" w:rsidRDefault="00DF04C6" w:rsidP="00DF04C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6AACDCC" w14:textId="2A1197D3" w:rsidR="00DF04C6" w:rsidRPr="00BB629B" w:rsidRDefault="00DF04C6" w:rsidP="00DF04C6">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1A5DF67" w14:textId="77777777" w:rsidR="00DF04C6" w:rsidRPr="00BB629B" w:rsidRDefault="00DF04C6" w:rsidP="00DF04C6">
            <w:pPr>
              <w:pStyle w:val="TAL"/>
            </w:pPr>
            <w:r w:rsidRPr="00BB629B">
              <w:t>2Rx</w:t>
            </w:r>
          </w:p>
          <w:p w14:paraId="03785986" w14:textId="77777777" w:rsidR="00DF04C6" w:rsidRPr="00BB629B" w:rsidRDefault="00DF04C6" w:rsidP="00DF04C6">
            <w:pPr>
              <w:pStyle w:val="TAL"/>
            </w:pPr>
            <w:r w:rsidRPr="00BB629B">
              <w:t>4Rx</w:t>
            </w:r>
          </w:p>
        </w:tc>
      </w:tr>
      <w:tr w:rsidR="00DF04C6" w:rsidRPr="00BB629B" w14:paraId="090DC21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D825D57" w14:textId="77777777" w:rsidR="00DF04C6" w:rsidRPr="00BB629B" w:rsidRDefault="00DF04C6" w:rsidP="00DF04C6">
            <w:pPr>
              <w:pStyle w:val="TAL"/>
            </w:pPr>
            <w:r w:rsidRPr="00BB629B">
              <w:rPr>
                <w:rFonts w:cs="Arial"/>
              </w:rPr>
              <w:lastRenderedPageBreak/>
              <w:t>4.6.4.3</w:t>
            </w:r>
          </w:p>
        </w:tc>
        <w:tc>
          <w:tcPr>
            <w:tcW w:w="4540" w:type="dxa"/>
            <w:tcBorders>
              <w:top w:val="single" w:sz="4" w:space="0" w:color="auto"/>
              <w:left w:val="single" w:sz="4" w:space="0" w:color="auto"/>
              <w:bottom w:val="single" w:sz="4" w:space="0" w:color="auto"/>
              <w:right w:val="single" w:sz="4" w:space="0" w:color="auto"/>
            </w:tcBorders>
            <w:hideMark/>
          </w:tcPr>
          <w:p w14:paraId="1D43BCC8" w14:textId="77777777" w:rsidR="00DF04C6" w:rsidRPr="00BB629B" w:rsidRDefault="00DF04C6" w:rsidP="00DF04C6">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AAE06E4"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14B488D" w14:textId="77777777" w:rsidR="00DF04C6" w:rsidRPr="00BB629B" w:rsidRDefault="00DF04C6" w:rsidP="00DF04C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02AF608" w14:textId="26E800F4" w:rsidR="00DF04C6" w:rsidRPr="00BB629B" w:rsidRDefault="00DF04C6" w:rsidP="00DF04C6">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2D5C35" w14:textId="7FFA5284" w:rsidR="00DF04C6" w:rsidRPr="00BB629B" w:rsidRDefault="00DF04C6" w:rsidP="00DF04C6">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76374C25" w14:textId="77777777" w:rsidR="00DF04C6" w:rsidRPr="00BB629B" w:rsidRDefault="00DF04C6" w:rsidP="00DF04C6">
            <w:pPr>
              <w:pStyle w:val="TAL"/>
            </w:pPr>
            <w:r w:rsidRPr="00BB629B">
              <w:t>2Rx</w:t>
            </w:r>
          </w:p>
          <w:p w14:paraId="4271210D" w14:textId="77777777" w:rsidR="00DF04C6" w:rsidRPr="00BB629B" w:rsidRDefault="00DF04C6" w:rsidP="00DF04C6">
            <w:pPr>
              <w:pStyle w:val="TAL"/>
            </w:pPr>
            <w:r w:rsidRPr="00BB629B">
              <w:t>4Rx</w:t>
            </w:r>
          </w:p>
        </w:tc>
      </w:tr>
      <w:tr w:rsidR="00DF04C6" w:rsidRPr="00BB629B" w14:paraId="2B3C70C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FDAF7EA" w14:textId="77777777" w:rsidR="00DF04C6" w:rsidRPr="00BB629B" w:rsidRDefault="00DF04C6" w:rsidP="00DF04C6">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3E65C1DF" w14:textId="77777777" w:rsidR="00DF04C6" w:rsidRPr="00BB629B" w:rsidRDefault="00DF04C6" w:rsidP="00DF04C6">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0CB5736" w14:textId="77777777" w:rsidR="00DF04C6" w:rsidRPr="00BB629B" w:rsidRDefault="00DF04C6" w:rsidP="00DF04C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3DD8C3B" w14:textId="77777777" w:rsidR="00DF04C6" w:rsidRPr="00BB629B" w:rsidRDefault="00DF04C6" w:rsidP="00DF04C6">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5599691" w14:textId="207081FC" w:rsidR="00DF04C6" w:rsidRPr="00BB629B" w:rsidRDefault="00DF04C6" w:rsidP="00DF04C6">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8F1F824" w14:textId="413C7C20" w:rsidR="00DF04C6" w:rsidRPr="00BB629B" w:rsidRDefault="00DF04C6" w:rsidP="00DF04C6">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5C95125" w14:textId="77777777" w:rsidR="00DF04C6" w:rsidRPr="00BB629B" w:rsidRDefault="00DF04C6" w:rsidP="00DF04C6">
            <w:pPr>
              <w:pStyle w:val="TAL"/>
            </w:pPr>
            <w:r w:rsidRPr="00BB629B">
              <w:t>2Rx</w:t>
            </w:r>
          </w:p>
          <w:p w14:paraId="773AF0FF" w14:textId="77777777" w:rsidR="00DF04C6" w:rsidRPr="00BB629B" w:rsidRDefault="00DF04C6" w:rsidP="00DF04C6">
            <w:pPr>
              <w:pStyle w:val="TAL"/>
            </w:pPr>
            <w:r w:rsidRPr="00BB629B">
              <w:t>4Rx</w:t>
            </w:r>
          </w:p>
        </w:tc>
      </w:tr>
      <w:tr w:rsidR="00DF04C6" w:rsidRPr="00BB629B" w14:paraId="345A6EE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8C06694" w14:textId="77777777" w:rsidR="00DF04C6" w:rsidRPr="00BB629B" w:rsidRDefault="00DF04C6" w:rsidP="00DF04C6">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182C0A25" w14:textId="77777777" w:rsidR="00DF04C6" w:rsidRPr="00BB629B" w:rsidRDefault="00DF04C6" w:rsidP="00DF04C6">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C8DE0C4" w14:textId="77777777" w:rsidR="00DF04C6" w:rsidRPr="00BB629B" w:rsidRDefault="00DF04C6" w:rsidP="00DF04C6">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9F4A94E" w14:textId="77777777" w:rsidR="00DF04C6" w:rsidRPr="00BB629B" w:rsidRDefault="00DF04C6" w:rsidP="00DF04C6">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5A0FD09A" w14:textId="4573443E" w:rsidR="00DF04C6" w:rsidRPr="00BB629B" w:rsidRDefault="00DF04C6" w:rsidP="00DF04C6">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2BC297C9" w14:textId="4872C04D" w:rsidR="00DF04C6" w:rsidRPr="00BB629B" w:rsidRDefault="00DF04C6" w:rsidP="00DF04C6">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6345CCD0" w14:textId="77777777" w:rsidR="00DF04C6" w:rsidRPr="00BB629B" w:rsidRDefault="00DF04C6" w:rsidP="00DF04C6">
            <w:pPr>
              <w:pStyle w:val="TAL"/>
            </w:pPr>
            <w:r w:rsidRPr="00BB629B">
              <w:t>2Rx</w:t>
            </w:r>
          </w:p>
          <w:p w14:paraId="07CF3CC1" w14:textId="77777777" w:rsidR="00DF04C6" w:rsidRPr="00BB629B" w:rsidRDefault="00DF04C6" w:rsidP="00DF04C6">
            <w:pPr>
              <w:pStyle w:val="TAL"/>
            </w:pPr>
            <w:r w:rsidRPr="00BB629B">
              <w:t>4Rx</w:t>
            </w:r>
          </w:p>
        </w:tc>
      </w:tr>
      <w:tr w:rsidR="005B25FA" w:rsidRPr="00BB629B" w14:paraId="0626557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C5CCBD7" w14:textId="77777777" w:rsidR="005B25FA" w:rsidRPr="00BB629B" w:rsidRDefault="005B25FA" w:rsidP="005B25FA">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F04B49F" w14:textId="77777777" w:rsidR="005B25FA" w:rsidRPr="00BB629B" w:rsidRDefault="005B25FA" w:rsidP="005B25FA">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2921678"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974EA36" w14:textId="77777777" w:rsidR="005B25FA" w:rsidRPr="00BB629B" w:rsidRDefault="005B25FA" w:rsidP="005B25FA">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549F3AF" w14:textId="77777777" w:rsidR="005B25FA" w:rsidRPr="00BB629B" w:rsidRDefault="005B25FA" w:rsidP="005B25FA">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11640CA"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DC05268" w14:textId="77777777" w:rsidR="005B25FA" w:rsidRPr="00BB629B" w:rsidRDefault="005B25FA" w:rsidP="005B25FA">
            <w:pPr>
              <w:pStyle w:val="TAL"/>
              <w:rPr>
                <w:b/>
              </w:rPr>
            </w:pPr>
          </w:p>
        </w:tc>
      </w:tr>
      <w:tr w:rsidR="005B25FA" w:rsidRPr="00BB629B" w14:paraId="2CD5E5F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07AAAA67" w14:textId="77777777" w:rsidR="005B25FA" w:rsidRPr="00BB629B" w:rsidRDefault="005B25FA" w:rsidP="005B25FA">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3957ECE9" w14:textId="77777777" w:rsidR="005B25FA" w:rsidRPr="00BB629B" w:rsidRDefault="005B25FA" w:rsidP="005B25FA">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D288906"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171D97FA" w14:textId="77777777" w:rsidR="005B25FA" w:rsidRPr="00BB629B" w:rsidRDefault="005B25FA" w:rsidP="005B25FA">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655C21C4" w14:textId="170746E9" w:rsidR="005B25FA" w:rsidRPr="00BB629B" w:rsidRDefault="005B25FA" w:rsidP="005B25FA">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A885524"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B36FFFF" w14:textId="77777777" w:rsidR="005B25FA" w:rsidRPr="00BB629B" w:rsidRDefault="005B25FA" w:rsidP="005B25FA">
            <w:pPr>
              <w:pStyle w:val="TAL"/>
            </w:pPr>
            <w:r w:rsidRPr="00BB629B">
              <w:t>2Rx</w:t>
            </w:r>
          </w:p>
          <w:p w14:paraId="0807C324" w14:textId="77777777" w:rsidR="005B25FA" w:rsidRPr="00BB629B" w:rsidRDefault="005B25FA" w:rsidP="005B25FA">
            <w:pPr>
              <w:pStyle w:val="TAL"/>
            </w:pPr>
            <w:r w:rsidRPr="00BB629B">
              <w:t>4Rx</w:t>
            </w:r>
          </w:p>
        </w:tc>
      </w:tr>
      <w:tr w:rsidR="005B25FA" w:rsidRPr="00BB629B" w14:paraId="3E84602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4E3FCD0" w14:textId="77777777" w:rsidR="005B25FA" w:rsidRPr="00BB629B" w:rsidRDefault="005B25FA" w:rsidP="005B25FA">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5966875C" w14:textId="77777777" w:rsidR="005B25FA" w:rsidRPr="00BB629B" w:rsidRDefault="005B25FA" w:rsidP="005B25FA">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63BF6B"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6B35466" w14:textId="77777777" w:rsidR="005B25FA" w:rsidRPr="00BB629B" w:rsidRDefault="005B25FA" w:rsidP="005B25FA">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28B98F71" w14:textId="3B274812" w:rsidR="005B25FA" w:rsidRPr="00BB629B" w:rsidRDefault="005B25FA" w:rsidP="005B25FA">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1C0B957"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9932FE7" w14:textId="77777777" w:rsidR="005B25FA" w:rsidRPr="00BB629B" w:rsidRDefault="005B25FA" w:rsidP="005B25FA">
            <w:pPr>
              <w:pStyle w:val="TAL"/>
            </w:pPr>
            <w:r w:rsidRPr="00BB629B">
              <w:t>2Rx</w:t>
            </w:r>
          </w:p>
          <w:p w14:paraId="6EA1569B" w14:textId="77777777" w:rsidR="005B25FA" w:rsidRPr="00BB629B" w:rsidRDefault="005B25FA" w:rsidP="005B25FA">
            <w:pPr>
              <w:pStyle w:val="TAL"/>
            </w:pPr>
            <w:r w:rsidRPr="00BB629B">
              <w:t>4Rx</w:t>
            </w:r>
          </w:p>
        </w:tc>
      </w:tr>
      <w:tr w:rsidR="005B25FA" w:rsidRPr="00BB629B" w14:paraId="3814AA0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7769D570" w14:textId="77777777" w:rsidR="005B25FA" w:rsidRPr="00BB629B" w:rsidRDefault="005B25FA" w:rsidP="005B25FA">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322E3402" w14:textId="77777777" w:rsidR="005B25FA" w:rsidRPr="00BB629B" w:rsidRDefault="005B25FA" w:rsidP="005B25FA">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18DF031"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2D445BDF" w14:textId="77777777" w:rsidR="005B25FA" w:rsidRPr="00BB629B" w:rsidRDefault="005B25FA" w:rsidP="005B25FA">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32854C36" w14:textId="6855013C" w:rsidR="005B25FA" w:rsidRPr="00BB629B" w:rsidRDefault="005B25FA" w:rsidP="005B25FA">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3EC9710F"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1032431" w14:textId="77777777" w:rsidR="005B25FA" w:rsidRPr="00BB629B" w:rsidRDefault="005B25FA" w:rsidP="005B25FA">
            <w:pPr>
              <w:pStyle w:val="TAL"/>
            </w:pPr>
            <w:r w:rsidRPr="00BB629B">
              <w:t>2Rx</w:t>
            </w:r>
          </w:p>
          <w:p w14:paraId="00903A2E" w14:textId="77777777" w:rsidR="005B25FA" w:rsidRPr="00BB629B" w:rsidRDefault="005B25FA" w:rsidP="005B25FA">
            <w:pPr>
              <w:pStyle w:val="TAL"/>
            </w:pPr>
            <w:r w:rsidRPr="00BB629B">
              <w:t>4Rx</w:t>
            </w:r>
          </w:p>
        </w:tc>
      </w:tr>
      <w:tr w:rsidR="005B25FA" w:rsidRPr="00BB629B" w14:paraId="6A45C2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CC055F" w14:textId="77777777" w:rsidR="005B25FA" w:rsidRPr="00BB629B" w:rsidRDefault="005B25FA" w:rsidP="005B25FA">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F6D43F" w14:textId="77777777" w:rsidR="005B25FA" w:rsidRPr="00BB629B" w:rsidRDefault="005B25FA" w:rsidP="005B25FA">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393A59"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802A6B"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9E82CA7"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05DE28"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28760E" w14:textId="77777777" w:rsidR="005B25FA" w:rsidRPr="00BB629B" w:rsidRDefault="005B25FA" w:rsidP="005B25FA">
            <w:pPr>
              <w:pStyle w:val="TAL"/>
              <w:rPr>
                <w:b/>
              </w:rPr>
            </w:pPr>
          </w:p>
        </w:tc>
      </w:tr>
      <w:tr w:rsidR="005B25FA" w:rsidRPr="00BB629B" w14:paraId="3BF3C84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144FE9A" w14:textId="77777777" w:rsidR="005B25FA" w:rsidRPr="00BB629B" w:rsidRDefault="005B25FA" w:rsidP="005B25FA">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EE824F3" w14:textId="77777777" w:rsidR="005B25FA" w:rsidRPr="00BB629B" w:rsidRDefault="005B25FA" w:rsidP="005B25FA">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E514C"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E1B457"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6D03E60"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F5E1BC"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E1C29D" w14:textId="77777777" w:rsidR="005B25FA" w:rsidRPr="00BB629B" w:rsidRDefault="005B25FA" w:rsidP="005B25FA">
            <w:pPr>
              <w:pStyle w:val="TAL"/>
              <w:rPr>
                <w:b/>
              </w:rPr>
            </w:pPr>
          </w:p>
        </w:tc>
      </w:tr>
      <w:tr w:rsidR="005B25FA" w:rsidRPr="00BB629B" w14:paraId="00F8AD5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257B51F" w14:textId="77777777" w:rsidR="005B25FA" w:rsidRPr="00BB629B" w:rsidRDefault="005B25FA" w:rsidP="005B25FA">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9CC31DD" w14:textId="77777777" w:rsidR="005B25FA" w:rsidRPr="00BB629B" w:rsidRDefault="005B25FA" w:rsidP="005B25FA">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A1CFB1"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A97C11"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4094594"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BF41D1"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4CBCEE" w14:textId="77777777" w:rsidR="005B25FA" w:rsidRPr="00BB629B" w:rsidRDefault="005B25FA" w:rsidP="005B25FA">
            <w:pPr>
              <w:pStyle w:val="TAL"/>
              <w:rPr>
                <w:b/>
              </w:rPr>
            </w:pPr>
          </w:p>
        </w:tc>
      </w:tr>
      <w:tr w:rsidR="00DF04C6" w:rsidRPr="00BB629B" w14:paraId="4912E1A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F1D880A" w14:textId="77777777" w:rsidR="00DF04C6" w:rsidRPr="00BB629B" w:rsidRDefault="00DF04C6" w:rsidP="00DF04C6">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AF8C765" w14:textId="77777777" w:rsidR="00DF04C6" w:rsidRPr="00BB629B" w:rsidRDefault="00DF04C6" w:rsidP="00DF04C6">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50631E1" w14:textId="77777777" w:rsidR="00DF04C6" w:rsidRPr="00BB629B" w:rsidRDefault="00DF04C6" w:rsidP="00DF04C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B44374" w14:textId="77777777" w:rsidR="00DF04C6" w:rsidRPr="00BB629B" w:rsidRDefault="00DF04C6" w:rsidP="00DF04C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38C9440" w14:textId="20C5E5D9"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2056A7" w14:textId="2F84E64C" w:rsidR="00DF04C6" w:rsidRPr="00BB629B" w:rsidRDefault="00DF04C6" w:rsidP="00DF04C6">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AA94B2A" w14:textId="77777777" w:rsidR="00DF04C6" w:rsidRPr="00BB629B" w:rsidRDefault="00DF04C6" w:rsidP="00DF04C6">
            <w:pPr>
              <w:pStyle w:val="TAL"/>
            </w:pPr>
            <w:r w:rsidRPr="00BB629B">
              <w:t>2Rx</w:t>
            </w:r>
          </w:p>
          <w:p w14:paraId="0BB565E6" w14:textId="77777777" w:rsidR="00DF04C6" w:rsidRPr="00BB629B" w:rsidRDefault="00DF04C6" w:rsidP="00DF04C6">
            <w:pPr>
              <w:pStyle w:val="TAL"/>
            </w:pPr>
            <w:r w:rsidRPr="00BB629B">
              <w:t>4Rx</w:t>
            </w:r>
          </w:p>
        </w:tc>
      </w:tr>
      <w:tr w:rsidR="00DF04C6" w:rsidRPr="00BB629B" w14:paraId="52B56C6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46786E0" w14:textId="77777777" w:rsidR="00DF04C6" w:rsidRPr="00BB629B" w:rsidRDefault="00DF04C6" w:rsidP="00DF04C6">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42AE3CF4" w14:textId="77777777" w:rsidR="00DF04C6" w:rsidRPr="00BB629B" w:rsidRDefault="00DF04C6" w:rsidP="00DF04C6">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546F7" w14:textId="77777777" w:rsidR="00DF04C6" w:rsidRPr="00BB629B" w:rsidRDefault="00DF04C6" w:rsidP="00DF04C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6041E8" w14:textId="77777777" w:rsidR="00DF04C6" w:rsidRPr="00BB629B" w:rsidRDefault="00DF04C6" w:rsidP="00DF04C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8CD2265" w14:textId="62EB7A7D"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AD509C" w14:textId="1883CC20" w:rsidR="00DF04C6" w:rsidRPr="00BB629B" w:rsidRDefault="00DF04C6" w:rsidP="00DF04C6">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3FA5B4B" w14:textId="77777777" w:rsidR="00DF04C6" w:rsidRPr="00BB629B" w:rsidRDefault="00DF04C6" w:rsidP="00DF04C6">
            <w:pPr>
              <w:pStyle w:val="TAL"/>
            </w:pPr>
            <w:r w:rsidRPr="00BB629B">
              <w:t>2Rx</w:t>
            </w:r>
          </w:p>
          <w:p w14:paraId="668D384A" w14:textId="77777777" w:rsidR="00DF04C6" w:rsidRPr="00BB629B" w:rsidRDefault="00DF04C6" w:rsidP="00DF04C6">
            <w:pPr>
              <w:pStyle w:val="TAL"/>
            </w:pPr>
            <w:r w:rsidRPr="00BB629B">
              <w:t>4Rx</w:t>
            </w:r>
          </w:p>
        </w:tc>
      </w:tr>
      <w:tr w:rsidR="00DF04C6" w:rsidRPr="00BB629B" w14:paraId="6375E0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50BF553" w14:textId="77777777" w:rsidR="00DF04C6" w:rsidRPr="00BB629B" w:rsidRDefault="00DF04C6" w:rsidP="00DF04C6">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CF1F16" w14:textId="77777777" w:rsidR="00DF04C6" w:rsidRPr="00BB629B" w:rsidRDefault="00DF04C6" w:rsidP="00DF04C6">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E84FBB" w14:textId="77777777" w:rsidR="00DF04C6" w:rsidRPr="00BB629B" w:rsidRDefault="00DF04C6" w:rsidP="00DF04C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479060" w14:textId="77777777" w:rsidR="00DF04C6" w:rsidRPr="00BB629B" w:rsidRDefault="00DF04C6" w:rsidP="00DF04C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57A8BBE" w14:textId="77777777" w:rsidR="00DF04C6" w:rsidRPr="00BB629B" w:rsidRDefault="00DF04C6" w:rsidP="00DF04C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94FBBD6" w14:textId="77777777" w:rsidR="00DF04C6" w:rsidRPr="00BB629B" w:rsidRDefault="00DF04C6" w:rsidP="00DF04C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5C2FB" w14:textId="77777777" w:rsidR="00DF04C6" w:rsidRPr="00BB629B" w:rsidRDefault="00DF04C6" w:rsidP="00DF04C6">
            <w:pPr>
              <w:pStyle w:val="TAL"/>
              <w:rPr>
                <w:b/>
              </w:rPr>
            </w:pPr>
          </w:p>
        </w:tc>
      </w:tr>
      <w:tr w:rsidR="00DF04C6" w:rsidRPr="00BB629B" w14:paraId="6AAEDC0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C33E14E" w14:textId="77777777" w:rsidR="00DF04C6" w:rsidRPr="00BB629B" w:rsidRDefault="00DF04C6" w:rsidP="00DF04C6">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2D5738A4" w14:textId="77777777" w:rsidR="00DF04C6" w:rsidRPr="00BB629B" w:rsidRDefault="00DF04C6" w:rsidP="00DF04C6">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24B41D" w14:textId="77777777" w:rsidR="00DF04C6" w:rsidRPr="00BB629B" w:rsidRDefault="00DF04C6" w:rsidP="00DF04C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1E696B" w14:textId="77777777" w:rsidR="00DF04C6" w:rsidRPr="00BB629B" w:rsidRDefault="00DF04C6" w:rsidP="00DF04C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EBF0025" w14:textId="3162BFC0"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54FD9" w14:textId="133AAB4A" w:rsidR="00DF04C6" w:rsidRPr="00BB629B" w:rsidRDefault="00DF04C6" w:rsidP="00DF04C6">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F8531D0" w14:textId="77777777" w:rsidR="00DF04C6" w:rsidRPr="00BB629B" w:rsidRDefault="00DF04C6" w:rsidP="00DF04C6">
            <w:pPr>
              <w:pStyle w:val="TAL"/>
            </w:pPr>
            <w:r w:rsidRPr="00BB629B">
              <w:t>2Rx</w:t>
            </w:r>
          </w:p>
          <w:p w14:paraId="13D4EDAE" w14:textId="77777777" w:rsidR="00DF04C6" w:rsidRPr="00BB629B" w:rsidRDefault="00DF04C6" w:rsidP="00DF04C6">
            <w:pPr>
              <w:pStyle w:val="TAL"/>
            </w:pPr>
            <w:r w:rsidRPr="00BB629B">
              <w:t>4Rx</w:t>
            </w:r>
          </w:p>
        </w:tc>
      </w:tr>
      <w:tr w:rsidR="00DF04C6" w:rsidRPr="00BB629B" w14:paraId="047CAE1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13B5AF2" w14:textId="77777777" w:rsidR="00DF04C6" w:rsidRPr="00BB629B" w:rsidRDefault="00DF04C6" w:rsidP="00DF04C6">
            <w:pPr>
              <w:pStyle w:val="TAL"/>
            </w:pPr>
            <w:r w:rsidRPr="00BB629B">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6D1CD96B" w14:textId="77777777" w:rsidR="00DF04C6" w:rsidRPr="00BB629B" w:rsidRDefault="00DF04C6" w:rsidP="00DF04C6">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DC01B" w14:textId="77777777" w:rsidR="00DF04C6" w:rsidRPr="00BB629B" w:rsidRDefault="00DF04C6" w:rsidP="00DF04C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4F8462" w14:textId="77777777" w:rsidR="00DF04C6" w:rsidRPr="00BB629B" w:rsidRDefault="00DF04C6" w:rsidP="00DF04C6">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B965C65" w14:textId="51005F39"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6382C2" w14:textId="4CC9EA2F" w:rsidR="00DF04C6" w:rsidRPr="00BB629B" w:rsidRDefault="00DF04C6" w:rsidP="00DF04C6">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E9C0DE4" w14:textId="77777777" w:rsidR="00DF04C6" w:rsidRPr="00BB629B" w:rsidRDefault="00DF04C6" w:rsidP="00DF04C6">
            <w:pPr>
              <w:pStyle w:val="TAL"/>
            </w:pPr>
            <w:r w:rsidRPr="00BB629B">
              <w:t>2Rx</w:t>
            </w:r>
          </w:p>
          <w:p w14:paraId="03CDAD44" w14:textId="77777777" w:rsidR="00DF04C6" w:rsidRPr="00BB629B" w:rsidRDefault="00DF04C6" w:rsidP="00DF04C6">
            <w:pPr>
              <w:pStyle w:val="TAL"/>
            </w:pPr>
            <w:r w:rsidRPr="00BB629B">
              <w:t>4Rx</w:t>
            </w:r>
          </w:p>
        </w:tc>
      </w:tr>
      <w:tr w:rsidR="00DF04C6" w:rsidRPr="00BB629B" w14:paraId="362A20F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E309961" w14:textId="77777777" w:rsidR="00DF04C6" w:rsidRPr="00BB629B" w:rsidRDefault="00DF04C6" w:rsidP="00DF04C6">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78E7F7" w14:textId="77777777" w:rsidR="00DF04C6" w:rsidRPr="00BB629B" w:rsidRDefault="00DF04C6" w:rsidP="00DF04C6">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67E4BE" w14:textId="77777777" w:rsidR="00DF04C6" w:rsidRPr="00BB629B" w:rsidRDefault="00DF04C6" w:rsidP="00DF04C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BF2A15" w14:textId="77777777" w:rsidR="00DF04C6" w:rsidRPr="00BB629B" w:rsidRDefault="00DF04C6" w:rsidP="00DF04C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BE5866" w14:textId="77777777" w:rsidR="00DF04C6" w:rsidRPr="00BB629B" w:rsidRDefault="00DF04C6" w:rsidP="00DF04C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5202B1" w14:textId="77777777" w:rsidR="00DF04C6" w:rsidRPr="00BB629B" w:rsidRDefault="00DF04C6" w:rsidP="00DF04C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3E1EA3" w14:textId="77777777" w:rsidR="00DF04C6" w:rsidRPr="00BB629B" w:rsidRDefault="00DF04C6" w:rsidP="00DF04C6">
            <w:pPr>
              <w:pStyle w:val="TAL"/>
              <w:rPr>
                <w:b/>
              </w:rPr>
            </w:pPr>
          </w:p>
        </w:tc>
      </w:tr>
      <w:tr w:rsidR="00DF04C6" w:rsidRPr="00BB629B" w14:paraId="76550BF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9407895" w14:textId="77777777" w:rsidR="00DF04C6" w:rsidRPr="00BB629B" w:rsidRDefault="00DF04C6" w:rsidP="00DF04C6">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095EAA79" w14:textId="77777777" w:rsidR="00DF04C6" w:rsidRPr="00BB629B" w:rsidRDefault="00DF04C6" w:rsidP="00DF04C6">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BE9C3B"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7C46B9" w14:textId="77777777" w:rsidR="00DF04C6" w:rsidRPr="00BB629B" w:rsidRDefault="00DF04C6" w:rsidP="00DF04C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0B1DF08" w14:textId="5FBC7110"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C5F5BE" w14:textId="7929DEAB" w:rsidR="00DF04C6" w:rsidRPr="00BB629B" w:rsidRDefault="00DF04C6" w:rsidP="00DF04C6">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F7170EF" w14:textId="77777777" w:rsidR="00DF04C6" w:rsidRPr="00BB629B" w:rsidRDefault="00DF04C6" w:rsidP="00DF04C6">
            <w:pPr>
              <w:pStyle w:val="TAL"/>
            </w:pPr>
            <w:r w:rsidRPr="00BB629B">
              <w:t>2Rx</w:t>
            </w:r>
          </w:p>
          <w:p w14:paraId="1E0664C8" w14:textId="77777777" w:rsidR="00DF04C6" w:rsidRPr="00BB629B" w:rsidRDefault="00DF04C6" w:rsidP="00DF04C6">
            <w:pPr>
              <w:pStyle w:val="TAL"/>
            </w:pPr>
            <w:r w:rsidRPr="00BB629B">
              <w:t>4Rx</w:t>
            </w:r>
          </w:p>
        </w:tc>
      </w:tr>
      <w:tr w:rsidR="00DF04C6" w:rsidRPr="00BB629B" w14:paraId="3C51C86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7B91597" w14:textId="77777777" w:rsidR="00DF04C6" w:rsidRPr="00BB629B" w:rsidRDefault="00DF04C6" w:rsidP="00DF04C6">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527E1C4B" w14:textId="77777777" w:rsidR="00DF04C6" w:rsidRPr="00BB629B" w:rsidRDefault="00DF04C6" w:rsidP="00DF04C6">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104C4D"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4C04C2" w14:textId="77777777" w:rsidR="00DF04C6" w:rsidRPr="00BB629B" w:rsidRDefault="00DF04C6" w:rsidP="00DF04C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E5F57B3" w14:textId="4FF7CB79"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B443F8" w14:textId="56503EE8" w:rsidR="00DF04C6" w:rsidRPr="00BB629B" w:rsidRDefault="00DF04C6" w:rsidP="00DF04C6">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0A0680C" w14:textId="77777777" w:rsidR="00DF04C6" w:rsidRPr="00BB629B" w:rsidRDefault="00DF04C6" w:rsidP="00DF04C6">
            <w:pPr>
              <w:pStyle w:val="TAL"/>
            </w:pPr>
            <w:r w:rsidRPr="00BB629B">
              <w:t>2Rx</w:t>
            </w:r>
          </w:p>
          <w:p w14:paraId="44C45DDD" w14:textId="77777777" w:rsidR="00DF04C6" w:rsidRPr="00BB629B" w:rsidRDefault="00DF04C6" w:rsidP="00DF04C6">
            <w:pPr>
              <w:pStyle w:val="TAL"/>
            </w:pPr>
            <w:r w:rsidRPr="00BB629B">
              <w:t>4Rx</w:t>
            </w:r>
          </w:p>
        </w:tc>
      </w:tr>
      <w:tr w:rsidR="00DF04C6" w:rsidRPr="00BB629B" w14:paraId="0AAF2B5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8818DC1" w14:textId="77777777" w:rsidR="00DF04C6" w:rsidRPr="00BB629B" w:rsidRDefault="00DF04C6" w:rsidP="00DF04C6">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0D27EE66" w14:textId="77777777" w:rsidR="00DF04C6" w:rsidRPr="00BB629B" w:rsidRDefault="00DF04C6" w:rsidP="00DF04C6">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F164E5" w14:textId="77777777" w:rsidR="00DF04C6" w:rsidRPr="00BB629B" w:rsidRDefault="00DF04C6" w:rsidP="00DF04C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B8749D" w14:textId="77777777" w:rsidR="00DF04C6" w:rsidRPr="00BB629B" w:rsidRDefault="00DF04C6" w:rsidP="00DF04C6">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115E998F" w14:textId="3E5B32F0" w:rsidR="00DF04C6" w:rsidRPr="00BB629B" w:rsidRDefault="00DF04C6" w:rsidP="00DF04C6">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7535B36D" w14:textId="5F8A1CA0" w:rsidR="00DF04C6" w:rsidRPr="00BB629B" w:rsidRDefault="00DF04C6" w:rsidP="00DF04C6">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8314A72" w14:textId="77777777" w:rsidR="00DF04C6" w:rsidRPr="00BB629B" w:rsidRDefault="00DF04C6" w:rsidP="00DF04C6">
            <w:pPr>
              <w:pStyle w:val="TAL"/>
            </w:pPr>
            <w:r w:rsidRPr="00BB629B">
              <w:t>2Rx</w:t>
            </w:r>
          </w:p>
          <w:p w14:paraId="0601B5FC" w14:textId="77777777" w:rsidR="00DF04C6" w:rsidRPr="00BB629B" w:rsidRDefault="00DF04C6" w:rsidP="00DF04C6">
            <w:pPr>
              <w:pStyle w:val="TAL"/>
            </w:pPr>
            <w:r w:rsidRPr="00BB629B">
              <w:t>4Rx</w:t>
            </w:r>
          </w:p>
        </w:tc>
      </w:tr>
      <w:tr w:rsidR="00DF04C6" w:rsidRPr="00BB629B" w14:paraId="1C445C5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D1F45B4" w14:textId="77777777" w:rsidR="00DF04C6" w:rsidRPr="00BB629B" w:rsidRDefault="00DF04C6" w:rsidP="00DF04C6">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C21010" w14:textId="77777777" w:rsidR="00DF04C6" w:rsidRPr="00BB629B" w:rsidRDefault="00DF04C6" w:rsidP="00DF04C6">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F1173" w14:textId="77777777" w:rsidR="00DF04C6" w:rsidRPr="00BB629B" w:rsidRDefault="00DF04C6" w:rsidP="00DF04C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7D483D" w14:textId="77777777" w:rsidR="00DF04C6" w:rsidRPr="00BB629B" w:rsidRDefault="00DF04C6" w:rsidP="00DF04C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490F5F" w14:textId="77777777" w:rsidR="00DF04C6" w:rsidRPr="00BB629B" w:rsidRDefault="00DF04C6" w:rsidP="00DF04C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DF86BB" w14:textId="77777777" w:rsidR="00DF04C6" w:rsidRPr="00BB629B" w:rsidRDefault="00DF04C6" w:rsidP="00DF04C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4077E5" w14:textId="77777777" w:rsidR="00DF04C6" w:rsidRPr="00BB629B" w:rsidRDefault="00DF04C6" w:rsidP="00DF04C6">
            <w:pPr>
              <w:pStyle w:val="TAL"/>
              <w:rPr>
                <w:b/>
              </w:rPr>
            </w:pPr>
          </w:p>
        </w:tc>
      </w:tr>
      <w:tr w:rsidR="00DF04C6" w:rsidRPr="00BB629B" w14:paraId="36AEDD4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5984344" w14:textId="77777777" w:rsidR="00DF04C6" w:rsidRPr="00BB629B" w:rsidRDefault="00DF04C6" w:rsidP="00DF04C6">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3D593543" w14:textId="77777777" w:rsidR="00DF04C6" w:rsidRPr="00BB629B" w:rsidRDefault="00DF04C6" w:rsidP="00DF04C6">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5D0F9A" w14:textId="77777777" w:rsidR="00DF04C6" w:rsidRPr="00BB629B" w:rsidRDefault="00DF04C6" w:rsidP="00DF04C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72C4CA0" w14:textId="77777777" w:rsidR="00DF04C6" w:rsidRPr="00BB629B" w:rsidRDefault="00DF04C6" w:rsidP="00DF04C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2984937B" w14:textId="502C260B" w:rsidR="00DF04C6" w:rsidRPr="00BB629B" w:rsidRDefault="00DF04C6" w:rsidP="00DF04C6">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E1AAB1A" w14:textId="507917DE" w:rsidR="00DF04C6" w:rsidRPr="00BB629B" w:rsidRDefault="00DF04C6" w:rsidP="00DF04C6">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022E0FB" w14:textId="77777777" w:rsidR="00DF04C6" w:rsidRPr="00BB629B" w:rsidRDefault="00DF04C6" w:rsidP="00DF04C6">
            <w:pPr>
              <w:pStyle w:val="TAL"/>
            </w:pPr>
            <w:r w:rsidRPr="00BB629B">
              <w:t>2Rx</w:t>
            </w:r>
          </w:p>
          <w:p w14:paraId="151DE38A" w14:textId="77777777" w:rsidR="00DF04C6" w:rsidRPr="00BB629B" w:rsidRDefault="00DF04C6" w:rsidP="00DF04C6">
            <w:pPr>
              <w:pStyle w:val="TAL"/>
            </w:pPr>
            <w:r w:rsidRPr="00BB629B">
              <w:t>4Rx</w:t>
            </w:r>
          </w:p>
        </w:tc>
      </w:tr>
      <w:tr w:rsidR="00DF04C6" w:rsidRPr="00BB629B" w14:paraId="5C1EFE7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D6AE253" w14:textId="77777777" w:rsidR="00DF04C6" w:rsidRPr="00BB629B" w:rsidRDefault="00DF04C6" w:rsidP="00DF04C6">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8797095" w14:textId="77777777" w:rsidR="00DF04C6" w:rsidRPr="00BB629B" w:rsidRDefault="00DF04C6" w:rsidP="00DF04C6">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E0C34C" w14:textId="77777777" w:rsidR="00DF04C6" w:rsidRPr="00BB629B" w:rsidRDefault="00DF04C6" w:rsidP="00DF04C6">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AB0F2CE" w14:textId="77777777" w:rsidR="00DF04C6" w:rsidRPr="00BB629B" w:rsidRDefault="00DF04C6" w:rsidP="00DF04C6">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315FAB85" w14:textId="7E8973CD" w:rsidR="00DF04C6" w:rsidRPr="00BB629B" w:rsidRDefault="00DF04C6" w:rsidP="00DF04C6">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E43C942" w14:textId="50956F26" w:rsidR="00DF04C6" w:rsidRPr="00BB629B" w:rsidRDefault="00DF04C6" w:rsidP="00DF04C6">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98CCECE" w14:textId="77777777" w:rsidR="00DF04C6" w:rsidRPr="00BB629B" w:rsidRDefault="00DF04C6" w:rsidP="00DF04C6">
            <w:pPr>
              <w:pStyle w:val="TAL"/>
            </w:pPr>
            <w:r w:rsidRPr="00BB629B">
              <w:t>2Rx</w:t>
            </w:r>
          </w:p>
          <w:p w14:paraId="39E688E8" w14:textId="77777777" w:rsidR="00DF04C6" w:rsidRPr="00BB629B" w:rsidRDefault="00DF04C6" w:rsidP="00DF04C6">
            <w:pPr>
              <w:pStyle w:val="TAL"/>
            </w:pPr>
            <w:r w:rsidRPr="00BB629B">
              <w:t>4Rx</w:t>
            </w:r>
          </w:p>
        </w:tc>
      </w:tr>
      <w:tr w:rsidR="00DF04C6" w:rsidRPr="00BB629B" w14:paraId="0CE8415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C157220" w14:textId="77777777" w:rsidR="00DF04C6" w:rsidRPr="00BB629B" w:rsidRDefault="00DF04C6" w:rsidP="00DF04C6">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DC80D5E" w14:textId="77777777" w:rsidR="00DF04C6" w:rsidRPr="00BB629B" w:rsidRDefault="00DF04C6" w:rsidP="00DF04C6">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B59D87" w14:textId="77777777" w:rsidR="00DF04C6" w:rsidRPr="00BB629B" w:rsidRDefault="00DF04C6" w:rsidP="00DF04C6">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868F75E" w14:textId="77777777" w:rsidR="00DF04C6" w:rsidRPr="00BB629B" w:rsidRDefault="00DF04C6" w:rsidP="00DF04C6">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DE6BB40" w14:textId="19A65087" w:rsidR="00DF04C6" w:rsidRPr="00BB629B" w:rsidRDefault="00DF04C6" w:rsidP="00DF04C6">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7AA4185" w14:textId="0FD5D3EF" w:rsidR="00DF04C6" w:rsidRPr="00BB629B" w:rsidRDefault="00DF04C6" w:rsidP="00DF04C6">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9A058CC" w14:textId="77777777" w:rsidR="00DF04C6" w:rsidRPr="00BB629B" w:rsidRDefault="00DF04C6" w:rsidP="00DF04C6">
            <w:pPr>
              <w:pStyle w:val="TAL"/>
            </w:pPr>
            <w:r w:rsidRPr="00BB629B">
              <w:t>2Rx</w:t>
            </w:r>
          </w:p>
          <w:p w14:paraId="377B368B" w14:textId="77777777" w:rsidR="00DF04C6" w:rsidRPr="00BB629B" w:rsidRDefault="00DF04C6" w:rsidP="00DF04C6">
            <w:pPr>
              <w:pStyle w:val="TAL"/>
            </w:pPr>
            <w:r w:rsidRPr="00BB629B">
              <w:t>4Rx</w:t>
            </w:r>
          </w:p>
        </w:tc>
      </w:tr>
      <w:tr w:rsidR="00DF04C6" w:rsidRPr="00BB629B" w14:paraId="0319623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51EC3ED" w14:textId="77777777" w:rsidR="00DF04C6" w:rsidRPr="00BB629B" w:rsidRDefault="00DF04C6" w:rsidP="00DF04C6">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84F2C78" w14:textId="77777777" w:rsidR="00DF04C6" w:rsidRPr="00BB629B" w:rsidRDefault="00DF04C6" w:rsidP="00DF04C6">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69DB7A" w14:textId="77777777" w:rsidR="00DF04C6" w:rsidRPr="00BB629B" w:rsidRDefault="00DF04C6" w:rsidP="00DF04C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158FAB" w14:textId="77777777" w:rsidR="00DF04C6" w:rsidRPr="00BB629B" w:rsidRDefault="00DF04C6" w:rsidP="00DF04C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355D61" w14:textId="77777777" w:rsidR="00DF04C6" w:rsidRPr="00BB629B" w:rsidRDefault="00DF04C6" w:rsidP="00DF04C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4C05F1" w14:textId="77777777" w:rsidR="00DF04C6" w:rsidRPr="00BB629B" w:rsidRDefault="00DF04C6" w:rsidP="00DF04C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8CAEC3" w14:textId="77777777" w:rsidR="00DF04C6" w:rsidRPr="00BB629B" w:rsidRDefault="00DF04C6" w:rsidP="00DF04C6">
            <w:pPr>
              <w:pStyle w:val="TAL"/>
              <w:rPr>
                <w:b/>
              </w:rPr>
            </w:pPr>
          </w:p>
        </w:tc>
      </w:tr>
      <w:tr w:rsidR="00DF04C6" w:rsidRPr="00BB629B" w14:paraId="24035C2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FDA40C7" w14:textId="77777777" w:rsidR="00DF04C6" w:rsidRPr="00BB629B" w:rsidRDefault="00DF04C6" w:rsidP="00DF04C6">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72F42035" w14:textId="77777777" w:rsidR="00DF04C6" w:rsidRPr="00BB629B" w:rsidRDefault="00DF04C6" w:rsidP="00DF04C6">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848339"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AADFD2" w14:textId="77777777" w:rsidR="00DF04C6" w:rsidRPr="00BB629B" w:rsidRDefault="00DF04C6" w:rsidP="00DF04C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E596B61" w14:textId="76048681"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795E40" w14:textId="1930241C" w:rsidR="00DF04C6" w:rsidRPr="00BB629B" w:rsidRDefault="00DF04C6" w:rsidP="00DF04C6">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6219A64" w14:textId="77777777" w:rsidR="00DF04C6" w:rsidRPr="00BB629B" w:rsidRDefault="00DF04C6" w:rsidP="00DF04C6">
            <w:pPr>
              <w:pStyle w:val="TAL"/>
            </w:pPr>
            <w:r w:rsidRPr="00BB629B">
              <w:t>2Rx</w:t>
            </w:r>
          </w:p>
          <w:p w14:paraId="222C9957" w14:textId="77777777" w:rsidR="00DF04C6" w:rsidRPr="00BB629B" w:rsidRDefault="00DF04C6" w:rsidP="00DF04C6">
            <w:pPr>
              <w:pStyle w:val="TAL"/>
            </w:pPr>
            <w:r w:rsidRPr="00BB629B">
              <w:t>4Rx</w:t>
            </w:r>
          </w:p>
        </w:tc>
      </w:tr>
      <w:tr w:rsidR="00DF04C6" w:rsidRPr="00BB629B" w14:paraId="5C9B45D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FF1EFF9" w14:textId="77777777" w:rsidR="00DF04C6" w:rsidRPr="00BB629B" w:rsidRDefault="00DF04C6" w:rsidP="00DF04C6">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F8FEDB5" w14:textId="77777777" w:rsidR="00DF04C6" w:rsidRPr="00BB629B" w:rsidRDefault="00DF04C6" w:rsidP="00DF04C6">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9F392D" w14:textId="77777777" w:rsidR="00DF04C6" w:rsidRPr="00BB629B" w:rsidRDefault="00DF04C6" w:rsidP="00DF04C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618071" w14:textId="77777777" w:rsidR="00DF04C6" w:rsidRPr="00BB629B" w:rsidRDefault="00DF04C6" w:rsidP="00DF04C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98923BA" w14:textId="398EDB76"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2C64A6" w14:textId="66E6070F" w:rsidR="00DF04C6" w:rsidRPr="00BB629B" w:rsidRDefault="00DF04C6" w:rsidP="00DF04C6">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B1DF21E" w14:textId="77777777" w:rsidR="00DF04C6" w:rsidRPr="00BB629B" w:rsidRDefault="00DF04C6" w:rsidP="00DF04C6">
            <w:pPr>
              <w:pStyle w:val="TAL"/>
            </w:pPr>
            <w:r w:rsidRPr="00BB629B">
              <w:t>2Rx</w:t>
            </w:r>
          </w:p>
          <w:p w14:paraId="46DE637B" w14:textId="77777777" w:rsidR="00DF04C6" w:rsidRPr="00BB629B" w:rsidRDefault="00DF04C6" w:rsidP="00DF04C6">
            <w:pPr>
              <w:pStyle w:val="TAL"/>
            </w:pPr>
            <w:r w:rsidRPr="00BB629B">
              <w:t>4Rx</w:t>
            </w:r>
          </w:p>
        </w:tc>
      </w:tr>
      <w:tr w:rsidR="00DF04C6" w:rsidRPr="00BB629B" w14:paraId="0D05010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BD23E7D" w14:textId="77777777" w:rsidR="00DF04C6" w:rsidRPr="00BB629B" w:rsidRDefault="00DF04C6" w:rsidP="00DF04C6">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5BB419E6" w14:textId="77777777" w:rsidR="00DF04C6" w:rsidRPr="00BB629B" w:rsidRDefault="00DF04C6" w:rsidP="00DF04C6">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527A40" w14:textId="77777777" w:rsidR="00DF04C6" w:rsidRPr="00BB629B" w:rsidRDefault="00DF04C6" w:rsidP="00DF04C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28C018" w14:textId="77777777" w:rsidR="00DF04C6" w:rsidRPr="00BB629B" w:rsidRDefault="00DF04C6" w:rsidP="00DF04C6">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05E2034" w14:textId="0C53A067" w:rsidR="00DF04C6" w:rsidRPr="00BB629B" w:rsidRDefault="00DF04C6" w:rsidP="00DF04C6">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6294F" w14:textId="21A9AFD4" w:rsidR="00DF04C6" w:rsidRPr="00BB629B" w:rsidRDefault="00DF04C6" w:rsidP="00DF04C6">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56B7AF1" w14:textId="77777777" w:rsidR="00DF04C6" w:rsidRPr="00BB629B" w:rsidRDefault="00DF04C6" w:rsidP="00DF04C6">
            <w:pPr>
              <w:pStyle w:val="TAL"/>
            </w:pPr>
            <w:r w:rsidRPr="00BB629B">
              <w:t>2Rx</w:t>
            </w:r>
          </w:p>
          <w:p w14:paraId="77582EB6" w14:textId="77777777" w:rsidR="00DF04C6" w:rsidRPr="00BB629B" w:rsidRDefault="00DF04C6" w:rsidP="00DF04C6">
            <w:pPr>
              <w:pStyle w:val="TAL"/>
            </w:pPr>
            <w:r w:rsidRPr="00BB629B">
              <w:t>4Rx</w:t>
            </w:r>
          </w:p>
        </w:tc>
      </w:tr>
      <w:tr w:rsidR="00DF04C6" w:rsidRPr="00BB629B" w14:paraId="5A35564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405BF77" w14:textId="77777777" w:rsidR="00DF04C6" w:rsidRPr="00BB629B" w:rsidRDefault="00DF04C6" w:rsidP="00DF04C6">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3B8F021C" w14:textId="77777777" w:rsidR="00DF04C6" w:rsidRPr="00BB629B" w:rsidRDefault="00DF04C6" w:rsidP="00DF04C6">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50C9C1" w14:textId="77777777" w:rsidR="00DF04C6" w:rsidRPr="00BB629B" w:rsidRDefault="00DF04C6" w:rsidP="00DF04C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58EC4B" w14:textId="77777777" w:rsidR="00DF04C6" w:rsidRPr="00BB629B" w:rsidRDefault="00DF04C6" w:rsidP="00DF04C6">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46DEAC3" w14:textId="6C393CFD" w:rsidR="00DF04C6" w:rsidRPr="00BB629B" w:rsidRDefault="00DF04C6" w:rsidP="00DF04C6">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D41BCC" w14:textId="05CB28A4" w:rsidR="00DF04C6" w:rsidRPr="00BB629B" w:rsidRDefault="00DF04C6" w:rsidP="00DF04C6">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F3B3C99" w14:textId="77777777" w:rsidR="00DF04C6" w:rsidRPr="00BB629B" w:rsidRDefault="00DF04C6" w:rsidP="00DF04C6">
            <w:pPr>
              <w:pStyle w:val="TAL"/>
            </w:pPr>
            <w:r w:rsidRPr="00BB629B">
              <w:t>2Rx</w:t>
            </w:r>
          </w:p>
          <w:p w14:paraId="0E908B1B" w14:textId="77777777" w:rsidR="00DF04C6" w:rsidRPr="00BB629B" w:rsidRDefault="00DF04C6" w:rsidP="00DF04C6">
            <w:pPr>
              <w:pStyle w:val="TAL"/>
            </w:pPr>
            <w:r w:rsidRPr="00BB629B">
              <w:t>4Rx</w:t>
            </w:r>
          </w:p>
        </w:tc>
      </w:tr>
      <w:tr w:rsidR="005B25FA" w:rsidRPr="00BB629B" w14:paraId="0894C7A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B3B1ECF" w14:textId="77777777" w:rsidR="005B25FA" w:rsidRPr="00BB629B" w:rsidRDefault="005B25FA" w:rsidP="005B25FA">
            <w:pPr>
              <w:pStyle w:val="TAL"/>
              <w:rPr>
                <w:b/>
              </w:rPr>
            </w:pPr>
            <w:r w:rsidRPr="00BB629B">
              <w:rPr>
                <w:b/>
              </w:rPr>
              <w:lastRenderedPageBreak/>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19B634" w14:textId="77777777" w:rsidR="005B25FA" w:rsidRPr="00BB629B" w:rsidRDefault="005B25FA" w:rsidP="005B25FA">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6FBBEA"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88BD60"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8D5DCA6"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E9ECE" w14:textId="77777777" w:rsidR="005B25FA" w:rsidRPr="00BB629B" w:rsidRDefault="005B25FA" w:rsidP="005B25FA">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79EF7C9" w14:textId="77777777" w:rsidR="005B25FA" w:rsidRPr="00BB629B" w:rsidRDefault="005B25FA" w:rsidP="005B25FA">
            <w:pPr>
              <w:pStyle w:val="TAL"/>
              <w:rPr>
                <w:b/>
              </w:rPr>
            </w:pPr>
          </w:p>
        </w:tc>
      </w:tr>
      <w:tr w:rsidR="005B25FA" w:rsidRPr="00BB629B" w14:paraId="3FA3BB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EBBAE73" w14:textId="77777777" w:rsidR="005B25FA" w:rsidRPr="00BB629B" w:rsidRDefault="005B25FA" w:rsidP="005B25FA">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12063BF" w14:textId="77777777" w:rsidR="005B25FA" w:rsidRPr="00BB629B" w:rsidRDefault="005B25FA" w:rsidP="005B25FA">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9F546E" w14:textId="77777777" w:rsidR="005B25FA" w:rsidRPr="00BB629B" w:rsidRDefault="005B25FA" w:rsidP="005B25FA">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76C2B9" w14:textId="77777777" w:rsidR="005B25FA" w:rsidRPr="00BB629B" w:rsidRDefault="005B25FA" w:rsidP="005B25FA">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481906FA" w14:textId="0A1801D2" w:rsidR="005B25FA" w:rsidRPr="00BB629B" w:rsidRDefault="005B25FA" w:rsidP="005B25FA">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w:t>
            </w:r>
            <w:proofErr w:type="spellStart"/>
            <w:r w:rsidRPr="00BB629B">
              <w:rPr>
                <w:rFonts w:eastAsia="SimSun"/>
                <w:lang w:eastAsia="zh-CN"/>
              </w:rPr>
              <w:t>Pcell</w:t>
            </w:r>
            <w:proofErr w:type="spellEnd"/>
            <w:r w:rsidRPr="00BB629B">
              <w:rPr>
                <w:rFonts w:eastAsia="SimSun"/>
                <w:lang w:eastAsia="zh-CN"/>
              </w:rPr>
              <w:t xml:space="preserve"> and NR </w:t>
            </w:r>
            <w:proofErr w:type="spellStart"/>
            <w:r w:rsidRPr="00BB629B">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032D8183"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CE2628" w14:textId="77777777" w:rsidR="005B25FA" w:rsidRPr="00BB629B" w:rsidRDefault="005B25FA" w:rsidP="005B25FA">
            <w:pPr>
              <w:pStyle w:val="TAL"/>
            </w:pPr>
            <w:r w:rsidRPr="00BB629B">
              <w:t>2Rx</w:t>
            </w:r>
          </w:p>
          <w:p w14:paraId="169A7C6A" w14:textId="77777777" w:rsidR="005B25FA" w:rsidRPr="00BB629B" w:rsidRDefault="005B25FA" w:rsidP="005B25FA">
            <w:pPr>
              <w:pStyle w:val="TAL"/>
            </w:pPr>
            <w:r w:rsidRPr="00BB629B">
              <w:t>4Rx</w:t>
            </w:r>
          </w:p>
        </w:tc>
      </w:tr>
      <w:tr w:rsidR="005B25FA" w:rsidRPr="00BB629B" w14:paraId="6FCBF9E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5E139" w14:textId="7E9CF62C" w:rsidR="005B25FA" w:rsidRPr="00BB629B" w:rsidRDefault="005B25FA" w:rsidP="005B25FA">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175C" w14:textId="669CFC67" w:rsidR="005B25FA" w:rsidRPr="00BB629B" w:rsidRDefault="005B25FA" w:rsidP="005B25FA">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2DB1F" w14:textId="77777777" w:rsidR="005B25FA" w:rsidRPr="00BB629B" w:rsidRDefault="005B25FA" w:rsidP="005B25FA">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CFEAB" w14:textId="77777777" w:rsidR="005B25FA" w:rsidRPr="00BB629B" w:rsidRDefault="005B25FA" w:rsidP="005B25FA">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2A7C3" w14:textId="77777777" w:rsidR="005B25FA"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A9BD1"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84858" w14:textId="77777777" w:rsidR="005B25FA" w:rsidRPr="00BB629B" w:rsidRDefault="005B25FA" w:rsidP="005B25FA">
            <w:pPr>
              <w:pStyle w:val="TAL"/>
            </w:pPr>
          </w:p>
        </w:tc>
      </w:tr>
      <w:tr w:rsidR="00A309B7" w:rsidRPr="00BB629B" w14:paraId="25A7ABD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675FDFD5" w14:textId="77777777" w:rsidR="00A309B7" w:rsidRPr="00BB629B" w:rsidRDefault="00A309B7" w:rsidP="00A309B7">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641AE6F0" w14:textId="77777777" w:rsidR="00A309B7" w:rsidRPr="00BB629B" w:rsidRDefault="00A309B7" w:rsidP="00A309B7">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1A68FD" w14:textId="77777777" w:rsidR="00A309B7" w:rsidRPr="00BB629B" w:rsidRDefault="00A309B7" w:rsidP="00A309B7">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B3AB004" w14:textId="77777777" w:rsidR="00A309B7" w:rsidRPr="00BB629B" w:rsidRDefault="00A309B7" w:rsidP="00A309B7">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257F57E8" w14:textId="6C086610" w:rsidR="00A309B7" w:rsidRPr="00BB629B" w:rsidRDefault="00A309B7" w:rsidP="00A309B7">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w:t>
            </w:r>
            <w:proofErr w:type="gramStart"/>
            <w:r w:rsidRPr="00BB629B">
              <w:rPr>
                <w:lang w:eastAsia="zh-CN"/>
              </w:rPr>
              <w:t>FR1</w:t>
            </w:r>
            <w:proofErr w:type="gramEnd"/>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15C1994" w14:textId="0B12C2AF" w:rsidR="00A309B7" w:rsidRPr="00BB629B" w:rsidRDefault="00A309B7" w:rsidP="00A309B7">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654E0261" w14:textId="77777777" w:rsidR="00A309B7" w:rsidRPr="00BB629B" w:rsidRDefault="00A309B7" w:rsidP="00A309B7">
            <w:pPr>
              <w:keepNext/>
              <w:keepLines/>
              <w:spacing w:after="0"/>
              <w:rPr>
                <w:rFonts w:ascii="Arial" w:hAnsi="Arial"/>
                <w:sz w:val="18"/>
              </w:rPr>
            </w:pPr>
            <w:r w:rsidRPr="00BB629B">
              <w:rPr>
                <w:rFonts w:ascii="Arial" w:hAnsi="Arial"/>
                <w:sz w:val="18"/>
              </w:rPr>
              <w:t>2Rx</w:t>
            </w:r>
          </w:p>
          <w:p w14:paraId="7CBE253E" w14:textId="77777777" w:rsidR="00A309B7" w:rsidRPr="00BB629B" w:rsidRDefault="00A309B7" w:rsidP="00A309B7">
            <w:pPr>
              <w:pStyle w:val="TAL"/>
            </w:pPr>
            <w:r w:rsidRPr="00BB629B">
              <w:t>4Rx</w:t>
            </w:r>
          </w:p>
        </w:tc>
      </w:tr>
      <w:tr w:rsidR="00A309B7" w:rsidRPr="00BB629B" w14:paraId="5550FF8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C783BBC" w14:textId="77777777" w:rsidR="00A309B7" w:rsidRPr="00BB629B" w:rsidRDefault="00A309B7" w:rsidP="00A309B7">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1B9872F7" w14:textId="77777777" w:rsidR="00A309B7" w:rsidRPr="00BB629B" w:rsidRDefault="00A309B7" w:rsidP="00A309B7">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27F3523" w14:textId="77777777" w:rsidR="00A309B7" w:rsidRPr="00BB629B" w:rsidRDefault="00A309B7" w:rsidP="00A309B7">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265D87" w14:textId="77777777" w:rsidR="00A309B7" w:rsidRPr="00BB629B" w:rsidRDefault="00A309B7" w:rsidP="00A309B7">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4BDEC767" w14:textId="585F12D2" w:rsidR="00A309B7" w:rsidRPr="00BB629B" w:rsidRDefault="00A309B7" w:rsidP="00A309B7">
            <w:pPr>
              <w:pStyle w:val="TAL"/>
              <w:rPr>
                <w:lang w:eastAsia="zh-CN"/>
              </w:rPr>
            </w:pPr>
            <w:r>
              <w:rPr>
                <w:lang w:eastAsia="zh-CN"/>
              </w:rPr>
              <w:t>UEs</w:t>
            </w:r>
            <w:r w:rsidRPr="00BB629B">
              <w:rPr>
                <w:lang w:eastAsia="zh-CN"/>
              </w:rPr>
              <w:t xml:space="preserve"> supporting EN-DC </w:t>
            </w:r>
            <w:proofErr w:type="gramStart"/>
            <w:r w:rsidRPr="00BB629B">
              <w:rPr>
                <w:lang w:eastAsia="zh-CN"/>
              </w:rPr>
              <w:t>FR1</w:t>
            </w:r>
            <w:proofErr w:type="gramEnd"/>
            <w:r w:rsidRPr="00BB629B">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C949F92" w14:textId="69C37B47" w:rsidR="00A309B7" w:rsidRPr="00BB629B" w:rsidRDefault="00A309B7" w:rsidP="00A309B7">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2CBA861F" w14:textId="77777777" w:rsidR="00A309B7" w:rsidRPr="00BB629B" w:rsidRDefault="00A309B7" w:rsidP="00A309B7">
            <w:pPr>
              <w:pStyle w:val="TAL"/>
            </w:pPr>
            <w:r w:rsidRPr="00BB629B">
              <w:t>2Rx</w:t>
            </w:r>
          </w:p>
          <w:p w14:paraId="0AB82430" w14:textId="77777777" w:rsidR="00A309B7" w:rsidRPr="00BB629B" w:rsidRDefault="00A309B7" w:rsidP="00A309B7">
            <w:pPr>
              <w:pStyle w:val="TAL"/>
            </w:pPr>
            <w:r w:rsidRPr="00BB629B">
              <w:t>4Rx</w:t>
            </w:r>
          </w:p>
        </w:tc>
      </w:tr>
      <w:tr w:rsidR="00A309B7" w:rsidRPr="00BB629B" w14:paraId="398F18C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1F66EF4D" w14:textId="77777777" w:rsidR="00A309B7" w:rsidRPr="00BB629B" w:rsidRDefault="00A309B7" w:rsidP="00A309B7">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4AF724FA" w14:textId="77777777" w:rsidR="00A309B7" w:rsidRPr="00BB629B" w:rsidRDefault="00A309B7" w:rsidP="00A309B7">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6527A05" w14:textId="77777777" w:rsidR="00A309B7" w:rsidRPr="00BB629B" w:rsidRDefault="00A309B7" w:rsidP="00A309B7">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1FB436" w14:textId="77777777" w:rsidR="00A309B7" w:rsidRPr="00BB629B" w:rsidRDefault="00A309B7" w:rsidP="00A309B7">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C513D67" w14:textId="104C43E5" w:rsidR="00A309B7" w:rsidRPr="00BB629B" w:rsidRDefault="00A309B7" w:rsidP="00A309B7">
            <w:pPr>
              <w:pStyle w:val="TAL"/>
              <w:rPr>
                <w:lang w:eastAsia="zh-CN"/>
              </w:rPr>
            </w:pPr>
            <w:r>
              <w:rPr>
                <w:lang w:eastAsia="zh-CN"/>
              </w:rPr>
              <w:t>UEs</w:t>
            </w:r>
            <w:r w:rsidRPr="00BB629B">
              <w:rPr>
                <w:lang w:eastAsia="zh-CN"/>
              </w:rPr>
              <w:t xml:space="preserve"> supporting </w:t>
            </w:r>
            <w:r w:rsidRPr="00BB629B">
              <w:rPr>
                <w:lang w:eastAsia="zh-TW"/>
              </w:rPr>
              <w:t xml:space="preserve">EN-DC </w:t>
            </w:r>
            <w:proofErr w:type="gramStart"/>
            <w:r w:rsidRPr="00BB629B">
              <w:rPr>
                <w:lang w:eastAsia="zh-TW"/>
              </w:rPr>
              <w:t>FR1</w:t>
            </w:r>
            <w:proofErr w:type="gramEnd"/>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3AD84B0" w14:textId="0B5D4C7B" w:rsidR="00A309B7" w:rsidRPr="00BB629B" w:rsidRDefault="00A309B7" w:rsidP="00A309B7">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12C83FD6" w14:textId="77777777" w:rsidR="00A309B7" w:rsidRPr="00BB629B" w:rsidRDefault="00A309B7" w:rsidP="00A309B7">
            <w:pPr>
              <w:keepNext/>
              <w:keepLines/>
              <w:spacing w:after="0"/>
              <w:rPr>
                <w:rFonts w:ascii="Arial" w:hAnsi="Arial"/>
                <w:sz w:val="18"/>
              </w:rPr>
            </w:pPr>
            <w:r w:rsidRPr="00BB629B">
              <w:rPr>
                <w:rFonts w:ascii="Arial" w:hAnsi="Arial"/>
                <w:sz w:val="18"/>
              </w:rPr>
              <w:t>2Rx</w:t>
            </w:r>
          </w:p>
          <w:p w14:paraId="2745BDCD" w14:textId="77777777" w:rsidR="00A309B7" w:rsidRPr="00BB629B" w:rsidRDefault="00A309B7" w:rsidP="00A309B7">
            <w:pPr>
              <w:pStyle w:val="TAL"/>
            </w:pPr>
            <w:r w:rsidRPr="00BB629B">
              <w:t>4Rx</w:t>
            </w:r>
          </w:p>
        </w:tc>
      </w:tr>
      <w:tr w:rsidR="00A309B7" w:rsidRPr="00BB629B" w14:paraId="0CC8D9D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1B6195B" w14:textId="77777777" w:rsidR="00A309B7" w:rsidRPr="00BB629B" w:rsidRDefault="00A309B7" w:rsidP="00A309B7">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01F77F18" w14:textId="77777777" w:rsidR="00A309B7" w:rsidRPr="00BB629B" w:rsidRDefault="00A309B7" w:rsidP="00A309B7">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ED376B1" w14:textId="77777777" w:rsidR="00A309B7" w:rsidRPr="00BB629B" w:rsidRDefault="00A309B7" w:rsidP="00A309B7">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17D15E7" w14:textId="77777777" w:rsidR="00A309B7" w:rsidRPr="00BB629B" w:rsidRDefault="00A309B7" w:rsidP="00A309B7">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16BE3934" w14:textId="0D63D2B3"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AA54427" w14:textId="154BBD90" w:rsidR="00A309B7" w:rsidRPr="00BB629B" w:rsidRDefault="00A309B7" w:rsidP="00A309B7">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513451DA" w14:textId="77777777" w:rsidR="00A309B7" w:rsidRPr="00BB629B" w:rsidRDefault="00A309B7" w:rsidP="00A309B7">
            <w:pPr>
              <w:pStyle w:val="TAL"/>
            </w:pPr>
            <w:r w:rsidRPr="00BB629B">
              <w:t>2Rx</w:t>
            </w:r>
          </w:p>
          <w:p w14:paraId="5F34EF2F" w14:textId="77777777" w:rsidR="00A309B7" w:rsidRPr="00BB629B" w:rsidRDefault="00A309B7" w:rsidP="00A309B7">
            <w:pPr>
              <w:pStyle w:val="TAL"/>
            </w:pPr>
            <w:r w:rsidRPr="00BB629B">
              <w:t>4Rx</w:t>
            </w:r>
          </w:p>
        </w:tc>
      </w:tr>
      <w:tr w:rsidR="00A309B7" w:rsidRPr="00BB629B" w14:paraId="6812869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967F3AD" w14:textId="13D3D035" w:rsidR="00A309B7" w:rsidRPr="00BB629B" w:rsidRDefault="00A309B7" w:rsidP="00A309B7">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33FC212B" w14:textId="3FE7431E" w:rsidR="00A309B7" w:rsidRPr="00BB629B" w:rsidRDefault="00A309B7" w:rsidP="00A309B7">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A9148FB" w14:textId="2606A2C7" w:rsidR="00A309B7" w:rsidRPr="00BB629B" w:rsidRDefault="00A309B7" w:rsidP="00A309B7">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A9C7A2" w14:textId="679F6DB4" w:rsidR="00A309B7" w:rsidRPr="00BB629B" w:rsidRDefault="00A309B7" w:rsidP="00A309B7">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65C74C2" w14:textId="6A40822E" w:rsidR="00A309B7" w:rsidRDefault="00A309B7" w:rsidP="00A309B7">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3F80753" w14:textId="15B3FD9B" w:rsidR="00A309B7" w:rsidRPr="00BB629B" w:rsidRDefault="00A309B7" w:rsidP="00A309B7">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47CF1F36" w14:textId="77777777" w:rsidR="00A309B7" w:rsidRPr="00BB629B" w:rsidRDefault="00A309B7" w:rsidP="00A309B7">
            <w:pPr>
              <w:pStyle w:val="TAL"/>
            </w:pPr>
            <w:r w:rsidRPr="00BB629B">
              <w:t>2Rx</w:t>
            </w:r>
          </w:p>
          <w:p w14:paraId="1D3DD49F" w14:textId="6FED4829" w:rsidR="00A309B7" w:rsidRPr="00BB629B" w:rsidRDefault="00A309B7" w:rsidP="00A309B7">
            <w:pPr>
              <w:pStyle w:val="TAL"/>
            </w:pPr>
            <w:r w:rsidRPr="00BB629B">
              <w:t>4Rx</w:t>
            </w:r>
          </w:p>
        </w:tc>
      </w:tr>
      <w:tr w:rsidR="005B25FA" w:rsidRPr="00BB629B" w14:paraId="44A5029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DEBC6" w14:textId="77777777" w:rsidR="005B25FA" w:rsidRPr="00BB629B" w:rsidRDefault="005B25FA" w:rsidP="005B25FA">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CB037D" w14:textId="77777777" w:rsidR="005B25FA" w:rsidRPr="00BB629B" w:rsidRDefault="005B25FA" w:rsidP="005B25FA">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1B637"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33B8"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50E95"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D43F9"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552C4" w14:textId="77777777" w:rsidR="005B25FA" w:rsidRPr="00BB629B" w:rsidRDefault="005B25FA" w:rsidP="005B25FA">
            <w:pPr>
              <w:keepNext/>
              <w:keepLines/>
              <w:spacing w:after="0"/>
              <w:rPr>
                <w:rFonts w:ascii="Arial" w:hAnsi="Arial"/>
                <w:sz w:val="18"/>
              </w:rPr>
            </w:pPr>
          </w:p>
        </w:tc>
      </w:tr>
      <w:tr w:rsidR="005B25FA" w:rsidRPr="00BB629B" w14:paraId="334A424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614F73" w14:textId="77777777" w:rsidR="005B25FA" w:rsidRPr="00BB629B" w:rsidRDefault="005B25FA" w:rsidP="005B25FA">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1942A" w14:textId="77777777" w:rsidR="005B25FA" w:rsidRPr="00BB629B" w:rsidRDefault="005B25FA" w:rsidP="005B25FA">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E019A"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02B9D"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6087E"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0972D"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4652C" w14:textId="77777777" w:rsidR="005B25FA" w:rsidRPr="00BB629B" w:rsidRDefault="005B25FA" w:rsidP="005B25FA">
            <w:pPr>
              <w:keepNext/>
              <w:keepLines/>
              <w:spacing w:after="0"/>
              <w:rPr>
                <w:rFonts w:ascii="Arial" w:hAnsi="Arial"/>
                <w:sz w:val="18"/>
              </w:rPr>
            </w:pPr>
          </w:p>
        </w:tc>
      </w:tr>
      <w:tr w:rsidR="005B25FA" w:rsidRPr="00BB629B" w14:paraId="28E0632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E1415" w14:textId="77777777" w:rsidR="005B25FA" w:rsidRPr="00BB629B" w:rsidRDefault="005B25FA" w:rsidP="005B25FA">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5457D" w14:textId="77777777" w:rsidR="005B25FA" w:rsidRPr="00BB629B" w:rsidRDefault="005B25FA" w:rsidP="005B25FA">
            <w:pPr>
              <w:pStyle w:val="TAL"/>
              <w:rPr>
                <w:szCs w:val="18"/>
                <w:lang w:eastAsia="zh-CN"/>
              </w:rPr>
            </w:pPr>
            <w:r w:rsidRPr="00BB629B">
              <w:rPr>
                <w:b/>
              </w:rPr>
              <w:t xml:space="preserve">E-UTRA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7C0C6"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B4924"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61C26B"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C62A1"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109993" w14:textId="77777777" w:rsidR="005B25FA" w:rsidRPr="00BB629B" w:rsidRDefault="005B25FA" w:rsidP="005B25FA">
            <w:pPr>
              <w:keepNext/>
              <w:keepLines/>
              <w:spacing w:after="0"/>
              <w:rPr>
                <w:rFonts w:ascii="Arial" w:hAnsi="Arial"/>
                <w:sz w:val="18"/>
              </w:rPr>
            </w:pPr>
          </w:p>
        </w:tc>
      </w:tr>
      <w:tr w:rsidR="005B25FA" w:rsidRPr="00BB629B" w14:paraId="467283E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347FB2C" w14:textId="77777777" w:rsidR="005B25FA" w:rsidRPr="00BB629B" w:rsidRDefault="005B25FA" w:rsidP="005B25FA">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B7BAF6F" w14:textId="77777777" w:rsidR="005B25FA" w:rsidRPr="00BB629B" w:rsidRDefault="005B25FA" w:rsidP="005B25FA">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306171C" w14:textId="77777777" w:rsidR="005B25FA" w:rsidRPr="00BB629B" w:rsidRDefault="005B25FA" w:rsidP="005B25FA">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B14238" w14:textId="77777777" w:rsidR="005B25FA" w:rsidRPr="00BB629B" w:rsidRDefault="005B25FA" w:rsidP="005B25FA">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0A464F44" w14:textId="77777777" w:rsidR="005B25FA" w:rsidRPr="00BB629B" w:rsidRDefault="005B25FA" w:rsidP="005B25FA">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465B8CFD" w14:textId="77777777" w:rsidR="005B25FA" w:rsidRPr="00BB629B" w:rsidRDefault="005B25FA" w:rsidP="005B25FA">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413CA2F9" w14:textId="77777777" w:rsidR="005B25FA" w:rsidRPr="00BB629B" w:rsidRDefault="005B25FA" w:rsidP="005B25FA">
            <w:pPr>
              <w:pStyle w:val="TAL"/>
            </w:pPr>
            <w:r w:rsidRPr="00BB629B">
              <w:t>2Rx</w:t>
            </w:r>
          </w:p>
          <w:p w14:paraId="4E44F4DC" w14:textId="77777777" w:rsidR="005B25FA" w:rsidRPr="00BB629B" w:rsidRDefault="005B25FA" w:rsidP="005B25FA">
            <w:pPr>
              <w:pStyle w:val="TAL"/>
            </w:pPr>
            <w:r w:rsidRPr="00BB629B">
              <w:t>4Rx</w:t>
            </w:r>
          </w:p>
        </w:tc>
      </w:tr>
      <w:tr w:rsidR="005B25FA" w:rsidRPr="00BB629B" w14:paraId="457A16BB" w14:textId="77777777" w:rsidTr="005B25FA">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23BD312" w14:textId="77777777" w:rsidR="005B25FA" w:rsidRPr="00BB629B" w:rsidRDefault="005B25FA" w:rsidP="005B25F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C1D2751" w14:textId="77777777" w:rsidR="005B25FA" w:rsidRPr="00BB629B" w:rsidRDefault="005B25FA" w:rsidP="005B25FA">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7C6E8A2" w14:textId="77777777" w:rsidR="003315C9" w:rsidRPr="00BB629B" w:rsidRDefault="003315C9" w:rsidP="003315C9"/>
    <w:p w14:paraId="24D793DA" w14:textId="77777777" w:rsidR="003315C9" w:rsidRPr="00BB629B" w:rsidRDefault="003315C9" w:rsidP="003315C9">
      <w:pPr>
        <w:pStyle w:val="TH"/>
      </w:pPr>
      <w:r w:rsidRPr="00BB629B">
        <w:lastRenderedPageBreak/>
        <w:t>Table 4.2-1a: Void</w:t>
      </w:r>
    </w:p>
    <w:p w14:paraId="7D4FD58D" w14:textId="77777777" w:rsidR="003315C9" w:rsidRPr="00BB629B" w:rsidRDefault="003315C9" w:rsidP="003315C9">
      <w:pPr>
        <w:rPr>
          <w:lang w:eastAsia="zh-CN"/>
        </w:rPr>
      </w:pPr>
    </w:p>
    <w:p w14:paraId="7AC08DBC" w14:textId="77777777" w:rsidR="003315C9" w:rsidRPr="00BB629B" w:rsidRDefault="003315C9" w:rsidP="003315C9">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315C9" w:rsidRPr="00BB629B" w14:paraId="04494608" w14:textId="77777777" w:rsidTr="00F236E6">
        <w:trPr>
          <w:cantSplit/>
          <w:tblHeader/>
          <w:jc w:val="center"/>
        </w:trPr>
        <w:tc>
          <w:tcPr>
            <w:tcW w:w="1171" w:type="dxa"/>
            <w:tcBorders>
              <w:top w:val="single" w:sz="4" w:space="0" w:color="auto"/>
              <w:left w:val="single" w:sz="4" w:space="0" w:color="auto"/>
              <w:bottom w:val="nil"/>
              <w:right w:val="single" w:sz="4" w:space="0" w:color="auto"/>
            </w:tcBorders>
            <w:hideMark/>
          </w:tcPr>
          <w:p w14:paraId="480A6DE4" w14:textId="77777777" w:rsidR="003315C9" w:rsidRPr="00BB629B" w:rsidRDefault="003315C9" w:rsidP="00F236E6">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5326A2C3" w14:textId="77777777" w:rsidR="003315C9" w:rsidRPr="00BB629B" w:rsidRDefault="003315C9" w:rsidP="00F236E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C3EF201" w14:textId="77777777" w:rsidR="003315C9" w:rsidRPr="00BB629B" w:rsidRDefault="003315C9" w:rsidP="00F236E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5D6B7B3" w14:textId="77777777" w:rsidR="003315C9" w:rsidRPr="00BB629B" w:rsidRDefault="003315C9" w:rsidP="00F236E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795235BA" w14:textId="77777777" w:rsidR="003315C9" w:rsidRPr="00BB629B" w:rsidRDefault="003315C9" w:rsidP="00F236E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1E40965" w14:textId="77777777" w:rsidR="003315C9" w:rsidRPr="00BB629B" w:rsidRDefault="003315C9" w:rsidP="00F236E6">
            <w:pPr>
              <w:pStyle w:val="TAH"/>
            </w:pPr>
            <w:r w:rsidRPr="00BB629B">
              <w:rPr>
                <w:lang w:eastAsia="zh-TW"/>
              </w:rPr>
              <w:t>Branch</w:t>
            </w:r>
          </w:p>
        </w:tc>
      </w:tr>
      <w:tr w:rsidR="003315C9" w:rsidRPr="00BB629B" w14:paraId="657596D3" w14:textId="77777777" w:rsidTr="00F236E6">
        <w:trPr>
          <w:cantSplit/>
          <w:tblHeader/>
          <w:jc w:val="center"/>
        </w:trPr>
        <w:tc>
          <w:tcPr>
            <w:tcW w:w="1171" w:type="dxa"/>
            <w:tcBorders>
              <w:top w:val="nil"/>
              <w:left w:val="single" w:sz="4" w:space="0" w:color="auto"/>
              <w:bottom w:val="single" w:sz="4" w:space="0" w:color="auto"/>
              <w:right w:val="single" w:sz="4" w:space="0" w:color="auto"/>
            </w:tcBorders>
          </w:tcPr>
          <w:p w14:paraId="0A104852" w14:textId="77777777" w:rsidR="003315C9" w:rsidRPr="00BB629B" w:rsidRDefault="003315C9" w:rsidP="00F236E6">
            <w:pPr>
              <w:pStyle w:val="TAH"/>
            </w:pPr>
          </w:p>
        </w:tc>
        <w:tc>
          <w:tcPr>
            <w:tcW w:w="4519" w:type="dxa"/>
            <w:tcBorders>
              <w:top w:val="nil"/>
              <w:left w:val="single" w:sz="4" w:space="0" w:color="auto"/>
              <w:bottom w:val="single" w:sz="4" w:space="0" w:color="auto"/>
              <w:right w:val="single" w:sz="4" w:space="0" w:color="auto"/>
            </w:tcBorders>
          </w:tcPr>
          <w:p w14:paraId="2DB33A19" w14:textId="77777777" w:rsidR="003315C9" w:rsidRPr="00BB629B" w:rsidRDefault="003315C9" w:rsidP="00F236E6">
            <w:pPr>
              <w:pStyle w:val="TAH"/>
            </w:pPr>
          </w:p>
        </w:tc>
        <w:tc>
          <w:tcPr>
            <w:tcW w:w="850" w:type="dxa"/>
            <w:tcBorders>
              <w:top w:val="nil"/>
              <w:left w:val="single" w:sz="4" w:space="0" w:color="auto"/>
              <w:bottom w:val="single" w:sz="4" w:space="0" w:color="auto"/>
              <w:right w:val="single" w:sz="4" w:space="0" w:color="auto"/>
            </w:tcBorders>
          </w:tcPr>
          <w:p w14:paraId="4FC88F6C" w14:textId="77777777" w:rsidR="003315C9" w:rsidRPr="00BB629B" w:rsidRDefault="003315C9" w:rsidP="00F236E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C3300DE" w14:textId="77777777" w:rsidR="003315C9" w:rsidRPr="00BB629B" w:rsidRDefault="003315C9" w:rsidP="00F236E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2BB52E4D" w14:textId="77777777" w:rsidR="003315C9" w:rsidRPr="00BB629B" w:rsidRDefault="003315C9" w:rsidP="00F236E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60BDF7CB" w14:textId="77777777" w:rsidR="003315C9" w:rsidRPr="00BB629B" w:rsidRDefault="003315C9" w:rsidP="00F236E6">
            <w:pPr>
              <w:pStyle w:val="TAH"/>
            </w:pPr>
          </w:p>
        </w:tc>
        <w:tc>
          <w:tcPr>
            <w:tcW w:w="1363" w:type="dxa"/>
            <w:tcBorders>
              <w:top w:val="nil"/>
              <w:left w:val="single" w:sz="4" w:space="0" w:color="auto"/>
              <w:bottom w:val="single" w:sz="4" w:space="0" w:color="auto"/>
              <w:right w:val="single" w:sz="4" w:space="0" w:color="auto"/>
            </w:tcBorders>
          </w:tcPr>
          <w:p w14:paraId="72D80CF2" w14:textId="77777777" w:rsidR="003315C9" w:rsidRPr="00BB629B" w:rsidRDefault="003315C9" w:rsidP="00F236E6">
            <w:pPr>
              <w:pStyle w:val="TAH"/>
            </w:pPr>
          </w:p>
        </w:tc>
      </w:tr>
      <w:tr w:rsidR="003315C9" w:rsidRPr="00BB629B" w14:paraId="4F9F1C6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800AE" w14:textId="77777777" w:rsidR="003315C9" w:rsidRPr="00BB629B" w:rsidRDefault="003315C9" w:rsidP="00F236E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EFFDB" w14:textId="77777777" w:rsidR="003315C9" w:rsidRPr="00BB629B" w:rsidRDefault="003315C9" w:rsidP="00F236E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A5D1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1D773"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E35B79"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9252B"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3D855" w14:textId="77777777" w:rsidR="003315C9" w:rsidRPr="00BB629B" w:rsidRDefault="003315C9" w:rsidP="00F236E6">
            <w:pPr>
              <w:pStyle w:val="TAL"/>
              <w:rPr>
                <w:b/>
                <w:lang w:eastAsia="zh-CN"/>
              </w:rPr>
            </w:pPr>
          </w:p>
        </w:tc>
      </w:tr>
      <w:tr w:rsidR="003315C9" w:rsidRPr="00BB629B" w14:paraId="1BFDE4F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128300" w14:textId="77777777" w:rsidR="003315C9" w:rsidRPr="00BB629B" w:rsidRDefault="003315C9" w:rsidP="00F236E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86514" w14:textId="77777777" w:rsidR="003315C9" w:rsidRPr="00BB629B" w:rsidRDefault="003315C9" w:rsidP="00F236E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8A6E1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DEFD9"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D737F6"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ADA4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547BC" w14:textId="77777777" w:rsidR="003315C9" w:rsidRPr="00BB629B" w:rsidRDefault="003315C9" w:rsidP="00F236E6">
            <w:pPr>
              <w:pStyle w:val="TAL"/>
              <w:rPr>
                <w:b/>
                <w:lang w:eastAsia="zh-CN"/>
              </w:rPr>
            </w:pPr>
          </w:p>
        </w:tc>
      </w:tr>
      <w:tr w:rsidR="003315C9" w:rsidRPr="00BB629B" w14:paraId="6E80B9E4"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6C694" w14:textId="77777777" w:rsidR="003315C9" w:rsidRPr="00BB629B" w:rsidRDefault="003315C9" w:rsidP="00F236E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3D0199" w14:textId="77777777" w:rsidR="003315C9" w:rsidRPr="00BB629B" w:rsidRDefault="003315C9" w:rsidP="00F236E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2F85E"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E0F3"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F8A9F7"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9D1A8E"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10B1C5" w14:textId="77777777" w:rsidR="003315C9" w:rsidRPr="00BB629B" w:rsidRDefault="003315C9" w:rsidP="00F236E6">
            <w:pPr>
              <w:pStyle w:val="TAL"/>
              <w:rPr>
                <w:b/>
                <w:lang w:eastAsia="zh-CN"/>
              </w:rPr>
            </w:pPr>
          </w:p>
        </w:tc>
      </w:tr>
      <w:tr w:rsidR="003315C9" w:rsidRPr="00BB629B" w14:paraId="01C09BC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84C3F" w14:textId="77777777" w:rsidR="003315C9" w:rsidRPr="00BB629B" w:rsidRDefault="003315C9" w:rsidP="00F236E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4B4206CB" w14:textId="77777777" w:rsidR="003315C9" w:rsidRPr="00BB629B" w:rsidRDefault="003315C9" w:rsidP="00F236E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F0B87E4"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69101E"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9C2405" w14:textId="56F7E31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1E947B"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330329" w14:textId="77777777" w:rsidR="003315C9" w:rsidRPr="00BB629B" w:rsidRDefault="003315C9" w:rsidP="00F236E6">
            <w:pPr>
              <w:pStyle w:val="TAL"/>
              <w:rPr>
                <w:lang w:eastAsia="zh-CN"/>
              </w:rPr>
            </w:pPr>
            <w:r w:rsidRPr="00BB629B">
              <w:rPr>
                <w:lang w:eastAsia="zh-CN"/>
              </w:rPr>
              <w:t>2Rx</w:t>
            </w:r>
          </w:p>
          <w:p w14:paraId="6E0CF284" w14:textId="77777777" w:rsidR="003315C9" w:rsidRPr="00BB629B" w:rsidRDefault="003315C9" w:rsidP="00F236E6">
            <w:pPr>
              <w:pStyle w:val="TAL"/>
              <w:rPr>
                <w:lang w:eastAsia="zh-CN"/>
              </w:rPr>
            </w:pPr>
            <w:r w:rsidRPr="00BB629B">
              <w:rPr>
                <w:lang w:eastAsia="zh-CN"/>
              </w:rPr>
              <w:t>4Rx</w:t>
            </w:r>
          </w:p>
        </w:tc>
      </w:tr>
      <w:tr w:rsidR="003315C9" w:rsidRPr="00BB629B" w14:paraId="4DBEB9C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2400DF" w14:textId="77777777" w:rsidR="003315C9" w:rsidRPr="00BB629B" w:rsidRDefault="003315C9" w:rsidP="00F236E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614248F9" w14:textId="77777777" w:rsidR="003315C9" w:rsidRPr="00BB629B" w:rsidRDefault="003315C9" w:rsidP="00F236E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F660C2"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EAC652" w14:textId="77777777" w:rsidR="003315C9" w:rsidRPr="00BB629B" w:rsidRDefault="003315C9" w:rsidP="00F236E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DC71B71" w14:textId="28E7180E"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w:t>
            </w:r>
            <w:proofErr w:type="gramStart"/>
            <w:r w:rsidR="003315C9" w:rsidRPr="00BB629B">
              <w:rPr>
                <w:rFonts w:eastAsia="SimSun"/>
                <w:lang w:eastAsia="zh-CN"/>
              </w:rPr>
              <w:t>FR2</w:t>
            </w:r>
            <w:proofErr w:type="gramEnd"/>
            <w:r w:rsidR="003315C9"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A74AE5F"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5230C7" w14:textId="77777777" w:rsidR="003315C9" w:rsidRPr="00BB629B" w:rsidRDefault="003315C9" w:rsidP="00F236E6">
            <w:pPr>
              <w:pStyle w:val="TAL"/>
              <w:rPr>
                <w:lang w:eastAsia="zh-CN"/>
              </w:rPr>
            </w:pPr>
            <w:r w:rsidRPr="00BB629B">
              <w:rPr>
                <w:lang w:eastAsia="zh-CN"/>
              </w:rPr>
              <w:t>2Rx</w:t>
            </w:r>
          </w:p>
          <w:p w14:paraId="212619F6" w14:textId="77777777" w:rsidR="003315C9" w:rsidRPr="00BB629B" w:rsidRDefault="003315C9" w:rsidP="00F236E6">
            <w:pPr>
              <w:pStyle w:val="TAL"/>
              <w:rPr>
                <w:lang w:eastAsia="zh-CN"/>
              </w:rPr>
            </w:pPr>
            <w:r w:rsidRPr="00BB629B">
              <w:rPr>
                <w:lang w:eastAsia="zh-CN"/>
              </w:rPr>
              <w:t>4Rx</w:t>
            </w:r>
          </w:p>
        </w:tc>
      </w:tr>
      <w:tr w:rsidR="003315C9" w:rsidRPr="00BB629B" w14:paraId="3358059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28E9BEBE" w14:textId="77777777" w:rsidR="003315C9" w:rsidRPr="00BB629B" w:rsidRDefault="003315C9" w:rsidP="00F236E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2A474263" w14:textId="77777777" w:rsidR="003315C9" w:rsidRPr="00BB629B" w:rsidRDefault="003315C9" w:rsidP="00F236E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CA8EC2" w14:textId="77777777" w:rsidR="003315C9" w:rsidRPr="00BB629B" w:rsidRDefault="003315C9" w:rsidP="00F236E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36432" w14:textId="77777777" w:rsidR="003315C9" w:rsidRPr="00BB629B" w:rsidRDefault="003315C9" w:rsidP="00F236E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B7A317" w14:textId="44EB8EDD"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6F8636C" w14:textId="77777777" w:rsidR="003315C9" w:rsidRPr="00BB629B" w:rsidRDefault="003315C9" w:rsidP="00F236E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20B1DAC" w14:textId="77777777" w:rsidR="003315C9" w:rsidRPr="00BB629B" w:rsidRDefault="003315C9" w:rsidP="00F236E6">
            <w:pPr>
              <w:pStyle w:val="TAL"/>
            </w:pPr>
            <w:r w:rsidRPr="00BB629B">
              <w:t>2Rx</w:t>
            </w:r>
          </w:p>
          <w:p w14:paraId="4F7E177D" w14:textId="77777777" w:rsidR="003315C9" w:rsidRPr="00BB629B" w:rsidRDefault="003315C9" w:rsidP="00F236E6">
            <w:pPr>
              <w:pStyle w:val="TAL"/>
              <w:rPr>
                <w:lang w:eastAsia="zh-CN"/>
              </w:rPr>
            </w:pPr>
            <w:r w:rsidRPr="00BB629B">
              <w:t>4Rx</w:t>
            </w:r>
          </w:p>
        </w:tc>
      </w:tr>
      <w:tr w:rsidR="003315C9" w:rsidRPr="00BB629B" w14:paraId="2879575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52DBD410" w14:textId="77777777" w:rsidR="003315C9" w:rsidRPr="00BB629B" w:rsidRDefault="003315C9" w:rsidP="00F236E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566351F6" w14:textId="77777777" w:rsidR="003315C9" w:rsidRPr="00BB629B" w:rsidRDefault="003315C9" w:rsidP="00F236E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4C36A4" w14:textId="77777777" w:rsidR="003315C9" w:rsidRPr="00BB629B" w:rsidRDefault="003315C9" w:rsidP="00F236E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8F71C" w14:textId="77777777" w:rsidR="003315C9" w:rsidRPr="00BB629B" w:rsidRDefault="003315C9" w:rsidP="00F236E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F8CDC98" w14:textId="42ED43DA"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9F76A96" w14:textId="77777777" w:rsidR="003315C9" w:rsidRPr="00BB629B" w:rsidRDefault="003315C9" w:rsidP="00F236E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3C1059D" w14:textId="77777777" w:rsidR="003315C9" w:rsidRPr="00BB629B" w:rsidRDefault="003315C9" w:rsidP="00F236E6">
            <w:pPr>
              <w:pStyle w:val="TAL"/>
            </w:pPr>
            <w:r w:rsidRPr="00BB629B">
              <w:t>2Rx</w:t>
            </w:r>
          </w:p>
          <w:p w14:paraId="3F011B19" w14:textId="77777777" w:rsidR="003315C9" w:rsidRPr="00BB629B" w:rsidRDefault="003315C9" w:rsidP="00F236E6">
            <w:pPr>
              <w:pStyle w:val="TAL"/>
              <w:rPr>
                <w:lang w:eastAsia="zh-CN"/>
              </w:rPr>
            </w:pPr>
            <w:r w:rsidRPr="00BB629B">
              <w:t>4Rx</w:t>
            </w:r>
          </w:p>
        </w:tc>
      </w:tr>
      <w:tr w:rsidR="003315C9" w:rsidRPr="00BB629B" w14:paraId="7EEDDE8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956FD" w14:textId="77777777" w:rsidR="003315C9" w:rsidRPr="00BB629B" w:rsidRDefault="003315C9" w:rsidP="00F236E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2AF756" w14:textId="77777777" w:rsidR="003315C9" w:rsidRPr="00BB629B" w:rsidRDefault="003315C9" w:rsidP="00F236E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5F666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E82DD2"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2B82B"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00C29"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F3FC3" w14:textId="77777777" w:rsidR="003315C9" w:rsidRPr="00BB629B" w:rsidRDefault="003315C9" w:rsidP="00F236E6">
            <w:pPr>
              <w:pStyle w:val="TAL"/>
              <w:rPr>
                <w:b/>
                <w:lang w:eastAsia="zh-CN"/>
              </w:rPr>
            </w:pPr>
          </w:p>
        </w:tc>
      </w:tr>
      <w:tr w:rsidR="003315C9" w:rsidRPr="00BB629B" w14:paraId="176E777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EADD9" w14:textId="77777777" w:rsidR="003315C9" w:rsidRPr="00BB629B" w:rsidRDefault="003315C9" w:rsidP="00F236E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E0185A" w14:textId="77777777" w:rsidR="003315C9" w:rsidRPr="00BB629B" w:rsidRDefault="003315C9" w:rsidP="00F236E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13093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5558A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5BD33"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A84DE2"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0905A" w14:textId="77777777" w:rsidR="003315C9" w:rsidRPr="00BB629B" w:rsidRDefault="003315C9" w:rsidP="00F236E6">
            <w:pPr>
              <w:pStyle w:val="TAL"/>
              <w:rPr>
                <w:b/>
                <w:lang w:eastAsia="zh-CN"/>
              </w:rPr>
            </w:pPr>
          </w:p>
        </w:tc>
      </w:tr>
      <w:tr w:rsidR="003315C9" w:rsidRPr="00BB629B" w14:paraId="1C6F335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EA78A9" w14:textId="77777777" w:rsidR="003315C9" w:rsidRPr="00BB629B" w:rsidRDefault="003315C9" w:rsidP="00F236E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5523B01A" w14:textId="77777777" w:rsidR="003315C9" w:rsidRPr="00BB629B" w:rsidRDefault="003315C9" w:rsidP="00F236E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27C4F0"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B0FD0"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5A9C98" w14:textId="6E94E845"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F363AC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79A9AC" w14:textId="77777777" w:rsidR="003315C9" w:rsidRPr="00BB629B" w:rsidRDefault="003315C9" w:rsidP="00F236E6">
            <w:pPr>
              <w:pStyle w:val="TAL"/>
              <w:rPr>
                <w:lang w:eastAsia="zh-CN"/>
              </w:rPr>
            </w:pPr>
            <w:r w:rsidRPr="00BB629B">
              <w:rPr>
                <w:lang w:eastAsia="zh-CN"/>
              </w:rPr>
              <w:t>2Rx</w:t>
            </w:r>
          </w:p>
        </w:tc>
      </w:tr>
      <w:tr w:rsidR="003315C9" w:rsidRPr="00BB629B" w14:paraId="1D14FA6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1037E" w14:textId="77777777" w:rsidR="003315C9" w:rsidRPr="00BB629B" w:rsidRDefault="003315C9" w:rsidP="00F236E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FDAC8" w14:textId="77777777" w:rsidR="003315C9" w:rsidRPr="00BB629B" w:rsidRDefault="003315C9" w:rsidP="00F236E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38F49C"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0CE93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5C26C5"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81F19"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DDB927" w14:textId="77777777" w:rsidR="003315C9" w:rsidRPr="00BB629B" w:rsidRDefault="003315C9" w:rsidP="00F236E6">
            <w:pPr>
              <w:pStyle w:val="TAL"/>
              <w:rPr>
                <w:b/>
                <w:lang w:eastAsia="zh-CN"/>
              </w:rPr>
            </w:pPr>
          </w:p>
        </w:tc>
      </w:tr>
      <w:tr w:rsidR="003315C9" w:rsidRPr="00BB629B" w14:paraId="0EC83A53"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D787E7" w14:textId="77777777" w:rsidR="003315C9" w:rsidRPr="00BB629B" w:rsidRDefault="003315C9" w:rsidP="00F236E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858921" w14:textId="77777777" w:rsidR="003315C9" w:rsidRPr="00BB629B" w:rsidRDefault="003315C9" w:rsidP="00F236E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EA732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099E7"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2CFA9F"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979F73"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CB1A7" w14:textId="77777777" w:rsidR="003315C9" w:rsidRPr="00BB629B" w:rsidRDefault="003315C9" w:rsidP="00F236E6">
            <w:pPr>
              <w:pStyle w:val="TAL"/>
              <w:rPr>
                <w:b/>
                <w:lang w:eastAsia="zh-CN"/>
              </w:rPr>
            </w:pPr>
          </w:p>
        </w:tc>
      </w:tr>
      <w:tr w:rsidR="003315C9" w:rsidRPr="00BB629B" w14:paraId="0CB3EC7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22FEF" w14:textId="77777777" w:rsidR="003315C9" w:rsidRPr="00BB629B" w:rsidRDefault="003315C9" w:rsidP="00F236E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61A5BCFD" w14:textId="77777777" w:rsidR="003315C9" w:rsidRPr="00BB629B" w:rsidRDefault="003315C9" w:rsidP="00F236E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E501598"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9405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05EE18" w14:textId="402194AE"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68BFA2A"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9093C" w14:textId="77777777" w:rsidR="003315C9" w:rsidRPr="00BB629B" w:rsidRDefault="003315C9" w:rsidP="00F236E6">
            <w:pPr>
              <w:pStyle w:val="TAL"/>
              <w:rPr>
                <w:lang w:eastAsia="zh-CN"/>
              </w:rPr>
            </w:pPr>
            <w:r w:rsidRPr="00BB629B">
              <w:rPr>
                <w:lang w:eastAsia="zh-CN"/>
              </w:rPr>
              <w:t>2Rx</w:t>
            </w:r>
          </w:p>
        </w:tc>
      </w:tr>
      <w:tr w:rsidR="003315C9" w:rsidRPr="00BB629B" w14:paraId="7B8FE02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31E0B" w14:textId="77777777" w:rsidR="003315C9" w:rsidRPr="00BB629B" w:rsidRDefault="003315C9" w:rsidP="00F236E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47F26" w14:textId="77777777" w:rsidR="003315C9" w:rsidRPr="00BB629B" w:rsidRDefault="003315C9" w:rsidP="00F236E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2ECCC4"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24DA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18C578"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5C7E57"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6778BD" w14:textId="77777777" w:rsidR="003315C9" w:rsidRPr="00BB629B" w:rsidRDefault="003315C9" w:rsidP="00F236E6">
            <w:pPr>
              <w:pStyle w:val="TAL"/>
              <w:rPr>
                <w:b/>
                <w:lang w:eastAsia="zh-CN"/>
              </w:rPr>
            </w:pPr>
          </w:p>
        </w:tc>
      </w:tr>
      <w:tr w:rsidR="003315C9" w:rsidRPr="00BB629B" w14:paraId="5ABD547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96E473" w14:textId="77777777" w:rsidR="003315C9" w:rsidRPr="00BB629B" w:rsidRDefault="003315C9" w:rsidP="00F236E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6F71B" w14:textId="77777777" w:rsidR="003315C9" w:rsidRPr="00BB629B" w:rsidRDefault="003315C9" w:rsidP="00F236E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028CC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E0144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75A02F"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F091D"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D4F71" w14:textId="77777777" w:rsidR="003315C9" w:rsidRPr="00BB629B" w:rsidRDefault="003315C9" w:rsidP="00F236E6">
            <w:pPr>
              <w:pStyle w:val="TAL"/>
              <w:rPr>
                <w:b/>
                <w:lang w:eastAsia="zh-CN"/>
              </w:rPr>
            </w:pPr>
          </w:p>
        </w:tc>
      </w:tr>
      <w:tr w:rsidR="003315C9" w:rsidRPr="00BB629B" w14:paraId="7F21E52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5EAF87" w14:textId="77777777" w:rsidR="003315C9" w:rsidRPr="00BB629B" w:rsidRDefault="003315C9" w:rsidP="00F236E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47809467" w14:textId="77777777" w:rsidR="003315C9" w:rsidRPr="00BB629B" w:rsidRDefault="003315C9" w:rsidP="00F236E6">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C9FC66"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E4ABC0"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9D9E4B"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CE9045"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816590" w14:textId="77777777" w:rsidR="003315C9" w:rsidRPr="00BB629B" w:rsidRDefault="003315C9" w:rsidP="00F236E6">
            <w:pPr>
              <w:pStyle w:val="TAL"/>
              <w:rPr>
                <w:lang w:eastAsia="zh-CN"/>
              </w:rPr>
            </w:pPr>
            <w:r w:rsidRPr="00BB629B">
              <w:rPr>
                <w:lang w:eastAsia="zh-CN"/>
              </w:rPr>
              <w:t>2Rx</w:t>
            </w:r>
          </w:p>
        </w:tc>
      </w:tr>
      <w:tr w:rsidR="003315C9" w:rsidRPr="00BB629B" w14:paraId="1BF5143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6110F0" w14:textId="77777777" w:rsidR="003315C9" w:rsidRPr="00BB629B" w:rsidRDefault="003315C9" w:rsidP="00F236E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70D3B1A8" w14:textId="77777777" w:rsidR="003315C9" w:rsidRPr="00BB629B" w:rsidRDefault="003315C9" w:rsidP="00F236E6">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4537E8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28FA1A"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0F65C0"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BF5A54"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F931B7" w14:textId="77777777" w:rsidR="003315C9" w:rsidRPr="00BB629B" w:rsidRDefault="003315C9" w:rsidP="00F236E6">
            <w:pPr>
              <w:pStyle w:val="TAL"/>
              <w:rPr>
                <w:lang w:eastAsia="zh-CN"/>
              </w:rPr>
            </w:pPr>
            <w:r w:rsidRPr="00BB629B">
              <w:rPr>
                <w:lang w:eastAsia="zh-CN"/>
              </w:rPr>
              <w:t>2Rx</w:t>
            </w:r>
          </w:p>
        </w:tc>
      </w:tr>
      <w:tr w:rsidR="003315C9" w:rsidRPr="00BB629B" w14:paraId="1555E0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580E9" w14:textId="77777777" w:rsidR="003315C9" w:rsidRPr="00BB629B" w:rsidRDefault="003315C9" w:rsidP="00F236E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67FF38F1" w14:textId="77777777" w:rsidR="003315C9" w:rsidRPr="00BB629B" w:rsidRDefault="003315C9" w:rsidP="00F236E6">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386EA3"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F92B13"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F632C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078D1C"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BD2C36" w14:textId="77777777" w:rsidR="003315C9" w:rsidRPr="00BB629B" w:rsidRDefault="003315C9" w:rsidP="00F236E6">
            <w:pPr>
              <w:pStyle w:val="TAL"/>
              <w:rPr>
                <w:lang w:eastAsia="zh-CN"/>
              </w:rPr>
            </w:pPr>
            <w:r w:rsidRPr="00BB629B">
              <w:rPr>
                <w:lang w:eastAsia="zh-CN"/>
              </w:rPr>
              <w:t>2Rx</w:t>
            </w:r>
          </w:p>
        </w:tc>
      </w:tr>
      <w:tr w:rsidR="003315C9" w:rsidRPr="00BB629B" w14:paraId="33B26DC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95096C" w14:textId="77777777" w:rsidR="003315C9" w:rsidRPr="00BB629B" w:rsidRDefault="003315C9" w:rsidP="00F236E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6297398B" w14:textId="77777777" w:rsidR="003315C9" w:rsidRPr="00BB629B" w:rsidRDefault="003315C9" w:rsidP="00F236E6">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E87640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148AC1"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1BC26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FE2E1A"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3B943B" w14:textId="77777777" w:rsidR="003315C9" w:rsidRPr="00BB629B" w:rsidRDefault="003315C9" w:rsidP="00F236E6">
            <w:pPr>
              <w:pStyle w:val="TAL"/>
              <w:rPr>
                <w:lang w:eastAsia="zh-CN"/>
              </w:rPr>
            </w:pPr>
            <w:r w:rsidRPr="00BB629B">
              <w:rPr>
                <w:lang w:eastAsia="zh-CN"/>
              </w:rPr>
              <w:t>2Rx</w:t>
            </w:r>
          </w:p>
        </w:tc>
      </w:tr>
      <w:tr w:rsidR="003315C9" w:rsidRPr="00BB629B" w14:paraId="4297E19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2A5D08" w14:textId="77777777" w:rsidR="003315C9" w:rsidRPr="00BB629B" w:rsidRDefault="003315C9" w:rsidP="00F236E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773FF1C4" w14:textId="77777777" w:rsidR="003315C9" w:rsidRPr="00BB629B" w:rsidRDefault="003315C9" w:rsidP="00F236E6">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AE1B0"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2115F2"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53CC3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CF2C8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EB43E1" w14:textId="77777777" w:rsidR="003315C9" w:rsidRPr="00BB629B" w:rsidRDefault="003315C9" w:rsidP="00F236E6">
            <w:pPr>
              <w:pStyle w:val="TAL"/>
              <w:rPr>
                <w:lang w:eastAsia="zh-CN"/>
              </w:rPr>
            </w:pPr>
            <w:r w:rsidRPr="00BB629B">
              <w:rPr>
                <w:lang w:eastAsia="zh-CN"/>
              </w:rPr>
              <w:t>2Rx</w:t>
            </w:r>
          </w:p>
        </w:tc>
      </w:tr>
      <w:tr w:rsidR="003315C9" w:rsidRPr="00BB629B" w14:paraId="57CEB81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B6F377" w14:textId="77777777" w:rsidR="003315C9" w:rsidRPr="00BB629B" w:rsidRDefault="003315C9" w:rsidP="00F236E6">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0A6F53F" w14:textId="77777777" w:rsidR="003315C9" w:rsidRPr="00BB629B" w:rsidRDefault="003315C9" w:rsidP="00F236E6">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01B43A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FE7E35"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3CA7B8"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7FB3069"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A7CFBA4" w14:textId="77777777" w:rsidR="003315C9" w:rsidRPr="00BB629B" w:rsidRDefault="003315C9" w:rsidP="00F236E6">
            <w:pPr>
              <w:pStyle w:val="TAL"/>
              <w:rPr>
                <w:lang w:eastAsia="zh-CN"/>
              </w:rPr>
            </w:pPr>
            <w:r w:rsidRPr="00BB629B">
              <w:rPr>
                <w:lang w:eastAsia="zh-CN"/>
              </w:rPr>
              <w:t>2Rx</w:t>
            </w:r>
          </w:p>
        </w:tc>
      </w:tr>
      <w:tr w:rsidR="003315C9" w:rsidRPr="00BB629B" w14:paraId="6F0FA71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7836D3" w14:textId="77777777" w:rsidR="003315C9" w:rsidRPr="00BB629B" w:rsidRDefault="003315C9" w:rsidP="00F236E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EDBFD8B" w14:textId="77777777" w:rsidR="003315C9" w:rsidRPr="00BB629B" w:rsidRDefault="003315C9" w:rsidP="00F236E6">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9A7C83"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A77E36"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A1C88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9737B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4047CF" w14:textId="77777777" w:rsidR="003315C9" w:rsidRPr="00BB629B" w:rsidRDefault="003315C9" w:rsidP="00F236E6">
            <w:pPr>
              <w:pStyle w:val="TAL"/>
              <w:rPr>
                <w:lang w:eastAsia="zh-CN"/>
              </w:rPr>
            </w:pPr>
            <w:r w:rsidRPr="00BB629B">
              <w:rPr>
                <w:lang w:eastAsia="zh-CN"/>
              </w:rPr>
              <w:t>2Rx</w:t>
            </w:r>
          </w:p>
        </w:tc>
      </w:tr>
      <w:tr w:rsidR="003315C9" w:rsidRPr="00BB629B" w14:paraId="16C4E2C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F859" w14:textId="77777777" w:rsidR="003315C9" w:rsidRPr="00BB629B" w:rsidRDefault="003315C9" w:rsidP="00F236E6">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5C664F10" w14:textId="77777777" w:rsidR="003315C9" w:rsidRPr="00BB629B" w:rsidRDefault="003315C9" w:rsidP="00F236E6">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F405C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8DC15D"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3FD71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2C549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B52122" w14:textId="77777777" w:rsidR="003315C9" w:rsidRPr="00BB629B" w:rsidRDefault="003315C9" w:rsidP="00F236E6">
            <w:pPr>
              <w:pStyle w:val="TAL"/>
              <w:rPr>
                <w:lang w:eastAsia="zh-CN"/>
              </w:rPr>
            </w:pPr>
            <w:r w:rsidRPr="00BB629B">
              <w:rPr>
                <w:lang w:eastAsia="zh-CN"/>
              </w:rPr>
              <w:t>2Rx</w:t>
            </w:r>
          </w:p>
        </w:tc>
      </w:tr>
      <w:tr w:rsidR="003315C9" w:rsidRPr="00BB629B" w14:paraId="37CED80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BD1F1" w14:textId="77777777" w:rsidR="003315C9" w:rsidRPr="00BB629B" w:rsidRDefault="003315C9" w:rsidP="00F236E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03F1DD80" w14:textId="77777777" w:rsidR="003315C9" w:rsidRPr="00BB629B" w:rsidRDefault="003315C9" w:rsidP="00F236E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0CB2DE5"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ACA573"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53FEF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697A42"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843415" w14:textId="77777777" w:rsidR="003315C9" w:rsidRPr="00BB629B" w:rsidRDefault="003315C9" w:rsidP="00F236E6">
            <w:pPr>
              <w:pStyle w:val="TAL"/>
              <w:rPr>
                <w:lang w:eastAsia="zh-CN"/>
              </w:rPr>
            </w:pPr>
            <w:r w:rsidRPr="00BB629B">
              <w:rPr>
                <w:lang w:eastAsia="zh-CN"/>
              </w:rPr>
              <w:t>2Rx</w:t>
            </w:r>
          </w:p>
        </w:tc>
      </w:tr>
      <w:tr w:rsidR="003315C9" w:rsidRPr="00BB629B" w14:paraId="2447BBE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1780E" w14:textId="77777777" w:rsidR="003315C9" w:rsidRPr="00BB629B" w:rsidRDefault="003315C9" w:rsidP="00F236E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A774D3" w14:textId="77777777" w:rsidR="003315C9" w:rsidRPr="00BB629B" w:rsidRDefault="003315C9" w:rsidP="00F236E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397DEC"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A09435"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62AE6A"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C9E75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BC8503" w14:textId="77777777" w:rsidR="003315C9" w:rsidRPr="00BB629B" w:rsidRDefault="003315C9" w:rsidP="00F236E6">
            <w:pPr>
              <w:pStyle w:val="TAL"/>
              <w:rPr>
                <w:b/>
                <w:lang w:eastAsia="zh-CN"/>
              </w:rPr>
            </w:pPr>
          </w:p>
        </w:tc>
      </w:tr>
      <w:tr w:rsidR="003315C9" w:rsidRPr="00BB629B" w14:paraId="37D4CA9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005166" w14:textId="77777777" w:rsidR="003315C9" w:rsidRPr="00BB629B" w:rsidRDefault="003315C9" w:rsidP="00F236E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FB701" w14:textId="77777777" w:rsidR="003315C9" w:rsidRPr="00BB629B" w:rsidRDefault="003315C9" w:rsidP="00F236E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5C926D"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6A638B"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9C6C0"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AAC4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3413681" w14:textId="77777777" w:rsidR="003315C9" w:rsidRPr="00BB629B" w:rsidRDefault="003315C9" w:rsidP="00F236E6">
            <w:pPr>
              <w:pStyle w:val="TAL"/>
            </w:pPr>
            <w:r w:rsidRPr="00BB629B">
              <w:rPr>
                <w:lang w:eastAsia="zh-CN"/>
              </w:rPr>
              <w:t>2Rx</w:t>
            </w:r>
          </w:p>
        </w:tc>
      </w:tr>
      <w:tr w:rsidR="003315C9" w:rsidRPr="00BB629B" w14:paraId="3655A9C4"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D6AAE" w14:textId="77777777" w:rsidR="003315C9" w:rsidRPr="00BB629B" w:rsidRDefault="003315C9" w:rsidP="00F236E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5A29543" w14:textId="77777777" w:rsidR="003315C9" w:rsidRPr="00BB629B" w:rsidRDefault="003315C9" w:rsidP="00F236E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451583"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572B43"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23A01A"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C1DB76"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0D2BCA" w14:textId="77777777" w:rsidR="003315C9" w:rsidRPr="00BB629B" w:rsidRDefault="003315C9" w:rsidP="00F236E6">
            <w:pPr>
              <w:pStyle w:val="TAL"/>
            </w:pPr>
            <w:r w:rsidRPr="00BB629B">
              <w:rPr>
                <w:lang w:eastAsia="zh-CN"/>
              </w:rPr>
              <w:t>2Rx</w:t>
            </w:r>
          </w:p>
        </w:tc>
      </w:tr>
      <w:tr w:rsidR="003315C9" w:rsidRPr="00BB629B" w14:paraId="00376F7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5EA5B0" w14:textId="77777777" w:rsidR="003315C9" w:rsidRPr="00BB629B" w:rsidRDefault="003315C9" w:rsidP="00F236E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D07107A" w14:textId="77777777" w:rsidR="003315C9" w:rsidRPr="00BB629B" w:rsidRDefault="003315C9" w:rsidP="00F236E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30FF35B"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F7DE80"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1F9251"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3D01A6"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674F712" w14:textId="77777777" w:rsidR="003315C9" w:rsidRPr="00BB629B" w:rsidRDefault="003315C9" w:rsidP="00F236E6">
            <w:pPr>
              <w:pStyle w:val="TAL"/>
            </w:pPr>
            <w:r w:rsidRPr="00BB629B">
              <w:rPr>
                <w:lang w:eastAsia="zh-CN"/>
              </w:rPr>
              <w:t>2Rx</w:t>
            </w:r>
          </w:p>
        </w:tc>
      </w:tr>
      <w:tr w:rsidR="003315C9" w:rsidRPr="00BB629B" w14:paraId="18581D8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C00DE" w14:textId="77777777" w:rsidR="003315C9" w:rsidRPr="00BB629B" w:rsidRDefault="003315C9" w:rsidP="00F236E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C7A4047" w14:textId="77777777" w:rsidR="003315C9" w:rsidRPr="00BB629B" w:rsidRDefault="003315C9" w:rsidP="00F236E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00E725"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B039F4"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AC125E"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4979FD"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6D9B094" w14:textId="77777777" w:rsidR="003315C9" w:rsidRPr="00BB629B" w:rsidRDefault="003315C9" w:rsidP="00F236E6">
            <w:pPr>
              <w:pStyle w:val="TAL"/>
            </w:pPr>
            <w:r w:rsidRPr="00BB629B">
              <w:rPr>
                <w:lang w:eastAsia="zh-CN"/>
              </w:rPr>
              <w:t>2Rx</w:t>
            </w:r>
          </w:p>
        </w:tc>
      </w:tr>
      <w:tr w:rsidR="003315C9" w:rsidRPr="00BB629B" w14:paraId="42D9278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71459F" w14:textId="77777777" w:rsidR="003315C9" w:rsidRPr="00BB629B" w:rsidRDefault="003315C9" w:rsidP="00F236E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88911F" w14:textId="77777777" w:rsidR="003315C9" w:rsidRPr="00BB629B" w:rsidRDefault="003315C9" w:rsidP="00F236E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341A1E"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DAD228"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BD1987"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893772"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720DD5D" w14:textId="77777777" w:rsidR="003315C9" w:rsidRPr="00BB629B" w:rsidRDefault="003315C9" w:rsidP="00F236E6">
            <w:pPr>
              <w:pStyle w:val="TAL"/>
            </w:pPr>
            <w:r w:rsidRPr="00BB629B">
              <w:rPr>
                <w:lang w:eastAsia="zh-CN"/>
              </w:rPr>
              <w:t>2Rx</w:t>
            </w:r>
          </w:p>
        </w:tc>
      </w:tr>
      <w:tr w:rsidR="003315C9" w:rsidRPr="00BB629B" w14:paraId="0B8AB08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CE51DE" w14:textId="77777777" w:rsidR="003315C9" w:rsidRPr="00BB629B" w:rsidRDefault="003315C9" w:rsidP="00F236E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92773BC" w14:textId="77777777" w:rsidR="003315C9" w:rsidRPr="00BB629B" w:rsidRDefault="003315C9" w:rsidP="00F236E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8FD515"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EE3BAD" w14:textId="77777777" w:rsidR="003315C9" w:rsidRPr="00BB629B" w:rsidRDefault="003315C9" w:rsidP="00F236E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744CC3" w14:textId="77777777" w:rsidR="003315C9" w:rsidRPr="00BB629B" w:rsidRDefault="003315C9" w:rsidP="00F236E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B1CAD9"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6BFEA43" w14:textId="77777777" w:rsidR="003315C9" w:rsidRPr="00BB629B" w:rsidRDefault="003315C9" w:rsidP="00F236E6">
            <w:pPr>
              <w:pStyle w:val="TAL"/>
            </w:pPr>
            <w:r w:rsidRPr="00BB629B">
              <w:rPr>
                <w:lang w:eastAsia="zh-CN"/>
              </w:rPr>
              <w:t>2Rx</w:t>
            </w:r>
          </w:p>
        </w:tc>
      </w:tr>
      <w:tr w:rsidR="003315C9" w:rsidRPr="00BB629B" w14:paraId="56C7A01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320FA" w14:textId="77777777" w:rsidR="003315C9" w:rsidRPr="00BB629B" w:rsidRDefault="003315C9" w:rsidP="00F236E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351347" w14:textId="6022D4E5" w:rsidR="003315C9" w:rsidRPr="00BB629B" w:rsidRDefault="003315C9" w:rsidP="00F236E6">
            <w:pPr>
              <w:pStyle w:val="TAL"/>
              <w:rPr>
                <w:b/>
              </w:rPr>
            </w:pPr>
            <w:proofErr w:type="spellStart"/>
            <w:r w:rsidRPr="00BB629B">
              <w:rPr>
                <w:rFonts w:eastAsia="MS Mincho"/>
                <w:b/>
              </w:rPr>
              <w:t>S</w:t>
            </w:r>
            <w:r w:rsidR="00F549F6" w:rsidRPr="00BB629B">
              <w:rPr>
                <w:rFonts w:eastAsia="MS Mincho"/>
                <w:b/>
              </w:rPr>
              <w:t>c</w:t>
            </w:r>
            <w:r w:rsidRPr="00BB629B">
              <w:rPr>
                <w:rFonts w:eastAsia="MS Mincho"/>
                <w:b/>
              </w:rPr>
              <w:t>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1595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3C600E"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3DB495"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457426"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59C3D" w14:textId="77777777" w:rsidR="003315C9" w:rsidRPr="00BB629B" w:rsidRDefault="003315C9" w:rsidP="00F236E6">
            <w:pPr>
              <w:pStyle w:val="TAL"/>
              <w:rPr>
                <w:b/>
              </w:rPr>
            </w:pPr>
          </w:p>
        </w:tc>
      </w:tr>
      <w:tr w:rsidR="003315C9" w:rsidRPr="00BB629B" w14:paraId="067281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624BE" w14:textId="77777777" w:rsidR="003315C9" w:rsidRPr="00BB629B" w:rsidRDefault="003315C9" w:rsidP="00F236E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ACC6D4E" w14:textId="59639818" w:rsidR="003315C9" w:rsidRPr="00BB629B" w:rsidRDefault="003315C9" w:rsidP="00F236E6">
            <w:pPr>
              <w:pStyle w:val="TAL"/>
              <w:rPr>
                <w:lang w:eastAsia="zh-CN"/>
              </w:rPr>
            </w:pPr>
            <w:r w:rsidRPr="00BB629B">
              <w:rPr>
                <w:rFonts w:eastAsia="MS Mincho"/>
              </w:rPr>
              <w:t xml:space="preserve">EN-DC FR2 </w:t>
            </w:r>
            <w:proofErr w:type="spellStart"/>
            <w:r w:rsidRPr="00BB629B">
              <w:rPr>
                <w:rFonts w:eastAsia="MS Mincho"/>
              </w:rPr>
              <w:t>S</w:t>
            </w:r>
            <w:r w:rsidR="00F549F6" w:rsidRPr="00BB629B">
              <w:rPr>
                <w:rFonts w:eastAsia="MS Mincho"/>
              </w:rPr>
              <w:t>c</w:t>
            </w:r>
            <w:r w:rsidRPr="00BB629B">
              <w:rPr>
                <w:rFonts w:eastAsia="MS Mincho"/>
              </w:rPr>
              <w:t>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F8A32D5"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CD0BFE" w14:textId="77777777" w:rsidR="003315C9" w:rsidRPr="00BB629B" w:rsidRDefault="003315C9" w:rsidP="00F236E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C51D76F" w14:textId="50ABA9C3" w:rsidR="003315C9" w:rsidRPr="00BB629B" w:rsidRDefault="005B25FA" w:rsidP="00F236E6">
            <w:pPr>
              <w:pStyle w:val="TAL"/>
              <w:rPr>
                <w:lang w:eastAsia="zh-CN"/>
              </w:rPr>
            </w:pPr>
            <w:r>
              <w:rPr>
                <w:lang w:eastAsia="zh-CN"/>
              </w:rPr>
              <w:t>UEs</w:t>
            </w:r>
            <w:r w:rsidR="003315C9"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AC26DBB" w14:textId="073AA2B6"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85F72" w14:textId="77777777" w:rsidR="003315C9" w:rsidRPr="00BB629B" w:rsidRDefault="003315C9" w:rsidP="00F236E6">
            <w:pPr>
              <w:pStyle w:val="TAL"/>
            </w:pPr>
            <w:r w:rsidRPr="00BB629B">
              <w:rPr>
                <w:lang w:eastAsia="zh-CN"/>
              </w:rPr>
              <w:t>2Rx</w:t>
            </w:r>
          </w:p>
        </w:tc>
      </w:tr>
      <w:tr w:rsidR="007E5AAD" w:rsidRPr="00BB629B" w14:paraId="4293F77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F7AAF3A" w14:textId="179F9D7C" w:rsidR="007E5AAD" w:rsidRPr="00BB629B" w:rsidRDefault="007E5AAD" w:rsidP="007E5AAD">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60A10854" w14:textId="531117A9" w:rsidR="007E5AAD" w:rsidRPr="00BB629B" w:rsidRDefault="007E5AAD" w:rsidP="007E5AAD">
            <w:pPr>
              <w:pStyle w:val="TAL"/>
              <w:rPr>
                <w:rFonts w:eastAsia="MS Mincho"/>
              </w:rPr>
            </w:pPr>
            <w:r>
              <w:rPr>
                <w:rFonts w:eastAsia="MS Mincho"/>
                <w:lang w:val="fr-FR" w:eastAsia="fr-FR"/>
              </w:rPr>
              <w:t xml:space="preserve">EN-DC FR2 </w:t>
            </w:r>
            <w:proofErr w:type="spellStart"/>
            <w:r>
              <w:rPr>
                <w:rFonts w:eastAsia="MS Mincho"/>
                <w:lang w:val="fr-FR" w:eastAsia="fr-FR"/>
              </w:rPr>
              <w:t>S</w:t>
            </w:r>
            <w:r w:rsidR="00F549F6">
              <w:rPr>
                <w:rFonts w:eastAsia="MS Mincho"/>
                <w:lang w:val="fr-FR" w:eastAsia="fr-FR"/>
              </w:rPr>
              <w:t>c</w:t>
            </w:r>
            <w:r>
              <w:rPr>
                <w:rFonts w:eastAsia="MS Mincho"/>
                <w:lang w:val="fr-FR" w:eastAsia="fr-FR"/>
              </w:rPr>
              <w:t>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w:t>
            </w:r>
            <w:r w:rsidR="00F549F6">
              <w:rPr>
                <w:rFonts w:eastAsia="MS Mincho"/>
                <w:lang w:val="fr-FR" w:eastAsia="fr-FR"/>
              </w:rPr>
              <w:t>c</w:t>
            </w:r>
            <w:r>
              <w:rPr>
                <w:rFonts w:eastAsia="MS Mincho"/>
                <w:lang w:val="fr-FR" w:eastAsia="fr-FR"/>
              </w:rPr>
              <w:t>ell</w:t>
            </w:r>
            <w:proofErr w:type="spellEnd"/>
          </w:p>
        </w:tc>
        <w:tc>
          <w:tcPr>
            <w:tcW w:w="850" w:type="dxa"/>
            <w:tcBorders>
              <w:top w:val="single" w:sz="4" w:space="0" w:color="auto"/>
              <w:left w:val="single" w:sz="4" w:space="0" w:color="auto"/>
              <w:bottom w:val="single" w:sz="4" w:space="0" w:color="auto"/>
              <w:right w:val="single" w:sz="4" w:space="0" w:color="auto"/>
            </w:tcBorders>
          </w:tcPr>
          <w:p w14:paraId="1CC96A91" w14:textId="6F80D46A" w:rsidR="007E5AAD" w:rsidRPr="00BB629B" w:rsidRDefault="007E5AAD" w:rsidP="007E5AAD">
            <w:pPr>
              <w:pStyle w:val="TAC"/>
              <w:rPr>
                <w:rFonts w:eastAsia="SimSun"/>
                <w:lang w:eastAsia="zh-CN"/>
              </w:rPr>
            </w:pPr>
            <w:r>
              <w:rPr>
                <w:rFonts w:eastAsia="SimSun"/>
                <w:lang w:val="fr-FR" w:eastAsia="zh-CN"/>
              </w:rPr>
              <w:t>Rel-1</w:t>
            </w:r>
            <w:r w:rsidR="00DE7DFA"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7609ED4D" w14:textId="53926FAB" w:rsidR="007E5AAD" w:rsidRPr="00BB629B" w:rsidRDefault="00DE7DFA" w:rsidP="007E5AAD">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5E19EC0" w14:textId="2ED517B4" w:rsidR="007E5AAD" w:rsidRPr="00BB629B" w:rsidRDefault="005B25FA" w:rsidP="007E5AAD">
            <w:pPr>
              <w:pStyle w:val="TAL"/>
              <w:rPr>
                <w:lang w:eastAsia="zh-CN"/>
              </w:rPr>
            </w:pPr>
            <w:proofErr w:type="spellStart"/>
            <w:r>
              <w:rPr>
                <w:lang w:val="fr-FR" w:eastAsia="zh-CN"/>
              </w:rPr>
              <w:t>UEs</w:t>
            </w:r>
            <w:proofErr w:type="spellEnd"/>
            <w:r w:rsidR="007E5AAD">
              <w:rPr>
                <w:lang w:val="fr-FR" w:eastAsia="zh-CN"/>
              </w:rPr>
              <w:t xml:space="preserve"> </w:t>
            </w:r>
            <w:proofErr w:type="spellStart"/>
            <w:r w:rsidR="007E5AAD">
              <w:rPr>
                <w:lang w:val="fr-FR" w:eastAsia="zh-CN"/>
              </w:rPr>
              <w:t>supporting</w:t>
            </w:r>
            <w:proofErr w:type="spellEnd"/>
            <w:r w:rsidR="007E5AAD">
              <w:rPr>
                <w:lang w:val="fr-FR" w:eastAsia="zh-CN"/>
              </w:rPr>
              <w:t xml:space="preserve"> EN-DC FR2 and 2DL CA in NR</w:t>
            </w:r>
            <w:r w:rsidR="00DE7DFA" w:rsidRPr="00DE7DFA">
              <w:rPr>
                <w:lang w:val="fr-FR" w:eastAsia="zh-CN"/>
              </w:rPr>
              <w:t xml:space="preserve"> and direct </w:t>
            </w:r>
            <w:proofErr w:type="spellStart"/>
            <w:r w:rsidR="00DE7DFA" w:rsidRPr="00DE7DFA">
              <w:rPr>
                <w:lang w:val="fr-FR" w:eastAsia="zh-CN"/>
              </w:rPr>
              <w:t>SCell</w:t>
            </w:r>
            <w:proofErr w:type="spellEnd"/>
            <w:r w:rsidR="00DE7DFA" w:rsidRPr="00DE7DFA">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B942EA6" w14:textId="33D2E0BE" w:rsidR="007E5AAD" w:rsidRPr="00BB629B" w:rsidRDefault="007E5AAD" w:rsidP="007E5AAD">
            <w:pPr>
              <w:pStyle w:val="TAL"/>
            </w:pPr>
          </w:p>
        </w:tc>
        <w:tc>
          <w:tcPr>
            <w:tcW w:w="1363" w:type="dxa"/>
            <w:tcBorders>
              <w:top w:val="single" w:sz="4" w:space="0" w:color="auto"/>
              <w:left w:val="single" w:sz="4" w:space="0" w:color="auto"/>
              <w:bottom w:val="single" w:sz="4" w:space="0" w:color="auto"/>
              <w:right w:val="single" w:sz="4" w:space="0" w:color="auto"/>
            </w:tcBorders>
          </w:tcPr>
          <w:p w14:paraId="2ECE7CBC" w14:textId="16BCCFE6" w:rsidR="007E5AAD" w:rsidRPr="00BB629B" w:rsidRDefault="007E5AAD" w:rsidP="007E5AAD">
            <w:pPr>
              <w:pStyle w:val="TAL"/>
              <w:rPr>
                <w:lang w:eastAsia="zh-CN"/>
              </w:rPr>
            </w:pPr>
            <w:r>
              <w:rPr>
                <w:lang w:val="fr-FR" w:eastAsia="zh-CN"/>
              </w:rPr>
              <w:t>2Rx</w:t>
            </w:r>
          </w:p>
        </w:tc>
      </w:tr>
      <w:tr w:rsidR="003315C9" w:rsidRPr="00BB629B" w14:paraId="5C6241D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D7BF4A" w14:textId="77777777" w:rsidR="003315C9" w:rsidRPr="00BB629B" w:rsidRDefault="003315C9" w:rsidP="00F236E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D262EE" w14:textId="77777777" w:rsidR="003315C9" w:rsidRPr="00BB629B" w:rsidRDefault="003315C9" w:rsidP="00F236E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2A37C7"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AA95C0"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3FB307"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C3E9F0"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26039" w14:textId="77777777" w:rsidR="003315C9" w:rsidRPr="00BB629B" w:rsidRDefault="003315C9" w:rsidP="00F236E6">
            <w:pPr>
              <w:pStyle w:val="TAL"/>
              <w:rPr>
                <w:b/>
              </w:rPr>
            </w:pPr>
          </w:p>
        </w:tc>
      </w:tr>
      <w:tr w:rsidR="003315C9" w:rsidRPr="00BB629B" w14:paraId="0BBAAC3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850530" w14:textId="77777777" w:rsidR="003315C9" w:rsidRPr="00BB629B" w:rsidRDefault="003315C9" w:rsidP="00F236E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24D6BB" w14:textId="77777777" w:rsidR="003315C9" w:rsidRPr="00BB629B" w:rsidRDefault="003315C9" w:rsidP="00F236E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EAB0A"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044FB7"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72D1FD"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EE8B5C"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6527F4" w14:textId="77777777" w:rsidR="003315C9" w:rsidRPr="00BB629B" w:rsidRDefault="003315C9" w:rsidP="00F236E6">
            <w:pPr>
              <w:pStyle w:val="TAL"/>
              <w:rPr>
                <w:b/>
              </w:rPr>
            </w:pPr>
          </w:p>
        </w:tc>
      </w:tr>
      <w:tr w:rsidR="003315C9" w:rsidRPr="00BB629B" w14:paraId="6F398B85" w14:textId="77777777" w:rsidTr="006C3B7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6C5A2C" w14:textId="77777777" w:rsidR="003315C9" w:rsidRPr="00BB629B" w:rsidRDefault="003315C9" w:rsidP="00F236E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CC0E52" w14:textId="77777777" w:rsidR="003315C9" w:rsidRPr="00BB629B" w:rsidRDefault="003315C9" w:rsidP="00F236E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54E2C71"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0BBDED"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81DC87" w14:textId="2169D586" w:rsidR="003315C9" w:rsidRPr="00BB629B" w:rsidRDefault="005B25FA" w:rsidP="00F236E6">
            <w:pPr>
              <w:pStyle w:val="TAL"/>
              <w:rPr>
                <w:lang w:eastAsia="zh-CN"/>
              </w:rPr>
            </w:pPr>
            <w:r>
              <w:rPr>
                <w:lang w:eastAsia="zh-CN"/>
              </w:rPr>
              <w:t>UEs</w:t>
            </w:r>
            <w:r w:rsidR="003315C9"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4F6000F" w14:textId="3C04A8E6"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6D1133" w14:textId="77777777" w:rsidR="003315C9" w:rsidRPr="00BB629B" w:rsidRDefault="003315C9" w:rsidP="00F236E6">
            <w:pPr>
              <w:pStyle w:val="TAL"/>
            </w:pPr>
            <w:r w:rsidRPr="00BB629B">
              <w:rPr>
                <w:lang w:eastAsia="zh-CN"/>
              </w:rPr>
              <w:t>2Rx</w:t>
            </w:r>
          </w:p>
        </w:tc>
      </w:tr>
      <w:tr w:rsidR="003315C9" w:rsidRPr="00BB629B" w14:paraId="64FCEE66" w14:textId="77777777" w:rsidTr="006C3B7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A5DCA" w14:textId="77777777" w:rsidR="003315C9" w:rsidRPr="00BB629B" w:rsidRDefault="003315C9" w:rsidP="00F236E6">
            <w:pPr>
              <w:pStyle w:val="TAL"/>
            </w:pPr>
            <w:r w:rsidRPr="00BB629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5BDCB438" w14:textId="77777777" w:rsidR="003315C9" w:rsidRPr="00BB629B" w:rsidRDefault="003315C9" w:rsidP="00F236E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FABE2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5CE681"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03DFFE" w14:textId="1D6670CF" w:rsidR="003315C9" w:rsidRPr="00BB629B" w:rsidRDefault="005B25FA" w:rsidP="00F236E6">
            <w:pPr>
              <w:pStyle w:val="TAL"/>
              <w:rPr>
                <w:lang w:eastAsia="zh-CN"/>
              </w:rPr>
            </w:pPr>
            <w:r>
              <w:rPr>
                <w:lang w:eastAsia="zh-CN"/>
              </w:rPr>
              <w:t>UEs</w:t>
            </w:r>
            <w:r w:rsidR="003315C9"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4B4FA4E" w14:textId="19D04B29"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F32C72" w14:textId="77777777" w:rsidR="003315C9" w:rsidRPr="00BB629B" w:rsidRDefault="003315C9" w:rsidP="00F236E6">
            <w:pPr>
              <w:pStyle w:val="TAL"/>
            </w:pPr>
            <w:r w:rsidRPr="00BB629B">
              <w:rPr>
                <w:lang w:eastAsia="zh-CN"/>
              </w:rPr>
              <w:t>2Rx</w:t>
            </w:r>
          </w:p>
        </w:tc>
      </w:tr>
      <w:tr w:rsidR="003315C9" w:rsidRPr="00BB629B" w14:paraId="7F7043CF" w14:textId="77777777" w:rsidTr="006C3B7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2A8DA" w14:textId="77777777" w:rsidR="003315C9" w:rsidRPr="00BB629B" w:rsidRDefault="003315C9" w:rsidP="00F236E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C249F51" w14:textId="77777777" w:rsidR="003315C9" w:rsidRPr="00BB629B" w:rsidRDefault="003315C9" w:rsidP="00F236E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400C46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7ADB44" w14:textId="77777777" w:rsidR="003315C9" w:rsidRPr="00BB629B" w:rsidRDefault="003315C9" w:rsidP="00F236E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03A7640" w14:textId="3F64F047" w:rsidR="003315C9" w:rsidRPr="00BB629B" w:rsidRDefault="005B25FA" w:rsidP="00F236E6">
            <w:pPr>
              <w:pStyle w:val="TAL"/>
              <w:rPr>
                <w:lang w:eastAsia="zh-CN"/>
              </w:rPr>
            </w:pPr>
            <w:r>
              <w:rPr>
                <w:lang w:eastAsia="zh-CN"/>
              </w:rPr>
              <w:t>UEs</w:t>
            </w:r>
            <w:r w:rsidR="003315C9"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3DD75815" w14:textId="66E021EF"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5AE783" w14:textId="77777777" w:rsidR="003315C9" w:rsidRPr="00BB629B" w:rsidRDefault="003315C9" w:rsidP="00F236E6">
            <w:pPr>
              <w:pStyle w:val="TAL"/>
            </w:pPr>
            <w:r w:rsidRPr="00BB629B">
              <w:rPr>
                <w:lang w:eastAsia="zh-CN"/>
              </w:rPr>
              <w:t>2Rx</w:t>
            </w:r>
          </w:p>
        </w:tc>
      </w:tr>
      <w:tr w:rsidR="003315C9" w:rsidRPr="00BB629B" w14:paraId="6E00F7BE" w14:textId="77777777" w:rsidTr="006C3B7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E65762" w14:textId="77777777" w:rsidR="003315C9" w:rsidRPr="00BB629B" w:rsidRDefault="003315C9" w:rsidP="00F236E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FB315C1" w14:textId="77777777" w:rsidR="003315C9" w:rsidRPr="00BB629B" w:rsidRDefault="003315C9" w:rsidP="00F236E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4566E1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C9842D" w14:textId="77777777" w:rsidR="003315C9" w:rsidRPr="00BB629B" w:rsidRDefault="003315C9" w:rsidP="00F236E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7E091CE" w14:textId="47E31199" w:rsidR="003315C9" w:rsidRPr="00BB629B" w:rsidRDefault="005B25FA" w:rsidP="00F236E6">
            <w:pPr>
              <w:pStyle w:val="TAL"/>
              <w:rPr>
                <w:lang w:eastAsia="zh-CN"/>
              </w:rPr>
            </w:pPr>
            <w:r>
              <w:rPr>
                <w:lang w:eastAsia="zh-CN"/>
              </w:rPr>
              <w:t>UEs</w:t>
            </w:r>
            <w:r w:rsidR="003315C9"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D46756A" w14:textId="3F82B6F3"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13145C" w14:textId="77777777" w:rsidR="003315C9" w:rsidRPr="00BB629B" w:rsidRDefault="003315C9" w:rsidP="00F236E6">
            <w:pPr>
              <w:pStyle w:val="TAL"/>
            </w:pPr>
            <w:r w:rsidRPr="00BB629B">
              <w:rPr>
                <w:lang w:eastAsia="zh-CN"/>
              </w:rPr>
              <w:t>2Rx</w:t>
            </w:r>
          </w:p>
        </w:tc>
      </w:tr>
      <w:tr w:rsidR="003315C9" w:rsidRPr="00BB629B" w14:paraId="56486821" w14:textId="77777777" w:rsidTr="006C3B7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2D2A90" w14:textId="77777777" w:rsidR="003315C9" w:rsidRPr="00BB629B" w:rsidRDefault="003315C9" w:rsidP="00F236E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DC69792" w14:textId="77777777" w:rsidR="003315C9" w:rsidRPr="00BB629B" w:rsidRDefault="003315C9" w:rsidP="00F236E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B1C44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C2FA82"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112198" w14:textId="08597D7B"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F42B249" w14:textId="14B15C0D"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BE9435" w14:textId="77777777" w:rsidR="003315C9" w:rsidRPr="00BB629B" w:rsidRDefault="003315C9" w:rsidP="00F236E6">
            <w:pPr>
              <w:pStyle w:val="TAL"/>
            </w:pPr>
            <w:r w:rsidRPr="00BB629B">
              <w:rPr>
                <w:lang w:eastAsia="zh-CN"/>
              </w:rPr>
              <w:t>2Rx</w:t>
            </w:r>
          </w:p>
        </w:tc>
      </w:tr>
      <w:tr w:rsidR="003315C9" w:rsidRPr="00BB629B" w14:paraId="719B0F6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2CFA0A4" w14:textId="77777777" w:rsidR="003315C9" w:rsidRPr="00BB629B" w:rsidRDefault="003315C9" w:rsidP="00F236E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62528792" w14:textId="07229159" w:rsidR="003315C9" w:rsidRPr="00BB629B" w:rsidRDefault="003315C9" w:rsidP="00F236E6">
            <w:pPr>
              <w:pStyle w:val="TAL"/>
            </w:pPr>
            <w:r w:rsidRPr="00BB629B">
              <w:t xml:space="preserve">EN-DC FR2 CSI-RS-based BFD and LR for </w:t>
            </w:r>
            <w:proofErr w:type="spellStart"/>
            <w:r w:rsidRPr="00BB629B">
              <w:t>S</w:t>
            </w:r>
            <w:r w:rsidR="00F549F6" w:rsidRPr="00BB629B">
              <w:t>c</w:t>
            </w:r>
            <w:r w:rsidRPr="00BB629B">
              <w:t>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27DDA2"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B6E5169" w14:textId="77777777" w:rsidR="003315C9" w:rsidRPr="00BB629B" w:rsidRDefault="003315C9" w:rsidP="00F236E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23626E0" w14:textId="7944DB2E" w:rsidR="003315C9" w:rsidRPr="00BB629B" w:rsidRDefault="005B25FA" w:rsidP="00F236E6">
            <w:pPr>
              <w:pStyle w:val="TAL"/>
            </w:pPr>
            <w:r>
              <w:t>UEs</w:t>
            </w:r>
            <w:r w:rsidR="003315C9" w:rsidRPr="00BB629B">
              <w:t xml:space="preserve"> supporting EN-DC </w:t>
            </w:r>
            <w:proofErr w:type="gramStart"/>
            <w:r w:rsidR="003315C9" w:rsidRPr="00BB629B">
              <w:t>FR2</w:t>
            </w:r>
            <w:proofErr w:type="gramEnd"/>
            <w:r w:rsidR="003315C9" w:rsidRPr="00BB629B">
              <w:rPr>
                <w:lang w:eastAsia="zh-CN"/>
              </w:rPr>
              <w:t xml:space="preserve"> and </w:t>
            </w:r>
            <w:r w:rsidR="003315C9" w:rsidRPr="00BB629B">
              <w:t>CSI-RS based</w:t>
            </w:r>
            <w:r w:rsidR="003315C9" w:rsidRPr="00BB629B">
              <w:rPr>
                <w:rFonts w:cs="v4.2.0"/>
              </w:rPr>
              <w:t xml:space="preserve"> BFR on </w:t>
            </w:r>
            <w:proofErr w:type="spellStart"/>
            <w:r w:rsidR="003315C9" w:rsidRPr="00BB629B">
              <w:rPr>
                <w:rFonts w:cs="v4.2.0"/>
              </w:rPr>
              <w:t>S</w:t>
            </w:r>
            <w:r w:rsidR="00F549F6" w:rsidRPr="00BB629B">
              <w:rPr>
                <w:rFonts w:cs="v4.2.0"/>
              </w:rPr>
              <w:t>c</w:t>
            </w:r>
            <w:r w:rsidR="003315C9" w:rsidRPr="00BB629B">
              <w:rPr>
                <w:rFonts w:cs="v4.2.0"/>
              </w:rPr>
              <w:t>ell</w:t>
            </w:r>
            <w:proofErr w:type="spellEnd"/>
          </w:p>
        </w:tc>
        <w:tc>
          <w:tcPr>
            <w:tcW w:w="2037" w:type="dxa"/>
            <w:tcBorders>
              <w:top w:val="single" w:sz="4" w:space="0" w:color="auto"/>
              <w:left w:val="single" w:sz="4" w:space="0" w:color="auto"/>
              <w:bottom w:val="single" w:sz="4" w:space="0" w:color="auto"/>
              <w:right w:val="single" w:sz="4" w:space="0" w:color="auto"/>
            </w:tcBorders>
          </w:tcPr>
          <w:p w14:paraId="027E316D"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3E3AD21A" w14:textId="77777777" w:rsidR="003315C9" w:rsidRPr="00BB629B" w:rsidRDefault="003315C9" w:rsidP="00F236E6">
            <w:pPr>
              <w:pStyle w:val="TAL"/>
              <w:rPr>
                <w:lang w:eastAsia="zh-CN"/>
              </w:rPr>
            </w:pPr>
          </w:p>
        </w:tc>
      </w:tr>
      <w:tr w:rsidR="003315C9" w:rsidRPr="00BB629B" w14:paraId="0E64EE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64ABD396" w14:textId="77777777" w:rsidR="003315C9" w:rsidRPr="00BB629B" w:rsidRDefault="003315C9" w:rsidP="00F236E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EE11F99" w14:textId="0D9E0771" w:rsidR="003315C9" w:rsidRPr="00BB629B" w:rsidRDefault="003315C9" w:rsidP="00F236E6">
            <w:pPr>
              <w:pStyle w:val="TAL"/>
            </w:pPr>
            <w:r w:rsidRPr="00BB629B">
              <w:t xml:space="preserve">EN-DC FR2 </w:t>
            </w:r>
            <w:proofErr w:type="spellStart"/>
            <w:r w:rsidRPr="00BB629B">
              <w:t>S</w:t>
            </w:r>
            <w:r w:rsidR="00F549F6" w:rsidRPr="00BB629B">
              <w:t>c</w:t>
            </w:r>
            <w:r w:rsidRPr="00BB629B">
              <w:t>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D85FEF6"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892D6B1" w14:textId="77777777" w:rsidR="003315C9" w:rsidRPr="00BB629B" w:rsidRDefault="003315C9" w:rsidP="00F236E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4432E66" w14:textId="5773A495" w:rsidR="003315C9" w:rsidRPr="00BB629B" w:rsidRDefault="005B25FA" w:rsidP="00F236E6">
            <w:pPr>
              <w:pStyle w:val="TAL"/>
            </w:pPr>
            <w:r>
              <w:t>UEs</w:t>
            </w:r>
            <w:r w:rsidR="003315C9" w:rsidRPr="00BB629B">
              <w:t xml:space="preserve"> supporting EN-DC FR2</w:t>
            </w:r>
            <w:r w:rsidR="003315C9" w:rsidRPr="00BB629B">
              <w:rPr>
                <w:lang w:eastAsia="zh-CN"/>
              </w:rPr>
              <w:t xml:space="preserve"> and long DRX cycle</w:t>
            </w:r>
            <w:r w:rsidR="003315C9" w:rsidRPr="00BB629B">
              <w:t xml:space="preserve"> and CSI-RS based</w:t>
            </w:r>
            <w:r w:rsidR="003315C9" w:rsidRPr="00BB629B">
              <w:rPr>
                <w:rFonts w:cs="v4.2.0"/>
              </w:rPr>
              <w:t xml:space="preserve"> BFR on </w:t>
            </w:r>
            <w:proofErr w:type="spellStart"/>
            <w:r w:rsidR="003315C9" w:rsidRPr="00BB629B">
              <w:rPr>
                <w:rFonts w:cs="v4.2.0"/>
              </w:rPr>
              <w:t>S</w:t>
            </w:r>
            <w:r w:rsidR="00F549F6" w:rsidRPr="00BB629B">
              <w:rPr>
                <w:rFonts w:cs="v4.2.0"/>
              </w:rPr>
              <w:t>c</w:t>
            </w:r>
            <w:r w:rsidR="003315C9" w:rsidRPr="00BB629B">
              <w:rPr>
                <w:rFonts w:cs="v4.2.0"/>
              </w:rPr>
              <w:t>ell</w:t>
            </w:r>
            <w:proofErr w:type="spellEnd"/>
            <w:r w:rsidR="003315C9"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057E0B1"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46538D6A" w14:textId="77777777" w:rsidR="003315C9" w:rsidRPr="00BB629B" w:rsidRDefault="003315C9" w:rsidP="00F236E6">
            <w:pPr>
              <w:pStyle w:val="TAL"/>
              <w:rPr>
                <w:lang w:eastAsia="zh-CN"/>
              </w:rPr>
            </w:pPr>
          </w:p>
        </w:tc>
      </w:tr>
      <w:tr w:rsidR="003315C9" w:rsidRPr="00BB629B" w14:paraId="2464286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7038C" w14:textId="77777777" w:rsidR="003315C9" w:rsidRPr="00BB629B" w:rsidRDefault="003315C9" w:rsidP="00F236E6">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FEA32" w14:textId="77777777" w:rsidR="003315C9" w:rsidRPr="00BB629B" w:rsidRDefault="003315C9" w:rsidP="00F236E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8864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447DC1"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9929C9"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E4C13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D603FF" w14:textId="77777777" w:rsidR="003315C9" w:rsidRPr="00BB629B" w:rsidRDefault="003315C9" w:rsidP="00F236E6">
            <w:pPr>
              <w:pStyle w:val="TAL"/>
              <w:rPr>
                <w:b/>
              </w:rPr>
            </w:pPr>
          </w:p>
        </w:tc>
      </w:tr>
      <w:tr w:rsidR="003315C9" w:rsidRPr="00BB629B" w14:paraId="761B4DB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C371" w14:textId="77777777" w:rsidR="003315C9" w:rsidRPr="00BB629B" w:rsidRDefault="003315C9" w:rsidP="00F236E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F9459" w14:textId="77777777" w:rsidR="003315C9" w:rsidRPr="00BB629B" w:rsidRDefault="003315C9" w:rsidP="00F236E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B136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4B7B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C93BD4"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09050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122B7F" w14:textId="77777777" w:rsidR="003315C9" w:rsidRPr="00BB629B" w:rsidRDefault="003315C9" w:rsidP="00F236E6">
            <w:pPr>
              <w:pStyle w:val="TAL"/>
              <w:rPr>
                <w:b/>
              </w:rPr>
            </w:pPr>
          </w:p>
        </w:tc>
      </w:tr>
      <w:tr w:rsidR="003315C9" w:rsidRPr="00BB629B" w14:paraId="6507546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1A0F4" w14:textId="77777777" w:rsidR="003315C9" w:rsidRPr="00BB629B" w:rsidRDefault="003315C9" w:rsidP="00F236E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8087619" w14:textId="77777777" w:rsidR="003315C9" w:rsidRPr="00BB629B" w:rsidRDefault="003315C9" w:rsidP="00F236E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78588"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BA9430" w14:textId="77777777" w:rsidR="003315C9" w:rsidRPr="00BB629B" w:rsidRDefault="003315C9" w:rsidP="00F236E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3D0DA" w14:textId="77777777" w:rsidR="003315C9" w:rsidRPr="00BB629B" w:rsidRDefault="003315C9" w:rsidP="00F236E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0005B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0E96654" w14:textId="77777777" w:rsidR="003315C9" w:rsidRPr="00BB629B" w:rsidRDefault="003315C9" w:rsidP="00F236E6">
            <w:pPr>
              <w:pStyle w:val="TAL"/>
            </w:pPr>
            <w:r w:rsidRPr="00BB629B">
              <w:rPr>
                <w:lang w:eastAsia="zh-CN"/>
              </w:rPr>
              <w:t>2Rx</w:t>
            </w:r>
          </w:p>
        </w:tc>
      </w:tr>
      <w:tr w:rsidR="003315C9" w:rsidRPr="00BB629B" w14:paraId="71CA6BD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D8327" w14:textId="77777777" w:rsidR="003315C9" w:rsidRPr="00BB629B" w:rsidRDefault="003315C9" w:rsidP="00F236E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3DD4E8E" w14:textId="01638664" w:rsidR="003315C9" w:rsidRPr="00BB629B" w:rsidRDefault="003315C9" w:rsidP="00F236E6">
            <w:pPr>
              <w:pStyle w:val="TAL"/>
              <w:rPr>
                <w:lang w:eastAsia="zh-CN"/>
              </w:rPr>
            </w:pPr>
            <w:r w:rsidRPr="00BB629B">
              <w:rPr>
                <w:rFonts w:eastAsia="MS Mincho"/>
              </w:rPr>
              <w:t xml:space="preserve">EN-DC FR2 DCI-based DL active BWP switch with </w:t>
            </w:r>
            <w:proofErr w:type="spellStart"/>
            <w:r w:rsidRPr="00BB629B">
              <w:rPr>
                <w:rFonts w:eastAsia="MS Mincho"/>
              </w:rPr>
              <w:t>S</w:t>
            </w:r>
            <w:r w:rsidR="00F549F6" w:rsidRPr="00BB629B">
              <w:rPr>
                <w:rFonts w:eastAsia="MS Mincho"/>
              </w:rPr>
              <w:t>c</w:t>
            </w:r>
            <w:r w:rsidRPr="00BB629B">
              <w:rPr>
                <w:rFonts w:eastAsia="MS Mincho"/>
              </w:rPr>
              <w:t>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C1B59D4" w14:textId="77777777" w:rsidR="003315C9" w:rsidRPr="00BB629B" w:rsidRDefault="003315C9" w:rsidP="00F236E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51F55B" w14:textId="77777777" w:rsidR="003315C9" w:rsidRPr="00BB629B" w:rsidRDefault="003315C9" w:rsidP="00F236E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E67A6" w14:textId="77777777" w:rsidR="003315C9" w:rsidRPr="00BB629B" w:rsidRDefault="003315C9" w:rsidP="00F236E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1AF8A4"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1C15AF0" w14:textId="77777777" w:rsidR="003315C9" w:rsidRPr="00BB629B" w:rsidRDefault="003315C9" w:rsidP="00F236E6">
            <w:pPr>
              <w:pStyle w:val="TAL"/>
            </w:pPr>
            <w:r w:rsidRPr="00BB629B">
              <w:rPr>
                <w:lang w:eastAsia="zh-CN"/>
              </w:rPr>
              <w:t>2Rx</w:t>
            </w:r>
          </w:p>
        </w:tc>
      </w:tr>
      <w:tr w:rsidR="003315C9" w:rsidRPr="00BB629B" w14:paraId="6B9AD9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8E131" w14:textId="77777777" w:rsidR="003315C9" w:rsidRPr="00BB629B" w:rsidRDefault="003315C9" w:rsidP="00F236E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041201" w14:textId="77777777" w:rsidR="003315C9" w:rsidRPr="00BB629B" w:rsidRDefault="003315C9" w:rsidP="00F236E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339E48"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C1BFA"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DA2E45"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2DEED9"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30D653" w14:textId="77777777" w:rsidR="003315C9" w:rsidRPr="00BB629B" w:rsidRDefault="003315C9" w:rsidP="00F236E6">
            <w:pPr>
              <w:pStyle w:val="TAL"/>
              <w:rPr>
                <w:b/>
              </w:rPr>
            </w:pPr>
          </w:p>
        </w:tc>
      </w:tr>
      <w:tr w:rsidR="00D74B8C" w:rsidRPr="00BB629B" w14:paraId="23989F4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8F9D84" w14:textId="77777777" w:rsidR="00D74B8C" w:rsidRPr="00BB629B" w:rsidRDefault="00D74B8C" w:rsidP="00D74B8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569AA77F" w14:textId="77777777" w:rsidR="00D74B8C" w:rsidRPr="00BB629B" w:rsidRDefault="00D74B8C" w:rsidP="00D74B8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618851D" w14:textId="32AC805A" w:rsidR="00D74B8C" w:rsidRPr="00BB629B" w:rsidRDefault="00D74B8C" w:rsidP="00D74B8C">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75212" w14:textId="1EC4C634" w:rsidR="00D74B8C" w:rsidRPr="00BB629B" w:rsidRDefault="00D74B8C" w:rsidP="00D74B8C">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4D460A5" w14:textId="14CC412D" w:rsidR="00D74B8C" w:rsidRPr="00BB629B" w:rsidRDefault="005B25FA" w:rsidP="00D74B8C">
            <w:pPr>
              <w:pStyle w:val="TAL"/>
              <w:rPr>
                <w:rFonts w:eastAsia="SimSun"/>
                <w:lang w:eastAsia="zh-CN"/>
              </w:rPr>
            </w:pPr>
            <w:r>
              <w:rPr>
                <w:rFonts w:eastAsia="SimSun"/>
                <w:lang w:eastAsia="zh-CN"/>
              </w:rPr>
              <w:t>UEs</w:t>
            </w:r>
            <w:r w:rsidR="00D74B8C"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8C6732" w14:textId="2604F747" w:rsidR="00D74B8C" w:rsidRPr="00BB629B" w:rsidRDefault="00D74B8C" w:rsidP="00D74B8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5FA70E" w14:textId="77777777" w:rsidR="00D74B8C" w:rsidRPr="00BB629B" w:rsidRDefault="00D74B8C" w:rsidP="00D74B8C">
            <w:pPr>
              <w:pStyle w:val="TAL"/>
            </w:pPr>
            <w:r w:rsidRPr="00BB629B">
              <w:rPr>
                <w:lang w:eastAsia="zh-CN"/>
              </w:rPr>
              <w:t>2Rx</w:t>
            </w:r>
          </w:p>
        </w:tc>
      </w:tr>
      <w:tr w:rsidR="003315C9" w:rsidRPr="00BB629B" w14:paraId="6733424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31C71" w14:textId="77777777" w:rsidR="003315C9" w:rsidRPr="00BB629B" w:rsidRDefault="003315C9" w:rsidP="00F236E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06F6FD" w14:textId="77777777" w:rsidR="003315C9" w:rsidRPr="00BB629B" w:rsidRDefault="003315C9" w:rsidP="00F236E6">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3E1CE1"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E6BCD3"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E6E9BC"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A1872C" w14:textId="77777777" w:rsidR="003315C9" w:rsidRPr="00BB629B" w:rsidRDefault="003315C9" w:rsidP="00F236E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CB6D78" w14:textId="77777777" w:rsidR="003315C9" w:rsidRPr="00BB629B" w:rsidRDefault="003315C9" w:rsidP="00F236E6">
            <w:pPr>
              <w:pStyle w:val="TAL"/>
              <w:rPr>
                <w:b/>
              </w:rPr>
            </w:pPr>
          </w:p>
        </w:tc>
      </w:tr>
      <w:tr w:rsidR="003315C9" w:rsidRPr="00BB629B" w14:paraId="026B29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83562C" w14:textId="77777777" w:rsidR="003315C9" w:rsidRPr="00BB629B" w:rsidRDefault="003315C9" w:rsidP="00F236E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D8D936D" w14:textId="77777777" w:rsidR="003315C9" w:rsidRPr="00BB629B" w:rsidRDefault="003315C9" w:rsidP="00F236E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B5D9457" w14:textId="77777777" w:rsidR="003315C9" w:rsidRPr="00BB629B" w:rsidRDefault="003315C9" w:rsidP="00F236E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0109BFB" w14:textId="77777777" w:rsidR="003315C9" w:rsidRPr="00BB629B" w:rsidRDefault="003315C9" w:rsidP="00F236E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3CC5DF" w14:textId="77777777" w:rsidR="003315C9" w:rsidRPr="00BB629B" w:rsidRDefault="003315C9" w:rsidP="00F236E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E7FE61D"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ABA1CD" w14:textId="77777777" w:rsidR="003315C9" w:rsidRPr="00BB629B" w:rsidRDefault="003315C9" w:rsidP="00F236E6">
            <w:pPr>
              <w:pStyle w:val="TAL"/>
            </w:pPr>
          </w:p>
        </w:tc>
      </w:tr>
      <w:tr w:rsidR="003315C9" w:rsidRPr="00BB629B" w14:paraId="39C7F7B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CB502" w14:textId="77777777" w:rsidR="003315C9" w:rsidRPr="00BB629B" w:rsidRDefault="003315C9" w:rsidP="00F236E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58EA7E" w14:textId="77777777" w:rsidR="003315C9" w:rsidRPr="00BB629B" w:rsidRDefault="003315C9" w:rsidP="00F236E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28A94F"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F404C1"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673DC6"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B9B0B7" w14:textId="77777777" w:rsidR="003315C9" w:rsidRPr="00BB629B" w:rsidRDefault="003315C9" w:rsidP="00F236E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D49E0" w14:textId="77777777" w:rsidR="003315C9" w:rsidRPr="00BB629B" w:rsidRDefault="003315C9" w:rsidP="00F236E6">
            <w:pPr>
              <w:pStyle w:val="TAL"/>
              <w:rPr>
                <w:b/>
              </w:rPr>
            </w:pPr>
          </w:p>
        </w:tc>
      </w:tr>
      <w:tr w:rsidR="003315C9" w:rsidRPr="00BB629B" w14:paraId="27E002C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76B2B8" w14:textId="77777777" w:rsidR="003315C9" w:rsidRPr="00BB629B" w:rsidRDefault="003315C9" w:rsidP="00F236E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FB32020" w14:textId="77777777" w:rsidR="003315C9" w:rsidRPr="00BB629B" w:rsidRDefault="003315C9" w:rsidP="00F236E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E438F4" w14:textId="77777777" w:rsidR="003315C9" w:rsidRPr="00BB629B" w:rsidRDefault="003315C9" w:rsidP="00F236E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69AD81" w14:textId="43E40104" w:rsidR="003315C9" w:rsidRPr="00BB629B" w:rsidRDefault="003315C9" w:rsidP="00F236E6">
            <w:pPr>
              <w:pStyle w:val="TAL"/>
              <w:rPr>
                <w:rFonts w:eastAsia="SimSun"/>
                <w:lang w:eastAsia="zh-CN"/>
              </w:rPr>
            </w:pPr>
            <w:r w:rsidRPr="00BB629B">
              <w:rPr>
                <w:lang w:eastAsia="zh-CN"/>
              </w:rPr>
              <w:t>C022</w:t>
            </w:r>
            <w:r w:rsidR="00AE6877"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3431DE91" w14:textId="7325150B" w:rsidR="003315C9" w:rsidRPr="00BB629B" w:rsidRDefault="005B25FA" w:rsidP="00F236E6">
            <w:pPr>
              <w:pStyle w:val="TAL"/>
              <w:rPr>
                <w:rFonts w:eastAsia="SimSun"/>
                <w:lang w:eastAsia="zh-CN"/>
              </w:rPr>
            </w:pPr>
            <w:r>
              <w:rPr>
                <w:rFonts w:eastAsia="MS Mincho"/>
              </w:rPr>
              <w:t>UEs</w:t>
            </w:r>
            <w:r w:rsidR="003315C9" w:rsidRPr="00BB629B">
              <w:rPr>
                <w:rFonts w:eastAsia="MS Mincho"/>
              </w:rPr>
              <w:t xml:space="preserve"> supporting EN-DC FR2</w:t>
            </w:r>
            <w:r w:rsidR="00AE6877"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8343D0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717673B" w14:textId="77777777" w:rsidR="003315C9" w:rsidRPr="00BB629B" w:rsidRDefault="003315C9" w:rsidP="00F236E6">
            <w:pPr>
              <w:pStyle w:val="TAL"/>
            </w:pPr>
            <w:r w:rsidRPr="00BB629B">
              <w:rPr>
                <w:lang w:eastAsia="zh-CN"/>
              </w:rPr>
              <w:t>2Rx</w:t>
            </w:r>
          </w:p>
        </w:tc>
      </w:tr>
      <w:tr w:rsidR="003315C9" w:rsidRPr="00BB629B" w14:paraId="0CCC693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D82712" w14:textId="77777777" w:rsidR="003315C9" w:rsidRPr="00BB629B" w:rsidRDefault="003315C9" w:rsidP="00F236E6">
            <w:pPr>
              <w:pStyle w:val="TAL"/>
              <w:rPr>
                <w:rFonts w:eastAsia="MS Mincho"/>
              </w:rPr>
            </w:pPr>
            <w:r w:rsidRPr="00BB629B">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A5FCB03" w14:textId="77777777" w:rsidR="003315C9" w:rsidRPr="00BB629B" w:rsidRDefault="003315C9" w:rsidP="00F236E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FBF406" w14:textId="77777777" w:rsidR="003315C9" w:rsidRPr="00BB629B" w:rsidRDefault="003315C9" w:rsidP="00F236E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CD8463" w14:textId="31BE44DF" w:rsidR="003315C9" w:rsidRPr="00BB629B" w:rsidRDefault="003315C9" w:rsidP="00F236E6">
            <w:pPr>
              <w:pStyle w:val="TAL"/>
              <w:rPr>
                <w:lang w:eastAsia="zh-CN"/>
              </w:rPr>
            </w:pPr>
            <w:r w:rsidRPr="00BB629B">
              <w:rPr>
                <w:lang w:eastAsia="zh-CN"/>
              </w:rPr>
              <w:t>C022</w:t>
            </w:r>
            <w:r w:rsidR="00AE6877"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325CAD9F" w14:textId="573E5464"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EN-DC FR2</w:t>
            </w:r>
            <w:r w:rsidR="00AE6877" w:rsidRPr="00AE6877">
              <w:rPr>
                <w:rFonts w:eastAsia="MS Mincho"/>
              </w:rPr>
              <w:t>,</w:t>
            </w:r>
            <w:r w:rsidR="003315C9" w:rsidRPr="00BB629B">
              <w:rPr>
                <w:rFonts w:eastAsia="MS Mincho"/>
              </w:rPr>
              <w:t xml:space="preserve"> </w:t>
            </w:r>
            <w:r w:rsidR="00AE6877"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87D7691" w14:textId="77777777" w:rsidR="003315C9" w:rsidRPr="00BB629B" w:rsidRDefault="003315C9" w:rsidP="00F236E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03A6F4A" w14:textId="77777777" w:rsidR="003315C9" w:rsidRPr="00BB629B" w:rsidRDefault="003315C9" w:rsidP="00F236E6">
            <w:pPr>
              <w:pStyle w:val="TAL"/>
            </w:pPr>
            <w:r w:rsidRPr="00BB629B">
              <w:rPr>
                <w:lang w:eastAsia="zh-CN"/>
              </w:rPr>
              <w:t>2Rx</w:t>
            </w:r>
          </w:p>
        </w:tc>
      </w:tr>
      <w:tr w:rsidR="003315C9" w:rsidRPr="00BB629B" w14:paraId="2676F39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214B" w14:textId="77777777" w:rsidR="003315C9" w:rsidRPr="00BB629B" w:rsidRDefault="003315C9" w:rsidP="00F236E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C5FF55" w14:textId="77777777" w:rsidR="003315C9" w:rsidRPr="00BB629B" w:rsidRDefault="003315C9" w:rsidP="00F236E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1257E" w14:textId="77777777" w:rsidR="003315C9" w:rsidRPr="00BB629B" w:rsidRDefault="003315C9" w:rsidP="00F236E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67FC6F" w14:textId="77777777" w:rsidR="003315C9" w:rsidRPr="00BB629B" w:rsidRDefault="003315C9" w:rsidP="00F236E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4C07DE" w14:textId="77777777" w:rsidR="003315C9" w:rsidRPr="00BB629B" w:rsidRDefault="003315C9" w:rsidP="00F236E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68573" w14:textId="77777777" w:rsidR="003315C9" w:rsidRPr="00BB629B" w:rsidRDefault="003315C9" w:rsidP="00F236E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CA504B" w14:textId="77777777" w:rsidR="003315C9" w:rsidRPr="00BB629B" w:rsidRDefault="003315C9" w:rsidP="00F236E6">
            <w:pPr>
              <w:pStyle w:val="TAL"/>
              <w:rPr>
                <w:b/>
              </w:rPr>
            </w:pPr>
          </w:p>
        </w:tc>
      </w:tr>
      <w:tr w:rsidR="003315C9" w:rsidRPr="00BB629B" w14:paraId="7DBD7D5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6C8184" w14:textId="77777777" w:rsidR="003315C9" w:rsidRPr="00BB629B" w:rsidRDefault="003315C9" w:rsidP="00F236E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B16744" w14:textId="77777777" w:rsidR="003315C9" w:rsidRPr="00BB629B" w:rsidRDefault="003315C9" w:rsidP="00F236E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D36C07"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41797" w14:textId="77777777" w:rsidR="003315C9" w:rsidRPr="00BB629B" w:rsidRDefault="003315C9" w:rsidP="00F236E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69EDE5"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D855B7"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5D1A0F" w14:textId="77777777" w:rsidR="003315C9" w:rsidRPr="00BB629B" w:rsidRDefault="003315C9" w:rsidP="00F236E6">
            <w:pPr>
              <w:pStyle w:val="TAL"/>
              <w:rPr>
                <w:b/>
                <w:lang w:eastAsia="ko-KR"/>
              </w:rPr>
            </w:pPr>
          </w:p>
        </w:tc>
      </w:tr>
      <w:tr w:rsidR="003315C9" w:rsidRPr="00BB629B" w14:paraId="1F00D7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7EBF9B" w14:textId="77777777" w:rsidR="003315C9" w:rsidRPr="00BB629B" w:rsidRDefault="003315C9" w:rsidP="00F236E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E899C50" w14:textId="77777777" w:rsidR="003315C9" w:rsidRPr="00BB629B" w:rsidRDefault="003315C9" w:rsidP="00F236E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03E7E55"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1517B"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1FA3EA" w14:textId="1BB470D8" w:rsidR="003315C9" w:rsidRPr="00BB629B" w:rsidRDefault="005B25FA" w:rsidP="00F236E6">
            <w:pPr>
              <w:pStyle w:val="TAL"/>
              <w:rPr>
                <w:lang w:eastAsia="zh-CN"/>
              </w:rPr>
            </w:pPr>
            <w:r>
              <w:rPr>
                <w:lang w:eastAsia="zh-CN"/>
              </w:rPr>
              <w:t>UEs</w:t>
            </w:r>
            <w:r w:rsidR="003315C9"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CE025BE"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E14CCC8" w14:textId="77777777" w:rsidR="003315C9" w:rsidRPr="00BB629B" w:rsidRDefault="003315C9" w:rsidP="00F236E6">
            <w:pPr>
              <w:pStyle w:val="TAL"/>
            </w:pPr>
            <w:r w:rsidRPr="00BB629B">
              <w:rPr>
                <w:lang w:eastAsia="zh-CN"/>
              </w:rPr>
              <w:t>2Rx</w:t>
            </w:r>
          </w:p>
        </w:tc>
      </w:tr>
      <w:tr w:rsidR="003315C9" w:rsidRPr="00BB629B" w14:paraId="320236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AB761" w14:textId="77777777" w:rsidR="003315C9" w:rsidRPr="00BB629B" w:rsidRDefault="003315C9" w:rsidP="00F236E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939FF0B" w14:textId="77777777" w:rsidR="003315C9" w:rsidRPr="00BB629B" w:rsidRDefault="003315C9" w:rsidP="00F236E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0FA3E1C"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D8E6A" w14:textId="77777777" w:rsidR="003315C9" w:rsidRPr="00BB629B" w:rsidRDefault="003315C9" w:rsidP="00F236E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BD54F7" w14:textId="34945A04"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718D7A"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4D6401" w14:textId="77777777" w:rsidR="003315C9" w:rsidRPr="00BB629B" w:rsidRDefault="003315C9" w:rsidP="00F236E6">
            <w:pPr>
              <w:pStyle w:val="TAL"/>
            </w:pPr>
            <w:r w:rsidRPr="00BB629B">
              <w:rPr>
                <w:lang w:eastAsia="zh-CN"/>
              </w:rPr>
              <w:t>2Rx</w:t>
            </w:r>
          </w:p>
        </w:tc>
      </w:tr>
      <w:tr w:rsidR="003315C9" w:rsidRPr="00BB629B" w14:paraId="71DD2F8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342B" w14:textId="77777777" w:rsidR="003315C9" w:rsidRPr="00BB629B" w:rsidRDefault="003315C9" w:rsidP="00F236E6">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8E00354" w14:textId="77777777" w:rsidR="003315C9" w:rsidRPr="00BB629B" w:rsidRDefault="003315C9" w:rsidP="00F236E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4EC7FB6"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C4CED" w14:textId="77777777" w:rsidR="003315C9" w:rsidRPr="00BB629B" w:rsidRDefault="003315C9" w:rsidP="00F236E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74FD179" w14:textId="608C9BDA" w:rsidR="003315C9" w:rsidRPr="00BB629B" w:rsidRDefault="005B25FA" w:rsidP="00F236E6">
            <w:pPr>
              <w:pStyle w:val="TAL"/>
              <w:rPr>
                <w:lang w:eastAsia="zh-CN"/>
              </w:rPr>
            </w:pPr>
            <w:r>
              <w:rPr>
                <w:lang w:eastAsia="zh-CN"/>
              </w:rPr>
              <w:t>UEs</w:t>
            </w:r>
            <w:r w:rsidR="003315C9" w:rsidRPr="00BB629B">
              <w:rPr>
                <w:lang w:eastAsia="zh-CN"/>
              </w:rPr>
              <w:t xml:space="preserve"> supporting EN-DC FR2, </w:t>
            </w:r>
            <w:r w:rsidR="003315C9" w:rsidRPr="00BB629B">
              <w:t>CSI-RS-based RLM and BWP operation without bandwidth restriction</w:t>
            </w:r>
            <w:r w:rsidR="003315C9"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403B2"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CAE9D81" w14:textId="77777777" w:rsidR="003315C9" w:rsidRPr="00BB629B" w:rsidRDefault="003315C9" w:rsidP="00F236E6">
            <w:pPr>
              <w:pStyle w:val="TAL"/>
            </w:pPr>
            <w:r w:rsidRPr="00BB629B">
              <w:rPr>
                <w:lang w:eastAsia="zh-CN"/>
              </w:rPr>
              <w:t>2Rx</w:t>
            </w:r>
          </w:p>
        </w:tc>
      </w:tr>
      <w:tr w:rsidR="003315C9" w:rsidRPr="00BB629B" w14:paraId="764874B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757429" w14:textId="77777777" w:rsidR="003315C9" w:rsidRPr="00BB629B" w:rsidRDefault="003315C9" w:rsidP="00F236E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DF61732" w14:textId="77777777" w:rsidR="003315C9" w:rsidRPr="00BB629B" w:rsidRDefault="003315C9" w:rsidP="00F236E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4E4ABE2"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A2EB52" w14:textId="77777777" w:rsidR="003315C9" w:rsidRPr="00BB629B" w:rsidRDefault="003315C9" w:rsidP="00F236E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C2A8A0B" w14:textId="7F43E244" w:rsidR="003315C9" w:rsidRPr="00BB629B" w:rsidRDefault="005B25FA" w:rsidP="00F236E6">
            <w:pPr>
              <w:pStyle w:val="TAL"/>
              <w:rPr>
                <w:lang w:eastAsia="zh-CN"/>
              </w:rPr>
            </w:pPr>
            <w:r>
              <w:t>UEs</w:t>
            </w:r>
            <w:r w:rsidR="003315C9" w:rsidRPr="00BB629B">
              <w:t xml:space="preserve"> supporting EN-DC FR2,</w:t>
            </w:r>
            <w:r w:rsidR="003315C9"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6FEBF5C"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FFED88" w14:textId="77777777" w:rsidR="003315C9" w:rsidRPr="00BB629B" w:rsidRDefault="003315C9" w:rsidP="00F236E6">
            <w:pPr>
              <w:pStyle w:val="TAL"/>
            </w:pPr>
            <w:r w:rsidRPr="00BB629B">
              <w:rPr>
                <w:lang w:eastAsia="zh-CN"/>
              </w:rPr>
              <w:t>2Rx</w:t>
            </w:r>
          </w:p>
        </w:tc>
      </w:tr>
      <w:tr w:rsidR="003315C9" w:rsidRPr="00BB629B" w14:paraId="73B956A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B16E8F" w14:textId="77777777" w:rsidR="003315C9" w:rsidRPr="00BB629B" w:rsidRDefault="003315C9" w:rsidP="00F236E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EB5012" w14:textId="77777777" w:rsidR="003315C9" w:rsidRPr="00BB629B" w:rsidRDefault="003315C9" w:rsidP="00F236E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6BA080"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91FCB" w14:textId="77777777" w:rsidR="003315C9" w:rsidRPr="00BB629B" w:rsidRDefault="003315C9" w:rsidP="00F236E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45B205"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B4CA6"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48462F" w14:textId="77777777" w:rsidR="003315C9" w:rsidRPr="00BB629B" w:rsidRDefault="003315C9" w:rsidP="00F236E6">
            <w:pPr>
              <w:pStyle w:val="TAL"/>
              <w:rPr>
                <w:b/>
                <w:lang w:eastAsia="ko-KR"/>
              </w:rPr>
            </w:pPr>
          </w:p>
        </w:tc>
      </w:tr>
      <w:tr w:rsidR="003315C9" w:rsidRPr="00BB629B" w14:paraId="0C4E014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3E6637" w14:textId="77777777" w:rsidR="003315C9" w:rsidRPr="00BB629B" w:rsidRDefault="003315C9" w:rsidP="00F236E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E41721" w14:textId="77777777" w:rsidR="003315C9" w:rsidRPr="00BB629B" w:rsidRDefault="003315C9" w:rsidP="00F236E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558544F"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A73656" w14:textId="77777777" w:rsidR="003315C9" w:rsidRPr="00BB629B" w:rsidRDefault="003315C9" w:rsidP="00F236E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C60B4" w14:textId="08C91BBA"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769C99"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2972B" w14:textId="77777777" w:rsidR="003315C9" w:rsidRPr="00BB629B" w:rsidRDefault="003315C9" w:rsidP="00F236E6">
            <w:pPr>
              <w:pStyle w:val="TAL"/>
              <w:rPr>
                <w:lang w:eastAsia="ko-KR"/>
              </w:rPr>
            </w:pPr>
            <w:r w:rsidRPr="00BB629B">
              <w:rPr>
                <w:lang w:eastAsia="zh-CN"/>
              </w:rPr>
              <w:t>2Rx</w:t>
            </w:r>
          </w:p>
        </w:tc>
      </w:tr>
      <w:tr w:rsidR="003315C9" w:rsidRPr="00BB629B" w14:paraId="13FF58D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948EB0" w14:textId="77777777" w:rsidR="003315C9" w:rsidRPr="00BB629B" w:rsidRDefault="003315C9" w:rsidP="00F236E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932B3C2" w14:textId="77777777" w:rsidR="003315C9" w:rsidRPr="00BB629B" w:rsidRDefault="003315C9" w:rsidP="00F236E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926C754"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B9E803"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0696B9" w14:textId="0167E410"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D13D0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1F1F45" w14:textId="77777777" w:rsidR="003315C9" w:rsidRPr="00BB629B" w:rsidRDefault="003315C9" w:rsidP="00F236E6">
            <w:pPr>
              <w:pStyle w:val="TAL"/>
              <w:rPr>
                <w:lang w:eastAsia="ko-KR"/>
              </w:rPr>
            </w:pPr>
            <w:r w:rsidRPr="00BB629B">
              <w:rPr>
                <w:lang w:eastAsia="zh-CN"/>
              </w:rPr>
              <w:t>2Rx</w:t>
            </w:r>
          </w:p>
        </w:tc>
      </w:tr>
      <w:tr w:rsidR="003315C9" w:rsidRPr="00BB629B" w14:paraId="14265C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00ABA4" w14:textId="77777777" w:rsidR="003315C9" w:rsidRPr="00BB629B" w:rsidRDefault="003315C9" w:rsidP="00F236E6">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2C58381" w14:textId="77777777" w:rsidR="003315C9" w:rsidRPr="00BB629B" w:rsidRDefault="003315C9" w:rsidP="00F236E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52A5F0"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B492E6"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744990" w14:textId="171062FB"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536E22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8E6E33" w14:textId="77777777" w:rsidR="003315C9" w:rsidRPr="00BB629B" w:rsidRDefault="003315C9" w:rsidP="00F236E6">
            <w:pPr>
              <w:pStyle w:val="TAL"/>
            </w:pPr>
            <w:r w:rsidRPr="00BB629B">
              <w:rPr>
                <w:lang w:eastAsia="zh-CN"/>
              </w:rPr>
              <w:t>2Rx</w:t>
            </w:r>
          </w:p>
        </w:tc>
      </w:tr>
      <w:tr w:rsidR="003315C9" w:rsidRPr="00BB629B" w14:paraId="608E05C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05556" w14:textId="77777777" w:rsidR="003315C9" w:rsidRPr="00BB629B" w:rsidRDefault="003315C9" w:rsidP="00F236E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DC689C6" w14:textId="77777777" w:rsidR="003315C9" w:rsidRPr="00BB629B" w:rsidRDefault="003315C9" w:rsidP="00F236E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06058"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9D1411"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17B301" w14:textId="493777F7"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r w:rsidR="003315C9" w:rsidRPr="00BB629B">
              <w:rPr>
                <w:lang w:eastAsia="zh-CN"/>
              </w:rPr>
              <w:t>and long DRX cycle</w:t>
            </w:r>
            <w:r w:rsidR="003315C9"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83B1D9B"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EBA10B" w14:textId="77777777" w:rsidR="003315C9" w:rsidRPr="00BB629B" w:rsidRDefault="003315C9" w:rsidP="00F236E6">
            <w:pPr>
              <w:pStyle w:val="TAL"/>
            </w:pPr>
            <w:r w:rsidRPr="00BB629B">
              <w:rPr>
                <w:lang w:eastAsia="zh-CN"/>
              </w:rPr>
              <w:t>2Rx</w:t>
            </w:r>
          </w:p>
        </w:tc>
      </w:tr>
      <w:tr w:rsidR="003315C9" w:rsidRPr="00BB629B" w14:paraId="2E5F82C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F802D" w14:textId="77777777" w:rsidR="003315C9" w:rsidRPr="00BB629B" w:rsidRDefault="003315C9" w:rsidP="00F236E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D6507A2" w14:textId="77777777" w:rsidR="003315C9" w:rsidRPr="00BB629B" w:rsidRDefault="003315C9" w:rsidP="00F236E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7E277B0" w14:textId="77777777" w:rsidR="003315C9" w:rsidRPr="00BB629B" w:rsidRDefault="003315C9" w:rsidP="00F236E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61690BA" w14:textId="77777777" w:rsidR="003315C9" w:rsidRPr="00BB629B" w:rsidRDefault="003315C9" w:rsidP="00F236E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ABAF7B9" w14:textId="1978A19B" w:rsidR="003315C9" w:rsidRPr="00BB629B" w:rsidRDefault="005B25FA" w:rsidP="00F236E6">
            <w:pPr>
              <w:pStyle w:val="TAL"/>
              <w:rPr>
                <w:rFonts w:eastAsia="MS Mincho"/>
              </w:rPr>
            </w:pPr>
            <w:r>
              <w:t>UEs</w:t>
            </w:r>
            <w:r w:rsidR="003315C9" w:rsidRPr="00BB629B">
              <w:t xml:space="preserve"> supporting EN-DC FR1 and </w:t>
            </w:r>
            <w:r w:rsidR="003315C9"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1BE7157"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0ED71F" w14:textId="77777777" w:rsidR="003315C9" w:rsidRPr="00BB629B" w:rsidRDefault="003315C9" w:rsidP="00F236E6">
            <w:pPr>
              <w:pStyle w:val="TAL"/>
            </w:pPr>
            <w:r w:rsidRPr="00BB629B">
              <w:rPr>
                <w:lang w:eastAsia="zh-CN"/>
              </w:rPr>
              <w:t>2Rx</w:t>
            </w:r>
          </w:p>
        </w:tc>
      </w:tr>
      <w:tr w:rsidR="003315C9" w:rsidRPr="00BB629B" w14:paraId="625F73A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29B157" w14:textId="77777777" w:rsidR="003315C9" w:rsidRPr="00BB629B" w:rsidRDefault="003315C9" w:rsidP="00F236E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85194A" w14:textId="77777777" w:rsidR="003315C9" w:rsidRPr="00BB629B" w:rsidRDefault="003315C9" w:rsidP="00F236E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8281F0D" w14:textId="77777777" w:rsidR="003315C9" w:rsidRPr="00BB629B" w:rsidRDefault="003315C9" w:rsidP="00F236E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63BF02B" w14:textId="77777777" w:rsidR="003315C9" w:rsidRPr="00BB629B" w:rsidRDefault="003315C9" w:rsidP="00F236E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4796F2C" w14:textId="79FF326E" w:rsidR="003315C9" w:rsidRPr="00BB629B" w:rsidRDefault="005B25FA" w:rsidP="00F236E6">
            <w:pPr>
              <w:pStyle w:val="TAL"/>
              <w:rPr>
                <w:rFonts w:eastAsia="MS Mincho"/>
              </w:rPr>
            </w:pPr>
            <w:r>
              <w:t>UEs</w:t>
            </w:r>
            <w:r w:rsidR="003315C9" w:rsidRPr="00BB629B">
              <w:t xml:space="preserve"> supporting EN-DC FR1 and </w:t>
            </w:r>
            <w:r w:rsidR="003315C9" w:rsidRPr="00BB629B">
              <w:rPr>
                <w:rFonts w:eastAsia="MS Mincho"/>
              </w:rPr>
              <w:t xml:space="preserve">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1AAC4C0"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4AC474" w14:textId="77777777" w:rsidR="003315C9" w:rsidRPr="00BB629B" w:rsidRDefault="003315C9" w:rsidP="00F236E6">
            <w:pPr>
              <w:pStyle w:val="TAL"/>
            </w:pPr>
            <w:r w:rsidRPr="00BB629B">
              <w:rPr>
                <w:lang w:eastAsia="zh-CN"/>
              </w:rPr>
              <w:t>2Rx</w:t>
            </w:r>
          </w:p>
        </w:tc>
      </w:tr>
      <w:tr w:rsidR="003315C9" w:rsidRPr="00BB629B" w14:paraId="00EA381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E49B86" w14:textId="77777777" w:rsidR="003315C9" w:rsidRPr="00BB629B" w:rsidRDefault="003315C9" w:rsidP="00F236E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72F0C98" w14:textId="77777777" w:rsidR="003315C9" w:rsidRPr="00BB629B" w:rsidRDefault="003315C9" w:rsidP="00F236E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302DD72"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FF607B4" w14:textId="77777777" w:rsidR="003315C9" w:rsidRPr="00BB629B" w:rsidRDefault="003315C9" w:rsidP="00F236E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C923B17" w14:textId="532BFA01" w:rsidR="003315C9" w:rsidRPr="00BB629B" w:rsidRDefault="005B25FA" w:rsidP="00F236E6">
            <w:pPr>
              <w:pStyle w:val="TAL"/>
              <w:rPr>
                <w:lang w:eastAsia="zh-CN"/>
              </w:rPr>
            </w:pPr>
            <w:r>
              <w:t>UEs</w:t>
            </w:r>
            <w:r w:rsidR="003315C9" w:rsidRPr="00BB629B">
              <w:t xml:space="preserve"> supporting EN-DC FR1 and </w:t>
            </w:r>
            <w:r w:rsidR="003315C9"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0F1C2C3"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C991C6" w14:textId="77777777" w:rsidR="003315C9" w:rsidRPr="00BB629B" w:rsidRDefault="003315C9" w:rsidP="00F236E6">
            <w:pPr>
              <w:pStyle w:val="TAL"/>
            </w:pPr>
            <w:r w:rsidRPr="00BB629B">
              <w:rPr>
                <w:lang w:eastAsia="zh-CN"/>
              </w:rPr>
              <w:t>2Rx</w:t>
            </w:r>
          </w:p>
        </w:tc>
      </w:tr>
      <w:tr w:rsidR="003315C9" w:rsidRPr="00BB629B" w14:paraId="4C0D2FD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6980F" w14:textId="77777777" w:rsidR="003315C9" w:rsidRPr="00BB629B" w:rsidRDefault="003315C9" w:rsidP="00F236E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4B438CA" w14:textId="77777777" w:rsidR="003315C9" w:rsidRPr="00BB629B" w:rsidRDefault="003315C9" w:rsidP="00F236E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0F36B58"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569FBEB" w14:textId="77777777" w:rsidR="003315C9" w:rsidRPr="00BB629B" w:rsidRDefault="003315C9" w:rsidP="00F236E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DF21DE4" w14:textId="2B875CCB" w:rsidR="003315C9" w:rsidRPr="00BB629B" w:rsidRDefault="005B25FA" w:rsidP="00F236E6">
            <w:pPr>
              <w:pStyle w:val="TAL"/>
              <w:rPr>
                <w:lang w:eastAsia="zh-CN"/>
              </w:rPr>
            </w:pPr>
            <w:r>
              <w:t>UEs</w:t>
            </w:r>
            <w:r w:rsidR="003315C9" w:rsidRPr="00BB629B">
              <w:t xml:space="preserve"> supporting EN-DC FR1 and </w:t>
            </w:r>
            <w:r w:rsidR="003315C9" w:rsidRPr="00BB629B">
              <w:rPr>
                <w:rFonts w:eastAsia="MS Mincho"/>
              </w:rPr>
              <w:t xml:space="preserve">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71A484"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C1635A" w14:textId="77777777" w:rsidR="003315C9" w:rsidRPr="00BB629B" w:rsidRDefault="003315C9" w:rsidP="00F236E6">
            <w:pPr>
              <w:pStyle w:val="TAL"/>
            </w:pPr>
            <w:r w:rsidRPr="00BB629B">
              <w:rPr>
                <w:lang w:eastAsia="zh-CN"/>
              </w:rPr>
              <w:t>2Rx</w:t>
            </w:r>
          </w:p>
        </w:tc>
      </w:tr>
      <w:tr w:rsidR="003315C9" w:rsidRPr="00BB629B" w14:paraId="5B0DF7E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0F205A8" w14:textId="77777777" w:rsidR="003315C9" w:rsidRPr="00BB629B" w:rsidRDefault="003315C9" w:rsidP="00F236E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CFC5BD" w14:textId="77777777" w:rsidR="003315C9" w:rsidRPr="00BB629B" w:rsidRDefault="003315C9" w:rsidP="00F236E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E1B6FA"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35946D"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88BD9F7"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8358D54"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7BBCFD" w14:textId="77777777" w:rsidR="003315C9" w:rsidRPr="00BB629B" w:rsidRDefault="003315C9" w:rsidP="00F236E6">
            <w:pPr>
              <w:pStyle w:val="TAL"/>
              <w:rPr>
                <w:b/>
              </w:rPr>
            </w:pPr>
          </w:p>
        </w:tc>
      </w:tr>
      <w:tr w:rsidR="003315C9" w:rsidRPr="00BB629B" w14:paraId="08D39FA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CF38C" w14:textId="77777777" w:rsidR="003315C9" w:rsidRPr="00BB629B" w:rsidRDefault="003315C9" w:rsidP="00F236E6">
            <w:pPr>
              <w:pStyle w:val="TAL"/>
            </w:pPr>
            <w:r w:rsidRPr="00BB629B">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3A482165" w14:textId="77777777" w:rsidR="003315C9" w:rsidRPr="00BB629B" w:rsidRDefault="003315C9" w:rsidP="00F236E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C35E9DE"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B59E31C"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6A6D96" w14:textId="2239281D"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FAC0C0"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15480" w14:textId="77777777" w:rsidR="003315C9" w:rsidRPr="00BB629B" w:rsidRDefault="003315C9" w:rsidP="00F236E6">
            <w:pPr>
              <w:pStyle w:val="TAL"/>
            </w:pPr>
            <w:r w:rsidRPr="00BB629B">
              <w:rPr>
                <w:lang w:eastAsia="zh-CN"/>
              </w:rPr>
              <w:t>2Rx</w:t>
            </w:r>
          </w:p>
        </w:tc>
      </w:tr>
      <w:tr w:rsidR="003315C9" w:rsidRPr="00BB629B" w14:paraId="2F8103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155FD" w14:textId="77777777" w:rsidR="003315C9" w:rsidRPr="00BB629B" w:rsidRDefault="003315C9" w:rsidP="00F236E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D6C8FD7" w14:textId="77777777" w:rsidR="003315C9" w:rsidRPr="00BB629B" w:rsidRDefault="003315C9" w:rsidP="00F236E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8D72F81"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2464035"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19EAA6" w14:textId="615540ED" w:rsidR="003315C9" w:rsidRPr="00BB629B" w:rsidRDefault="005B25FA" w:rsidP="00F236E6">
            <w:pPr>
              <w:pStyle w:val="TAL"/>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4BC164"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46F711" w14:textId="77777777" w:rsidR="003315C9" w:rsidRPr="00BB629B" w:rsidRDefault="003315C9" w:rsidP="00F236E6">
            <w:pPr>
              <w:pStyle w:val="TAL"/>
            </w:pPr>
            <w:r w:rsidRPr="00BB629B">
              <w:rPr>
                <w:lang w:eastAsia="zh-CN"/>
              </w:rPr>
              <w:t>2Rx</w:t>
            </w:r>
          </w:p>
        </w:tc>
      </w:tr>
      <w:tr w:rsidR="003315C9" w:rsidRPr="00BB629B" w14:paraId="5881818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2BAF4" w14:textId="77777777" w:rsidR="003315C9" w:rsidRPr="00BB629B" w:rsidRDefault="003315C9" w:rsidP="00F236E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37ADDFB" w14:textId="77777777" w:rsidR="003315C9" w:rsidRPr="00BB629B" w:rsidRDefault="003315C9" w:rsidP="00F236E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A2E0FD"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29E3EF3"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E1BFA0" w14:textId="49E1A244"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1E8144AE"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347BE2" w14:textId="77777777" w:rsidR="003315C9" w:rsidRPr="00BB629B" w:rsidRDefault="003315C9" w:rsidP="00F236E6">
            <w:pPr>
              <w:pStyle w:val="TAL"/>
            </w:pPr>
            <w:r w:rsidRPr="00BB629B">
              <w:rPr>
                <w:lang w:eastAsia="zh-CN"/>
              </w:rPr>
              <w:t>2Rx</w:t>
            </w:r>
          </w:p>
        </w:tc>
      </w:tr>
      <w:tr w:rsidR="003315C9" w:rsidRPr="00BB629B" w14:paraId="07E3843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536F4F" w14:textId="77777777" w:rsidR="003315C9" w:rsidRPr="00BB629B" w:rsidRDefault="003315C9" w:rsidP="00F236E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AE22448" w14:textId="77777777" w:rsidR="003315C9" w:rsidRPr="00BB629B" w:rsidRDefault="003315C9" w:rsidP="00F236E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096BE4A"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20EF873"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5E05E7" w14:textId="555F1BE8" w:rsidR="003315C9" w:rsidRPr="00BB629B" w:rsidRDefault="005B25FA" w:rsidP="00F236E6">
            <w:pPr>
              <w:pStyle w:val="TAL"/>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155C9D"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8EC9E1" w14:textId="77777777" w:rsidR="003315C9" w:rsidRPr="00BB629B" w:rsidRDefault="003315C9" w:rsidP="00F236E6">
            <w:pPr>
              <w:pStyle w:val="TAL"/>
            </w:pPr>
            <w:r w:rsidRPr="00BB629B">
              <w:rPr>
                <w:lang w:eastAsia="zh-CN"/>
              </w:rPr>
              <w:t>2Rx</w:t>
            </w:r>
          </w:p>
        </w:tc>
      </w:tr>
      <w:tr w:rsidR="0001041D" w:rsidRPr="00BB629B" w14:paraId="0C53C32C" w14:textId="77777777" w:rsidTr="00EF74ED">
        <w:trPr>
          <w:cantSplit/>
          <w:jc w:val="center"/>
        </w:trPr>
        <w:tc>
          <w:tcPr>
            <w:tcW w:w="1171" w:type="dxa"/>
            <w:tcBorders>
              <w:top w:val="single" w:sz="4" w:space="0" w:color="auto"/>
              <w:left w:val="single" w:sz="4" w:space="0" w:color="auto"/>
              <w:bottom w:val="single" w:sz="4" w:space="0" w:color="auto"/>
              <w:right w:val="single" w:sz="4" w:space="0" w:color="auto"/>
            </w:tcBorders>
          </w:tcPr>
          <w:p w14:paraId="74BB41D3" w14:textId="77777777" w:rsidR="0001041D" w:rsidRPr="00BB629B" w:rsidRDefault="0001041D" w:rsidP="00EF74ED">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ED93EB4" w14:textId="77777777" w:rsidR="0001041D" w:rsidRPr="00BB629B" w:rsidRDefault="0001041D" w:rsidP="00EF74ED">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F4758ED" w14:textId="77777777" w:rsidR="0001041D" w:rsidRPr="00BB629B" w:rsidRDefault="0001041D" w:rsidP="00EF74ED">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6F2B7E9F" w14:textId="77777777" w:rsidR="0001041D" w:rsidRPr="00BB629B" w:rsidRDefault="0001041D" w:rsidP="00EF74ED">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72A583C8" w14:textId="77777777" w:rsidR="0001041D" w:rsidRDefault="0001041D" w:rsidP="00EF74ED">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2BD90C2" w14:textId="77777777" w:rsidR="0001041D" w:rsidRPr="00BB629B" w:rsidRDefault="0001041D" w:rsidP="00EF74ED">
            <w:pPr>
              <w:pStyle w:val="TAL"/>
            </w:pPr>
          </w:p>
        </w:tc>
        <w:tc>
          <w:tcPr>
            <w:tcW w:w="1363" w:type="dxa"/>
            <w:tcBorders>
              <w:top w:val="single" w:sz="4" w:space="0" w:color="auto"/>
              <w:left w:val="single" w:sz="4" w:space="0" w:color="auto"/>
              <w:bottom w:val="single" w:sz="4" w:space="0" w:color="auto"/>
              <w:right w:val="single" w:sz="4" w:space="0" w:color="auto"/>
            </w:tcBorders>
          </w:tcPr>
          <w:p w14:paraId="4D673B1E" w14:textId="77777777" w:rsidR="0001041D" w:rsidRPr="00BB629B" w:rsidRDefault="0001041D" w:rsidP="00EF74ED">
            <w:pPr>
              <w:pStyle w:val="TAL"/>
              <w:rPr>
                <w:lang w:eastAsia="zh-CN"/>
              </w:rPr>
            </w:pPr>
            <w:r>
              <w:rPr>
                <w:lang w:eastAsia="zh-CN"/>
              </w:rPr>
              <w:t>2Rx</w:t>
            </w:r>
          </w:p>
        </w:tc>
      </w:tr>
      <w:tr w:rsidR="003315C9" w:rsidRPr="00BB629B" w14:paraId="5FC56B0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543D1F" w14:textId="77777777" w:rsidR="003315C9" w:rsidRPr="00BB629B" w:rsidRDefault="003315C9" w:rsidP="00F236E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0B9B3DD" w14:textId="77777777" w:rsidR="003315C9" w:rsidRPr="00BB629B" w:rsidRDefault="003315C9" w:rsidP="00F236E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F360AD0"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749AC1F"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05D03F1"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6D16DB"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312B562" w14:textId="77777777" w:rsidR="003315C9" w:rsidRPr="00BB629B" w:rsidRDefault="003315C9" w:rsidP="00F236E6">
            <w:pPr>
              <w:pStyle w:val="TAL"/>
              <w:rPr>
                <w:b/>
              </w:rPr>
            </w:pPr>
          </w:p>
        </w:tc>
      </w:tr>
      <w:tr w:rsidR="003315C9" w:rsidRPr="00BB629B" w14:paraId="34BE38C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3A80A78" w14:textId="77777777" w:rsidR="003315C9" w:rsidRPr="00BB629B" w:rsidRDefault="003315C9" w:rsidP="00F236E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0A65B09" w14:textId="77777777" w:rsidR="003315C9" w:rsidRPr="00BB629B" w:rsidRDefault="003315C9" w:rsidP="00F236E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8FF4003"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3478178" w14:textId="77777777" w:rsidR="003315C9" w:rsidRPr="00BB629B" w:rsidRDefault="003315C9" w:rsidP="00F236E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393E8BEC" w14:textId="6F9299C2"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8AA079"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743AFD39" w14:textId="77777777" w:rsidR="003315C9" w:rsidRPr="00BB629B" w:rsidRDefault="003315C9" w:rsidP="00F236E6">
            <w:pPr>
              <w:pStyle w:val="TAL"/>
            </w:pPr>
            <w:r w:rsidRPr="00BB629B">
              <w:t>2Rx</w:t>
            </w:r>
          </w:p>
          <w:p w14:paraId="1611678D" w14:textId="77777777" w:rsidR="003315C9" w:rsidRPr="00BB629B" w:rsidRDefault="003315C9" w:rsidP="00F236E6">
            <w:pPr>
              <w:pStyle w:val="TAL"/>
              <w:rPr>
                <w:lang w:eastAsia="zh-CN"/>
              </w:rPr>
            </w:pPr>
            <w:r w:rsidRPr="00BB629B">
              <w:t>4Rx</w:t>
            </w:r>
          </w:p>
        </w:tc>
      </w:tr>
      <w:tr w:rsidR="003315C9" w:rsidRPr="00BB629B" w14:paraId="0AC0819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0096139A" w14:textId="77777777" w:rsidR="003315C9" w:rsidRPr="00BB629B" w:rsidRDefault="003315C9" w:rsidP="00F236E6">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87AA97B" w14:textId="77777777" w:rsidR="003315C9" w:rsidRPr="00BB629B" w:rsidRDefault="003315C9" w:rsidP="00F236E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C47F72"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59FA63" w14:textId="77777777" w:rsidR="003315C9" w:rsidRPr="00BB629B" w:rsidRDefault="003315C9" w:rsidP="00F236E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23E7927A" w14:textId="350AC5DF"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5EB20C6"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2855063A" w14:textId="77777777" w:rsidR="003315C9" w:rsidRPr="00BB629B" w:rsidRDefault="003315C9" w:rsidP="00F236E6">
            <w:pPr>
              <w:pStyle w:val="TAL"/>
            </w:pPr>
            <w:r w:rsidRPr="00BB629B">
              <w:t>2Rx</w:t>
            </w:r>
          </w:p>
          <w:p w14:paraId="60DC9EAF" w14:textId="77777777" w:rsidR="003315C9" w:rsidRPr="00BB629B" w:rsidRDefault="003315C9" w:rsidP="00F236E6">
            <w:pPr>
              <w:pStyle w:val="TAL"/>
              <w:rPr>
                <w:lang w:eastAsia="zh-CN"/>
              </w:rPr>
            </w:pPr>
            <w:r w:rsidRPr="00BB629B">
              <w:t>4Rx</w:t>
            </w:r>
          </w:p>
        </w:tc>
      </w:tr>
      <w:tr w:rsidR="003315C9" w:rsidRPr="00BB629B" w14:paraId="128429E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1637FB16" w14:textId="77777777" w:rsidR="003315C9" w:rsidRPr="00BB629B" w:rsidRDefault="003315C9" w:rsidP="00F236E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CA8392E" w14:textId="77777777" w:rsidR="003315C9" w:rsidRPr="00BB629B" w:rsidRDefault="003315C9" w:rsidP="00F236E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CA690C5"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D0CC787" w14:textId="77777777" w:rsidR="003315C9" w:rsidRPr="00BB629B" w:rsidRDefault="003315C9" w:rsidP="00F236E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6E4F90CF" w14:textId="6BC64BB4"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D733E52"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492AC9FF" w14:textId="77777777" w:rsidR="003315C9" w:rsidRPr="00BB629B" w:rsidRDefault="003315C9" w:rsidP="00F236E6">
            <w:pPr>
              <w:pStyle w:val="TAL"/>
            </w:pPr>
            <w:r w:rsidRPr="00BB629B">
              <w:t>2Rx</w:t>
            </w:r>
          </w:p>
          <w:p w14:paraId="09941F5F" w14:textId="77777777" w:rsidR="003315C9" w:rsidRPr="00BB629B" w:rsidRDefault="003315C9" w:rsidP="00F236E6">
            <w:pPr>
              <w:pStyle w:val="TAL"/>
              <w:rPr>
                <w:lang w:eastAsia="zh-CN"/>
              </w:rPr>
            </w:pPr>
            <w:r w:rsidRPr="00BB629B">
              <w:t>4Rx</w:t>
            </w:r>
          </w:p>
        </w:tc>
      </w:tr>
      <w:tr w:rsidR="003315C9" w:rsidRPr="00BB629B" w14:paraId="7740AFF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9153A" w14:textId="77777777" w:rsidR="003315C9" w:rsidRPr="00BB629B" w:rsidRDefault="003315C9" w:rsidP="00F236E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C051BF" w14:textId="77777777" w:rsidR="003315C9" w:rsidRPr="00BB629B" w:rsidRDefault="003315C9" w:rsidP="00F236E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CFA0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DFEE99"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D1558C"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CBC043"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9BB377" w14:textId="77777777" w:rsidR="003315C9" w:rsidRPr="00BB629B" w:rsidRDefault="003315C9" w:rsidP="00F236E6">
            <w:pPr>
              <w:pStyle w:val="TAL"/>
              <w:rPr>
                <w:b/>
              </w:rPr>
            </w:pPr>
          </w:p>
        </w:tc>
      </w:tr>
      <w:tr w:rsidR="003315C9" w:rsidRPr="00BB629B" w14:paraId="474E804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ACCCB1" w14:textId="77777777" w:rsidR="003315C9" w:rsidRPr="00BB629B" w:rsidRDefault="003315C9" w:rsidP="00F236E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549F1" w14:textId="77777777" w:rsidR="003315C9" w:rsidRPr="00BB629B" w:rsidRDefault="003315C9" w:rsidP="00F236E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625967"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0C7665"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26E073"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D7AD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DF3705" w14:textId="77777777" w:rsidR="003315C9" w:rsidRPr="00BB629B" w:rsidRDefault="003315C9" w:rsidP="00F236E6">
            <w:pPr>
              <w:pStyle w:val="TAL"/>
              <w:rPr>
                <w:b/>
              </w:rPr>
            </w:pPr>
          </w:p>
        </w:tc>
      </w:tr>
      <w:tr w:rsidR="003315C9" w:rsidRPr="00BB629B" w14:paraId="3797D91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9BE5E2" w14:textId="77777777" w:rsidR="003315C9" w:rsidRPr="00BB629B" w:rsidRDefault="003315C9" w:rsidP="00F236E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5CCECA85" w14:textId="77777777" w:rsidR="003315C9" w:rsidRPr="00BB629B" w:rsidRDefault="003315C9" w:rsidP="00F236E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3C2BBC"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666F7E"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CFDDFC" w14:textId="5DB8131B"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083E2A4"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9A7C1A" w14:textId="77777777" w:rsidR="003315C9" w:rsidRPr="00BB629B" w:rsidRDefault="003315C9" w:rsidP="00F236E6">
            <w:pPr>
              <w:pStyle w:val="TAL"/>
            </w:pPr>
            <w:r w:rsidRPr="00BB629B">
              <w:rPr>
                <w:lang w:eastAsia="zh-CN"/>
              </w:rPr>
              <w:t>2Rx</w:t>
            </w:r>
          </w:p>
        </w:tc>
      </w:tr>
      <w:tr w:rsidR="003315C9" w:rsidRPr="00BB629B" w14:paraId="493D0D2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F6978" w14:textId="77777777" w:rsidR="003315C9" w:rsidRPr="00BB629B" w:rsidRDefault="003315C9" w:rsidP="00F236E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682E09F1" w14:textId="77777777" w:rsidR="003315C9" w:rsidRPr="00BB629B" w:rsidRDefault="003315C9" w:rsidP="00F236E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404B3A"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2C06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BB1BE" w14:textId="1DDFCAEE"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70E91B3"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86B67" w14:textId="77777777" w:rsidR="003315C9" w:rsidRPr="00BB629B" w:rsidRDefault="003315C9" w:rsidP="00F236E6">
            <w:pPr>
              <w:pStyle w:val="TAL"/>
            </w:pPr>
            <w:r w:rsidRPr="00BB629B">
              <w:rPr>
                <w:lang w:eastAsia="zh-CN"/>
              </w:rPr>
              <w:t>2Rx</w:t>
            </w:r>
          </w:p>
        </w:tc>
      </w:tr>
      <w:tr w:rsidR="003315C9" w:rsidRPr="00BB629B" w14:paraId="2335BA7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2DAC77" w14:textId="77777777" w:rsidR="003315C9" w:rsidRPr="00BB629B" w:rsidRDefault="003315C9" w:rsidP="00F236E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613E2646" w14:textId="77777777" w:rsidR="003315C9" w:rsidRPr="00BB629B" w:rsidRDefault="003315C9" w:rsidP="00F236E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4F2B7D"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42F02" w14:textId="278F2826" w:rsidR="003315C9" w:rsidRPr="00BB629B" w:rsidRDefault="008903FB" w:rsidP="00F236E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CC15F9" w14:textId="6F11A3C6" w:rsidR="003315C9" w:rsidRPr="00BB629B" w:rsidRDefault="008903FB" w:rsidP="00F236E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A73DEC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6610B" w14:textId="77777777" w:rsidR="003315C9" w:rsidRPr="00BB629B" w:rsidRDefault="003315C9" w:rsidP="00F236E6">
            <w:pPr>
              <w:pStyle w:val="TAL"/>
            </w:pPr>
            <w:r w:rsidRPr="00BB629B">
              <w:rPr>
                <w:lang w:eastAsia="zh-CN"/>
              </w:rPr>
              <w:t>2Rx</w:t>
            </w:r>
          </w:p>
        </w:tc>
      </w:tr>
      <w:tr w:rsidR="003315C9" w:rsidRPr="00BB629B" w14:paraId="6EF45D7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E338D" w14:textId="77777777" w:rsidR="003315C9" w:rsidRPr="00BB629B" w:rsidRDefault="003315C9" w:rsidP="00F236E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C9265" w14:textId="77777777" w:rsidR="003315C9" w:rsidRPr="00BB629B" w:rsidRDefault="003315C9" w:rsidP="00F236E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99154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2A79A"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74921E"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165435"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9176C" w14:textId="77777777" w:rsidR="003315C9" w:rsidRPr="00BB629B" w:rsidRDefault="003315C9" w:rsidP="00F236E6">
            <w:pPr>
              <w:pStyle w:val="TAL"/>
              <w:rPr>
                <w:b/>
              </w:rPr>
            </w:pPr>
          </w:p>
        </w:tc>
      </w:tr>
      <w:tr w:rsidR="003315C9" w:rsidRPr="00BB629B" w14:paraId="7ACDD6C3"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309F5" w14:textId="77777777" w:rsidR="003315C9" w:rsidRPr="00BB629B" w:rsidRDefault="003315C9" w:rsidP="00F236E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291C091" w14:textId="77777777" w:rsidR="003315C9" w:rsidRPr="00BB629B" w:rsidRDefault="003315C9" w:rsidP="00F236E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9535D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0728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76463D" w14:textId="1175B1AA"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671579E"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B30D8" w14:textId="77777777" w:rsidR="003315C9" w:rsidRPr="00BB629B" w:rsidRDefault="003315C9" w:rsidP="00F236E6">
            <w:pPr>
              <w:pStyle w:val="TAL"/>
            </w:pPr>
            <w:r w:rsidRPr="00BB629B">
              <w:rPr>
                <w:lang w:eastAsia="zh-CN"/>
              </w:rPr>
              <w:t>2Rx</w:t>
            </w:r>
          </w:p>
        </w:tc>
      </w:tr>
      <w:tr w:rsidR="003315C9" w:rsidRPr="00BB629B" w14:paraId="0AFF1DB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B4E044" w14:textId="77777777" w:rsidR="003315C9" w:rsidRPr="00BB629B" w:rsidRDefault="003315C9" w:rsidP="00F236E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470C5A0F" w14:textId="77777777" w:rsidR="003315C9" w:rsidRPr="00BB629B" w:rsidRDefault="003315C9" w:rsidP="00F236E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E7C49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ED311"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A3FBB4" w14:textId="4E717688"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CFC220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B12C59" w14:textId="77777777" w:rsidR="003315C9" w:rsidRPr="00BB629B" w:rsidRDefault="003315C9" w:rsidP="00F236E6">
            <w:pPr>
              <w:pStyle w:val="TAL"/>
            </w:pPr>
            <w:r w:rsidRPr="00BB629B">
              <w:rPr>
                <w:lang w:eastAsia="zh-CN"/>
              </w:rPr>
              <w:t>2Rx</w:t>
            </w:r>
          </w:p>
        </w:tc>
      </w:tr>
      <w:tr w:rsidR="003315C9" w:rsidRPr="00BB629B" w14:paraId="7A7F896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39E9D" w14:textId="77777777" w:rsidR="003315C9" w:rsidRPr="00BB629B" w:rsidRDefault="003315C9" w:rsidP="00F236E6">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88E287" w14:textId="77777777" w:rsidR="003315C9" w:rsidRPr="00BB629B" w:rsidRDefault="003315C9" w:rsidP="00F236E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670153"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AB468"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7B8CD"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D93AB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F19DA" w14:textId="77777777" w:rsidR="003315C9" w:rsidRPr="00BB629B" w:rsidRDefault="003315C9" w:rsidP="00F236E6">
            <w:pPr>
              <w:pStyle w:val="TAL"/>
              <w:rPr>
                <w:b/>
              </w:rPr>
            </w:pPr>
          </w:p>
        </w:tc>
      </w:tr>
      <w:tr w:rsidR="003315C9" w:rsidRPr="00BB629B" w14:paraId="2920452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C6F9A8" w14:textId="77777777" w:rsidR="003315C9" w:rsidRPr="00BB629B" w:rsidRDefault="003315C9" w:rsidP="00F236E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31644F37" w14:textId="77777777" w:rsidR="003315C9" w:rsidRPr="00BB629B" w:rsidRDefault="003315C9" w:rsidP="00F236E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FB8C2"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FEB21" w14:textId="77777777" w:rsidR="003315C9" w:rsidRPr="00BB629B" w:rsidRDefault="003315C9" w:rsidP="00F236E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0C262F" w14:textId="4C0141D5"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 and SS-SINR-</w:t>
            </w:r>
            <w:proofErr w:type="spellStart"/>
            <w:r w:rsidR="003315C9"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621A0B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F0C1C" w14:textId="77777777" w:rsidR="003315C9" w:rsidRPr="00BB629B" w:rsidRDefault="003315C9" w:rsidP="00F236E6">
            <w:pPr>
              <w:pStyle w:val="TAL"/>
            </w:pPr>
            <w:r w:rsidRPr="00BB629B">
              <w:rPr>
                <w:lang w:eastAsia="zh-CN"/>
              </w:rPr>
              <w:t>2Rx</w:t>
            </w:r>
          </w:p>
        </w:tc>
      </w:tr>
      <w:tr w:rsidR="003315C9" w:rsidRPr="00BB629B" w14:paraId="56C2B83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0A68E6" w14:textId="77777777" w:rsidR="003315C9" w:rsidRPr="00BB629B" w:rsidRDefault="003315C9" w:rsidP="00F236E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8671712" w14:textId="77777777" w:rsidR="003315C9" w:rsidRPr="00BB629B" w:rsidRDefault="003315C9" w:rsidP="00F236E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CED5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5B3B90" w14:textId="77777777" w:rsidR="003315C9" w:rsidRPr="00BB629B" w:rsidRDefault="003315C9" w:rsidP="00F236E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008EC4A" w14:textId="383F53A3"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 and SS-SINR-</w:t>
            </w:r>
            <w:proofErr w:type="spellStart"/>
            <w:r w:rsidR="003315C9"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15D98CA"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BB6947" w14:textId="77777777" w:rsidR="003315C9" w:rsidRPr="00BB629B" w:rsidRDefault="003315C9" w:rsidP="00F236E6">
            <w:pPr>
              <w:pStyle w:val="TAL"/>
            </w:pPr>
            <w:r w:rsidRPr="00BB629B">
              <w:rPr>
                <w:lang w:eastAsia="zh-CN"/>
              </w:rPr>
              <w:t>2Rx</w:t>
            </w:r>
          </w:p>
        </w:tc>
      </w:tr>
      <w:tr w:rsidR="003315C9" w:rsidRPr="00BB629B" w14:paraId="4BCC924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1CD48" w14:textId="77777777" w:rsidR="003315C9" w:rsidRPr="00BB629B" w:rsidRDefault="003315C9" w:rsidP="00F236E6">
            <w:pPr>
              <w:pStyle w:val="TAL"/>
              <w:rPr>
                <w:b/>
                <w:lang w:eastAsia="zh-TW"/>
              </w:rPr>
            </w:pPr>
            <w:r w:rsidRPr="00BB629B">
              <w:rPr>
                <w:b/>
                <w:lang w:eastAsia="zh-TW"/>
              </w:rPr>
              <w:lastRenderedPageBreak/>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CCF895" w14:textId="77777777" w:rsidR="003315C9" w:rsidRPr="00BB629B" w:rsidRDefault="003315C9" w:rsidP="00F236E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69332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DC8D3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22C21D"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D966B"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07671" w14:textId="77777777" w:rsidR="003315C9" w:rsidRPr="00BB629B" w:rsidRDefault="003315C9" w:rsidP="00F236E6">
            <w:pPr>
              <w:pStyle w:val="TAL"/>
              <w:rPr>
                <w:b/>
              </w:rPr>
            </w:pPr>
          </w:p>
        </w:tc>
      </w:tr>
      <w:tr w:rsidR="003315C9" w:rsidRPr="00BB629B" w14:paraId="2EEB85B2" w14:textId="77777777" w:rsidTr="003951D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14CE12" w14:textId="77777777" w:rsidR="003315C9" w:rsidRPr="00BB629B" w:rsidRDefault="003315C9" w:rsidP="00F236E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33229F4" w14:textId="77777777" w:rsidR="003315C9" w:rsidRPr="00BB629B" w:rsidRDefault="003315C9" w:rsidP="00F236E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0764B" w14:textId="77777777" w:rsidR="003315C9" w:rsidRPr="00BB629B" w:rsidRDefault="003315C9" w:rsidP="00F236E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7075E" w14:textId="77777777" w:rsidR="003315C9" w:rsidRPr="00BB629B" w:rsidRDefault="003315C9" w:rsidP="00F236E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4F27F1B" w14:textId="571D2104" w:rsidR="003315C9" w:rsidRPr="00BB629B" w:rsidRDefault="005B25FA" w:rsidP="00F236E6">
            <w:pPr>
              <w:pStyle w:val="TAL"/>
              <w:rPr>
                <w:b/>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032678"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E7A682" w14:textId="77777777" w:rsidR="003315C9" w:rsidRPr="00BB629B" w:rsidRDefault="003315C9" w:rsidP="00F236E6">
            <w:pPr>
              <w:pStyle w:val="TAL"/>
              <w:rPr>
                <w:b/>
              </w:rPr>
            </w:pPr>
            <w:r w:rsidRPr="00BB629B">
              <w:rPr>
                <w:lang w:eastAsia="zh-CN"/>
              </w:rPr>
              <w:t>2Rx</w:t>
            </w:r>
          </w:p>
        </w:tc>
      </w:tr>
      <w:tr w:rsidR="003315C9" w:rsidRPr="00BB629B" w14:paraId="0BCF355F" w14:textId="77777777" w:rsidTr="003951D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74C78C" w14:textId="77777777" w:rsidR="003315C9" w:rsidRPr="00BB629B" w:rsidRDefault="003315C9" w:rsidP="00F236E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181416" w14:textId="77777777" w:rsidR="003315C9" w:rsidRPr="00BB629B" w:rsidRDefault="003315C9" w:rsidP="00F236E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75BC0" w14:textId="77777777" w:rsidR="003315C9" w:rsidRPr="00BB629B" w:rsidRDefault="003315C9" w:rsidP="00F236E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77A5D" w14:textId="77777777" w:rsidR="003315C9" w:rsidRPr="00BB629B" w:rsidRDefault="003315C9" w:rsidP="00F236E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BE22AC" w14:textId="7573B177" w:rsidR="003315C9" w:rsidRPr="00BB629B" w:rsidRDefault="005B25FA" w:rsidP="00F236E6">
            <w:pPr>
              <w:pStyle w:val="TAL"/>
              <w:rPr>
                <w:b/>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44E5A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2AB785" w14:textId="77777777" w:rsidR="003315C9" w:rsidRPr="00BB629B" w:rsidRDefault="003315C9" w:rsidP="00F236E6">
            <w:pPr>
              <w:pStyle w:val="TAL"/>
              <w:rPr>
                <w:b/>
              </w:rPr>
            </w:pPr>
            <w:r w:rsidRPr="00BB629B">
              <w:rPr>
                <w:lang w:eastAsia="zh-CN"/>
              </w:rPr>
              <w:t>2Rx</w:t>
            </w:r>
          </w:p>
        </w:tc>
      </w:tr>
      <w:tr w:rsidR="0001041D" w:rsidRPr="00BB629B" w14:paraId="727141B5" w14:textId="77777777" w:rsidTr="00EF74E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1A6B86" w14:textId="77777777" w:rsidR="0001041D" w:rsidRPr="00BB629B" w:rsidRDefault="0001041D" w:rsidP="00EF74ED">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A9BD8E8" w14:textId="77777777" w:rsidR="0001041D" w:rsidRPr="00BB629B" w:rsidRDefault="0001041D" w:rsidP="00EF74ED">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DD2555" w14:textId="77777777" w:rsidR="0001041D" w:rsidRPr="00BB629B" w:rsidRDefault="0001041D" w:rsidP="00EF74ED">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DFAAE" w14:textId="77777777" w:rsidR="0001041D" w:rsidRPr="00BB629B" w:rsidRDefault="0001041D" w:rsidP="00EF74ED">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9B6C604" w14:textId="77777777" w:rsidR="0001041D" w:rsidRDefault="0001041D" w:rsidP="00EF74ED">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3D77B5F" w14:textId="77777777" w:rsidR="0001041D" w:rsidRPr="00BB629B" w:rsidRDefault="0001041D" w:rsidP="00EF74E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CA49EEA" w14:textId="77777777" w:rsidR="0001041D" w:rsidRPr="00BB629B" w:rsidRDefault="0001041D" w:rsidP="00EF74ED">
            <w:pPr>
              <w:pStyle w:val="TAL"/>
              <w:rPr>
                <w:lang w:eastAsia="zh-CN"/>
              </w:rPr>
            </w:pPr>
            <w:r>
              <w:rPr>
                <w:lang w:eastAsia="zh-CN"/>
              </w:rPr>
              <w:t>2Rx</w:t>
            </w:r>
          </w:p>
        </w:tc>
      </w:tr>
      <w:tr w:rsidR="003315C9" w:rsidRPr="00BB629B" w14:paraId="6A3095C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F3F00" w14:textId="77777777" w:rsidR="003315C9" w:rsidRPr="00BB629B" w:rsidRDefault="003315C9" w:rsidP="00F236E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60B366" w14:textId="77777777" w:rsidR="003315C9" w:rsidRPr="00BB629B" w:rsidRDefault="003315C9" w:rsidP="00F236E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F261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46E76"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E6A40"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EFAB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65BDD6" w14:textId="77777777" w:rsidR="003315C9" w:rsidRPr="00BB629B" w:rsidRDefault="003315C9" w:rsidP="00F236E6">
            <w:pPr>
              <w:pStyle w:val="TAL"/>
              <w:rPr>
                <w:b/>
              </w:rPr>
            </w:pPr>
          </w:p>
        </w:tc>
      </w:tr>
      <w:tr w:rsidR="003315C9" w:rsidRPr="00BB629B" w14:paraId="6C914AE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EEE7BB" w14:textId="77777777" w:rsidR="003315C9" w:rsidRPr="00BB629B" w:rsidRDefault="003315C9" w:rsidP="00F236E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C3CD51D" w14:textId="77777777" w:rsidR="003315C9" w:rsidRPr="00BB629B" w:rsidRDefault="003315C9" w:rsidP="00F236E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C88DC2"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F30540" w14:textId="77777777" w:rsidR="003315C9" w:rsidRPr="00BB629B" w:rsidRDefault="003315C9" w:rsidP="00F236E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321D1D73" w14:textId="38639A3A"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1FF9D4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412765" w14:textId="77777777" w:rsidR="003315C9" w:rsidRPr="00BB629B" w:rsidRDefault="003315C9" w:rsidP="00F236E6">
            <w:pPr>
              <w:pStyle w:val="TAL"/>
            </w:pPr>
            <w:r w:rsidRPr="00BB629B">
              <w:rPr>
                <w:lang w:eastAsia="zh-CN"/>
              </w:rPr>
              <w:t>2Rx</w:t>
            </w:r>
          </w:p>
        </w:tc>
      </w:tr>
      <w:tr w:rsidR="003315C9" w:rsidRPr="00BB629B" w14:paraId="466891D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F3210A" w14:textId="77777777" w:rsidR="003315C9" w:rsidRPr="00BB629B" w:rsidRDefault="003315C9" w:rsidP="00F236E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6473B33" w14:textId="77777777" w:rsidR="003315C9" w:rsidRPr="00BB629B" w:rsidRDefault="003315C9" w:rsidP="00F236E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B6E0B4"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D736AD" w14:textId="77777777" w:rsidR="003315C9" w:rsidRPr="00BB629B" w:rsidRDefault="003315C9" w:rsidP="00F236E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62596A28" w14:textId="5AF17678"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B4A5C2C"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BEBD15" w14:textId="77777777" w:rsidR="003315C9" w:rsidRPr="00BB629B" w:rsidRDefault="003315C9" w:rsidP="00F236E6">
            <w:pPr>
              <w:pStyle w:val="TAL"/>
            </w:pPr>
            <w:r w:rsidRPr="00BB629B">
              <w:rPr>
                <w:lang w:eastAsia="zh-CN"/>
              </w:rPr>
              <w:t>2Rx</w:t>
            </w:r>
          </w:p>
        </w:tc>
      </w:tr>
      <w:tr w:rsidR="003315C9" w:rsidRPr="00BB629B" w14:paraId="6025C0D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FBC53" w14:textId="77777777" w:rsidR="003315C9" w:rsidRPr="00BB629B" w:rsidRDefault="003315C9" w:rsidP="00F236E6">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54D8801D" w14:textId="77777777" w:rsidR="003315C9" w:rsidRPr="00BB629B" w:rsidRDefault="003315C9" w:rsidP="00F236E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B7A8B6"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D00F3A" w14:textId="77777777" w:rsidR="003315C9" w:rsidRPr="00BB629B" w:rsidRDefault="003315C9" w:rsidP="00F236E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78E51E5A" w14:textId="3F93F022"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8CA4D52"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05088C" w14:textId="77777777" w:rsidR="003315C9" w:rsidRPr="00BB629B" w:rsidRDefault="003315C9" w:rsidP="00F236E6">
            <w:pPr>
              <w:pStyle w:val="TAL"/>
            </w:pPr>
            <w:r w:rsidRPr="00BB629B">
              <w:rPr>
                <w:lang w:eastAsia="zh-CN"/>
              </w:rPr>
              <w:t>2Rx</w:t>
            </w:r>
          </w:p>
        </w:tc>
      </w:tr>
      <w:tr w:rsidR="003315C9" w:rsidRPr="00BB629B" w14:paraId="727DA720" w14:textId="77777777" w:rsidTr="00F236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3630997"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9739C68" w14:textId="77777777" w:rsidR="003315C9" w:rsidRPr="00BB629B" w:rsidRDefault="003315C9" w:rsidP="00F236E6">
            <w:pPr>
              <w:pStyle w:val="TAN"/>
              <w:rPr>
                <w:lang w:eastAsia="zh-TW"/>
              </w:rPr>
            </w:pPr>
            <w:r w:rsidRPr="00BB629B">
              <w:rPr>
                <w:rFonts w:eastAsia="SimSun"/>
              </w:rPr>
              <w:t>NOTE 2:</w:t>
            </w:r>
            <w:r w:rsidRPr="00BB629B">
              <w:rPr>
                <w:lang w:eastAsia="zh-TW"/>
              </w:rPr>
              <w:tab/>
            </w:r>
            <w:r w:rsidRPr="00BB629B">
              <w:t>Void.</w:t>
            </w:r>
          </w:p>
          <w:p w14:paraId="5343FE3F" w14:textId="77777777" w:rsidR="003315C9" w:rsidRPr="00BB629B" w:rsidRDefault="003315C9" w:rsidP="00F236E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59817A93" w14:textId="77777777" w:rsidR="003315C9" w:rsidRPr="00BB629B" w:rsidRDefault="003315C9" w:rsidP="003315C9"/>
    <w:p w14:paraId="57482E4C" w14:textId="77777777" w:rsidR="003315C9" w:rsidRPr="00BB629B" w:rsidRDefault="003315C9" w:rsidP="003315C9">
      <w:pPr>
        <w:pStyle w:val="TH"/>
      </w:pPr>
      <w:r w:rsidRPr="00BB629B">
        <w:t>Table 4.2-2a: Void</w:t>
      </w:r>
    </w:p>
    <w:p w14:paraId="0724EBBC" w14:textId="77777777" w:rsidR="003315C9" w:rsidRPr="00BB629B" w:rsidRDefault="003315C9" w:rsidP="003315C9">
      <w:pPr>
        <w:rPr>
          <w:lang w:eastAsia="zh-CN"/>
        </w:rPr>
      </w:pPr>
    </w:p>
    <w:p w14:paraId="2E7441C5" w14:textId="77777777" w:rsidR="003315C9" w:rsidRPr="00BB629B" w:rsidRDefault="003315C9" w:rsidP="003315C9">
      <w:pPr>
        <w:pStyle w:val="TH"/>
      </w:pPr>
      <w:bookmarkStart w:id="160" w:name="_Hlk68461561"/>
      <w:r w:rsidRPr="00BB629B">
        <w:lastRenderedPageBreak/>
        <w:t>Table 4.2-3</w:t>
      </w:r>
      <w:bookmarkEnd w:id="160"/>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315C9" w:rsidRPr="00BB629B" w14:paraId="5C4B72A5" w14:textId="77777777" w:rsidTr="005B25FA">
        <w:trPr>
          <w:tblHeader/>
          <w:jc w:val="center"/>
        </w:trPr>
        <w:tc>
          <w:tcPr>
            <w:tcW w:w="1171" w:type="dxa"/>
            <w:tcBorders>
              <w:top w:val="single" w:sz="4" w:space="0" w:color="auto"/>
              <w:left w:val="single" w:sz="4" w:space="0" w:color="auto"/>
              <w:bottom w:val="nil"/>
              <w:right w:val="single" w:sz="4" w:space="0" w:color="auto"/>
            </w:tcBorders>
            <w:hideMark/>
          </w:tcPr>
          <w:p w14:paraId="3D0BFE6E" w14:textId="77777777" w:rsidR="003315C9" w:rsidRPr="00BB629B" w:rsidRDefault="003315C9" w:rsidP="00F236E6">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102C8FF7" w14:textId="77777777" w:rsidR="003315C9" w:rsidRPr="00BB629B" w:rsidRDefault="003315C9" w:rsidP="00F236E6">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189BAD95" w14:textId="77777777" w:rsidR="003315C9" w:rsidRPr="00BB629B" w:rsidRDefault="003315C9" w:rsidP="00F236E6">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75EDF1C" w14:textId="77777777" w:rsidR="003315C9" w:rsidRPr="00BB629B" w:rsidRDefault="003315C9" w:rsidP="00F236E6">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DA1EE90" w14:textId="77777777" w:rsidR="003315C9" w:rsidRPr="00BB629B" w:rsidRDefault="003315C9" w:rsidP="00F236E6">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484A0FC2" w14:textId="77777777" w:rsidR="003315C9" w:rsidRPr="00BB629B" w:rsidRDefault="003315C9" w:rsidP="00F236E6">
            <w:pPr>
              <w:pStyle w:val="TAH"/>
            </w:pPr>
            <w:r w:rsidRPr="00BB629B">
              <w:rPr>
                <w:lang w:eastAsia="zh-TW"/>
              </w:rPr>
              <w:t>Branch</w:t>
            </w:r>
          </w:p>
        </w:tc>
      </w:tr>
      <w:tr w:rsidR="003315C9" w:rsidRPr="00BB629B" w14:paraId="11A98614" w14:textId="77777777" w:rsidTr="005B25FA">
        <w:trPr>
          <w:tblHeader/>
          <w:jc w:val="center"/>
        </w:trPr>
        <w:tc>
          <w:tcPr>
            <w:tcW w:w="1171" w:type="dxa"/>
            <w:tcBorders>
              <w:top w:val="nil"/>
              <w:left w:val="single" w:sz="4" w:space="0" w:color="auto"/>
              <w:bottom w:val="single" w:sz="4" w:space="0" w:color="auto"/>
              <w:right w:val="single" w:sz="4" w:space="0" w:color="auto"/>
            </w:tcBorders>
          </w:tcPr>
          <w:p w14:paraId="557A16BB" w14:textId="77777777" w:rsidR="003315C9" w:rsidRPr="00BB629B" w:rsidRDefault="003315C9" w:rsidP="00F236E6">
            <w:pPr>
              <w:pStyle w:val="TAH"/>
            </w:pPr>
          </w:p>
        </w:tc>
        <w:tc>
          <w:tcPr>
            <w:tcW w:w="4521" w:type="dxa"/>
            <w:tcBorders>
              <w:top w:val="nil"/>
              <w:left w:val="single" w:sz="4" w:space="0" w:color="auto"/>
              <w:bottom w:val="single" w:sz="4" w:space="0" w:color="auto"/>
              <w:right w:val="single" w:sz="4" w:space="0" w:color="auto"/>
            </w:tcBorders>
          </w:tcPr>
          <w:p w14:paraId="47C6E843" w14:textId="77777777" w:rsidR="003315C9" w:rsidRPr="00BB629B" w:rsidRDefault="003315C9" w:rsidP="00F236E6">
            <w:pPr>
              <w:pStyle w:val="TAH"/>
            </w:pPr>
          </w:p>
        </w:tc>
        <w:tc>
          <w:tcPr>
            <w:tcW w:w="827" w:type="dxa"/>
            <w:tcBorders>
              <w:top w:val="nil"/>
              <w:left w:val="single" w:sz="4" w:space="0" w:color="auto"/>
              <w:bottom w:val="single" w:sz="4" w:space="0" w:color="auto"/>
              <w:right w:val="single" w:sz="4" w:space="0" w:color="auto"/>
            </w:tcBorders>
          </w:tcPr>
          <w:p w14:paraId="34C9347F" w14:textId="77777777" w:rsidR="003315C9" w:rsidRPr="00BB629B" w:rsidRDefault="003315C9" w:rsidP="00F236E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5EFC408" w14:textId="77777777" w:rsidR="003315C9" w:rsidRPr="00BB629B" w:rsidRDefault="003315C9" w:rsidP="00F236E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A401CDA" w14:textId="77777777" w:rsidR="003315C9" w:rsidRPr="00BB629B" w:rsidRDefault="003315C9" w:rsidP="00F236E6">
            <w:pPr>
              <w:pStyle w:val="TAH"/>
            </w:pPr>
            <w:r w:rsidRPr="00BB629B">
              <w:t>Comment</w:t>
            </w:r>
          </w:p>
        </w:tc>
        <w:tc>
          <w:tcPr>
            <w:tcW w:w="2078" w:type="dxa"/>
            <w:tcBorders>
              <w:top w:val="nil"/>
              <w:left w:val="single" w:sz="4" w:space="0" w:color="auto"/>
              <w:bottom w:val="single" w:sz="4" w:space="0" w:color="auto"/>
              <w:right w:val="single" w:sz="4" w:space="0" w:color="auto"/>
            </w:tcBorders>
          </w:tcPr>
          <w:p w14:paraId="089FCF02" w14:textId="77777777" w:rsidR="003315C9" w:rsidRPr="00BB629B" w:rsidRDefault="003315C9" w:rsidP="00F236E6">
            <w:pPr>
              <w:pStyle w:val="TAH"/>
            </w:pPr>
          </w:p>
        </w:tc>
        <w:tc>
          <w:tcPr>
            <w:tcW w:w="1434" w:type="dxa"/>
            <w:tcBorders>
              <w:top w:val="nil"/>
              <w:left w:val="single" w:sz="4" w:space="0" w:color="auto"/>
              <w:bottom w:val="single" w:sz="4" w:space="0" w:color="auto"/>
              <w:right w:val="single" w:sz="4" w:space="0" w:color="auto"/>
            </w:tcBorders>
          </w:tcPr>
          <w:p w14:paraId="75D54448" w14:textId="77777777" w:rsidR="003315C9" w:rsidRPr="00BB629B" w:rsidRDefault="003315C9" w:rsidP="00F236E6">
            <w:pPr>
              <w:pStyle w:val="TAH"/>
            </w:pPr>
          </w:p>
        </w:tc>
      </w:tr>
      <w:tr w:rsidR="003315C9" w:rsidRPr="00BB629B" w14:paraId="01BCAB4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8973ED" w14:textId="77777777" w:rsidR="003315C9" w:rsidRPr="00BB629B" w:rsidRDefault="003315C9" w:rsidP="00F236E6">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310996" w14:textId="77777777" w:rsidR="003315C9" w:rsidRPr="00BB629B" w:rsidRDefault="003315C9" w:rsidP="00F236E6">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9AC10"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AC339"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001A4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FCF4F4"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E0258" w14:textId="77777777" w:rsidR="003315C9" w:rsidRPr="00BB629B" w:rsidRDefault="003315C9" w:rsidP="00F236E6">
            <w:pPr>
              <w:pStyle w:val="TAL"/>
              <w:rPr>
                <w:b/>
                <w:lang w:eastAsia="zh-CN"/>
              </w:rPr>
            </w:pPr>
          </w:p>
        </w:tc>
      </w:tr>
      <w:tr w:rsidR="003315C9" w:rsidRPr="00BB629B" w14:paraId="22E85D0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04B829" w14:textId="77777777" w:rsidR="003315C9" w:rsidRPr="00BB629B" w:rsidRDefault="003315C9" w:rsidP="00F236E6">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19DB28" w14:textId="77777777" w:rsidR="003315C9" w:rsidRPr="00BB629B" w:rsidRDefault="003315C9" w:rsidP="00F236E6">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96B58"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97D254"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6CC5AC"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E81334"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3582D0" w14:textId="77777777" w:rsidR="003315C9" w:rsidRPr="00BB629B" w:rsidRDefault="003315C9" w:rsidP="00F236E6">
            <w:pPr>
              <w:pStyle w:val="TAL"/>
              <w:rPr>
                <w:b/>
                <w:lang w:eastAsia="zh-CN"/>
              </w:rPr>
            </w:pPr>
          </w:p>
        </w:tc>
      </w:tr>
      <w:tr w:rsidR="003315C9" w:rsidRPr="00BB629B" w14:paraId="28FBF1C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7449102" w14:textId="77777777" w:rsidR="003315C9" w:rsidRPr="00BB629B" w:rsidRDefault="003315C9" w:rsidP="00F236E6">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C7BC28F" w14:textId="77777777" w:rsidR="003315C9" w:rsidRPr="00BB629B" w:rsidRDefault="003315C9" w:rsidP="00F236E6">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2E3B0B5"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FED18B"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98768" w14:textId="4DAE858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8C6651"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3DFA7B" w14:textId="77777777" w:rsidR="003315C9" w:rsidRPr="00BB629B" w:rsidRDefault="003315C9" w:rsidP="00F236E6">
            <w:pPr>
              <w:pStyle w:val="TAL"/>
              <w:rPr>
                <w:lang w:eastAsia="zh-CN"/>
              </w:rPr>
            </w:pPr>
            <w:r w:rsidRPr="00BB629B">
              <w:rPr>
                <w:lang w:eastAsia="zh-CN"/>
              </w:rPr>
              <w:t>2Rx</w:t>
            </w:r>
          </w:p>
          <w:p w14:paraId="72BF1E57" w14:textId="77777777" w:rsidR="003315C9" w:rsidRPr="00BB629B" w:rsidRDefault="003315C9" w:rsidP="00F236E6">
            <w:pPr>
              <w:pStyle w:val="TAL"/>
              <w:rPr>
                <w:lang w:eastAsia="zh-CN"/>
              </w:rPr>
            </w:pPr>
            <w:r w:rsidRPr="00BB629B">
              <w:rPr>
                <w:lang w:eastAsia="zh-CN"/>
              </w:rPr>
              <w:t>4Rx</w:t>
            </w:r>
          </w:p>
        </w:tc>
      </w:tr>
      <w:tr w:rsidR="003315C9" w:rsidRPr="00BB629B" w14:paraId="47A64F1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4766695" w14:textId="77777777" w:rsidR="003315C9" w:rsidRPr="00BB629B" w:rsidRDefault="003315C9" w:rsidP="00F236E6">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D4A4A6E" w14:textId="77777777" w:rsidR="003315C9" w:rsidRPr="00BB629B" w:rsidRDefault="003315C9" w:rsidP="00F236E6">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61631C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18F7D"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6A9E94" w14:textId="05B22B5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526A75"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AEA6A" w14:textId="77777777" w:rsidR="003315C9" w:rsidRPr="00BB629B" w:rsidRDefault="003315C9" w:rsidP="00F236E6">
            <w:pPr>
              <w:pStyle w:val="TAL"/>
              <w:rPr>
                <w:lang w:eastAsia="zh-CN"/>
              </w:rPr>
            </w:pPr>
            <w:r w:rsidRPr="00BB629B">
              <w:rPr>
                <w:lang w:eastAsia="zh-CN"/>
              </w:rPr>
              <w:t>2Rx</w:t>
            </w:r>
          </w:p>
          <w:p w14:paraId="698FAB2A" w14:textId="77777777" w:rsidR="003315C9" w:rsidRPr="00BB629B" w:rsidRDefault="003315C9" w:rsidP="00F236E6">
            <w:pPr>
              <w:pStyle w:val="TAL"/>
              <w:rPr>
                <w:lang w:eastAsia="zh-CN"/>
              </w:rPr>
            </w:pPr>
            <w:r w:rsidRPr="00BB629B">
              <w:rPr>
                <w:lang w:eastAsia="zh-CN"/>
              </w:rPr>
              <w:t>4Rx</w:t>
            </w:r>
          </w:p>
        </w:tc>
      </w:tr>
      <w:tr w:rsidR="003315C9" w:rsidRPr="00BB629B" w14:paraId="54E555D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235D1BE" w14:textId="77777777" w:rsidR="003315C9" w:rsidRPr="00BB629B" w:rsidRDefault="003315C9" w:rsidP="00F236E6">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5BC476D" w14:textId="77777777" w:rsidR="003315C9" w:rsidRPr="00BB629B" w:rsidRDefault="003315C9" w:rsidP="00F236E6">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D25E5"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A73A16D"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04A745" w14:textId="3B3169DE"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91BF4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64165C" w14:textId="77777777" w:rsidR="003315C9" w:rsidRPr="00BB629B" w:rsidRDefault="003315C9" w:rsidP="00F236E6">
            <w:pPr>
              <w:pStyle w:val="TAL"/>
              <w:rPr>
                <w:lang w:eastAsia="zh-CN"/>
              </w:rPr>
            </w:pPr>
            <w:r w:rsidRPr="00BB629B">
              <w:rPr>
                <w:lang w:eastAsia="zh-CN"/>
              </w:rPr>
              <w:t>2Rx</w:t>
            </w:r>
          </w:p>
          <w:p w14:paraId="7EBA874B" w14:textId="77777777" w:rsidR="003315C9" w:rsidRPr="00BB629B" w:rsidRDefault="003315C9" w:rsidP="00F236E6">
            <w:pPr>
              <w:pStyle w:val="TAL"/>
              <w:rPr>
                <w:lang w:eastAsia="zh-CN"/>
              </w:rPr>
            </w:pPr>
            <w:r w:rsidRPr="00BB629B">
              <w:rPr>
                <w:lang w:eastAsia="zh-CN"/>
              </w:rPr>
              <w:t>4Rx</w:t>
            </w:r>
          </w:p>
        </w:tc>
      </w:tr>
      <w:tr w:rsidR="003315C9" w:rsidRPr="00BB629B" w14:paraId="656BFD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D1A4E66" w14:textId="77777777" w:rsidR="003315C9" w:rsidRPr="00BB629B" w:rsidRDefault="003315C9" w:rsidP="00F236E6">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53E9B95" w14:textId="77777777" w:rsidR="003315C9" w:rsidRPr="00BB629B" w:rsidRDefault="003315C9" w:rsidP="00F236E6">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DE39F22"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5CCCDF"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32C41AF" w14:textId="1B354BA9"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3E092A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677787" w14:textId="77777777" w:rsidR="003315C9" w:rsidRPr="00BB629B" w:rsidRDefault="003315C9" w:rsidP="00F236E6">
            <w:pPr>
              <w:pStyle w:val="TAL"/>
              <w:rPr>
                <w:lang w:eastAsia="zh-CN"/>
              </w:rPr>
            </w:pPr>
            <w:r w:rsidRPr="00BB629B">
              <w:rPr>
                <w:lang w:eastAsia="zh-CN"/>
              </w:rPr>
              <w:t>2Rx</w:t>
            </w:r>
          </w:p>
          <w:p w14:paraId="61611B95" w14:textId="77777777" w:rsidR="003315C9" w:rsidRPr="00BB629B" w:rsidRDefault="003315C9" w:rsidP="00F236E6">
            <w:pPr>
              <w:pStyle w:val="TAL"/>
              <w:rPr>
                <w:lang w:eastAsia="zh-CN"/>
              </w:rPr>
            </w:pPr>
            <w:r w:rsidRPr="00BB629B">
              <w:rPr>
                <w:lang w:eastAsia="zh-CN"/>
              </w:rPr>
              <w:t>4Rx</w:t>
            </w:r>
          </w:p>
        </w:tc>
      </w:tr>
      <w:tr w:rsidR="003315C9" w:rsidRPr="00BB629B" w14:paraId="3CB9668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AD767A2" w14:textId="77777777" w:rsidR="003315C9" w:rsidRPr="00BB629B" w:rsidRDefault="003315C9" w:rsidP="00F236E6">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4AFAD7C" w14:textId="77777777" w:rsidR="003315C9" w:rsidRPr="00BB629B" w:rsidRDefault="003315C9" w:rsidP="00F236E6">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29F3CCC"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EC3447"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D9E5D4A" w14:textId="464A56FF"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6D9D0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DD16A" w14:textId="77777777" w:rsidR="003315C9" w:rsidRPr="00BB629B" w:rsidRDefault="003315C9" w:rsidP="00F236E6">
            <w:pPr>
              <w:pStyle w:val="TAL"/>
              <w:rPr>
                <w:lang w:eastAsia="zh-CN"/>
              </w:rPr>
            </w:pPr>
            <w:r w:rsidRPr="00BB629B">
              <w:rPr>
                <w:lang w:eastAsia="zh-CN"/>
              </w:rPr>
              <w:t>2Rx</w:t>
            </w:r>
          </w:p>
          <w:p w14:paraId="77C78800" w14:textId="77777777" w:rsidR="003315C9" w:rsidRPr="00BB629B" w:rsidRDefault="003315C9" w:rsidP="00F236E6">
            <w:pPr>
              <w:pStyle w:val="TAL"/>
              <w:rPr>
                <w:lang w:eastAsia="zh-CN"/>
              </w:rPr>
            </w:pPr>
            <w:r w:rsidRPr="00BB629B">
              <w:rPr>
                <w:lang w:eastAsia="zh-CN"/>
              </w:rPr>
              <w:t>4Rx</w:t>
            </w:r>
          </w:p>
        </w:tc>
      </w:tr>
      <w:tr w:rsidR="003315C9" w:rsidRPr="00BB629B" w14:paraId="233A696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FA0277C" w14:textId="77777777" w:rsidR="003315C9" w:rsidRPr="00BB629B" w:rsidRDefault="003315C9" w:rsidP="00F236E6">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E1787FB" w14:textId="77777777" w:rsidR="003315C9" w:rsidRPr="00BB629B" w:rsidRDefault="003315C9" w:rsidP="00F236E6">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7C86A0B"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991B3C"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2B6B493" w14:textId="4B4F425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3A34D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09A986" w14:textId="77777777" w:rsidR="003315C9" w:rsidRPr="00BB629B" w:rsidRDefault="003315C9" w:rsidP="00F236E6">
            <w:pPr>
              <w:pStyle w:val="TAL"/>
              <w:rPr>
                <w:lang w:eastAsia="zh-CN"/>
              </w:rPr>
            </w:pPr>
            <w:r w:rsidRPr="00BB629B">
              <w:rPr>
                <w:lang w:eastAsia="zh-CN"/>
              </w:rPr>
              <w:t>2Rx</w:t>
            </w:r>
          </w:p>
          <w:p w14:paraId="47B91A80" w14:textId="77777777" w:rsidR="003315C9" w:rsidRPr="00BB629B" w:rsidRDefault="003315C9" w:rsidP="00F236E6">
            <w:pPr>
              <w:pStyle w:val="TAL"/>
              <w:rPr>
                <w:lang w:eastAsia="zh-CN"/>
              </w:rPr>
            </w:pPr>
            <w:r w:rsidRPr="00BB629B">
              <w:rPr>
                <w:lang w:eastAsia="zh-CN"/>
              </w:rPr>
              <w:t>4Rx</w:t>
            </w:r>
          </w:p>
        </w:tc>
      </w:tr>
      <w:tr w:rsidR="003315C9" w:rsidRPr="00BB629B" w14:paraId="0BA9C9A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2EAA183" w14:textId="77777777" w:rsidR="003315C9" w:rsidRPr="00BB629B" w:rsidRDefault="003315C9" w:rsidP="00F236E6">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E42D330" w14:textId="77777777" w:rsidR="003315C9" w:rsidRPr="00BB629B" w:rsidRDefault="003315C9" w:rsidP="00F236E6">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4ACC5E8"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13D95" w14:textId="77777777" w:rsidR="003315C9" w:rsidRPr="00BB629B" w:rsidRDefault="003315C9" w:rsidP="00F236E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31450FA" w14:textId="468F973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73441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08D657" w14:textId="77777777" w:rsidR="003315C9" w:rsidRPr="00BB629B" w:rsidRDefault="003315C9" w:rsidP="00F236E6">
            <w:pPr>
              <w:pStyle w:val="TAL"/>
              <w:rPr>
                <w:lang w:eastAsia="zh-CN"/>
              </w:rPr>
            </w:pPr>
            <w:r w:rsidRPr="00BB629B">
              <w:rPr>
                <w:lang w:eastAsia="zh-CN"/>
              </w:rPr>
              <w:t>2Rx</w:t>
            </w:r>
          </w:p>
          <w:p w14:paraId="00139E3A" w14:textId="77777777" w:rsidR="003315C9" w:rsidRPr="00BB629B" w:rsidRDefault="003315C9" w:rsidP="00F236E6">
            <w:pPr>
              <w:pStyle w:val="TAL"/>
              <w:rPr>
                <w:lang w:eastAsia="zh-CN"/>
              </w:rPr>
            </w:pPr>
            <w:r w:rsidRPr="00BB629B">
              <w:rPr>
                <w:lang w:eastAsia="zh-CN"/>
              </w:rPr>
              <w:t>4Rx</w:t>
            </w:r>
          </w:p>
        </w:tc>
      </w:tr>
      <w:tr w:rsidR="003315C9" w:rsidRPr="00BB629B" w14:paraId="7A158C8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0BA9B017" w14:textId="77777777" w:rsidR="003315C9" w:rsidRPr="00BB629B" w:rsidRDefault="003315C9" w:rsidP="00F236E6">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7D507C4" w14:textId="77777777" w:rsidR="003315C9" w:rsidRPr="00BB629B" w:rsidRDefault="003315C9" w:rsidP="00F236E6">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297AE56" w14:textId="77777777" w:rsidR="003315C9" w:rsidRPr="00BB629B" w:rsidRDefault="003315C9" w:rsidP="00F236E6">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6007C923" w14:textId="77777777" w:rsidR="003315C9" w:rsidRPr="00BB629B" w:rsidRDefault="003315C9" w:rsidP="00F236E6">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5BC3EB1" w14:textId="0111173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inter-</w:t>
            </w:r>
            <w:proofErr w:type="spellStart"/>
            <w:r w:rsidR="003315C9" w:rsidRPr="00BB629B">
              <w:rPr>
                <w:lang w:eastAsia="zh-CN"/>
              </w:rPr>
              <w:t>freq</w:t>
            </w:r>
            <w:proofErr w:type="spellEnd"/>
            <w:r w:rsidR="003315C9"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1BDE10B" w14:textId="70A53B48"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6F4D8C" w14:textId="77777777" w:rsidR="003315C9" w:rsidRPr="00BB629B" w:rsidRDefault="003315C9" w:rsidP="00F236E6">
            <w:pPr>
              <w:pStyle w:val="TAL"/>
              <w:rPr>
                <w:lang w:eastAsia="zh-CN"/>
              </w:rPr>
            </w:pPr>
            <w:r w:rsidRPr="00BB629B">
              <w:rPr>
                <w:lang w:eastAsia="zh-CN"/>
              </w:rPr>
              <w:t>2Rx</w:t>
            </w:r>
          </w:p>
          <w:p w14:paraId="44FEB293" w14:textId="77777777" w:rsidR="003315C9" w:rsidRPr="00BB629B" w:rsidRDefault="003315C9" w:rsidP="00F236E6">
            <w:pPr>
              <w:pStyle w:val="TAL"/>
              <w:rPr>
                <w:lang w:eastAsia="zh-CN"/>
              </w:rPr>
            </w:pPr>
            <w:r w:rsidRPr="00BB629B">
              <w:rPr>
                <w:lang w:eastAsia="zh-CN"/>
              </w:rPr>
              <w:t>4Rx</w:t>
            </w:r>
          </w:p>
        </w:tc>
      </w:tr>
      <w:tr w:rsidR="003315C9" w:rsidRPr="00BB629B" w14:paraId="6A2DF95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C7900" w14:textId="77777777" w:rsidR="003315C9" w:rsidRPr="00BB629B" w:rsidRDefault="003315C9" w:rsidP="00F236E6">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7AAEC6" w14:textId="77777777" w:rsidR="003315C9" w:rsidRPr="00BB629B" w:rsidRDefault="003315C9" w:rsidP="00F236E6">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F9720"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A5A57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CA2717"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4A7B2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63E3FB" w14:textId="77777777" w:rsidR="003315C9" w:rsidRPr="00BB629B" w:rsidRDefault="003315C9" w:rsidP="00F236E6">
            <w:pPr>
              <w:pStyle w:val="TAL"/>
              <w:rPr>
                <w:b/>
                <w:lang w:eastAsia="zh-CN"/>
              </w:rPr>
            </w:pPr>
          </w:p>
        </w:tc>
      </w:tr>
      <w:tr w:rsidR="003315C9" w:rsidRPr="00BB629B" w14:paraId="4C64B62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0C33A54" w14:textId="77777777" w:rsidR="003315C9" w:rsidRPr="00BB629B" w:rsidRDefault="003315C9" w:rsidP="00F236E6">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CA15313" w14:textId="77777777" w:rsidR="003315C9" w:rsidRPr="00BB629B" w:rsidRDefault="003315C9" w:rsidP="00F236E6">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3FCE056"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71FC8"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8CAFBA5" w14:textId="4ED4585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24C76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037C4F" w14:textId="77777777" w:rsidR="003315C9" w:rsidRPr="00BB629B" w:rsidRDefault="003315C9" w:rsidP="00F236E6">
            <w:pPr>
              <w:pStyle w:val="TAL"/>
              <w:rPr>
                <w:lang w:eastAsia="zh-CN"/>
              </w:rPr>
            </w:pPr>
            <w:r w:rsidRPr="00BB629B">
              <w:rPr>
                <w:lang w:eastAsia="zh-CN"/>
              </w:rPr>
              <w:t>2Rx</w:t>
            </w:r>
          </w:p>
          <w:p w14:paraId="44C4C920" w14:textId="77777777" w:rsidR="003315C9" w:rsidRPr="00BB629B" w:rsidRDefault="003315C9" w:rsidP="00F236E6">
            <w:pPr>
              <w:pStyle w:val="TAL"/>
              <w:rPr>
                <w:lang w:eastAsia="zh-CN"/>
              </w:rPr>
            </w:pPr>
            <w:r w:rsidRPr="00BB629B">
              <w:rPr>
                <w:lang w:eastAsia="zh-CN"/>
              </w:rPr>
              <w:t>4Rx</w:t>
            </w:r>
          </w:p>
        </w:tc>
      </w:tr>
      <w:tr w:rsidR="003315C9" w:rsidRPr="00BB629B" w14:paraId="45C9D2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EACD4BA" w14:textId="77777777" w:rsidR="003315C9" w:rsidRPr="00BB629B" w:rsidRDefault="003315C9" w:rsidP="00F236E6">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769C640" w14:textId="77777777" w:rsidR="003315C9" w:rsidRPr="00BB629B" w:rsidRDefault="003315C9" w:rsidP="00F236E6">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E7678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C986A"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EFEE94" w14:textId="1480E6E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0A075F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DA422C" w14:textId="77777777" w:rsidR="003315C9" w:rsidRPr="00BB629B" w:rsidRDefault="003315C9" w:rsidP="00F236E6">
            <w:pPr>
              <w:pStyle w:val="TAL"/>
              <w:rPr>
                <w:lang w:eastAsia="zh-CN"/>
              </w:rPr>
            </w:pPr>
            <w:r w:rsidRPr="00BB629B">
              <w:rPr>
                <w:lang w:eastAsia="zh-CN"/>
              </w:rPr>
              <w:t>2Rx</w:t>
            </w:r>
          </w:p>
          <w:p w14:paraId="6E2969B9" w14:textId="77777777" w:rsidR="003315C9" w:rsidRPr="00BB629B" w:rsidRDefault="003315C9" w:rsidP="00F236E6">
            <w:pPr>
              <w:pStyle w:val="TAL"/>
              <w:rPr>
                <w:lang w:eastAsia="zh-CN"/>
              </w:rPr>
            </w:pPr>
            <w:r w:rsidRPr="00BB629B">
              <w:rPr>
                <w:lang w:eastAsia="zh-CN"/>
              </w:rPr>
              <w:t>4Rx</w:t>
            </w:r>
          </w:p>
        </w:tc>
      </w:tr>
      <w:tr w:rsidR="003315C9" w:rsidRPr="00BB629B" w14:paraId="1E5DDCC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AAE67C0" w14:textId="77777777" w:rsidR="003315C9" w:rsidRPr="00BB629B" w:rsidRDefault="003315C9" w:rsidP="00F236E6">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FCF28C9" w14:textId="77777777" w:rsidR="003315C9" w:rsidRPr="00BB629B" w:rsidRDefault="003315C9" w:rsidP="00F236E6">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95C806A"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CB70A5F" w14:textId="77777777" w:rsidR="003315C9" w:rsidRPr="00BB629B" w:rsidRDefault="003315C9" w:rsidP="00F236E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15AA43" w14:textId="039C4A0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B31BEA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6CFA17" w14:textId="77777777" w:rsidR="003315C9" w:rsidRPr="00BB629B" w:rsidRDefault="003315C9" w:rsidP="00F236E6">
            <w:pPr>
              <w:pStyle w:val="TAL"/>
              <w:rPr>
                <w:lang w:eastAsia="zh-CN"/>
              </w:rPr>
            </w:pPr>
            <w:r w:rsidRPr="00BB629B">
              <w:rPr>
                <w:lang w:eastAsia="zh-CN"/>
              </w:rPr>
              <w:t>2Rx</w:t>
            </w:r>
          </w:p>
          <w:p w14:paraId="35C33F3D" w14:textId="77777777" w:rsidR="003315C9" w:rsidRPr="00BB629B" w:rsidRDefault="003315C9" w:rsidP="00F236E6">
            <w:pPr>
              <w:pStyle w:val="TAL"/>
              <w:rPr>
                <w:lang w:eastAsia="zh-CN"/>
              </w:rPr>
            </w:pPr>
            <w:r w:rsidRPr="00BB629B">
              <w:rPr>
                <w:lang w:eastAsia="zh-CN"/>
              </w:rPr>
              <w:t>4Rx</w:t>
            </w:r>
          </w:p>
        </w:tc>
      </w:tr>
      <w:tr w:rsidR="003315C9" w:rsidRPr="00BB629B" w14:paraId="2E2BF44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11EC95EB" w14:textId="77777777" w:rsidR="003315C9" w:rsidRPr="00BB629B" w:rsidRDefault="003315C9" w:rsidP="00F236E6">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C400BFF" w14:textId="77777777" w:rsidR="003315C9" w:rsidRPr="00BB629B" w:rsidRDefault="003315C9" w:rsidP="00F236E6">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191540"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50E308" w14:textId="77777777" w:rsidR="003315C9" w:rsidRPr="00BB629B" w:rsidRDefault="003315C9" w:rsidP="00F236E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3229F40" w14:textId="4765A1C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244063B"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6AFF72D" w14:textId="77777777" w:rsidR="003315C9" w:rsidRPr="00BB629B" w:rsidRDefault="003315C9" w:rsidP="00F236E6">
            <w:pPr>
              <w:pStyle w:val="TAL"/>
              <w:rPr>
                <w:lang w:eastAsia="zh-CN"/>
              </w:rPr>
            </w:pPr>
            <w:r w:rsidRPr="00BB629B">
              <w:rPr>
                <w:lang w:eastAsia="zh-CN"/>
              </w:rPr>
              <w:t>2Rx</w:t>
            </w:r>
          </w:p>
          <w:p w14:paraId="07AA5FDA" w14:textId="77777777" w:rsidR="003315C9" w:rsidRPr="00BB629B" w:rsidRDefault="003315C9" w:rsidP="00F236E6">
            <w:pPr>
              <w:pStyle w:val="TAL"/>
              <w:rPr>
                <w:lang w:eastAsia="zh-CN"/>
              </w:rPr>
            </w:pPr>
            <w:r w:rsidRPr="00BB629B">
              <w:rPr>
                <w:lang w:eastAsia="zh-CN"/>
              </w:rPr>
              <w:t>4Rx</w:t>
            </w:r>
          </w:p>
        </w:tc>
      </w:tr>
      <w:tr w:rsidR="003315C9" w:rsidRPr="00BB629B" w14:paraId="43DBBB9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7463515" w14:textId="77777777" w:rsidR="003315C9" w:rsidRPr="00BB629B" w:rsidRDefault="003315C9" w:rsidP="00F236E6">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B6F4DCF" w14:textId="77777777" w:rsidR="003315C9" w:rsidRPr="00BB629B" w:rsidRDefault="003315C9" w:rsidP="00F236E6">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808B63F"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14463A2" w14:textId="77777777" w:rsidR="003315C9" w:rsidRPr="00BB629B" w:rsidRDefault="003315C9" w:rsidP="00F236E6">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07AF020A" w14:textId="6740A2E4"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EDF85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5D4972" w14:textId="77777777" w:rsidR="003315C9" w:rsidRPr="00BB629B" w:rsidRDefault="003315C9" w:rsidP="00F236E6">
            <w:pPr>
              <w:pStyle w:val="TAL"/>
              <w:rPr>
                <w:lang w:eastAsia="zh-CN"/>
              </w:rPr>
            </w:pPr>
            <w:r w:rsidRPr="00BB629B">
              <w:rPr>
                <w:lang w:eastAsia="zh-CN"/>
              </w:rPr>
              <w:t>2Rx</w:t>
            </w:r>
          </w:p>
          <w:p w14:paraId="60D76F75" w14:textId="77777777" w:rsidR="003315C9" w:rsidRPr="00BB629B" w:rsidRDefault="003315C9" w:rsidP="00F236E6">
            <w:pPr>
              <w:pStyle w:val="TAL"/>
              <w:rPr>
                <w:lang w:eastAsia="zh-CN"/>
              </w:rPr>
            </w:pPr>
            <w:r w:rsidRPr="00BB629B">
              <w:rPr>
                <w:lang w:eastAsia="zh-CN"/>
              </w:rPr>
              <w:t>4Rx</w:t>
            </w:r>
          </w:p>
        </w:tc>
      </w:tr>
      <w:tr w:rsidR="003315C9" w:rsidRPr="00BB629B" w14:paraId="1C89326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B757E8" w14:textId="77777777" w:rsidR="003315C9" w:rsidRPr="00BB629B" w:rsidRDefault="003315C9" w:rsidP="00F236E6">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B43BE5" w14:textId="77777777" w:rsidR="003315C9" w:rsidRPr="00BB629B" w:rsidRDefault="003315C9" w:rsidP="00F236E6">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6A8725"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CF972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728DC"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174A67"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E1A06" w14:textId="77777777" w:rsidR="003315C9" w:rsidRPr="00BB629B" w:rsidRDefault="003315C9" w:rsidP="00F236E6">
            <w:pPr>
              <w:pStyle w:val="TAL"/>
              <w:rPr>
                <w:b/>
                <w:lang w:eastAsia="zh-CN"/>
              </w:rPr>
            </w:pPr>
          </w:p>
        </w:tc>
      </w:tr>
      <w:tr w:rsidR="003315C9" w:rsidRPr="00BB629B" w14:paraId="095B587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F1AD7" w14:textId="77777777" w:rsidR="003315C9" w:rsidRPr="00BB629B" w:rsidRDefault="003315C9" w:rsidP="00F236E6">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959541" w14:textId="77777777" w:rsidR="003315C9" w:rsidRPr="00BB629B" w:rsidRDefault="003315C9" w:rsidP="00F236E6">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8BAEB7"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A5C9F"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03E2B"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DDBB95"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72134D" w14:textId="77777777" w:rsidR="003315C9" w:rsidRPr="00BB629B" w:rsidRDefault="003315C9" w:rsidP="00F236E6">
            <w:pPr>
              <w:pStyle w:val="TAL"/>
              <w:rPr>
                <w:b/>
                <w:lang w:eastAsia="zh-CN"/>
              </w:rPr>
            </w:pPr>
          </w:p>
        </w:tc>
      </w:tr>
      <w:tr w:rsidR="003315C9" w:rsidRPr="00BB629B" w14:paraId="5BEFB07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5D07B3" w14:textId="77777777" w:rsidR="003315C9" w:rsidRPr="00BB629B" w:rsidRDefault="003315C9" w:rsidP="00F236E6">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FD2249" w14:textId="77777777" w:rsidR="003315C9" w:rsidRPr="00BB629B" w:rsidRDefault="003315C9" w:rsidP="00F236E6">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93692"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4F2FA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4888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6F2A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A87079" w14:textId="77777777" w:rsidR="003315C9" w:rsidRPr="00BB629B" w:rsidRDefault="003315C9" w:rsidP="00F236E6">
            <w:pPr>
              <w:pStyle w:val="TAL"/>
              <w:rPr>
                <w:b/>
                <w:lang w:eastAsia="zh-CN"/>
              </w:rPr>
            </w:pPr>
          </w:p>
        </w:tc>
      </w:tr>
      <w:tr w:rsidR="003315C9" w:rsidRPr="00BB629B" w14:paraId="3625F3C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550BAC4" w14:textId="77777777" w:rsidR="003315C9" w:rsidRPr="00BB629B" w:rsidRDefault="003315C9" w:rsidP="00F236E6">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5519B144" w14:textId="77777777" w:rsidR="003315C9" w:rsidRPr="00BB629B" w:rsidRDefault="003315C9" w:rsidP="00F236E6">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5B26328"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792CD20"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D40511" w14:textId="1EDB4465"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D318BF"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A691A60" w14:textId="77777777" w:rsidR="003315C9" w:rsidRPr="00BB629B" w:rsidRDefault="003315C9" w:rsidP="00F236E6">
            <w:pPr>
              <w:pStyle w:val="TAL"/>
              <w:rPr>
                <w:lang w:eastAsia="zh-CN"/>
              </w:rPr>
            </w:pPr>
            <w:r w:rsidRPr="00BB629B">
              <w:rPr>
                <w:lang w:eastAsia="zh-CN"/>
              </w:rPr>
              <w:t>2Rx</w:t>
            </w:r>
          </w:p>
          <w:p w14:paraId="4D259730" w14:textId="77777777" w:rsidR="003315C9" w:rsidRPr="00BB629B" w:rsidRDefault="003315C9" w:rsidP="00F236E6">
            <w:pPr>
              <w:pStyle w:val="TAL"/>
              <w:rPr>
                <w:lang w:eastAsia="zh-CN"/>
              </w:rPr>
            </w:pPr>
            <w:r w:rsidRPr="00BB629B">
              <w:rPr>
                <w:lang w:eastAsia="zh-CN"/>
              </w:rPr>
              <w:t>4Rx</w:t>
            </w:r>
          </w:p>
        </w:tc>
      </w:tr>
      <w:tr w:rsidR="003315C9" w:rsidRPr="00BB629B" w14:paraId="45D3A1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056C2F" w14:textId="77777777" w:rsidR="003315C9" w:rsidRPr="00BB629B" w:rsidRDefault="003315C9" w:rsidP="00F236E6">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01439F1" w14:textId="77777777" w:rsidR="003315C9" w:rsidRPr="00BB629B" w:rsidRDefault="003315C9" w:rsidP="00F236E6">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FF977B"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634E15"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B753F8" w14:textId="72582B5A"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1D30D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E7FA48" w14:textId="77777777" w:rsidR="003315C9" w:rsidRPr="00BB629B" w:rsidRDefault="003315C9" w:rsidP="00F236E6">
            <w:pPr>
              <w:pStyle w:val="TAL"/>
              <w:rPr>
                <w:lang w:eastAsia="zh-CN"/>
              </w:rPr>
            </w:pPr>
            <w:r w:rsidRPr="00BB629B">
              <w:rPr>
                <w:lang w:eastAsia="zh-CN"/>
              </w:rPr>
              <w:t>2Rx</w:t>
            </w:r>
          </w:p>
          <w:p w14:paraId="427962E4" w14:textId="77777777" w:rsidR="003315C9" w:rsidRPr="00BB629B" w:rsidRDefault="003315C9" w:rsidP="00F236E6">
            <w:pPr>
              <w:pStyle w:val="TAL"/>
              <w:rPr>
                <w:lang w:eastAsia="zh-CN"/>
              </w:rPr>
            </w:pPr>
            <w:r w:rsidRPr="00BB629B">
              <w:rPr>
                <w:lang w:eastAsia="zh-CN"/>
              </w:rPr>
              <w:t>4Rx</w:t>
            </w:r>
          </w:p>
        </w:tc>
      </w:tr>
      <w:tr w:rsidR="003315C9" w:rsidRPr="00BB629B" w14:paraId="38512A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2DF7344" w14:textId="77777777" w:rsidR="003315C9" w:rsidRPr="00BB629B" w:rsidRDefault="003315C9" w:rsidP="00F236E6">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155DA4F" w14:textId="77777777" w:rsidR="003315C9" w:rsidRPr="00BB629B" w:rsidRDefault="003315C9" w:rsidP="00F236E6">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A4E409"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1CD1737"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00930B" w14:textId="5565E15A"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15BC59"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DE79ABE" w14:textId="77777777" w:rsidR="003315C9" w:rsidRPr="00BB629B" w:rsidRDefault="003315C9" w:rsidP="00F236E6">
            <w:pPr>
              <w:pStyle w:val="TAL"/>
              <w:rPr>
                <w:lang w:eastAsia="zh-CN"/>
              </w:rPr>
            </w:pPr>
            <w:r w:rsidRPr="00BB629B">
              <w:rPr>
                <w:lang w:eastAsia="zh-CN"/>
              </w:rPr>
              <w:t>2Rx</w:t>
            </w:r>
          </w:p>
          <w:p w14:paraId="192840F8" w14:textId="77777777" w:rsidR="003315C9" w:rsidRPr="00BB629B" w:rsidRDefault="003315C9" w:rsidP="00F236E6">
            <w:pPr>
              <w:pStyle w:val="TAL"/>
              <w:rPr>
                <w:lang w:eastAsia="zh-CN"/>
              </w:rPr>
            </w:pPr>
            <w:r w:rsidRPr="00BB629B">
              <w:rPr>
                <w:lang w:eastAsia="zh-CN"/>
              </w:rPr>
              <w:t>4Rx</w:t>
            </w:r>
          </w:p>
        </w:tc>
      </w:tr>
      <w:tr w:rsidR="003315C9" w:rsidRPr="00BB629B" w14:paraId="529B8C7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CDF4515" w14:textId="77777777" w:rsidR="003315C9" w:rsidRPr="00BB629B" w:rsidRDefault="003315C9" w:rsidP="00F236E6">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C69F160" w14:textId="77777777" w:rsidR="003315C9" w:rsidRPr="00BB629B" w:rsidRDefault="003315C9" w:rsidP="00F236E6">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75DB2F0"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66A77"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4F49CC" w14:textId="0387F2C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BCEE69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1BDCB" w14:textId="77777777" w:rsidR="003315C9" w:rsidRPr="00BB629B" w:rsidRDefault="003315C9" w:rsidP="00F236E6">
            <w:pPr>
              <w:pStyle w:val="TAL"/>
              <w:rPr>
                <w:lang w:eastAsia="zh-CN"/>
              </w:rPr>
            </w:pPr>
            <w:r w:rsidRPr="00BB629B">
              <w:rPr>
                <w:lang w:eastAsia="zh-CN"/>
              </w:rPr>
              <w:t>2Rx</w:t>
            </w:r>
          </w:p>
          <w:p w14:paraId="558B0DC1" w14:textId="77777777" w:rsidR="003315C9" w:rsidRPr="00BB629B" w:rsidRDefault="003315C9" w:rsidP="00F236E6">
            <w:pPr>
              <w:pStyle w:val="TAL"/>
              <w:rPr>
                <w:lang w:eastAsia="zh-CN"/>
              </w:rPr>
            </w:pPr>
            <w:r w:rsidRPr="00BB629B">
              <w:rPr>
                <w:lang w:eastAsia="zh-CN"/>
              </w:rPr>
              <w:t>4Rx</w:t>
            </w:r>
          </w:p>
        </w:tc>
      </w:tr>
      <w:tr w:rsidR="003315C9" w:rsidRPr="00BB629B" w14:paraId="4BE4F3F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4679109" w14:textId="77777777" w:rsidR="003315C9" w:rsidRPr="00BB629B" w:rsidRDefault="003315C9" w:rsidP="00F236E6">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433D2C6" w14:textId="77777777" w:rsidR="003315C9" w:rsidRPr="00BB629B" w:rsidRDefault="003315C9" w:rsidP="00F236E6">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329BADD"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F28E53"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4AB80E" w14:textId="12253CD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83C9E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49095" w14:textId="77777777" w:rsidR="003315C9" w:rsidRPr="00BB629B" w:rsidRDefault="003315C9" w:rsidP="00F236E6">
            <w:pPr>
              <w:pStyle w:val="TAL"/>
              <w:rPr>
                <w:lang w:eastAsia="zh-CN"/>
              </w:rPr>
            </w:pPr>
            <w:r w:rsidRPr="00BB629B">
              <w:rPr>
                <w:lang w:eastAsia="zh-CN"/>
              </w:rPr>
              <w:t>2Rx</w:t>
            </w:r>
          </w:p>
          <w:p w14:paraId="688B87C8" w14:textId="77777777" w:rsidR="003315C9" w:rsidRPr="00BB629B" w:rsidRDefault="003315C9" w:rsidP="00F236E6">
            <w:pPr>
              <w:pStyle w:val="TAL"/>
              <w:rPr>
                <w:lang w:eastAsia="zh-CN"/>
              </w:rPr>
            </w:pPr>
            <w:r w:rsidRPr="00BB629B">
              <w:rPr>
                <w:lang w:eastAsia="zh-CN"/>
              </w:rPr>
              <w:t>4Rx</w:t>
            </w:r>
          </w:p>
        </w:tc>
      </w:tr>
      <w:tr w:rsidR="003315C9" w:rsidRPr="00BB629B" w14:paraId="174B59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9707C03" w14:textId="77777777" w:rsidR="003315C9" w:rsidRPr="00BB629B" w:rsidRDefault="003315C9" w:rsidP="00F236E6">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B524FC9" w14:textId="77777777" w:rsidR="003315C9" w:rsidRPr="00BB629B" w:rsidRDefault="003315C9" w:rsidP="00F236E6">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FCBC3E8"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279F14" w14:textId="77777777" w:rsidR="003315C9" w:rsidRPr="00BB629B" w:rsidRDefault="003315C9" w:rsidP="00F236E6">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60EAF96" w14:textId="3E2DE8D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C72E7D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3598A6" w14:textId="77777777" w:rsidR="003315C9" w:rsidRPr="00BB629B" w:rsidRDefault="003315C9" w:rsidP="00F236E6">
            <w:pPr>
              <w:pStyle w:val="TAL"/>
              <w:rPr>
                <w:lang w:eastAsia="zh-CN"/>
              </w:rPr>
            </w:pPr>
            <w:r w:rsidRPr="00BB629B">
              <w:rPr>
                <w:lang w:eastAsia="zh-CN"/>
              </w:rPr>
              <w:t>2Rx</w:t>
            </w:r>
          </w:p>
          <w:p w14:paraId="362DD4D9" w14:textId="77777777" w:rsidR="003315C9" w:rsidRPr="00BB629B" w:rsidRDefault="003315C9" w:rsidP="00F236E6">
            <w:pPr>
              <w:pStyle w:val="TAL"/>
              <w:rPr>
                <w:lang w:eastAsia="zh-CN"/>
              </w:rPr>
            </w:pPr>
            <w:r w:rsidRPr="00BB629B">
              <w:rPr>
                <w:lang w:eastAsia="zh-CN"/>
              </w:rPr>
              <w:t>4Rx</w:t>
            </w:r>
          </w:p>
        </w:tc>
      </w:tr>
      <w:tr w:rsidR="003315C9" w:rsidRPr="00BB629B" w14:paraId="0BDFC99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0BC41AD" w14:textId="77777777" w:rsidR="003315C9" w:rsidRPr="00BB629B" w:rsidRDefault="003315C9" w:rsidP="00F236E6">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1305F0B" w14:textId="77777777" w:rsidR="003315C9" w:rsidRPr="00BB629B" w:rsidRDefault="003315C9" w:rsidP="00F236E6">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7BAF0A2"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AE1CD8" w14:textId="77777777" w:rsidR="003315C9" w:rsidRPr="00BB629B" w:rsidRDefault="003315C9" w:rsidP="00F236E6">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7954178" w14:textId="4DD5808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FD588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394ABE" w14:textId="77777777" w:rsidR="003315C9" w:rsidRPr="00BB629B" w:rsidRDefault="003315C9" w:rsidP="00F236E6">
            <w:pPr>
              <w:pStyle w:val="TAL"/>
              <w:rPr>
                <w:lang w:eastAsia="zh-CN"/>
              </w:rPr>
            </w:pPr>
            <w:r w:rsidRPr="00BB629B">
              <w:rPr>
                <w:lang w:eastAsia="zh-CN"/>
              </w:rPr>
              <w:t>2Rx</w:t>
            </w:r>
          </w:p>
          <w:p w14:paraId="65F53ADB" w14:textId="77777777" w:rsidR="003315C9" w:rsidRPr="00BB629B" w:rsidRDefault="003315C9" w:rsidP="00F236E6">
            <w:pPr>
              <w:pStyle w:val="TAL"/>
              <w:rPr>
                <w:lang w:eastAsia="zh-CN"/>
              </w:rPr>
            </w:pPr>
            <w:r w:rsidRPr="00BB629B">
              <w:rPr>
                <w:lang w:eastAsia="zh-CN"/>
              </w:rPr>
              <w:t>4Rx</w:t>
            </w:r>
          </w:p>
        </w:tc>
      </w:tr>
      <w:tr w:rsidR="003315C9" w:rsidRPr="00BB629B" w14:paraId="10F3E1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3464EA6" w14:textId="77777777" w:rsidR="003315C9" w:rsidRPr="00BB629B" w:rsidRDefault="003315C9" w:rsidP="00F236E6">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5B43FC23" w14:textId="77777777" w:rsidR="003315C9" w:rsidRPr="00BB629B" w:rsidRDefault="003315C9" w:rsidP="00F236E6">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A2CAFA4"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5B1A1D" w14:textId="77777777" w:rsidR="003315C9" w:rsidRPr="00BB629B" w:rsidRDefault="003315C9" w:rsidP="00F236E6">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505CE2F" w14:textId="72704164"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AC3C07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B2B1C" w14:textId="77777777" w:rsidR="003315C9" w:rsidRPr="00BB629B" w:rsidRDefault="003315C9" w:rsidP="00F236E6">
            <w:pPr>
              <w:pStyle w:val="TAL"/>
              <w:rPr>
                <w:lang w:eastAsia="zh-CN"/>
              </w:rPr>
            </w:pPr>
            <w:r w:rsidRPr="00BB629B">
              <w:rPr>
                <w:lang w:eastAsia="zh-CN"/>
              </w:rPr>
              <w:t>2Rx</w:t>
            </w:r>
          </w:p>
          <w:p w14:paraId="5171AC82" w14:textId="77777777" w:rsidR="003315C9" w:rsidRPr="00BB629B" w:rsidRDefault="003315C9" w:rsidP="00F236E6">
            <w:pPr>
              <w:pStyle w:val="TAL"/>
              <w:rPr>
                <w:lang w:eastAsia="zh-CN"/>
              </w:rPr>
            </w:pPr>
            <w:r w:rsidRPr="00BB629B">
              <w:rPr>
                <w:lang w:eastAsia="zh-CN"/>
              </w:rPr>
              <w:t>4Rx</w:t>
            </w:r>
          </w:p>
        </w:tc>
      </w:tr>
      <w:tr w:rsidR="003315C9" w:rsidRPr="00BB629B" w14:paraId="68641C0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7124F0A" w14:textId="77777777" w:rsidR="003315C9" w:rsidRPr="00BB629B" w:rsidRDefault="003315C9" w:rsidP="00F236E6">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6F2EB8" w14:textId="77777777" w:rsidR="003315C9" w:rsidRPr="00BB629B" w:rsidRDefault="003315C9" w:rsidP="00F236E6">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85FF488"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34B4E9" w14:textId="77777777" w:rsidR="003315C9" w:rsidRPr="00BB629B" w:rsidRDefault="003315C9" w:rsidP="00F236E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50D2EA0" w14:textId="52DF9EA8"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5C2A41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1ECD44" w14:textId="77777777" w:rsidR="003315C9" w:rsidRPr="00BB629B" w:rsidRDefault="003315C9" w:rsidP="00F236E6">
            <w:pPr>
              <w:pStyle w:val="TAL"/>
              <w:rPr>
                <w:lang w:eastAsia="zh-CN"/>
              </w:rPr>
            </w:pPr>
            <w:r w:rsidRPr="00BB629B">
              <w:rPr>
                <w:lang w:eastAsia="zh-CN"/>
              </w:rPr>
              <w:t>2Rx</w:t>
            </w:r>
          </w:p>
          <w:p w14:paraId="03B596BA" w14:textId="77777777" w:rsidR="003315C9" w:rsidRPr="00BB629B" w:rsidRDefault="003315C9" w:rsidP="00F236E6">
            <w:pPr>
              <w:pStyle w:val="TAL"/>
              <w:rPr>
                <w:lang w:eastAsia="zh-CN"/>
              </w:rPr>
            </w:pPr>
            <w:r w:rsidRPr="00BB629B">
              <w:rPr>
                <w:lang w:eastAsia="zh-CN"/>
              </w:rPr>
              <w:t>4Rx</w:t>
            </w:r>
          </w:p>
        </w:tc>
      </w:tr>
      <w:tr w:rsidR="003315C9" w:rsidRPr="00BB629B" w14:paraId="213A745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955805" w14:textId="77777777" w:rsidR="003315C9" w:rsidRPr="00BB629B" w:rsidRDefault="003315C9" w:rsidP="00F236E6">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35E9938" w14:textId="77777777" w:rsidR="003315C9" w:rsidRPr="00BB629B" w:rsidRDefault="003315C9" w:rsidP="00F236E6">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F28FEA5"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BDB8D0" w14:textId="77777777" w:rsidR="003315C9" w:rsidRPr="00BB629B" w:rsidRDefault="003315C9" w:rsidP="00F236E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7D83C" w14:textId="274F61DE"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1DF330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B4E34A" w14:textId="77777777" w:rsidR="003315C9" w:rsidRPr="00BB629B" w:rsidRDefault="003315C9" w:rsidP="00F236E6">
            <w:pPr>
              <w:pStyle w:val="TAL"/>
              <w:rPr>
                <w:lang w:eastAsia="zh-CN"/>
              </w:rPr>
            </w:pPr>
            <w:r w:rsidRPr="00BB629B">
              <w:rPr>
                <w:lang w:eastAsia="zh-CN"/>
              </w:rPr>
              <w:t>2Rx</w:t>
            </w:r>
          </w:p>
          <w:p w14:paraId="6880689E" w14:textId="77777777" w:rsidR="003315C9" w:rsidRPr="00BB629B" w:rsidRDefault="003315C9" w:rsidP="00F236E6">
            <w:pPr>
              <w:pStyle w:val="TAL"/>
              <w:rPr>
                <w:lang w:eastAsia="zh-CN"/>
              </w:rPr>
            </w:pPr>
            <w:r w:rsidRPr="00BB629B">
              <w:rPr>
                <w:lang w:eastAsia="zh-CN"/>
              </w:rPr>
              <w:t>4Rx</w:t>
            </w:r>
          </w:p>
        </w:tc>
      </w:tr>
      <w:tr w:rsidR="003315C9" w:rsidRPr="00BB629B" w14:paraId="39E4E312" w14:textId="77777777" w:rsidTr="005B25FA">
        <w:trPr>
          <w:jc w:val="center"/>
        </w:trPr>
        <w:tc>
          <w:tcPr>
            <w:tcW w:w="1171" w:type="dxa"/>
            <w:tcBorders>
              <w:top w:val="single" w:sz="4" w:space="0" w:color="auto"/>
              <w:left w:val="single" w:sz="4" w:space="0" w:color="auto"/>
              <w:bottom w:val="nil"/>
              <w:right w:val="single" w:sz="4" w:space="0" w:color="auto"/>
            </w:tcBorders>
            <w:vAlign w:val="center"/>
          </w:tcPr>
          <w:p w14:paraId="5A8D88D0" w14:textId="77777777" w:rsidR="003315C9" w:rsidRPr="00BB629B" w:rsidRDefault="003315C9" w:rsidP="00F236E6">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02C68CA7" w14:textId="77777777" w:rsidR="003315C9" w:rsidRPr="00BB629B" w:rsidRDefault="003315C9" w:rsidP="00F236E6">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60E842A"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F0FA27" w14:textId="77777777" w:rsidR="003315C9" w:rsidRPr="00BB629B" w:rsidRDefault="003315C9" w:rsidP="00F236E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8B9922B" w14:textId="280E559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22959F5" w14:textId="77777777" w:rsidR="003315C9" w:rsidRPr="00BB629B" w:rsidRDefault="003315C9" w:rsidP="00F236E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76CD9C7" w14:textId="77777777" w:rsidR="003315C9" w:rsidRPr="00BB629B" w:rsidRDefault="003315C9" w:rsidP="00F236E6">
            <w:pPr>
              <w:pStyle w:val="TAL"/>
              <w:rPr>
                <w:lang w:eastAsia="zh-CN"/>
              </w:rPr>
            </w:pPr>
            <w:r w:rsidRPr="00BB629B">
              <w:rPr>
                <w:lang w:eastAsia="zh-CN"/>
              </w:rPr>
              <w:t>2Rx</w:t>
            </w:r>
          </w:p>
          <w:p w14:paraId="05EB95F7" w14:textId="77777777" w:rsidR="003315C9" w:rsidRPr="00BB629B" w:rsidRDefault="003315C9" w:rsidP="00F236E6">
            <w:pPr>
              <w:pStyle w:val="TAL"/>
              <w:rPr>
                <w:lang w:eastAsia="zh-CN"/>
              </w:rPr>
            </w:pPr>
            <w:r w:rsidRPr="00BB629B">
              <w:rPr>
                <w:lang w:eastAsia="zh-CN"/>
              </w:rPr>
              <w:t>4Rx</w:t>
            </w:r>
          </w:p>
        </w:tc>
      </w:tr>
      <w:tr w:rsidR="003315C9" w:rsidRPr="00BB629B" w14:paraId="3E4E0345" w14:textId="77777777" w:rsidTr="005B25FA">
        <w:trPr>
          <w:jc w:val="center"/>
        </w:trPr>
        <w:tc>
          <w:tcPr>
            <w:tcW w:w="1171" w:type="dxa"/>
            <w:tcBorders>
              <w:top w:val="nil"/>
              <w:left w:val="single" w:sz="4" w:space="0" w:color="auto"/>
              <w:bottom w:val="single" w:sz="4" w:space="0" w:color="auto"/>
              <w:right w:val="single" w:sz="4" w:space="0" w:color="auto"/>
            </w:tcBorders>
            <w:vAlign w:val="center"/>
          </w:tcPr>
          <w:p w14:paraId="1CE8082D" w14:textId="77777777" w:rsidR="003315C9" w:rsidRPr="00BB629B" w:rsidRDefault="003315C9" w:rsidP="00F236E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C8E69A3" w14:textId="77777777" w:rsidR="003315C9" w:rsidRPr="00BB629B" w:rsidRDefault="003315C9" w:rsidP="00F236E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E774A09" w14:textId="77777777" w:rsidR="003315C9" w:rsidRPr="00BB629B" w:rsidRDefault="003315C9" w:rsidP="00F236E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1602179" w14:textId="77777777" w:rsidR="003315C9" w:rsidRPr="00BB629B" w:rsidRDefault="003315C9" w:rsidP="00F236E6">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FF0EF81" w14:textId="0107F51A"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 xml:space="preserve">DAPS handover and </w:t>
            </w:r>
            <w:r w:rsidR="003315C9" w:rsidRPr="00BB629B">
              <w:rPr>
                <w:rFonts w:cs="Arial"/>
              </w:rPr>
              <w:t xml:space="preserve">supporting different SCSs in source </w:t>
            </w:r>
            <w:proofErr w:type="spellStart"/>
            <w:r w:rsidR="003315C9" w:rsidRPr="00BB629B">
              <w:rPr>
                <w:rFonts w:cs="Arial"/>
              </w:rPr>
              <w:t>P</w:t>
            </w:r>
            <w:r w:rsidR="00F549F6" w:rsidRPr="00BB629B">
              <w:rPr>
                <w:rFonts w:cs="Arial"/>
              </w:rPr>
              <w:t>c</w:t>
            </w:r>
            <w:r w:rsidR="003315C9" w:rsidRPr="00BB629B">
              <w:rPr>
                <w:rFonts w:cs="Arial"/>
              </w:rPr>
              <w:t>ell</w:t>
            </w:r>
            <w:proofErr w:type="spellEnd"/>
            <w:r w:rsidR="003315C9" w:rsidRPr="00BB629B">
              <w:rPr>
                <w:rFonts w:cs="Arial"/>
              </w:rPr>
              <w:t xml:space="preserve"> and inter-frequency target </w:t>
            </w:r>
            <w:proofErr w:type="spellStart"/>
            <w:r w:rsidR="003315C9" w:rsidRPr="00BB629B">
              <w:rPr>
                <w:rFonts w:cs="Arial"/>
              </w:rPr>
              <w:t>P</w:t>
            </w:r>
            <w:r w:rsidR="00F549F6" w:rsidRPr="00BB629B">
              <w:rPr>
                <w:rFonts w:cs="Arial"/>
              </w:rPr>
              <w:t>c</w:t>
            </w:r>
            <w:r w:rsidR="003315C9" w:rsidRPr="00BB629B">
              <w:rPr>
                <w:rFonts w:cs="Arial"/>
              </w:rPr>
              <w:t>ell</w:t>
            </w:r>
            <w:proofErr w:type="spellEnd"/>
          </w:p>
        </w:tc>
        <w:tc>
          <w:tcPr>
            <w:tcW w:w="2078" w:type="dxa"/>
            <w:tcBorders>
              <w:top w:val="single" w:sz="4" w:space="0" w:color="auto"/>
              <w:left w:val="single" w:sz="4" w:space="0" w:color="auto"/>
              <w:bottom w:val="single" w:sz="4" w:space="0" w:color="auto"/>
              <w:right w:val="single" w:sz="4" w:space="0" w:color="auto"/>
            </w:tcBorders>
          </w:tcPr>
          <w:p w14:paraId="09210BD2" w14:textId="77777777" w:rsidR="003315C9" w:rsidRPr="00BB629B" w:rsidRDefault="003315C9" w:rsidP="00F236E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3CF36C1" w14:textId="77777777" w:rsidR="003315C9" w:rsidRPr="00BB629B" w:rsidRDefault="003315C9" w:rsidP="00F236E6">
            <w:pPr>
              <w:pStyle w:val="TAL"/>
              <w:rPr>
                <w:lang w:eastAsia="zh-CN"/>
              </w:rPr>
            </w:pPr>
            <w:r w:rsidRPr="00BB629B">
              <w:rPr>
                <w:lang w:eastAsia="zh-CN"/>
              </w:rPr>
              <w:t>2Rx</w:t>
            </w:r>
          </w:p>
          <w:p w14:paraId="4F745E2F" w14:textId="77777777" w:rsidR="003315C9" w:rsidRPr="00BB629B" w:rsidRDefault="003315C9" w:rsidP="00F236E6">
            <w:pPr>
              <w:pStyle w:val="TAL"/>
              <w:rPr>
                <w:lang w:eastAsia="zh-CN"/>
              </w:rPr>
            </w:pPr>
            <w:r w:rsidRPr="00BB629B">
              <w:rPr>
                <w:lang w:eastAsia="zh-CN"/>
              </w:rPr>
              <w:t>4Rx</w:t>
            </w:r>
          </w:p>
        </w:tc>
      </w:tr>
      <w:tr w:rsidR="003315C9" w:rsidRPr="00BB629B" w14:paraId="27201CE1" w14:textId="77777777" w:rsidTr="005B25FA">
        <w:trPr>
          <w:jc w:val="center"/>
        </w:trPr>
        <w:tc>
          <w:tcPr>
            <w:tcW w:w="1171" w:type="dxa"/>
            <w:tcBorders>
              <w:top w:val="single" w:sz="4" w:space="0" w:color="auto"/>
              <w:left w:val="single" w:sz="4" w:space="0" w:color="auto"/>
              <w:bottom w:val="nil"/>
              <w:right w:val="single" w:sz="4" w:space="0" w:color="auto"/>
            </w:tcBorders>
            <w:vAlign w:val="center"/>
          </w:tcPr>
          <w:p w14:paraId="51E051DF" w14:textId="77777777" w:rsidR="003315C9" w:rsidRPr="00BB629B" w:rsidRDefault="003315C9" w:rsidP="00F236E6">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5B1AFC1" w14:textId="77777777" w:rsidR="003315C9" w:rsidRPr="00BB629B" w:rsidRDefault="003315C9" w:rsidP="00F236E6">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2CB04D7D"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998E1A" w14:textId="77777777" w:rsidR="003315C9" w:rsidRPr="00BB629B" w:rsidRDefault="003315C9" w:rsidP="00F236E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7ED3F2E" w14:textId="5F46F728"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39DA958" w14:textId="77777777" w:rsidR="003315C9" w:rsidRPr="00BB629B" w:rsidRDefault="003315C9" w:rsidP="00F236E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767973" w14:textId="77777777" w:rsidR="003315C9" w:rsidRPr="00BB629B" w:rsidRDefault="003315C9" w:rsidP="00F236E6">
            <w:pPr>
              <w:pStyle w:val="TAL"/>
              <w:rPr>
                <w:lang w:eastAsia="zh-CN"/>
              </w:rPr>
            </w:pPr>
            <w:r w:rsidRPr="00BB629B">
              <w:rPr>
                <w:lang w:eastAsia="zh-CN"/>
              </w:rPr>
              <w:t>2Rx</w:t>
            </w:r>
          </w:p>
          <w:p w14:paraId="661DFA81" w14:textId="77777777" w:rsidR="003315C9" w:rsidRPr="00BB629B" w:rsidRDefault="003315C9" w:rsidP="00F236E6">
            <w:pPr>
              <w:pStyle w:val="TAL"/>
              <w:rPr>
                <w:lang w:eastAsia="zh-CN"/>
              </w:rPr>
            </w:pPr>
            <w:r w:rsidRPr="00BB629B">
              <w:rPr>
                <w:lang w:eastAsia="zh-CN"/>
              </w:rPr>
              <w:t>4Rx</w:t>
            </w:r>
          </w:p>
        </w:tc>
      </w:tr>
      <w:tr w:rsidR="003315C9" w:rsidRPr="00BB629B" w14:paraId="20A706E5" w14:textId="77777777" w:rsidTr="005B25FA">
        <w:trPr>
          <w:jc w:val="center"/>
        </w:trPr>
        <w:tc>
          <w:tcPr>
            <w:tcW w:w="1171" w:type="dxa"/>
            <w:tcBorders>
              <w:top w:val="nil"/>
              <w:left w:val="single" w:sz="4" w:space="0" w:color="auto"/>
              <w:bottom w:val="single" w:sz="4" w:space="0" w:color="auto"/>
              <w:right w:val="single" w:sz="4" w:space="0" w:color="auto"/>
            </w:tcBorders>
            <w:vAlign w:val="center"/>
          </w:tcPr>
          <w:p w14:paraId="16009A70" w14:textId="77777777" w:rsidR="003315C9" w:rsidRPr="00BB629B" w:rsidRDefault="003315C9" w:rsidP="00F236E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0318518" w14:textId="77777777" w:rsidR="003315C9" w:rsidRPr="00BB629B" w:rsidRDefault="003315C9" w:rsidP="00F236E6">
            <w:pPr>
              <w:pStyle w:val="TAL"/>
            </w:pPr>
          </w:p>
        </w:tc>
        <w:tc>
          <w:tcPr>
            <w:tcW w:w="827" w:type="dxa"/>
            <w:tcBorders>
              <w:top w:val="nil"/>
              <w:left w:val="single" w:sz="4" w:space="0" w:color="auto"/>
              <w:bottom w:val="single" w:sz="4" w:space="0" w:color="auto"/>
              <w:right w:val="single" w:sz="4" w:space="0" w:color="auto"/>
            </w:tcBorders>
          </w:tcPr>
          <w:p w14:paraId="76CBAB5A" w14:textId="77777777" w:rsidR="003315C9" w:rsidRPr="00BB629B" w:rsidRDefault="003315C9" w:rsidP="00F236E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E79A064" w14:textId="77777777" w:rsidR="003315C9" w:rsidRPr="00BB629B" w:rsidRDefault="003315C9" w:rsidP="00F236E6">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B0B108B" w14:textId="3E0E6BEB"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 xml:space="preserve">DAPS handover and </w:t>
            </w:r>
            <w:r w:rsidR="003315C9" w:rsidRPr="00BB629B">
              <w:rPr>
                <w:rFonts w:cs="Arial"/>
              </w:rPr>
              <w:t xml:space="preserve">supporting different SCSs in source </w:t>
            </w:r>
            <w:proofErr w:type="spellStart"/>
            <w:r w:rsidR="003315C9" w:rsidRPr="00BB629B">
              <w:rPr>
                <w:rFonts w:cs="Arial"/>
              </w:rPr>
              <w:t>P</w:t>
            </w:r>
            <w:r w:rsidR="00F549F6" w:rsidRPr="00BB629B">
              <w:rPr>
                <w:rFonts w:cs="Arial"/>
              </w:rPr>
              <w:t>c</w:t>
            </w:r>
            <w:r w:rsidR="003315C9" w:rsidRPr="00BB629B">
              <w:rPr>
                <w:rFonts w:cs="Arial"/>
              </w:rPr>
              <w:t>ell</w:t>
            </w:r>
            <w:proofErr w:type="spellEnd"/>
            <w:r w:rsidR="003315C9" w:rsidRPr="00BB629B">
              <w:rPr>
                <w:rFonts w:cs="Arial"/>
              </w:rPr>
              <w:t xml:space="preserve"> and inter-frequency target </w:t>
            </w:r>
            <w:proofErr w:type="spellStart"/>
            <w:r w:rsidR="003315C9" w:rsidRPr="00BB629B">
              <w:rPr>
                <w:rFonts w:cs="Arial"/>
              </w:rPr>
              <w:t>P</w:t>
            </w:r>
            <w:r w:rsidR="00F549F6" w:rsidRPr="00BB629B">
              <w:rPr>
                <w:rFonts w:cs="Arial"/>
              </w:rPr>
              <w:t>c</w:t>
            </w:r>
            <w:r w:rsidR="003315C9" w:rsidRPr="00BB629B">
              <w:rPr>
                <w:rFonts w:cs="Arial"/>
              </w:rPr>
              <w:t>ell</w:t>
            </w:r>
            <w:proofErr w:type="spellEnd"/>
          </w:p>
        </w:tc>
        <w:tc>
          <w:tcPr>
            <w:tcW w:w="2078" w:type="dxa"/>
            <w:tcBorders>
              <w:top w:val="single" w:sz="4" w:space="0" w:color="auto"/>
              <w:left w:val="single" w:sz="4" w:space="0" w:color="auto"/>
              <w:bottom w:val="single" w:sz="4" w:space="0" w:color="auto"/>
              <w:right w:val="single" w:sz="4" w:space="0" w:color="auto"/>
            </w:tcBorders>
          </w:tcPr>
          <w:p w14:paraId="128673D9" w14:textId="77777777" w:rsidR="003315C9" w:rsidRPr="00BB629B" w:rsidRDefault="003315C9" w:rsidP="00F236E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B170D05" w14:textId="77777777" w:rsidR="003315C9" w:rsidRPr="00BB629B" w:rsidRDefault="003315C9" w:rsidP="00F236E6">
            <w:pPr>
              <w:pStyle w:val="TAL"/>
              <w:rPr>
                <w:lang w:eastAsia="zh-CN"/>
              </w:rPr>
            </w:pPr>
            <w:r w:rsidRPr="00BB629B">
              <w:rPr>
                <w:lang w:eastAsia="zh-CN"/>
              </w:rPr>
              <w:t>2Rx</w:t>
            </w:r>
          </w:p>
          <w:p w14:paraId="4E5B53B4" w14:textId="77777777" w:rsidR="003315C9" w:rsidRPr="00BB629B" w:rsidRDefault="003315C9" w:rsidP="00F236E6">
            <w:pPr>
              <w:pStyle w:val="TAL"/>
              <w:rPr>
                <w:lang w:eastAsia="zh-CN"/>
              </w:rPr>
            </w:pPr>
            <w:r w:rsidRPr="00BB629B">
              <w:rPr>
                <w:lang w:eastAsia="zh-CN"/>
              </w:rPr>
              <w:t>4Rx</w:t>
            </w:r>
          </w:p>
        </w:tc>
      </w:tr>
      <w:tr w:rsidR="003315C9" w:rsidRPr="00BB629B" w14:paraId="13069F5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04540" w14:textId="77777777" w:rsidR="003315C9" w:rsidRPr="00BB629B" w:rsidRDefault="003315C9" w:rsidP="00F236E6">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2D7BB8" w14:textId="77777777" w:rsidR="003315C9" w:rsidRPr="00BB629B" w:rsidRDefault="003315C9" w:rsidP="00F236E6">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F0290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62833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11CD1"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CB421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B41140" w14:textId="77777777" w:rsidR="003315C9" w:rsidRPr="00BB629B" w:rsidRDefault="003315C9" w:rsidP="00F236E6">
            <w:pPr>
              <w:pStyle w:val="TAL"/>
              <w:rPr>
                <w:b/>
                <w:lang w:eastAsia="zh-CN"/>
              </w:rPr>
            </w:pPr>
          </w:p>
        </w:tc>
      </w:tr>
      <w:tr w:rsidR="003315C9" w:rsidRPr="00BB629B" w14:paraId="506922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C87D5" w14:textId="77777777" w:rsidR="003315C9" w:rsidRPr="00BB629B" w:rsidRDefault="003315C9" w:rsidP="00F236E6">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3B012" w14:textId="77777777" w:rsidR="003315C9" w:rsidRPr="00BB629B" w:rsidRDefault="003315C9" w:rsidP="00F236E6">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69D7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4FC2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298CE0"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0E5620"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AE111" w14:textId="77777777" w:rsidR="003315C9" w:rsidRPr="00BB629B" w:rsidRDefault="003315C9" w:rsidP="00F236E6">
            <w:pPr>
              <w:pStyle w:val="TAL"/>
              <w:rPr>
                <w:b/>
                <w:lang w:eastAsia="zh-CN"/>
              </w:rPr>
            </w:pPr>
          </w:p>
        </w:tc>
      </w:tr>
      <w:tr w:rsidR="003315C9" w:rsidRPr="00BB629B" w14:paraId="44CF6A6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C4BC3CE" w14:textId="77777777" w:rsidR="003315C9" w:rsidRPr="00BB629B" w:rsidRDefault="003315C9" w:rsidP="00F236E6">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31A39E70" w14:textId="77777777" w:rsidR="003315C9" w:rsidRPr="00BB629B" w:rsidRDefault="003315C9" w:rsidP="00F236E6">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01F80A"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95912A"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EEA13" w14:textId="5378C13C"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96B17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23463" w14:textId="77777777" w:rsidR="003315C9" w:rsidRPr="00BB629B" w:rsidRDefault="003315C9" w:rsidP="00F236E6">
            <w:pPr>
              <w:pStyle w:val="TAL"/>
              <w:rPr>
                <w:lang w:eastAsia="zh-CN"/>
              </w:rPr>
            </w:pPr>
            <w:r w:rsidRPr="00BB629B">
              <w:rPr>
                <w:lang w:eastAsia="zh-CN"/>
              </w:rPr>
              <w:t>2Rx</w:t>
            </w:r>
          </w:p>
          <w:p w14:paraId="164088DE" w14:textId="77777777" w:rsidR="003315C9" w:rsidRPr="00BB629B" w:rsidRDefault="003315C9" w:rsidP="00F236E6">
            <w:pPr>
              <w:pStyle w:val="TAL"/>
              <w:rPr>
                <w:lang w:eastAsia="zh-CN"/>
              </w:rPr>
            </w:pPr>
            <w:r w:rsidRPr="00BB629B">
              <w:rPr>
                <w:lang w:eastAsia="zh-CN"/>
              </w:rPr>
              <w:t>4Rx</w:t>
            </w:r>
          </w:p>
        </w:tc>
      </w:tr>
      <w:tr w:rsidR="003315C9" w:rsidRPr="00BB629B" w14:paraId="7273B16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4314B94" w14:textId="77777777" w:rsidR="003315C9" w:rsidRPr="00BB629B" w:rsidRDefault="003315C9" w:rsidP="00F236E6">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22D5105" w14:textId="77777777" w:rsidR="003315C9" w:rsidRPr="00BB629B" w:rsidRDefault="003315C9" w:rsidP="00F236E6">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F8A0801"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61EA60"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6940D1" w14:textId="5F56625E"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E8408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007A7F" w14:textId="77777777" w:rsidR="003315C9" w:rsidRPr="00BB629B" w:rsidRDefault="003315C9" w:rsidP="00F236E6">
            <w:pPr>
              <w:pStyle w:val="TAL"/>
              <w:rPr>
                <w:lang w:eastAsia="zh-CN"/>
              </w:rPr>
            </w:pPr>
            <w:r w:rsidRPr="00BB629B">
              <w:rPr>
                <w:lang w:eastAsia="zh-CN"/>
              </w:rPr>
              <w:t>2Rx</w:t>
            </w:r>
          </w:p>
          <w:p w14:paraId="026832DB" w14:textId="77777777" w:rsidR="003315C9" w:rsidRPr="00BB629B" w:rsidRDefault="003315C9" w:rsidP="00F236E6">
            <w:pPr>
              <w:pStyle w:val="TAL"/>
              <w:rPr>
                <w:lang w:eastAsia="zh-CN"/>
              </w:rPr>
            </w:pPr>
            <w:r w:rsidRPr="00BB629B">
              <w:rPr>
                <w:lang w:eastAsia="zh-CN"/>
              </w:rPr>
              <w:t>4Rx</w:t>
            </w:r>
          </w:p>
        </w:tc>
      </w:tr>
      <w:tr w:rsidR="003315C9" w:rsidRPr="00BB629B" w14:paraId="5800BF9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B6AB9CE" w14:textId="77777777" w:rsidR="003315C9" w:rsidRPr="00BB629B" w:rsidRDefault="003315C9" w:rsidP="00F236E6">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2866F385" w14:textId="77777777" w:rsidR="003315C9" w:rsidRPr="00BB629B" w:rsidRDefault="003315C9" w:rsidP="00F236E6">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0990D6F" w14:textId="77777777" w:rsidR="003315C9" w:rsidRPr="00BB629B" w:rsidRDefault="003315C9" w:rsidP="00F236E6">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A5262D" w14:textId="77777777" w:rsidR="003315C9" w:rsidRPr="00BB629B" w:rsidRDefault="003315C9" w:rsidP="00F236E6">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0CB677CC" w14:textId="35D89B99" w:rsidR="003315C9" w:rsidRPr="00BB629B" w:rsidRDefault="005B25FA" w:rsidP="00F236E6">
            <w:pPr>
              <w:pStyle w:val="TAL"/>
              <w:rPr>
                <w:rFonts w:eastAsia="SimSun"/>
                <w:szCs w:val="18"/>
                <w:lang w:eastAsia="zh-CN"/>
              </w:rPr>
            </w:pPr>
            <w:r>
              <w:t>UEs</w:t>
            </w:r>
            <w:r w:rsidR="003315C9"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4F1E92B8"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2EF6CDE" w14:textId="77777777" w:rsidR="003315C9" w:rsidRPr="00BB629B" w:rsidRDefault="003315C9" w:rsidP="00F236E6">
            <w:pPr>
              <w:pStyle w:val="TAL"/>
              <w:rPr>
                <w:lang w:eastAsia="zh-CN"/>
              </w:rPr>
            </w:pPr>
            <w:r w:rsidRPr="00BB629B">
              <w:rPr>
                <w:lang w:eastAsia="zh-CN"/>
              </w:rPr>
              <w:t>2Rx</w:t>
            </w:r>
          </w:p>
          <w:p w14:paraId="16305A31" w14:textId="77777777" w:rsidR="003315C9" w:rsidRPr="00BB629B" w:rsidRDefault="003315C9" w:rsidP="00F236E6">
            <w:pPr>
              <w:pStyle w:val="TAL"/>
              <w:rPr>
                <w:lang w:eastAsia="zh-CN"/>
              </w:rPr>
            </w:pPr>
            <w:r w:rsidRPr="00BB629B">
              <w:rPr>
                <w:lang w:eastAsia="zh-CN"/>
              </w:rPr>
              <w:t>4Rx</w:t>
            </w:r>
          </w:p>
        </w:tc>
      </w:tr>
      <w:tr w:rsidR="003315C9" w:rsidRPr="00BB629B" w14:paraId="46C561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33A75" w14:textId="77777777" w:rsidR="003315C9" w:rsidRPr="00BB629B" w:rsidRDefault="003315C9" w:rsidP="00F236E6">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A6673A" w14:textId="77777777" w:rsidR="003315C9" w:rsidRPr="00BB629B" w:rsidRDefault="003315C9" w:rsidP="00F236E6">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D31C45"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F07B2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24DB4"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5BE2D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ADE0C" w14:textId="77777777" w:rsidR="003315C9" w:rsidRPr="00BB629B" w:rsidRDefault="003315C9" w:rsidP="00F236E6">
            <w:pPr>
              <w:pStyle w:val="TAL"/>
              <w:rPr>
                <w:b/>
                <w:lang w:eastAsia="zh-CN"/>
              </w:rPr>
            </w:pPr>
          </w:p>
        </w:tc>
      </w:tr>
      <w:tr w:rsidR="00A309B7" w:rsidRPr="00BB629B" w14:paraId="6824171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D2DEDFE" w14:textId="77777777" w:rsidR="00A309B7" w:rsidRPr="00BB629B" w:rsidRDefault="00A309B7" w:rsidP="00A309B7">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60FD94E" w14:textId="77777777" w:rsidR="00A309B7" w:rsidRPr="00BB629B" w:rsidRDefault="00A309B7" w:rsidP="00A309B7">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910495F"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B98A7"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7C2206" w14:textId="18EE2F89"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3214A0" w14:textId="0003F752" w:rsidR="00A309B7" w:rsidRPr="00BB629B" w:rsidRDefault="00A309B7" w:rsidP="00A309B7">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4E0CCC" w14:textId="77777777" w:rsidR="00A309B7" w:rsidRPr="00BB629B" w:rsidRDefault="00A309B7" w:rsidP="00A309B7">
            <w:pPr>
              <w:pStyle w:val="TAL"/>
              <w:rPr>
                <w:lang w:eastAsia="zh-CN"/>
              </w:rPr>
            </w:pPr>
            <w:r w:rsidRPr="00BB629B">
              <w:rPr>
                <w:lang w:eastAsia="zh-CN"/>
              </w:rPr>
              <w:t>2Rx</w:t>
            </w:r>
          </w:p>
          <w:p w14:paraId="154DE3AD" w14:textId="77777777" w:rsidR="00A309B7" w:rsidRPr="00BB629B" w:rsidRDefault="00A309B7" w:rsidP="00A309B7">
            <w:pPr>
              <w:pStyle w:val="TAL"/>
              <w:rPr>
                <w:lang w:eastAsia="zh-CN"/>
              </w:rPr>
            </w:pPr>
            <w:r w:rsidRPr="00BB629B">
              <w:rPr>
                <w:lang w:eastAsia="zh-CN"/>
              </w:rPr>
              <w:t>4Rx</w:t>
            </w:r>
          </w:p>
        </w:tc>
      </w:tr>
      <w:tr w:rsidR="00A309B7" w:rsidRPr="00BB629B" w14:paraId="4C3ADD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96FD36" w14:textId="77777777" w:rsidR="00A309B7" w:rsidRPr="00BB629B" w:rsidRDefault="00A309B7" w:rsidP="00A309B7">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A7CE65E" w14:textId="77777777" w:rsidR="00A309B7" w:rsidRPr="00BB629B" w:rsidRDefault="00A309B7" w:rsidP="00A309B7">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49E979D"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B386D" w14:textId="77777777" w:rsidR="00A309B7" w:rsidRPr="00BB629B" w:rsidRDefault="00A309B7" w:rsidP="00A309B7">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C2097FF" w14:textId="63CE3F78"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973E8C7" w14:textId="3333B592" w:rsidR="00A309B7" w:rsidRPr="00BB629B" w:rsidRDefault="00A309B7" w:rsidP="00A309B7">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B5FDA6" w14:textId="77777777" w:rsidR="00A309B7" w:rsidRPr="00BB629B" w:rsidRDefault="00A309B7" w:rsidP="00A309B7">
            <w:pPr>
              <w:pStyle w:val="TAL"/>
              <w:rPr>
                <w:lang w:eastAsia="zh-CN"/>
              </w:rPr>
            </w:pPr>
            <w:r w:rsidRPr="00BB629B">
              <w:rPr>
                <w:lang w:eastAsia="zh-CN"/>
              </w:rPr>
              <w:t>2Rx</w:t>
            </w:r>
          </w:p>
          <w:p w14:paraId="46D09D99" w14:textId="77777777" w:rsidR="00A309B7" w:rsidRPr="00BB629B" w:rsidRDefault="00A309B7" w:rsidP="00A309B7">
            <w:pPr>
              <w:pStyle w:val="TAL"/>
              <w:rPr>
                <w:lang w:eastAsia="zh-CN"/>
              </w:rPr>
            </w:pPr>
            <w:r w:rsidRPr="00BB629B">
              <w:rPr>
                <w:lang w:eastAsia="zh-CN"/>
              </w:rPr>
              <w:t>4Rx</w:t>
            </w:r>
          </w:p>
        </w:tc>
      </w:tr>
      <w:tr w:rsidR="00A309B7" w:rsidRPr="00BB629B" w14:paraId="3798DC7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09575A05" w14:textId="77777777" w:rsidR="00A309B7" w:rsidRPr="00BB629B" w:rsidRDefault="00A309B7" w:rsidP="00A309B7">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7252451" w14:textId="77777777" w:rsidR="00A309B7" w:rsidRPr="00BB629B" w:rsidRDefault="00A309B7" w:rsidP="00A309B7">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EF2199" w14:textId="77777777" w:rsidR="00A309B7" w:rsidRPr="00BB629B" w:rsidRDefault="00A309B7" w:rsidP="00A309B7">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E8D341" w14:textId="77777777" w:rsidR="00A309B7" w:rsidRPr="00BB629B" w:rsidRDefault="00A309B7" w:rsidP="00A309B7">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4FD5B4D" w14:textId="2C3BC22B"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6A46806" w14:textId="61C95F08" w:rsidR="00A309B7" w:rsidRPr="00BB629B" w:rsidRDefault="00A309B7" w:rsidP="00A309B7">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C3779DC" w14:textId="77777777" w:rsidR="00A309B7" w:rsidRPr="00BB629B" w:rsidRDefault="00A309B7" w:rsidP="00A309B7">
            <w:pPr>
              <w:pStyle w:val="TAL"/>
              <w:rPr>
                <w:lang w:eastAsia="zh-CN"/>
              </w:rPr>
            </w:pPr>
            <w:r w:rsidRPr="00BB629B">
              <w:rPr>
                <w:lang w:eastAsia="zh-CN"/>
              </w:rPr>
              <w:t>2Rx</w:t>
            </w:r>
          </w:p>
          <w:p w14:paraId="674AB1EE" w14:textId="77777777" w:rsidR="00A309B7" w:rsidRPr="00BB629B" w:rsidRDefault="00A309B7" w:rsidP="00A309B7">
            <w:pPr>
              <w:pStyle w:val="TAL"/>
              <w:rPr>
                <w:lang w:eastAsia="zh-CN"/>
              </w:rPr>
            </w:pPr>
            <w:r w:rsidRPr="00BB629B">
              <w:rPr>
                <w:lang w:eastAsia="zh-CN"/>
              </w:rPr>
              <w:t>4Rx</w:t>
            </w:r>
          </w:p>
        </w:tc>
      </w:tr>
      <w:tr w:rsidR="00A309B7" w:rsidRPr="00BB629B" w14:paraId="0228C26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E4E955F" w14:textId="77777777" w:rsidR="00A309B7" w:rsidRPr="00BB629B" w:rsidRDefault="00A309B7" w:rsidP="00A309B7">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C55D0B" w14:textId="77777777" w:rsidR="00A309B7" w:rsidRPr="00BB629B" w:rsidRDefault="00A309B7" w:rsidP="00A309B7">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98F2877" w14:textId="77777777" w:rsidR="00A309B7" w:rsidRPr="00BB629B" w:rsidRDefault="00A309B7" w:rsidP="00A309B7">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104348" w14:textId="77777777" w:rsidR="00A309B7" w:rsidRPr="00BB629B" w:rsidRDefault="00A309B7" w:rsidP="00A309B7">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EF20A21" w14:textId="646B1CEB"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67B8030" w14:textId="054F9807" w:rsidR="00A309B7" w:rsidRPr="00BB629B" w:rsidRDefault="00A309B7" w:rsidP="00A309B7">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4AF17001" w14:textId="77777777" w:rsidR="00A309B7" w:rsidRPr="00BB629B" w:rsidRDefault="00A309B7" w:rsidP="00A309B7">
            <w:pPr>
              <w:pStyle w:val="TAL"/>
              <w:rPr>
                <w:lang w:eastAsia="zh-CN"/>
              </w:rPr>
            </w:pPr>
            <w:r w:rsidRPr="00BB629B">
              <w:rPr>
                <w:lang w:eastAsia="zh-CN"/>
              </w:rPr>
              <w:t>2Rx</w:t>
            </w:r>
          </w:p>
          <w:p w14:paraId="2B62A38A" w14:textId="77777777" w:rsidR="00A309B7" w:rsidRPr="00BB629B" w:rsidRDefault="00A309B7" w:rsidP="00A309B7">
            <w:pPr>
              <w:pStyle w:val="TAL"/>
              <w:rPr>
                <w:lang w:eastAsia="zh-CN"/>
              </w:rPr>
            </w:pPr>
            <w:r w:rsidRPr="00BB629B">
              <w:rPr>
                <w:lang w:eastAsia="zh-CN"/>
              </w:rPr>
              <w:t>4Rx</w:t>
            </w:r>
          </w:p>
        </w:tc>
      </w:tr>
      <w:tr w:rsidR="003315C9" w:rsidRPr="00BB629B" w14:paraId="69B17DF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7622D" w14:textId="77777777" w:rsidR="003315C9" w:rsidRPr="00BB629B" w:rsidRDefault="003315C9" w:rsidP="00F236E6">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3E5A5A" w14:textId="77777777" w:rsidR="003315C9" w:rsidRPr="00BB629B" w:rsidRDefault="003315C9" w:rsidP="00F236E6">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CFECB"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679241"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629FA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93B3E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0793" w14:textId="77777777" w:rsidR="003315C9" w:rsidRPr="00BB629B" w:rsidRDefault="003315C9" w:rsidP="00F236E6">
            <w:pPr>
              <w:pStyle w:val="TAL"/>
              <w:rPr>
                <w:b/>
                <w:lang w:eastAsia="zh-CN"/>
              </w:rPr>
            </w:pPr>
          </w:p>
        </w:tc>
      </w:tr>
      <w:tr w:rsidR="003315C9" w:rsidRPr="00BB629B" w14:paraId="77AB4B9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93B998B" w14:textId="77777777" w:rsidR="003315C9" w:rsidRPr="00BB629B" w:rsidRDefault="003315C9" w:rsidP="00F236E6">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5E7E57A4" w14:textId="77777777" w:rsidR="003315C9" w:rsidRPr="00BB629B" w:rsidRDefault="003315C9" w:rsidP="00F236E6">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F508D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6201C4"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EAA33A" w14:textId="705FB50F"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E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684744" w14:textId="77777777" w:rsidR="003315C9" w:rsidRPr="00BB629B" w:rsidRDefault="003315C9" w:rsidP="00F236E6">
            <w:pPr>
              <w:pStyle w:val="TAL"/>
              <w:rPr>
                <w:lang w:eastAsia="zh-CN"/>
              </w:rPr>
            </w:pPr>
            <w:r w:rsidRPr="00BB629B">
              <w:rPr>
                <w:lang w:eastAsia="zh-CN"/>
              </w:rPr>
              <w:t>2Rx</w:t>
            </w:r>
          </w:p>
          <w:p w14:paraId="4B82E580" w14:textId="77777777" w:rsidR="003315C9" w:rsidRPr="00BB629B" w:rsidRDefault="003315C9" w:rsidP="00F236E6">
            <w:pPr>
              <w:pStyle w:val="TAL"/>
              <w:rPr>
                <w:lang w:eastAsia="zh-CN"/>
              </w:rPr>
            </w:pPr>
            <w:r w:rsidRPr="00BB629B">
              <w:rPr>
                <w:lang w:eastAsia="zh-CN"/>
              </w:rPr>
              <w:t>4Rx</w:t>
            </w:r>
          </w:p>
        </w:tc>
      </w:tr>
      <w:tr w:rsidR="003315C9" w:rsidRPr="00BB629B" w14:paraId="104CB93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180F0BA" w14:textId="77777777" w:rsidR="003315C9" w:rsidRPr="00BB629B" w:rsidRDefault="003315C9" w:rsidP="00F236E6">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4A9FBAA7" w14:textId="77777777" w:rsidR="003315C9" w:rsidRPr="00BB629B" w:rsidRDefault="003315C9" w:rsidP="00F236E6">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C88384"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6A4501"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E6207C" w14:textId="20266B8F"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792F2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13D48D" w14:textId="77777777" w:rsidR="003315C9" w:rsidRPr="00BB629B" w:rsidRDefault="003315C9" w:rsidP="00F236E6">
            <w:pPr>
              <w:pStyle w:val="TAL"/>
              <w:rPr>
                <w:lang w:eastAsia="zh-CN"/>
              </w:rPr>
            </w:pPr>
            <w:r w:rsidRPr="00BB629B">
              <w:rPr>
                <w:lang w:eastAsia="zh-CN"/>
              </w:rPr>
              <w:t>2Rx</w:t>
            </w:r>
          </w:p>
          <w:p w14:paraId="4CCDDAB9" w14:textId="77777777" w:rsidR="003315C9" w:rsidRPr="00BB629B" w:rsidRDefault="003315C9" w:rsidP="00F236E6">
            <w:pPr>
              <w:pStyle w:val="TAL"/>
              <w:rPr>
                <w:lang w:eastAsia="zh-CN"/>
              </w:rPr>
            </w:pPr>
            <w:r w:rsidRPr="00BB629B">
              <w:rPr>
                <w:lang w:eastAsia="zh-CN"/>
              </w:rPr>
              <w:t>4Rx</w:t>
            </w:r>
          </w:p>
        </w:tc>
      </w:tr>
      <w:tr w:rsidR="003315C9" w:rsidRPr="00BB629B" w14:paraId="5CF0D63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A0376" w14:textId="77777777" w:rsidR="003315C9" w:rsidRPr="00BB629B" w:rsidRDefault="003315C9" w:rsidP="00F236E6">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13C493" w14:textId="77777777" w:rsidR="003315C9" w:rsidRPr="00BB629B" w:rsidRDefault="003315C9" w:rsidP="00F236E6">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8F4CD"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84153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DF38E"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E54E73"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F4B1A" w14:textId="77777777" w:rsidR="003315C9" w:rsidRPr="00BB629B" w:rsidRDefault="003315C9" w:rsidP="00F236E6">
            <w:pPr>
              <w:pStyle w:val="TAL"/>
              <w:rPr>
                <w:b/>
                <w:lang w:eastAsia="zh-CN"/>
              </w:rPr>
            </w:pPr>
          </w:p>
        </w:tc>
      </w:tr>
      <w:tr w:rsidR="003315C9" w:rsidRPr="00BB629B" w14:paraId="76C4ACC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E562D62" w14:textId="77777777" w:rsidR="003315C9" w:rsidRPr="00BB629B" w:rsidRDefault="003315C9" w:rsidP="00F236E6">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B17D926" w14:textId="77777777" w:rsidR="003315C9" w:rsidRPr="00BB629B" w:rsidRDefault="003315C9" w:rsidP="00F236E6">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F26AC3" w14:textId="77777777" w:rsidR="003315C9" w:rsidRPr="00BB629B" w:rsidRDefault="003315C9" w:rsidP="00F236E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F67A4E" w14:textId="77777777" w:rsidR="003315C9" w:rsidRPr="00BB629B" w:rsidRDefault="003315C9" w:rsidP="00F236E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CBED667" w14:textId="77F6C2BD"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3425F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A1CBB4" w14:textId="77777777" w:rsidR="003315C9" w:rsidRPr="00BB629B" w:rsidRDefault="003315C9" w:rsidP="00F236E6">
            <w:pPr>
              <w:pStyle w:val="TAL"/>
              <w:rPr>
                <w:lang w:eastAsia="zh-CN"/>
              </w:rPr>
            </w:pPr>
            <w:r w:rsidRPr="00BB629B">
              <w:rPr>
                <w:lang w:eastAsia="zh-CN"/>
              </w:rPr>
              <w:t>2Rx</w:t>
            </w:r>
          </w:p>
          <w:p w14:paraId="291070D0" w14:textId="77777777" w:rsidR="003315C9" w:rsidRPr="00BB629B" w:rsidRDefault="003315C9" w:rsidP="00F236E6">
            <w:pPr>
              <w:pStyle w:val="TAL"/>
              <w:rPr>
                <w:lang w:eastAsia="zh-CN"/>
              </w:rPr>
            </w:pPr>
            <w:r w:rsidRPr="00BB629B">
              <w:rPr>
                <w:lang w:eastAsia="zh-CN"/>
              </w:rPr>
              <w:t>4Rx</w:t>
            </w:r>
          </w:p>
        </w:tc>
      </w:tr>
      <w:tr w:rsidR="003315C9" w:rsidRPr="00BB629B" w14:paraId="69F4A25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22570F6" w14:textId="77777777" w:rsidR="003315C9" w:rsidRPr="00BB629B" w:rsidRDefault="003315C9" w:rsidP="00F236E6">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16B7465" w14:textId="77777777" w:rsidR="003315C9" w:rsidRPr="00BB629B" w:rsidRDefault="003315C9" w:rsidP="00F236E6">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25D173E" w14:textId="77777777" w:rsidR="003315C9" w:rsidRPr="00BB629B" w:rsidRDefault="003315C9" w:rsidP="00F236E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51631E" w14:textId="77777777" w:rsidR="003315C9" w:rsidRPr="00BB629B" w:rsidRDefault="003315C9" w:rsidP="00F236E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5543537" w14:textId="38A83CC6"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A8A451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A43FA" w14:textId="77777777" w:rsidR="003315C9" w:rsidRPr="00BB629B" w:rsidRDefault="003315C9" w:rsidP="00F236E6">
            <w:pPr>
              <w:pStyle w:val="TAL"/>
              <w:rPr>
                <w:lang w:eastAsia="zh-CN"/>
              </w:rPr>
            </w:pPr>
            <w:r w:rsidRPr="00BB629B">
              <w:rPr>
                <w:lang w:eastAsia="zh-CN"/>
              </w:rPr>
              <w:t>2Rx</w:t>
            </w:r>
          </w:p>
          <w:p w14:paraId="745E8A82" w14:textId="77777777" w:rsidR="003315C9" w:rsidRPr="00BB629B" w:rsidRDefault="003315C9" w:rsidP="00F236E6">
            <w:pPr>
              <w:pStyle w:val="TAL"/>
              <w:rPr>
                <w:lang w:eastAsia="zh-CN"/>
              </w:rPr>
            </w:pPr>
            <w:r w:rsidRPr="00BB629B">
              <w:rPr>
                <w:lang w:eastAsia="zh-CN"/>
              </w:rPr>
              <w:t>4Rx</w:t>
            </w:r>
          </w:p>
        </w:tc>
      </w:tr>
      <w:tr w:rsidR="003315C9" w:rsidRPr="00BB629B" w14:paraId="043DEC1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60E2C" w14:textId="77777777" w:rsidR="003315C9" w:rsidRPr="00BB629B" w:rsidRDefault="003315C9" w:rsidP="00F236E6">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5A8AE6" w14:textId="77777777" w:rsidR="003315C9" w:rsidRPr="00BB629B" w:rsidRDefault="003315C9" w:rsidP="00F236E6">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8F560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E3EE0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309309"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85952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83E61" w14:textId="77777777" w:rsidR="003315C9" w:rsidRPr="00BB629B" w:rsidRDefault="003315C9" w:rsidP="00F236E6">
            <w:pPr>
              <w:pStyle w:val="TAL"/>
              <w:rPr>
                <w:b/>
                <w:lang w:eastAsia="zh-CN"/>
              </w:rPr>
            </w:pPr>
          </w:p>
        </w:tc>
      </w:tr>
      <w:tr w:rsidR="003315C9" w:rsidRPr="00BB629B" w14:paraId="181B21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70C3" w14:textId="77777777" w:rsidR="003315C9" w:rsidRPr="00BB629B" w:rsidRDefault="003315C9" w:rsidP="00F236E6">
            <w:pPr>
              <w:pStyle w:val="TAL"/>
              <w:rPr>
                <w:b/>
                <w:lang w:eastAsia="zh-TW"/>
              </w:rPr>
            </w:pPr>
            <w:r w:rsidRPr="00BB629B">
              <w:rPr>
                <w:b/>
                <w:lang w:eastAsia="zh-TW"/>
              </w:rPr>
              <w:lastRenderedPageBreak/>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0DD34" w14:textId="77777777" w:rsidR="003315C9" w:rsidRPr="00BB629B" w:rsidRDefault="003315C9" w:rsidP="00F236E6">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E2F11A"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84AC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69E0C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E11161"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647CF8" w14:textId="77777777" w:rsidR="003315C9" w:rsidRPr="00BB629B" w:rsidRDefault="003315C9" w:rsidP="00F236E6">
            <w:pPr>
              <w:pStyle w:val="TAL"/>
              <w:rPr>
                <w:b/>
                <w:lang w:eastAsia="zh-CN"/>
              </w:rPr>
            </w:pPr>
          </w:p>
        </w:tc>
      </w:tr>
      <w:tr w:rsidR="00A309B7" w:rsidRPr="00BB629B" w14:paraId="6AA6205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3F0F675" w14:textId="77777777" w:rsidR="00A309B7" w:rsidRPr="00BB629B" w:rsidRDefault="00A309B7" w:rsidP="00A309B7">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2E2BC849" w14:textId="77777777" w:rsidR="00A309B7" w:rsidRPr="00BB629B" w:rsidRDefault="00A309B7" w:rsidP="00A309B7">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0AF73EE" w14:textId="77777777" w:rsidR="00A309B7" w:rsidRPr="00BB629B" w:rsidRDefault="00A309B7" w:rsidP="00A309B7">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5FF6261"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6DF2CF" w14:textId="3AD545BC"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208EBA8" w14:textId="19D6D4FA" w:rsidR="00A309B7" w:rsidRPr="00BB629B" w:rsidRDefault="00A309B7" w:rsidP="00A309B7">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455AA1" w14:textId="77777777" w:rsidR="00A309B7" w:rsidRPr="00BB629B" w:rsidRDefault="00A309B7" w:rsidP="00A309B7">
            <w:pPr>
              <w:pStyle w:val="TAL"/>
              <w:rPr>
                <w:lang w:eastAsia="zh-CN"/>
              </w:rPr>
            </w:pPr>
            <w:r w:rsidRPr="00BB629B">
              <w:rPr>
                <w:lang w:eastAsia="zh-CN"/>
              </w:rPr>
              <w:t>2Rx</w:t>
            </w:r>
          </w:p>
          <w:p w14:paraId="3EB2C115" w14:textId="77777777" w:rsidR="00A309B7" w:rsidRPr="00BB629B" w:rsidRDefault="00A309B7" w:rsidP="00A309B7">
            <w:pPr>
              <w:pStyle w:val="TAL"/>
              <w:rPr>
                <w:lang w:eastAsia="zh-CN"/>
              </w:rPr>
            </w:pPr>
            <w:r w:rsidRPr="00BB629B">
              <w:rPr>
                <w:lang w:eastAsia="zh-CN"/>
              </w:rPr>
              <w:t>4Rx</w:t>
            </w:r>
          </w:p>
        </w:tc>
      </w:tr>
      <w:tr w:rsidR="00A309B7" w:rsidRPr="00BB629B" w14:paraId="70DFE9F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4728B" w14:textId="77777777" w:rsidR="00A309B7" w:rsidRPr="00BB629B" w:rsidRDefault="00A309B7" w:rsidP="00A309B7">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B0169" w14:textId="77777777" w:rsidR="00A309B7" w:rsidRPr="00BB629B" w:rsidRDefault="00A309B7" w:rsidP="00A309B7">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11D47D"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11AADB"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47FAF"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33143F"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C8D27" w14:textId="77777777" w:rsidR="00A309B7" w:rsidRPr="00BB629B" w:rsidRDefault="00A309B7" w:rsidP="00A309B7">
            <w:pPr>
              <w:pStyle w:val="TAL"/>
              <w:rPr>
                <w:b/>
                <w:lang w:eastAsia="zh-CN"/>
              </w:rPr>
            </w:pPr>
          </w:p>
        </w:tc>
      </w:tr>
      <w:tr w:rsidR="00A309B7" w:rsidRPr="00BB629B" w14:paraId="75C4AF8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F3F35" w14:textId="77777777" w:rsidR="00A309B7" w:rsidRPr="00BB629B" w:rsidRDefault="00A309B7" w:rsidP="00A309B7">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C8C0FA" w14:textId="77777777" w:rsidR="00A309B7" w:rsidRPr="00BB629B" w:rsidRDefault="00A309B7" w:rsidP="00A309B7">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9FFFCE"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25322B"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02552B"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8A1948"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89DA5" w14:textId="77777777" w:rsidR="00A309B7" w:rsidRPr="00BB629B" w:rsidRDefault="00A309B7" w:rsidP="00A309B7">
            <w:pPr>
              <w:pStyle w:val="TAL"/>
              <w:rPr>
                <w:b/>
                <w:lang w:eastAsia="zh-CN"/>
              </w:rPr>
            </w:pPr>
          </w:p>
        </w:tc>
      </w:tr>
      <w:tr w:rsidR="00A309B7" w:rsidRPr="00BB629B" w14:paraId="3580BB4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58E1613" w14:textId="77777777" w:rsidR="00A309B7" w:rsidRPr="00BB629B" w:rsidRDefault="00A309B7" w:rsidP="00A309B7">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6F19685" w14:textId="77777777" w:rsidR="00A309B7" w:rsidRPr="00BB629B" w:rsidRDefault="00A309B7" w:rsidP="00A309B7">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D2827F5" w14:textId="77777777" w:rsidR="00A309B7" w:rsidRPr="00BB629B" w:rsidRDefault="00A309B7" w:rsidP="00A309B7">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91D253"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3E786B" w14:textId="2F2A97EF"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9E788A" w14:textId="61B53770" w:rsidR="00A309B7" w:rsidRPr="00BB629B" w:rsidRDefault="00A309B7" w:rsidP="00A309B7">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830D8B" w14:textId="77777777" w:rsidR="00A309B7" w:rsidRPr="00BB629B" w:rsidRDefault="00A309B7" w:rsidP="00A309B7">
            <w:pPr>
              <w:pStyle w:val="TAL"/>
              <w:rPr>
                <w:lang w:eastAsia="zh-CN"/>
              </w:rPr>
            </w:pPr>
            <w:r w:rsidRPr="00BB629B">
              <w:rPr>
                <w:lang w:eastAsia="zh-CN"/>
              </w:rPr>
              <w:t>2Rx</w:t>
            </w:r>
          </w:p>
          <w:p w14:paraId="30AB44F2" w14:textId="77777777" w:rsidR="00A309B7" w:rsidRPr="00BB629B" w:rsidRDefault="00A309B7" w:rsidP="00A309B7">
            <w:pPr>
              <w:pStyle w:val="TAL"/>
              <w:rPr>
                <w:lang w:eastAsia="zh-CN"/>
              </w:rPr>
            </w:pPr>
            <w:r w:rsidRPr="00BB629B">
              <w:rPr>
                <w:lang w:eastAsia="zh-CN"/>
              </w:rPr>
              <w:t>4Rx</w:t>
            </w:r>
          </w:p>
        </w:tc>
      </w:tr>
      <w:tr w:rsidR="00A309B7" w:rsidRPr="00BB629B" w14:paraId="03453B7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9D5196" w14:textId="77777777" w:rsidR="00A309B7" w:rsidRPr="00BB629B" w:rsidRDefault="00A309B7" w:rsidP="00A309B7">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4FA335" w14:textId="77777777" w:rsidR="00A309B7" w:rsidRPr="00BB629B" w:rsidRDefault="00A309B7" w:rsidP="00A309B7">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351F8B"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7D192"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FF78C0"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C825C2"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5D4C4E" w14:textId="77777777" w:rsidR="00A309B7" w:rsidRPr="00BB629B" w:rsidRDefault="00A309B7" w:rsidP="00A309B7">
            <w:pPr>
              <w:pStyle w:val="TAL"/>
              <w:rPr>
                <w:b/>
                <w:lang w:eastAsia="zh-CN"/>
              </w:rPr>
            </w:pPr>
          </w:p>
        </w:tc>
      </w:tr>
      <w:tr w:rsidR="00A309B7" w:rsidRPr="00BB629B" w14:paraId="6713E99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06B94B" w14:textId="77777777" w:rsidR="00A309B7" w:rsidRPr="00BB629B" w:rsidRDefault="00A309B7" w:rsidP="00A309B7">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F3829" w14:textId="77777777" w:rsidR="00A309B7" w:rsidRPr="00BB629B" w:rsidRDefault="00A309B7" w:rsidP="00A309B7">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1A3312"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25F988"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28E88"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2ACC1"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A4E89" w14:textId="77777777" w:rsidR="00A309B7" w:rsidRPr="00BB629B" w:rsidRDefault="00A309B7" w:rsidP="00A309B7">
            <w:pPr>
              <w:pStyle w:val="TAL"/>
              <w:rPr>
                <w:b/>
                <w:lang w:eastAsia="zh-CN"/>
              </w:rPr>
            </w:pPr>
          </w:p>
        </w:tc>
      </w:tr>
      <w:tr w:rsidR="00A309B7" w:rsidRPr="00BB629B" w14:paraId="7D8164D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1F4F73D" w14:textId="77777777" w:rsidR="00A309B7" w:rsidRPr="00BB629B" w:rsidRDefault="00A309B7" w:rsidP="00A309B7">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DBD872C" w14:textId="4A2352A5" w:rsidR="00A309B7" w:rsidRPr="00BB629B" w:rsidRDefault="00A309B7" w:rsidP="00A309B7">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F77CAD" w14:textId="77777777" w:rsidR="00A309B7" w:rsidRPr="00BB629B" w:rsidRDefault="00A309B7" w:rsidP="00A309B7">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376D395"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9FFA0E" w14:textId="5494A39D"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8DFBF" w14:textId="001C9B82" w:rsidR="00A309B7" w:rsidRPr="00BB629B" w:rsidRDefault="00A309B7" w:rsidP="00A309B7">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BC9B79" w14:textId="77777777" w:rsidR="00A309B7" w:rsidRPr="00BB629B" w:rsidRDefault="00A309B7" w:rsidP="00A309B7">
            <w:pPr>
              <w:pStyle w:val="TAL"/>
              <w:rPr>
                <w:lang w:eastAsia="zh-CN"/>
              </w:rPr>
            </w:pPr>
            <w:r w:rsidRPr="00BB629B">
              <w:rPr>
                <w:lang w:eastAsia="zh-CN"/>
              </w:rPr>
              <w:t>2Rx</w:t>
            </w:r>
          </w:p>
          <w:p w14:paraId="20A538D1" w14:textId="77777777" w:rsidR="00A309B7" w:rsidRPr="00BB629B" w:rsidRDefault="00A309B7" w:rsidP="00A309B7">
            <w:pPr>
              <w:pStyle w:val="TAL"/>
              <w:rPr>
                <w:lang w:eastAsia="zh-CN"/>
              </w:rPr>
            </w:pPr>
            <w:r w:rsidRPr="00BB629B">
              <w:rPr>
                <w:lang w:eastAsia="zh-CN"/>
              </w:rPr>
              <w:t>4Rx</w:t>
            </w:r>
          </w:p>
        </w:tc>
      </w:tr>
      <w:tr w:rsidR="00A309B7" w:rsidRPr="00BB629B" w14:paraId="751BAF5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8059D49" w14:textId="77777777" w:rsidR="00A309B7" w:rsidRPr="00BB629B" w:rsidRDefault="00A309B7" w:rsidP="00A309B7">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6FE0FF" w14:textId="349C7DDB" w:rsidR="00A309B7" w:rsidRPr="00BB629B" w:rsidRDefault="00A309B7" w:rsidP="00A309B7">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176A8E" w14:textId="77777777" w:rsidR="00A309B7" w:rsidRPr="00BB629B" w:rsidRDefault="00A309B7" w:rsidP="00A309B7">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A5FB436"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914160" w14:textId="22C6BA7C"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85DDD6" w14:textId="64867934" w:rsidR="00A309B7" w:rsidRPr="00BB629B" w:rsidRDefault="00A309B7" w:rsidP="00A309B7">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9C2C0B" w14:textId="77777777" w:rsidR="00A309B7" w:rsidRPr="00BB629B" w:rsidRDefault="00A309B7" w:rsidP="00A309B7">
            <w:pPr>
              <w:pStyle w:val="TAL"/>
              <w:rPr>
                <w:lang w:eastAsia="zh-CN"/>
              </w:rPr>
            </w:pPr>
            <w:r w:rsidRPr="00BB629B">
              <w:rPr>
                <w:lang w:eastAsia="zh-CN"/>
              </w:rPr>
              <w:t>2Rx</w:t>
            </w:r>
          </w:p>
          <w:p w14:paraId="5F52588B" w14:textId="77777777" w:rsidR="00A309B7" w:rsidRPr="00BB629B" w:rsidRDefault="00A309B7" w:rsidP="00A309B7">
            <w:pPr>
              <w:pStyle w:val="TAL"/>
              <w:rPr>
                <w:lang w:eastAsia="zh-CN"/>
              </w:rPr>
            </w:pPr>
            <w:r w:rsidRPr="00BB629B">
              <w:rPr>
                <w:lang w:eastAsia="zh-CN"/>
              </w:rPr>
              <w:t>4Rx</w:t>
            </w:r>
          </w:p>
        </w:tc>
      </w:tr>
      <w:tr w:rsidR="00A309B7" w:rsidRPr="00BB629B" w14:paraId="7D3090B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221FEDC" w14:textId="77777777" w:rsidR="00A309B7" w:rsidRPr="00BB629B" w:rsidRDefault="00A309B7" w:rsidP="00A309B7">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3B1391" w14:textId="02EB8003" w:rsidR="00A309B7" w:rsidRPr="00BB629B" w:rsidRDefault="00A309B7" w:rsidP="00A309B7">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E6A6CC1" w14:textId="77777777" w:rsidR="00A309B7" w:rsidRPr="00BB629B" w:rsidRDefault="00A309B7" w:rsidP="00A309B7">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3DB021A" w14:textId="77777777" w:rsidR="00A309B7" w:rsidRPr="00BB629B" w:rsidRDefault="00A309B7" w:rsidP="00A309B7">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3EC7F0D" w14:textId="681A5ABC"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D30D3D" w14:textId="15E4BBD4" w:rsidR="00A309B7" w:rsidRPr="00BB629B" w:rsidRDefault="00A309B7" w:rsidP="00A309B7">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AF85C5" w14:textId="77777777" w:rsidR="00A309B7" w:rsidRPr="00BB629B" w:rsidRDefault="00A309B7" w:rsidP="00A309B7">
            <w:pPr>
              <w:pStyle w:val="TAL"/>
              <w:rPr>
                <w:lang w:eastAsia="zh-CN"/>
              </w:rPr>
            </w:pPr>
            <w:r w:rsidRPr="00BB629B">
              <w:rPr>
                <w:lang w:eastAsia="zh-CN"/>
              </w:rPr>
              <w:t>2Rx</w:t>
            </w:r>
          </w:p>
          <w:p w14:paraId="69ABC1A4" w14:textId="77777777" w:rsidR="00A309B7" w:rsidRPr="00BB629B" w:rsidRDefault="00A309B7" w:rsidP="00A309B7">
            <w:pPr>
              <w:pStyle w:val="TAL"/>
              <w:rPr>
                <w:lang w:eastAsia="zh-CN"/>
              </w:rPr>
            </w:pPr>
            <w:r w:rsidRPr="00BB629B">
              <w:rPr>
                <w:lang w:eastAsia="zh-CN"/>
              </w:rPr>
              <w:t>4Rx</w:t>
            </w:r>
          </w:p>
        </w:tc>
      </w:tr>
      <w:tr w:rsidR="00A309B7" w:rsidRPr="00BB629B" w14:paraId="7590C4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2C71AE" w14:textId="77777777" w:rsidR="00A309B7" w:rsidRPr="00BB629B" w:rsidRDefault="00A309B7" w:rsidP="00A309B7">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311F8DB" w14:textId="35349AAA" w:rsidR="00A309B7" w:rsidRPr="00BB629B" w:rsidRDefault="00A309B7" w:rsidP="00A309B7">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3849876" w14:textId="77777777" w:rsidR="00A309B7" w:rsidRPr="00BB629B" w:rsidRDefault="00A309B7" w:rsidP="00A309B7">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0D9DBD4" w14:textId="77777777" w:rsidR="00A309B7" w:rsidRPr="00BB629B" w:rsidRDefault="00A309B7" w:rsidP="00A309B7">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0D3599C" w14:textId="693BEEA6"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721B0C7" w14:textId="03066027" w:rsidR="00A309B7" w:rsidRPr="00BB629B" w:rsidRDefault="00A309B7" w:rsidP="00A309B7">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87ACEA" w14:textId="77777777" w:rsidR="00A309B7" w:rsidRPr="00BB629B" w:rsidRDefault="00A309B7" w:rsidP="00A309B7">
            <w:pPr>
              <w:pStyle w:val="TAL"/>
              <w:rPr>
                <w:lang w:eastAsia="zh-CN"/>
              </w:rPr>
            </w:pPr>
            <w:r w:rsidRPr="00BB629B">
              <w:rPr>
                <w:lang w:eastAsia="zh-CN"/>
              </w:rPr>
              <w:t>2Rx</w:t>
            </w:r>
          </w:p>
          <w:p w14:paraId="0A017922" w14:textId="77777777" w:rsidR="00A309B7" w:rsidRPr="00BB629B" w:rsidRDefault="00A309B7" w:rsidP="00A309B7">
            <w:pPr>
              <w:pStyle w:val="TAL"/>
              <w:rPr>
                <w:lang w:eastAsia="zh-CN"/>
              </w:rPr>
            </w:pPr>
            <w:r w:rsidRPr="00BB629B">
              <w:rPr>
                <w:lang w:eastAsia="zh-CN"/>
              </w:rPr>
              <w:t>4Rx</w:t>
            </w:r>
          </w:p>
        </w:tc>
      </w:tr>
      <w:tr w:rsidR="00A309B7" w:rsidRPr="00BB629B" w14:paraId="11F5612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E06F93" w14:textId="77777777" w:rsidR="00A309B7" w:rsidRPr="00BB629B" w:rsidRDefault="00A309B7" w:rsidP="00A309B7">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253764" w14:textId="3CDF577F" w:rsidR="00A309B7" w:rsidRPr="00BB629B" w:rsidRDefault="00A309B7" w:rsidP="00A309B7">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CCABAC3"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6BB6F7" w14:textId="77777777" w:rsidR="00A309B7" w:rsidRPr="00BB629B" w:rsidRDefault="00A309B7" w:rsidP="00A309B7">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756D953" w14:textId="05AA84A3"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59DC3CD0" w14:textId="26A36B1F" w:rsidR="00A309B7" w:rsidRPr="00BB629B" w:rsidRDefault="00A309B7" w:rsidP="00A309B7">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15D48C" w14:textId="77777777" w:rsidR="00A309B7" w:rsidRPr="00BB629B" w:rsidRDefault="00A309B7" w:rsidP="00A309B7">
            <w:pPr>
              <w:pStyle w:val="TAL"/>
              <w:rPr>
                <w:lang w:eastAsia="zh-CN"/>
              </w:rPr>
            </w:pPr>
            <w:r w:rsidRPr="00BB629B">
              <w:rPr>
                <w:lang w:eastAsia="zh-CN"/>
              </w:rPr>
              <w:t>2Rx</w:t>
            </w:r>
          </w:p>
          <w:p w14:paraId="6D87E8A8" w14:textId="77777777" w:rsidR="00A309B7" w:rsidRPr="00BB629B" w:rsidRDefault="00A309B7" w:rsidP="00A309B7">
            <w:pPr>
              <w:pStyle w:val="TAL"/>
              <w:rPr>
                <w:lang w:eastAsia="zh-CN"/>
              </w:rPr>
            </w:pPr>
            <w:r w:rsidRPr="00BB629B">
              <w:rPr>
                <w:lang w:eastAsia="zh-CN"/>
              </w:rPr>
              <w:t>4Rx</w:t>
            </w:r>
          </w:p>
        </w:tc>
      </w:tr>
      <w:tr w:rsidR="00A309B7" w:rsidRPr="00BB629B" w14:paraId="116B205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D9CF335" w14:textId="77777777" w:rsidR="00A309B7" w:rsidRPr="00BB629B" w:rsidRDefault="00A309B7" w:rsidP="00A309B7">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592AEA28" w14:textId="06C971F6" w:rsidR="00A309B7" w:rsidRPr="00BB629B" w:rsidRDefault="00A309B7" w:rsidP="00A309B7">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E65D952"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F0200" w14:textId="77777777" w:rsidR="00A309B7" w:rsidRPr="00BB629B" w:rsidRDefault="00A309B7" w:rsidP="00A309B7">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60C59FE" w14:textId="4ED323CA"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2E5549F" w14:textId="66514B85" w:rsidR="00A309B7" w:rsidRPr="00BB629B" w:rsidRDefault="00A309B7" w:rsidP="00A309B7">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EC0817" w14:textId="77777777" w:rsidR="00A309B7" w:rsidRPr="00BB629B" w:rsidRDefault="00A309B7" w:rsidP="00A309B7">
            <w:pPr>
              <w:pStyle w:val="TAL"/>
              <w:rPr>
                <w:lang w:eastAsia="zh-CN"/>
              </w:rPr>
            </w:pPr>
            <w:r w:rsidRPr="00BB629B">
              <w:rPr>
                <w:lang w:eastAsia="zh-CN"/>
              </w:rPr>
              <w:t>2Rx</w:t>
            </w:r>
          </w:p>
          <w:p w14:paraId="23FF3A45" w14:textId="77777777" w:rsidR="00A309B7" w:rsidRPr="00BB629B" w:rsidRDefault="00A309B7" w:rsidP="00A309B7">
            <w:pPr>
              <w:pStyle w:val="TAL"/>
              <w:rPr>
                <w:lang w:eastAsia="zh-CN"/>
              </w:rPr>
            </w:pPr>
            <w:r w:rsidRPr="00BB629B">
              <w:rPr>
                <w:lang w:eastAsia="zh-CN"/>
              </w:rPr>
              <w:t>4Rx</w:t>
            </w:r>
          </w:p>
        </w:tc>
      </w:tr>
      <w:tr w:rsidR="00A309B7" w:rsidRPr="00BB629B" w14:paraId="026088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5C56B92" w14:textId="77777777" w:rsidR="00A309B7" w:rsidRPr="00BB629B" w:rsidRDefault="00A309B7" w:rsidP="00A309B7">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1BCAD70" w14:textId="54D1B0B5" w:rsidR="00A309B7" w:rsidRPr="00BB629B" w:rsidRDefault="00A309B7" w:rsidP="00A309B7">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565CA9"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2D7100" w14:textId="77777777" w:rsidR="00A309B7" w:rsidRPr="00BB629B" w:rsidRDefault="00A309B7" w:rsidP="00A309B7">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454C9EB" w14:textId="416760D8"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D309B3" w14:textId="57CB1431" w:rsidR="00A309B7" w:rsidRPr="00BB629B" w:rsidRDefault="00A309B7" w:rsidP="00A309B7">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27DCE3" w14:textId="77777777" w:rsidR="00A309B7" w:rsidRPr="00BB629B" w:rsidRDefault="00A309B7" w:rsidP="00A309B7">
            <w:pPr>
              <w:pStyle w:val="TAL"/>
              <w:rPr>
                <w:lang w:eastAsia="zh-CN"/>
              </w:rPr>
            </w:pPr>
            <w:r w:rsidRPr="00BB629B">
              <w:rPr>
                <w:lang w:eastAsia="zh-CN"/>
              </w:rPr>
              <w:t>2Rx</w:t>
            </w:r>
          </w:p>
          <w:p w14:paraId="5E51C788" w14:textId="77777777" w:rsidR="00A309B7" w:rsidRPr="00BB629B" w:rsidRDefault="00A309B7" w:rsidP="00A309B7">
            <w:pPr>
              <w:pStyle w:val="TAL"/>
              <w:rPr>
                <w:lang w:eastAsia="zh-CN"/>
              </w:rPr>
            </w:pPr>
            <w:r w:rsidRPr="00BB629B">
              <w:rPr>
                <w:lang w:eastAsia="zh-CN"/>
              </w:rPr>
              <w:t>4Rx</w:t>
            </w:r>
          </w:p>
        </w:tc>
      </w:tr>
      <w:tr w:rsidR="00A309B7" w:rsidRPr="00BB629B" w14:paraId="3556FE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C6CAC29" w14:textId="77777777" w:rsidR="00A309B7" w:rsidRPr="00BB629B" w:rsidRDefault="00A309B7" w:rsidP="00A309B7">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01587A1" w14:textId="5BF867F4" w:rsidR="00A309B7" w:rsidRPr="00BB629B" w:rsidRDefault="00A309B7" w:rsidP="00A309B7">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500D0BA"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453FA" w14:textId="77777777" w:rsidR="00A309B7" w:rsidRPr="00BB629B" w:rsidRDefault="00A309B7" w:rsidP="00A309B7">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266E39" w14:textId="7EF14892"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5F305D" w14:textId="24D284B4" w:rsidR="00A309B7" w:rsidRPr="00BB629B" w:rsidRDefault="00A309B7" w:rsidP="00A309B7">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CF2757" w14:textId="77777777" w:rsidR="00A309B7" w:rsidRPr="00BB629B" w:rsidRDefault="00A309B7" w:rsidP="00A309B7">
            <w:pPr>
              <w:pStyle w:val="TAL"/>
              <w:rPr>
                <w:lang w:eastAsia="zh-CN"/>
              </w:rPr>
            </w:pPr>
            <w:r w:rsidRPr="00BB629B">
              <w:rPr>
                <w:lang w:eastAsia="zh-CN"/>
              </w:rPr>
              <w:t>2Rx</w:t>
            </w:r>
          </w:p>
          <w:p w14:paraId="1225205B" w14:textId="77777777" w:rsidR="00A309B7" w:rsidRPr="00BB629B" w:rsidRDefault="00A309B7" w:rsidP="00A309B7">
            <w:pPr>
              <w:pStyle w:val="TAL"/>
              <w:rPr>
                <w:lang w:eastAsia="zh-CN"/>
              </w:rPr>
            </w:pPr>
            <w:r w:rsidRPr="00BB629B">
              <w:rPr>
                <w:lang w:eastAsia="zh-CN"/>
              </w:rPr>
              <w:t>4Rx</w:t>
            </w:r>
          </w:p>
        </w:tc>
      </w:tr>
      <w:tr w:rsidR="003315C9" w:rsidRPr="00BB629B" w14:paraId="68A5A6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1EA40" w14:textId="77777777" w:rsidR="003315C9" w:rsidRPr="00BB629B" w:rsidRDefault="003315C9" w:rsidP="00F236E6">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647449" w14:textId="77777777" w:rsidR="003315C9" w:rsidRPr="00BB629B" w:rsidRDefault="003315C9" w:rsidP="00F236E6">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E08F5"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3A8355"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CD3609"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9ECF29"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E3435" w14:textId="77777777" w:rsidR="003315C9" w:rsidRPr="00BB629B" w:rsidRDefault="003315C9" w:rsidP="00F236E6">
            <w:pPr>
              <w:pStyle w:val="TAL"/>
              <w:rPr>
                <w:b/>
                <w:lang w:eastAsia="zh-CN"/>
              </w:rPr>
            </w:pPr>
          </w:p>
        </w:tc>
      </w:tr>
      <w:tr w:rsidR="003315C9" w:rsidRPr="00BB629B" w14:paraId="654A9A9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F90BE0" w14:textId="77777777" w:rsidR="003315C9" w:rsidRPr="00BB629B" w:rsidRDefault="003315C9" w:rsidP="00F236E6">
            <w:pPr>
              <w:pStyle w:val="TAL"/>
              <w:rPr>
                <w:lang w:eastAsia="zh-TW"/>
              </w:rPr>
            </w:pPr>
            <w:r w:rsidRPr="00BB629B">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2E496AF7" w14:textId="77777777" w:rsidR="003315C9" w:rsidRPr="00BB629B" w:rsidRDefault="003315C9" w:rsidP="00F236E6">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199505C"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ACAFF8"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8E768B3" w14:textId="2B091287"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0A8904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B461FE" w14:textId="77777777" w:rsidR="003315C9" w:rsidRPr="00BB629B" w:rsidRDefault="003315C9" w:rsidP="00F236E6">
            <w:pPr>
              <w:pStyle w:val="TAL"/>
              <w:rPr>
                <w:lang w:eastAsia="zh-CN"/>
              </w:rPr>
            </w:pPr>
            <w:r w:rsidRPr="00BB629B">
              <w:rPr>
                <w:lang w:eastAsia="zh-CN"/>
              </w:rPr>
              <w:t>2Rx</w:t>
            </w:r>
          </w:p>
          <w:p w14:paraId="2C201176" w14:textId="77777777" w:rsidR="003315C9" w:rsidRPr="00BB629B" w:rsidRDefault="003315C9" w:rsidP="00F236E6">
            <w:pPr>
              <w:pStyle w:val="TAL"/>
              <w:rPr>
                <w:lang w:eastAsia="zh-CN"/>
              </w:rPr>
            </w:pPr>
            <w:r w:rsidRPr="00BB629B">
              <w:rPr>
                <w:lang w:eastAsia="zh-CN"/>
              </w:rPr>
              <w:t>4Rx</w:t>
            </w:r>
          </w:p>
        </w:tc>
      </w:tr>
      <w:tr w:rsidR="003315C9" w:rsidRPr="00BB629B" w14:paraId="174E135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9213D" w14:textId="77777777" w:rsidR="003315C9" w:rsidRPr="00BB629B" w:rsidRDefault="003315C9" w:rsidP="00F236E6">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D1C91" w14:textId="77777777" w:rsidR="003315C9" w:rsidRPr="00BB629B" w:rsidRDefault="003315C9" w:rsidP="00F236E6">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DC6CF"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20CEC4"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8E756"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BF6F36"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1A4175" w14:textId="77777777" w:rsidR="003315C9" w:rsidRPr="00BB629B" w:rsidRDefault="003315C9" w:rsidP="00F236E6">
            <w:pPr>
              <w:pStyle w:val="TAL"/>
              <w:rPr>
                <w:b/>
                <w:lang w:eastAsia="zh-CN"/>
              </w:rPr>
            </w:pPr>
          </w:p>
        </w:tc>
      </w:tr>
      <w:tr w:rsidR="003315C9" w:rsidRPr="00BB629B" w14:paraId="50FC53D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9492243" w14:textId="77777777" w:rsidR="003315C9" w:rsidRPr="00BB629B" w:rsidRDefault="003315C9" w:rsidP="00F236E6">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75B43183" w14:textId="511817E6" w:rsidR="003315C9" w:rsidRPr="00BB629B" w:rsidRDefault="003315C9" w:rsidP="00F236E6">
            <w:pPr>
              <w:pStyle w:val="TAL"/>
              <w:rPr>
                <w:lang w:eastAsia="zh-CN"/>
              </w:rPr>
            </w:pPr>
            <w:r w:rsidRPr="00BB629B">
              <w:t xml:space="preserve">NR SA FR1 </w:t>
            </w:r>
            <w:proofErr w:type="spellStart"/>
            <w:r w:rsidRPr="00BB629B">
              <w:t>S</w:t>
            </w:r>
            <w:r w:rsidR="00F549F6" w:rsidRPr="00BB629B">
              <w:t>c</w:t>
            </w:r>
            <w:r w:rsidRPr="00BB629B">
              <w:t>ell</w:t>
            </w:r>
            <w:proofErr w:type="spellEnd"/>
            <w:r w:rsidRPr="00BB629B">
              <w:t xml:space="preserve"> activation and deactivation of known </w:t>
            </w:r>
            <w:proofErr w:type="spellStart"/>
            <w:r w:rsidRPr="00BB629B">
              <w:t>S</w:t>
            </w:r>
            <w:r w:rsidR="00F549F6" w:rsidRPr="00BB629B">
              <w:t>c</w:t>
            </w:r>
            <w:r w:rsidRPr="00BB629B">
              <w:t>ell</w:t>
            </w:r>
            <w:proofErr w:type="spellEnd"/>
            <w:r w:rsidRPr="00BB629B">
              <w:t xml:space="preserve"> in non-DRX for 160ms </w:t>
            </w:r>
            <w:proofErr w:type="spellStart"/>
            <w:r w:rsidRPr="00BB629B">
              <w:t>S</w:t>
            </w:r>
            <w:r w:rsidR="00F549F6" w:rsidRPr="00BB629B">
              <w:t>c</w:t>
            </w:r>
            <w:r w:rsidRPr="00BB629B">
              <w:t>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CDC723E"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176D8B"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DD2501A" w14:textId="4923FAD1"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57D0C8"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F1729A" w14:textId="77777777" w:rsidR="003315C9" w:rsidRPr="00BB629B" w:rsidRDefault="003315C9" w:rsidP="00F236E6">
            <w:pPr>
              <w:pStyle w:val="TAL"/>
              <w:rPr>
                <w:lang w:eastAsia="zh-CN"/>
              </w:rPr>
            </w:pPr>
            <w:r w:rsidRPr="00BB629B">
              <w:rPr>
                <w:lang w:eastAsia="zh-CN"/>
              </w:rPr>
              <w:t>2Rx</w:t>
            </w:r>
          </w:p>
          <w:p w14:paraId="58C67827" w14:textId="77777777" w:rsidR="003315C9" w:rsidRPr="00BB629B" w:rsidRDefault="003315C9" w:rsidP="00F236E6">
            <w:pPr>
              <w:pStyle w:val="TAL"/>
              <w:rPr>
                <w:lang w:eastAsia="zh-CN"/>
              </w:rPr>
            </w:pPr>
            <w:r w:rsidRPr="00BB629B">
              <w:rPr>
                <w:lang w:eastAsia="zh-CN"/>
              </w:rPr>
              <w:t>4Rx</w:t>
            </w:r>
          </w:p>
        </w:tc>
      </w:tr>
      <w:tr w:rsidR="003315C9" w:rsidRPr="00BB629B" w14:paraId="004F49E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B288F74" w14:textId="77777777" w:rsidR="003315C9" w:rsidRPr="00BB629B" w:rsidRDefault="003315C9" w:rsidP="00F236E6">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5E14521F" w14:textId="2EB145B7" w:rsidR="003315C9" w:rsidRPr="00BB629B" w:rsidRDefault="003315C9" w:rsidP="00F236E6">
            <w:pPr>
              <w:pStyle w:val="TAL"/>
              <w:rPr>
                <w:lang w:eastAsia="zh-CN"/>
              </w:rPr>
            </w:pPr>
            <w:r w:rsidRPr="00BB629B">
              <w:t xml:space="preserve">NR SA FR1 </w:t>
            </w:r>
            <w:proofErr w:type="spellStart"/>
            <w:r w:rsidRPr="00BB629B">
              <w:t>S</w:t>
            </w:r>
            <w:r w:rsidR="00F549F6" w:rsidRPr="00BB629B">
              <w:t>c</w:t>
            </w:r>
            <w:r w:rsidRPr="00BB629B">
              <w:t>ell</w:t>
            </w:r>
            <w:proofErr w:type="spellEnd"/>
            <w:r w:rsidRPr="00BB629B">
              <w:t xml:space="preserve"> activation and deactivation of known </w:t>
            </w:r>
            <w:proofErr w:type="spellStart"/>
            <w:r w:rsidRPr="00BB629B">
              <w:t>S</w:t>
            </w:r>
            <w:r w:rsidR="00F549F6" w:rsidRPr="00BB629B">
              <w:t>c</w:t>
            </w:r>
            <w:r w:rsidRPr="00BB629B">
              <w:t>ell</w:t>
            </w:r>
            <w:proofErr w:type="spellEnd"/>
            <w:r w:rsidRPr="00BB629B">
              <w:t xml:space="preserve"> in non-DRX for 640ms </w:t>
            </w:r>
            <w:proofErr w:type="spellStart"/>
            <w:r w:rsidRPr="00BB629B">
              <w:t>S</w:t>
            </w:r>
            <w:r w:rsidR="00F549F6" w:rsidRPr="00BB629B">
              <w:t>c</w:t>
            </w:r>
            <w:r w:rsidRPr="00BB629B">
              <w:t>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F4833"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1BDAC"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8F62D99" w14:textId="0C6EAE1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4036AD"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7E5A80" w14:textId="77777777" w:rsidR="003315C9" w:rsidRPr="00BB629B" w:rsidRDefault="003315C9" w:rsidP="00F236E6">
            <w:pPr>
              <w:pStyle w:val="TAL"/>
              <w:rPr>
                <w:lang w:eastAsia="zh-CN"/>
              </w:rPr>
            </w:pPr>
            <w:r w:rsidRPr="00BB629B">
              <w:rPr>
                <w:lang w:eastAsia="zh-CN"/>
              </w:rPr>
              <w:t>2Rx</w:t>
            </w:r>
          </w:p>
          <w:p w14:paraId="2B629733" w14:textId="77777777" w:rsidR="003315C9" w:rsidRPr="00BB629B" w:rsidRDefault="003315C9" w:rsidP="00F236E6">
            <w:pPr>
              <w:pStyle w:val="TAL"/>
              <w:rPr>
                <w:lang w:eastAsia="zh-CN"/>
              </w:rPr>
            </w:pPr>
            <w:r w:rsidRPr="00BB629B">
              <w:rPr>
                <w:lang w:eastAsia="zh-CN"/>
              </w:rPr>
              <w:t>4Rx</w:t>
            </w:r>
          </w:p>
        </w:tc>
      </w:tr>
      <w:tr w:rsidR="003315C9" w:rsidRPr="00BB629B" w14:paraId="75A35E5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CD41775" w14:textId="77777777" w:rsidR="003315C9" w:rsidRPr="00BB629B" w:rsidRDefault="003315C9" w:rsidP="00F236E6">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6F94E833" w14:textId="703EC01F" w:rsidR="003315C9" w:rsidRPr="00BB629B" w:rsidRDefault="003315C9" w:rsidP="00F236E6">
            <w:pPr>
              <w:pStyle w:val="TAL"/>
              <w:rPr>
                <w:lang w:eastAsia="zh-CN"/>
              </w:rPr>
            </w:pPr>
            <w:r w:rsidRPr="00BB629B">
              <w:t xml:space="preserve">NR SA FR1 </w:t>
            </w:r>
            <w:proofErr w:type="spellStart"/>
            <w:r w:rsidRPr="00BB629B">
              <w:t>S</w:t>
            </w:r>
            <w:r w:rsidR="00F549F6" w:rsidRPr="00BB629B">
              <w:t>c</w:t>
            </w:r>
            <w:r w:rsidRPr="00BB629B">
              <w:t>ell</w:t>
            </w:r>
            <w:proofErr w:type="spellEnd"/>
            <w:r w:rsidRPr="00BB629B">
              <w:t xml:space="preserve"> activation and deactivation of unknown </w:t>
            </w:r>
            <w:proofErr w:type="spellStart"/>
            <w:r w:rsidRPr="00BB629B">
              <w:t>S</w:t>
            </w:r>
            <w:r w:rsidR="00F549F6" w:rsidRPr="00BB629B">
              <w:t>c</w:t>
            </w:r>
            <w:r w:rsidRPr="00BB629B">
              <w:t>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E9CEF21"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8E8F8B"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9711" w14:textId="3EDCD2E1"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22163A1"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F80C61" w14:textId="77777777" w:rsidR="003315C9" w:rsidRPr="00BB629B" w:rsidRDefault="003315C9" w:rsidP="00F236E6">
            <w:pPr>
              <w:pStyle w:val="TAL"/>
              <w:rPr>
                <w:lang w:eastAsia="zh-CN"/>
              </w:rPr>
            </w:pPr>
            <w:r w:rsidRPr="00BB629B">
              <w:rPr>
                <w:lang w:eastAsia="zh-CN"/>
              </w:rPr>
              <w:t>2Rx</w:t>
            </w:r>
          </w:p>
          <w:p w14:paraId="07FFA681" w14:textId="77777777" w:rsidR="003315C9" w:rsidRPr="00BB629B" w:rsidRDefault="003315C9" w:rsidP="00F236E6">
            <w:pPr>
              <w:pStyle w:val="TAL"/>
              <w:rPr>
                <w:lang w:eastAsia="zh-CN"/>
              </w:rPr>
            </w:pPr>
            <w:r w:rsidRPr="00BB629B">
              <w:rPr>
                <w:lang w:eastAsia="zh-CN"/>
              </w:rPr>
              <w:t>4Rx</w:t>
            </w:r>
          </w:p>
        </w:tc>
      </w:tr>
      <w:tr w:rsidR="007E5AAD" w:rsidRPr="00BB629B" w14:paraId="12B250E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AE0C127" w14:textId="16756E8A" w:rsidR="007E5AAD" w:rsidRPr="00BB629B" w:rsidRDefault="007E5AAD" w:rsidP="007E5AAD">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B5EC7F6" w14:textId="074011F2" w:rsidR="007E5AAD" w:rsidRPr="00BB629B" w:rsidRDefault="007E5AAD" w:rsidP="007E5AAD">
            <w:pPr>
              <w:pStyle w:val="TAL"/>
            </w:pPr>
            <w:r>
              <w:rPr>
                <w:lang w:val="fr-FR" w:eastAsia="fr-FR"/>
              </w:rPr>
              <w:t xml:space="preserve">NR SA FR1 Direct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w:t>
            </w:r>
            <w:r w:rsidR="00F549F6">
              <w:rPr>
                <w:lang w:val="fr-FR" w:eastAsia="fr-FR"/>
              </w:rPr>
              <w:t>c</w:t>
            </w:r>
            <w:r>
              <w:rPr>
                <w:lang w:val="fr-FR" w:eastAsia="fr-FR"/>
              </w:rPr>
              <w:t>ell</w:t>
            </w:r>
            <w:proofErr w:type="spellEnd"/>
          </w:p>
        </w:tc>
        <w:tc>
          <w:tcPr>
            <w:tcW w:w="827" w:type="dxa"/>
            <w:tcBorders>
              <w:top w:val="single" w:sz="4" w:space="0" w:color="auto"/>
              <w:left w:val="single" w:sz="4" w:space="0" w:color="auto"/>
              <w:bottom w:val="single" w:sz="4" w:space="0" w:color="auto"/>
              <w:right w:val="single" w:sz="4" w:space="0" w:color="auto"/>
            </w:tcBorders>
          </w:tcPr>
          <w:p w14:paraId="5E2A1D8E" w14:textId="0DE035C4" w:rsidR="007E5AAD" w:rsidRPr="00BB629B" w:rsidRDefault="007E5AAD" w:rsidP="007E5AAD">
            <w:pPr>
              <w:pStyle w:val="TAC"/>
              <w:rPr>
                <w:lang w:eastAsia="zh-CN"/>
              </w:rPr>
            </w:pPr>
            <w:r>
              <w:rPr>
                <w:lang w:val="fr-FR" w:eastAsia="zh-CN"/>
              </w:rPr>
              <w:t>Rel-1</w:t>
            </w:r>
            <w:r w:rsidR="00DE7DFA"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10BCADBA" w14:textId="2F299AB5" w:rsidR="007E5AAD" w:rsidRPr="00BB629B" w:rsidRDefault="00DE7DFA" w:rsidP="007E5AAD">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31616395" w14:textId="143219E4" w:rsidR="007E5AAD" w:rsidRPr="00BB629B" w:rsidRDefault="005B25FA" w:rsidP="007E5AAD">
            <w:pPr>
              <w:pStyle w:val="TAL"/>
              <w:rPr>
                <w:lang w:eastAsia="zh-CN"/>
              </w:rPr>
            </w:pPr>
            <w:proofErr w:type="spellStart"/>
            <w:r>
              <w:rPr>
                <w:lang w:val="fr-FR" w:eastAsia="zh-CN"/>
              </w:rPr>
              <w:t>UEs</w:t>
            </w:r>
            <w:proofErr w:type="spellEnd"/>
            <w:r w:rsidR="007E5AAD">
              <w:rPr>
                <w:lang w:val="fr-FR" w:eastAsia="zh-CN"/>
              </w:rPr>
              <w:t xml:space="preserve"> </w:t>
            </w:r>
            <w:proofErr w:type="spellStart"/>
            <w:r w:rsidR="007E5AAD">
              <w:rPr>
                <w:lang w:val="fr-FR" w:eastAsia="zh-CN"/>
              </w:rPr>
              <w:t>supporting</w:t>
            </w:r>
            <w:proofErr w:type="spellEnd"/>
            <w:r w:rsidR="007E5AAD">
              <w:rPr>
                <w:lang w:val="fr-FR" w:eastAsia="zh-CN"/>
              </w:rPr>
              <w:t xml:space="preserve"> 5GS </w:t>
            </w:r>
            <w:r w:rsidR="007E5AAD">
              <w:rPr>
                <w:rFonts w:eastAsia="SimSun"/>
                <w:lang w:val="fr-FR" w:eastAsia="zh-CN"/>
              </w:rPr>
              <w:t>NR</w:t>
            </w:r>
            <w:r w:rsidR="007E5AAD">
              <w:rPr>
                <w:lang w:val="fr-FR" w:eastAsia="zh-CN"/>
              </w:rPr>
              <w:t xml:space="preserve"> </w:t>
            </w:r>
            <w:r w:rsidR="007E5AAD">
              <w:rPr>
                <w:rFonts w:eastAsia="SimSun"/>
                <w:lang w:val="fr-FR" w:eastAsia="zh-CN"/>
              </w:rPr>
              <w:t xml:space="preserve">SA </w:t>
            </w:r>
            <w:r w:rsidR="007E5AAD">
              <w:rPr>
                <w:lang w:val="fr-FR" w:eastAsia="zh-CN"/>
              </w:rPr>
              <w:t>FR1</w:t>
            </w:r>
            <w:r w:rsidR="007E5AAD">
              <w:rPr>
                <w:lang w:val="fr-FR" w:eastAsia="fr-FR"/>
              </w:rPr>
              <w:t xml:space="preserve"> and CA (2DL CA)</w:t>
            </w:r>
            <w:r w:rsidR="00DE7DFA" w:rsidRPr="00DE7DFA">
              <w:rPr>
                <w:lang w:val="fr-FR" w:eastAsia="fr-FR"/>
              </w:rPr>
              <w:t xml:space="preserve"> and direct </w:t>
            </w:r>
            <w:proofErr w:type="spellStart"/>
            <w:r w:rsidR="00DE7DFA" w:rsidRPr="00DE7DFA">
              <w:rPr>
                <w:lang w:val="fr-FR" w:eastAsia="fr-FR"/>
              </w:rPr>
              <w:t>SCell</w:t>
            </w:r>
            <w:proofErr w:type="spellEnd"/>
            <w:r w:rsidR="00DE7DFA" w:rsidRPr="00DE7DFA">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003608A6" w14:textId="77777777" w:rsidR="007E5AAD" w:rsidRPr="00BB629B" w:rsidRDefault="007E5AAD" w:rsidP="007E5AAD">
            <w:pPr>
              <w:pStyle w:val="TAL"/>
            </w:pPr>
          </w:p>
        </w:tc>
        <w:tc>
          <w:tcPr>
            <w:tcW w:w="1434" w:type="dxa"/>
            <w:tcBorders>
              <w:top w:val="single" w:sz="4" w:space="0" w:color="auto"/>
              <w:left w:val="single" w:sz="4" w:space="0" w:color="auto"/>
              <w:bottom w:val="single" w:sz="4" w:space="0" w:color="auto"/>
              <w:right w:val="single" w:sz="4" w:space="0" w:color="auto"/>
            </w:tcBorders>
          </w:tcPr>
          <w:p w14:paraId="23E99D0C" w14:textId="77777777" w:rsidR="007E5AAD" w:rsidRDefault="007E5AAD" w:rsidP="007E5AAD">
            <w:pPr>
              <w:pStyle w:val="TAL"/>
              <w:rPr>
                <w:lang w:val="fr-FR" w:eastAsia="zh-CN"/>
              </w:rPr>
            </w:pPr>
            <w:r>
              <w:rPr>
                <w:lang w:val="fr-FR" w:eastAsia="zh-CN"/>
              </w:rPr>
              <w:t>2Rx</w:t>
            </w:r>
          </w:p>
          <w:p w14:paraId="33F680A7" w14:textId="543AA934" w:rsidR="007E5AAD" w:rsidRPr="00BB629B" w:rsidRDefault="007E5AAD" w:rsidP="007E5AAD">
            <w:pPr>
              <w:pStyle w:val="TAL"/>
              <w:rPr>
                <w:lang w:eastAsia="zh-CN"/>
              </w:rPr>
            </w:pPr>
            <w:r>
              <w:rPr>
                <w:lang w:val="fr-FR" w:eastAsia="zh-CN"/>
              </w:rPr>
              <w:t>4Rx</w:t>
            </w:r>
          </w:p>
        </w:tc>
      </w:tr>
      <w:tr w:rsidR="007E5AAD" w:rsidRPr="00BB629B" w14:paraId="217EF99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BE99404" w14:textId="697A138B" w:rsidR="007E5AAD" w:rsidRPr="00BB629B" w:rsidRDefault="007E5AAD" w:rsidP="007E5AAD">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7AE05051" w14:textId="327C5DB8" w:rsidR="007E5AAD" w:rsidRPr="00BB629B" w:rsidRDefault="007E5AAD" w:rsidP="007E5AAD">
            <w:pPr>
              <w:pStyle w:val="TAL"/>
            </w:pPr>
            <w:r>
              <w:rPr>
                <w:lang w:val="fr-FR" w:eastAsia="fr-FR"/>
              </w:rPr>
              <w:t xml:space="preserve">NR SA FR1 Direct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0A7635BB" w14:textId="6A20D50A" w:rsidR="007E5AAD" w:rsidRPr="00BB629B" w:rsidRDefault="007E5AAD" w:rsidP="007E5AAD">
            <w:pPr>
              <w:pStyle w:val="TAC"/>
              <w:rPr>
                <w:lang w:eastAsia="zh-CN"/>
              </w:rPr>
            </w:pPr>
            <w:r>
              <w:rPr>
                <w:lang w:val="fr-FR" w:eastAsia="zh-CN"/>
              </w:rPr>
              <w:t>Rel-1</w:t>
            </w:r>
            <w:r w:rsidR="00DE7DFA"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73F7F59C" w14:textId="0E6E488A" w:rsidR="007E5AAD" w:rsidRPr="00BB629B" w:rsidRDefault="00DE7DFA" w:rsidP="007E5AAD">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A966819" w14:textId="06298D08" w:rsidR="007E5AAD" w:rsidRPr="00BB629B" w:rsidRDefault="005B25FA" w:rsidP="007E5AAD">
            <w:pPr>
              <w:pStyle w:val="TAL"/>
              <w:rPr>
                <w:lang w:eastAsia="zh-CN"/>
              </w:rPr>
            </w:pPr>
            <w:proofErr w:type="spellStart"/>
            <w:r>
              <w:rPr>
                <w:lang w:val="fr-FR" w:eastAsia="zh-CN"/>
              </w:rPr>
              <w:t>UEs</w:t>
            </w:r>
            <w:proofErr w:type="spellEnd"/>
            <w:r w:rsidR="007E5AAD">
              <w:rPr>
                <w:lang w:val="fr-FR" w:eastAsia="zh-CN"/>
              </w:rPr>
              <w:t xml:space="preserve"> </w:t>
            </w:r>
            <w:proofErr w:type="spellStart"/>
            <w:r w:rsidR="007E5AAD">
              <w:rPr>
                <w:lang w:val="fr-FR" w:eastAsia="zh-CN"/>
              </w:rPr>
              <w:t>supporting</w:t>
            </w:r>
            <w:proofErr w:type="spellEnd"/>
            <w:r w:rsidR="007E5AAD">
              <w:rPr>
                <w:lang w:val="fr-FR" w:eastAsia="zh-CN"/>
              </w:rPr>
              <w:t xml:space="preserve"> 5GS </w:t>
            </w:r>
            <w:r w:rsidR="007E5AAD">
              <w:rPr>
                <w:rFonts w:eastAsia="SimSun"/>
                <w:lang w:val="fr-FR" w:eastAsia="zh-CN"/>
              </w:rPr>
              <w:t>NR</w:t>
            </w:r>
            <w:r w:rsidR="007E5AAD">
              <w:rPr>
                <w:lang w:val="fr-FR" w:eastAsia="zh-CN"/>
              </w:rPr>
              <w:t xml:space="preserve"> </w:t>
            </w:r>
            <w:r w:rsidR="007E5AAD">
              <w:rPr>
                <w:rFonts w:eastAsia="SimSun"/>
                <w:lang w:val="fr-FR" w:eastAsia="zh-CN"/>
              </w:rPr>
              <w:t xml:space="preserve">SA </w:t>
            </w:r>
            <w:r w:rsidR="007E5AAD">
              <w:rPr>
                <w:lang w:val="fr-FR" w:eastAsia="zh-CN"/>
              </w:rPr>
              <w:t>FR1</w:t>
            </w:r>
            <w:r w:rsidR="007E5AAD">
              <w:rPr>
                <w:lang w:val="fr-FR" w:eastAsia="fr-FR"/>
              </w:rPr>
              <w:t xml:space="preserve"> and CA (2DL CA)</w:t>
            </w:r>
            <w:r w:rsidR="00DE7DFA" w:rsidRPr="00DE7DFA">
              <w:rPr>
                <w:lang w:val="fr-FR" w:eastAsia="fr-FR"/>
              </w:rPr>
              <w:t xml:space="preserve"> and direct </w:t>
            </w:r>
            <w:proofErr w:type="spellStart"/>
            <w:r w:rsidR="00DE7DFA" w:rsidRPr="00DE7DFA">
              <w:rPr>
                <w:lang w:val="fr-FR" w:eastAsia="fr-FR"/>
              </w:rPr>
              <w:t>SCell</w:t>
            </w:r>
            <w:proofErr w:type="spellEnd"/>
            <w:r w:rsidR="00DE7DFA" w:rsidRPr="00DE7DFA">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7243576" w14:textId="3C3EC777" w:rsidR="007E5AAD" w:rsidRPr="00BB629B" w:rsidRDefault="00DE7DFA" w:rsidP="007E5AAD">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46EA87DF" w14:textId="77777777" w:rsidR="007E5AAD" w:rsidRDefault="007E5AAD" w:rsidP="007E5AAD">
            <w:pPr>
              <w:pStyle w:val="TAL"/>
              <w:rPr>
                <w:lang w:val="fr-FR" w:eastAsia="zh-CN"/>
              </w:rPr>
            </w:pPr>
            <w:r>
              <w:rPr>
                <w:lang w:val="fr-FR" w:eastAsia="zh-CN"/>
              </w:rPr>
              <w:t>2Rx</w:t>
            </w:r>
          </w:p>
          <w:p w14:paraId="5323DA6A" w14:textId="2E6B3FBE" w:rsidR="007E5AAD" w:rsidRPr="00BB629B" w:rsidRDefault="007E5AAD" w:rsidP="007E5AAD">
            <w:pPr>
              <w:pStyle w:val="TAL"/>
              <w:rPr>
                <w:lang w:eastAsia="zh-CN"/>
              </w:rPr>
            </w:pPr>
            <w:r>
              <w:rPr>
                <w:lang w:val="fr-FR" w:eastAsia="zh-CN"/>
              </w:rPr>
              <w:t>4Rx</w:t>
            </w:r>
          </w:p>
        </w:tc>
      </w:tr>
      <w:tr w:rsidR="003315C9" w:rsidRPr="00BB629B" w14:paraId="71C545A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7AB71" w14:textId="77777777" w:rsidR="003315C9" w:rsidRPr="00BB629B" w:rsidRDefault="003315C9" w:rsidP="00F236E6">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28D48E" w14:textId="77777777" w:rsidR="003315C9" w:rsidRPr="00BB629B" w:rsidRDefault="003315C9" w:rsidP="00F236E6">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6F48DD"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B3B19"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270EBD"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6D4EA4"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6EA539" w14:textId="77777777" w:rsidR="003315C9" w:rsidRPr="00BB629B" w:rsidRDefault="003315C9" w:rsidP="00F236E6">
            <w:pPr>
              <w:pStyle w:val="TAL"/>
              <w:rPr>
                <w:b/>
                <w:lang w:eastAsia="zh-CN"/>
              </w:rPr>
            </w:pPr>
          </w:p>
        </w:tc>
      </w:tr>
      <w:tr w:rsidR="00A309B7" w:rsidRPr="00BB629B" w14:paraId="4C623F1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80E48F3" w14:textId="77777777" w:rsidR="00A309B7" w:rsidRPr="00BB629B" w:rsidRDefault="00A309B7" w:rsidP="00A309B7">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7116321" w14:textId="77777777" w:rsidR="00A309B7" w:rsidRPr="00BB629B" w:rsidRDefault="00A309B7" w:rsidP="00A309B7">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1149C18" w14:textId="77777777" w:rsidR="00A309B7" w:rsidRPr="00BB629B" w:rsidRDefault="00A309B7" w:rsidP="00A309B7">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4F38C" w14:textId="77777777" w:rsidR="00A309B7" w:rsidRPr="00BB629B" w:rsidRDefault="00A309B7" w:rsidP="00A309B7">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EF02FDA" w14:textId="5A4C2C96" w:rsidR="00A309B7" w:rsidRPr="00BB629B" w:rsidRDefault="00A309B7" w:rsidP="00A309B7">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F68B0E9" w14:textId="4DF8CB7C" w:rsidR="00A309B7" w:rsidRPr="00BB629B" w:rsidRDefault="00A309B7" w:rsidP="00A309B7">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57B802" w14:textId="77777777" w:rsidR="00A309B7" w:rsidRPr="00BB629B" w:rsidRDefault="00A309B7" w:rsidP="00A309B7">
            <w:pPr>
              <w:pStyle w:val="TAL"/>
              <w:rPr>
                <w:lang w:eastAsia="zh-CN"/>
              </w:rPr>
            </w:pPr>
            <w:r w:rsidRPr="00BB629B">
              <w:rPr>
                <w:lang w:eastAsia="zh-CN"/>
              </w:rPr>
              <w:t>2Rx</w:t>
            </w:r>
          </w:p>
          <w:p w14:paraId="763AE4A3" w14:textId="77777777" w:rsidR="00A309B7" w:rsidRPr="00BB629B" w:rsidRDefault="00A309B7" w:rsidP="00A309B7">
            <w:pPr>
              <w:pStyle w:val="TAL"/>
              <w:rPr>
                <w:lang w:eastAsia="zh-CN"/>
              </w:rPr>
            </w:pPr>
            <w:r w:rsidRPr="00BB629B">
              <w:rPr>
                <w:lang w:eastAsia="zh-CN"/>
              </w:rPr>
              <w:t>4Rx</w:t>
            </w:r>
          </w:p>
        </w:tc>
      </w:tr>
      <w:tr w:rsidR="00A309B7" w:rsidRPr="00BB629B" w14:paraId="2FC7E2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B5B8D" w14:textId="77777777" w:rsidR="00A309B7" w:rsidRPr="00BB629B" w:rsidRDefault="00A309B7" w:rsidP="00A309B7">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41646" w14:textId="77777777" w:rsidR="00A309B7" w:rsidRPr="00BB629B" w:rsidRDefault="00A309B7" w:rsidP="00A309B7">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27648E"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496F5C"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41D2BE"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EB750"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0B4E4E" w14:textId="77777777" w:rsidR="00A309B7" w:rsidRPr="00BB629B" w:rsidRDefault="00A309B7" w:rsidP="00A309B7">
            <w:pPr>
              <w:pStyle w:val="TAL"/>
              <w:rPr>
                <w:b/>
                <w:lang w:eastAsia="zh-CN"/>
              </w:rPr>
            </w:pPr>
          </w:p>
        </w:tc>
      </w:tr>
      <w:tr w:rsidR="00A309B7" w:rsidRPr="00BB629B" w14:paraId="5F8D77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2548B7F" w14:textId="77777777" w:rsidR="00A309B7" w:rsidRPr="00BB629B" w:rsidRDefault="00A309B7" w:rsidP="00A309B7">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0784362" w14:textId="77777777" w:rsidR="00A309B7" w:rsidRPr="00BB629B" w:rsidRDefault="00A309B7" w:rsidP="00A309B7">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0BDBB93" w14:textId="77777777" w:rsidR="00A309B7" w:rsidRPr="00BB629B" w:rsidRDefault="00A309B7" w:rsidP="00A309B7">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9D1E05A" w14:textId="77777777" w:rsidR="00A309B7" w:rsidRPr="00BB629B" w:rsidRDefault="00A309B7" w:rsidP="00A309B7">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398B065" w14:textId="2D132EA5"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3B3C20B" w14:textId="5CA3426A" w:rsidR="00A309B7" w:rsidRPr="00BB629B" w:rsidRDefault="00A309B7" w:rsidP="00A309B7">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281869" w14:textId="77777777" w:rsidR="00A309B7" w:rsidRPr="00BB629B" w:rsidRDefault="00A309B7" w:rsidP="00A309B7">
            <w:pPr>
              <w:pStyle w:val="TAL"/>
              <w:rPr>
                <w:lang w:eastAsia="zh-CN"/>
              </w:rPr>
            </w:pPr>
            <w:r w:rsidRPr="00BB629B">
              <w:rPr>
                <w:lang w:eastAsia="zh-CN"/>
              </w:rPr>
              <w:t>2Rx</w:t>
            </w:r>
          </w:p>
          <w:p w14:paraId="573D23A6" w14:textId="77777777" w:rsidR="00A309B7" w:rsidRPr="00BB629B" w:rsidRDefault="00A309B7" w:rsidP="00A309B7">
            <w:pPr>
              <w:pStyle w:val="TAL"/>
              <w:rPr>
                <w:lang w:eastAsia="zh-CN"/>
              </w:rPr>
            </w:pPr>
            <w:r w:rsidRPr="00BB629B">
              <w:rPr>
                <w:lang w:eastAsia="zh-CN"/>
              </w:rPr>
              <w:t>4Rx</w:t>
            </w:r>
          </w:p>
        </w:tc>
      </w:tr>
      <w:tr w:rsidR="00A309B7" w:rsidRPr="00BB629B" w14:paraId="7A857E9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1263683" w14:textId="77777777" w:rsidR="00A309B7" w:rsidRPr="00BB629B" w:rsidRDefault="00A309B7" w:rsidP="00A309B7">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2061742" w14:textId="77777777" w:rsidR="00A309B7" w:rsidRPr="00BB629B" w:rsidRDefault="00A309B7" w:rsidP="00A309B7">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EB70661" w14:textId="77777777" w:rsidR="00A309B7" w:rsidRPr="00BB629B" w:rsidRDefault="00A309B7" w:rsidP="00A309B7">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E7CBB69" w14:textId="77777777" w:rsidR="00A309B7" w:rsidRPr="00BB629B" w:rsidRDefault="00A309B7" w:rsidP="00A309B7">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22E94DF" w14:textId="695DBE33" w:rsidR="00A309B7" w:rsidRPr="00BB629B" w:rsidRDefault="00A309B7" w:rsidP="00A309B7">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011EDCD" w14:textId="7E37CBB3" w:rsidR="00A309B7" w:rsidRPr="00BB629B" w:rsidRDefault="00A309B7" w:rsidP="00A309B7">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DCB38D" w14:textId="77777777" w:rsidR="00A309B7" w:rsidRPr="00BB629B" w:rsidRDefault="00A309B7" w:rsidP="00A309B7">
            <w:pPr>
              <w:pStyle w:val="TAL"/>
              <w:rPr>
                <w:lang w:eastAsia="zh-CN"/>
              </w:rPr>
            </w:pPr>
            <w:r w:rsidRPr="00BB629B">
              <w:rPr>
                <w:lang w:eastAsia="zh-CN"/>
              </w:rPr>
              <w:t>2Rx</w:t>
            </w:r>
          </w:p>
          <w:p w14:paraId="7FE11F94" w14:textId="77777777" w:rsidR="00A309B7" w:rsidRPr="00BB629B" w:rsidRDefault="00A309B7" w:rsidP="00A309B7">
            <w:pPr>
              <w:pStyle w:val="TAL"/>
              <w:rPr>
                <w:lang w:eastAsia="zh-CN"/>
              </w:rPr>
            </w:pPr>
            <w:r w:rsidRPr="00BB629B">
              <w:rPr>
                <w:lang w:eastAsia="zh-CN"/>
              </w:rPr>
              <w:t>4Rx</w:t>
            </w:r>
          </w:p>
        </w:tc>
      </w:tr>
      <w:tr w:rsidR="00A309B7" w:rsidRPr="00BB629B" w14:paraId="4253431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E56D44D" w14:textId="77777777" w:rsidR="00A309B7" w:rsidRPr="00BB629B" w:rsidRDefault="00A309B7" w:rsidP="00A309B7">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41B7FA4" w14:textId="77777777" w:rsidR="00A309B7" w:rsidRPr="00BB629B" w:rsidRDefault="00A309B7" w:rsidP="00A309B7">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DFC7F2E"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A80849" w14:textId="77777777" w:rsidR="00A309B7" w:rsidRPr="00BB629B" w:rsidRDefault="00A309B7" w:rsidP="00A309B7">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7B52CD08" w14:textId="3017E531"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290970E" w14:textId="3D8E8125" w:rsidR="00A309B7" w:rsidRPr="00BB629B" w:rsidRDefault="00A309B7" w:rsidP="00A309B7">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FFC455" w14:textId="77777777" w:rsidR="00A309B7" w:rsidRPr="00BB629B" w:rsidRDefault="00A309B7" w:rsidP="00A309B7">
            <w:pPr>
              <w:pStyle w:val="TAL"/>
              <w:rPr>
                <w:lang w:eastAsia="zh-CN"/>
              </w:rPr>
            </w:pPr>
            <w:r w:rsidRPr="00BB629B">
              <w:rPr>
                <w:lang w:eastAsia="zh-CN"/>
              </w:rPr>
              <w:t>2Rx</w:t>
            </w:r>
          </w:p>
          <w:p w14:paraId="421BDF53" w14:textId="77777777" w:rsidR="00A309B7" w:rsidRPr="00BB629B" w:rsidRDefault="00A309B7" w:rsidP="00A309B7">
            <w:pPr>
              <w:pStyle w:val="TAL"/>
              <w:rPr>
                <w:lang w:eastAsia="zh-CN"/>
              </w:rPr>
            </w:pPr>
            <w:r w:rsidRPr="00BB629B">
              <w:rPr>
                <w:lang w:eastAsia="zh-CN"/>
              </w:rPr>
              <w:t>4Rx</w:t>
            </w:r>
          </w:p>
        </w:tc>
      </w:tr>
      <w:tr w:rsidR="00A309B7" w:rsidRPr="00BB629B" w14:paraId="12DCB7D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F420F05" w14:textId="77777777" w:rsidR="00A309B7" w:rsidRPr="00BB629B" w:rsidRDefault="00A309B7" w:rsidP="00A309B7">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446ECBC" w14:textId="77777777" w:rsidR="00A309B7" w:rsidRPr="00BB629B" w:rsidRDefault="00A309B7" w:rsidP="00A309B7">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F4D1CB"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214F5B" w14:textId="77777777" w:rsidR="00A309B7" w:rsidRPr="00BB629B" w:rsidRDefault="00A309B7" w:rsidP="00A309B7">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EEE4480" w14:textId="2DEC14EC"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5C6D8A9" w14:textId="1EFD50AB" w:rsidR="00A309B7" w:rsidRPr="00BB629B" w:rsidRDefault="00A309B7" w:rsidP="00A309B7">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72B677" w14:textId="77777777" w:rsidR="00A309B7" w:rsidRPr="00BB629B" w:rsidRDefault="00A309B7" w:rsidP="00A309B7">
            <w:pPr>
              <w:pStyle w:val="TAL"/>
              <w:rPr>
                <w:lang w:eastAsia="zh-CN"/>
              </w:rPr>
            </w:pPr>
            <w:r w:rsidRPr="00BB629B">
              <w:rPr>
                <w:lang w:eastAsia="zh-CN"/>
              </w:rPr>
              <w:t>2Rx</w:t>
            </w:r>
          </w:p>
          <w:p w14:paraId="63CEE2B9" w14:textId="77777777" w:rsidR="00A309B7" w:rsidRPr="00BB629B" w:rsidRDefault="00A309B7" w:rsidP="00A309B7">
            <w:pPr>
              <w:pStyle w:val="TAL"/>
              <w:rPr>
                <w:lang w:eastAsia="zh-CN"/>
              </w:rPr>
            </w:pPr>
            <w:r w:rsidRPr="00BB629B">
              <w:rPr>
                <w:lang w:eastAsia="zh-CN"/>
              </w:rPr>
              <w:t>4Rx</w:t>
            </w:r>
          </w:p>
        </w:tc>
      </w:tr>
      <w:tr w:rsidR="00A309B7" w:rsidRPr="00BB629B" w14:paraId="7AC50EF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8856469" w14:textId="77777777" w:rsidR="00A309B7" w:rsidRPr="00BB629B" w:rsidRDefault="00A309B7" w:rsidP="00A309B7">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69D78C" w14:textId="77777777" w:rsidR="00A309B7" w:rsidRPr="00BB629B" w:rsidRDefault="00A309B7" w:rsidP="00A309B7">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277F1A09" w14:textId="77777777" w:rsidR="00A309B7" w:rsidRPr="00BB629B" w:rsidRDefault="00A309B7" w:rsidP="00A309B7">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2168EA1" w14:textId="77777777" w:rsidR="00A309B7" w:rsidRPr="00BB629B" w:rsidRDefault="00A309B7" w:rsidP="00A309B7">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66A9BA4" w14:textId="667544A7"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E1C4AA" w14:textId="770C7CFF" w:rsidR="00A309B7" w:rsidRPr="00BB629B" w:rsidRDefault="00A309B7" w:rsidP="00A309B7">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2A425852" w14:textId="77777777" w:rsidR="00A309B7" w:rsidRPr="00BB629B" w:rsidRDefault="00A309B7" w:rsidP="00A309B7">
            <w:pPr>
              <w:pStyle w:val="TAL"/>
              <w:rPr>
                <w:lang w:eastAsia="zh-CN"/>
              </w:rPr>
            </w:pPr>
            <w:r w:rsidRPr="00BB629B">
              <w:rPr>
                <w:lang w:eastAsia="zh-CN"/>
              </w:rPr>
              <w:t>2Rx</w:t>
            </w:r>
          </w:p>
          <w:p w14:paraId="4E42FBDC" w14:textId="77777777" w:rsidR="00A309B7" w:rsidRPr="00BB629B" w:rsidRDefault="00A309B7" w:rsidP="00A309B7">
            <w:pPr>
              <w:pStyle w:val="TAL"/>
              <w:rPr>
                <w:lang w:eastAsia="zh-CN"/>
              </w:rPr>
            </w:pPr>
            <w:r w:rsidRPr="00BB629B">
              <w:rPr>
                <w:lang w:eastAsia="zh-CN"/>
              </w:rPr>
              <w:t>4Rx</w:t>
            </w:r>
          </w:p>
        </w:tc>
      </w:tr>
      <w:tr w:rsidR="00A309B7" w:rsidRPr="00BB629B" w14:paraId="369AFE6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4DD31F0" w14:textId="77777777" w:rsidR="00A309B7" w:rsidRPr="00BB629B" w:rsidRDefault="00A309B7" w:rsidP="00A309B7">
            <w:pPr>
              <w:pStyle w:val="TAL"/>
              <w:rPr>
                <w:lang w:eastAsia="zh-CN"/>
              </w:rPr>
            </w:pPr>
            <w:r w:rsidRPr="00BB629B">
              <w:rPr>
                <w:lang w:eastAsia="zh-CN"/>
              </w:rPr>
              <w:lastRenderedPageBreak/>
              <w:t>6.5.5.6</w:t>
            </w:r>
          </w:p>
        </w:tc>
        <w:tc>
          <w:tcPr>
            <w:tcW w:w="4521" w:type="dxa"/>
            <w:tcBorders>
              <w:top w:val="single" w:sz="4" w:space="0" w:color="auto"/>
              <w:left w:val="single" w:sz="4" w:space="0" w:color="auto"/>
              <w:bottom w:val="single" w:sz="4" w:space="0" w:color="auto"/>
              <w:right w:val="single" w:sz="4" w:space="0" w:color="auto"/>
            </w:tcBorders>
          </w:tcPr>
          <w:p w14:paraId="64D1B434" w14:textId="77777777" w:rsidR="00A309B7" w:rsidRPr="00BB629B" w:rsidRDefault="00A309B7" w:rsidP="00A309B7">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5BFB1E02" w14:textId="77777777" w:rsidR="00A309B7" w:rsidRPr="00BB629B" w:rsidRDefault="00A309B7" w:rsidP="00A309B7">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BB1AE0" w14:textId="77777777" w:rsidR="00A309B7" w:rsidRPr="00BB629B" w:rsidRDefault="00A309B7" w:rsidP="00A309B7">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6402EFA5" w14:textId="5C9940A9"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FB078D6" w14:textId="35242A6A" w:rsidR="00A309B7" w:rsidRPr="00BB629B" w:rsidRDefault="00A309B7" w:rsidP="00A309B7">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018992A" w14:textId="77777777" w:rsidR="00A309B7" w:rsidRPr="00BB629B" w:rsidRDefault="00A309B7" w:rsidP="00A309B7">
            <w:pPr>
              <w:pStyle w:val="TAL"/>
              <w:rPr>
                <w:lang w:eastAsia="zh-CN"/>
              </w:rPr>
            </w:pPr>
            <w:r w:rsidRPr="00BB629B">
              <w:rPr>
                <w:lang w:eastAsia="zh-CN"/>
              </w:rPr>
              <w:t>2Rx</w:t>
            </w:r>
          </w:p>
          <w:p w14:paraId="1AB8978F" w14:textId="77777777" w:rsidR="00A309B7" w:rsidRPr="00BB629B" w:rsidRDefault="00A309B7" w:rsidP="00A309B7">
            <w:pPr>
              <w:pStyle w:val="TAL"/>
              <w:rPr>
                <w:lang w:eastAsia="zh-CN"/>
              </w:rPr>
            </w:pPr>
            <w:r w:rsidRPr="00BB629B">
              <w:rPr>
                <w:lang w:eastAsia="zh-CN"/>
              </w:rPr>
              <w:t>4Rx</w:t>
            </w:r>
          </w:p>
        </w:tc>
      </w:tr>
      <w:tr w:rsidR="003315C9" w:rsidRPr="00BB629B" w14:paraId="47D2B71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D6FE7" w14:textId="77777777" w:rsidR="003315C9" w:rsidRPr="00BB629B" w:rsidRDefault="003315C9" w:rsidP="00F236E6">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5AF89D" w14:textId="77777777" w:rsidR="003315C9" w:rsidRPr="00BB629B" w:rsidRDefault="003315C9" w:rsidP="00F236E6">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007713" w14:textId="77777777" w:rsidR="003315C9" w:rsidRPr="00BB629B" w:rsidRDefault="003315C9" w:rsidP="00F236E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E4FE27"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F6E786"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CD2D9"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D1C07F" w14:textId="77777777" w:rsidR="003315C9" w:rsidRPr="00BB629B" w:rsidRDefault="003315C9" w:rsidP="00F236E6">
            <w:pPr>
              <w:pStyle w:val="TAL"/>
              <w:rPr>
                <w:b/>
                <w:lang w:eastAsia="zh-CN"/>
              </w:rPr>
            </w:pPr>
          </w:p>
        </w:tc>
      </w:tr>
      <w:tr w:rsidR="003315C9" w:rsidRPr="00BB629B" w14:paraId="6A00A3B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C76105" w14:textId="77777777" w:rsidR="003315C9" w:rsidRPr="00BB629B" w:rsidRDefault="003315C9" w:rsidP="00F236E6">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E1F154" w14:textId="77777777" w:rsidR="003315C9" w:rsidRPr="00BB629B" w:rsidRDefault="003315C9" w:rsidP="00F236E6">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40EBD" w14:textId="77777777" w:rsidR="003315C9" w:rsidRPr="00BB629B" w:rsidRDefault="003315C9" w:rsidP="00F236E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63FCC"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2A7ED4"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505F76"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6B008A" w14:textId="77777777" w:rsidR="003315C9" w:rsidRPr="00BB629B" w:rsidRDefault="003315C9" w:rsidP="00F236E6">
            <w:pPr>
              <w:pStyle w:val="TAL"/>
              <w:rPr>
                <w:b/>
                <w:lang w:eastAsia="zh-CN"/>
              </w:rPr>
            </w:pPr>
          </w:p>
        </w:tc>
      </w:tr>
      <w:tr w:rsidR="003315C9" w:rsidRPr="00BB629B" w14:paraId="7099FEF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94BD5B" w14:textId="77777777" w:rsidR="003315C9" w:rsidRPr="00BB629B" w:rsidRDefault="003315C9" w:rsidP="00F236E6">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6310FCC" w14:textId="77777777" w:rsidR="003315C9" w:rsidRPr="00BB629B" w:rsidRDefault="003315C9" w:rsidP="00F236E6">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37C061"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C16B7" w14:textId="77777777" w:rsidR="003315C9" w:rsidRPr="00BB629B" w:rsidRDefault="003315C9" w:rsidP="00F236E6">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603D47" w14:textId="3ABF8DC6"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(DCI and timer based active BWP switching delay type1 or type2) and (Support of BWP adaptation upto2 or upto4)</w:t>
            </w:r>
            <w:r w:rsidR="003315C9"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11B9B9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DD98A" w14:textId="77777777" w:rsidR="003315C9" w:rsidRPr="00BB629B" w:rsidRDefault="003315C9" w:rsidP="00F236E6">
            <w:pPr>
              <w:pStyle w:val="TAL"/>
              <w:rPr>
                <w:lang w:eastAsia="zh-CN"/>
              </w:rPr>
            </w:pPr>
            <w:r w:rsidRPr="00BB629B">
              <w:rPr>
                <w:lang w:eastAsia="zh-CN"/>
              </w:rPr>
              <w:t>2Rx</w:t>
            </w:r>
          </w:p>
          <w:p w14:paraId="78FF2E23" w14:textId="77777777" w:rsidR="003315C9" w:rsidRPr="00BB629B" w:rsidRDefault="003315C9" w:rsidP="00F236E6">
            <w:pPr>
              <w:pStyle w:val="TAL"/>
              <w:rPr>
                <w:lang w:eastAsia="zh-CN"/>
              </w:rPr>
            </w:pPr>
            <w:r w:rsidRPr="00BB629B">
              <w:rPr>
                <w:lang w:eastAsia="zh-CN"/>
              </w:rPr>
              <w:t>4Rx</w:t>
            </w:r>
          </w:p>
        </w:tc>
      </w:tr>
      <w:tr w:rsidR="003315C9" w:rsidRPr="00BB629B" w14:paraId="44890DD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ED6DBC9" w14:textId="77777777" w:rsidR="003315C9" w:rsidRPr="00BB629B" w:rsidRDefault="003315C9" w:rsidP="00F236E6">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73BAA5AD" w14:textId="77777777" w:rsidR="003315C9" w:rsidRPr="00BB629B" w:rsidRDefault="003315C9" w:rsidP="00F236E6">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72E11F"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334519" w14:textId="77777777" w:rsidR="003315C9" w:rsidRPr="00BB629B" w:rsidRDefault="003315C9" w:rsidP="00F236E6">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DEE7399" w14:textId="045E455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w:t>
            </w:r>
            <w:r w:rsidR="003315C9"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FD5922A"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555071" w14:textId="77777777" w:rsidR="003315C9" w:rsidRPr="00BB629B" w:rsidRDefault="003315C9" w:rsidP="00F236E6">
            <w:pPr>
              <w:pStyle w:val="TAL"/>
              <w:rPr>
                <w:lang w:eastAsia="zh-CN"/>
              </w:rPr>
            </w:pPr>
            <w:r w:rsidRPr="00BB629B">
              <w:rPr>
                <w:lang w:eastAsia="zh-CN"/>
              </w:rPr>
              <w:t>2Rx</w:t>
            </w:r>
          </w:p>
          <w:p w14:paraId="46FBCA34" w14:textId="77777777" w:rsidR="003315C9" w:rsidRPr="00BB629B" w:rsidRDefault="003315C9" w:rsidP="00F236E6">
            <w:pPr>
              <w:pStyle w:val="TAL"/>
              <w:rPr>
                <w:lang w:eastAsia="zh-CN"/>
              </w:rPr>
            </w:pPr>
            <w:r w:rsidRPr="00BB629B">
              <w:rPr>
                <w:lang w:eastAsia="zh-CN"/>
              </w:rPr>
              <w:t>4Rx</w:t>
            </w:r>
          </w:p>
        </w:tc>
      </w:tr>
      <w:tr w:rsidR="003315C9" w:rsidRPr="00BB629B" w14:paraId="2C620ED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51951" w14:textId="77777777" w:rsidR="003315C9" w:rsidRPr="00BB629B" w:rsidRDefault="003315C9" w:rsidP="00F236E6">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304F" w14:textId="77777777" w:rsidR="003315C9" w:rsidRPr="00BB629B" w:rsidRDefault="003315C9" w:rsidP="00F236E6">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8F3884"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7F66B"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35583C"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6EF2E"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929B70" w14:textId="77777777" w:rsidR="003315C9" w:rsidRPr="00BB629B" w:rsidRDefault="003315C9" w:rsidP="00F236E6">
            <w:pPr>
              <w:pStyle w:val="TAL"/>
              <w:rPr>
                <w:b/>
                <w:lang w:eastAsia="zh-CN"/>
              </w:rPr>
            </w:pPr>
          </w:p>
        </w:tc>
      </w:tr>
      <w:tr w:rsidR="003315C9" w:rsidRPr="00BB629B" w14:paraId="686258D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8DF874C" w14:textId="77777777" w:rsidR="003315C9" w:rsidRPr="00BB629B" w:rsidRDefault="003315C9" w:rsidP="00F236E6">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25655DC" w14:textId="77777777" w:rsidR="003315C9" w:rsidRPr="00BB629B" w:rsidRDefault="003315C9" w:rsidP="00F236E6">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28BE4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196099" w14:textId="77777777" w:rsidR="003315C9" w:rsidRPr="00BB629B" w:rsidRDefault="003315C9" w:rsidP="00F236E6">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39B9223" w14:textId="3D96BE97"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lang w:eastAsia="zh-TW"/>
              </w:rPr>
              <w:t xml:space="preserve"> </w:t>
            </w:r>
            <w:r w:rsidR="003315C9"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4250A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1C43E0" w14:textId="77777777" w:rsidR="003315C9" w:rsidRPr="00BB629B" w:rsidRDefault="003315C9" w:rsidP="00F236E6">
            <w:pPr>
              <w:pStyle w:val="TAL"/>
              <w:rPr>
                <w:lang w:eastAsia="zh-CN"/>
              </w:rPr>
            </w:pPr>
            <w:r w:rsidRPr="00BB629B">
              <w:rPr>
                <w:lang w:eastAsia="zh-CN"/>
              </w:rPr>
              <w:t>2Rx</w:t>
            </w:r>
          </w:p>
          <w:p w14:paraId="1864A6DE" w14:textId="77777777" w:rsidR="003315C9" w:rsidRPr="00BB629B" w:rsidRDefault="003315C9" w:rsidP="00F236E6">
            <w:pPr>
              <w:pStyle w:val="TAL"/>
              <w:rPr>
                <w:lang w:eastAsia="zh-CN"/>
              </w:rPr>
            </w:pPr>
            <w:r w:rsidRPr="00BB629B">
              <w:rPr>
                <w:lang w:eastAsia="zh-CN"/>
              </w:rPr>
              <w:t>4Rx</w:t>
            </w:r>
          </w:p>
        </w:tc>
      </w:tr>
      <w:tr w:rsidR="003315C9" w:rsidRPr="00BB629B" w14:paraId="181DF6B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F7AAF8"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B66A4A9"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7ECEB" w14:textId="77777777" w:rsidR="003315C9" w:rsidRPr="00BB629B" w:rsidRDefault="003315C9" w:rsidP="00F236E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8C139" w14:textId="77777777" w:rsidR="003315C9" w:rsidRPr="00BB629B" w:rsidRDefault="003315C9" w:rsidP="00F236E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7976FC" w14:textId="77777777" w:rsidR="003315C9" w:rsidRPr="00BB629B" w:rsidRDefault="003315C9" w:rsidP="00F236E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D65BC4" w14:textId="77777777" w:rsidR="003315C9" w:rsidRPr="00BB629B" w:rsidRDefault="003315C9" w:rsidP="00F236E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8B4D36" w14:textId="77777777" w:rsidR="003315C9" w:rsidRPr="00BB629B" w:rsidRDefault="003315C9" w:rsidP="00F236E6">
            <w:pPr>
              <w:keepNext/>
              <w:keepLines/>
              <w:spacing w:after="0"/>
              <w:rPr>
                <w:rFonts w:ascii="Arial" w:hAnsi="Arial"/>
                <w:b/>
                <w:sz w:val="18"/>
                <w:lang w:eastAsia="zh-CN"/>
              </w:rPr>
            </w:pPr>
          </w:p>
        </w:tc>
      </w:tr>
      <w:tr w:rsidR="003315C9" w:rsidRPr="00BB629B" w14:paraId="1BD288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8FC6F7" w14:textId="77777777" w:rsidR="003315C9" w:rsidRPr="00BB629B" w:rsidRDefault="003315C9" w:rsidP="00F236E6">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D0D9CF" w14:textId="77777777" w:rsidR="003315C9" w:rsidRPr="00BB629B" w:rsidRDefault="003315C9" w:rsidP="00F236E6">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409925" w14:textId="77777777" w:rsidR="003315C9" w:rsidRPr="00BB629B" w:rsidRDefault="003315C9" w:rsidP="00F236E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3FC3BC" w14:textId="77777777" w:rsidR="003315C9" w:rsidRPr="00BB629B" w:rsidRDefault="003315C9" w:rsidP="00F236E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44CBFB" w14:textId="234C3864" w:rsidR="003315C9" w:rsidRPr="00BB629B" w:rsidRDefault="005B25FA" w:rsidP="00F236E6">
            <w:pPr>
              <w:keepNext/>
              <w:keepLines/>
              <w:spacing w:after="0"/>
              <w:rPr>
                <w:rFonts w:ascii="Arial" w:eastAsia="SimSun" w:hAnsi="Arial"/>
                <w:b/>
                <w:sz w:val="18"/>
                <w:lang w:eastAsia="zh-CN"/>
              </w:rPr>
            </w:pPr>
            <w:r>
              <w:rPr>
                <w:rFonts w:ascii="Arial" w:hAnsi="Arial"/>
                <w:sz w:val="18"/>
                <w:lang w:eastAsia="zh-CN"/>
              </w:rPr>
              <w:t>UEs</w:t>
            </w:r>
            <w:r w:rsidR="003315C9" w:rsidRPr="00BB629B">
              <w:rPr>
                <w:rFonts w:ascii="Arial" w:hAnsi="Arial"/>
                <w:sz w:val="18"/>
                <w:lang w:eastAsia="zh-CN"/>
              </w:rPr>
              <w:t xml:space="preserve"> supporting 5GS</w:t>
            </w:r>
            <w:r w:rsidR="003315C9" w:rsidRPr="00BB629B">
              <w:rPr>
                <w:rFonts w:ascii="Arial" w:eastAsia="SimSun" w:hAnsi="Arial"/>
                <w:sz w:val="18"/>
                <w:lang w:eastAsia="zh-CN"/>
              </w:rPr>
              <w:t xml:space="preserve"> NR</w:t>
            </w:r>
            <w:r w:rsidR="003315C9" w:rsidRPr="00BB629B">
              <w:rPr>
                <w:rFonts w:ascii="Arial" w:hAnsi="Arial"/>
                <w:sz w:val="18"/>
                <w:lang w:eastAsia="zh-CN"/>
              </w:rPr>
              <w:t xml:space="preserve"> </w:t>
            </w:r>
            <w:r w:rsidR="003315C9" w:rsidRPr="00BB629B">
              <w:rPr>
                <w:rFonts w:ascii="Arial" w:eastAsia="SimSun" w:hAnsi="Arial"/>
                <w:sz w:val="18"/>
                <w:lang w:eastAsia="zh-CN"/>
              </w:rPr>
              <w:t xml:space="preserve">SA </w:t>
            </w:r>
            <w:r w:rsidR="003315C9" w:rsidRPr="00BB629B">
              <w:rPr>
                <w:rFonts w:ascii="Arial" w:hAnsi="Arial"/>
                <w:sz w:val="18"/>
                <w:lang w:eastAsia="zh-CN"/>
              </w:rPr>
              <w:t xml:space="preserve">FR1 and Inter-band CA (2UL </w:t>
            </w:r>
            <w:proofErr w:type="gramStart"/>
            <w:r w:rsidR="003315C9" w:rsidRPr="00BB629B">
              <w:rPr>
                <w:rFonts w:ascii="Arial" w:hAnsi="Arial"/>
                <w:sz w:val="18"/>
                <w:lang w:eastAsia="zh-CN"/>
              </w:rPr>
              <w:t>CA)and</w:t>
            </w:r>
            <w:proofErr w:type="gramEnd"/>
            <w:r w:rsidR="003315C9" w:rsidRPr="00BB629B">
              <w:rPr>
                <w:rFonts w:ascii="Arial" w:hAnsi="Arial"/>
                <w:sz w:val="18"/>
                <w:lang w:eastAsia="zh-CN"/>
              </w:rPr>
              <w:t xml:space="preserve"> </w:t>
            </w:r>
            <w:r w:rsidR="003315C9"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9521701" w14:textId="77777777" w:rsidR="003315C9" w:rsidRPr="00BB629B" w:rsidRDefault="003315C9" w:rsidP="00F236E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494B65"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1FDE26DA"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4Rx</w:t>
            </w:r>
          </w:p>
          <w:p w14:paraId="288545C6" w14:textId="77777777" w:rsidR="003315C9" w:rsidRPr="00BB629B" w:rsidRDefault="003315C9" w:rsidP="00F236E6">
            <w:pPr>
              <w:keepNext/>
              <w:keepLines/>
              <w:spacing w:after="0"/>
              <w:rPr>
                <w:rFonts w:ascii="Arial" w:hAnsi="Arial"/>
                <w:b/>
                <w:sz w:val="18"/>
                <w:lang w:eastAsia="zh-CN"/>
              </w:rPr>
            </w:pPr>
          </w:p>
        </w:tc>
      </w:tr>
      <w:tr w:rsidR="003315C9" w:rsidRPr="00BB629B" w14:paraId="45BB68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D82D4A" w14:textId="77777777" w:rsidR="003315C9" w:rsidRPr="00BB629B" w:rsidRDefault="003315C9" w:rsidP="00F236E6">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4E6EE2" w14:textId="77777777" w:rsidR="003315C9" w:rsidRPr="00BB629B" w:rsidRDefault="003315C9" w:rsidP="00F236E6">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00CFD0" w14:textId="77777777" w:rsidR="003315C9" w:rsidRPr="00BB629B" w:rsidRDefault="003315C9" w:rsidP="00F236E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4310DC4" w14:textId="77777777" w:rsidR="003315C9" w:rsidRPr="00BB629B" w:rsidRDefault="003315C9" w:rsidP="00F236E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EA02AE" w14:textId="54A93867" w:rsidR="003315C9" w:rsidRPr="00BB629B" w:rsidRDefault="005B25FA" w:rsidP="00F236E6">
            <w:pPr>
              <w:keepNext/>
              <w:keepLines/>
              <w:spacing w:after="0"/>
              <w:rPr>
                <w:rFonts w:ascii="Arial" w:eastAsia="SimSun" w:hAnsi="Arial"/>
                <w:b/>
                <w:sz w:val="18"/>
                <w:lang w:eastAsia="zh-CN"/>
              </w:rPr>
            </w:pPr>
            <w:r>
              <w:rPr>
                <w:rFonts w:ascii="Arial" w:hAnsi="Arial"/>
                <w:sz w:val="18"/>
                <w:lang w:eastAsia="zh-CN"/>
              </w:rPr>
              <w:t>UEs</w:t>
            </w:r>
            <w:r w:rsidR="003315C9" w:rsidRPr="00BB629B">
              <w:rPr>
                <w:rFonts w:ascii="Arial" w:hAnsi="Arial"/>
                <w:sz w:val="18"/>
                <w:lang w:eastAsia="zh-CN"/>
              </w:rPr>
              <w:t xml:space="preserve"> supporting 5GS</w:t>
            </w:r>
            <w:r w:rsidR="003315C9" w:rsidRPr="00BB629B">
              <w:rPr>
                <w:rFonts w:ascii="Arial" w:eastAsia="SimSun" w:hAnsi="Arial"/>
                <w:sz w:val="18"/>
                <w:lang w:eastAsia="zh-CN"/>
              </w:rPr>
              <w:t xml:space="preserve"> NR</w:t>
            </w:r>
            <w:r w:rsidR="003315C9" w:rsidRPr="00BB629B">
              <w:rPr>
                <w:rFonts w:ascii="Arial" w:hAnsi="Arial"/>
                <w:sz w:val="18"/>
                <w:lang w:eastAsia="zh-CN"/>
              </w:rPr>
              <w:t xml:space="preserve"> </w:t>
            </w:r>
            <w:r w:rsidR="003315C9" w:rsidRPr="00BB629B">
              <w:rPr>
                <w:rFonts w:ascii="Arial" w:eastAsia="SimSun" w:hAnsi="Arial"/>
                <w:sz w:val="18"/>
                <w:lang w:eastAsia="zh-CN"/>
              </w:rPr>
              <w:t xml:space="preserve">SA </w:t>
            </w:r>
            <w:r w:rsidR="003315C9" w:rsidRPr="00BB629B">
              <w:rPr>
                <w:rFonts w:ascii="Arial" w:hAnsi="Arial"/>
                <w:sz w:val="18"/>
                <w:lang w:eastAsia="zh-CN"/>
              </w:rPr>
              <w:t xml:space="preserve">FR1 and Inter-band CA (2UL </w:t>
            </w:r>
            <w:proofErr w:type="gramStart"/>
            <w:r w:rsidR="003315C9" w:rsidRPr="00BB629B">
              <w:rPr>
                <w:rFonts w:ascii="Arial" w:hAnsi="Arial"/>
                <w:sz w:val="18"/>
                <w:lang w:eastAsia="zh-CN"/>
              </w:rPr>
              <w:t>CA)and</w:t>
            </w:r>
            <w:proofErr w:type="gramEnd"/>
            <w:r w:rsidR="003315C9" w:rsidRPr="00BB629B">
              <w:rPr>
                <w:rFonts w:ascii="Arial" w:hAnsi="Arial"/>
                <w:sz w:val="18"/>
                <w:lang w:eastAsia="zh-CN"/>
              </w:rPr>
              <w:t xml:space="preserve"> </w:t>
            </w:r>
            <w:r w:rsidR="003315C9"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759BF5" w14:textId="77777777" w:rsidR="003315C9" w:rsidRPr="00BB629B" w:rsidRDefault="003315C9" w:rsidP="00F236E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ED028A"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35871744"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4Rx</w:t>
            </w:r>
          </w:p>
          <w:p w14:paraId="1A9448D9" w14:textId="77777777" w:rsidR="003315C9" w:rsidRPr="00BB629B" w:rsidRDefault="003315C9" w:rsidP="00F236E6">
            <w:pPr>
              <w:keepNext/>
              <w:keepLines/>
              <w:spacing w:after="0"/>
              <w:rPr>
                <w:rFonts w:ascii="Arial" w:hAnsi="Arial"/>
                <w:b/>
                <w:sz w:val="18"/>
                <w:lang w:eastAsia="zh-CN"/>
              </w:rPr>
            </w:pPr>
          </w:p>
        </w:tc>
      </w:tr>
      <w:tr w:rsidR="00DB6EBC" w:rsidRPr="00BB629B" w14:paraId="36B2998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6BF8414" w14:textId="52C9DBE3" w:rsidR="00DB6EBC" w:rsidRPr="00BB629B" w:rsidRDefault="00DB6EBC" w:rsidP="00DB6EBC">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3AD98B" w14:textId="25056A62" w:rsidR="00DB6EBC" w:rsidRPr="00BB629B" w:rsidRDefault="00DB6EBC" w:rsidP="00DB6EBC">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B88103" w14:textId="77777777" w:rsidR="00DB6EBC" w:rsidRPr="00BB629B" w:rsidRDefault="00DB6EBC" w:rsidP="00DB6EBC">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3A2FED" w14:textId="77777777" w:rsidR="00DB6EBC" w:rsidRPr="00BB629B" w:rsidRDefault="00DB6EBC" w:rsidP="00DB6EBC">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4D56C9" w14:textId="77777777" w:rsidR="00DB6EBC" w:rsidRPr="00BB629B" w:rsidRDefault="00DB6EBC" w:rsidP="00DB6EBC">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0745FE" w14:textId="77777777" w:rsidR="00DB6EBC" w:rsidRPr="00BB629B" w:rsidRDefault="00DB6EBC" w:rsidP="00DB6EB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150D79" w14:textId="77777777" w:rsidR="00DB6EBC" w:rsidRPr="00BB629B" w:rsidRDefault="00DB6EBC" w:rsidP="00DB6EBC">
            <w:pPr>
              <w:keepNext/>
              <w:keepLines/>
              <w:spacing w:after="0"/>
              <w:rPr>
                <w:rFonts w:ascii="Arial" w:hAnsi="Arial"/>
                <w:sz w:val="18"/>
                <w:lang w:eastAsia="zh-CN"/>
              </w:rPr>
            </w:pPr>
          </w:p>
        </w:tc>
      </w:tr>
      <w:tr w:rsidR="00DB6EBC" w:rsidRPr="00BB629B" w14:paraId="6F8E267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0188C9" w14:textId="5BCF000D" w:rsidR="00DB6EBC" w:rsidRPr="00BB629B" w:rsidRDefault="00DB6EBC" w:rsidP="00DB6EBC">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E955B1" w14:textId="0685DE5C" w:rsidR="00DB6EBC" w:rsidRPr="00BB629B" w:rsidRDefault="00DB6EBC" w:rsidP="00DB6EBC">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w:t>
            </w:r>
            <w:r w:rsidR="00F549F6" w:rsidRPr="00FD59AB">
              <w:rPr>
                <w:rFonts w:ascii="Arial" w:hAnsi="Arial"/>
                <w:sz w:val="18"/>
              </w:rPr>
              <w:t>c</w:t>
            </w:r>
            <w:r w:rsidRPr="00FD59AB">
              <w:rPr>
                <w:rFonts w:ascii="Arial" w:hAnsi="Arial"/>
                <w:sz w:val="18"/>
              </w:rPr>
              <w:t>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895CDC" w14:textId="0B571638" w:rsidR="00DB6EBC" w:rsidRPr="00BB629B" w:rsidRDefault="00DB6EBC" w:rsidP="00DB6EBC">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BC63E7" w14:textId="26FC1DFD" w:rsidR="00DB6EBC" w:rsidRPr="00BB629B" w:rsidRDefault="00DB6EBC" w:rsidP="00DB6EBC">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5151AF" w14:textId="58C3D77D" w:rsidR="00DB6EBC" w:rsidRPr="00BB629B" w:rsidRDefault="005B25FA" w:rsidP="00DB6EBC">
            <w:pPr>
              <w:keepNext/>
              <w:keepLines/>
              <w:spacing w:after="0"/>
              <w:rPr>
                <w:rFonts w:ascii="Arial" w:hAnsi="Arial"/>
                <w:sz w:val="18"/>
                <w:lang w:eastAsia="zh-CN"/>
              </w:rPr>
            </w:pPr>
            <w:r>
              <w:rPr>
                <w:rFonts w:ascii="Arial" w:hAnsi="Arial"/>
                <w:sz w:val="18"/>
              </w:rPr>
              <w:t>UEs</w:t>
            </w:r>
            <w:r w:rsidR="00DB6EBC"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B78C54" w14:textId="77777777" w:rsidR="00DB6EBC" w:rsidRPr="00BB629B" w:rsidRDefault="00DB6EBC" w:rsidP="00DB6EB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86CED6" w14:textId="77777777" w:rsidR="00DB6EBC" w:rsidRPr="004A1425" w:rsidRDefault="00DB6EBC" w:rsidP="00DB6EBC">
            <w:pPr>
              <w:keepNext/>
              <w:keepLines/>
              <w:spacing w:after="0"/>
              <w:rPr>
                <w:rFonts w:ascii="Arial" w:hAnsi="Arial"/>
                <w:sz w:val="18"/>
                <w:lang w:eastAsia="zh-CN"/>
              </w:rPr>
            </w:pPr>
            <w:r w:rsidRPr="004A1425">
              <w:rPr>
                <w:rFonts w:ascii="Arial" w:hAnsi="Arial"/>
                <w:sz w:val="18"/>
                <w:lang w:eastAsia="zh-CN"/>
              </w:rPr>
              <w:t>2Rx</w:t>
            </w:r>
          </w:p>
          <w:p w14:paraId="018F3FC5" w14:textId="7B461EAB" w:rsidR="00DB6EBC" w:rsidRPr="00BB629B" w:rsidRDefault="00DB6EBC" w:rsidP="00DB6EBC">
            <w:pPr>
              <w:keepNext/>
              <w:keepLines/>
              <w:spacing w:after="0"/>
              <w:rPr>
                <w:rFonts w:ascii="Arial" w:hAnsi="Arial"/>
                <w:sz w:val="18"/>
                <w:lang w:eastAsia="zh-CN"/>
              </w:rPr>
            </w:pPr>
            <w:r w:rsidRPr="004A1425">
              <w:rPr>
                <w:rFonts w:ascii="Arial" w:hAnsi="Arial"/>
                <w:sz w:val="18"/>
                <w:lang w:eastAsia="zh-CN"/>
              </w:rPr>
              <w:t>4Rx</w:t>
            </w:r>
          </w:p>
        </w:tc>
      </w:tr>
      <w:tr w:rsidR="003315C9" w:rsidRPr="00BB629B" w14:paraId="73CD5B3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AC79E3" w14:textId="77777777" w:rsidR="003315C9" w:rsidRPr="00BB629B" w:rsidRDefault="003315C9" w:rsidP="00F236E6">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CCD1A9" w14:textId="77777777" w:rsidR="003315C9" w:rsidRPr="00BB629B" w:rsidRDefault="003315C9" w:rsidP="00F236E6">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3EBDB"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CBF185"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FD67A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EB16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68DC05" w14:textId="77777777" w:rsidR="003315C9" w:rsidRPr="00BB629B" w:rsidRDefault="003315C9" w:rsidP="00F236E6">
            <w:pPr>
              <w:pStyle w:val="TAL"/>
              <w:rPr>
                <w:b/>
                <w:lang w:eastAsia="zh-CN"/>
              </w:rPr>
            </w:pPr>
          </w:p>
        </w:tc>
      </w:tr>
      <w:tr w:rsidR="003315C9" w:rsidRPr="00BB629B" w14:paraId="1D18616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258E7" w14:textId="77777777" w:rsidR="003315C9" w:rsidRPr="00BB629B" w:rsidRDefault="003315C9" w:rsidP="00F236E6">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967AB" w14:textId="77777777" w:rsidR="003315C9" w:rsidRPr="00BB629B" w:rsidRDefault="003315C9" w:rsidP="00F236E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5AC51D"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8DA00"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E0247D"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E4BE3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62A9CA" w14:textId="77777777" w:rsidR="003315C9" w:rsidRPr="00BB629B" w:rsidRDefault="003315C9" w:rsidP="00F236E6">
            <w:pPr>
              <w:pStyle w:val="TAL"/>
              <w:rPr>
                <w:b/>
                <w:lang w:eastAsia="zh-CN"/>
              </w:rPr>
            </w:pPr>
          </w:p>
        </w:tc>
      </w:tr>
      <w:tr w:rsidR="00A309B7" w:rsidRPr="00BB629B" w14:paraId="5990335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5CAC84" w14:textId="77777777" w:rsidR="00A309B7" w:rsidRPr="00BB629B" w:rsidRDefault="00A309B7" w:rsidP="00A309B7">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D531B78" w14:textId="77777777" w:rsidR="00A309B7" w:rsidRPr="00BB629B" w:rsidRDefault="00A309B7" w:rsidP="00A309B7">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851AA6E"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03FDA7" w14:textId="77777777" w:rsidR="00A309B7" w:rsidRPr="00BB629B" w:rsidRDefault="00A309B7" w:rsidP="00A309B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26B248" w14:textId="58A4BC78"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9239FC" w14:textId="7BD17252" w:rsidR="00A309B7" w:rsidRPr="00BB629B" w:rsidRDefault="00A309B7" w:rsidP="00A309B7">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C783D7" w14:textId="77777777" w:rsidR="00A309B7" w:rsidRPr="00BB629B" w:rsidRDefault="00A309B7" w:rsidP="00A309B7">
            <w:pPr>
              <w:pStyle w:val="TAL"/>
              <w:rPr>
                <w:lang w:eastAsia="zh-CN"/>
              </w:rPr>
            </w:pPr>
            <w:r w:rsidRPr="00BB629B">
              <w:rPr>
                <w:lang w:eastAsia="zh-CN"/>
              </w:rPr>
              <w:t>2Rx</w:t>
            </w:r>
          </w:p>
          <w:p w14:paraId="08199C5C" w14:textId="77777777" w:rsidR="00A309B7" w:rsidRPr="00BB629B" w:rsidRDefault="00A309B7" w:rsidP="00A309B7">
            <w:pPr>
              <w:pStyle w:val="TAL"/>
              <w:rPr>
                <w:lang w:eastAsia="zh-CN"/>
              </w:rPr>
            </w:pPr>
            <w:r w:rsidRPr="00BB629B">
              <w:rPr>
                <w:lang w:eastAsia="zh-CN"/>
              </w:rPr>
              <w:t>4Rx</w:t>
            </w:r>
          </w:p>
        </w:tc>
      </w:tr>
      <w:tr w:rsidR="00A309B7" w:rsidRPr="00BB629B" w14:paraId="70D84D8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C0D5F41" w14:textId="77777777" w:rsidR="00A309B7" w:rsidRPr="00BB629B" w:rsidRDefault="00A309B7" w:rsidP="00A309B7">
            <w:pPr>
              <w:pStyle w:val="TAL"/>
            </w:pPr>
            <w:r w:rsidRPr="00BB629B">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780BF642" w14:textId="77777777" w:rsidR="00A309B7" w:rsidRPr="00BB629B" w:rsidRDefault="00A309B7" w:rsidP="00A309B7">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DF34446"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F2CD5" w14:textId="77777777" w:rsidR="00A309B7" w:rsidRPr="00BB629B" w:rsidRDefault="00A309B7" w:rsidP="00A309B7">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7B7EDE1" w14:textId="07235934"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62D8603" w14:textId="2D1BC0BB" w:rsidR="00A309B7" w:rsidRPr="00BB629B" w:rsidRDefault="00A309B7" w:rsidP="00A309B7">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7B008D" w14:textId="77777777" w:rsidR="00A309B7" w:rsidRPr="00BB629B" w:rsidRDefault="00A309B7" w:rsidP="00A309B7">
            <w:pPr>
              <w:pStyle w:val="TAL"/>
              <w:rPr>
                <w:lang w:eastAsia="zh-CN"/>
              </w:rPr>
            </w:pPr>
            <w:r w:rsidRPr="00BB629B">
              <w:rPr>
                <w:lang w:eastAsia="zh-CN"/>
              </w:rPr>
              <w:t>2Rx</w:t>
            </w:r>
          </w:p>
          <w:p w14:paraId="28D0E46F" w14:textId="77777777" w:rsidR="00A309B7" w:rsidRPr="00BB629B" w:rsidRDefault="00A309B7" w:rsidP="00A309B7">
            <w:pPr>
              <w:pStyle w:val="TAL"/>
              <w:rPr>
                <w:lang w:eastAsia="zh-CN"/>
              </w:rPr>
            </w:pPr>
            <w:r w:rsidRPr="00BB629B">
              <w:rPr>
                <w:lang w:eastAsia="zh-CN"/>
              </w:rPr>
              <w:t>4Rx</w:t>
            </w:r>
          </w:p>
        </w:tc>
      </w:tr>
      <w:tr w:rsidR="00A309B7" w:rsidRPr="00BB629B" w14:paraId="74ED8B5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239175" w14:textId="77777777" w:rsidR="00A309B7" w:rsidRPr="00BB629B" w:rsidRDefault="00A309B7" w:rsidP="00A309B7">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09005C1" w14:textId="77777777" w:rsidR="00A309B7" w:rsidRPr="00BB629B" w:rsidRDefault="00A309B7" w:rsidP="00A309B7">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0398532"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79EF6" w14:textId="77777777" w:rsidR="00A309B7" w:rsidRPr="00BB629B" w:rsidRDefault="00A309B7" w:rsidP="00A309B7">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745A2E5D" w14:textId="17FE4014"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2B18E4F" w14:textId="1CBD930A" w:rsidR="00A309B7" w:rsidRPr="00BB629B" w:rsidRDefault="00A309B7" w:rsidP="00A309B7">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AD5586" w14:textId="77777777" w:rsidR="00A309B7" w:rsidRPr="00BB629B" w:rsidRDefault="00A309B7" w:rsidP="00A309B7">
            <w:pPr>
              <w:pStyle w:val="TAL"/>
              <w:rPr>
                <w:lang w:eastAsia="zh-CN"/>
              </w:rPr>
            </w:pPr>
            <w:r w:rsidRPr="00BB629B">
              <w:rPr>
                <w:lang w:eastAsia="zh-CN"/>
              </w:rPr>
              <w:t>2Rx</w:t>
            </w:r>
          </w:p>
          <w:p w14:paraId="04B6D3F2" w14:textId="77777777" w:rsidR="00A309B7" w:rsidRPr="00BB629B" w:rsidRDefault="00A309B7" w:rsidP="00A309B7">
            <w:pPr>
              <w:pStyle w:val="TAL"/>
              <w:rPr>
                <w:lang w:eastAsia="zh-CN"/>
              </w:rPr>
            </w:pPr>
            <w:r w:rsidRPr="00BB629B">
              <w:rPr>
                <w:lang w:eastAsia="zh-CN"/>
              </w:rPr>
              <w:t>4Rx</w:t>
            </w:r>
          </w:p>
        </w:tc>
      </w:tr>
      <w:tr w:rsidR="00A309B7" w:rsidRPr="00BB629B" w14:paraId="256741C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80814D9" w14:textId="77777777" w:rsidR="00A309B7" w:rsidRPr="00BB629B" w:rsidRDefault="00A309B7" w:rsidP="00A309B7">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914AD29" w14:textId="77777777" w:rsidR="00A309B7" w:rsidRPr="00BB629B" w:rsidRDefault="00A309B7" w:rsidP="00A309B7">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43E00D"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F72A9C" w14:textId="77777777" w:rsidR="00A309B7" w:rsidRPr="00BB629B" w:rsidRDefault="00A309B7" w:rsidP="00A309B7">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42AA559" w14:textId="146D838E"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1618C8" w14:textId="2FBE9697" w:rsidR="00A309B7" w:rsidRPr="00BB629B" w:rsidRDefault="00A309B7" w:rsidP="00A309B7">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C17525" w14:textId="77777777" w:rsidR="00A309B7" w:rsidRPr="00BB629B" w:rsidRDefault="00A309B7" w:rsidP="00A309B7">
            <w:pPr>
              <w:pStyle w:val="TAL"/>
              <w:rPr>
                <w:lang w:eastAsia="zh-CN"/>
              </w:rPr>
            </w:pPr>
            <w:r w:rsidRPr="00BB629B">
              <w:rPr>
                <w:lang w:eastAsia="zh-CN"/>
              </w:rPr>
              <w:t>2Rx</w:t>
            </w:r>
          </w:p>
          <w:p w14:paraId="75B7C0AA" w14:textId="77777777" w:rsidR="00A309B7" w:rsidRPr="00BB629B" w:rsidRDefault="00A309B7" w:rsidP="00A309B7">
            <w:pPr>
              <w:pStyle w:val="TAL"/>
              <w:rPr>
                <w:lang w:eastAsia="zh-CN"/>
              </w:rPr>
            </w:pPr>
            <w:r w:rsidRPr="00BB629B">
              <w:rPr>
                <w:lang w:eastAsia="zh-CN"/>
              </w:rPr>
              <w:t>4Rx</w:t>
            </w:r>
          </w:p>
        </w:tc>
      </w:tr>
      <w:tr w:rsidR="00A309B7" w:rsidRPr="00BB629B" w14:paraId="32DD611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55228A9" w14:textId="77777777" w:rsidR="00A309B7" w:rsidRPr="00BB629B" w:rsidRDefault="00A309B7" w:rsidP="00A309B7">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BEEA0EE" w14:textId="77777777" w:rsidR="00A309B7" w:rsidRPr="00BB629B" w:rsidRDefault="00A309B7" w:rsidP="00A309B7">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CA09384"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480C9D" w14:textId="77777777" w:rsidR="00A309B7" w:rsidRPr="00BB629B" w:rsidRDefault="00A309B7" w:rsidP="00A309B7">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218BED3" w14:textId="2353765D"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5D6BAE" w14:textId="3DA3DBEC" w:rsidR="00A309B7" w:rsidRPr="00BB629B" w:rsidRDefault="00A309B7" w:rsidP="00A309B7">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F8F9E7" w14:textId="77777777" w:rsidR="00A309B7" w:rsidRPr="00BB629B" w:rsidRDefault="00A309B7" w:rsidP="00A309B7">
            <w:pPr>
              <w:pStyle w:val="TAL"/>
              <w:rPr>
                <w:lang w:eastAsia="zh-CN"/>
              </w:rPr>
            </w:pPr>
            <w:r w:rsidRPr="00BB629B">
              <w:rPr>
                <w:lang w:eastAsia="zh-CN"/>
              </w:rPr>
              <w:t>2Rx</w:t>
            </w:r>
          </w:p>
          <w:p w14:paraId="26981153" w14:textId="77777777" w:rsidR="00A309B7" w:rsidRPr="00BB629B" w:rsidRDefault="00A309B7" w:rsidP="00A309B7">
            <w:pPr>
              <w:pStyle w:val="TAL"/>
              <w:rPr>
                <w:lang w:eastAsia="zh-CN"/>
              </w:rPr>
            </w:pPr>
            <w:r w:rsidRPr="00BB629B">
              <w:rPr>
                <w:lang w:eastAsia="zh-CN"/>
              </w:rPr>
              <w:t>4Rx</w:t>
            </w:r>
          </w:p>
        </w:tc>
      </w:tr>
      <w:tr w:rsidR="00A309B7" w:rsidRPr="00BB629B" w14:paraId="00B4A3F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1E365B5" w14:textId="77777777" w:rsidR="00A309B7" w:rsidRPr="00BB629B" w:rsidRDefault="00A309B7" w:rsidP="00A309B7">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BC1B83B" w14:textId="77777777" w:rsidR="00A309B7" w:rsidRPr="00BB629B" w:rsidRDefault="00A309B7" w:rsidP="00A309B7">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1C5836E" w14:textId="77777777" w:rsidR="00A309B7" w:rsidRPr="00BB629B" w:rsidRDefault="00A309B7" w:rsidP="00A309B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FDE30" w14:textId="77777777" w:rsidR="00A309B7" w:rsidRPr="00BB629B" w:rsidRDefault="00A309B7" w:rsidP="00A309B7">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0BBF5D" w14:textId="50EB875A"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DB92A26" w14:textId="5238C7FF" w:rsidR="00A309B7" w:rsidRPr="00BB629B" w:rsidRDefault="00A309B7" w:rsidP="00A309B7">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92EC10" w14:textId="77777777" w:rsidR="00A309B7" w:rsidRPr="00BB629B" w:rsidRDefault="00A309B7" w:rsidP="00A309B7">
            <w:pPr>
              <w:pStyle w:val="TAL"/>
              <w:rPr>
                <w:lang w:eastAsia="zh-CN"/>
              </w:rPr>
            </w:pPr>
            <w:r w:rsidRPr="00BB629B">
              <w:rPr>
                <w:lang w:eastAsia="zh-CN"/>
              </w:rPr>
              <w:t>2Rx</w:t>
            </w:r>
          </w:p>
          <w:p w14:paraId="6677102E" w14:textId="77777777" w:rsidR="00A309B7" w:rsidRPr="00BB629B" w:rsidRDefault="00A309B7" w:rsidP="00A309B7">
            <w:pPr>
              <w:pStyle w:val="TAL"/>
              <w:rPr>
                <w:lang w:eastAsia="zh-CN"/>
              </w:rPr>
            </w:pPr>
            <w:r w:rsidRPr="00BB629B">
              <w:rPr>
                <w:lang w:eastAsia="zh-CN"/>
              </w:rPr>
              <w:t>4Rx</w:t>
            </w:r>
          </w:p>
        </w:tc>
      </w:tr>
      <w:tr w:rsidR="00A309B7" w:rsidRPr="00BB629B" w14:paraId="2A6D70A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D03A3E9" w14:textId="77777777" w:rsidR="00A309B7" w:rsidRPr="00BB629B" w:rsidRDefault="00A309B7" w:rsidP="00A309B7">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FB3DF4F" w14:textId="77777777" w:rsidR="00A309B7" w:rsidRPr="00BB629B" w:rsidRDefault="00A309B7" w:rsidP="00A309B7">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8AD1D9" w14:textId="77777777" w:rsidR="00A309B7" w:rsidRPr="00BB629B" w:rsidRDefault="00A309B7" w:rsidP="00A309B7">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A14288" w14:textId="77777777" w:rsidR="00A309B7" w:rsidRPr="00BB629B" w:rsidRDefault="00A309B7" w:rsidP="00A309B7">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F8226EF" w14:textId="7F8D67C4"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1C7C42" w14:textId="675D649D" w:rsidR="00A309B7" w:rsidRPr="00BB629B" w:rsidRDefault="00A309B7" w:rsidP="00A309B7">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D7DD3A" w14:textId="77777777" w:rsidR="00A309B7" w:rsidRPr="00BB629B" w:rsidRDefault="00A309B7" w:rsidP="00A309B7">
            <w:pPr>
              <w:pStyle w:val="TAL"/>
              <w:rPr>
                <w:lang w:eastAsia="zh-CN"/>
              </w:rPr>
            </w:pPr>
            <w:r w:rsidRPr="00BB629B">
              <w:rPr>
                <w:lang w:eastAsia="zh-CN"/>
              </w:rPr>
              <w:t>2Rx</w:t>
            </w:r>
          </w:p>
          <w:p w14:paraId="7E4EA719" w14:textId="77777777" w:rsidR="00A309B7" w:rsidRPr="00BB629B" w:rsidRDefault="00A309B7" w:rsidP="00A309B7">
            <w:pPr>
              <w:pStyle w:val="TAL"/>
              <w:rPr>
                <w:lang w:eastAsia="zh-CN"/>
              </w:rPr>
            </w:pPr>
            <w:r w:rsidRPr="00BB629B">
              <w:rPr>
                <w:lang w:eastAsia="zh-CN"/>
              </w:rPr>
              <w:t>4Rx</w:t>
            </w:r>
          </w:p>
        </w:tc>
      </w:tr>
      <w:tr w:rsidR="00A309B7" w:rsidRPr="00BB629B" w14:paraId="4D87569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3879933" w14:textId="77777777" w:rsidR="00A309B7" w:rsidRPr="00BB629B" w:rsidRDefault="00A309B7" w:rsidP="00A309B7">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40D0DE6" w14:textId="77777777" w:rsidR="00A309B7" w:rsidRPr="00BB629B" w:rsidRDefault="00A309B7" w:rsidP="00A309B7">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3DAF843" w14:textId="77777777" w:rsidR="00A309B7" w:rsidRPr="00BB629B" w:rsidRDefault="00A309B7" w:rsidP="00A309B7">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272F5A9" w14:textId="77777777" w:rsidR="00A309B7" w:rsidRPr="00BB629B" w:rsidRDefault="00A309B7" w:rsidP="00A309B7">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F472DA2" w14:textId="29DF302F" w:rsidR="00A309B7" w:rsidRPr="00BB629B" w:rsidRDefault="00A309B7" w:rsidP="00A309B7">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AE8680" w14:textId="37E193BA" w:rsidR="00A309B7" w:rsidRPr="00BB629B" w:rsidRDefault="00A309B7" w:rsidP="00A309B7">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A6AD6DB" w14:textId="77777777" w:rsidR="00A309B7" w:rsidRPr="00BB629B" w:rsidRDefault="00A309B7" w:rsidP="00A309B7">
            <w:pPr>
              <w:pStyle w:val="TAL"/>
              <w:rPr>
                <w:lang w:eastAsia="zh-CN"/>
              </w:rPr>
            </w:pPr>
            <w:r w:rsidRPr="00BB629B">
              <w:rPr>
                <w:lang w:eastAsia="zh-CN"/>
              </w:rPr>
              <w:t>2Rx</w:t>
            </w:r>
          </w:p>
          <w:p w14:paraId="4FC18139" w14:textId="77777777" w:rsidR="00A309B7" w:rsidRPr="00BB629B" w:rsidRDefault="00A309B7" w:rsidP="00A309B7">
            <w:pPr>
              <w:pStyle w:val="TAL"/>
              <w:rPr>
                <w:lang w:eastAsia="zh-CN"/>
              </w:rPr>
            </w:pPr>
            <w:r w:rsidRPr="00BB629B">
              <w:rPr>
                <w:lang w:eastAsia="zh-CN"/>
              </w:rPr>
              <w:t>4Rx</w:t>
            </w:r>
          </w:p>
        </w:tc>
      </w:tr>
      <w:tr w:rsidR="00A309B7" w:rsidRPr="00BB629B" w14:paraId="4B0D5AA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22530" w14:textId="77777777" w:rsidR="00A309B7" w:rsidRPr="00BB629B" w:rsidRDefault="00A309B7" w:rsidP="00A309B7">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299B13" w14:textId="77777777" w:rsidR="00A309B7" w:rsidRPr="00BB629B" w:rsidRDefault="00A309B7" w:rsidP="00A309B7">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2EEC50" w14:textId="77777777" w:rsidR="00A309B7" w:rsidRPr="00BB629B" w:rsidRDefault="00A309B7" w:rsidP="00A309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2C8CAF" w14:textId="77777777" w:rsidR="00A309B7" w:rsidRPr="00BB629B" w:rsidRDefault="00A309B7" w:rsidP="00A309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1DE454" w14:textId="77777777" w:rsidR="00A309B7" w:rsidRPr="00BB629B" w:rsidRDefault="00A309B7" w:rsidP="00A309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CD1A52" w14:textId="77777777" w:rsidR="00A309B7" w:rsidRPr="00BB629B" w:rsidRDefault="00A309B7" w:rsidP="00A309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79149" w14:textId="77777777" w:rsidR="00A309B7" w:rsidRPr="00BB629B" w:rsidRDefault="00A309B7" w:rsidP="00A309B7">
            <w:pPr>
              <w:pStyle w:val="TAL"/>
              <w:rPr>
                <w:b/>
                <w:lang w:eastAsia="zh-CN"/>
              </w:rPr>
            </w:pPr>
          </w:p>
        </w:tc>
      </w:tr>
      <w:tr w:rsidR="00A309B7" w:rsidRPr="00BB629B" w14:paraId="4EAD5284"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5A5BE7A0" w14:textId="77777777" w:rsidR="00A309B7" w:rsidRPr="00BB629B" w:rsidRDefault="00A309B7" w:rsidP="00A309B7">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12D1C3FD" w14:textId="77777777" w:rsidR="00A309B7" w:rsidRPr="00BB629B" w:rsidRDefault="00A309B7" w:rsidP="00A309B7">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45872BE" w14:textId="77777777" w:rsidR="00A309B7" w:rsidRPr="00BB629B" w:rsidRDefault="00A309B7" w:rsidP="00A309B7">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368E7C" w14:textId="77777777" w:rsidR="00A309B7" w:rsidRPr="00BB629B" w:rsidRDefault="00A309B7" w:rsidP="00A309B7">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804EC02" w14:textId="56DB2122" w:rsidR="00A309B7" w:rsidRPr="00BB629B" w:rsidRDefault="00A309B7" w:rsidP="00A309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DEF513" w14:textId="5840B651" w:rsidR="00A309B7" w:rsidRPr="00BB629B" w:rsidRDefault="00A309B7" w:rsidP="00A309B7">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6CA667" w14:textId="77777777" w:rsidR="00A309B7" w:rsidRPr="00BB629B" w:rsidRDefault="00A309B7" w:rsidP="00A309B7">
            <w:pPr>
              <w:pStyle w:val="TAL"/>
              <w:rPr>
                <w:lang w:eastAsia="zh-CN"/>
              </w:rPr>
            </w:pPr>
            <w:r w:rsidRPr="00BB629B">
              <w:rPr>
                <w:lang w:eastAsia="zh-CN"/>
              </w:rPr>
              <w:t>2Rx</w:t>
            </w:r>
          </w:p>
          <w:p w14:paraId="2E38A8B7" w14:textId="77777777" w:rsidR="00A309B7" w:rsidRPr="00BB629B" w:rsidRDefault="00A309B7" w:rsidP="00A309B7">
            <w:pPr>
              <w:pStyle w:val="TAL"/>
              <w:rPr>
                <w:lang w:eastAsia="zh-CN"/>
              </w:rPr>
            </w:pPr>
            <w:r w:rsidRPr="00BB629B">
              <w:rPr>
                <w:lang w:eastAsia="zh-CN"/>
              </w:rPr>
              <w:t>4Rx</w:t>
            </w:r>
          </w:p>
        </w:tc>
      </w:tr>
      <w:tr w:rsidR="00A309B7" w:rsidRPr="00BB629B" w14:paraId="3458FD6A"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6A436A37" w14:textId="77777777" w:rsidR="00A309B7" w:rsidRPr="00BB629B" w:rsidRDefault="00A309B7" w:rsidP="00A309B7">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374EBF22" w14:textId="77777777" w:rsidR="00A309B7" w:rsidRPr="00BB629B" w:rsidRDefault="00A309B7" w:rsidP="00A309B7">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3075E8E" w14:textId="77777777" w:rsidR="00A309B7" w:rsidRPr="00BB629B" w:rsidRDefault="00A309B7" w:rsidP="00A309B7">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CC35A4F" w14:textId="77777777" w:rsidR="00A309B7" w:rsidRPr="00BB629B" w:rsidRDefault="00A309B7" w:rsidP="00A309B7">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C51AE" w14:textId="3613D843" w:rsidR="00A309B7" w:rsidRPr="00BB629B" w:rsidRDefault="00A309B7" w:rsidP="00A309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F8656E8" w14:textId="459F1F9C" w:rsidR="00A309B7" w:rsidRPr="00BB629B" w:rsidRDefault="00A309B7" w:rsidP="00A309B7">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C0BBD3" w14:textId="77777777" w:rsidR="00A309B7" w:rsidRPr="00BB629B" w:rsidRDefault="00A309B7" w:rsidP="00A309B7">
            <w:pPr>
              <w:pStyle w:val="TAL"/>
              <w:rPr>
                <w:lang w:eastAsia="zh-CN"/>
              </w:rPr>
            </w:pPr>
            <w:r w:rsidRPr="00BB629B">
              <w:rPr>
                <w:lang w:eastAsia="zh-CN"/>
              </w:rPr>
              <w:t>2Rx</w:t>
            </w:r>
          </w:p>
          <w:p w14:paraId="1FF27AAD" w14:textId="77777777" w:rsidR="00A309B7" w:rsidRPr="00BB629B" w:rsidRDefault="00A309B7" w:rsidP="00A309B7">
            <w:pPr>
              <w:pStyle w:val="TAL"/>
              <w:rPr>
                <w:lang w:eastAsia="zh-CN"/>
              </w:rPr>
            </w:pPr>
            <w:r w:rsidRPr="00BB629B">
              <w:rPr>
                <w:lang w:eastAsia="zh-CN"/>
              </w:rPr>
              <w:t>4Rx</w:t>
            </w:r>
          </w:p>
        </w:tc>
      </w:tr>
      <w:tr w:rsidR="00A309B7" w:rsidRPr="00BB629B" w14:paraId="6B5125A3"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54FE98AF" w14:textId="77777777" w:rsidR="00A309B7" w:rsidRPr="00BB629B" w:rsidRDefault="00A309B7" w:rsidP="00A309B7">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6344EDC" w14:textId="77777777" w:rsidR="00A309B7" w:rsidRPr="00BB629B" w:rsidRDefault="00A309B7" w:rsidP="00A309B7">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FC22D3B" w14:textId="77777777" w:rsidR="00A309B7" w:rsidRPr="00BB629B" w:rsidRDefault="00A309B7" w:rsidP="00A309B7">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4E0C12" w14:textId="77777777" w:rsidR="00A309B7" w:rsidRPr="00BB629B" w:rsidRDefault="00A309B7" w:rsidP="00A309B7">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831EDFF" w14:textId="1BC4E856" w:rsidR="00A309B7" w:rsidRPr="00BB629B" w:rsidRDefault="00A309B7" w:rsidP="00A309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843936" w14:textId="048C89E1" w:rsidR="00A309B7" w:rsidRPr="00BB629B" w:rsidRDefault="00A309B7" w:rsidP="00A309B7">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93A3D5" w14:textId="77777777" w:rsidR="00A309B7" w:rsidRPr="00BB629B" w:rsidRDefault="00A309B7" w:rsidP="00A309B7">
            <w:pPr>
              <w:pStyle w:val="TAL"/>
              <w:rPr>
                <w:lang w:eastAsia="zh-CN"/>
              </w:rPr>
            </w:pPr>
            <w:r w:rsidRPr="00BB629B">
              <w:rPr>
                <w:lang w:eastAsia="zh-CN"/>
              </w:rPr>
              <w:t>2Rx</w:t>
            </w:r>
          </w:p>
          <w:p w14:paraId="48010CB4" w14:textId="77777777" w:rsidR="00A309B7" w:rsidRPr="00BB629B" w:rsidRDefault="00A309B7" w:rsidP="00A309B7">
            <w:pPr>
              <w:pStyle w:val="TAL"/>
              <w:rPr>
                <w:lang w:eastAsia="zh-CN"/>
              </w:rPr>
            </w:pPr>
            <w:r w:rsidRPr="00BB629B">
              <w:rPr>
                <w:lang w:eastAsia="zh-CN"/>
              </w:rPr>
              <w:t>4Rx</w:t>
            </w:r>
          </w:p>
        </w:tc>
      </w:tr>
      <w:tr w:rsidR="00A309B7" w:rsidRPr="00BB629B" w14:paraId="6FE4D2BF"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231DCCA9" w14:textId="77777777" w:rsidR="00A309B7" w:rsidRPr="00BB629B" w:rsidRDefault="00A309B7" w:rsidP="00A309B7">
            <w:pPr>
              <w:pStyle w:val="TAL"/>
            </w:pPr>
            <w:r w:rsidRPr="00BB629B">
              <w:rPr>
                <w:rFonts w:eastAsia="MS Mincho"/>
              </w:rPr>
              <w:lastRenderedPageBreak/>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9413F58" w14:textId="77777777" w:rsidR="00A309B7" w:rsidRPr="00BB629B" w:rsidRDefault="00A309B7" w:rsidP="00A309B7">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727E58A" w14:textId="77777777" w:rsidR="00A309B7" w:rsidRPr="00BB629B" w:rsidRDefault="00A309B7" w:rsidP="00A309B7">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9DBF6B" w14:textId="77777777" w:rsidR="00A309B7" w:rsidRPr="00BB629B" w:rsidRDefault="00A309B7" w:rsidP="00A309B7">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EC52F02" w14:textId="04328F2D" w:rsidR="00A309B7" w:rsidRPr="00BB629B" w:rsidRDefault="00A309B7" w:rsidP="00A309B7">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A92FFA" w14:textId="1E9226ED" w:rsidR="00A309B7" w:rsidRPr="00BB629B" w:rsidRDefault="00A309B7" w:rsidP="00A309B7">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A25D5D" w14:textId="77777777" w:rsidR="00A309B7" w:rsidRPr="00BB629B" w:rsidRDefault="00A309B7" w:rsidP="00A309B7">
            <w:pPr>
              <w:pStyle w:val="TAL"/>
              <w:rPr>
                <w:lang w:eastAsia="zh-CN"/>
              </w:rPr>
            </w:pPr>
            <w:r w:rsidRPr="00BB629B">
              <w:rPr>
                <w:lang w:eastAsia="zh-CN"/>
              </w:rPr>
              <w:t>2Rx</w:t>
            </w:r>
          </w:p>
          <w:p w14:paraId="45E4A6EE" w14:textId="77777777" w:rsidR="00A309B7" w:rsidRPr="00BB629B" w:rsidRDefault="00A309B7" w:rsidP="00A309B7">
            <w:pPr>
              <w:pStyle w:val="TAL"/>
              <w:rPr>
                <w:lang w:eastAsia="zh-CN"/>
              </w:rPr>
            </w:pPr>
            <w:r w:rsidRPr="00BB629B">
              <w:rPr>
                <w:lang w:eastAsia="zh-CN"/>
              </w:rPr>
              <w:t>4Rx</w:t>
            </w:r>
          </w:p>
        </w:tc>
      </w:tr>
      <w:tr w:rsidR="00A309B7" w:rsidRPr="00BB629B" w14:paraId="6CEC8720" w14:textId="77777777" w:rsidTr="005B25FA">
        <w:trPr>
          <w:jc w:val="center"/>
        </w:trPr>
        <w:tc>
          <w:tcPr>
            <w:tcW w:w="1171" w:type="dxa"/>
            <w:tcBorders>
              <w:top w:val="single" w:sz="4" w:space="0" w:color="auto"/>
              <w:left w:val="single" w:sz="4" w:space="0" w:color="auto"/>
              <w:bottom w:val="nil"/>
              <w:right w:val="single" w:sz="4" w:space="0" w:color="auto"/>
            </w:tcBorders>
          </w:tcPr>
          <w:p w14:paraId="3875E4DF" w14:textId="77777777" w:rsidR="00A309B7" w:rsidRPr="00BB629B" w:rsidRDefault="00A309B7" w:rsidP="00A309B7">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1DD9FFAD" w14:textId="77777777" w:rsidR="00A309B7" w:rsidRPr="00BB629B" w:rsidRDefault="00A309B7" w:rsidP="00A309B7">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F326052" w14:textId="77777777" w:rsidR="00A309B7" w:rsidRPr="00BB629B" w:rsidRDefault="00A309B7" w:rsidP="00A309B7">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AA606C6" w14:textId="77777777" w:rsidR="00A309B7" w:rsidRPr="00BB629B" w:rsidRDefault="00A309B7" w:rsidP="00A309B7">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E5EC3BB" w14:textId="2378CDA3" w:rsidR="00A309B7" w:rsidRPr="00BB629B" w:rsidRDefault="00A309B7" w:rsidP="00A309B7">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487A2B2" w14:textId="63ED05E2" w:rsidR="00A309B7" w:rsidRPr="00BB629B" w:rsidRDefault="00A309B7" w:rsidP="00A309B7">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2793E42" w14:textId="77777777" w:rsidR="00A309B7" w:rsidRPr="00BB629B" w:rsidRDefault="00A309B7" w:rsidP="00A309B7">
            <w:pPr>
              <w:pStyle w:val="TAL"/>
              <w:rPr>
                <w:lang w:eastAsia="zh-CN"/>
              </w:rPr>
            </w:pPr>
            <w:r w:rsidRPr="00BB629B">
              <w:rPr>
                <w:lang w:eastAsia="zh-CN"/>
              </w:rPr>
              <w:t>2Rx</w:t>
            </w:r>
          </w:p>
          <w:p w14:paraId="605661A3" w14:textId="77777777" w:rsidR="00A309B7" w:rsidRPr="00BB629B" w:rsidRDefault="00A309B7" w:rsidP="00A309B7">
            <w:pPr>
              <w:pStyle w:val="TAL"/>
              <w:rPr>
                <w:lang w:eastAsia="zh-CN"/>
              </w:rPr>
            </w:pPr>
            <w:r w:rsidRPr="00BB629B">
              <w:rPr>
                <w:lang w:eastAsia="zh-CN"/>
              </w:rPr>
              <w:t>4Rx</w:t>
            </w:r>
          </w:p>
        </w:tc>
      </w:tr>
      <w:tr w:rsidR="003315C9" w:rsidRPr="00BB629B" w14:paraId="084ADD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8B975" w14:textId="77777777" w:rsidR="003315C9" w:rsidRPr="00BB629B" w:rsidRDefault="003315C9" w:rsidP="00F236E6">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BF8775" w14:textId="77777777" w:rsidR="003315C9" w:rsidRPr="00BB629B" w:rsidRDefault="003315C9" w:rsidP="00F236E6">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C780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56A84D"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83451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FDBF18"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8E9B6" w14:textId="77777777" w:rsidR="003315C9" w:rsidRPr="00BB629B" w:rsidRDefault="003315C9" w:rsidP="00F236E6">
            <w:pPr>
              <w:pStyle w:val="TAL"/>
              <w:rPr>
                <w:b/>
                <w:lang w:eastAsia="zh-CN"/>
              </w:rPr>
            </w:pPr>
          </w:p>
        </w:tc>
      </w:tr>
      <w:tr w:rsidR="003315C9" w:rsidRPr="00BB629B" w14:paraId="506A546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B2D11BD" w14:textId="77777777" w:rsidR="003315C9" w:rsidRPr="00BB629B" w:rsidRDefault="003315C9" w:rsidP="00F236E6">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B0E65F0" w14:textId="77777777" w:rsidR="003315C9" w:rsidRPr="00BB629B" w:rsidRDefault="003315C9" w:rsidP="00F236E6">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2697FB5" w14:textId="77777777" w:rsidR="003315C9" w:rsidRPr="00BB629B" w:rsidRDefault="003315C9" w:rsidP="00F236E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54FC3A"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5CFCC2" w14:textId="7ABD7D1E"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599E7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0AB46" w14:textId="77777777" w:rsidR="003315C9" w:rsidRPr="00BB629B" w:rsidRDefault="003315C9" w:rsidP="00F236E6">
            <w:pPr>
              <w:pStyle w:val="TAL"/>
              <w:rPr>
                <w:lang w:eastAsia="zh-CN"/>
              </w:rPr>
            </w:pPr>
            <w:r w:rsidRPr="00BB629B">
              <w:rPr>
                <w:lang w:eastAsia="zh-CN"/>
              </w:rPr>
              <w:t>2Rx</w:t>
            </w:r>
          </w:p>
          <w:p w14:paraId="36575BD2" w14:textId="77777777" w:rsidR="003315C9" w:rsidRPr="00BB629B" w:rsidRDefault="003315C9" w:rsidP="00F236E6">
            <w:pPr>
              <w:pStyle w:val="TAL"/>
              <w:rPr>
                <w:lang w:eastAsia="zh-CN"/>
              </w:rPr>
            </w:pPr>
            <w:r w:rsidRPr="00BB629B">
              <w:rPr>
                <w:lang w:eastAsia="zh-CN"/>
              </w:rPr>
              <w:t>4Rx</w:t>
            </w:r>
          </w:p>
        </w:tc>
      </w:tr>
      <w:tr w:rsidR="003315C9" w:rsidRPr="00BB629B" w14:paraId="33DDB88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A3456A6" w14:textId="77777777" w:rsidR="003315C9" w:rsidRPr="00BB629B" w:rsidRDefault="003315C9" w:rsidP="00F236E6">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64ECDB5F" w14:textId="77777777" w:rsidR="003315C9" w:rsidRPr="00BB629B" w:rsidRDefault="003315C9" w:rsidP="00F236E6">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DA8A6C6"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12DCE8" w14:textId="77777777" w:rsidR="003315C9" w:rsidRPr="00BB629B" w:rsidRDefault="003315C9" w:rsidP="00F236E6">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0B1AE89" w14:textId="11BA6F29"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E-UTRAN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819A27" w14:textId="77777777" w:rsidR="003315C9" w:rsidRPr="00BB629B" w:rsidRDefault="003315C9" w:rsidP="00F236E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3C8F3" w14:textId="77777777" w:rsidR="003315C9" w:rsidRPr="00BB629B" w:rsidRDefault="003315C9" w:rsidP="00F236E6">
            <w:pPr>
              <w:pStyle w:val="TAL"/>
              <w:rPr>
                <w:lang w:eastAsia="zh-CN"/>
              </w:rPr>
            </w:pPr>
            <w:r w:rsidRPr="00BB629B">
              <w:rPr>
                <w:lang w:eastAsia="zh-CN"/>
              </w:rPr>
              <w:t>2Rx</w:t>
            </w:r>
          </w:p>
          <w:p w14:paraId="4A40D2A4" w14:textId="77777777" w:rsidR="003315C9" w:rsidRPr="00BB629B" w:rsidRDefault="003315C9" w:rsidP="00F236E6">
            <w:pPr>
              <w:pStyle w:val="TAL"/>
              <w:rPr>
                <w:lang w:eastAsia="zh-CN"/>
              </w:rPr>
            </w:pPr>
            <w:r w:rsidRPr="00BB629B">
              <w:rPr>
                <w:lang w:eastAsia="zh-CN"/>
              </w:rPr>
              <w:t>4Rx</w:t>
            </w:r>
          </w:p>
        </w:tc>
      </w:tr>
      <w:tr w:rsidR="003315C9" w:rsidRPr="00BB629B" w14:paraId="124415C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BFD739A" w14:textId="77777777" w:rsidR="003315C9" w:rsidRPr="00BB629B" w:rsidRDefault="003315C9" w:rsidP="00F236E6">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548C33F" w14:textId="77777777" w:rsidR="003315C9" w:rsidRPr="00BB629B" w:rsidRDefault="003315C9" w:rsidP="00F236E6">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3771BBB"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6FB897" w14:textId="77777777" w:rsidR="003315C9" w:rsidRPr="00BB629B" w:rsidRDefault="003315C9" w:rsidP="00F236E6">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480942CF" w14:textId="1C7A572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54E3C1" w14:textId="77777777" w:rsidR="003315C9" w:rsidRPr="00BB629B" w:rsidRDefault="003315C9" w:rsidP="00F236E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B233D0" w14:textId="77777777" w:rsidR="003315C9" w:rsidRPr="00BB629B" w:rsidRDefault="003315C9" w:rsidP="00F236E6">
            <w:pPr>
              <w:pStyle w:val="TAL"/>
              <w:rPr>
                <w:lang w:eastAsia="zh-CN"/>
              </w:rPr>
            </w:pPr>
            <w:r w:rsidRPr="00BB629B">
              <w:rPr>
                <w:lang w:eastAsia="zh-CN"/>
              </w:rPr>
              <w:t>2Rx</w:t>
            </w:r>
          </w:p>
          <w:p w14:paraId="4C7A7E17" w14:textId="77777777" w:rsidR="003315C9" w:rsidRPr="00BB629B" w:rsidRDefault="003315C9" w:rsidP="00F236E6">
            <w:pPr>
              <w:pStyle w:val="TAL"/>
              <w:rPr>
                <w:lang w:eastAsia="zh-CN"/>
              </w:rPr>
            </w:pPr>
            <w:r w:rsidRPr="00BB629B">
              <w:rPr>
                <w:lang w:eastAsia="zh-CN"/>
              </w:rPr>
              <w:t>4Rx</w:t>
            </w:r>
          </w:p>
        </w:tc>
      </w:tr>
      <w:tr w:rsidR="003315C9" w:rsidRPr="00BB629B" w14:paraId="4D017C2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04D3A1" w14:textId="77777777" w:rsidR="003315C9" w:rsidRPr="00BB629B" w:rsidRDefault="003315C9" w:rsidP="00F236E6">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379AE3" w14:textId="77777777" w:rsidR="003315C9" w:rsidRPr="00BB629B" w:rsidRDefault="003315C9" w:rsidP="00F236E6">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53DB04F"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AA1A93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E610CD"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31F768B" w14:textId="77777777" w:rsidR="003315C9" w:rsidRPr="00BB629B" w:rsidRDefault="003315C9" w:rsidP="00F236E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91385D2" w14:textId="77777777" w:rsidR="003315C9" w:rsidRPr="00BB629B" w:rsidRDefault="003315C9" w:rsidP="00F236E6">
            <w:pPr>
              <w:pStyle w:val="TAL"/>
              <w:rPr>
                <w:b/>
                <w:lang w:eastAsia="zh-CN"/>
              </w:rPr>
            </w:pPr>
          </w:p>
        </w:tc>
      </w:tr>
      <w:tr w:rsidR="00831E05" w:rsidRPr="00BB629B" w14:paraId="251B13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053DE9" w14:textId="77777777" w:rsidR="00831E05" w:rsidRPr="00BB629B" w:rsidRDefault="00831E05" w:rsidP="00831E05">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D24E7A3" w14:textId="77777777" w:rsidR="00831E05" w:rsidRPr="00BB629B" w:rsidRDefault="00831E05" w:rsidP="00831E05">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BD749CE" w14:textId="77777777" w:rsidR="00831E05" w:rsidRPr="00BB629B" w:rsidRDefault="00831E05" w:rsidP="00831E0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D374BC3" w14:textId="77777777" w:rsidR="00831E05" w:rsidRPr="00BB629B" w:rsidRDefault="00831E05" w:rsidP="00831E05">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D624F49" w14:textId="3ECC2CD8" w:rsidR="00831E05" w:rsidRPr="00BB629B" w:rsidRDefault="00831E05" w:rsidP="00831E0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85606" w14:textId="316C46D1" w:rsidR="00831E05" w:rsidRPr="00BB629B" w:rsidRDefault="00831E05" w:rsidP="00831E05">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58E7FD" w14:textId="77777777" w:rsidR="00831E05" w:rsidRPr="00BB629B" w:rsidRDefault="00831E05" w:rsidP="00831E05">
            <w:pPr>
              <w:pStyle w:val="TAL"/>
              <w:rPr>
                <w:lang w:eastAsia="zh-CN"/>
              </w:rPr>
            </w:pPr>
            <w:r w:rsidRPr="00BB629B">
              <w:rPr>
                <w:lang w:eastAsia="zh-CN"/>
              </w:rPr>
              <w:t>2Rx</w:t>
            </w:r>
          </w:p>
          <w:p w14:paraId="79C8BD82" w14:textId="77777777" w:rsidR="00831E05" w:rsidRPr="00BB629B" w:rsidRDefault="00831E05" w:rsidP="00831E05">
            <w:pPr>
              <w:pStyle w:val="TAL"/>
              <w:rPr>
                <w:lang w:eastAsia="zh-CN"/>
              </w:rPr>
            </w:pPr>
            <w:r w:rsidRPr="00BB629B">
              <w:rPr>
                <w:lang w:eastAsia="zh-CN"/>
              </w:rPr>
              <w:t>4Rx</w:t>
            </w:r>
          </w:p>
        </w:tc>
      </w:tr>
      <w:tr w:rsidR="00831E05" w:rsidRPr="00BB629B" w14:paraId="12B67B7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AD8FE29" w14:textId="77777777" w:rsidR="00831E05" w:rsidRPr="00BB629B" w:rsidRDefault="00831E05" w:rsidP="00831E05">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19B3D2B" w14:textId="77777777" w:rsidR="00831E05" w:rsidRPr="00BB629B" w:rsidRDefault="00831E05" w:rsidP="00831E05">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B865F09" w14:textId="77777777" w:rsidR="00831E05" w:rsidRPr="00BB629B" w:rsidRDefault="00831E05" w:rsidP="00831E0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F88987" w14:textId="77777777" w:rsidR="00831E05" w:rsidRPr="00BB629B" w:rsidRDefault="00831E05" w:rsidP="00831E05">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5C0CECB" w14:textId="0DE8C029" w:rsidR="00831E05" w:rsidRPr="00BB629B" w:rsidRDefault="00831E05" w:rsidP="00831E0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0CA17E9" w14:textId="21E5926D" w:rsidR="00831E05" w:rsidRPr="00BB629B" w:rsidRDefault="00831E05" w:rsidP="00831E05">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044181" w14:textId="77777777" w:rsidR="00831E05" w:rsidRPr="00BB629B" w:rsidRDefault="00831E05" w:rsidP="00831E05">
            <w:pPr>
              <w:pStyle w:val="TAL"/>
              <w:rPr>
                <w:lang w:eastAsia="zh-CN"/>
              </w:rPr>
            </w:pPr>
            <w:r w:rsidRPr="00BB629B">
              <w:rPr>
                <w:lang w:eastAsia="zh-CN"/>
              </w:rPr>
              <w:t>2Rx</w:t>
            </w:r>
          </w:p>
          <w:p w14:paraId="0251AF15" w14:textId="77777777" w:rsidR="00831E05" w:rsidRPr="00BB629B" w:rsidRDefault="00831E05" w:rsidP="00831E05">
            <w:pPr>
              <w:pStyle w:val="TAL"/>
              <w:rPr>
                <w:lang w:eastAsia="zh-CN"/>
              </w:rPr>
            </w:pPr>
            <w:r w:rsidRPr="00BB629B">
              <w:rPr>
                <w:lang w:eastAsia="zh-CN"/>
              </w:rPr>
              <w:t>4Rx</w:t>
            </w:r>
          </w:p>
        </w:tc>
      </w:tr>
      <w:tr w:rsidR="00831E05" w:rsidRPr="00BB629B" w14:paraId="170012D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DAB5EF8" w14:textId="77777777" w:rsidR="00831E05" w:rsidRPr="00BB629B" w:rsidRDefault="00831E05" w:rsidP="00831E05">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2673FAA" w14:textId="77777777" w:rsidR="00831E05" w:rsidRPr="00BB629B" w:rsidRDefault="00831E05" w:rsidP="00831E05">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E022211" w14:textId="77777777" w:rsidR="00831E05" w:rsidRPr="00BB629B" w:rsidRDefault="00831E05" w:rsidP="00831E0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2E1C0B0" w14:textId="77777777" w:rsidR="00831E05" w:rsidRPr="00BB629B" w:rsidRDefault="00831E05" w:rsidP="00831E05">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9AA09F6" w14:textId="40F20A1F" w:rsidR="00831E05" w:rsidRPr="00BB629B" w:rsidRDefault="00831E05" w:rsidP="00831E0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4CFD1A" w14:textId="7F2F128C" w:rsidR="00831E05" w:rsidRPr="00BB629B" w:rsidRDefault="00831E05" w:rsidP="00831E05">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96CD61" w14:textId="77777777" w:rsidR="00831E05" w:rsidRPr="00BB629B" w:rsidRDefault="00831E05" w:rsidP="00831E05">
            <w:pPr>
              <w:pStyle w:val="TAL"/>
              <w:rPr>
                <w:lang w:eastAsia="zh-CN"/>
              </w:rPr>
            </w:pPr>
            <w:r w:rsidRPr="00BB629B">
              <w:rPr>
                <w:lang w:eastAsia="zh-CN"/>
              </w:rPr>
              <w:t>2Rx</w:t>
            </w:r>
          </w:p>
          <w:p w14:paraId="4B51AA53" w14:textId="77777777" w:rsidR="00831E05" w:rsidRPr="00BB629B" w:rsidRDefault="00831E05" w:rsidP="00831E05">
            <w:pPr>
              <w:pStyle w:val="TAL"/>
              <w:rPr>
                <w:lang w:eastAsia="zh-CN"/>
              </w:rPr>
            </w:pPr>
            <w:r w:rsidRPr="00BB629B">
              <w:rPr>
                <w:lang w:eastAsia="zh-CN"/>
              </w:rPr>
              <w:t>4Rx</w:t>
            </w:r>
          </w:p>
        </w:tc>
      </w:tr>
      <w:tr w:rsidR="00831E05" w:rsidRPr="00BB629B" w14:paraId="3FCEAEF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8DE752C" w14:textId="77777777" w:rsidR="00831E05" w:rsidRPr="00BB629B" w:rsidRDefault="00831E05" w:rsidP="00831E05">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942215C" w14:textId="77777777" w:rsidR="00831E05" w:rsidRPr="00BB629B" w:rsidRDefault="00831E05" w:rsidP="00831E05">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066A03" w14:textId="77777777" w:rsidR="00831E05" w:rsidRPr="00BB629B" w:rsidRDefault="00831E05" w:rsidP="00831E0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1DD9A6" w14:textId="77777777" w:rsidR="00831E05" w:rsidRPr="00BB629B" w:rsidRDefault="00831E05" w:rsidP="00831E05">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335FA4" w14:textId="2CD76975" w:rsidR="00831E05" w:rsidRPr="00BB629B" w:rsidRDefault="00831E05" w:rsidP="00831E0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E8E21B" w14:textId="4BE7727B" w:rsidR="00831E05" w:rsidRPr="00BB629B" w:rsidRDefault="00831E05" w:rsidP="00831E05">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37033F" w14:textId="77777777" w:rsidR="00831E05" w:rsidRPr="00BB629B" w:rsidRDefault="00831E05" w:rsidP="00831E05">
            <w:pPr>
              <w:pStyle w:val="TAL"/>
              <w:rPr>
                <w:lang w:eastAsia="zh-CN"/>
              </w:rPr>
            </w:pPr>
            <w:r w:rsidRPr="00BB629B">
              <w:rPr>
                <w:lang w:eastAsia="zh-CN"/>
              </w:rPr>
              <w:t>2Rx</w:t>
            </w:r>
          </w:p>
          <w:p w14:paraId="05844EC6" w14:textId="77777777" w:rsidR="00831E05" w:rsidRPr="00BB629B" w:rsidRDefault="00831E05" w:rsidP="00831E05">
            <w:pPr>
              <w:pStyle w:val="TAL"/>
              <w:rPr>
                <w:lang w:eastAsia="zh-CN"/>
              </w:rPr>
            </w:pPr>
            <w:r w:rsidRPr="00BB629B">
              <w:rPr>
                <w:lang w:eastAsia="zh-CN"/>
              </w:rPr>
              <w:t>4Rx</w:t>
            </w:r>
          </w:p>
        </w:tc>
      </w:tr>
      <w:tr w:rsidR="00831E05" w:rsidRPr="00BB629B" w14:paraId="0278B7B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71AF392" w14:textId="77777777" w:rsidR="00831E05" w:rsidRPr="00BB629B" w:rsidRDefault="00831E05" w:rsidP="00831E05">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FFF30EE" w14:textId="77777777" w:rsidR="00831E05" w:rsidRPr="00BB629B" w:rsidRDefault="00831E05" w:rsidP="00831E05">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C051544" w14:textId="77777777" w:rsidR="00831E05" w:rsidRPr="00BB629B" w:rsidRDefault="00831E05" w:rsidP="00831E05">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A0DC6BE" w14:textId="77777777" w:rsidR="00831E05" w:rsidRPr="00BB629B" w:rsidRDefault="00831E05" w:rsidP="00831E05">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8E363A" w14:textId="0AAF7FA8" w:rsidR="00831E05" w:rsidRPr="00BB629B" w:rsidRDefault="00831E05" w:rsidP="00831E05">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3C30253" w14:textId="091FA8A3" w:rsidR="00831E05" w:rsidRPr="00BB629B" w:rsidRDefault="00831E05" w:rsidP="00831E05">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0B3CE6EC" w14:textId="77777777" w:rsidR="00831E05" w:rsidRPr="00BB629B" w:rsidRDefault="00831E05" w:rsidP="00831E05">
            <w:pPr>
              <w:pStyle w:val="TAL"/>
              <w:rPr>
                <w:lang w:eastAsia="zh-CN"/>
              </w:rPr>
            </w:pPr>
            <w:r w:rsidRPr="00BB629B">
              <w:rPr>
                <w:lang w:eastAsia="zh-CN"/>
              </w:rPr>
              <w:t>2Rx</w:t>
            </w:r>
          </w:p>
          <w:p w14:paraId="3A73AB20" w14:textId="77777777" w:rsidR="00831E05" w:rsidRPr="00BB629B" w:rsidRDefault="00831E05" w:rsidP="00831E05">
            <w:pPr>
              <w:pStyle w:val="TAL"/>
              <w:rPr>
                <w:lang w:eastAsia="zh-CN"/>
              </w:rPr>
            </w:pPr>
            <w:r w:rsidRPr="00BB629B">
              <w:rPr>
                <w:lang w:eastAsia="zh-CN"/>
              </w:rPr>
              <w:t>4Rx</w:t>
            </w:r>
          </w:p>
        </w:tc>
      </w:tr>
      <w:tr w:rsidR="003315C9" w:rsidRPr="00BB629B" w14:paraId="3D135DE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2D30E3" w14:textId="77777777" w:rsidR="003315C9" w:rsidRPr="00BB629B" w:rsidRDefault="003315C9" w:rsidP="00F236E6">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B957E6" w14:textId="77777777" w:rsidR="003315C9" w:rsidRPr="00BB629B" w:rsidRDefault="003315C9" w:rsidP="00F236E6">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6DDE7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FC086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DBC98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E7BD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727586" w14:textId="77777777" w:rsidR="003315C9" w:rsidRPr="00BB629B" w:rsidRDefault="003315C9" w:rsidP="00F236E6">
            <w:pPr>
              <w:pStyle w:val="TAL"/>
              <w:rPr>
                <w:b/>
                <w:lang w:eastAsia="zh-CN"/>
              </w:rPr>
            </w:pPr>
          </w:p>
        </w:tc>
      </w:tr>
      <w:tr w:rsidR="003315C9" w:rsidRPr="00BB629B" w14:paraId="2B850CE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B069162" w14:textId="77777777" w:rsidR="003315C9" w:rsidRPr="00BB629B" w:rsidRDefault="003315C9" w:rsidP="00F236E6">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60418FF" w14:textId="77777777" w:rsidR="003315C9" w:rsidRPr="00BB629B" w:rsidRDefault="003315C9" w:rsidP="00F236E6">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63FB18C"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48B2990" w14:textId="77777777" w:rsidR="003315C9" w:rsidRPr="00BB629B" w:rsidRDefault="003315C9" w:rsidP="00F236E6">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9C6741F" w14:textId="4B6B9283" w:rsidR="003315C9" w:rsidRPr="00BB629B" w:rsidRDefault="005B25FA" w:rsidP="00F236E6">
            <w:pPr>
              <w:pStyle w:val="TAL"/>
              <w:rPr>
                <w:lang w:eastAsia="zh-CN"/>
              </w:rPr>
            </w:pPr>
            <w:r>
              <w:rPr>
                <w:rFonts w:eastAsia="MS Mincho" w:cs="Arial"/>
              </w:rPr>
              <w:t>UEs</w:t>
            </w:r>
            <w:r w:rsidR="003315C9"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D6197EF"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EA164"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40522C94" w14:textId="77777777" w:rsidR="003315C9" w:rsidRPr="00BB629B" w:rsidRDefault="003315C9" w:rsidP="00F236E6">
            <w:pPr>
              <w:pStyle w:val="TAL"/>
              <w:rPr>
                <w:lang w:eastAsia="zh-CN"/>
              </w:rPr>
            </w:pPr>
            <w:r w:rsidRPr="00BB629B">
              <w:rPr>
                <w:rFonts w:cs="Arial"/>
                <w:lang w:eastAsia="zh-CN"/>
              </w:rPr>
              <w:t>4Rx</w:t>
            </w:r>
          </w:p>
        </w:tc>
      </w:tr>
      <w:tr w:rsidR="003315C9" w:rsidRPr="00BB629B" w14:paraId="5DEB70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A4C92F2" w14:textId="77777777" w:rsidR="003315C9" w:rsidRPr="00BB629B" w:rsidRDefault="003315C9" w:rsidP="00F236E6">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6AE1B04" w14:textId="77777777" w:rsidR="003315C9" w:rsidRPr="00BB629B" w:rsidRDefault="003315C9" w:rsidP="00F236E6">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4F3EC5"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B27EEFF"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60887F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554569" w14:textId="77777777" w:rsidR="003315C9" w:rsidRPr="00BB629B" w:rsidRDefault="003315C9" w:rsidP="00F236E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547A79" w14:textId="77777777" w:rsidR="003315C9" w:rsidRPr="00BB629B" w:rsidRDefault="003315C9" w:rsidP="00F236E6">
            <w:pPr>
              <w:pStyle w:val="TAL"/>
              <w:rPr>
                <w:b/>
                <w:lang w:eastAsia="zh-CN"/>
              </w:rPr>
            </w:pPr>
          </w:p>
        </w:tc>
      </w:tr>
      <w:tr w:rsidR="003315C9" w:rsidRPr="00BB629B" w14:paraId="27BE0BE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C361011" w14:textId="77777777" w:rsidR="003315C9" w:rsidRPr="00BB629B" w:rsidRDefault="003315C9" w:rsidP="00F236E6">
            <w:pPr>
              <w:pStyle w:val="TAL"/>
            </w:pPr>
            <w:r w:rsidRPr="00BB629B">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31132D40" w14:textId="77777777" w:rsidR="003315C9" w:rsidRPr="00BB629B" w:rsidRDefault="003315C9" w:rsidP="00F236E6">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7BBB842"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79884D0" w14:textId="77777777" w:rsidR="003315C9" w:rsidRPr="00BB629B" w:rsidRDefault="003315C9" w:rsidP="00F236E6">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12BC1F5" w14:textId="5926763A"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r w:rsidR="003315C9" w:rsidRPr="00BB629B">
              <w:rPr>
                <w:rFonts w:eastAsia="SimSun"/>
                <w:lang w:eastAsia="zh-CN"/>
              </w:rPr>
              <w:t xml:space="preserve">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6BC95CB"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BCB52A9"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122EC812" w14:textId="77777777" w:rsidR="003315C9" w:rsidRPr="00BB629B" w:rsidRDefault="003315C9" w:rsidP="00F236E6">
            <w:pPr>
              <w:pStyle w:val="TAL"/>
              <w:rPr>
                <w:lang w:eastAsia="zh-CN"/>
              </w:rPr>
            </w:pPr>
            <w:r w:rsidRPr="00BB629B">
              <w:rPr>
                <w:rFonts w:cs="Arial"/>
                <w:lang w:eastAsia="zh-CN"/>
              </w:rPr>
              <w:t>4Rx</w:t>
            </w:r>
          </w:p>
        </w:tc>
      </w:tr>
      <w:tr w:rsidR="003315C9" w:rsidRPr="00BB629B" w14:paraId="5D44F2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0DA94D0" w14:textId="77777777" w:rsidR="003315C9" w:rsidRPr="00BB629B" w:rsidRDefault="003315C9" w:rsidP="00F236E6">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1C8BB822" w14:textId="77777777" w:rsidR="003315C9" w:rsidRPr="00BB629B" w:rsidRDefault="003315C9" w:rsidP="00F236E6">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3723B3F0"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FBAD1E1" w14:textId="77777777" w:rsidR="003315C9" w:rsidRPr="00BB629B" w:rsidRDefault="003315C9" w:rsidP="00F236E6">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D12A0D1" w14:textId="12DB03CD" w:rsidR="003315C9" w:rsidRPr="00BB629B" w:rsidRDefault="005B25FA" w:rsidP="00F236E6">
            <w:pPr>
              <w:pStyle w:val="TAL"/>
              <w:rPr>
                <w:lang w:eastAsia="zh-CN"/>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 xml:space="preserve">dedicated </w:t>
            </w:r>
            <w:r w:rsidR="003315C9"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EB06A55"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EC3B2F"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11A7611B" w14:textId="77777777" w:rsidR="003315C9" w:rsidRPr="00BB629B" w:rsidRDefault="003315C9" w:rsidP="00F236E6">
            <w:pPr>
              <w:pStyle w:val="TAL"/>
              <w:rPr>
                <w:lang w:eastAsia="zh-CN"/>
              </w:rPr>
            </w:pPr>
            <w:r w:rsidRPr="00BB629B">
              <w:rPr>
                <w:rFonts w:cs="Arial"/>
                <w:lang w:eastAsia="zh-CN"/>
              </w:rPr>
              <w:t>4Rx</w:t>
            </w:r>
          </w:p>
        </w:tc>
      </w:tr>
      <w:tr w:rsidR="003315C9" w:rsidRPr="00BB629B" w14:paraId="7B2BE4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927FE5C" w14:textId="77777777" w:rsidR="003315C9" w:rsidRPr="00BB629B" w:rsidRDefault="003315C9" w:rsidP="00F236E6">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E55D2DB" w14:textId="77777777" w:rsidR="003315C9" w:rsidRPr="00BB629B" w:rsidRDefault="003315C9" w:rsidP="00F236E6">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D8707AE"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03E7C2C" w14:textId="77777777" w:rsidR="003315C9" w:rsidRPr="00BB629B" w:rsidRDefault="003315C9" w:rsidP="00F236E6">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82E7549" w14:textId="2B3B90F7" w:rsidR="003315C9" w:rsidRPr="00BB629B" w:rsidRDefault="005B25FA" w:rsidP="00F236E6">
            <w:pPr>
              <w:pStyle w:val="TAL"/>
              <w:rPr>
                <w:lang w:eastAsia="zh-CN"/>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 FR1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9562810"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94BF701"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724FD1AE" w14:textId="77777777" w:rsidR="003315C9" w:rsidRPr="00BB629B" w:rsidRDefault="003315C9" w:rsidP="00F236E6">
            <w:pPr>
              <w:pStyle w:val="TAL"/>
              <w:rPr>
                <w:lang w:eastAsia="zh-CN"/>
              </w:rPr>
            </w:pPr>
            <w:r w:rsidRPr="00BB629B">
              <w:rPr>
                <w:rFonts w:cs="Arial"/>
                <w:lang w:eastAsia="zh-CN"/>
              </w:rPr>
              <w:t>4Rx</w:t>
            </w:r>
          </w:p>
        </w:tc>
      </w:tr>
      <w:tr w:rsidR="003315C9" w:rsidRPr="00BB629B" w14:paraId="428FB70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F6E3D8" w14:textId="77777777" w:rsidR="003315C9" w:rsidRPr="00BB629B" w:rsidRDefault="003315C9" w:rsidP="00F236E6">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8FCA48" w14:textId="77777777" w:rsidR="003315C9" w:rsidRPr="00BB629B" w:rsidRDefault="003315C9" w:rsidP="00F236E6">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500CD1"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86D8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F292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BA140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F691A" w14:textId="77777777" w:rsidR="003315C9" w:rsidRPr="00BB629B" w:rsidRDefault="003315C9" w:rsidP="00F236E6">
            <w:pPr>
              <w:pStyle w:val="TAL"/>
              <w:rPr>
                <w:b/>
                <w:lang w:eastAsia="zh-CN"/>
              </w:rPr>
            </w:pPr>
          </w:p>
        </w:tc>
      </w:tr>
      <w:tr w:rsidR="003315C9" w:rsidRPr="00BB629B" w14:paraId="6C59C07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E6D644E" w14:textId="77777777" w:rsidR="003315C9" w:rsidRPr="00BB629B" w:rsidRDefault="003315C9" w:rsidP="00F236E6">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65ADD93A" w14:textId="77777777" w:rsidR="003315C9" w:rsidRPr="00BB629B" w:rsidRDefault="003315C9" w:rsidP="00F236E6">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9737E8E"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CAEA6C" w14:textId="77777777" w:rsidR="003315C9" w:rsidRPr="00BB629B" w:rsidRDefault="003315C9" w:rsidP="00F236E6">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9900D1A" w14:textId="39E93C57"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r w:rsidR="003315C9" w:rsidRPr="00BB629B">
              <w:rPr>
                <w:rFonts w:eastAsia="MS Mincho" w:cs="Arial"/>
              </w:rPr>
              <w:t xml:space="preserve"> and </w:t>
            </w:r>
            <w:r w:rsidR="003315C9"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653461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B470D6" w14:textId="77777777" w:rsidR="003315C9" w:rsidRPr="00BB629B" w:rsidRDefault="003315C9" w:rsidP="00F236E6">
            <w:pPr>
              <w:pStyle w:val="TAL"/>
              <w:rPr>
                <w:lang w:eastAsia="zh-CN"/>
              </w:rPr>
            </w:pPr>
          </w:p>
        </w:tc>
      </w:tr>
      <w:tr w:rsidR="003315C9" w:rsidRPr="00BB629B" w14:paraId="78B465A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8B53F" w14:textId="77777777" w:rsidR="003315C9" w:rsidRPr="00BB629B" w:rsidRDefault="003315C9" w:rsidP="00F236E6">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E1803" w14:textId="77777777" w:rsidR="003315C9" w:rsidRPr="00BB629B" w:rsidRDefault="003315C9" w:rsidP="00F236E6">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C1B08"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E5EA2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53E74E"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D63B7"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74F28" w14:textId="77777777" w:rsidR="003315C9" w:rsidRPr="00BB629B" w:rsidRDefault="003315C9" w:rsidP="00F236E6">
            <w:pPr>
              <w:pStyle w:val="TAL"/>
              <w:rPr>
                <w:b/>
                <w:lang w:eastAsia="zh-CN"/>
              </w:rPr>
            </w:pPr>
          </w:p>
        </w:tc>
      </w:tr>
      <w:tr w:rsidR="003315C9" w:rsidRPr="00BB629B" w14:paraId="3EC2CF2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BADAE3C" w14:textId="77777777" w:rsidR="003315C9" w:rsidRPr="00BB629B" w:rsidRDefault="003315C9" w:rsidP="00F236E6">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11020E8A" w14:textId="77777777" w:rsidR="003315C9" w:rsidRPr="00BB629B" w:rsidRDefault="003315C9" w:rsidP="00F236E6">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6F47656"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6C8F8B" w14:textId="77777777" w:rsidR="003315C9" w:rsidRPr="00BB629B" w:rsidRDefault="003315C9" w:rsidP="00F236E6">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4ECB9A37" w14:textId="35116336"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t>NE-DC</w:t>
            </w:r>
            <w:r w:rsidR="003315C9" w:rsidRPr="00BB629B">
              <w:rPr>
                <w:lang w:eastAsia="zh-CN"/>
              </w:rPr>
              <w:t xml:space="preserve"> FR1</w:t>
            </w:r>
            <w:r w:rsidR="003315C9" w:rsidRPr="00BB629B">
              <w:t xml:space="preserve"> and </w:t>
            </w:r>
            <w:r w:rsidR="003315C9"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3E81E3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DB6BC9" w14:textId="77777777" w:rsidR="003315C9" w:rsidRPr="00BB629B" w:rsidRDefault="003315C9" w:rsidP="00F236E6">
            <w:pPr>
              <w:pStyle w:val="TAL"/>
              <w:rPr>
                <w:lang w:eastAsia="zh-CN"/>
              </w:rPr>
            </w:pPr>
          </w:p>
        </w:tc>
      </w:tr>
      <w:tr w:rsidR="00A32CEB" w:rsidRPr="00A32CEB" w14:paraId="39622D3F"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25A5C65" w14:textId="77777777" w:rsidR="00A32CEB" w:rsidRPr="00A32CEB" w:rsidRDefault="00A32CEB" w:rsidP="00A32CEB">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F9749F5" w14:textId="77777777" w:rsidR="00A32CEB" w:rsidRPr="00A32CEB" w:rsidRDefault="00A32CEB" w:rsidP="00A32CEB">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FD2FD7" w14:textId="77777777" w:rsidR="00A32CEB" w:rsidRPr="00A32CEB" w:rsidRDefault="00A32CEB" w:rsidP="00A32CEB">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21446A" w14:textId="77777777" w:rsidR="00A32CEB" w:rsidRPr="00A32CEB" w:rsidRDefault="00A32CEB" w:rsidP="00A32CEB">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4A7344" w14:textId="77777777" w:rsidR="00A32CEB" w:rsidRPr="00A32CEB" w:rsidRDefault="00A32CEB" w:rsidP="00A32CEB">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34F2F7" w14:textId="77777777" w:rsidR="00A32CEB" w:rsidRPr="00A32CEB" w:rsidRDefault="00A32CEB" w:rsidP="00A32CEB">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59997D" w14:textId="77777777" w:rsidR="00A32CEB" w:rsidRPr="00A32CEB" w:rsidRDefault="00A32CEB" w:rsidP="00A32CEB">
            <w:pPr>
              <w:pStyle w:val="TAL"/>
              <w:rPr>
                <w:b/>
                <w:bCs/>
                <w:lang w:eastAsia="zh-CN"/>
              </w:rPr>
            </w:pPr>
          </w:p>
        </w:tc>
      </w:tr>
      <w:tr w:rsidR="00A32CEB" w:rsidRPr="008A5E7F" w14:paraId="5DDBC04F"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066EA5C1" w14:textId="77777777" w:rsidR="00A32CEB" w:rsidRPr="008A5E7F" w:rsidRDefault="00A32CEB" w:rsidP="00EF74ED">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5DD984C0" w14:textId="77777777" w:rsidR="00A32CEB" w:rsidRPr="008A5E7F" w:rsidRDefault="00A32CEB" w:rsidP="00EF74ED">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7CC696F5" w14:textId="77777777" w:rsidR="00A32CEB" w:rsidRPr="008A5E7F" w:rsidRDefault="00A32CEB" w:rsidP="00EF74E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99A33B5" w14:textId="6FA85C03" w:rsidR="00A32CEB" w:rsidRPr="008A5E7F" w:rsidRDefault="00A32CEB" w:rsidP="00EF74ED">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5BBE8696" w14:textId="77777777" w:rsidR="00A32CEB" w:rsidRPr="008A5E7F" w:rsidRDefault="00A32CEB" w:rsidP="00EF74ED">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73E0E8C" w14:textId="77777777" w:rsidR="00A32CEB" w:rsidRPr="008A5E7F" w:rsidRDefault="00A32CEB" w:rsidP="00EF74E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62C0D378" w14:textId="77777777" w:rsidR="00A32CEB" w:rsidRPr="008A5E7F" w:rsidRDefault="00A32CEB" w:rsidP="00EF74ED">
            <w:pPr>
              <w:pStyle w:val="TAL"/>
            </w:pPr>
            <w:r w:rsidRPr="008A5E7F">
              <w:t>2Rx</w:t>
            </w:r>
          </w:p>
          <w:p w14:paraId="1A7D8ECB" w14:textId="77777777" w:rsidR="00A32CEB" w:rsidRPr="008A5E7F" w:rsidRDefault="00A32CEB" w:rsidP="00EF74ED">
            <w:pPr>
              <w:pStyle w:val="TAL"/>
            </w:pPr>
            <w:r w:rsidRPr="008A5E7F">
              <w:t>4Rx</w:t>
            </w:r>
          </w:p>
        </w:tc>
      </w:tr>
      <w:tr w:rsidR="00A32CEB" w:rsidRPr="008A5E7F" w14:paraId="1644DFF2"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tcPr>
          <w:p w14:paraId="526D8A3D" w14:textId="77777777" w:rsidR="00A32CEB" w:rsidRPr="008A5E7F" w:rsidRDefault="00A32CEB" w:rsidP="00EF74ED">
            <w:pPr>
              <w:pStyle w:val="TAL"/>
            </w:pPr>
            <w:r w:rsidRPr="008A5E7F">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4F5D2372" w14:textId="77777777" w:rsidR="00A32CEB" w:rsidRPr="008A5E7F" w:rsidRDefault="00A32CEB" w:rsidP="00EF74ED">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325ABB9" w14:textId="77777777" w:rsidR="00A32CEB" w:rsidRPr="008A5E7F" w:rsidRDefault="00A32CEB" w:rsidP="00EF74E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1739B3D9" w14:textId="2EC56335" w:rsidR="00A32CEB" w:rsidRPr="008A5E7F" w:rsidRDefault="00A32CEB" w:rsidP="00EF74ED">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1BB544EE" w14:textId="77777777" w:rsidR="00A32CEB" w:rsidRPr="008A5E7F" w:rsidRDefault="00A32CEB" w:rsidP="00EF74ED">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42221AD" w14:textId="77777777" w:rsidR="00A32CEB" w:rsidRPr="008A5E7F" w:rsidRDefault="00A32CEB" w:rsidP="00EF74E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7C729AB3" w14:textId="77777777" w:rsidR="00A32CEB" w:rsidRPr="008A5E7F" w:rsidRDefault="00A32CEB" w:rsidP="00EF74ED">
            <w:pPr>
              <w:pStyle w:val="TAL"/>
            </w:pPr>
            <w:r w:rsidRPr="008A5E7F">
              <w:t>2Rx</w:t>
            </w:r>
          </w:p>
          <w:p w14:paraId="53A5AF5A" w14:textId="77777777" w:rsidR="00A32CEB" w:rsidRPr="008A5E7F" w:rsidRDefault="00A32CEB" w:rsidP="00EF74ED">
            <w:pPr>
              <w:pStyle w:val="TAL"/>
            </w:pPr>
            <w:r w:rsidRPr="008A5E7F">
              <w:t>4Rx</w:t>
            </w:r>
          </w:p>
        </w:tc>
      </w:tr>
      <w:tr w:rsidR="00352F91" w:rsidRPr="00AC55C1" w14:paraId="6831467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02B1B08" w14:textId="77777777" w:rsidR="00352F91" w:rsidRPr="00AC55C1" w:rsidRDefault="00352F91" w:rsidP="00120008">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0B8C160" w14:textId="77777777" w:rsidR="00352F91" w:rsidRPr="00AC55C1" w:rsidRDefault="00352F91" w:rsidP="00120008">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DF2D96" w14:textId="77777777" w:rsidR="00352F91" w:rsidRPr="00AC55C1" w:rsidRDefault="00352F91" w:rsidP="0012000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E48DB0" w14:textId="77777777" w:rsidR="00352F91" w:rsidRPr="00AC55C1" w:rsidRDefault="00352F91" w:rsidP="0012000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CA62E" w14:textId="77777777" w:rsidR="00352F91" w:rsidRPr="00AC55C1" w:rsidRDefault="00352F91" w:rsidP="0012000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1FF552" w14:textId="77777777" w:rsidR="00352F91" w:rsidRPr="00AC55C1" w:rsidRDefault="00352F91" w:rsidP="0012000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336FC" w14:textId="77777777" w:rsidR="00352F91" w:rsidRPr="00AC55C1" w:rsidRDefault="00352F91" w:rsidP="00120008">
            <w:pPr>
              <w:keepNext/>
              <w:keepLines/>
              <w:spacing w:after="0"/>
              <w:rPr>
                <w:rFonts w:ascii="Arial" w:hAnsi="Arial"/>
                <w:b/>
                <w:sz w:val="18"/>
                <w:lang w:eastAsia="zh-CN"/>
              </w:rPr>
            </w:pPr>
          </w:p>
        </w:tc>
      </w:tr>
      <w:tr w:rsidR="00B9032B" w:rsidRPr="00AC55C1" w14:paraId="26FE5261"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69837F"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E67C6B"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401A8B" w14:textId="77777777" w:rsidR="00B9032B" w:rsidRPr="000A5C5F" w:rsidRDefault="00B9032B" w:rsidP="00B9032B">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472222" w14:textId="18CDAB7A" w:rsidR="00B9032B" w:rsidRPr="000A5C5F" w:rsidRDefault="00B9032B" w:rsidP="00B9032B">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551CF" w14:textId="3E1D88F8" w:rsidR="00B9032B" w:rsidRPr="000A5C5F" w:rsidRDefault="00B9032B" w:rsidP="00B9032B">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F505BC6"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8DD9226" w14:textId="77777777" w:rsidR="00B9032B" w:rsidRPr="00D92E2D" w:rsidRDefault="00B9032B" w:rsidP="00B9032B">
            <w:pPr>
              <w:keepNext/>
              <w:keepLines/>
              <w:spacing w:after="0"/>
              <w:rPr>
                <w:rFonts w:ascii="Arial" w:hAnsi="Arial"/>
                <w:sz w:val="18"/>
                <w:lang w:eastAsia="zh-CN"/>
              </w:rPr>
            </w:pPr>
            <w:r w:rsidRPr="003047CA">
              <w:rPr>
                <w:rFonts w:ascii="Arial" w:hAnsi="Arial"/>
                <w:sz w:val="18"/>
                <w:lang w:eastAsia="zh-CN"/>
              </w:rPr>
              <w:t>2Rx</w:t>
            </w:r>
          </w:p>
          <w:p w14:paraId="373C7FC4" w14:textId="77777777" w:rsidR="00B9032B" w:rsidRPr="000A5C5F" w:rsidRDefault="00B9032B" w:rsidP="00B9032B">
            <w:pPr>
              <w:keepNext/>
              <w:keepLines/>
              <w:spacing w:after="0"/>
              <w:rPr>
                <w:rFonts w:ascii="Arial" w:hAnsi="Arial"/>
                <w:sz w:val="18"/>
                <w:lang w:eastAsia="zh-CN"/>
              </w:rPr>
            </w:pPr>
            <w:r w:rsidRPr="00D92E2D">
              <w:rPr>
                <w:rFonts w:ascii="Arial" w:hAnsi="Arial"/>
                <w:sz w:val="18"/>
                <w:lang w:eastAsia="zh-CN"/>
              </w:rPr>
              <w:t>4Rx</w:t>
            </w:r>
          </w:p>
        </w:tc>
      </w:tr>
      <w:tr w:rsidR="00B9032B" w:rsidRPr="00AC55C1" w14:paraId="1CEEC4B9"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AB145B"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38949E"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AA35A9" w14:textId="77777777" w:rsidR="00B9032B" w:rsidRPr="000A5C5F" w:rsidRDefault="00B9032B" w:rsidP="00B9032B">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D95A15" w14:textId="63EC750B" w:rsidR="00B9032B" w:rsidRPr="000A5C5F" w:rsidRDefault="00B9032B" w:rsidP="00B9032B">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1618842" w14:textId="06DEE478" w:rsidR="00B9032B" w:rsidRPr="000A5C5F" w:rsidRDefault="00B9032B" w:rsidP="00B9032B">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B52165" w14:textId="77777777" w:rsidR="00B9032B" w:rsidRPr="000A5C5F" w:rsidRDefault="00B9032B" w:rsidP="00B9032B">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CEFC3B" w14:textId="77777777" w:rsidR="00B9032B" w:rsidRPr="00D92E2D" w:rsidRDefault="00B9032B" w:rsidP="00B9032B">
            <w:pPr>
              <w:keepNext/>
              <w:keepLines/>
              <w:spacing w:after="0"/>
              <w:rPr>
                <w:rFonts w:ascii="Arial" w:hAnsi="Arial"/>
                <w:sz w:val="18"/>
                <w:lang w:eastAsia="zh-CN"/>
              </w:rPr>
            </w:pPr>
            <w:r w:rsidRPr="003047CA">
              <w:rPr>
                <w:rFonts w:ascii="Arial" w:hAnsi="Arial"/>
                <w:sz w:val="18"/>
                <w:lang w:eastAsia="zh-CN"/>
              </w:rPr>
              <w:t>2Rx</w:t>
            </w:r>
          </w:p>
          <w:p w14:paraId="1FAF236D" w14:textId="77777777" w:rsidR="00B9032B" w:rsidRPr="000A5C5F" w:rsidRDefault="00B9032B" w:rsidP="00B9032B">
            <w:pPr>
              <w:keepNext/>
              <w:keepLines/>
              <w:spacing w:after="0"/>
              <w:rPr>
                <w:rFonts w:ascii="Arial" w:hAnsi="Arial"/>
                <w:sz w:val="18"/>
                <w:lang w:eastAsia="zh-CN"/>
              </w:rPr>
            </w:pPr>
            <w:r w:rsidRPr="00D92E2D">
              <w:rPr>
                <w:rFonts w:ascii="Arial" w:hAnsi="Arial"/>
                <w:sz w:val="18"/>
                <w:lang w:eastAsia="zh-CN"/>
              </w:rPr>
              <w:t>4Rx</w:t>
            </w:r>
          </w:p>
        </w:tc>
      </w:tr>
      <w:tr w:rsidR="00B9032B" w:rsidRPr="00AC55C1" w14:paraId="2763DD93"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FDAE10" w14:textId="77777777" w:rsidR="00B9032B" w:rsidRPr="00855A8D" w:rsidRDefault="00B9032B" w:rsidP="00B9032B">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0B442A" w14:textId="77777777" w:rsidR="00B9032B" w:rsidRPr="00855A8D" w:rsidRDefault="00B9032B" w:rsidP="00B9032B">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42BEC3" w14:textId="77777777" w:rsidR="00B9032B" w:rsidRPr="00D92E2D" w:rsidRDefault="00B9032B" w:rsidP="00B9032B">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9D0335" w14:textId="2B8A3F93" w:rsidR="00B9032B" w:rsidRPr="00352F91" w:rsidRDefault="00B9032B" w:rsidP="00B9032B">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9111EF" w14:textId="76B87D92" w:rsidR="00B9032B" w:rsidRPr="00855A8D" w:rsidRDefault="00B9032B" w:rsidP="00B9032B">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69E1DB" w14:textId="77777777" w:rsidR="00B9032B" w:rsidRPr="000A5C5F" w:rsidRDefault="00B9032B" w:rsidP="00B9032B">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60A54D7" w14:textId="77777777" w:rsidR="00B9032B" w:rsidRPr="00D92E2D" w:rsidRDefault="00B9032B" w:rsidP="00B9032B">
            <w:pPr>
              <w:keepNext/>
              <w:keepLines/>
              <w:spacing w:after="0"/>
              <w:rPr>
                <w:rFonts w:ascii="Arial" w:hAnsi="Arial"/>
                <w:sz w:val="18"/>
                <w:lang w:eastAsia="zh-CN"/>
              </w:rPr>
            </w:pPr>
            <w:r w:rsidRPr="003047CA">
              <w:rPr>
                <w:rFonts w:ascii="Arial" w:hAnsi="Arial"/>
                <w:sz w:val="18"/>
                <w:lang w:eastAsia="zh-CN"/>
              </w:rPr>
              <w:t>2Rx</w:t>
            </w:r>
          </w:p>
          <w:p w14:paraId="0565A47C" w14:textId="77777777" w:rsidR="00B9032B" w:rsidRPr="00352F91" w:rsidRDefault="00B9032B" w:rsidP="00B9032B">
            <w:pPr>
              <w:keepNext/>
              <w:keepLines/>
              <w:spacing w:after="0"/>
              <w:rPr>
                <w:rFonts w:ascii="Arial" w:hAnsi="Arial"/>
                <w:sz w:val="18"/>
                <w:lang w:eastAsia="zh-CN"/>
              </w:rPr>
            </w:pPr>
            <w:r w:rsidRPr="00352F91">
              <w:rPr>
                <w:rFonts w:ascii="Arial" w:hAnsi="Arial"/>
                <w:sz w:val="18"/>
                <w:lang w:eastAsia="zh-CN"/>
              </w:rPr>
              <w:t>4Rx</w:t>
            </w:r>
          </w:p>
        </w:tc>
      </w:tr>
      <w:tr w:rsidR="00B9032B" w:rsidRPr="00AC55C1" w14:paraId="5F17C0C2"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38108B" w14:textId="77777777" w:rsidR="00B9032B" w:rsidRPr="00855A8D" w:rsidRDefault="00B9032B" w:rsidP="00B9032B">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DF6A8E" w14:textId="77777777" w:rsidR="00B9032B" w:rsidRPr="00855A8D" w:rsidRDefault="00B9032B" w:rsidP="00B9032B">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8079D0E" w14:textId="77777777" w:rsidR="00B9032B" w:rsidRPr="00D92E2D" w:rsidRDefault="00B9032B" w:rsidP="00B9032B">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210943" w14:textId="4FC8CB1D" w:rsidR="00B9032B" w:rsidRPr="00352F91" w:rsidRDefault="00B9032B" w:rsidP="00B9032B">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96D2DC1" w14:textId="2CF02CF8" w:rsidR="00B9032B" w:rsidRPr="00855A8D" w:rsidRDefault="00B9032B" w:rsidP="00B9032B">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80F37F" w14:textId="77777777" w:rsidR="00B9032B" w:rsidRPr="000A5C5F" w:rsidRDefault="00B9032B" w:rsidP="00B9032B">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A0A1352" w14:textId="77777777" w:rsidR="00B9032B" w:rsidRPr="00D92E2D" w:rsidRDefault="00B9032B" w:rsidP="00B9032B">
            <w:pPr>
              <w:keepNext/>
              <w:keepLines/>
              <w:spacing w:after="0"/>
              <w:rPr>
                <w:rFonts w:ascii="Arial" w:hAnsi="Arial"/>
                <w:sz w:val="18"/>
                <w:lang w:eastAsia="zh-CN"/>
              </w:rPr>
            </w:pPr>
            <w:r w:rsidRPr="003047CA">
              <w:rPr>
                <w:rFonts w:ascii="Arial" w:hAnsi="Arial"/>
                <w:sz w:val="18"/>
                <w:lang w:eastAsia="zh-CN"/>
              </w:rPr>
              <w:t>2Rx</w:t>
            </w:r>
          </w:p>
          <w:p w14:paraId="2F9415DE" w14:textId="77777777" w:rsidR="00B9032B" w:rsidRPr="00352F91" w:rsidRDefault="00B9032B" w:rsidP="00B9032B">
            <w:pPr>
              <w:keepNext/>
              <w:keepLines/>
              <w:spacing w:after="0"/>
              <w:rPr>
                <w:rFonts w:ascii="Arial" w:hAnsi="Arial"/>
                <w:sz w:val="18"/>
                <w:lang w:eastAsia="zh-CN"/>
              </w:rPr>
            </w:pPr>
            <w:r w:rsidRPr="00352F91">
              <w:rPr>
                <w:rFonts w:ascii="Arial" w:hAnsi="Arial"/>
                <w:sz w:val="18"/>
                <w:lang w:eastAsia="zh-CN"/>
              </w:rPr>
              <w:t>4Rx</w:t>
            </w:r>
          </w:p>
        </w:tc>
      </w:tr>
      <w:tr w:rsidR="00A32CEB" w:rsidRPr="00F41C23" w14:paraId="5ACE9ACE"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808B5E3" w14:textId="77777777" w:rsidR="00A32CEB" w:rsidRPr="00F41C23" w:rsidRDefault="00A32CEB" w:rsidP="00EF74ED">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13672A5" w14:textId="77777777" w:rsidR="00A32CEB" w:rsidRPr="00F41C23" w:rsidRDefault="00A32CEB" w:rsidP="00EF74ED">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D91216" w14:textId="77777777" w:rsidR="00A32CEB" w:rsidRPr="00F41C23" w:rsidRDefault="00A32CEB" w:rsidP="00EF74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97B049" w14:textId="77777777" w:rsidR="00A32CEB" w:rsidRPr="00F41C23" w:rsidRDefault="00A32CEB" w:rsidP="00EF74E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528F46" w14:textId="77777777" w:rsidR="00A32CEB" w:rsidRPr="00F41C23" w:rsidRDefault="00A32CEB" w:rsidP="00EF74E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4F5774" w14:textId="77777777" w:rsidR="00A32CEB" w:rsidRPr="00F41C23" w:rsidRDefault="00A32CEB" w:rsidP="00EF74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DAF3FA" w14:textId="77777777" w:rsidR="00A32CEB" w:rsidRPr="00F41C23" w:rsidRDefault="00A32CEB" w:rsidP="00EF74ED">
            <w:pPr>
              <w:pStyle w:val="TAL"/>
              <w:rPr>
                <w:lang w:eastAsia="zh-CN"/>
              </w:rPr>
            </w:pPr>
          </w:p>
        </w:tc>
      </w:tr>
      <w:tr w:rsidR="00A32CEB" w:rsidRPr="00F41C23" w14:paraId="477FC751" w14:textId="77777777" w:rsidTr="00EF74ED">
        <w:trPr>
          <w:jc w:val="center"/>
        </w:trPr>
        <w:tc>
          <w:tcPr>
            <w:tcW w:w="1171" w:type="dxa"/>
            <w:vMerge w:val="restart"/>
            <w:tcBorders>
              <w:top w:val="single" w:sz="4" w:space="0" w:color="auto"/>
              <w:left w:val="single" w:sz="4" w:space="0" w:color="auto"/>
              <w:right w:val="single" w:sz="4" w:space="0" w:color="auto"/>
            </w:tcBorders>
            <w:shd w:val="clear" w:color="auto" w:fill="auto"/>
          </w:tcPr>
          <w:p w14:paraId="4315BAA3" w14:textId="77777777" w:rsidR="00A32CEB" w:rsidRPr="00F41C23" w:rsidRDefault="00A32CEB" w:rsidP="00EF74ED">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33A5C4F9" w14:textId="77777777" w:rsidR="00A32CEB" w:rsidRPr="00F41C23" w:rsidRDefault="00A32CEB" w:rsidP="00EF74ED">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7982626A" w14:textId="77777777" w:rsidR="00A32CEB" w:rsidRPr="00F41C23" w:rsidRDefault="00A32CEB" w:rsidP="00EF74E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06742C" w14:textId="5278B185" w:rsidR="00A32CEB" w:rsidRPr="00F41C23" w:rsidRDefault="00A32CEB" w:rsidP="00EF74ED">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A3729C" w14:textId="77777777" w:rsidR="00A32CEB" w:rsidRPr="00F41C23" w:rsidRDefault="00A32CEB" w:rsidP="00EF74ED">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2088DEE" w14:textId="7736BDA7" w:rsidR="00A32CEB" w:rsidRPr="00F41C23" w:rsidRDefault="00A32CEB" w:rsidP="00EF74ED">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39C16D" w14:textId="77777777" w:rsidR="00A32CEB" w:rsidRPr="00F41C23" w:rsidRDefault="00A32CEB" w:rsidP="00EF74ED">
            <w:pPr>
              <w:pStyle w:val="TAL"/>
              <w:rPr>
                <w:lang w:eastAsia="zh-CN"/>
              </w:rPr>
            </w:pPr>
            <w:r w:rsidRPr="00F41C23">
              <w:rPr>
                <w:lang w:eastAsia="zh-CN"/>
              </w:rPr>
              <w:t>2Rx</w:t>
            </w:r>
          </w:p>
          <w:p w14:paraId="7BBE1D87" w14:textId="77777777" w:rsidR="00A32CEB" w:rsidRPr="00F41C23" w:rsidRDefault="00A32CEB" w:rsidP="00EF74ED">
            <w:pPr>
              <w:pStyle w:val="TAL"/>
              <w:rPr>
                <w:lang w:eastAsia="zh-CN"/>
              </w:rPr>
            </w:pPr>
            <w:r w:rsidRPr="00F41C23">
              <w:rPr>
                <w:lang w:eastAsia="zh-CN"/>
              </w:rPr>
              <w:t>4Rx</w:t>
            </w:r>
          </w:p>
        </w:tc>
      </w:tr>
      <w:tr w:rsidR="00A32CEB" w:rsidRPr="00F41C23" w14:paraId="4CF3D701" w14:textId="77777777" w:rsidTr="00EF74ED">
        <w:trPr>
          <w:jc w:val="center"/>
        </w:trPr>
        <w:tc>
          <w:tcPr>
            <w:tcW w:w="1171" w:type="dxa"/>
            <w:vMerge/>
            <w:tcBorders>
              <w:left w:val="single" w:sz="4" w:space="0" w:color="auto"/>
              <w:bottom w:val="single" w:sz="4" w:space="0" w:color="auto"/>
              <w:right w:val="single" w:sz="4" w:space="0" w:color="auto"/>
            </w:tcBorders>
            <w:shd w:val="clear" w:color="auto" w:fill="auto"/>
          </w:tcPr>
          <w:p w14:paraId="0C0E5142" w14:textId="77777777" w:rsidR="00A32CEB" w:rsidRPr="00F41C23" w:rsidRDefault="00A32CEB" w:rsidP="00EF74E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C501ADC" w14:textId="77777777" w:rsidR="00A32CEB" w:rsidRPr="00F41C23" w:rsidRDefault="00A32CEB" w:rsidP="00EF74E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8232125" w14:textId="77777777" w:rsidR="00A32CEB" w:rsidRPr="00F41C23" w:rsidRDefault="00A32CEB" w:rsidP="00EF74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BB5D44" w14:textId="16AE66E5" w:rsidR="00A32CEB" w:rsidRPr="00F41C23" w:rsidRDefault="00A32CEB" w:rsidP="00EF74ED">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F59E7E" w14:textId="77777777" w:rsidR="00A32CEB" w:rsidRPr="00F41C23" w:rsidRDefault="00A32CEB" w:rsidP="00EF74ED">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FD696B" w14:textId="3BAE1285" w:rsidR="00A32CEB" w:rsidRPr="00F41C23" w:rsidRDefault="00A32CEB" w:rsidP="00EF74ED">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C225C1" w14:textId="77777777" w:rsidR="00A32CEB" w:rsidRPr="00F41C23" w:rsidRDefault="00A32CEB" w:rsidP="00EF74ED">
            <w:pPr>
              <w:pStyle w:val="TAL"/>
              <w:rPr>
                <w:lang w:eastAsia="zh-CN"/>
              </w:rPr>
            </w:pPr>
            <w:r w:rsidRPr="00F41C23">
              <w:rPr>
                <w:lang w:eastAsia="zh-CN"/>
              </w:rPr>
              <w:t>2Rx</w:t>
            </w:r>
          </w:p>
          <w:p w14:paraId="572F4EEE" w14:textId="77777777" w:rsidR="00A32CEB" w:rsidRPr="00F41C23" w:rsidRDefault="00A32CEB" w:rsidP="00EF74ED">
            <w:pPr>
              <w:pStyle w:val="TAL"/>
              <w:rPr>
                <w:lang w:eastAsia="zh-CN"/>
              </w:rPr>
            </w:pPr>
            <w:r w:rsidRPr="00F41C23">
              <w:rPr>
                <w:lang w:eastAsia="zh-CN"/>
              </w:rPr>
              <w:t>4Rx</w:t>
            </w:r>
          </w:p>
        </w:tc>
      </w:tr>
      <w:tr w:rsidR="00A32CEB" w:rsidRPr="00F41C23" w14:paraId="50C67F05" w14:textId="77777777" w:rsidTr="00EF74ED">
        <w:trPr>
          <w:jc w:val="center"/>
        </w:trPr>
        <w:tc>
          <w:tcPr>
            <w:tcW w:w="1171" w:type="dxa"/>
            <w:vMerge w:val="restart"/>
            <w:tcBorders>
              <w:left w:val="single" w:sz="4" w:space="0" w:color="auto"/>
              <w:right w:val="single" w:sz="4" w:space="0" w:color="auto"/>
            </w:tcBorders>
            <w:shd w:val="clear" w:color="auto" w:fill="auto"/>
          </w:tcPr>
          <w:p w14:paraId="418C1356" w14:textId="77777777" w:rsidR="00A32CEB" w:rsidRPr="00F41C23" w:rsidRDefault="00A32CEB" w:rsidP="00EF74ED">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35CE9925" w14:textId="77777777" w:rsidR="00A32CEB" w:rsidRPr="00F41C23" w:rsidRDefault="00A32CEB" w:rsidP="00EF74ED">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51D5DE2E" w14:textId="77777777" w:rsidR="00A32CEB" w:rsidRPr="00F41C23" w:rsidRDefault="00A32CEB" w:rsidP="00EF74E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B97E54" w14:textId="1D51A05B" w:rsidR="00A32CEB" w:rsidRDefault="00A32CEB" w:rsidP="00EF74ED">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301A68" w14:textId="77777777" w:rsidR="00A32CEB" w:rsidRDefault="00A32CEB" w:rsidP="00EF74ED">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1D201A" w14:textId="200EFAA5" w:rsidR="00A32CEB" w:rsidRDefault="00A32CEB" w:rsidP="00EF74ED">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B6587C0" w14:textId="77777777" w:rsidR="00A32CEB" w:rsidRPr="00F41C23" w:rsidRDefault="00A32CEB" w:rsidP="00EF74ED">
            <w:pPr>
              <w:pStyle w:val="TAL"/>
              <w:rPr>
                <w:lang w:eastAsia="zh-CN"/>
              </w:rPr>
            </w:pPr>
            <w:r w:rsidRPr="00F41C23">
              <w:rPr>
                <w:lang w:eastAsia="zh-CN"/>
              </w:rPr>
              <w:t>2Rx</w:t>
            </w:r>
          </w:p>
          <w:p w14:paraId="21157F6F" w14:textId="77777777" w:rsidR="00A32CEB" w:rsidRPr="00F41C23" w:rsidRDefault="00A32CEB" w:rsidP="00EF74ED">
            <w:pPr>
              <w:pStyle w:val="TAL"/>
              <w:rPr>
                <w:lang w:eastAsia="zh-CN"/>
              </w:rPr>
            </w:pPr>
            <w:r w:rsidRPr="00F41C23">
              <w:rPr>
                <w:lang w:eastAsia="zh-CN"/>
              </w:rPr>
              <w:t>4Rx</w:t>
            </w:r>
          </w:p>
        </w:tc>
      </w:tr>
      <w:tr w:rsidR="00A32CEB" w:rsidRPr="00F41C23" w14:paraId="5D13496D" w14:textId="77777777" w:rsidTr="00EF74ED">
        <w:trPr>
          <w:jc w:val="center"/>
        </w:trPr>
        <w:tc>
          <w:tcPr>
            <w:tcW w:w="1171" w:type="dxa"/>
            <w:vMerge/>
            <w:tcBorders>
              <w:left w:val="single" w:sz="4" w:space="0" w:color="auto"/>
              <w:bottom w:val="single" w:sz="4" w:space="0" w:color="auto"/>
              <w:right w:val="single" w:sz="4" w:space="0" w:color="auto"/>
            </w:tcBorders>
            <w:shd w:val="clear" w:color="auto" w:fill="auto"/>
          </w:tcPr>
          <w:p w14:paraId="6A03B769" w14:textId="77777777" w:rsidR="00A32CEB" w:rsidRPr="00F41C23" w:rsidRDefault="00A32CEB" w:rsidP="00EF74ED">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BA013C2" w14:textId="77777777" w:rsidR="00A32CEB" w:rsidRPr="00F41C23" w:rsidRDefault="00A32CEB" w:rsidP="00EF74ED">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722C06F" w14:textId="77777777" w:rsidR="00A32CEB" w:rsidRPr="00F41C23" w:rsidRDefault="00A32CEB" w:rsidP="00EF74E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B3D3CB0" w14:textId="5B57525A" w:rsidR="00A32CEB" w:rsidRDefault="00A32CEB" w:rsidP="00EF74ED">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4E0807" w14:textId="77777777" w:rsidR="00A32CEB" w:rsidRDefault="00A32CEB" w:rsidP="00EF74ED">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1469D7" w14:textId="3FFF27F4" w:rsidR="00A32CEB" w:rsidRDefault="00A32CEB" w:rsidP="00EF74ED">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2D3691" w14:textId="77777777" w:rsidR="00A32CEB" w:rsidRPr="00F41C23" w:rsidRDefault="00A32CEB" w:rsidP="00EF74ED">
            <w:pPr>
              <w:pStyle w:val="TAL"/>
              <w:rPr>
                <w:lang w:eastAsia="zh-CN"/>
              </w:rPr>
            </w:pPr>
            <w:r w:rsidRPr="00F41C23">
              <w:rPr>
                <w:lang w:eastAsia="zh-CN"/>
              </w:rPr>
              <w:t>2Rx</w:t>
            </w:r>
          </w:p>
          <w:p w14:paraId="0693543D" w14:textId="77777777" w:rsidR="00A32CEB" w:rsidRPr="00F41C23" w:rsidRDefault="00A32CEB" w:rsidP="00EF74ED">
            <w:pPr>
              <w:pStyle w:val="TAL"/>
              <w:rPr>
                <w:lang w:eastAsia="zh-CN"/>
              </w:rPr>
            </w:pPr>
            <w:r w:rsidRPr="00F41C23">
              <w:rPr>
                <w:lang w:eastAsia="zh-CN"/>
              </w:rPr>
              <w:t>4Rx</w:t>
            </w:r>
          </w:p>
        </w:tc>
      </w:tr>
      <w:tr w:rsidR="00A32CEB" w:rsidRPr="00F41C23" w14:paraId="0A98C3BF"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F4CD50" w14:textId="77777777" w:rsidR="00A32CEB" w:rsidRPr="00F41C23" w:rsidRDefault="00A32CEB" w:rsidP="00EF74ED">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75536D" w14:textId="77777777" w:rsidR="00A32CEB" w:rsidRPr="00F41C23" w:rsidRDefault="00A32CEB" w:rsidP="00EF74ED">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0E3C83" w14:textId="77777777" w:rsidR="00A32CEB" w:rsidRPr="00F41C23" w:rsidRDefault="00A32CEB" w:rsidP="00EF74E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34451C" w14:textId="089C309F" w:rsidR="00A32CEB" w:rsidRPr="00F41C23" w:rsidRDefault="00A32CEB" w:rsidP="00EF74ED">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4BFCA5" w14:textId="77777777" w:rsidR="00A32CEB" w:rsidRPr="00F41C23" w:rsidRDefault="00A32CEB" w:rsidP="00EF74ED">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2805A2" w14:textId="77777777" w:rsidR="00A32CEB" w:rsidRPr="00F41C23" w:rsidRDefault="00A32CEB" w:rsidP="00EF74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CDA77" w14:textId="77777777" w:rsidR="00A32CEB" w:rsidRPr="00F41C23" w:rsidRDefault="00A32CEB" w:rsidP="00EF74ED">
            <w:pPr>
              <w:pStyle w:val="TAL"/>
              <w:rPr>
                <w:lang w:eastAsia="zh-CN"/>
              </w:rPr>
            </w:pPr>
            <w:r w:rsidRPr="00F41C23">
              <w:rPr>
                <w:lang w:eastAsia="zh-CN"/>
              </w:rPr>
              <w:t>2Rx</w:t>
            </w:r>
          </w:p>
          <w:p w14:paraId="4505CD10" w14:textId="77777777" w:rsidR="00A32CEB" w:rsidRPr="00F41C23" w:rsidRDefault="00A32CEB" w:rsidP="00EF74ED">
            <w:pPr>
              <w:pStyle w:val="TAL"/>
              <w:rPr>
                <w:lang w:eastAsia="zh-CN"/>
              </w:rPr>
            </w:pPr>
            <w:r w:rsidRPr="00F41C23">
              <w:rPr>
                <w:lang w:eastAsia="zh-CN"/>
              </w:rPr>
              <w:t>4Rx</w:t>
            </w:r>
          </w:p>
        </w:tc>
      </w:tr>
      <w:tr w:rsidR="00A32CEB" w:rsidRPr="00F41C23" w14:paraId="5ED2DC94" w14:textId="77777777" w:rsidTr="00EF74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A1D34" w14:textId="77777777" w:rsidR="00A32CEB" w:rsidRPr="00F41C23" w:rsidRDefault="00A32CEB" w:rsidP="00EF74ED">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5F0AD0" w14:textId="77777777" w:rsidR="00A32CEB" w:rsidRPr="00F41C23" w:rsidRDefault="00A32CEB" w:rsidP="00EF74ED">
            <w:pPr>
              <w:pStyle w:val="TAL"/>
              <w:rPr>
                <w:lang w:eastAsia="zh-CN"/>
              </w:rPr>
            </w:pPr>
            <w:r w:rsidRPr="00F80CE5">
              <w:t xml:space="preserve">NR SA FR1 Event triggered reporting on SCC with deactivated </w:t>
            </w:r>
            <w:proofErr w:type="spellStart"/>
            <w:r w:rsidRPr="00F80CE5">
              <w:t>SCell</w:t>
            </w:r>
            <w:proofErr w:type="spellEnd"/>
            <w:r w:rsidRPr="00F80CE5">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2EACDF" w14:textId="77777777" w:rsidR="00A32CEB" w:rsidRPr="00F41C23" w:rsidRDefault="00A32CEB" w:rsidP="00EF74ED">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AAC2A7" w14:textId="43884713" w:rsidR="00A32CEB" w:rsidRPr="00F41C23" w:rsidRDefault="00A32CEB" w:rsidP="00EF74ED">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FA39C4" w14:textId="77777777" w:rsidR="00A32CEB" w:rsidRPr="00F41C23" w:rsidRDefault="00A32CEB" w:rsidP="00EF74ED">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86D769" w14:textId="77777777" w:rsidR="00A32CEB" w:rsidRPr="00F41C23" w:rsidRDefault="00A32CEB" w:rsidP="00EF74E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02D4B9" w14:textId="77777777" w:rsidR="00A32CEB" w:rsidRPr="00F80CE5" w:rsidRDefault="00A32CEB" w:rsidP="00EF74ED">
            <w:pPr>
              <w:pStyle w:val="TAL"/>
              <w:rPr>
                <w:lang w:eastAsia="zh-CN"/>
              </w:rPr>
            </w:pPr>
            <w:r w:rsidRPr="00F80CE5">
              <w:rPr>
                <w:lang w:eastAsia="zh-CN"/>
              </w:rPr>
              <w:t>2Rx</w:t>
            </w:r>
          </w:p>
          <w:p w14:paraId="74A7A787" w14:textId="77777777" w:rsidR="00A32CEB" w:rsidRPr="00F41C23" w:rsidRDefault="00A32CEB" w:rsidP="00EF74ED">
            <w:pPr>
              <w:pStyle w:val="TAL"/>
              <w:rPr>
                <w:lang w:eastAsia="zh-CN"/>
              </w:rPr>
            </w:pPr>
            <w:r w:rsidRPr="00F80CE5">
              <w:rPr>
                <w:lang w:eastAsia="zh-CN"/>
              </w:rPr>
              <w:t>4Rx</w:t>
            </w:r>
          </w:p>
        </w:tc>
      </w:tr>
      <w:tr w:rsidR="00A9508F" w:rsidRPr="00BB629B" w14:paraId="017C3C00"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98373" w14:textId="26982D40" w:rsidR="00A9508F" w:rsidRPr="00BB629B" w:rsidRDefault="00A9508F" w:rsidP="00A9508F">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C51F" w14:textId="370CB689" w:rsidR="00A9508F" w:rsidRPr="00BB629B" w:rsidRDefault="00A9508F" w:rsidP="00A9508F">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AF0EE" w14:textId="77777777" w:rsidR="00A9508F" w:rsidRPr="00BB629B" w:rsidRDefault="00A9508F" w:rsidP="00A9508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9BCEB" w14:textId="77777777" w:rsidR="00A9508F" w:rsidRPr="00BB629B" w:rsidRDefault="00A9508F" w:rsidP="00A9508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150C6" w14:textId="77777777" w:rsidR="00A9508F" w:rsidRPr="00BB629B" w:rsidRDefault="00A9508F" w:rsidP="00A9508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487C3" w14:textId="77777777"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8F06C" w14:textId="77777777" w:rsidR="00A9508F" w:rsidRPr="00BB629B" w:rsidRDefault="00A9508F" w:rsidP="00A9508F">
            <w:pPr>
              <w:pStyle w:val="TAL"/>
              <w:rPr>
                <w:lang w:eastAsia="zh-CN"/>
              </w:rPr>
            </w:pPr>
          </w:p>
        </w:tc>
      </w:tr>
      <w:tr w:rsidR="00A9508F" w:rsidRPr="00BB629B" w14:paraId="5A71F21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E2660AB" w14:textId="7DC367C7" w:rsidR="00A9508F" w:rsidRPr="00BB629B" w:rsidRDefault="00A9508F" w:rsidP="00A9508F">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61575277" w14:textId="4C713E78" w:rsidR="00A9508F" w:rsidRPr="00BB629B" w:rsidRDefault="00A9508F" w:rsidP="00A9508F">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E0390F8" w14:textId="2F766121" w:rsidR="00A9508F" w:rsidRPr="00BB629B" w:rsidRDefault="00A9508F" w:rsidP="00A9508F">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9DD6FF5" w14:textId="02471898" w:rsidR="00A9508F" w:rsidRPr="00BB629B" w:rsidRDefault="00A9508F" w:rsidP="00A9508F">
            <w:pPr>
              <w:pStyle w:val="TAL"/>
              <w:rPr>
                <w:rFonts w:cs="Arial"/>
                <w:lang w:eastAsia="zh-CN"/>
              </w:rPr>
            </w:pPr>
            <w:r w:rsidRPr="00840AC6">
              <w:rPr>
                <w:lang w:eastAsia="zh-CN"/>
              </w:rPr>
              <w:t>C</w:t>
            </w:r>
            <w:r w:rsidR="00F549F6">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F1CD934" w14:textId="6C181858" w:rsidR="00A9508F" w:rsidRPr="00BB629B" w:rsidRDefault="005B25FA" w:rsidP="00A9508F">
            <w:pPr>
              <w:pStyle w:val="TAL"/>
              <w:rPr>
                <w:lang w:eastAsia="zh-CN"/>
              </w:rPr>
            </w:pPr>
            <w:r>
              <w:rPr>
                <w:lang w:eastAsia="zh-CN"/>
              </w:rPr>
              <w:t>UEs</w:t>
            </w:r>
            <w:r w:rsidR="00A9508F" w:rsidRPr="00970C7C">
              <w:rPr>
                <w:lang w:eastAsia="zh-CN"/>
              </w:rPr>
              <w:t xml:space="preserve"> supporting 5GS </w:t>
            </w:r>
            <w:r w:rsidR="00A9508F" w:rsidRPr="00970C7C">
              <w:rPr>
                <w:rFonts w:eastAsia="SimSun"/>
                <w:lang w:eastAsia="zh-CN"/>
              </w:rPr>
              <w:t>NR</w:t>
            </w:r>
            <w:r w:rsidR="00A9508F" w:rsidRPr="00970C7C">
              <w:rPr>
                <w:lang w:eastAsia="zh-CN"/>
              </w:rPr>
              <w:t xml:space="preserve"> </w:t>
            </w:r>
            <w:r w:rsidR="00A9508F" w:rsidRPr="00970C7C">
              <w:rPr>
                <w:rFonts w:eastAsia="SimSun"/>
                <w:lang w:eastAsia="zh-CN"/>
              </w:rPr>
              <w:t>SA</w:t>
            </w:r>
            <w:r w:rsidR="00A9508F" w:rsidRPr="00970C7C">
              <w:rPr>
                <w:lang w:eastAsia="zh-CN"/>
              </w:rPr>
              <w:t xml:space="preserve"> FR1</w:t>
            </w:r>
            <w:r w:rsidR="00A9508F">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0C57981" w14:textId="798CBFF4"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D32CFE" w14:textId="03E16D3D" w:rsidR="00A9508F" w:rsidRPr="00BB629B" w:rsidRDefault="00A9508F" w:rsidP="00A9508F">
            <w:pPr>
              <w:pStyle w:val="TAL"/>
              <w:rPr>
                <w:lang w:eastAsia="zh-CN"/>
              </w:rPr>
            </w:pPr>
            <w:r>
              <w:rPr>
                <w:lang w:eastAsia="zh-CN"/>
              </w:rPr>
              <w:t>2Rx</w:t>
            </w:r>
          </w:p>
        </w:tc>
      </w:tr>
      <w:tr w:rsidR="00A9508F" w:rsidRPr="00BB629B" w14:paraId="2CF6098B" w14:textId="77777777" w:rsidTr="00A32CE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D8EE8" w14:textId="7A28658B" w:rsidR="00A9508F" w:rsidRPr="00BB629B" w:rsidRDefault="00A9508F" w:rsidP="00A9508F">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0297A" w14:textId="7ACC8206" w:rsidR="00A9508F" w:rsidRPr="00BB629B" w:rsidRDefault="00A9508F" w:rsidP="00A9508F">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42D4B" w14:textId="77777777" w:rsidR="00A9508F" w:rsidRPr="00BB629B" w:rsidRDefault="00A9508F" w:rsidP="00A9508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A9FBE" w14:textId="77777777" w:rsidR="00A9508F" w:rsidRPr="00BB629B" w:rsidRDefault="00A9508F" w:rsidP="00A9508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EFB7D" w14:textId="77777777" w:rsidR="00A9508F" w:rsidRPr="00BB629B" w:rsidRDefault="00A9508F" w:rsidP="00A9508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2BE7B" w14:textId="77777777"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246E1" w14:textId="77777777" w:rsidR="00A9508F" w:rsidRPr="00BB629B" w:rsidRDefault="00A9508F" w:rsidP="00A9508F">
            <w:pPr>
              <w:pStyle w:val="TAL"/>
              <w:rPr>
                <w:lang w:eastAsia="zh-CN"/>
              </w:rPr>
            </w:pPr>
          </w:p>
        </w:tc>
      </w:tr>
      <w:tr w:rsidR="00A9508F" w:rsidRPr="00BB629B" w14:paraId="61A80AC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F216665" w14:textId="12A51C30" w:rsidR="00A9508F" w:rsidRPr="00BB629B" w:rsidRDefault="00A9508F" w:rsidP="00A9508F">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F62273B" w14:textId="63372897" w:rsidR="00A9508F" w:rsidRPr="00BB629B" w:rsidRDefault="00A9508F" w:rsidP="00A9508F">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387C38D" w14:textId="561D09D0" w:rsidR="00A9508F" w:rsidRPr="00BB629B" w:rsidRDefault="00A9508F" w:rsidP="00A9508F">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5A65A5C7" w14:textId="6809060A" w:rsidR="00A9508F" w:rsidRPr="00BB629B" w:rsidRDefault="00A9508F" w:rsidP="00A9508F">
            <w:pPr>
              <w:pStyle w:val="TAL"/>
              <w:rPr>
                <w:rFonts w:cs="Arial"/>
                <w:lang w:eastAsia="zh-CN"/>
              </w:rPr>
            </w:pPr>
            <w:r w:rsidRPr="00840AC6">
              <w:rPr>
                <w:lang w:eastAsia="zh-CN"/>
              </w:rPr>
              <w:t>C</w:t>
            </w:r>
            <w:r w:rsidR="00F549F6">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0895ADEB" w14:textId="665CBD1C" w:rsidR="00A9508F" w:rsidRPr="00BB629B" w:rsidRDefault="005B25FA" w:rsidP="00A9508F">
            <w:pPr>
              <w:pStyle w:val="TAL"/>
              <w:rPr>
                <w:lang w:eastAsia="zh-CN"/>
              </w:rPr>
            </w:pPr>
            <w:r>
              <w:rPr>
                <w:lang w:eastAsia="zh-CN"/>
              </w:rPr>
              <w:t>UEs</w:t>
            </w:r>
            <w:r w:rsidR="00A9508F" w:rsidRPr="00DE353F">
              <w:rPr>
                <w:lang w:eastAsia="zh-CN"/>
              </w:rPr>
              <w:t xml:space="preserve"> supporting 5GS </w:t>
            </w:r>
            <w:r w:rsidR="00A9508F" w:rsidRPr="00DE353F">
              <w:rPr>
                <w:rFonts w:eastAsia="SimSun"/>
                <w:lang w:eastAsia="zh-CN"/>
              </w:rPr>
              <w:t>NR</w:t>
            </w:r>
            <w:r w:rsidR="00A9508F" w:rsidRPr="00DE353F">
              <w:rPr>
                <w:lang w:eastAsia="zh-CN"/>
              </w:rPr>
              <w:t xml:space="preserve"> </w:t>
            </w:r>
            <w:r w:rsidR="00A9508F" w:rsidRPr="00DE353F">
              <w:rPr>
                <w:rFonts w:eastAsia="SimSun"/>
                <w:lang w:eastAsia="zh-CN"/>
              </w:rPr>
              <w:t>SA</w:t>
            </w:r>
            <w:r w:rsidR="00A9508F"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713DD60D" w14:textId="7BB7FB19"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C49AE13" w14:textId="6F090C12" w:rsidR="00A9508F" w:rsidRPr="00BB629B" w:rsidRDefault="00A9508F" w:rsidP="00A9508F">
            <w:pPr>
              <w:pStyle w:val="TAL"/>
              <w:rPr>
                <w:lang w:eastAsia="zh-CN"/>
              </w:rPr>
            </w:pPr>
            <w:r w:rsidRPr="00AB7052">
              <w:rPr>
                <w:lang w:eastAsia="zh-CN"/>
              </w:rPr>
              <w:t>2Rx</w:t>
            </w:r>
          </w:p>
        </w:tc>
      </w:tr>
      <w:tr w:rsidR="003315C9" w:rsidRPr="00BB629B" w14:paraId="721A053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927398" w14:textId="77777777" w:rsidR="003315C9" w:rsidRPr="00BB629B" w:rsidRDefault="003315C9" w:rsidP="00F236E6">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69794A" w14:textId="77777777" w:rsidR="003315C9" w:rsidRPr="00BB629B" w:rsidRDefault="003315C9" w:rsidP="00F236E6">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5EFB61"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DE7681"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750A87"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21CAD0"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6E6B5F" w14:textId="77777777" w:rsidR="003315C9" w:rsidRPr="00BB629B" w:rsidRDefault="003315C9" w:rsidP="00F236E6">
            <w:pPr>
              <w:pStyle w:val="TAL"/>
              <w:rPr>
                <w:b/>
                <w:lang w:eastAsia="zh-CN"/>
              </w:rPr>
            </w:pPr>
          </w:p>
        </w:tc>
      </w:tr>
      <w:tr w:rsidR="003315C9" w:rsidRPr="00BB629B" w14:paraId="352A126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7B3F3" w14:textId="77777777" w:rsidR="003315C9" w:rsidRPr="00BB629B" w:rsidRDefault="003315C9" w:rsidP="00F236E6">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F5382" w14:textId="77777777" w:rsidR="003315C9" w:rsidRPr="00BB629B" w:rsidRDefault="003315C9" w:rsidP="00F236E6">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C3812A"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3EE10D"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4CA3C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343DB9"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30A4AC" w14:textId="77777777" w:rsidR="003315C9" w:rsidRPr="00BB629B" w:rsidRDefault="003315C9" w:rsidP="00F236E6">
            <w:pPr>
              <w:pStyle w:val="TAL"/>
              <w:rPr>
                <w:b/>
                <w:lang w:eastAsia="zh-CN"/>
              </w:rPr>
            </w:pPr>
          </w:p>
        </w:tc>
      </w:tr>
      <w:tr w:rsidR="003315C9" w:rsidRPr="00BB629B" w14:paraId="1B34123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00069" w14:textId="77777777" w:rsidR="003315C9" w:rsidRPr="00BB629B" w:rsidRDefault="003315C9" w:rsidP="00F236E6">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EC8892" w14:textId="77777777" w:rsidR="003315C9" w:rsidRPr="00BB629B" w:rsidRDefault="003315C9" w:rsidP="00F236E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402D5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19514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0F53B"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C8E62"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4F170C" w14:textId="77777777" w:rsidR="003315C9" w:rsidRPr="00BB629B" w:rsidRDefault="003315C9" w:rsidP="00F236E6">
            <w:pPr>
              <w:pStyle w:val="TAL"/>
              <w:rPr>
                <w:b/>
                <w:lang w:eastAsia="zh-CN"/>
              </w:rPr>
            </w:pPr>
          </w:p>
        </w:tc>
      </w:tr>
      <w:tr w:rsidR="00831E05" w:rsidRPr="00BB629B" w14:paraId="7193627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7AB55D8" w14:textId="77777777" w:rsidR="00831E05" w:rsidRPr="00BB629B" w:rsidRDefault="00831E05" w:rsidP="00831E05">
            <w:pPr>
              <w:pStyle w:val="TAL"/>
            </w:pPr>
            <w:r w:rsidRPr="00BB629B">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43090A19" w14:textId="77777777" w:rsidR="00831E05" w:rsidRPr="00BB629B" w:rsidRDefault="00831E05" w:rsidP="00831E05">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D537A0"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3C719" w14:textId="77777777" w:rsidR="00831E05" w:rsidRPr="00BB629B" w:rsidRDefault="00831E05" w:rsidP="00831E05">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B9D8FC" w14:textId="54F7DC60" w:rsidR="00831E05" w:rsidRPr="00BB629B" w:rsidRDefault="00831E05" w:rsidP="00831E05">
            <w:pPr>
              <w:pStyle w:val="TAL"/>
              <w:rPr>
                <w:lang w:eastAsia="zh-CN"/>
              </w:rPr>
            </w:pPr>
            <w:bookmarkStart w:id="161"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61"/>
          </w:p>
        </w:tc>
        <w:tc>
          <w:tcPr>
            <w:tcW w:w="2078" w:type="dxa"/>
            <w:tcBorders>
              <w:top w:val="single" w:sz="4" w:space="0" w:color="auto"/>
              <w:left w:val="single" w:sz="4" w:space="0" w:color="auto"/>
              <w:bottom w:val="single" w:sz="4" w:space="0" w:color="auto"/>
              <w:right w:val="single" w:sz="4" w:space="0" w:color="auto"/>
            </w:tcBorders>
          </w:tcPr>
          <w:p w14:paraId="7BC5F949" w14:textId="0D30CE3C" w:rsidR="00831E05" w:rsidRPr="00BB629B" w:rsidRDefault="00831E05" w:rsidP="00831E05">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F95922" w14:textId="77777777" w:rsidR="00831E05" w:rsidRPr="00BB629B" w:rsidRDefault="00831E05" w:rsidP="00831E05">
            <w:pPr>
              <w:pStyle w:val="TAL"/>
              <w:rPr>
                <w:lang w:eastAsia="zh-CN"/>
              </w:rPr>
            </w:pPr>
            <w:r w:rsidRPr="00BB629B">
              <w:rPr>
                <w:lang w:eastAsia="zh-CN"/>
              </w:rPr>
              <w:t>2Rx</w:t>
            </w:r>
          </w:p>
          <w:p w14:paraId="1CDD51AF" w14:textId="77777777" w:rsidR="00831E05" w:rsidRPr="00BB629B" w:rsidRDefault="00831E05" w:rsidP="00831E05">
            <w:pPr>
              <w:pStyle w:val="TAL"/>
              <w:rPr>
                <w:lang w:eastAsia="zh-CN"/>
              </w:rPr>
            </w:pPr>
            <w:r w:rsidRPr="00BB629B">
              <w:rPr>
                <w:lang w:eastAsia="zh-CN"/>
              </w:rPr>
              <w:t>4Rx</w:t>
            </w:r>
          </w:p>
        </w:tc>
      </w:tr>
      <w:tr w:rsidR="00831E05" w:rsidRPr="00BB629B" w14:paraId="281B051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E3467E9" w14:textId="77777777" w:rsidR="00831E05" w:rsidRPr="00BB629B" w:rsidRDefault="00831E05" w:rsidP="00831E05">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B832DFB" w14:textId="77777777" w:rsidR="00831E05" w:rsidRPr="00BB629B" w:rsidRDefault="00831E05" w:rsidP="00831E05">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87FC4D"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E71B91" w14:textId="77777777" w:rsidR="00831E05" w:rsidRPr="00BB629B" w:rsidRDefault="00831E05" w:rsidP="00831E05">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1984C8" w14:textId="1B1D3666"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07D734" w14:textId="24649C41" w:rsidR="00831E05" w:rsidRPr="00BB629B" w:rsidRDefault="00831E05" w:rsidP="00831E05">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D7CB1F" w14:textId="77777777" w:rsidR="00831E05" w:rsidRPr="00BB629B" w:rsidRDefault="00831E05" w:rsidP="00831E05">
            <w:pPr>
              <w:pStyle w:val="TAL"/>
              <w:rPr>
                <w:lang w:eastAsia="zh-CN"/>
              </w:rPr>
            </w:pPr>
            <w:r w:rsidRPr="00BB629B">
              <w:rPr>
                <w:lang w:eastAsia="zh-CN"/>
              </w:rPr>
              <w:t>2Rx</w:t>
            </w:r>
          </w:p>
          <w:p w14:paraId="409826F3" w14:textId="77777777" w:rsidR="00831E05" w:rsidRPr="00BB629B" w:rsidRDefault="00831E05" w:rsidP="00831E05">
            <w:pPr>
              <w:pStyle w:val="TAL"/>
              <w:rPr>
                <w:lang w:eastAsia="zh-CN"/>
              </w:rPr>
            </w:pPr>
            <w:r w:rsidRPr="00BB629B">
              <w:rPr>
                <w:lang w:eastAsia="zh-CN"/>
              </w:rPr>
              <w:t>4Rx</w:t>
            </w:r>
          </w:p>
        </w:tc>
      </w:tr>
      <w:tr w:rsidR="00831E05" w:rsidRPr="00BB629B" w14:paraId="6AE5F73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9EB113" w14:textId="77777777" w:rsidR="00831E05" w:rsidRPr="00BB629B" w:rsidRDefault="00831E05" w:rsidP="00831E05">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FBF373" w14:textId="77777777" w:rsidR="00831E05" w:rsidRPr="00BB629B" w:rsidRDefault="00831E05" w:rsidP="00831E05">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B782E7" w14:textId="77777777" w:rsidR="00831E05" w:rsidRPr="00BB629B" w:rsidRDefault="00831E05" w:rsidP="00831E0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25C922" w14:textId="77777777" w:rsidR="00831E05" w:rsidRPr="00BB629B" w:rsidRDefault="00831E05" w:rsidP="00831E0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A208CD" w14:textId="77777777" w:rsidR="00831E05" w:rsidRPr="00BB629B" w:rsidRDefault="00831E05" w:rsidP="00831E0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386615" w14:textId="77777777" w:rsidR="00831E05" w:rsidRPr="00BB629B" w:rsidRDefault="00831E05" w:rsidP="00831E0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B103A7" w14:textId="77777777" w:rsidR="00831E05" w:rsidRPr="00BB629B" w:rsidRDefault="00831E05" w:rsidP="00831E05">
            <w:pPr>
              <w:pStyle w:val="TAL"/>
              <w:rPr>
                <w:b/>
                <w:lang w:eastAsia="zh-CN"/>
              </w:rPr>
            </w:pPr>
          </w:p>
        </w:tc>
      </w:tr>
      <w:tr w:rsidR="00831E05" w:rsidRPr="00BB629B" w14:paraId="2823871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349886B" w14:textId="77777777" w:rsidR="00831E05" w:rsidRPr="00BB629B" w:rsidRDefault="00831E05" w:rsidP="00831E05">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033489" w14:textId="77777777" w:rsidR="00831E05" w:rsidRPr="00BB629B" w:rsidRDefault="00831E05" w:rsidP="00831E05">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032012"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F22424" w14:textId="77777777" w:rsidR="00831E05" w:rsidRPr="00BB629B" w:rsidRDefault="00831E05" w:rsidP="00831E05">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12523" w14:textId="44E232A4"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DA8210" w14:textId="42CB35E4" w:rsidR="00831E05" w:rsidRPr="00BB629B" w:rsidRDefault="00831E05" w:rsidP="00831E05">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BC6B32" w14:textId="77777777" w:rsidR="00831E05" w:rsidRPr="00BB629B" w:rsidRDefault="00831E05" w:rsidP="00831E05">
            <w:pPr>
              <w:pStyle w:val="TAL"/>
              <w:rPr>
                <w:lang w:eastAsia="zh-CN"/>
              </w:rPr>
            </w:pPr>
            <w:r w:rsidRPr="00BB629B">
              <w:rPr>
                <w:lang w:eastAsia="zh-CN"/>
              </w:rPr>
              <w:t>2Rx</w:t>
            </w:r>
          </w:p>
          <w:p w14:paraId="1069064E" w14:textId="77777777" w:rsidR="00831E05" w:rsidRPr="00BB629B" w:rsidRDefault="00831E05" w:rsidP="00831E05">
            <w:pPr>
              <w:pStyle w:val="TAL"/>
              <w:rPr>
                <w:lang w:eastAsia="zh-CN"/>
              </w:rPr>
            </w:pPr>
            <w:r w:rsidRPr="00BB629B">
              <w:rPr>
                <w:lang w:eastAsia="zh-CN"/>
              </w:rPr>
              <w:t>4Rx</w:t>
            </w:r>
          </w:p>
        </w:tc>
      </w:tr>
      <w:tr w:rsidR="00831E05" w:rsidRPr="00BB629B" w14:paraId="2E30D21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6029CBA" w14:textId="77777777" w:rsidR="00831E05" w:rsidRPr="00BB629B" w:rsidRDefault="00831E05" w:rsidP="00831E05">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D4372D2" w14:textId="77777777" w:rsidR="00831E05" w:rsidRPr="00BB629B" w:rsidRDefault="00831E05" w:rsidP="00831E05">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8C7D0"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67B7D" w14:textId="77777777" w:rsidR="00831E05" w:rsidRPr="00BB629B" w:rsidRDefault="00831E05" w:rsidP="00831E05">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C26E0" w14:textId="68F0AF55"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DC4F9E" w14:textId="08DF4239" w:rsidR="00831E05" w:rsidRPr="00BB629B" w:rsidRDefault="00831E05" w:rsidP="00831E05">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73E22" w14:textId="77777777" w:rsidR="00831E05" w:rsidRPr="00BB629B" w:rsidRDefault="00831E05" w:rsidP="00831E05">
            <w:pPr>
              <w:pStyle w:val="TAL"/>
              <w:rPr>
                <w:lang w:eastAsia="zh-CN"/>
              </w:rPr>
            </w:pPr>
            <w:r w:rsidRPr="00BB629B">
              <w:rPr>
                <w:lang w:eastAsia="zh-CN"/>
              </w:rPr>
              <w:t>2Rx</w:t>
            </w:r>
          </w:p>
          <w:p w14:paraId="0C47811C" w14:textId="77777777" w:rsidR="00831E05" w:rsidRPr="00BB629B" w:rsidRDefault="00831E05" w:rsidP="00831E05">
            <w:pPr>
              <w:pStyle w:val="TAL"/>
              <w:rPr>
                <w:lang w:eastAsia="zh-CN"/>
              </w:rPr>
            </w:pPr>
            <w:r w:rsidRPr="00BB629B">
              <w:rPr>
                <w:lang w:eastAsia="zh-CN"/>
              </w:rPr>
              <w:t>4Rx</w:t>
            </w:r>
          </w:p>
        </w:tc>
      </w:tr>
      <w:tr w:rsidR="00831E05" w:rsidRPr="00BB629B" w14:paraId="012165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85156" w14:textId="77777777" w:rsidR="00831E05" w:rsidRPr="00BB629B" w:rsidRDefault="00831E05" w:rsidP="00831E05">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5524B0" w14:textId="77777777" w:rsidR="00831E05" w:rsidRPr="00BB629B" w:rsidRDefault="00831E05" w:rsidP="00831E05">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6D429D" w14:textId="77777777" w:rsidR="00831E05" w:rsidRPr="00BB629B" w:rsidRDefault="00831E05" w:rsidP="00831E0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1503D" w14:textId="77777777" w:rsidR="00831E05" w:rsidRPr="00BB629B" w:rsidRDefault="00831E05" w:rsidP="00831E0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8FE76A" w14:textId="77777777" w:rsidR="00831E05" w:rsidRPr="00BB629B" w:rsidRDefault="00831E05" w:rsidP="00831E0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D8A47" w14:textId="77777777" w:rsidR="00831E05" w:rsidRPr="00BB629B" w:rsidRDefault="00831E05" w:rsidP="00831E0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9E90AE" w14:textId="77777777" w:rsidR="00831E05" w:rsidRPr="00BB629B" w:rsidRDefault="00831E05" w:rsidP="00831E05">
            <w:pPr>
              <w:pStyle w:val="TAL"/>
              <w:rPr>
                <w:b/>
                <w:lang w:eastAsia="zh-CN"/>
              </w:rPr>
            </w:pPr>
          </w:p>
        </w:tc>
      </w:tr>
      <w:tr w:rsidR="00831E05" w:rsidRPr="00BB629B" w14:paraId="08735F1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93787F1" w14:textId="77777777" w:rsidR="00831E05" w:rsidRPr="00BB629B" w:rsidRDefault="00831E05" w:rsidP="00831E05">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267345E" w14:textId="77777777" w:rsidR="00831E05" w:rsidRPr="00BB629B" w:rsidRDefault="00831E05" w:rsidP="00831E05">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50DD48" w14:textId="77777777" w:rsidR="00831E05" w:rsidRPr="00BB629B" w:rsidRDefault="00831E05" w:rsidP="00831E05">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45D28C" w14:textId="77777777" w:rsidR="00831E05" w:rsidRPr="00BB629B" w:rsidRDefault="00831E05" w:rsidP="00831E05">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AB11F6" w14:textId="6BACD26C"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DCE0B0" w14:textId="77FC48BD" w:rsidR="00831E05" w:rsidRPr="00BB629B" w:rsidRDefault="00831E05" w:rsidP="00831E05">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47D01" w14:textId="77777777" w:rsidR="00831E05" w:rsidRPr="00BB629B" w:rsidRDefault="00831E05" w:rsidP="00831E05">
            <w:pPr>
              <w:pStyle w:val="TAL"/>
              <w:rPr>
                <w:lang w:eastAsia="zh-CN"/>
              </w:rPr>
            </w:pPr>
            <w:r w:rsidRPr="00BB629B">
              <w:rPr>
                <w:lang w:eastAsia="zh-CN"/>
              </w:rPr>
              <w:t>2Rx</w:t>
            </w:r>
          </w:p>
          <w:p w14:paraId="245C6AA1" w14:textId="77777777" w:rsidR="00831E05" w:rsidRPr="00BB629B" w:rsidRDefault="00831E05" w:rsidP="00831E05">
            <w:pPr>
              <w:pStyle w:val="TAL"/>
              <w:rPr>
                <w:lang w:eastAsia="zh-CN"/>
              </w:rPr>
            </w:pPr>
            <w:r w:rsidRPr="00BB629B">
              <w:rPr>
                <w:lang w:eastAsia="zh-CN"/>
              </w:rPr>
              <w:t>4Rx</w:t>
            </w:r>
          </w:p>
        </w:tc>
      </w:tr>
      <w:tr w:rsidR="00831E05" w:rsidRPr="00BB629B" w14:paraId="0A16685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1466A0" w14:textId="77777777" w:rsidR="00831E05" w:rsidRPr="00BB629B" w:rsidRDefault="00831E05" w:rsidP="00831E05">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2B1DD78" w14:textId="77777777" w:rsidR="00831E05" w:rsidRPr="00BB629B" w:rsidRDefault="00831E05" w:rsidP="00831E05">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8A1A2A" w14:textId="77777777" w:rsidR="00831E05" w:rsidRPr="00BB629B" w:rsidRDefault="00831E05" w:rsidP="00831E05">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A815D" w14:textId="77777777" w:rsidR="00831E05" w:rsidRPr="00BB629B" w:rsidRDefault="00831E05" w:rsidP="00831E05">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E1D143" w14:textId="14FA42A6"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25B036" w14:textId="247F782B" w:rsidR="00831E05" w:rsidRPr="00BB629B" w:rsidRDefault="00831E05" w:rsidP="00831E05">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E5DC49" w14:textId="77777777" w:rsidR="00831E05" w:rsidRPr="00BB629B" w:rsidRDefault="00831E05" w:rsidP="00831E05">
            <w:pPr>
              <w:pStyle w:val="TAL"/>
              <w:rPr>
                <w:lang w:eastAsia="zh-CN"/>
              </w:rPr>
            </w:pPr>
            <w:r w:rsidRPr="00BB629B">
              <w:rPr>
                <w:lang w:eastAsia="zh-CN"/>
              </w:rPr>
              <w:t>2Rx</w:t>
            </w:r>
          </w:p>
          <w:p w14:paraId="7740C019" w14:textId="77777777" w:rsidR="00831E05" w:rsidRPr="00BB629B" w:rsidRDefault="00831E05" w:rsidP="00831E05">
            <w:pPr>
              <w:pStyle w:val="TAL"/>
              <w:rPr>
                <w:lang w:eastAsia="zh-CN"/>
              </w:rPr>
            </w:pPr>
            <w:r w:rsidRPr="00BB629B">
              <w:rPr>
                <w:lang w:eastAsia="zh-CN"/>
              </w:rPr>
              <w:t>4Rx</w:t>
            </w:r>
          </w:p>
        </w:tc>
      </w:tr>
      <w:tr w:rsidR="00831E05" w:rsidRPr="00BB629B" w14:paraId="313A69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8AE4CD8" w14:textId="77777777" w:rsidR="00831E05" w:rsidRPr="00BB629B" w:rsidRDefault="00831E05" w:rsidP="00831E05">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1C6AF84" w14:textId="77777777" w:rsidR="00831E05" w:rsidRPr="00BB629B" w:rsidRDefault="00831E05" w:rsidP="00831E05">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484BDE" w14:textId="77777777" w:rsidR="00831E05" w:rsidRPr="00BB629B" w:rsidRDefault="00831E05" w:rsidP="00831E05">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9379A9" w14:textId="77777777" w:rsidR="00831E05" w:rsidRPr="00BB629B" w:rsidRDefault="00831E05" w:rsidP="00831E05">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F2588" w14:textId="08EE7463"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3FA3C7" w14:textId="4931C6B0" w:rsidR="00831E05" w:rsidRPr="00BB629B" w:rsidRDefault="00831E05" w:rsidP="00831E05">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7AED2D" w14:textId="77777777" w:rsidR="00831E05" w:rsidRPr="00BB629B" w:rsidRDefault="00831E05" w:rsidP="00831E05">
            <w:pPr>
              <w:pStyle w:val="TAL"/>
              <w:rPr>
                <w:lang w:eastAsia="zh-CN"/>
              </w:rPr>
            </w:pPr>
            <w:r w:rsidRPr="00BB629B">
              <w:rPr>
                <w:lang w:eastAsia="zh-CN"/>
              </w:rPr>
              <w:t>2Rx</w:t>
            </w:r>
          </w:p>
          <w:p w14:paraId="0EE98FB2" w14:textId="77777777" w:rsidR="00831E05" w:rsidRPr="00BB629B" w:rsidRDefault="00831E05" w:rsidP="00831E05">
            <w:pPr>
              <w:pStyle w:val="TAL"/>
              <w:rPr>
                <w:lang w:eastAsia="zh-CN"/>
              </w:rPr>
            </w:pPr>
            <w:r w:rsidRPr="00BB629B">
              <w:rPr>
                <w:lang w:eastAsia="zh-CN"/>
              </w:rPr>
              <w:t>4Rx</w:t>
            </w:r>
          </w:p>
        </w:tc>
      </w:tr>
      <w:tr w:rsidR="00831E05" w:rsidRPr="00BB629B" w14:paraId="3D470A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E3670" w14:textId="77777777" w:rsidR="00831E05" w:rsidRPr="00BB629B" w:rsidRDefault="00831E05" w:rsidP="00831E05">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7B26E7" w14:textId="77777777" w:rsidR="00831E05" w:rsidRPr="00BB629B" w:rsidRDefault="00831E05" w:rsidP="00831E05">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9038F1" w14:textId="77777777" w:rsidR="00831E05" w:rsidRPr="00BB629B" w:rsidRDefault="00831E05" w:rsidP="00831E0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56B42" w14:textId="77777777" w:rsidR="00831E05" w:rsidRPr="00BB629B" w:rsidRDefault="00831E05" w:rsidP="00831E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50D0F7" w14:textId="77777777" w:rsidR="00831E05" w:rsidRPr="00BB629B" w:rsidRDefault="00831E05" w:rsidP="00831E0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6D75A9" w14:textId="77777777" w:rsidR="00831E05" w:rsidRPr="00BB629B" w:rsidRDefault="00831E05" w:rsidP="00831E0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47BDBE" w14:textId="77777777" w:rsidR="00831E05" w:rsidRPr="00BB629B" w:rsidRDefault="00831E05" w:rsidP="00831E05">
            <w:pPr>
              <w:pStyle w:val="TAL"/>
              <w:rPr>
                <w:b/>
                <w:lang w:eastAsia="zh-CN"/>
              </w:rPr>
            </w:pPr>
          </w:p>
        </w:tc>
      </w:tr>
      <w:tr w:rsidR="00831E05" w:rsidRPr="00BB629B" w14:paraId="727ED54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724559" w14:textId="77777777" w:rsidR="00831E05" w:rsidRPr="00BB629B" w:rsidRDefault="00831E05" w:rsidP="00831E05">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FDB5CBE" w14:textId="77777777" w:rsidR="00831E05" w:rsidRPr="00BB629B" w:rsidRDefault="00831E05" w:rsidP="00831E05">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1D710"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46C2E" w14:textId="77777777" w:rsidR="00831E05" w:rsidRPr="00BB629B" w:rsidRDefault="00831E05" w:rsidP="00831E05">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572C28" w14:textId="2548FA1D"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C45AF5A" w14:textId="15A02934" w:rsidR="00831E05" w:rsidRPr="00BB629B" w:rsidRDefault="00831E05" w:rsidP="00831E05">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651213" w14:textId="77777777" w:rsidR="00831E05" w:rsidRPr="00BB629B" w:rsidRDefault="00831E05" w:rsidP="00831E05">
            <w:pPr>
              <w:pStyle w:val="TAL"/>
              <w:rPr>
                <w:lang w:eastAsia="zh-CN"/>
              </w:rPr>
            </w:pPr>
            <w:r w:rsidRPr="00BB629B">
              <w:rPr>
                <w:lang w:eastAsia="zh-CN"/>
              </w:rPr>
              <w:t>2Rx</w:t>
            </w:r>
          </w:p>
          <w:p w14:paraId="78731879" w14:textId="77777777" w:rsidR="00831E05" w:rsidRPr="00BB629B" w:rsidRDefault="00831E05" w:rsidP="00831E05">
            <w:pPr>
              <w:pStyle w:val="TAL"/>
              <w:rPr>
                <w:lang w:eastAsia="zh-CN"/>
              </w:rPr>
            </w:pPr>
            <w:r w:rsidRPr="00BB629B">
              <w:rPr>
                <w:lang w:eastAsia="zh-CN"/>
              </w:rPr>
              <w:t>4Rx</w:t>
            </w:r>
          </w:p>
        </w:tc>
      </w:tr>
      <w:tr w:rsidR="00831E05" w:rsidRPr="00BB629B" w14:paraId="7F821D7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6C95120" w14:textId="77777777" w:rsidR="00831E05" w:rsidRPr="00BB629B" w:rsidRDefault="00831E05" w:rsidP="00831E05">
            <w:pPr>
              <w:pStyle w:val="TAL"/>
            </w:pPr>
            <w:r w:rsidRPr="00BB629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7439F8FC" w14:textId="77777777" w:rsidR="00831E05" w:rsidRPr="00BB629B" w:rsidRDefault="00831E05" w:rsidP="00831E05">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11DCDF" w14:textId="77777777" w:rsidR="00831E05" w:rsidRPr="00BB629B" w:rsidRDefault="00831E05" w:rsidP="00831E05">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344A2" w14:textId="77777777" w:rsidR="00831E05" w:rsidRPr="00BB629B" w:rsidRDefault="00831E05" w:rsidP="00831E05">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47CCACC" w14:textId="26ADF633"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27CED0C" w14:textId="3C596C82" w:rsidR="00831E05" w:rsidRPr="00BB629B" w:rsidRDefault="00831E05" w:rsidP="00831E05">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9E9F48" w14:textId="77777777" w:rsidR="00831E05" w:rsidRPr="00BB629B" w:rsidRDefault="00831E05" w:rsidP="00831E05">
            <w:pPr>
              <w:pStyle w:val="TAL"/>
              <w:rPr>
                <w:lang w:eastAsia="zh-CN"/>
              </w:rPr>
            </w:pPr>
            <w:r w:rsidRPr="00BB629B">
              <w:rPr>
                <w:lang w:eastAsia="zh-CN"/>
              </w:rPr>
              <w:t>2Rx</w:t>
            </w:r>
          </w:p>
          <w:p w14:paraId="3951504B" w14:textId="77777777" w:rsidR="00831E05" w:rsidRPr="00BB629B" w:rsidRDefault="00831E05" w:rsidP="00831E05">
            <w:pPr>
              <w:pStyle w:val="TAL"/>
              <w:rPr>
                <w:lang w:eastAsia="zh-CN"/>
              </w:rPr>
            </w:pPr>
            <w:r w:rsidRPr="00BB629B">
              <w:rPr>
                <w:lang w:eastAsia="zh-CN"/>
              </w:rPr>
              <w:t>4Rx</w:t>
            </w:r>
          </w:p>
        </w:tc>
      </w:tr>
      <w:tr w:rsidR="00831E05" w:rsidRPr="00BB629B" w14:paraId="439E871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DB25938" w14:textId="77777777" w:rsidR="00831E05" w:rsidRPr="00BB629B" w:rsidRDefault="00831E05" w:rsidP="00831E05">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E15894A" w14:textId="77777777" w:rsidR="00831E05" w:rsidRPr="00BB629B" w:rsidRDefault="00831E05" w:rsidP="00831E05">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0D4D2" w14:textId="77777777" w:rsidR="00831E05" w:rsidRPr="00BB629B" w:rsidRDefault="00831E05" w:rsidP="00831E05">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1365C" w14:textId="77777777" w:rsidR="00831E05" w:rsidRPr="00BB629B" w:rsidRDefault="00831E05" w:rsidP="00831E05">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FF387E" w14:textId="52F099C5"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5272825" w14:textId="4DA48F0B" w:rsidR="00831E05" w:rsidRPr="00BB629B" w:rsidRDefault="00831E05" w:rsidP="00831E05">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3BDC59" w14:textId="77777777" w:rsidR="00831E05" w:rsidRPr="00BB629B" w:rsidRDefault="00831E05" w:rsidP="00831E05">
            <w:pPr>
              <w:pStyle w:val="TAL"/>
              <w:rPr>
                <w:lang w:eastAsia="zh-CN"/>
              </w:rPr>
            </w:pPr>
            <w:r w:rsidRPr="00BB629B">
              <w:rPr>
                <w:lang w:eastAsia="zh-CN"/>
              </w:rPr>
              <w:t>2Rx</w:t>
            </w:r>
          </w:p>
          <w:p w14:paraId="0581120F" w14:textId="77777777" w:rsidR="00831E05" w:rsidRPr="00BB629B" w:rsidRDefault="00831E05" w:rsidP="00831E05">
            <w:pPr>
              <w:pStyle w:val="TAL"/>
              <w:rPr>
                <w:lang w:eastAsia="zh-CN"/>
              </w:rPr>
            </w:pPr>
            <w:r w:rsidRPr="00BB629B">
              <w:rPr>
                <w:lang w:eastAsia="zh-CN"/>
              </w:rPr>
              <w:t>4Rx</w:t>
            </w:r>
          </w:p>
        </w:tc>
      </w:tr>
      <w:tr w:rsidR="00831E05" w:rsidRPr="00BB629B" w14:paraId="40DE61F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2502F" w14:textId="77777777" w:rsidR="00831E05" w:rsidRPr="00BB629B" w:rsidRDefault="00831E05" w:rsidP="00831E05">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BADD16" w14:textId="77777777" w:rsidR="00831E05" w:rsidRPr="00BB629B" w:rsidRDefault="00831E05" w:rsidP="00831E05">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06FCE" w14:textId="77777777" w:rsidR="00831E05" w:rsidRPr="00BB629B" w:rsidRDefault="00831E05" w:rsidP="00831E0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8E115E" w14:textId="77777777" w:rsidR="00831E05" w:rsidRPr="00BB629B" w:rsidRDefault="00831E05" w:rsidP="00831E0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3D33B0" w14:textId="77777777" w:rsidR="00831E05" w:rsidRPr="00BB629B" w:rsidRDefault="00831E05" w:rsidP="00831E0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F4E066" w14:textId="77777777" w:rsidR="00831E05" w:rsidRPr="00BB629B" w:rsidRDefault="00831E05" w:rsidP="00831E0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516D64" w14:textId="77777777" w:rsidR="00831E05" w:rsidRPr="00BB629B" w:rsidRDefault="00831E05" w:rsidP="00831E05">
            <w:pPr>
              <w:pStyle w:val="TAL"/>
              <w:rPr>
                <w:b/>
                <w:lang w:eastAsia="zh-CN"/>
              </w:rPr>
            </w:pPr>
          </w:p>
        </w:tc>
      </w:tr>
      <w:tr w:rsidR="00831E05" w:rsidRPr="00BB629B" w14:paraId="6DFEFAE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E61AD0E" w14:textId="77777777" w:rsidR="00831E05" w:rsidRPr="00BB629B" w:rsidRDefault="00831E05" w:rsidP="00831E05">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438C7E0" w14:textId="77777777" w:rsidR="00831E05" w:rsidRPr="00BB629B" w:rsidRDefault="00831E05" w:rsidP="00831E05">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58DBC1" w14:textId="77777777" w:rsidR="00831E05" w:rsidRPr="00BB629B" w:rsidRDefault="00831E05" w:rsidP="00831E05">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F34CDD" w14:textId="77777777" w:rsidR="00831E05" w:rsidRPr="00BB629B" w:rsidRDefault="00831E05" w:rsidP="00831E05">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D87447" w14:textId="2A10901C" w:rsidR="00831E05" w:rsidRPr="00BB629B" w:rsidRDefault="00831E05" w:rsidP="00831E05">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F1B843" w14:textId="3D106E57" w:rsidR="00831E05" w:rsidRPr="00BB629B" w:rsidRDefault="00831E05" w:rsidP="00831E05">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36AE8B" w14:textId="77777777" w:rsidR="00831E05" w:rsidRPr="00BB629B" w:rsidRDefault="00831E05" w:rsidP="00831E05">
            <w:pPr>
              <w:pStyle w:val="TAL"/>
              <w:rPr>
                <w:lang w:eastAsia="zh-CN"/>
              </w:rPr>
            </w:pPr>
            <w:r w:rsidRPr="00BB629B">
              <w:rPr>
                <w:lang w:eastAsia="zh-CN"/>
              </w:rPr>
              <w:t>2Rx</w:t>
            </w:r>
          </w:p>
          <w:p w14:paraId="02D2D9ED" w14:textId="77777777" w:rsidR="00831E05" w:rsidRPr="00BB629B" w:rsidRDefault="00831E05" w:rsidP="00831E05">
            <w:pPr>
              <w:pStyle w:val="TAL"/>
              <w:rPr>
                <w:lang w:eastAsia="zh-CN"/>
              </w:rPr>
            </w:pPr>
            <w:r w:rsidRPr="00BB629B">
              <w:rPr>
                <w:lang w:eastAsia="zh-CN"/>
              </w:rPr>
              <w:t>4Rx</w:t>
            </w:r>
          </w:p>
        </w:tc>
      </w:tr>
      <w:tr w:rsidR="00831E05" w:rsidRPr="00BB629B" w14:paraId="4D8C23F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EBD398" w14:textId="77777777" w:rsidR="00831E05" w:rsidRPr="00BB629B" w:rsidRDefault="00831E05" w:rsidP="00831E05">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7216C2D" w14:textId="77777777" w:rsidR="00831E05" w:rsidRPr="00BB629B" w:rsidRDefault="00831E05" w:rsidP="00831E05">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3FBAC8" w14:textId="77777777" w:rsidR="00831E05" w:rsidRPr="00BB629B" w:rsidRDefault="00831E05" w:rsidP="00831E05">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D92F3" w14:textId="77777777" w:rsidR="00831E05" w:rsidRPr="00BB629B" w:rsidRDefault="00831E05" w:rsidP="00831E05">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2B5DB4" w14:textId="2888BA13" w:rsidR="00831E05" w:rsidRPr="00BB629B" w:rsidRDefault="00831E05" w:rsidP="00831E05">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B68BAB" w14:textId="3A65D52D" w:rsidR="00831E05" w:rsidRPr="00BB629B" w:rsidRDefault="00831E05" w:rsidP="00831E05">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1911B0" w14:textId="77777777" w:rsidR="00831E05" w:rsidRPr="00BB629B" w:rsidRDefault="00831E05" w:rsidP="00831E05">
            <w:pPr>
              <w:pStyle w:val="TAL"/>
              <w:rPr>
                <w:lang w:eastAsia="zh-CN"/>
              </w:rPr>
            </w:pPr>
            <w:r w:rsidRPr="00BB629B">
              <w:rPr>
                <w:lang w:eastAsia="zh-CN"/>
              </w:rPr>
              <w:t>2Rx</w:t>
            </w:r>
          </w:p>
          <w:p w14:paraId="1CC85C5D" w14:textId="77777777" w:rsidR="00831E05" w:rsidRPr="00BB629B" w:rsidRDefault="00831E05" w:rsidP="00831E05">
            <w:pPr>
              <w:pStyle w:val="TAL"/>
              <w:rPr>
                <w:lang w:eastAsia="zh-CN"/>
              </w:rPr>
            </w:pPr>
            <w:r w:rsidRPr="00BB629B">
              <w:rPr>
                <w:lang w:eastAsia="zh-CN"/>
              </w:rPr>
              <w:t>4Rx</w:t>
            </w:r>
          </w:p>
        </w:tc>
      </w:tr>
      <w:tr w:rsidR="00831E05" w:rsidRPr="00BB629B" w14:paraId="50F16D7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44BAB52" w14:textId="77777777" w:rsidR="00831E05" w:rsidRPr="00BB629B" w:rsidRDefault="00831E05" w:rsidP="00831E05">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35F8294E" w14:textId="77777777" w:rsidR="00831E05" w:rsidRPr="00BB629B" w:rsidRDefault="00831E05" w:rsidP="00831E05">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5557E0" w14:textId="77777777" w:rsidR="00831E05" w:rsidRPr="00BB629B" w:rsidRDefault="00831E05" w:rsidP="00831E05">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18EB3D" w14:textId="77777777" w:rsidR="00831E05" w:rsidRPr="00BB629B" w:rsidRDefault="00831E05" w:rsidP="00831E05">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056C35" w14:textId="4D5CD10F" w:rsidR="00831E05" w:rsidRPr="00BB629B" w:rsidRDefault="00831E05" w:rsidP="00831E05">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15206C" w14:textId="6FAFE374" w:rsidR="00831E05" w:rsidRPr="00BB629B" w:rsidRDefault="00831E05" w:rsidP="00831E05">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8989C1" w14:textId="77777777" w:rsidR="00831E05" w:rsidRPr="00BB629B" w:rsidRDefault="00831E05" w:rsidP="00831E05">
            <w:pPr>
              <w:pStyle w:val="TAL"/>
              <w:rPr>
                <w:lang w:eastAsia="zh-CN"/>
              </w:rPr>
            </w:pPr>
            <w:r w:rsidRPr="00BB629B">
              <w:rPr>
                <w:lang w:eastAsia="zh-CN"/>
              </w:rPr>
              <w:t>2Rx</w:t>
            </w:r>
          </w:p>
          <w:p w14:paraId="0F7685A3" w14:textId="77777777" w:rsidR="00831E05" w:rsidRPr="00BB629B" w:rsidRDefault="00831E05" w:rsidP="00831E05">
            <w:pPr>
              <w:pStyle w:val="TAL"/>
              <w:rPr>
                <w:lang w:eastAsia="zh-CN"/>
              </w:rPr>
            </w:pPr>
            <w:r w:rsidRPr="00BB629B">
              <w:rPr>
                <w:lang w:eastAsia="zh-CN"/>
              </w:rPr>
              <w:t>4Rx</w:t>
            </w:r>
          </w:p>
        </w:tc>
      </w:tr>
      <w:tr w:rsidR="00831E05" w:rsidRPr="00BB629B" w14:paraId="36137F3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9026C37" w14:textId="77777777" w:rsidR="00831E05" w:rsidRPr="00BB629B" w:rsidRDefault="00831E05" w:rsidP="00831E05">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4CFE53F8" w14:textId="77777777" w:rsidR="00831E05" w:rsidRPr="00BB629B" w:rsidRDefault="00831E05" w:rsidP="00831E05">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E830B4" w14:textId="77777777" w:rsidR="00831E05" w:rsidRPr="00BB629B" w:rsidRDefault="00831E05" w:rsidP="00831E05">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A13A8B" w14:textId="77777777" w:rsidR="00831E05" w:rsidRPr="00BB629B" w:rsidRDefault="00831E05" w:rsidP="00831E05">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4F8F1B" w14:textId="61DB8684" w:rsidR="00831E05" w:rsidRPr="00BB629B" w:rsidRDefault="00831E05" w:rsidP="00831E05">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31E9E1" w14:textId="49B5DD9D" w:rsidR="00831E05" w:rsidRPr="00BB629B" w:rsidRDefault="00831E05" w:rsidP="00831E05">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E64C4E" w14:textId="77777777" w:rsidR="00831E05" w:rsidRPr="00BB629B" w:rsidRDefault="00831E05" w:rsidP="00831E05">
            <w:pPr>
              <w:pStyle w:val="TAL"/>
              <w:rPr>
                <w:lang w:eastAsia="zh-CN"/>
              </w:rPr>
            </w:pPr>
            <w:r w:rsidRPr="00BB629B">
              <w:rPr>
                <w:lang w:eastAsia="zh-CN"/>
              </w:rPr>
              <w:t>2Rx</w:t>
            </w:r>
          </w:p>
          <w:p w14:paraId="2F0A3802" w14:textId="77777777" w:rsidR="00831E05" w:rsidRPr="00BB629B" w:rsidRDefault="00831E05" w:rsidP="00831E05">
            <w:pPr>
              <w:pStyle w:val="TAL"/>
              <w:rPr>
                <w:lang w:eastAsia="zh-CN"/>
              </w:rPr>
            </w:pPr>
            <w:r w:rsidRPr="00BB629B">
              <w:rPr>
                <w:lang w:eastAsia="zh-CN"/>
              </w:rPr>
              <w:t>4Rx</w:t>
            </w:r>
          </w:p>
        </w:tc>
      </w:tr>
      <w:tr w:rsidR="003315C9" w:rsidRPr="00BB629B" w14:paraId="4DC4C9D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053130" w14:textId="77777777" w:rsidR="003315C9" w:rsidRPr="00BB629B" w:rsidRDefault="003315C9" w:rsidP="00F236E6">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3CB2BD" w14:textId="77777777" w:rsidR="003315C9" w:rsidRPr="00BB629B" w:rsidRDefault="003315C9" w:rsidP="00F236E6">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AA1CE41"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728C67"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80F767"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9FF5CB"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A5629B" w14:textId="77777777" w:rsidR="003315C9" w:rsidRPr="00BB629B" w:rsidRDefault="003315C9" w:rsidP="00F236E6">
            <w:pPr>
              <w:pStyle w:val="TAL"/>
              <w:rPr>
                <w:b/>
                <w:lang w:eastAsia="zh-CN"/>
              </w:rPr>
            </w:pPr>
          </w:p>
        </w:tc>
      </w:tr>
      <w:tr w:rsidR="003315C9" w:rsidRPr="00BB629B" w14:paraId="68BD3A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18149B4" w14:textId="77777777" w:rsidR="003315C9" w:rsidRPr="00BB629B" w:rsidRDefault="003315C9" w:rsidP="00F236E6">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7F54221" w14:textId="77777777" w:rsidR="003315C9" w:rsidRPr="00BB629B" w:rsidRDefault="003315C9" w:rsidP="00F236E6">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F6A743"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7B5C74"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96A0EF" w14:textId="3312C3EE"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A8E602"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8CDE3B" w14:textId="77777777" w:rsidR="003315C9" w:rsidRPr="00BB629B" w:rsidRDefault="003315C9" w:rsidP="00F236E6">
            <w:pPr>
              <w:pStyle w:val="TAL"/>
              <w:rPr>
                <w:lang w:eastAsia="zh-CN"/>
              </w:rPr>
            </w:pPr>
            <w:r w:rsidRPr="00BB629B">
              <w:rPr>
                <w:lang w:eastAsia="zh-CN"/>
              </w:rPr>
              <w:t>2Rx</w:t>
            </w:r>
          </w:p>
          <w:p w14:paraId="70362884" w14:textId="77777777" w:rsidR="003315C9" w:rsidRPr="00BB629B" w:rsidRDefault="003315C9" w:rsidP="00F236E6">
            <w:pPr>
              <w:pStyle w:val="TAL"/>
              <w:rPr>
                <w:lang w:eastAsia="zh-CN"/>
              </w:rPr>
            </w:pPr>
            <w:r w:rsidRPr="00BB629B">
              <w:rPr>
                <w:lang w:eastAsia="zh-CN"/>
              </w:rPr>
              <w:t>4Rx</w:t>
            </w:r>
          </w:p>
        </w:tc>
      </w:tr>
      <w:tr w:rsidR="003315C9" w:rsidRPr="00BB629B" w14:paraId="355D32C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85A536" w14:textId="77777777" w:rsidR="003315C9" w:rsidRPr="00BB629B" w:rsidRDefault="003315C9" w:rsidP="00F236E6">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1FE12F" w14:textId="77777777" w:rsidR="003315C9" w:rsidRPr="00BB629B" w:rsidRDefault="003315C9" w:rsidP="00F236E6">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0E965F"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CABB398"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15BC6F"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6EAF5F2"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EA1610" w14:textId="77777777" w:rsidR="003315C9" w:rsidRPr="00BB629B" w:rsidRDefault="003315C9" w:rsidP="00F236E6">
            <w:pPr>
              <w:pStyle w:val="TAL"/>
              <w:rPr>
                <w:b/>
                <w:lang w:eastAsia="zh-CN"/>
              </w:rPr>
            </w:pPr>
          </w:p>
        </w:tc>
      </w:tr>
      <w:tr w:rsidR="003315C9" w:rsidRPr="00BB629B" w14:paraId="6970750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3723417" w14:textId="77777777" w:rsidR="003315C9" w:rsidRPr="00BB629B" w:rsidRDefault="003315C9" w:rsidP="00F236E6">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F4545D9" w14:textId="77777777" w:rsidR="003315C9" w:rsidRPr="00BB629B" w:rsidRDefault="003315C9" w:rsidP="00F236E6">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57A75"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87D889"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AC754" w14:textId="20362852"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0DA6E7"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8A709" w14:textId="77777777" w:rsidR="003315C9" w:rsidRPr="00BB629B" w:rsidRDefault="003315C9" w:rsidP="00F236E6">
            <w:pPr>
              <w:pStyle w:val="TAL"/>
              <w:rPr>
                <w:lang w:eastAsia="zh-CN"/>
              </w:rPr>
            </w:pPr>
            <w:r w:rsidRPr="00BB629B">
              <w:rPr>
                <w:lang w:eastAsia="zh-CN"/>
              </w:rPr>
              <w:t>2Rx</w:t>
            </w:r>
          </w:p>
          <w:p w14:paraId="0BBCEA2D" w14:textId="77777777" w:rsidR="003315C9" w:rsidRPr="00BB629B" w:rsidRDefault="003315C9" w:rsidP="00F236E6">
            <w:pPr>
              <w:pStyle w:val="TAL"/>
              <w:rPr>
                <w:lang w:eastAsia="zh-CN"/>
              </w:rPr>
            </w:pPr>
            <w:r w:rsidRPr="00BB629B">
              <w:rPr>
                <w:lang w:eastAsia="zh-CN"/>
              </w:rPr>
              <w:t>4Rx</w:t>
            </w:r>
          </w:p>
        </w:tc>
      </w:tr>
      <w:tr w:rsidR="003315C9" w:rsidRPr="00BB629B" w14:paraId="76A700E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A463542" w14:textId="77777777" w:rsidR="003315C9" w:rsidRPr="00BB629B" w:rsidRDefault="003315C9" w:rsidP="00F236E6">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275E2CC" w14:textId="77777777" w:rsidR="003315C9" w:rsidRPr="00BB629B" w:rsidRDefault="003315C9" w:rsidP="00F236E6">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8A59F7"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9AA38DE"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5451D9"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7D4CA52"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962997D" w14:textId="77777777" w:rsidR="003315C9" w:rsidRPr="00BB629B" w:rsidRDefault="003315C9" w:rsidP="00F236E6">
            <w:pPr>
              <w:pStyle w:val="TAL"/>
              <w:rPr>
                <w:b/>
                <w:lang w:eastAsia="zh-CN"/>
              </w:rPr>
            </w:pPr>
          </w:p>
        </w:tc>
      </w:tr>
      <w:tr w:rsidR="003315C9" w:rsidRPr="00BB629B" w14:paraId="6C18D83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FD9F24E" w14:textId="77777777" w:rsidR="003315C9" w:rsidRPr="00BB629B" w:rsidRDefault="003315C9" w:rsidP="00F236E6">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731A5A0" w14:textId="77777777" w:rsidR="003315C9" w:rsidRPr="00BB629B" w:rsidRDefault="003315C9" w:rsidP="00F236E6">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ABDEBD"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8CDCEA" w14:textId="77777777" w:rsidR="003315C9" w:rsidRPr="00BB629B" w:rsidRDefault="003315C9" w:rsidP="00F236E6">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903D858" w14:textId="4716CFC1"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38F91E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DDB811" w14:textId="77777777" w:rsidR="003315C9" w:rsidRPr="00BB629B" w:rsidRDefault="003315C9" w:rsidP="00F236E6">
            <w:pPr>
              <w:pStyle w:val="TAL"/>
              <w:rPr>
                <w:lang w:eastAsia="zh-CN"/>
              </w:rPr>
            </w:pPr>
            <w:r w:rsidRPr="00BB629B">
              <w:rPr>
                <w:lang w:eastAsia="zh-CN"/>
              </w:rPr>
              <w:t>2Rx</w:t>
            </w:r>
          </w:p>
          <w:p w14:paraId="45EB39E5" w14:textId="77777777" w:rsidR="003315C9" w:rsidRPr="00BB629B" w:rsidRDefault="003315C9" w:rsidP="00F236E6">
            <w:pPr>
              <w:pStyle w:val="TAL"/>
              <w:rPr>
                <w:lang w:eastAsia="zh-CN"/>
              </w:rPr>
            </w:pPr>
            <w:r w:rsidRPr="00BB629B">
              <w:rPr>
                <w:lang w:eastAsia="zh-CN"/>
              </w:rPr>
              <w:t>4Rx</w:t>
            </w:r>
          </w:p>
        </w:tc>
      </w:tr>
      <w:tr w:rsidR="003315C9" w:rsidRPr="00BB629B" w14:paraId="51EA8EC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2C7208" w14:textId="77777777" w:rsidR="003315C9" w:rsidRPr="00BB629B" w:rsidRDefault="003315C9" w:rsidP="00F236E6">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1F56AE" w14:textId="77777777" w:rsidR="003315C9" w:rsidRPr="00BB629B" w:rsidRDefault="003315C9" w:rsidP="00F236E6">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4D066A"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BC2A2"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6AE8D"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307B4" w14:textId="77777777" w:rsidR="003315C9" w:rsidRPr="00BB629B" w:rsidRDefault="003315C9" w:rsidP="00F236E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B4BDF" w14:textId="77777777" w:rsidR="003315C9" w:rsidRPr="00BB629B" w:rsidRDefault="003315C9" w:rsidP="00F236E6">
            <w:pPr>
              <w:pStyle w:val="TAL"/>
              <w:rPr>
                <w:rFonts w:eastAsia="SimSun"/>
                <w:b/>
                <w:szCs w:val="18"/>
                <w:lang w:eastAsia="zh-CN"/>
              </w:rPr>
            </w:pPr>
          </w:p>
        </w:tc>
      </w:tr>
      <w:tr w:rsidR="00831E05" w:rsidRPr="00BB629B" w14:paraId="010FEB1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E74C0FD" w14:textId="77777777" w:rsidR="00831E05" w:rsidRPr="00BB629B" w:rsidRDefault="00831E05" w:rsidP="00831E05">
            <w:pPr>
              <w:pStyle w:val="TAL"/>
            </w:pPr>
            <w:r w:rsidRPr="00BB629B">
              <w:rPr>
                <w:lang w:eastAsia="zh-TW"/>
              </w:rPr>
              <w:lastRenderedPageBreak/>
              <w:t>6.7.9.1.1</w:t>
            </w:r>
          </w:p>
        </w:tc>
        <w:tc>
          <w:tcPr>
            <w:tcW w:w="4521" w:type="dxa"/>
            <w:tcBorders>
              <w:top w:val="single" w:sz="4" w:space="0" w:color="auto"/>
              <w:left w:val="single" w:sz="4" w:space="0" w:color="auto"/>
              <w:bottom w:val="single" w:sz="4" w:space="0" w:color="auto"/>
              <w:right w:val="single" w:sz="4" w:space="0" w:color="auto"/>
            </w:tcBorders>
          </w:tcPr>
          <w:p w14:paraId="501C6913" w14:textId="77777777" w:rsidR="00831E05" w:rsidRPr="00BB629B" w:rsidRDefault="00831E05" w:rsidP="00831E05">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CF7DC76" w14:textId="77777777" w:rsidR="00831E05" w:rsidRPr="00BB629B" w:rsidRDefault="00831E05" w:rsidP="00831E05">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D17D8B" w14:textId="77777777" w:rsidR="00831E05" w:rsidRPr="00BB629B" w:rsidRDefault="00831E05" w:rsidP="00831E05">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ECA463E" w14:textId="453ABB9B"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0F57F08" w14:textId="30C0834D" w:rsidR="00831E05" w:rsidRPr="00BB629B" w:rsidRDefault="00831E05" w:rsidP="00831E05">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05172CD4" w14:textId="77777777" w:rsidR="00831E05" w:rsidRPr="00BB629B" w:rsidRDefault="00831E05" w:rsidP="00831E05">
            <w:pPr>
              <w:keepNext/>
              <w:keepLines/>
              <w:spacing w:after="0"/>
              <w:rPr>
                <w:rFonts w:ascii="Arial" w:hAnsi="Arial"/>
                <w:sz w:val="18"/>
                <w:lang w:eastAsia="zh-CN"/>
              </w:rPr>
            </w:pPr>
            <w:r w:rsidRPr="00BB629B">
              <w:rPr>
                <w:rFonts w:ascii="Arial" w:hAnsi="Arial"/>
                <w:sz w:val="18"/>
                <w:lang w:eastAsia="zh-CN"/>
              </w:rPr>
              <w:t>2Rx</w:t>
            </w:r>
          </w:p>
          <w:p w14:paraId="651F691A" w14:textId="77777777" w:rsidR="00831E05" w:rsidRPr="00BB629B" w:rsidRDefault="00831E05" w:rsidP="00831E05">
            <w:pPr>
              <w:pStyle w:val="TAL"/>
              <w:rPr>
                <w:lang w:eastAsia="zh-CN"/>
              </w:rPr>
            </w:pPr>
            <w:r w:rsidRPr="00BB629B">
              <w:rPr>
                <w:lang w:eastAsia="zh-CN"/>
              </w:rPr>
              <w:t>4Rx</w:t>
            </w:r>
          </w:p>
        </w:tc>
      </w:tr>
      <w:tr w:rsidR="00831E05" w:rsidRPr="00BB629B" w14:paraId="37D7AB3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ABB2A6C" w14:textId="77777777" w:rsidR="00831E05" w:rsidRPr="00BB629B" w:rsidRDefault="00831E05" w:rsidP="00831E05">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5957533E" w14:textId="77777777" w:rsidR="00831E05" w:rsidRPr="00BB629B" w:rsidRDefault="00831E05" w:rsidP="00831E05">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62146F2" w14:textId="77777777" w:rsidR="00831E05" w:rsidRPr="00BB629B" w:rsidRDefault="00831E05" w:rsidP="00831E05">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AB6816" w14:textId="77777777" w:rsidR="00831E05" w:rsidRPr="00BB629B" w:rsidRDefault="00831E05" w:rsidP="00831E05">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5BC4FA58" w14:textId="0EAD9657" w:rsidR="00831E05" w:rsidRPr="00BB629B" w:rsidRDefault="00831E05" w:rsidP="00831E05">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EC4E074" w14:textId="6479DB44" w:rsidR="00831E05" w:rsidRPr="00BB629B" w:rsidRDefault="00831E05" w:rsidP="00831E05">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51E39DDA" w14:textId="77777777" w:rsidR="00831E05" w:rsidRPr="00BB629B" w:rsidRDefault="00831E05" w:rsidP="00831E05">
            <w:pPr>
              <w:pStyle w:val="TAL"/>
              <w:rPr>
                <w:lang w:eastAsia="zh-CN"/>
              </w:rPr>
            </w:pPr>
            <w:r w:rsidRPr="00BB629B">
              <w:rPr>
                <w:lang w:eastAsia="zh-CN"/>
              </w:rPr>
              <w:t>2Rx</w:t>
            </w:r>
          </w:p>
          <w:p w14:paraId="242B9AA0" w14:textId="77777777" w:rsidR="00831E05" w:rsidRPr="00BB629B" w:rsidRDefault="00831E05" w:rsidP="00831E05">
            <w:pPr>
              <w:pStyle w:val="TAL"/>
              <w:rPr>
                <w:lang w:eastAsia="zh-CN"/>
              </w:rPr>
            </w:pPr>
            <w:r w:rsidRPr="00BB629B">
              <w:rPr>
                <w:lang w:eastAsia="zh-CN"/>
              </w:rPr>
              <w:t>4Rx</w:t>
            </w:r>
          </w:p>
        </w:tc>
      </w:tr>
      <w:tr w:rsidR="00831E05" w:rsidRPr="00BB629B" w14:paraId="0860606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7D03492" w14:textId="77777777" w:rsidR="00831E05" w:rsidRPr="00BB629B" w:rsidRDefault="00831E05" w:rsidP="00831E05">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97DABD7" w14:textId="77777777" w:rsidR="00831E05" w:rsidRPr="00BB629B" w:rsidRDefault="00831E05" w:rsidP="00831E05">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536390A" w14:textId="77777777" w:rsidR="00831E05" w:rsidRPr="00BB629B" w:rsidRDefault="00831E05" w:rsidP="00831E05">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C36F79F" w14:textId="77777777" w:rsidR="00831E05" w:rsidRPr="00BB629B" w:rsidRDefault="00831E05" w:rsidP="00831E05">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3C65113" w14:textId="60B0C192"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A211639" w14:textId="31DDA5AF" w:rsidR="00831E05" w:rsidRPr="00BB629B" w:rsidRDefault="00831E05" w:rsidP="00831E05">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25E7E1E" w14:textId="77777777" w:rsidR="00831E05" w:rsidRPr="00BB629B" w:rsidRDefault="00831E05" w:rsidP="00831E05">
            <w:pPr>
              <w:keepNext/>
              <w:keepLines/>
              <w:spacing w:after="0"/>
              <w:rPr>
                <w:rFonts w:ascii="Arial" w:hAnsi="Arial"/>
                <w:sz w:val="18"/>
                <w:lang w:eastAsia="zh-CN"/>
              </w:rPr>
            </w:pPr>
            <w:r w:rsidRPr="00BB629B">
              <w:rPr>
                <w:rFonts w:ascii="Arial" w:hAnsi="Arial"/>
                <w:sz w:val="18"/>
                <w:lang w:eastAsia="zh-CN"/>
              </w:rPr>
              <w:t>2Rx</w:t>
            </w:r>
          </w:p>
          <w:p w14:paraId="5E193703" w14:textId="77777777" w:rsidR="00831E05" w:rsidRPr="00BB629B" w:rsidRDefault="00831E05" w:rsidP="00831E05">
            <w:pPr>
              <w:pStyle w:val="TAL"/>
              <w:rPr>
                <w:lang w:eastAsia="zh-CN"/>
              </w:rPr>
            </w:pPr>
            <w:r w:rsidRPr="00BB629B">
              <w:rPr>
                <w:lang w:eastAsia="zh-CN"/>
              </w:rPr>
              <w:t>4Rx</w:t>
            </w:r>
          </w:p>
        </w:tc>
      </w:tr>
      <w:tr w:rsidR="00831E05" w:rsidRPr="00BB629B" w14:paraId="489F438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4603CD7" w14:textId="77777777" w:rsidR="00831E05" w:rsidRPr="00BB629B" w:rsidRDefault="00831E05" w:rsidP="00831E05">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B0AFEFD" w14:textId="77777777" w:rsidR="00831E05" w:rsidRPr="00BB629B" w:rsidRDefault="00831E05" w:rsidP="00831E05">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FE5058D" w14:textId="77777777" w:rsidR="00831E05" w:rsidRPr="00BB629B" w:rsidRDefault="00831E05" w:rsidP="00831E05">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012E3A9" w14:textId="77777777" w:rsidR="00831E05" w:rsidRPr="00BB629B" w:rsidRDefault="00831E05" w:rsidP="00831E05">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FB4CAC0" w14:textId="096FC49A" w:rsidR="00831E05" w:rsidRPr="00BB629B" w:rsidRDefault="00831E05" w:rsidP="00831E0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2E111" w14:textId="1F29E638" w:rsidR="00831E05" w:rsidRPr="00BB629B" w:rsidRDefault="00831E05" w:rsidP="00831E05">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61147A8" w14:textId="77777777" w:rsidR="00831E05" w:rsidRPr="00BB629B" w:rsidRDefault="00831E05" w:rsidP="00831E05">
            <w:pPr>
              <w:keepNext/>
              <w:keepLines/>
              <w:spacing w:after="0"/>
              <w:rPr>
                <w:rFonts w:ascii="Arial" w:hAnsi="Arial"/>
                <w:sz w:val="18"/>
                <w:lang w:eastAsia="zh-CN"/>
              </w:rPr>
            </w:pPr>
            <w:r w:rsidRPr="00BB629B">
              <w:rPr>
                <w:rFonts w:ascii="Arial" w:hAnsi="Arial"/>
                <w:sz w:val="18"/>
                <w:lang w:eastAsia="zh-CN"/>
              </w:rPr>
              <w:t>2Rx</w:t>
            </w:r>
          </w:p>
          <w:p w14:paraId="4FF6C2E2" w14:textId="77777777" w:rsidR="00831E05" w:rsidRPr="00BB629B" w:rsidRDefault="00831E05" w:rsidP="00831E05">
            <w:pPr>
              <w:pStyle w:val="TAL"/>
              <w:rPr>
                <w:lang w:eastAsia="zh-CN"/>
              </w:rPr>
            </w:pPr>
            <w:r w:rsidRPr="00BB629B">
              <w:rPr>
                <w:lang w:eastAsia="zh-CN"/>
              </w:rPr>
              <w:t>4Rx</w:t>
            </w:r>
          </w:p>
        </w:tc>
      </w:tr>
      <w:tr w:rsidR="00831E05" w:rsidRPr="00BB629B" w14:paraId="3E1F396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1759FBCA" w14:textId="37505AC2" w:rsidR="00831E05" w:rsidRPr="00BB629B" w:rsidRDefault="00831E05" w:rsidP="00831E05">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21D381E" w14:textId="20B6867E" w:rsidR="00831E05" w:rsidRPr="00BB629B" w:rsidRDefault="00831E05" w:rsidP="00831E05">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FEB887" w14:textId="1552443A" w:rsidR="00831E05" w:rsidRPr="00BB629B" w:rsidRDefault="00831E05" w:rsidP="00831E05">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FA06F4" w14:textId="10101E3E" w:rsidR="00831E05" w:rsidRPr="00BB629B" w:rsidRDefault="00831E05" w:rsidP="00831E05">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DE9BEC4" w14:textId="5564FAB4" w:rsidR="00831E05" w:rsidRDefault="00831E05" w:rsidP="00831E05">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B48566C" w14:textId="2571BC4D" w:rsidR="00831E05" w:rsidRPr="00BB629B" w:rsidRDefault="00831E05" w:rsidP="00831E05">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DF29E7D" w14:textId="77777777" w:rsidR="00831E05" w:rsidRPr="00BB629B" w:rsidRDefault="00831E05" w:rsidP="00831E05">
            <w:pPr>
              <w:pStyle w:val="TAL"/>
              <w:rPr>
                <w:lang w:eastAsia="zh-CN"/>
              </w:rPr>
            </w:pPr>
            <w:r w:rsidRPr="00BB629B">
              <w:rPr>
                <w:lang w:eastAsia="zh-CN"/>
              </w:rPr>
              <w:t>2Rx</w:t>
            </w:r>
          </w:p>
          <w:p w14:paraId="41283252" w14:textId="7FB6E5BE" w:rsidR="00831E05" w:rsidRPr="00BB629B" w:rsidRDefault="00831E05" w:rsidP="00831E05">
            <w:pPr>
              <w:keepNext/>
              <w:keepLines/>
              <w:spacing w:after="0"/>
              <w:rPr>
                <w:rFonts w:ascii="Arial" w:hAnsi="Arial"/>
                <w:sz w:val="18"/>
                <w:lang w:eastAsia="zh-CN"/>
              </w:rPr>
            </w:pPr>
            <w:r w:rsidRPr="00BB629B">
              <w:rPr>
                <w:lang w:eastAsia="zh-CN"/>
              </w:rPr>
              <w:t>4Rx</w:t>
            </w:r>
          </w:p>
        </w:tc>
      </w:tr>
      <w:tr w:rsidR="005B25FA" w:rsidRPr="00BB629B" w14:paraId="0D789C01" w14:textId="77777777" w:rsidTr="005B25F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C913E21" w14:textId="77777777" w:rsidR="005B25FA" w:rsidRPr="00BB629B" w:rsidRDefault="005B25FA" w:rsidP="005B25F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6D752B45" w14:textId="77777777" w:rsidR="007A4D5A" w:rsidRDefault="005B25FA" w:rsidP="007A4D5A">
            <w:pPr>
              <w:pStyle w:val="TAN"/>
              <w:rPr>
                <w:lang w:eastAsia="zh-TW"/>
              </w:rPr>
            </w:pPr>
            <w:r w:rsidRPr="00BB629B">
              <w:rPr>
                <w:lang w:eastAsia="zh-TW"/>
              </w:rPr>
              <w:t>NOTE 2:</w:t>
            </w:r>
            <w:r w:rsidRPr="00BB629B">
              <w:rPr>
                <w:lang w:eastAsia="zh-TW"/>
              </w:rPr>
              <w:tab/>
              <w:t>Test X refers to the corresponding Sub-Test as defined in TS 38.533 [5].</w:t>
            </w:r>
          </w:p>
          <w:p w14:paraId="5B0943BD" w14:textId="4309EA5B" w:rsidR="005B25FA" w:rsidRPr="00BB629B" w:rsidRDefault="007A4D5A" w:rsidP="007A4D5A">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67058CE1" w14:textId="77777777" w:rsidR="003315C9" w:rsidRPr="00BB629B" w:rsidRDefault="003315C9" w:rsidP="003315C9"/>
    <w:p w14:paraId="5AFA8E9F" w14:textId="77777777" w:rsidR="003315C9" w:rsidRPr="00BB629B" w:rsidRDefault="003315C9" w:rsidP="003315C9">
      <w:pPr>
        <w:pStyle w:val="TH"/>
      </w:pPr>
      <w:r w:rsidRPr="00BB629B">
        <w:t>Table 4.2-3a: Void</w:t>
      </w:r>
    </w:p>
    <w:p w14:paraId="593E3F67" w14:textId="77777777" w:rsidR="003315C9" w:rsidRPr="00BB629B" w:rsidRDefault="003315C9" w:rsidP="003315C9">
      <w:pPr>
        <w:rPr>
          <w:lang w:eastAsia="zh-CN"/>
        </w:rPr>
      </w:pPr>
    </w:p>
    <w:p w14:paraId="441343DC" w14:textId="77777777" w:rsidR="003315C9" w:rsidRPr="00BB629B" w:rsidRDefault="003315C9" w:rsidP="003315C9">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6CC7038A"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321F28E9" w14:textId="77777777" w:rsidR="003315C9" w:rsidRPr="00BB629B" w:rsidRDefault="003315C9" w:rsidP="00F236E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70715240"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66D58C3"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BF2FFE3"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44F9981"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CC0D562" w14:textId="77777777" w:rsidR="003315C9" w:rsidRPr="00BB629B" w:rsidRDefault="003315C9" w:rsidP="00F236E6">
            <w:pPr>
              <w:pStyle w:val="TAH"/>
            </w:pPr>
            <w:r w:rsidRPr="00BB629B">
              <w:rPr>
                <w:lang w:eastAsia="zh-TW"/>
              </w:rPr>
              <w:t>Branch</w:t>
            </w:r>
          </w:p>
        </w:tc>
      </w:tr>
      <w:tr w:rsidR="003315C9" w:rsidRPr="00BB629B" w14:paraId="39E4E3CA"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9DFB7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068B9E0C"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353AEB9B"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6D6A75"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099D97A"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9390864"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7C03D3E5" w14:textId="77777777" w:rsidR="003315C9" w:rsidRPr="00BB629B" w:rsidRDefault="003315C9" w:rsidP="00F236E6">
            <w:pPr>
              <w:pStyle w:val="TAH"/>
            </w:pPr>
          </w:p>
        </w:tc>
      </w:tr>
      <w:tr w:rsidR="003315C9" w:rsidRPr="00BB629B" w14:paraId="72F2598A"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38FEE" w14:textId="77777777" w:rsidR="003315C9" w:rsidRPr="00BB629B" w:rsidRDefault="003315C9" w:rsidP="00F236E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CB5653E" w14:textId="77777777" w:rsidR="003315C9" w:rsidRPr="00BB629B" w:rsidRDefault="003315C9" w:rsidP="00F236E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5F9D5D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8C61A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C373D"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2FEFA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08F6D8" w14:textId="77777777" w:rsidR="003315C9" w:rsidRPr="00BB629B" w:rsidRDefault="003315C9" w:rsidP="00F236E6">
            <w:pPr>
              <w:pStyle w:val="TAL"/>
              <w:rPr>
                <w:b/>
              </w:rPr>
            </w:pPr>
          </w:p>
        </w:tc>
      </w:tr>
      <w:tr w:rsidR="003315C9" w:rsidRPr="00BB629B" w14:paraId="076E52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61EF41" w14:textId="77777777" w:rsidR="003315C9" w:rsidRPr="00BB629B" w:rsidRDefault="003315C9" w:rsidP="00F236E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6247C4A" w14:textId="77777777" w:rsidR="003315C9" w:rsidRPr="00BB629B" w:rsidRDefault="003315C9" w:rsidP="00F236E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0C0D70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0637EE"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9C8020"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CEC1D38"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29E620" w14:textId="77777777" w:rsidR="003315C9" w:rsidRPr="00BB629B" w:rsidRDefault="003315C9" w:rsidP="00F236E6">
            <w:pPr>
              <w:pStyle w:val="TAL"/>
              <w:rPr>
                <w:b/>
              </w:rPr>
            </w:pPr>
          </w:p>
        </w:tc>
      </w:tr>
      <w:tr w:rsidR="003315C9" w:rsidRPr="00BB629B" w14:paraId="18A65E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E59789F" w14:textId="77777777" w:rsidR="003315C9" w:rsidRPr="00BB629B" w:rsidRDefault="003315C9" w:rsidP="00F236E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39753B43" w14:textId="77777777" w:rsidR="003315C9" w:rsidRPr="00BB629B" w:rsidRDefault="003315C9" w:rsidP="00F236E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16F4876" w14:textId="77777777" w:rsidR="003315C9" w:rsidRPr="00BB629B" w:rsidRDefault="003315C9" w:rsidP="00F236E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53BCFE1" w14:textId="77777777" w:rsidR="003315C9" w:rsidRPr="00BB629B" w:rsidRDefault="003315C9" w:rsidP="00F236E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A2ABA0" w14:textId="77777777" w:rsidR="003315C9" w:rsidRPr="00BB629B" w:rsidRDefault="003315C9" w:rsidP="00F236E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9EFE8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966B7D" w14:textId="77777777" w:rsidR="003315C9" w:rsidRPr="00BB629B" w:rsidRDefault="003315C9" w:rsidP="00F236E6">
            <w:pPr>
              <w:pStyle w:val="TAL"/>
            </w:pPr>
            <w:r w:rsidRPr="00BB629B">
              <w:t>2Rx</w:t>
            </w:r>
          </w:p>
        </w:tc>
      </w:tr>
      <w:tr w:rsidR="003315C9" w:rsidRPr="00BB629B" w14:paraId="0400F21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19631A7" w14:textId="77777777" w:rsidR="003315C9" w:rsidRPr="00BB629B" w:rsidRDefault="003315C9" w:rsidP="00F236E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39FB9A2D" w14:textId="77777777" w:rsidR="003315C9" w:rsidRPr="00BB629B" w:rsidRDefault="003315C9" w:rsidP="00F236E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4568745" w14:textId="77777777" w:rsidR="003315C9" w:rsidRPr="00BB629B" w:rsidRDefault="003315C9" w:rsidP="00F236E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900A28" w14:textId="77777777" w:rsidR="003315C9" w:rsidRPr="00BB629B" w:rsidRDefault="003315C9" w:rsidP="00F236E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E25AD3" w14:textId="77777777" w:rsidR="003315C9" w:rsidRPr="00BB629B" w:rsidRDefault="003315C9" w:rsidP="00F236E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C336A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13A07E" w14:textId="77777777" w:rsidR="003315C9" w:rsidRPr="00BB629B" w:rsidRDefault="003315C9" w:rsidP="00F236E6">
            <w:pPr>
              <w:pStyle w:val="TAL"/>
            </w:pPr>
            <w:r w:rsidRPr="00BB629B">
              <w:t>2Rx</w:t>
            </w:r>
          </w:p>
        </w:tc>
      </w:tr>
      <w:tr w:rsidR="003315C9" w:rsidRPr="00BB629B" w14:paraId="71E0794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35440E9" w14:textId="77777777" w:rsidR="003315C9" w:rsidRPr="00BB629B" w:rsidRDefault="003315C9" w:rsidP="00F236E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24AFB58" w14:textId="77777777" w:rsidR="003315C9" w:rsidRPr="00BB629B" w:rsidRDefault="003315C9" w:rsidP="00F236E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1992A7F"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002792"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FAF949" w14:textId="0905575E"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3A391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C08F5" w14:textId="77777777" w:rsidR="003315C9" w:rsidRPr="00BB629B" w:rsidRDefault="003315C9" w:rsidP="00F236E6">
            <w:pPr>
              <w:pStyle w:val="TAL"/>
            </w:pPr>
            <w:r w:rsidRPr="00BB629B">
              <w:t>2Rx</w:t>
            </w:r>
          </w:p>
        </w:tc>
      </w:tr>
      <w:tr w:rsidR="003315C9" w:rsidRPr="00BB629B" w14:paraId="3CB415C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4B9A075D" w14:textId="77777777" w:rsidR="003315C9" w:rsidRPr="00BB629B" w:rsidRDefault="003315C9" w:rsidP="00F236E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F1961CF" w14:textId="77777777" w:rsidR="003315C9" w:rsidRPr="00BB629B" w:rsidRDefault="003315C9" w:rsidP="00F236E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CA3909"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FAEB67"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025C627" w14:textId="5F4CE6D6"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42FAA0C"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9B6D12" w14:textId="77777777" w:rsidR="003315C9" w:rsidRPr="00BB629B" w:rsidRDefault="003315C9" w:rsidP="00F236E6">
            <w:pPr>
              <w:pStyle w:val="TAL"/>
            </w:pPr>
            <w:r w:rsidRPr="00BB629B">
              <w:t>2Rx</w:t>
            </w:r>
          </w:p>
        </w:tc>
      </w:tr>
      <w:tr w:rsidR="003315C9" w:rsidRPr="00BB629B" w14:paraId="106AB8B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B4E6CF" w14:textId="77777777" w:rsidR="003315C9" w:rsidRPr="00BB629B" w:rsidRDefault="003315C9" w:rsidP="00F236E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0779C7" w14:textId="77777777" w:rsidR="003315C9" w:rsidRPr="00BB629B" w:rsidRDefault="003315C9" w:rsidP="00F236E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FD79451"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61DD24"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6D6F58" w14:textId="59FDA9DC"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553E77"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4A1740" w14:textId="77777777" w:rsidR="003315C9" w:rsidRPr="00BB629B" w:rsidRDefault="003315C9" w:rsidP="00F236E6">
            <w:pPr>
              <w:pStyle w:val="TAL"/>
            </w:pPr>
            <w:r w:rsidRPr="00BB629B">
              <w:t>2Rx</w:t>
            </w:r>
          </w:p>
        </w:tc>
      </w:tr>
      <w:tr w:rsidR="003315C9" w:rsidRPr="00BB629B" w14:paraId="7622D57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93BE185" w14:textId="77777777" w:rsidR="003315C9" w:rsidRPr="00BB629B" w:rsidRDefault="003315C9" w:rsidP="00F236E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947A440" w14:textId="77777777" w:rsidR="003315C9" w:rsidRPr="00BB629B" w:rsidRDefault="003315C9" w:rsidP="00F236E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C750B89"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4849E9"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481987" w14:textId="4C480E13"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083E7D"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521CAC" w14:textId="77777777" w:rsidR="003315C9" w:rsidRPr="00BB629B" w:rsidRDefault="003315C9" w:rsidP="00F236E6">
            <w:pPr>
              <w:pStyle w:val="TAL"/>
            </w:pPr>
            <w:r w:rsidRPr="00BB629B">
              <w:t>2Rx</w:t>
            </w:r>
          </w:p>
        </w:tc>
      </w:tr>
      <w:tr w:rsidR="003315C9" w:rsidRPr="00BB629B" w14:paraId="0E983D0A"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1640E1F" w14:textId="77777777" w:rsidR="003315C9" w:rsidRPr="00BB629B" w:rsidRDefault="003315C9" w:rsidP="00F236E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67E97A5" w14:textId="77777777" w:rsidR="003315C9" w:rsidRPr="00BB629B" w:rsidRDefault="003315C9" w:rsidP="00F236E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8C93B9"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0BE092"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31C00"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461979"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4BF8E5" w14:textId="77777777" w:rsidR="003315C9" w:rsidRPr="00BB629B" w:rsidRDefault="003315C9" w:rsidP="00F236E6">
            <w:pPr>
              <w:pStyle w:val="TAL"/>
              <w:rPr>
                <w:b/>
              </w:rPr>
            </w:pPr>
          </w:p>
        </w:tc>
      </w:tr>
      <w:tr w:rsidR="001977EE" w:rsidRPr="000F6278" w14:paraId="4F980AAF" w14:textId="77777777" w:rsidTr="00E23E58">
        <w:trPr>
          <w:jc w:val="center"/>
        </w:trPr>
        <w:tc>
          <w:tcPr>
            <w:tcW w:w="1160" w:type="dxa"/>
            <w:tcBorders>
              <w:top w:val="nil"/>
              <w:left w:val="single" w:sz="4" w:space="0" w:color="auto"/>
              <w:bottom w:val="single" w:sz="4" w:space="0" w:color="auto"/>
              <w:right w:val="single" w:sz="4" w:space="0" w:color="auto"/>
            </w:tcBorders>
            <w:shd w:val="clear" w:color="auto" w:fill="E7E6E6"/>
          </w:tcPr>
          <w:p w14:paraId="2F34E0BD" w14:textId="77777777" w:rsidR="001977EE" w:rsidRPr="000F6278" w:rsidRDefault="001977EE" w:rsidP="00E23E58">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A9E7247" w14:textId="77777777" w:rsidR="001977EE" w:rsidRPr="000F6278" w:rsidRDefault="001977EE" w:rsidP="00E23E58">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B92C96F" w14:textId="77777777" w:rsidR="001977EE" w:rsidRPr="000F6278" w:rsidRDefault="001977EE" w:rsidP="00E23E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697A4" w14:textId="77777777" w:rsidR="001977EE" w:rsidRPr="000F6278" w:rsidRDefault="001977EE" w:rsidP="00E23E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345323" w14:textId="77777777" w:rsidR="001977EE" w:rsidRPr="000F6278" w:rsidRDefault="001977EE" w:rsidP="00E23E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6100C" w14:textId="77777777" w:rsidR="001977EE" w:rsidRPr="000F6278" w:rsidRDefault="001977EE" w:rsidP="00E23E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828E3F" w14:textId="77777777" w:rsidR="001977EE" w:rsidRPr="000F6278" w:rsidRDefault="001977EE" w:rsidP="00E23E58">
            <w:pPr>
              <w:pStyle w:val="TAL"/>
              <w:rPr>
                <w:b/>
              </w:rPr>
            </w:pPr>
          </w:p>
        </w:tc>
      </w:tr>
      <w:tr w:rsidR="001977EE" w:rsidRPr="000F6278" w14:paraId="65C01C58" w14:textId="77777777" w:rsidTr="00E23E58">
        <w:trPr>
          <w:jc w:val="center"/>
        </w:trPr>
        <w:tc>
          <w:tcPr>
            <w:tcW w:w="1160" w:type="dxa"/>
            <w:tcBorders>
              <w:top w:val="nil"/>
              <w:left w:val="single" w:sz="4" w:space="0" w:color="auto"/>
              <w:bottom w:val="single" w:sz="4" w:space="0" w:color="auto"/>
              <w:right w:val="single" w:sz="4" w:space="0" w:color="auto"/>
            </w:tcBorders>
            <w:shd w:val="clear" w:color="auto" w:fill="auto"/>
          </w:tcPr>
          <w:p w14:paraId="16DEC8E6" w14:textId="77777777" w:rsidR="001977EE" w:rsidRPr="00227605" w:rsidRDefault="001977EE" w:rsidP="00E23E58">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BCDD38D" w14:textId="77777777" w:rsidR="001977EE" w:rsidRPr="00227605" w:rsidRDefault="001977EE" w:rsidP="00E23E58">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239CAAD" w14:textId="77777777" w:rsidR="001977EE" w:rsidRPr="00227605" w:rsidRDefault="001977EE" w:rsidP="00E23E58">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210B78" w14:textId="77777777" w:rsidR="001977EE" w:rsidRPr="00227605" w:rsidRDefault="001977EE" w:rsidP="00E23E58">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C1AC0B" w14:textId="4AF30C8F" w:rsidR="001977EE" w:rsidRPr="00227605" w:rsidRDefault="005B25FA" w:rsidP="00E23E58">
            <w:pPr>
              <w:pStyle w:val="TAL"/>
            </w:pPr>
            <w:r>
              <w:rPr>
                <w:lang w:eastAsia="zh-CN"/>
              </w:rPr>
              <w:t>UEs</w:t>
            </w:r>
            <w:r w:rsidR="001977EE" w:rsidRPr="000F6278">
              <w:rPr>
                <w:lang w:eastAsia="zh-CN"/>
              </w:rPr>
              <w:t xml:space="preserve"> supporting</w:t>
            </w:r>
            <w:r w:rsidR="001977EE">
              <w:rPr>
                <w:lang w:eastAsia="zh-CN"/>
              </w:rPr>
              <w:t xml:space="preserve"> </w:t>
            </w:r>
            <w:r w:rsidR="001977EE" w:rsidRPr="000F6278">
              <w:rPr>
                <w:lang w:eastAsia="zh-CN"/>
              </w:rPr>
              <w:t xml:space="preserve">5GS </w:t>
            </w:r>
            <w:r w:rsidR="001977EE" w:rsidRPr="000F6278">
              <w:rPr>
                <w:rFonts w:eastAsia="SimSun"/>
                <w:lang w:eastAsia="zh-CN"/>
              </w:rPr>
              <w:t>NR</w:t>
            </w:r>
            <w:r w:rsidR="001977EE" w:rsidRPr="000F6278">
              <w:rPr>
                <w:lang w:eastAsia="zh-CN"/>
              </w:rPr>
              <w:t xml:space="preserve"> </w:t>
            </w:r>
            <w:r w:rsidR="001977EE" w:rsidRPr="000F6278">
              <w:rPr>
                <w:rFonts w:eastAsia="SimSun"/>
                <w:lang w:eastAsia="zh-CN"/>
              </w:rPr>
              <w:t>SA</w:t>
            </w:r>
            <w:r w:rsidR="001977EE" w:rsidRPr="000F6278">
              <w:rPr>
                <w:lang w:eastAsia="zh-CN"/>
              </w:rPr>
              <w:t xml:space="preserve"> FR2 </w:t>
            </w:r>
            <w:r w:rsidR="001977EE">
              <w:rPr>
                <w:bCs/>
                <w:iCs/>
              </w:rPr>
              <w:t xml:space="preserve">and </w:t>
            </w:r>
            <w:r w:rsidR="001977EE">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4F21DB4" w14:textId="77777777" w:rsidR="001977EE" w:rsidRPr="00227605" w:rsidRDefault="001977EE" w:rsidP="00E23E58">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76A5809" w14:textId="77777777" w:rsidR="001977EE" w:rsidRPr="00227605" w:rsidRDefault="001977EE" w:rsidP="00E23E58">
            <w:pPr>
              <w:pStyle w:val="TAL"/>
            </w:pPr>
            <w:r>
              <w:t>2RX</w:t>
            </w:r>
          </w:p>
        </w:tc>
      </w:tr>
      <w:tr w:rsidR="003315C9" w:rsidRPr="00BB629B" w14:paraId="333C9429"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6A65EE" w14:textId="77777777" w:rsidR="003315C9" w:rsidRPr="00BB629B" w:rsidRDefault="003315C9" w:rsidP="00F236E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9D4FEE6" w14:textId="77777777" w:rsidR="003315C9" w:rsidRPr="00BB629B" w:rsidRDefault="003315C9" w:rsidP="00F236E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B43BA8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7FE2C"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BEC71C"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E950F0"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D30A3C" w14:textId="77777777" w:rsidR="003315C9" w:rsidRPr="00BB629B" w:rsidRDefault="003315C9" w:rsidP="00F236E6">
            <w:pPr>
              <w:pStyle w:val="TAL"/>
              <w:rPr>
                <w:b/>
              </w:rPr>
            </w:pPr>
          </w:p>
        </w:tc>
      </w:tr>
      <w:tr w:rsidR="003315C9" w:rsidRPr="00BB629B" w14:paraId="64D5905E"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60CC61B" w14:textId="77777777" w:rsidR="003315C9" w:rsidRPr="00BB629B" w:rsidRDefault="003315C9" w:rsidP="00F236E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318D227" w14:textId="77777777" w:rsidR="003315C9" w:rsidRPr="00BB629B" w:rsidRDefault="003315C9" w:rsidP="00F236E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A42DB9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EE0266"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DEC9C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F00FD8"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C938E" w14:textId="77777777" w:rsidR="003315C9" w:rsidRPr="00BB629B" w:rsidRDefault="003315C9" w:rsidP="00F236E6">
            <w:pPr>
              <w:pStyle w:val="TAL"/>
              <w:rPr>
                <w:b/>
              </w:rPr>
            </w:pPr>
          </w:p>
        </w:tc>
      </w:tr>
      <w:tr w:rsidR="003315C9" w:rsidRPr="00BB629B" w14:paraId="0C7BBCB1"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auto"/>
          </w:tcPr>
          <w:p w14:paraId="701041A2" w14:textId="77777777" w:rsidR="003315C9" w:rsidRPr="00BB629B" w:rsidRDefault="003315C9" w:rsidP="00F236E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AB2DBBD" w14:textId="77777777" w:rsidR="003315C9" w:rsidRPr="00BB629B" w:rsidRDefault="003315C9" w:rsidP="00F236E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AA4AD1C" w14:textId="77777777" w:rsidR="003315C9" w:rsidRPr="00BB629B" w:rsidRDefault="003315C9" w:rsidP="00F236E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920801" w14:textId="77777777" w:rsidR="003315C9" w:rsidRPr="00BB629B" w:rsidRDefault="003315C9" w:rsidP="00F236E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49D984" w14:textId="4C9105C3" w:rsidR="003315C9" w:rsidRPr="00BB629B" w:rsidRDefault="005B25FA" w:rsidP="00F236E6">
            <w:pPr>
              <w:pStyle w:val="TAL"/>
              <w:rPr>
                <w:b/>
              </w:rPr>
            </w:pPr>
            <w:r>
              <w:rPr>
                <w:lang w:eastAsia="zh-CN"/>
              </w:rPr>
              <w:t>UEs</w:t>
            </w:r>
            <w:r w:rsidR="003315C9" w:rsidRPr="00BB629B">
              <w:rPr>
                <w:lang w:eastAsia="zh-CN"/>
              </w:rPr>
              <w:t xml:space="preserve"> supporting 5GS NR SA FR1 and 5GS NR SA FR2 and inter-frequency DAPS handover and </w:t>
            </w:r>
            <w:r w:rsidR="003315C9" w:rsidRPr="00BB629B">
              <w:rPr>
                <w:rFonts w:cs="Arial"/>
              </w:rPr>
              <w:t xml:space="preserve">supporting different SCSs in source </w:t>
            </w:r>
            <w:proofErr w:type="spellStart"/>
            <w:r w:rsidR="003315C9" w:rsidRPr="00BB629B">
              <w:rPr>
                <w:rFonts w:cs="Arial"/>
              </w:rPr>
              <w:t>P</w:t>
            </w:r>
            <w:r w:rsidR="00F549F6" w:rsidRPr="00BB629B">
              <w:rPr>
                <w:rFonts w:cs="Arial"/>
              </w:rPr>
              <w:t>c</w:t>
            </w:r>
            <w:r w:rsidR="003315C9" w:rsidRPr="00BB629B">
              <w:rPr>
                <w:rFonts w:cs="Arial"/>
              </w:rPr>
              <w:t>ell</w:t>
            </w:r>
            <w:proofErr w:type="spellEnd"/>
            <w:r w:rsidR="003315C9" w:rsidRPr="00BB629B">
              <w:rPr>
                <w:rFonts w:cs="Arial"/>
              </w:rPr>
              <w:t xml:space="preserve"> and inter-frequency target </w:t>
            </w:r>
            <w:proofErr w:type="spellStart"/>
            <w:r w:rsidR="003315C9" w:rsidRPr="00BB629B">
              <w:rPr>
                <w:rFonts w:cs="Arial"/>
              </w:rPr>
              <w:t>P</w:t>
            </w:r>
            <w:r w:rsidR="00F549F6" w:rsidRPr="00BB629B">
              <w:rPr>
                <w:rFonts w:cs="Arial"/>
              </w:rPr>
              <w:t>c</w:t>
            </w:r>
            <w:r w:rsidR="003315C9" w:rsidRPr="00BB629B">
              <w:rPr>
                <w:rFonts w:cs="Arial"/>
              </w:rPr>
              <w:t>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F2A7DE8" w14:textId="77777777" w:rsidR="003315C9" w:rsidRPr="00BB629B" w:rsidRDefault="003315C9" w:rsidP="00F236E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C2D2F49" w14:textId="77777777" w:rsidR="003315C9" w:rsidRPr="00BB629B" w:rsidRDefault="003315C9" w:rsidP="00F236E6">
            <w:pPr>
              <w:pStyle w:val="TAL"/>
              <w:rPr>
                <w:b/>
              </w:rPr>
            </w:pPr>
            <w:r w:rsidRPr="00BB629B">
              <w:t>2Rx</w:t>
            </w:r>
          </w:p>
        </w:tc>
      </w:tr>
      <w:tr w:rsidR="003315C9" w:rsidRPr="00BB629B" w14:paraId="5EF62231"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auto"/>
          </w:tcPr>
          <w:p w14:paraId="02029C7C" w14:textId="77777777" w:rsidR="003315C9" w:rsidRPr="00BB629B" w:rsidRDefault="003315C9" w:rsidP="00F236E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39EDC8" w14:textId="77777777" w:rsidR="003315C9" w:rsidRPr="00BB629B" w:rsidRDefault="003315C9" w:rsidP="00F236E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E63D5FD" w14:textId="77777777" w:rsidR="003315C9" w:rsidRPr="00BB629B" w:rsidRDefault="003315C9" w:rsidP="00F236E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1554ED" w14:textId="77777777" w:rsidR="003315C9" w:rsidRPr="00BB629B" w:rsidRDefault="003315C9" w:rsidP="00F236E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67F86A" w14:textId="20420C0D" w:rsidR="003315C9" w:rsidRPr="00BB629B" w:rsidRDefault="005B25FA" w:rsidP="00F236E6">
            <w:pPr>
              <w:pStyle w:val="TAL"/>
              <w:rPr>
                <w:b/>
              </w:rPr>
            </w:pPr>
            <w:r>
              <w:rPr>
                <w:lang w:eastAsia="zh-CN"/>
              </w:rPr>
              <w:t>UEs</w:t>
            </w:r>
            <w:r w:rsidR="003315C9" w:rsidRPr="00BB629B">
              <w:rPr>
                <w:lang w:eastAsia="zh-CN"/>
              </w:rPr>
              <w:t xml:space="preserve"> supporting 5GS NR SA FR1 and 5GS NR SA FR2 and inter-frequency async DAPS handover and </w:t>
            </w:r>
            <w:r w:rsidR="003315C9" w:rsidRPr="00BB629B">
              <w:rPr>
                <w:rFonts w:cs="Arial"/>
              </w:rPr>
              <w:t xml:space="preserve">supporting different SCSs in source </w:t>
            </w:r>
            <w:proofErr w:type="spellStart"/>
            <w:r w:rsidR="003315C9" w:rsidRPr="00BB629B">
              <w:rPr>
                <w:rFonts w:cs="Arial"/>
              </w:rPr>
              <w:t>P</w:t>
            </w:r>
            <w:r w:rsidR="00F549F6" w:rsidRPr="00BB629B">
              <w:rPr>
                <w:rFonts w:cs="Arial"/>
              </w:rPr>
              <w:t>c</w:t>
            </w:r>
            <w:r w:rsidR="003315C9" w:rsidRPr="00BB629B">
              <w:rPr>
                <w:rFonts w:cs="Arial"/>
              </w:rPr>
              <w:t>ell</w:t>
            </w:r>
            <w:proofErr w:type="spellEnd"/>
            <w:r w:rsidR="003315C9" w:rsidRPr="00BB629B">
              <w:rPr>
                <w:rFonts w:cs="Arial"/>
              </w:rPr>
              <w:t xml:space="preserve"> and inter-frequency target </w:t>
            </w:r>
            <w:proofErr w:type="spellStart"/>
            <w:r w:rsidR="003315C9" w:rsidRPr="00BB629B">
              <w:rPr>
                <w:rFonts w:cs="Arial"/>
              </w:rPr>
              <w:t>P</w:t>
            </w:r>
            <w:r w:rsidR="00F549F6" w:rsidRPr="00BB629B">
              <w:rPr>
                <w:rFonts w:cs="Arial"/>
              </w:rPr>
              <w:t>c</w:t>
            </w:r>
            <w:r w:rsidR="003315C9" w:rsidRPr="00BB629B">
              <w:rPr>
                <w:rFonts w:cs="Arial"/>
              </w:rPr>
              <w:t>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7B1DF0F" w14:textId="77777777" w:rsidR="003315C9" w:rsidRPr="00BB629B" w:rsidRDefault="003315C9" w:rsidP="00F236E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DC73982" w14:textId="77777777" w:rsidR="003315C9" w:rsidRPr="00BB629B" w:rsidRDefault="003315C9" w:rsidP="00F236E6">
            <w:pPr>
              <w:pStyle w:val="TAL"/>
              <w:rPr>
                <w:b/>
              </w:rPr>
            </w:pPr>
            <w:r w:rsidRPr="00BB629B">
              <w:t>2Rx</w:t>
            </w:r>
          </w:p>
        </w:tc>
      </w:tr>
      <w:tr w:rsidR="003315C9" w:rsidRPr="00BB629B" w14:paraId="3E1728F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8A9648" w14:textId="77777777" w:rsidR="003315C9" w:rsidRPr="00BB629B" w:rsidRDefault="003315C9" w:rsidP="00F236E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B411E3" w14:textId="77777777" w:rsidR="003315C9" w:rsidRPr="00BB629B" w:rsidRDefault="003315C9" w:rsidP="00F236E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1F011E"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A9298"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56C1FD"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5CC88C"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68132" w14:textId="77777777" w:rsidR="003315C9" w:rsidRPr="00BB629B" w:rsidRDefault="003315C9" w:rsidP="00F236E6">
            <w:pPr>
              <w:pStyle w:val="TAL"/>
              <w:rPr>
                <w:b/>
              </w:rPr>
            </w:pPr>
          </w:p>
        </w:tc>
      </w:tr>
      <w:tr w:rsidR="003315C9" w:rsidRPr="00BB629B" w14:paraId="4FE943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8A6DDC" w14:textId="77777777" w:rsidR="003315C9" w:rsidRPr="00BB629B" w:rsidRDefault="003315C9" w:rsidP="00F236E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A54F42" w14:textId="77777777" w:rsidR="003315C9" w:rsidRPr="00BB629B" w:rsidRDefault="003315C9" w:rsidP="00F236E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DE9BF9"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2892F"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258ED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E6965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36513" w14:textId="77777777" w:rsidR="003315C9" w:rsidRPr="00BB629B" w:rsidRDefault="003315C9" w:rsidP="00F236E6">
            <w:pPr>
              <w:pStyle w:val="TAL"/>
              <w:rPr>
                <w:b/>
              </w:rPr>
            </w:pPr>
          </w:p>
        </w:tc>
      </w:tr>
      <w:tr w:rsidR="003315C9" w:rsidRPr="00BB629B" w14:paraId="4DB9089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2E17888" w14:textId="77777777" w:rsidR="003315C9" w:rsidRPr="00BB629B" w:rsidRDefault="003315C9" w:rsidP="00F236E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9C169" w14:textId="77777777" w:rsidR="003315C9" w:rsidRPr="00BB629B" w:rsidRDefault="003315C9" w:rsidP="00F236E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2DDC856"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5B7A5C"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720392" w14:textId="29295486"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FFE475"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C5656" w14:textId="77777777" w:rsidR="003315C9" w:rsidRPr="00BB629B" w:rsidRDefault="003315C9" w:rsidP="00F236E6">
            <w:pPr>
              <w:pStyle w:val="TAL"/>
            </w:pPr>
            <w:r w:rsidRPr="00BB629B">
              <w:t>2Rx</w:t>
            </w:r>
          </w:p>
        </w:tc>
      </w:tr>
      <w:tr w:rsidR="003315C9" w:rsidRPr="00BB629B" w14:paraId="59D8F83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E8A8F06" w14:textId="77777777" w:rsidR="003315C9" w:rsidRPr="00BB629B" w:rsidRDefault="003315C9" w:rsidP="00F236E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49DA5AF" w14:textId="77777777" w:rsidR="003315C9" w:rsidRPr="00BB629B" w:rsidRDefault="003315C9" w:rsidP="00F236E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EE9EF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962C44"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CDE9C" w14:textId="59E229FD"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64B919"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1DD749" w14:textId="77777777" w:rsidR="003315C9" w:rsidRPr="00BB629B" w:rsidRDefault="003315C9" w:rsidP="00F236E6">
            <w:pPr>
              <w:pStyle w:val="TAL"/>
            </w:pPr>
            <w:r w:rsidRPr="00BB629B">
              <w:t>2Rx</w:t>
            </w:r>
          </w:p>
        </w:tc>
      </w:tr>
      <w:tr w:rsidR="003315C9" w:rsidRPr="00BB629B" w14:paraId="2FE3E27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3B82B93" w14:textId="77777777" w:rsidR="003315C9" w:rsidRPr="00BB629B" w:rsidRDefault="003315C9" w:rsidP="00F236E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B6CAA6C" w14:textId="77777777" w:rsidR="003315C9" w:rsidRPr="00BB629B" w:rsidRDefault="003315C9" w:rsidP="00F236E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2D2F38A" w14:textId="77777777" w:rsidR="003315C9" w:rsidRPr="00BB629B" w:rsidRDefault="003315C9" w:rsidP="00F236E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1D5A3D0" w14:textId="77777777" w:rsidR="003315C9" w:rsidRPr="00BB629B" w:rsidRDefault="003315C9" w:rsidP="00F236E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BFA429F" w14:textId="27526033" w:rsidR="003315C9" w:rsidRPr="00BB629B" w:rsidRDefault="005B25FA" w:rsidP="00F236E6">
            <w:pPr>
              <w:pStyle w:val="TAL"/>
              <w:rPr>
                <w:lang w:eastAsia="zh-CN"/>
              </w:rPr>
            </w:pPr>
            <w:r>
              <w:rPr>
                <w:rFonts w:eastAsia="DengXian" w:cs="Arial"/>
                <w:color w:val="000000"/>
                <w:szCs w:val="18"/>
              </w:rPr>
              <w:t>UEs</w:t>
            </w:r>
            <w:r w:rsidR="003315C9"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DAA25C" w14:textId="77777777" w:rsidR="003315C9" w:rsidRPr="00BB629B" w:rsidRDefault="003315C9" w:rsidP="00F236E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9359AD" w14:textId="77777777" w:rsidR="003315C9" w:rsidRPr="00BB629B" w:rsidRDefault="003315C9" w:rsidP="00F236E6">
            <w:pPr>
              <w:pStyle w:val="TAL"/>
            </w:pPr>
            <w:r w:rsidRPr="00BB629B">
              <w:t>2Rx</w:t>
            </w:r>
          </w:p>
        </w:tc>
      </w:tr>
      <w:tr w:rsidR="003315C9" w:rsidRPr="00BB629B" w14:paraId="2FF339B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72E36A" w14:textId="77777777" w:rsidR="003315C9" w:rsidRPr="00BB629B" w:rsidRDefault="003315C9" w:rsidP="00F236E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8B4118" w14:textId="77777777" w:rsidR="003315C9" w:rsidRPr="00BB629B" w:rsidRDefault="003315C9" w:rsidP="00F236E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4D2750"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E9E9A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B4767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3291AC"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B3B6B" w14:textId="77777777" w:rsidR="003315C9" w:rsidRPr="00BB629B" w:rsidRDefault="003315C9" w:rsidP="00F236E6">
            <w:pPr>
              <w:pStyle w:val="TAL"/>
              <w:rPr>
                <w:b/>
              </w:rPr>
            </w:pPr>
          </w:p>
        </w:tc>
      </w:tr>
      <w:tr w:rsidR="003315C9" w:rsidRPr="00BB629B" w14:paraId="6129789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0FAAE2D" w14:textId="77777777" w:rsidR="003315C9" w:rsidRPr="00BB629B" w:rsidRDefault="003315C9" w:rsidP="00F236E6">
            <w:pPr>
              <w:pStyle w:val="TAL"/>
            </w:pPr>
            <w:r w:rsidRPr="00BB629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4BF8B5C2" w14:textId="77777777" w:rsidR="003315C9" w:rsidRPr="00BB629B" w:rsidRDefault="003315C9" w:rsidP="00F236E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F61C346"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8D0836"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80A070"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97B198"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4E3F2" w14:textId="77777777" w:rsidR="003315C9" w:rsidRPr="00BB629B" w:rsidRDefault="003315C9" w:rsidP="00F236E6">
            <w:pPr>
              <w:pStyle w:val="TAL"/>
            </w:pPr>
            <w:r w:rsidRPr="00BB629B">
              <w:t>2Rx</w:t>
            </w:r>
          </w:p>
        </w:tc>
      </w:tr>
      <w:tr w:rsidR="003315C9" w:rsidRPr="00BB629B" w14:paraId="6FCE1E1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F03B26A" w14:textId="77777777" w:rsidR="003315C9" w:rsidRPr="00BB629B" w:rsidRDefault="003315C9" w:rsidP="00F236E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1BE04E86" w14:textId="77777777" w:rsidR="003315C9" w:rsidRPr="00BB629B" w:rsidRDefault="003315C9" w:rsidP="00F236E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7311F22"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841487"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1422DC"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8A250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BB0C28" w14:textId="77777777" w:rsidR="003315C9" w:rsidRPr="00BB629B" w:rsidRDefault="003315C9" w:rsidP="00F236E6">
            <w:pPr>
              <w:pStyle w:val="TAL"/>
            </w:pPr>
            <w:r w:rsidRPr="00BB629B">
              <w:t>2Rx</w:t>
            </w:r>
          </w:p>
        </w:tc>
      </w:tr>
      <w:tr w:rsidR="003315C9" w:rsidRPr="00BB629B" w14:paraId="283F025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51663898" w14:textId="77777777" w:rsidR="003315C9" w:rsidRPr="00BB629B" w:rsidRDefault="003315C9" w:rsidP="00F236E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995F503" w14:textId="77777777" w:rsidR="003315C9" w:rsidRPr="00BB629B" w:rsidRDefault="003315C9" w:rsidP="00F236E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8E54D1A"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CBD68E" w14:textId="77777777" w:rsidR="003315C9" w:rsidRPr="00BB629B" w:rsidRDefault="003315C9" w:rsidP="00F236E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F2E5F3" w14:textId="4AB1A622" w:rsidR="003315C9" w:rsidRPr="00BB629B" w:rsidRDefault="005B25FA" w:rsidP="00F236E6">
            <w:pPr>
              <w:pStyle w:val="TAL"/>
              <w:rPr>
                <w:rFonts w:eastAsia="SimSun"/>
                <w:szCs w:val="18"/>
                <w:lang w:eastAsia="zh-CN"/>
              </w:rPr>
            </w:pPr>
            <w:r>
              <w:rPr>
                <w:rFonts w:eastAsia="DengXian" w:cs="Arial"/>
                <w:color w:val="000000"/>
                <w:szCs w:val="18"/>
              </w:rPr>
              <w:t>UEs</w:t>
            </w:r>
            <w:r w:rsidR="003315C9"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66C3F05" w14:textId="77777777" w:rsidR="003315C9" w:rsidRPr="00BB629B" w:rsidRDefault="003315C9" w:rsidP="00F236E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BA6EF2" w14:textId="77777777" w:rsidR="003315C9" w:rsidRPr="00BB629B" w:rsidRDefault="003315C9" w:rsidP="00F236E6">
            <w:pPr>
              <w:pStyle w:val="TAL"/>
            </w:pPr>
            <w:r w:rsidRPr="00BB629B">
              <w:rPr>
                <w:lang w:eastAsia="zh-CN"/>
              </w:rPr>
              <w:t>2Rx</w:t>
            </w:r>
          </w:p>
        </w:tc>
      </w:tr>
      <w:tr w:rsidR="003315C9" w:rsidRPr="00BB629B" w14:paraId="1F49C7B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4AC2CB" w14:textId="77777777" w:rsidR="003315C9" w:rsidRPr="00BB629B" w:rsidRDefault="003315C9" w:rsidP="00F236E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1F95C7" w14:textId="77777777" w:rsidR="003315C9" w:rsidRPr="00BB629B" w:rsidRDefault="003315C9" w:rsidP="00F236E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C1B754"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2E8A8"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C4586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FA242"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0A513" w14:textId="77777777" w:rsidR="003315C9" w:rsidRPr="00BB629B" w:rsidRDefault="003315C9" w:rsidP="00F236E6">
            <w:pPr>
              <w:pStyle w:val="TAL"/>
              <w:rPr>
                <w:b/>
              </w:rPr>
            </w:pPr>
          </w:p>
        </w:tc>
      </w:tr>
      <w:tr w:rsidR="003315C9" w:rsidRPr="00BB629B" w14:paraId="232630C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C7F439E" w14:textId="77777777" w:rsidR="003315C9" w:rsidRPr="00BB629B" w:rsidRDefault="003315C9" w:rsidP="00F236E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6951EE92" w14:textId="77777777" w:rsidR="003315C9" w:rsidRPr="00BB629B" w:rsidRDefault="003315C9" w:rsidP="00F236E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73A3FB8"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AB1FCD"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EFF0E3"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F9002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875074" w14:textId="77777777" w:rsidR="003315C9" w:rsidRPr="00BB629B" w:rsidRDefault="003315C9" w:rsidP="00F236E6">
            <w:pPr>
              <w:pStyle w:val="TAL"/>
            </w:pPr>
            <w:r w:rsidRPr="00BB629B">
              <w:t>2Rx</w:t>
            </w:r>
          </w:p>
        </w:tc>
      </w:tr>
      <w:tr w:rsidR="003315C9" w:rsidRPr="00BB629B" w14:paraId="2366540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2A3CCE" w14:textId="77777777" w:rsidR="003315C9" w:rsidRPr="00BB629B" w:rsidRDefault="003315C9" w:rsidP="00F236E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6B5DA3" w14:textId="77777777" w:rsidR="003315C9" w:rsidRPr="00BB629B" w:rsidRDefault="003315C9" w:rsidP="00F236E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F415E6"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8F0BE"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38A135"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559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8FB1C" w14:textId="77777777" w:rsidR="003315C9" w:rsidRPr="00BB629B" w:rsidRDefault="003315C9" w:rsidP="00F236E6">
            <w:pPr>
              <w:pStyle w:val="TAL"/>
              <w:rPr>
                <w:b/>
              </w:rPr>
            </w:pPr>
          </w:p>
        </w:tc>
      </w:tr>
      <w:tr w:rsidR="003315C9" w:rsidRPr="00BB629B" w14:paraId="0EF1F3E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7B2C892" w14:textId="77777777" w:rsidR="003315C9" w:rsidRPr="00BB629B" w:rsidRDefault="003315C9" w:rsidP="00F236E6">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0C540B7" w14:textId="77777777" w:rsidR="003315C9" w:rsidRPr="00BB629B" w:rsidRDefault="003315C9" w:rsidP="00F236E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A505E61"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841AE63" w14:textId="77777777" w:rsidR="003315C9" w:rsidRPr="00BB629B" w:rsidRDefault="003315C9" w:rsidP="00F236E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CC159D" w14:textId="429C9D51"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265CF1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C5D7BB" w14:textId="77777777" w:rsidR="003315C9" w:rsidRPr="00BB629B" w:rsidRDefault="003315C9" w:rsidP="00F236E6">
            <w:pPr>
              <w:pStyle w:val="TAL"/>
            </w:pPr>
            <w:r w:rsidRPr="00BB629B">
              <w:t>2Rx</w:t>
            </w:r>
          </w:p>
        </w:tc>
      </w:tr>
      <w:tr w:rsidR="003315C9" w:rsidRPr="00BB629B" w14:paraId="2FAA387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325DB7F" w14:textId="77777777" w:rsidR="003315C9" w:rsidRPr="00BB629B" w:rsidRDefault="003315C9" w:rsidP="00F236E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E629266" w14:textId="77777777" w:rsidR="003315C9" w:rsidRPr="00BB629B" w:rsidRDefault="003315C9" w:rsidP="00F236E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696FEE2"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BD2E46" w14:textId="77777777" w:rsidR="003315C9" w:rsidRPr="00BB629B" w:rsidRDefault="003315C9" w:rsidP="00F236E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A4E4D0" w14:textId="37F8379E"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EAA79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2B8C17" w14:textId="77777777" w:rsidR="003315C9" w:rsidRPr="00BB629B" w:rsidRDefault="003315C9" w:rsidP="00F236E6">
            <w:pPr>
              <w:pStyle w:val="TAL"/>
            </w:pPr>
            <w:r w:rsidRPr="00BB629B">
              <w:t>2Rx</w:t>
            </w:r>
          </w:p>
        </w:tc>
      </w:tr>
      <w:tr w:rsidR="003315C9" w:rsidRPr="00BB629B" w14:paraId="165F6FE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449BC6" w14:textId="77777777" w:rsidR="003315C9" w:rsidRPr="00BB629B" w:rsidRDefault="003315C9" w:rsidP="00F236E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C868" w14:textId="77777777" w:rsidR="003315C9" w:rsidRPr="00BB629B" w:rsidRDefault="003315C9" w:rsidP="00F236E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CD109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1CC9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1299F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A76B9"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995BB2" w14:textId="77777777" w:rsidR="003315C9" w:rsidRPr="00BB629B" w:rsidRDefault="003315C9" w:rsidP="00F236E6">
            <w:pPr>
              <w:pStyle w:val="TAL"/>
              <w:rPr>
                <w:b/>
              </w:rPr>
            </w:pPr>
          </w:p>
        </w:tc>
      </w:tr>
      <w:tr w:rsidR="003315C9" w:rsidRPr="00BB629B" w14:paraId="6D91D58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544875" w14:textId="77777777" w:rsidR="003315C9" w:rsidRPr="00BB629B" w:rsidRDefault="003315C9" w:rsidP="00F236E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C928C" w14:textId="77777777" w:rsidR="003315C9" w:rsidRPr="00BB629B" w:rsidRDefault="003315C9" w:rsidP="00F236E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EE584"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F7DEEF"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303278"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CEF8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EC96A" w14:textId="77777777" w:rsidR="003315C9" w:rsidRPr="00BB629B" w:rsidRDefault="003315C9" w:rsidP="00F236E6">
            <w:pPr>
              <w:pStyle w:val="TAL"/>
              <w:rPr>
                <w:b/>
              </w:rPr>
            </w:pPr>
          </w:p>
        </w:tc>
      </w:tr>
      <w:tr w:rsidR="003315C9" w:rsidRPr="00BB629B" w14:paraId="657E8D0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EB88238" w14:textId="77777777" w:rsidR="003315C9" w:rsidRPr="00BB629B" w:rsidRDefault="003315C9" w:rsidP="00F236E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768556A" w14:textId="77777777" w:rsidR="003315C9" w:rsidRPr="00BB629B" w:rsidRDefault="003315C9" w:rsidP="00F236E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8A1B0C1"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06AF82"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7EE6F" w14:textId="1EE8EF93" w:rsidR="003315C9" w:rsidRPr="00BB629B" w:rsidRDefault="005B25FA" w:rsidP="00F236E6">
            <w:pPr>
              <w:pStyle w:val="TAL"/>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D2FADC"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EE7800" w14:textId="77777777" w:rsidR="003315C9" w:rsidRPr="00BB629B" w:rsidRDefault="003315C9" w:rsidP="00F236E6">
            <w:pPr>
              <w:pStyle w:val="TAL"/>
            </w:pPr>
            <w:r w:rsidRPr="00BB629B">
              <w:t>2Rx</w:t>
            </w:r>
          </w:p>
        </w:tc>
      </w:tr>
      <w:tr w:rsidR="003315C9" w:rsidRPr="00BB629B" w14:paraId="1B169D4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F587D5" w14:textId="77777777" w:rsidR="003315C9" w:rsidRPr="00BB629B" w:rsidRDefault="003315C9" w:rsidP="00F236E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68CFFE" w14:textId="77777777" w:rsidR="003315C9" w:rsidRPr="00BB629B" w:rsidRDefault="003315C9" w:rsidP="00F236E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002668"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E232C"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81C1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CA4E4F"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2B1020" w14:textId="77777777" w:rsidR="003315C9" w:rsidRPr="00BB629B" w:rsidRDefault="003315C9" w:rsidP="00F236E6">
            <w:pPr>
              <w:pStyle w:val="TAL"/>
              <w:rPr>
                <w:b/>
              </w:rPr>
            </w:pPr>
          </w:p>
        </w:tc>
      </w:tr>
      <w:tr w:rsidR="003315C9" w:rsidRPr="00BB629B" w14:paraId="06E7093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9B8361" w14:textId="77777777" w:rsidR="003315C9" w:rsidRPr="00BB629B" w:rsidRDefault="003315C9" w:rsidP="00F236E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C05FD" w14:textId="77777777" w:rsidR="003315C9" w:rsidRPr="00BB629B" w:rsidRDefault="003315C9" w:rsidP="00F236E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EAE61"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846F32"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AA8E3C"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1F5FB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72FF0" w14:textId="77777777" w:rsidR="003315C9" w:rsidRPr="00BB629B" w:rsidRDefault="003315C9" w:rsidP="00F236E6">
            <w:pPr>
              <w:pStyle w:val="TAL"/>
              <w:rPr>
                <w:b/>
              </w:rPr>
            </w:pPr>
          </w:p>
        </w:tc>
      </w:tr>
      <w:tr w:rsidR="003315C9" w:rsidRPr="00BB629B" w14:paraId="3421FD7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8587224" w14:textId="77777777" w:rsidR="003315C9" w:rsidRPr="00BB629B" w:rsidRDefault="003315C9" w:rsidP="00F236E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41FCB03" w14:textId="77777777" w:rsidR="003315C9" w:rsidRPr="00BB629B" w:rsidRDefault="003315C9" w:rsidP="00F236E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BBF632"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E0E0A3"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16AC72" w14:textId="31310F33" w:rsidR="003315C9" w:rsidRPr="00BB629B" w:rsidRDefault="005B25FA" w:rsidP="00F236E6">
            <w:pPr>
              <w:pStyle w:val="TAL"/>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E28C72"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32D4FF" w14:textId="77777777" w:rsidR="003315C9" w:rsidRPr="00BB629B" w:rsidRDefault="003315C9" w:rsidP="00F236E6">
            <w:pPr>
              <w:pStyle w:val="TAL"/>
            </w:pPr>
            <w:r w:rsidRPr="00BB629B">
              <w:t>2Rx</w:t>
            </w:r>
          </w:p>
        </w:tc>
      </w:tr>
      <w:tr w:rsidR="003315C9" w:rsidRPr="00BB629B" w14:paraId="25C3013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05E5B3" w14:textId="77777777" w:rsidR="003315C9" w:rsidRPr="00BB629B" w:rsidRDefault="003315C9" w:rsidP="00F236E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9B63A" w14:textId="77777777" w:rsidR="003315C9" w:rsidRPr="00BB629B" w:rsidRDefault="003315C9" w:rsidP="00F236E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0C3BC"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C1D605"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3C45AC"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49B8B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412205" w14:textId="77777777" w:rsidR="003315C9" w:rsidRPr="00BB629B" w:rsidRDefault="003315C9" w:rsidP="00F236E6">
            <w:pPr>
              <w:pStyle w:val="TAL"/>
              <w:rPr>
                <w:b/>
              </w:rPr>
            </w:pPr>
          </w:p>
        </w:tc>
      </w:tr>
      <w:tr w:rsidR="003315C9" w:rsidRPr="00BB629B" w14:paraId="78F5F1B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128E4C" w14:textId="77777777" w:rsidR="003315C9" w:rsidRPr="00BB629B" w:rsidRDefault="003315C9" w:rsidP="00F236E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E9C1FD" w14:textId="77777777" w:rsidR="003315C9" w:rsidRPr="00BB629B" w:rsidRDefault="003315C9" w:rsidP="00F236E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C3F294"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3E18B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471578"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0F9980"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0958B" w14:textId="77777777" w:rsidR="003315C9" w:rsidRPr="00BB629B" w:rsidRDefault="003315C9" w:rsidP="00F236E6">
            <w:pPr>
              <w:pStyle w:val="TAL"/>
              <w:rPr>
                <w:b/>
              </w:rPr>
            </w:pPr>
          </w:p>
        </w:tc>
      </w:tr>
      <w:tr w:rsidR="003315C9" w:rsidRPr="00BB629B" w14:paraId="298928E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E474CB5" w14:textId="77777777" w:rsidR="003315C9" w:rsidRPr="00BB629B" w:rsidRDefault="003315C9" w:rsidP="00F236E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0567107" w14:textId="77777777" w:rsidR="003315C9" w:rsidRPr="00BB629B" w:rsidRDefault="003315C9" w:rsidP="00F236E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F3AF900"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6F5E93"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F8C04B1" w14:textId="01ADD94B"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9CEB98"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406F245" w14:textId="77777777" w:rsidR="003315C9" w:rsidRPr="00BB629B" w:rsidRDefault="003315C9" w:rsidP="00F236E6">
            <w:pPr>
              <w:pStyle w:val="TAL"/>
            </w:pPr>
            <w:r w:rsidRPr="00BB629B">
              <w:t>2Rx</w:t>
            </w:r>
          </w:p>
        </w:tc>
      </w:tr>
      <w:tr w:rsidR="003315C9" w:rsidRPr="00BB629B" w14:paraId="7A7C4C8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F38FC6" w14:textId="77777777" w:rsidR="003315C9" w:rsidRPr="00BB629B" w:rsidRDefault="003315C9" w:rsidP="00F236E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DF4E95" w14:textId="77777777" w:rsidR="003315C9" w:rsidRPr="00BB629B" w:rsidRDefault="003315C9" w:rsidP="00F236E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D6980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93F01C"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F1D4B"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C385C9"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04B10" w14:textId="77777777" w:rsidR="003315C9" w:rsidRPr="00BB629B" w:rsidRDefault="003315C9" w:rsidP="00F236E6">
            <w:pPr>
              <w:pStyle w:val="TAL"/>
              <w:rPr>
                <w:b/>
              </w:rPr>
            </w:pPr>
          </w:p>
        </w:tc>
      </w:tr>
      <w:tr w:rsidR="003315C9" w:rsidRPr="00BB629B" w14:paraId="1B319E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D9094DD" w14:textId="77777777" w:rsidR="003315C9" w:rsidRPr="00BB629B" w:rsidRDefault="003315C9" w:rsidP="00F236E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EABA724" w14:textId="77777777" w:rsidR="003315C9" w:rsidRPr="00BB629B" w:rsidRDefault="003315C9" w:rsidP="00F236E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A380D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B10C3" w14:textId="77777777" w:rsidR="003315C9" w:rsidRPr="00BB629B" w:rsidRDefault="003315C9" w:rsidP="00F236E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D6EEF31" w14:textId="13CD0943" w:rsidR="003315C9" w:rsidRPr="00BB629B" w:rsidRDefault="005B25FA" w:rsidP="00F236E6">
            <w:pPr>
              <w:pStyle w:val="TAL"/>
            </w:pPr>
            <w:r>
              <w:rPr>
                <w:lang w:eastAsia="zh-CN"/>
              </w:rPr>
              <w:t>UEs</w:t>
            </w:r>
            <w:r w:rsidR="003315C9"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3DB096F"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05D10D" w14:textId="77777777" w:rsidR="003315C9" w:rsidRPr="00BB629B" w:rsidRDefault="003315C9" w:rsidP="00F236E6">
            <w:pPr>
              <w:pStyle w:val="TAL"/>
            </w:pPr>
            <w:r w:rsidRPr="00BB629B">
              <w:t>2Rx</w:t>
            </w:r>
          </w:p>
        </w:tc>
      </w:tr>
      <w:tr w:rsidR="003315C9" w:rsidRPr="00BB629B" w14:paraId="033854D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9AE9AB" w14:textId="77777777" w:rsidR="003315C9" w:rsidRPr="00BB629B" w:rsidRDefault="003315C9" w:rsidP="00F236E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033C69" w14:textId="77777777" w:rsidR="003315C9" w:rsidRPr="00BB629B" w:rsidRDefault="003315C9" w:rsidP="00F236E6">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14237"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C6090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62618"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002FA0"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2FDCD9" w14:textId="77777777" w:rsidR="003315C9" w:rsidRPr="00BB629B" w:rsidRDefault="003315C9" w:rsidP="00F236E6">
            <w:pPr>
              <w:pStyle w:val="TAL"/>
              <w:rPr>
                <w:b/>
              </w:rPr>
            </w:pPr>
          </w:p>
        </w:tc>
      </w:tr>
      <w:tr w:rsidR="003315C9" w:rsidRPr="00BB629B" w14:paraId="4C4AD84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31C68A5" w14:textId="77777777" w:rsidR="003315C9" w:rsidRPr="00BB629B" w:rsidRDefault="003315C9" w:rsidP="00F236E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13E74AED" w14:textId="78506F0F" w:rsidR="003315C9" w:rsidRPr="00BB629B" w:rsidRDefault="003315C9" w:rsidP="00F236E6">
            <w:pPr>
              <w:pStyle w:val="TAL"/>
              <w:rPr>
                <w:lang w:eastAsia="zh-CN"/>
              </w:rPr>
            </w:pPr>
            <w:r w:rsidRPr="00BB629B">
              <w:t xml:space="preserve">NR SA FR2-FR2 intra-band </w:t>
            </w:r>
            <w:proofErr w:type="spellStart"/>
            <w:r w:rsidRPr="00BB629B">
              <w:t>S</w:t>
            </w:r>
            <w:r w:rsidR="00F549F6" w:rsidRPr="00BB629B">
              <w:t>c</w:t>
            </w:r>
            <w:r w:rsidRPr="00BB629B">
              <w:t>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322D6E"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05ABCE"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79CC551"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44A993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E4457F" w14:textId="77777777" w:rsidR="003315C9" w:rsidRPr="00BB629B" w:rsidRDefault="003315C9" w:rsidP="00F236E6">
            <w:pPr>
              <w:pStyle w:val="TAL"/>
            </w:pPr>
            <w:r w:rsidRPr="00BB629B">
              <w:t>2Rx</w:t>
            </w:r>
          </w:p>
        </w:tc>
      </w:tr>
      <w:tr w:rsidR="003315C9" w:rsidRPr="00BB629B" w14:paraId="4C51368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E58E088" w14:textId="77777777" w:rsidR="003315C9" w:rsidRPr="00BB629B" w:rsidRDefault="003315C9" w:rsidP="00F236E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2AAA416" w14:textId="5B973443" w:rsidR="003315C9" w:rsidRPr="00BB629B" w:rsidRDefault="003315C9" w:rsidP="00F236E6">
            <w:pPr>
              <w:pStyle w:val="TAL"/>
              <w:rPr>
                <w:lang w:eastAsia="zh-CN"/>
              </w:rPr>
            </w:pPr>
            <w:r w:rsidRPr="00BB629B">
              <w:t xml:space="preserve">NR SA FR1-FR2 inter-band </w:t>
            </w:r>
            <w:proofErr w:type="spellStart"/>
            <w:r w:rsidRPr="00BB629B">
              <w:t>S</w:t>
            </w:r>
            <w:r w:rsidR="00F549F6" w:rsidRPr="00BB629B">
              <w:t>c</w:t>
            </w:r>
            <w:r w:rsidRPr="00BB629B">
              <w:t>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765C25F"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DEA34F"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92BDDA5"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E2FBE0"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E5A0A8" w14:textId="77777777" w:rsidR="003315C9" w:rsidRPr="00BB629B" w:rsidRDefault="003315C9" w:rsidP="00F236E6">
            <w:pPr>
              <w:pStyle w:val="TAL"/>
            </w:pPr>
            <w:r w:rsidRPr="00BB629B">
              <w:t>2Rx</w:t>
            </w:r>
          </w:p>
        </w:tc>
      </w:tr>
      <w:tr w:rsidR="007A4D5A" w:rsidRPr="00C8460B" w14:paraId="19F84E7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73E4A6B8" w14:textId="77777777" w:rsidR="007A4D5A" w:rsidRPr="00C8460B" w:rsidRDefault="007A4D5A" w:rsidP="007A4D5A">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25DCD12A" w14:textId="77777777" w:rsidR="007A4D5A" w:rsidRPr="00C8460B" w:rsidRDefault="007A4D5A" w:rsidP="007A4D5A">
            <w:pPr>
              <w:pStyle w:val="TAL"/>
            </w:pP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2350F686" w14:textId="77777777" w:rsidR="007A4D5A" w:rsidRPr="00C8460B" w:rsidRDefault="007A4D5A" w:rsidP="007A4D5A">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40E4A58" w14:textId="77777777" w:rsidR="007A4D5A" w:rsidRPr="00C8460B" w:rsidRDefault="007A4D5A" w:rsidP="007A4D5A">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346FFBD" w14:textId="77777777" w:rsidR="007A4D5A" w:rsidRPr="00C8460B" w:rsidRDefault="007A4D5A" w:rsidP="007A4D5A">
            <w:pPr>
              <w:pStyle w:val="TAL"/>
              <w:rPr>
                <w:rFonts w:eastAsia="SimSun"/>
              </w:rPr>
            </w:pPr>
            <w:bookmarkStart w:id="162" w:name="_Hlk132875983"/>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bookmarkEnd w:id="162"/>
          </w:p>
        </w:tc>
        <w:tc>
          <w:tcPr>
            <w:tcW w:w="1969" w:type="dxa"/>
            <w:tcBorders>
              <w:top w:val="single" w:sz="4" w:space="0" w:color="auto"/>
              <w:left w:val="single" w:sz="4" w:space="0" w:color="auto"/>
              <w:bottom w:val="single" w:sz="4" w:space="0" w:color="auto"/>
              <w:right w:val="single" w:sz="4" w:space="0" w:color="auto"/>
            </w:tcBorders>
          </w:tcPr>
          <w:p w14:paraId="35CDD38C" w14:textId="77777777" w:rsidR="007A4D5A" w:rsidRPr="00C8460B" w:rsidRDefault="007A4D5A" w:rsidP="007A4D5A">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34396C30" w14:textId="77777777" w:rsidR="007A4D5A" w:rsidRPr="00C8460B" w:rsidRDefault="007A4D5A" w:rsidP="007A4D5A">
            <w:pPr>
              <w:pStyle w:val="TAL"/>
            </w:pPr>
            <w:r>
              <w:t>2Rx</w:t>
            </w:r>
          </w:p>
        </w:tc>
      </w:tr>
      <w:tr w:rsidR="007E5AAD" w:rsidRPr="00BB629B" w14:paraId="5883D49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93A75ED" w14:textId="04134223" w:rsidR="007E5AAD" w:rsidRPr="00BB629B" w:rsidRDefault="007E5AAD" w:rsidP="007E5AAD">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2CAC936" w14:textId="0C4623E5" w:rsidR="007E5AAD" w:rsidRPr="00BB629B" w:rsidRDefault="007E5AAD" w:rsidP="007E5AAD">
            <w:pPr>
              <w:pStyle w:val="TAL"/>
            </w:pPr>
            <w:r>
              <w:rPr>
                <w:lang w:val="fr-FR" w:eastAsia="fr-FR"/>
              </w:rPr>
              <w:t xml:space="preserve">NR SA FR2 direct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w:t>
            </w:r>
            <w:r w:rsidR="00F549F6">
              <w:rPr>
                <w:lang w:val="fr-FR" w:eastAsia="fr-FR"/>
              </w:rPr>
              <w:t>c</w:t>
            </w:r>
            <w:r>
              <w:rPr>
                <w:lang w:val="fr-FR" w:eastAsia="fr-FR"/>
              </w:rPr>
              <w:t>ell</w:t>
            </w:r>
            <w:proofErr w:type="spellEnd"/>
          </w:p>
        </w:tc>
        <w:tc>
          <w:tcPr>
            <w:tcW w:w="851" w:type="dxa"/>
            <w:tcBorders>
              <w:top w:val="single" w:sz="4" w:space="0" w:color="auto"/>
              <w:left w:val="single" w:sz="4" w:space="0" w:color="auto"/>
              <w:bottom w:val="single" w:sz="4" w:space="0" w:color="auto"/>
              <w:right w:val="single" w:sz="4" w:space="0" w:color="auto"/>
            </w:tcBorders>
          </w:tcPr>
          <w:p w14:paraId="0895D45E" w14:textId="0A9D8FE2" w:rsidR="007E5AAD" w:rsidRPr="00BB629B" w:rsidRDefault="007E5AAD" w:rsidP="007A4D5A">
            <w:pPr>
              <w:pStyle w:val="TAC"/>
              <w:rPr>
                <w:rFonts w:eastAsia="SimSun"/>
                <w:szCs w:val="18"/>
                <w:lang w:eastAsia="zh-CN"/>
              </w:rPr>
            </w:pPr>
            <w:r>
              <w:rPr>
                <w:lang w:val="fr-FR" w:eastAsia="zh-CN"/>
              </w:rPr>
              <w:t>Rel-1</w:t>
            </w:r>
            <w:r w:rsidR="00DE7DFA"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7700D304" w14:textId="35510E67" w:rsidR="007E5AAD" w:rsidRPr="00BB629B" w:rsidRDefault="00DE7DFA" w:rsidP="007A4D5A">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5AC3B7C" w14:textId="3F2F55FF" w:rsidR="007E5AAD" w:rsidRPr="00BB629B" w:rsidRDefault="005B25FA" w:rsidP="007E5AAD">
            <w:pPr>
              <w:pStyle w:val="TAL"/>
              <w:rPr>
                <w:rFonts w:eastAsia="SimSun"/>
                <w:szCs w:val="18"/>
                <w:lang w:eastAsia="zh-CN"/>
              </w:rPr>
            </w:pPr>
            <w:proofErr w:type="spellStart"/>
            <w:r>
              <w:rPr>
                <w:lang w:val="fr-FR" w:eastAsia="zh-CN"/>
              </w:rPr>
              <w:t>UEs</w:t>
            </w:r>
            <w:proofErr w:type="spellEnd"/>
            <w:r w:rsidR="007E5AAD">
              <w:rPr>
                <w:lang w:val="fr-FR" w:eastAsia="zh-CN"/>
              </w:rPr>
              <w:t xml:space="preserve"> </w:t>
            </w:r>
            <w:proofErr w:type="spellStart"/>
            <w:r w:rsidR="007E5AAD">
              <w:rPr>
                <w:lang w:val="fr-FR" w:eastAsia="zh-CN"/>
              </w:rPr>
              <w:t>supporting</w:t>
            </w:r>
            <w:proofErr w:type="spellEnd"/>
            <w:r w:rsidR="007E5AAD">
              <w:rPr>
                <w:lang w:val="fr-FR" w:eastAsia="zh-CN"/>
              </w:rPr>
              <w:t xml:space="preserve"> 5GS NR SA FR2 and 2DL CA in NR</w:t>
            </w:r>
            <w:r w:rsidR="00DE7DFA" w:rsidRPr="00DE7DFA">
              <w:rPr>
                <w:lang w:val="fr-FR" w:eastAsia="zh-CN"/>
              </w:rPr>
              <w:t xml:space="preserve"> and direct </w:t>
            </w:r>
            <w:proofErr w:type="spellStart"/>
            <w:r w:rsidR="00DE7DFA" w:rsidRPr="00DE7DFA">
              <w:rPr>
                <w:lang w:val="fr-FR" w:eastAsia="zh-CN"/>
              </w:rPr>
              <w:t>SCell</w:t>
            </w:r>
            <w:proofErr w:type="spellEnd"/>
            <w:r w:rsidR="00DE7DFA"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72E7C6" w14:textId="18F5845B" w:rsidR="007E5AAD" w:rsidRPr="00BB629B" w:rsidRDefault="007E5AAD" w:rsidP="007E5AAD">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2328E24" w14:textId="1DE3600B" w:rsidR="007E5AAD" w:rsidRPr="00BB629B" w:rsidRDefault="007E5AAD" w:rsidP="007E5AAD">
            <w:pPr>
              <w:pStyle w:val="TAL"/>
            </w:pPr>
            <w:r>
              <w:rPr>
                <w:lang w:val="fr-FR" w:eastAsia="fr-FR"/>
              </w:rPr>
              <w:t>2Rx</w:t>
            </w:r>
          </w:p>
        </w:tc>
      </w:tr>
      <w:tr w:rsidR="007E5AAD" w:rsidRPr="00BB629B" w14:paraId="1BC71F9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8210269" w14:textId="36E83653" w:rsidR="007E5AAD" w:rsidRPr="00BB629B" w:rsidRDefault="007E5AAD" w:rsidP="007E5AAD">
            <w:pPr>
              <w:pStyle w:val="TAL"/>
            </w:pPr>
            <w:r>
              <w:rPr>
                <w:lang w:val="fr-FR" w:eastAsia="fr-FR"/>
              </w:rPr>
              <w:lastRenderedPageBreak/>
              <w:t>7.5.3.5</w:t>
            </w:r>
          </w:p>
        </w:tc>
        <w:tc>
          <w:tcPr>
            <w:tcW w:w="4428" w:type="dxa"/>
            <w:tcBorders>
              <w:top w:val="single" w:sz="4" w:space="0" w:color="auto"/>
              <w:left w:val="single" w:sz="4" w:space="0" w:color="auto"/>
              <w:bottom w:val="single" w:sz="4" w:space="0" w:color="auto"/>
              <w:right w:val="single" w:sz="4" w:space="0" w:color="auto"/>
            </w:tcBorders>
          </w:tcPr>
          <w:p w14:paraId="656653BA" w14:textId="2BA0B7F5" w:rsidR="007E5AAD" w:rsidRPr="00BB629B" w:rsidRDefault="007E5AAD" w:rsidP="007E5AAD">
            <w:pPr>
              <w:pStyle w:val="TAL"/>
            </w:pPr>
            <w:r>
              <w:rPr>
                <w:lang w:val="fr-FR" w:eastAsia="fr-FR"/>
              </w:rPr>
              <w:t xml:space="preserve">NR SA FR2 direct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w:t>
            </w:r>
            <w:r w:rsidR="00F549F6">
              <w:rPr>
                <w:lang w:val="fr-FR" w:eastAsia="fr-FR"/>
              </w:rPr>
              <w:t>c</w:t>
            </w:r>
            <w:r>
              <w:rPr>
                <w:lang w:val="fr-FR" w:eastAsia="fr-FR"/>
              </w:rPr>
              <w:t>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21A701C1" w14:textId="741CBBE1" w:rsidR="007E5AAD" w:rsidRPr="00BB629B" w:rsidRDefault="007E5AAD" w:rsidP="007A4D5A">
            <w:pPr>
              <w:pStyle w:val="TAC"/>
              <w:rPr>
                <w:rFonts w:eastAsia="SimSun"/>
                <w:szCs w:val="18"/>
                <w:lang w:eastAsia="zh-CN"/>
              </w:rPr>
            </w:pPr>
            <w:r>
              <w:rPr>
                <w:lang w:val="fr-FR" w:eastAsia="zh-CN"/>
              </w:rPr>
              <w:t>Rel-1</w:t>
            </w:r>
            <w:r w:rsidR="00DE7DFA"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1EFB1445" w14:textId="0CDE3F84" w:rsidR="007E5AAD" w:rsidRPr="00BB629B" w:rsidRDefault="00DE7DFA" w:rsidP="007A4D5A">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214555AA" w14:textId="09510417" w:rsidR="007E5AAD" w:rsidRPr="00BB629B" w:rsidRDefault="005B25FA" w:rsidP="007E5AAD">
            <w:pPr>
              <w:pStyle w:val="TAL"/>
              <w:rPr>
                <w:rFonts w:eastAsia="SimSun"/>
                <w:szCs w:val="18"/>
                <w:lang w:eastAsia="zh-CN"/>
              </w:rPr>
            </w:pPr>
            <w:proofErr w:type="spellStart"/>
            <w:r>
              <w:rPr>
                <w:lang w:val="fr-FR" w:eastAsia="zh-CN"/>
              </w:rPr>
              <w:t>UEs</w:t>
            </w:r>
            <w:proofErr w:type="spellEnd"/>
            <w:r w:rsidR="007E5AAD">
              <w:rPr>
                <w:lang w:val="fr-FR" w:eastAsia="zh-CN"/>
              </w:rPr>
              <w:t xml:space="preserve"> </w:t>
            </w:r>
            <w:proofErr w:type="spellStart"/>
            <w:r w:rsidR="007E5AAD">
              <w:rPr>
                <w:lang w:val="fr-FR" w:eastAsia="zh-CN"/>
              </w:rPr>
              <w:t>supporting</w:t>
            </w:r>
            <w:proofErr w:type="spellEnd"/>
            <w:r w:rsidR="007E5AAD">
              <w:rPr>
                <w:lang w:val="fr-FR" w:eastAsia="zh-CN"/>
              </w:rPr>
              <w:t xml:space="preserve"> 5GS NR SA FR2 and 2DL CA in NR</w:t>
            </w:r>
            <w:r w:rsidR="00DE7DFA" w:rsidRPr="00DE7DFA">
              <w:rPr>
                <w:lang w:val="fr-FR" w:eastAsia="zh-CN"/>
              </w:rPr>
              <w:t xml:space="preserve"> and direct </w:t>
            </w:r>
            <w:proofErr w:type="spellStart"/>
            <w:r w:rsidR="00DE7DFA" w:rsidRPr="00DE7DFA">
              <w:rPr>
                <w:lang w:val="fr-FR" w:eastAsia="zh-CN"/>
              </w:rPr>
              <w:t>SCell</w:t>
            </w:r>
            <w:proofErr w:type="spellEnd"/>
            <w:r w:rsidR="00DE7DFA"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BF40FE1" w14:textId="25050BF5" w:rsidR="007E5AAD" w:rsidRPr="00BB629B" w:rsidRDefault="007E5AAD" w:rsidP="007E5AAD">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D12229F" w14:textId="4DA86E93" w:rsidR="007E5AAD" w:rsidRPr="00BB629B" w:rsidRDefault="007E5AAD" w:rsidP="007E5AAD">
            <w:pPr>
              <w:pStyle w:val="TAL"/>
            </w:pPr>
            <w:r>
              <w:rPr>
                <w:lang w:val="fr-FR" w:eastAsia="fr-FR"/>
              </w:rPr>
              <w:t>2Rx</w:t>
            </w:r>
          </w:p>
        </w:tc>
      </w:tr>
      <w:tr w:rsidR="003315C9" w:rsidRPr="00BB629B" w14:paraId="65E8C64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1C86CB" w14:textId="77777777" w:rsidR="003315C9" w:rsidRPr="00BB629B" w:rsidRDefault="003315C9" w:rsidP="00F236E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6BFD7A" w14:textId="77777777" w:rsidR="003315C9" w:rsidRPr="00BB629B" w:rsidRDefault="003315C9" w:rsidP="00F236E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E8021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A52536"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91884C"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2692D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D1E86" w14:textId="77777777" w:rsidR="003315C9" w:rsidRPr="00BB629B" w:rsidRDefault="003315C9" w:rsidP="00F236E6">
            <w:pPr>
              <w:pStyle w:val="TAL"/>
              <w:rPr>
                <w:b/>
              </w:rPr>
            </w:pPr>
          </w:p>
        </w:tc>
      </w:tr>
      <w:tr w:rsidR="003315C9" w:rsidRPr="00BB629B" w14:paraId="6113167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E0B9C90" w14:textId="77777777" w:rsidR="003315C9" w:rsidRPr="00BB629B" w:rsidRDefault="003315C9" w:rsidP="00F236E6">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820314" w14:textId="77777777" w:rsidR="003315C9" w:rsidRPr="00BB629B" w:rsidRDefault="003315C9" w:rsidP="00F236E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BCC3AC"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AB7A2B"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D7AB7E9" w14:textId="23B2283F"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7EE3BE3"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97C4FED" w14:textId="77777777" w:rsidR="003315C9" w:rsidRPr="00BB629B" w:rsidRDefault="003315C9" w:rsidP="00F236E6">
            <w:pPr>
              <w:pStyle w:val="TAL"/>
            </w:pPr>
            <w:r w:rsidRPr="00BB629B">
              <w:t>2Rx</w:t>
            </w:r>
          </w:p>
        </w:tc>
      </w:tr>
      <w:tr w:rsidR="003315C9" w:rsidRPr="00BB629B" w14:paraId="0F9D586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4524F4A" w14:textId="77777777" w:rsidR="003315C9" w:rsidRPr="00BB629B" w:rsidRDefault="003315C9" w:rsidP="00F236E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4B8A538" w14:textId="77777777" w:rsidR="003315C9" w:rsidRPr="00BB629B" w:rsidRDefault="003315C9" w:rsidP="00F236E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AA73F4B"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33F3F2" w14:textId="77777777" w:rsidR="003315C9" w:rsidRPr="00BB629B" w:rsidRDefault="003315C9" w:rsidP="00F236E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D223A45" w14:textId="21F87CAF"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5223B1D"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D429D67" w14:textId="77777777" w:rsidR="003315C9" w:rsidRPr="00BB629B" w:rsidRDefault="003315C9" w:rsidP="00F236E6">
            <w:pPr>
              <w:pStyle w:val="TAL"/>
            </w:pPr>
            <w:r w:rsidRPr="00BB629B">
              <w:t>2Rx</w:t>
            </w:r>
          </w:p>
        </w:tc>
      </w:tr>
      <w:tr w:rsidR="003315C9" w:rsidRPr="00BB629B" w14:paraId="65631B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255350C" w14:textId="77777777" w:rsidR="003315C9" w:rsidRPr="00BB629B" w:rsidRDefault="003315C9" w:rsidP="00F236E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9E0C7BB" w14:textId="77777777" w:rsidR="003315C9" w:rsidRPr="00BB629B" w:rsidRDefault="003315C9" w:rsidP="00F236E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F5B17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A200D6" w14:textId="77777777" w:rsidR="003315C9" w:rsidRPr="00BB629B" w:rsidRDefault="003315C9" w:rsidP="00F236E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6070283" w14:textId="650022A2" w:rsidR="003315C9" w:rsidRPr="00BB629B" w:rsidRDefault="005B25FA" w:rsidP="00F236E6">
            <w:pPr>
              <w:pStyle w:val="TAL"/>
            </w:pPr>
            <w:r>
              <w:rPr>
                <w:lang w:eastAsia="zh-CN"/>
              </w:rPr>
              <w:t>UEs</w:t>
            </w:r>
            <w:r w:rsidR="003315C9"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5F81D3A"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A861867" w14:textId="77777777" w:rsidR="003315C9" w:rsidRPr="00BB629B" w:rsidRDefault="003315C9" w:rsidP="00F236E6">
            <w:pPr>
              <w:pStyle w:val="TAL"/>
            </w:pPr>
            <w:r w:rsidRPr="00BB629B">
              <w:t>2Rx</w:t>
            </w:r>
          </w:p>
        </w:tc>
      </w:tr>
      <w:tr w:rsidR="003315C9" w:rsidRPr="00BB629B" w14:paraId="1650295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6250542" w14:textId="77777777" w:rsidR="003315C9" w:rsidRPr="00BB629B" w:rsidRDefault="003315C9" w:rsidP="00F236E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5477350" w14:textId="77777777" w:rsidR="003315C9" w:rsidRPr="00BB629B" w:rsidRDefault="003315C9" w:rsidP="00F236E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1FC90F"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712E2C" w14:textId="77777777" w:rsidR="003315C9" w:rsidRPr="00BB629B" w:rsidRDefault="003315C9" w:rsidP="00F236E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0053323" w14:textId="3F11648B" w:rsidR="003315C9" w:rsidRPr="00BB629B" w:rsidRDefault="005B25FA" w:rsidP="00F236E6">
            <w:pPr>
              <w:pStyle w:val="TAL"/>
            </w:pPr>
            <w:r>
              <w:rPr>
                <w:lang w:eastAsia="zh-CN"/>
              </w:rPr>
              <w:t>UEs</w:t>
            </w:r>
            <w:r w:rsidR="003315C9"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287A7CB"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3D0E08" w14:textId="77777777" w:rsidR="003315C9" w:rsidRPr="00BB629B" w:rsidRDefault="003315C9" w:rsidP="00F236E6">
            <w:pPr>
              <w:pStyle w:val="TAL"/>
            </w:pPr>
            <w:r w:rsidRPr="00BB629B">
              <w:t>2Rx</w:t>
            </w:r>
          </w:p>
        </w:tc>
      </w:tr>
      <w:tr w:rsidR="003315C9" w:rsidRPr="00BB629B" w14:paraId="05A4988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C4EBFAE" w14:textId="77777777" w:rsidR="003315C9" w:rsidRPr="00BB629B" w:rsidRDefault="003315C9" w:rsidP="00F236E6">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41C3E38" w14:textId="77777777" w:rsidR="003315C9" w:rsidRPr="00BB629B" w:rsidRDefault="003315C9" w:rsidP="00F236E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A8BB32D" w14:textId="77777777" w:rsidR="003315C9" w:rsidRPr="00BB629B" w:rsidRDefault="003315C9" w:rsidP="00F236E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658E1A"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F096398" w14:textId="6AA31192" w:rsidR="003315C9" w:rsidRPr="00BB629B" w:rsidRDefault="005B25FA" w:rsidP="00F236E6">
            <w:pPr>
              <w:pStyle w:val="TAL"/>
              <w:rPr>
                <w:lang w:eastAsia="zh-CN"/>
              </w:rPr>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3EAAA5" w14:textId="77777777" w:rsidR="003315C9" w:rsidRPr="00BB629B" w:rsidRDefault="003315C9" w:rsidP="00F236E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D25290D" w14:textId="77777777" w:rsidR="003315C9" w:rsidRPr="00BB629B" w:rsidRDefault="003315C9" w:rsidP="00F236E6">
            <w:pPr>
              <w:pStyle w:val="TAL"/>
            </w:pPr>
            <w:r w:rsidRPr="00BB629B">
              <w:t>2Rx</w:t>
            </w:r>
          </w:p>
        </w:tc>
      </w:tr>
      <w:tr w:rsidR="003315C9" w:rsidRPr="00BB629B" w14:paraId="524C1FA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67C9E2F" w14:textId="77777777" w:rsidR="003315C9" w:rsidRPr="00BB629B" w:rsidRDefault="003315C9" w:rsidP="00F236E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CD1F74" w14:textId="77777777" w:rsidR="003315C9" w:rsidRPr="00BB629B" w:rsidRDefault="003315C9" w:rsidP="00F236E6">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93C8FB0"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613804" w14:textId="77777777" w:rsidR="003315C9" w:rsidRPr="00BB629B" w:rsidRDefault="003315C9" w:rsidP="00F236E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3AECC91" w14:textId="6F7580F0" w:rsidR="003315C9" w:rsidRPr="00BB629B" w:rsidRDefault="005B25FA" w:rsidP="00F236E6">
            <w:pPr>
              <w:pStyle w:val="TAL"/>
              <w:rPr>
                <w:lang w:eastAsia="zh-CN"/>
              </w:rPr>
            </w:pPr>
            <w:r>
              <w:rPr>
                <w:lang w:eastAsia="zh-CN"/>
              </w:rPr>
              <w:t>UEs</w:t>
            </w:r>
            <w:r w:rsidR="003315C9" w:rsidRPr="00BB629B">
              <w:rPr>
                <w:lang w:eastAsia="zh-CN"/>
              </w:rPr>
              <w:t xml:space="preserve"> supporting 5GS NR SA FR2</w:t>
            </w:r>
            <w:r w:rsidR="003315C9" w:rsidRPr="00BB629B">
              <w:rPr>
                <w:rFonts w:eastAsia="MS Mincho"/>
              </w:rPr>
              <w:t xml:space="preserve"> and CSI-RS based</w:t>
            </w:r>
            <w:r w:rsidR="003315C9" w:rsidRPr="00BB629B">
              <w:rPr>
                <w:rFonts w:cs="v4.2.0"/>
              </w:rPr>
              <w:t xml:space="preserve"> BFR on </w:t>
            </w:r>
            <w:proofErr w:type="spellStart"/>
            <w:r w:rsidR="003315C9" w:rsidRPr="00BB629B">
              <w:rPr>
                <w:rFonts w:cs="v4.2.0"/>
              </w:rPr>
              <w:t>S</w:t>
            </w:r>
            <w:r w:rsidR="00F549F6" w:rsidRPr="00BB629B">
              <w:rPr>
                <w:rFonts w:cs="v4.2.0"/>
              </w:rPr>
              <w:t>c</w:t>
            </w:r>
            <w:r w:rsidR="003315C9" w:rsidRPr="00BB629B">
              <w:rPr>
                <w:rFonts w:cs="v4.2.0"/>
              </w:rPr>
              <w:t>ell</w:t>
            </w:r>
            <w:proofErr w:type="spellEnd"/>
          </w:p>
        </w:tc>
        <w:tc>
          <w:tcPr>
            <w:tcW w:w="1969" w:type="dxa"/>
            <w:tcBorders>
              <w:top w:val="single" w:sz="4" w:space="0" w:color="auto"/>
              <w:left w:val="single" w:sz="4" w:space="0" w:color="auto"/>
              <w:bottom w:val="single" w:sz="4" w:space="0" w:color="auto"/>
              <w:right w:val="single" w:sz="4" w:space="0" w:color="auto"/>
            </w:tcBorders>
          </w:tcPr>
          <w:p w14:paraId="73EAABB7"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0CCA91E8" w14:textId="77777777" w:rsidR="003315C9" w:rsidRPr="00BB629B" w:rsidRDefault="003315C9" w:rsidP="00F236E6">
            <w:pPr>
              <w:pStyle w:val="TAL"/>
            </w:pPr>
            <w:r w:rsidRPr="00BB629B">
              <w:t>2Rx</w:t>
            </w:r>
          </w:p>
        </w:tc>
      </w:tr>
      <w:tr w:rsidR="003315C9" w:rsidRPr="00BB629B" w14:paraId="3F08982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4D6780F1" w14:textId="77777777" w:rsidR="003315C9" w:rsidRPr="00BB629B" w:rsidRDefault="003315C9" w:rsidP="00F236E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6CA82A2" w14:textId="77777777" w:rsidR="003315C9" w:rsidRPr="00BB629B" w:rsidRDefault="003315C9" w:rsidP="00F236E6">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2023599"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CF29FD" w14:textId="77777777" w:rsidR="003315C9" w:rsidRPr="00BB629B" w:rsidRDefault="003315C9" w:rsidP="00F236E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7B8AAF0A" w14:textId="7EEA3BC4"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long DRX cycle</w:t>
            </w:r>
            <w:r w:rsidR="003315C9" w:rsidRPr="00BB629B">
              <w:rPr>
                <w:rFonts w:eastAsia="MS Mincho"/>
              </w:rPr>
              <w:t xml:space="preserve"> and CSI-RS based</w:t>
            </w:r>
            <w:r w:rsidR="003315C9" w:rsidRPr="00BB629B">
              <w:rPr>
                <w:rFonts w:cs="v4.2.0"/>
              </w:rPr>
              <w:t xml:space="preserve"> BFR on </w:t>
            </w:r>
            <w:proofErr w:type="spellStart"/>
            <w:r w:rsidR="003315C9" w:rsidRPr="00BB629B">
              <w:rPr>
                <w:rFonts w:cs="v4.2.0"/>
              </w:rPr>
              <w:t>S</w:t>
            </w:r>
            <w:r w:rsidR="00F549F6" w:rsidRPr="00BB629B">
              <w:rPr>
                <w:rFonts w:cs="v4.2.0"/>
              </w:rPr>
              <w:t>c</w:t>
            </w:r>
            <w:r w:rsidR="003315C9" w:rsidRPr="00BB629B">
              <w:rPr>
                <w:rFonts w:cs="v4.2.0"/>
              </w:rPr>
              <w:t>ell</w:t>
            </w:r>
            <w:proofErr w:type="spellEnd"/>
          </w:p>
        </w:tc>
        <w:tc>
          <w:tcPr>
            <w:tcW w:w="1969" w:type="dxa"/>
            <w:tcBorders>
              <w:top w:val="single" w:sz="4" w:space="0" w:color="auto"/>
              <w:left w:val="single" w:sz="4" w:space="0" w:color="auto"/>
              <w:bottom w:val="single" w:sz="4" w:space="0" w:color="auto"/>
              <w:right w:val="single" w:sz="4" w:space="0" w:color="auto"/>
            </w:tcBorders>
          </w:tcPr>
          <w:p w14:paraId="126A1490"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0AA38A98" w14:textId="77777777" w:rsidR="003315C9" w:rsidRPr="00BB629B" w:rsidRDefault="003315C9" w:rsidP="00F236E6">
            <w:pPr>
              <w:pStyle w:val="TAL"/>
            </w:pPr>
            <w:r w:rsidRPr="00BB629B">
              <w:t>2Rx</w:t>
            </w:r>
          </w:p>
        </w:tc>
      </w:tr>
      <w:tr w:rsidR="003315C9" w:rsidRPr="00BB629B" w14:paraId="2FA4ACD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C0D23A" w14:textId="77777777" w:rsidR="003315C9" w:rsidRPr="00BB629B" w:rsidRDefault="003315C9" w:rsidP="00F236E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4DC34D" w14:textId="77777777" w:rsidR="003315C9" w:rsidRPr="00BB629B" w:rsidRDefault="003315C9" w:rsidP="00F236E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A3EB6"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48883"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05CC8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8337B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FCFDE3" w14:textId="77777777" w:rsidR="003315C9" w:rsidRPr="00BB629B" w:rsidRDefault="003315C9" w:rsidP="00F236E6">
            <w:pPr>
              <w:pStyle w:val="TAL"/>
              <w:rPr>
                <w:b/>
              </w:rPr>
            </w:pPr>
          </w:p>
        </w:tc>
      </w:tr>
      <w:tr w:rsidR="003315C9" w:rsidRPr="00BB629B" w14:paraId="10DB0DD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881AA9" w14:textId="77777777" w:rsidR="003315C9" w:rsidRPr="00BB629B" w:rsidRDefault="003315C9" w:rsidP="00F236E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739BB7" w14:textId="77777777" w:rsidR="003315C9" w:rsidRPr="00BB629B" w:rsidRDefault="003315C9" w:rsidP="00F236E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29788C"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26E20"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E3D"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2E85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826F3" w14:textId="77777777" w:rsidR="003315C9" w:rsidRPr="00BB629B" w:rsidRDefault="003315C9" w:rsidP="00F236E6">
            <w:pPr>
              <w:pStyle w:val="TAL"/>
              <w:rPr>
                <w:b/>
              </w:rPr>
            </w:pPr>
          </w:p>
        </w:tc>
      </w:tr>
      <w:tr w:rsidR="003315C9" w:rsidRPr="00BB629B" w14:paraId="6771EF3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EAF01F1" w14:textId="77777777" w:rsidR="003315C9" w:rsidRPr="00BB629B" w:rsidRDefault="003315C9" w:rsidP="00F236E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AEA58A9" w14:textId="77777777" w:rsidR="003315C9" w:rsidRPr="00BB629B" w:rsidRDefault="003315C9" w:rsidP="00F236E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B582AA0"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0683729"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18DD43"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ED241D"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8F3F08" w14:textId="77777777" w:rsidR="003315C9" w:rsidRPr="00BB629B" w:rsidRDefault="003315C9" w:rsidP="00F236E6">
            <w:pPr>
              <w:pStyle w:val="TAL"/>
            </w:pPr>
            <w:r w:rsidRPr="00BB629B">
              <w:t>2Rx</w:t>
            </w:r>
          </w:p>
        </w:tc>
      </w:tr>
      <w:tr w:rsidR="003315C9" w:rsidRPr="00BB629B" w14:paraId="5D1ED4D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F324F7" w14:textId="77777777" w:rsidR="003315C9" w:rsidRPr="00BB629B" w:rsidRDefault="003315C9" w:rsidP="00F236E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2DDE79B" w14:textId="77777777" w:rsidR="003315C9" w:rsidRPr="00BB629B" w:rsidRDefault="003315C9" w:rsidP="00F236E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60AF0E9"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C8FF0C"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ED587C"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6860E4"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59EE7B" w14:textId="77777777" w:rsidR="003315C9" w:rsidRPr="00BB629B" w:rsidRDefault="003315C9" w:rsidP="00F236E6">
            <w:pPr>
              <w:pStyle w:val="TAL"/>
            </w:pPr>
            <w:r w:rsidRPr="00BB629B">
              <w:t>2Rx</w:t>
            </w:r>
          </w:p>
        </w:tc>
      </w:tr>
      <w:tr w:rsidR="003315C9" w:rsidRPr="00BB629B" w14:paraId="34C32C7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2D885D1" w14:textId="77777777" w:rsidR="003315C9" w:rsidRPr="00BB629B" w:rsidRDefault="003315C9" w:rsidP="00F236E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7925581" w14:textId="77777777" w:rsidR="003315C9" w:rsidRPr="00BB629B" w:rsidRDefault="003315C9" w:rsidP="00F236E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3E700A5" w14:textId="77777777" w:rsidR="003315C9" w:rsidRPr="00BB629B" w:rsidRDefault="003315C9" w:rsidP="00F236E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108F0F" w14:textId="77777777" w:rsidR="003315C9" w:rsidRPr="00BB629B" w:rsidRDefault="003315C9" w:rsidP="00F236E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64D1979" w14:textId="5DAD4B1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6D72DCC" w14:textId="77777777" w:rsidR="003315C9" w:rsidRPr="00BB629B" w:rsidRDefault="003315C9" w:rsidP="00F236E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804A1E3" w14:textId="77777777" w:rsidR="003315C9" w:rsidRPr="00BB629B" w:rsidRDefault="003315C9" w:rsidP="00F236E6">
            <w:pPr>
              <w:pStyle w:val="TAL"/>
            </w:pPr>
            <w:r w:rsidRPr="00BB629B">
              <w:t>2Rx</w:t>
            </w:r>
          </w:p>
        </w:tc>
      </w:tr>
      <w:tr w:rsidR="003315C9" w:rsidRPr="00BB629B" w14:paraId="158862B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8E01D6" w14:textId="77777777" w:rsidR="003315C9" w:rsidRPr="00BB629B" w:rsidRDefault="003315C9" w:rsidP="00F236E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E94D73" w14:textId="77777777" w:rsidR="003315C9" w:rsidRPr="00BB629B" w:rsidRDefault="003315C9" w:rsidP="00F236E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2565"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A06DC0"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9F6BB1"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F3326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E16FBC" w14:textId="77777777" w:rsidR="003315C9" w:rsidRPr="00BB629B" w:rsidRDefault="003315C9" w:rsidP="00F236E6">
            <w:pPr>
              <w:pStyle w:val="TAL"/>
              <w:rPr>
                <w:b/>
              </w:rPr>
            </w:pPr>
          </w:p>
        </w:tc>
      </w:tr>
      <w:tr w:rsidR="003315C9" w:rsidRPr="00BB629B" w14:paraId="6C9E41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C4054D6" w14:textId="77777777" w:rsidR="003315C9" w:rsidRPr="00BB629B" w:rsidRDefault="003315C9" w:rsidP="00F236E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B03525C" w14:textId="77777777" w:rsidR="003315C9" w:rsidRPr="00BB629B" w:rsidRDefault="003315C9" w:rsidP="00F236E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7B6B3E"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ECDD880"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7A26F"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F406F"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5F7C06F" w14:textId="77777777" w:rsidR="003315C9" w:rsidRPr="00BB629B" w:rsidRDefault="003315C9" w:rsidP="00F236E6">
            <w:pPr>
              <w:pStyle w:val="TAL"/>
            </w:pPr>
            <w:r w:rsidRPr="00BB629B">
              <w:t>2Rx</w:t>
            </w:r>
          </w:p>
        </w:tc>
      </w:tr>
      <w:tr w:rsidR="003315C9" w:rsidRPr="00BB629B" w14:paraId="11362C9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45DF9F" w14:textId="77777777" w:rsidR="003315C9" w:rsidRPr="00BB629B" w:rsidRDefault="003315C9" w:rsidP="00F236E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09421" w14:textId="77777777" w:rsidR="003315C9" w:rsidRPr="00BB629B" w:rsidRDefault="003315C9" w:rsidP="00F236E6">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5F86C4"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1B956"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FF18F"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2C23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13B21" w14:textId="77777777" w:rsidR="003315C9" w:rsidRPr="00BB629B" w:rsidRDefault="003315C9" w:rsidP="00F236E6">
            <w:pPr>
              <w:pStyle w:val="TAL"/>
              <w:rPr>
                <w:b/>
              </w:rPr>
            </w:pPr>
          </w:p>
        </w:tc>
      </w:tr>
      <w:tr w:rsidR="003315C9" w:rsidRPr="00BB629B" w14:paraId="0D8A162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6598142" w14:textId="77777777" w:rsidR="003315C9" w:rsidRPr="00BB629B" w:rsidRDefault="003315C9" w:rsidP="00F236E6">
            <w:pPr>
              <w:pStyle w:val="TAL"/>
            </w:pPr>
            <w:r w:rsidRPr="00BB629B">
              <w:lastRenderedPageBreak/>
              <w:t>7.5.7.1</w:t>
            </w:r>
          </w:p>
        </w:tc>
        <w:tc>
          <w:tcPr>
            <w:tcW w:w="4428" w:type="dxa"/>
            <w:tcBorders>
              <w:top w:val="single" w:sz="4" w:space="0" w:color="auto"/>
              <w:left w:val="single" w:sz="4" w:space="0" w:color="auto"/>
              <w:bottom w:val="single" w:sz="4" w:space="0" w:color="auto"/>
              <w:right w:val="single" w:sz="4" w:space="0" w:color="auto"/>
            </w:tcBorders>
            <w:hideMark/>
          </w:tcPr>
          <w:p w14:paraId="12C0AA1B" w14:textId="77777777" w:rsidR="003315C9" w:rsidRPr="00BB629B" w:rsidRDefault="003315C9" w:rsidP="00F236E6">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4A7B38"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65C9AB"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F6730C"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A8699B"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7E81569" w14:textId="77777777" w:rsidR="003315C9" w:rsidRPr="00BB629B" w:rsidRDefault="003315C9" w:rsidP="00F236E6">
            <w:pPr>
              <w:pStyle w:val="TAL"/>
            </w:pPr>
            <w:r w:rsidRPr="00BB629B">
              <w:t>2Rx</w:t>
            </w:r>
          </w:p>
        </w:tc>
      </w:tr>
      <w:tr w:rsidR="003315C9" w:rsidRPr="00BB629B" w14:paraId="0306CD7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5812BDE" w14:textId="77777777" w:rsidR="003315C9" w:rsidRPr="00BB629B" w:rsidRDefault="003315C9" w:rsidP="00F236E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77C989F" w14:textId="77777777" w:rsidR="003315C9" w:rsidRPr="00BB629B" w:rsidRDefault="003315C9" w:rsidP="00F236E6">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F7F5B7"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9A1ACF"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037347"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6A633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A6C97C3" w14:textId="77777777" w:rsidR="003315C9" w:rsidRPr="00BB629B" w:rsidRDefault="003315C9" w:rsidP="00F236E6">
            <w:pPr>
              <w:pStyle w:val="TAL"/>
            </w:pPr>
            <w:r w:rsidRPr="00BB629B">
              <w:t>2Rx</w:t>
            </w:r>
          </w:p>
        </w:tc>
      </w:tr>
      <w:tr w:rsidR="00AE6877" w:rsidRPr="00AE6877" w14:paraId="1BBC87D3"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DDF3B" w14:textId="77777777" w:rsidR="00AE6877" w:rsidRPr="004C6045" w:rsidRDefault="00AE6877" w:rsidP="00EF74ED">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98810" w14:textId="77777777" w:rsidR="00AE6877" w:rsidRPr="004C6045" w:rsidRDefault="00AE6877" w:rsidP="00EF74ED">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5BF68" w14:textId="77777777" w:rsidR="00AE6877" w:rsidRPr="004C6045" w:rsidRDefault="00AE6877" w:rsidP="00EF74ED">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CBA59" w14:textId="77777777" w:rsidR="00AE6877" w:rsidRPr="004C6045" w:rsidRDefault="00AE6877" w:rsidP="00EF74ED">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59955" w14:textId="77777777" w:rsidR="00AE6877" w:rsidRPr="004C6045" w:rsidRDefault="00AE6877" w:rsidP="00EF74ED">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84A23" w14:textId="77777777" w:rsidR="00AE6877" w:rsidRPr="004C6045" w:rsidRDefault="00AE6877"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10F16" w14:textId="77777777" w:rsidR="00AE6877" w:rsidRPr="004C6045" w:rsidRDefault="00AE6877" w:rsidP="00EF74ED">
            <w:pPr>
              <w:pStyle w:val="TAL"/>
              <w:rPr>
                <w:b/>
              </w:rPr>
            </w:pPr>
          </w:p>
        </w:tc>
      </w:tr>
      <w:tr w:rsidR="00AE6877" w:rsidRPr="00AE6877" w14:paraId="5347D646"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37269" w14:textId="77777777" w:rsidR="00AE6877" w:rsidRPr="00814D9B" w:rsidRDefault="00AE6877" w:rsidP="00EF74ED">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8E7EF" w14:textId="77777777" w:rsidR="00AE6877" w:rsidRPr="00814D9B" w:rsidRDefault="00AE6877" w:rsidP="00EF74ED">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681BC" w14:textId="77777777" w:rsidR="00AE6877" w:rsidRPr="004C6045" w:rsidRDefault="00AE6877" w:rsidP="00EF74ED">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BCED5" w14:textId="77777777" w:rsidR="00AE6877" w:rsidRPr="004C6045" w:rsidRDefault="00AE6877" w:rsidP="00EF74ED">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A8A6F" w14:textId="77777777" w:rsidR="00AE6877" w:rsidRPr="004C6045" w:rsidRDefault="00AE6877" w:rsidP="00EF74ED">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DA1FD" w14:textId="77777777" w:rsidR="00AE6877" w:rsidRPr="004C6045" w:rsidRDefault="00AE6877"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C1C55" w14:textId="77777777" w:rsidR="00AE6877" w:rsidRPr="004C6045" w:rsidRDefault="00AE6877" w:rsidP="00EF74ED">
            <w:pPr>
              <w:pStyle w:val="TAL"/>
              <w:rPr>
                <w:b/>
              </w:rPr>
            </w:pPr>
          </w:p>
        </w:tc>
      </w:tr>
      <w:tr w:rsidR="00AE6877" w:rsidRPr="00814D9B" w14:paraId="26F6DE08"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5F41CC4" w14:textId="77777777" w:rsidR="00AE6877" w:rsidRPr="00814D9B" w:rsidRDefault="00AE6877" w:rsidP="00EF74ED">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01003CCF" w14:textId="77777777" w:rsidR="00AE6877" w:rsidRPr="00814D9B" w:rsidRDefault="00AE6877" w:rsidP="00EF74ED">
            <w:pPr>
              <w:pStyle w:val="TAL"/>
            </w:pPr>
            <w:r w:rsidRPr="00814D9B">
              <w:t xml:space="preserve">NR SA </w:t>
            </w:r>
            <w:proofErr w:type="spellStart"/>
            <w:r w:rsidRPr="00814D9B">
              <w:t>PCell</w:t>
            </w:r>
            <w:proofErr w:type="spellEnd"/>
            <w:r w:rsidRPr="00814D9B">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1298E1F" w14:textId="77777777" w:rsidR="00AE6877" w:rsidRPr="00814D9B" w:rsidRDefault="00AE6877" w:rsidP="00EF74ED">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DE23A" w14:textId="77777777" w:rsidR="00AE6877" w:rsidRPr="00814D9B" w:rsidRDefault="00AE6877" w:rsidP="00EF74ED">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B1C9B6F" w14:textId="77777777" w:rsidR="00AE6877" w:rsidRPr="00814D9B" w:rsidRDefault="00AE6877" w:rsidP="00EF74ED">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38399AC" w14:textId="77777777" w:rsidR="00AE6877" w:rsidRPr="00814D9B" w:rsidRDefault="00AE6877" w:rsidP="00EF74ED">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4AAB4159" w14:textId="77777777" w:rsidR="00AE6877" w:rsidRPr="00814D9B" w:rsidRDefault="00AE6877" w:rsidP="00EF74ED">
            <w:pPr>
              <w:pStyle w:val="TAL"/>
            </w:pPr>
            <w:r w:rsidRPr="00814D9B">
              <w:t>2Rx</w:t>
            </w:r>
          </w:p>
        </w:tc>
      </w:tr>
      <w:tr w:rsidR="00AE6877" w:rsidRPr="00AE6877" w14:paraId="368756F1"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A58E" w14:textId="77777777" w:rsidR="00AE6877" w:rsidRPr="004C6045" w:rsidRDefault="00AE6877" w:rsidP="00EF74ED">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C31D1" w14:textId="77777777" w:rsidR="00AE6877" w:rsidRPr="004C6045" w:rsidRDefault="00AE6877" w:rsidP="00EF74ED">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01B14" w14:textId="77777777" w:rsidR="00AE6877" w:rsidRPr="004C6045" w:rsidRDefault="00AE6877" w:rsidP="00EF74ED">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BCDB7" w14:textId="77777777" w:rsidR="00AE6877" w:rsidRPr="004C6045" w:rsidRDefault="00AE6877" w:rsidP="00EF74ED">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E4A2" w14:textId="77777777" w:rsidR="00AE6877" w:rsidRPr="004C6045" w:rsidRDefault="00AE6877" w:rsidP="00EF74ED">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2FE22" w14:textId="77777777" w:rsidR="00AE6877" w:rsidRPr="004C6045" w:rsidRDefault="00AE6877"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C2BC1" w14:textId="77777777" w:rsidR="00AE6877" w:rsidRPr="004C6045" w:rsidRDefault="00AE6877" w:rsidP="00EF74ED">
            <w:pPr>
              <w:pStyle w:val="TAL"/>
              <w:rPr>
                <w:b/>
              </w:rPr>
            </w:pPr>
          </w:p>
        </w:tc>
      </w:tr>
      <w:tr w:rsidR="00AE6877" w:rsidRPr="00814D9B" w14:paraId="0725209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11F2E80" w14:textId="77777777" w:rsidR="00AE6877" w:rsidRPr="00814D9B" w:rsidRDefault="00AE6877" w:rsidP="00EF74ED">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24479AE6" w14:textId="77777777" w:rsidR="00AE6877" w:rsidRPr="00814D9B" w:rsidRDefault="00AE6877" w:rsidP="00EF74ED">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A0E3E73" w14:textId="77777777" w:rsidR="00AE6877" w:rsidRPr="00814D9B" w:rsidRDefault="00AE6877" w:rsidP="00EF74ED">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F7E9F67" w14:textId="77777777" w:rsidR="00AE6877" w:rsidRPr="00814D9B" w:rsidRDefault="00AE6877" w:rsidP="00EF74ED">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B5F780" w14:textId="77777777" w:rsidR="00AE6877" w:rsidRPr="00814D9B" w:rsidRDefault="00AE6877" w:rsidP="00EF74ED">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AE4D579" w14:textId="77777777" w:rsidR="00AE6877" w:rsidRPr="00814D9B" w:rsidRDefault="00AE6877" w:rsidP="00EF74ED">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57DE530E" w14:textId="77777777" w:rsidR="00AE6877" w:rsidRPr="00814D9B" w:rsidRDefault="00AE6877" w:rsidP="00EF74ED">
            <w:pPr>
              <w:pStyle w:val="TAL"/>
            </w:pPr>
            <w:r w:rsidRPr="00814D9B">
              <w:t>2Rx</w:t>
            </w:r>
          </w:p>
        </w:tc>
      </w:tr>
      <w:tr w:rsidR="00DE7DFA" w:rsidRPr="000F6278" w14:paraId="39E602FA"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7E16A3A" w14:textId="77777777" w:rsidR="00DE7DFA" w:rsidRPr="00D91A3A" w:rsidRDefault="00DE7DFA" w:rsidP="00EF74ED">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B51EE5" w14:textId="77777777" w:rsidR="00DE7DFA" w:rsidRPr="00D91A3A" w:rsidRDefault="00DE7DFA" w:rsidP="00EF74ED">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6EF95A" w14:textId="77777777" w:rsidR="00DE7DFA" w:rsidRPr="000F6278" w:rsidRDefault="00DE7DFA" w:rsidP="00EF74E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60DA71" w14:textId="77777777" w:rsidR="00DE7DFA" w:rsidRPr="000F6278" w:rsidRDefault="00DE7DFA" w:rsidP="00EF74E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A91EB4" w14:textId="77777777" w:rsidR="00DE7DFA" w:rsidRPr="000F6278" w:rsidRDefault="00DE7DFA" w:rsidP="00EF74E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BD0AE" w14:textId="77777777" w:rsidR="00DE7DFA" w:rsidRPr="000F6278" w:rsidRDefault="00DE7DFA"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5195A1" w14:textId="77777777" w:rsidR="00DE7DFA" w:rsidRPr="000F6278" w:rsidRDefault="00DE7DFA" w:rsidP="00EF74ED">
            <w:pPr>
              <w:pStyle w:val="TAL"/>
              <w:rPr>
                <w:b/>
              </w:rPr>
            </w:pPr>
          </w:p>
        </w:tc>
      </w:tr>
      <w:tr w:rsidR="00DE7DFA" w:rsidRPr="00D91A3A" w14:paraId="3D1517F5" w14:textId="77777777" w:rsidTr="00EF74E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80D0138" w14:textId="77777777" w:rsidR="00DE7DFA" w:rsidRPr="000F6278" w:rsidRDefault="00DE7DFA" w:rsidP="00EF74ED">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F4975D" w14:textId="77777777" w:rsidR="00DE7DFA" w:rsidRPr="00D91A3A" w:rsidRDefault="00DE7DFA" w:rsidP="00EF74ED">
            <w:pPr>
              <w:pStyle w:val="TAL"/>
              <w:rPr>
                <w:bCs/>
                <w:lang w:eastAsia="zh-CN"/>
              </w:rPr>
            </w:pPr>
            <w:r w:rsidRPr="00D91A3A">
              <w:rPr>
                <w:bCs/>
                <w:lang w:eastAsia="zh-CN"/>
              </w:rPr>
              <w:t xml:space="preserve">NR </w:t>
            </w:r>
            <w:proofErr w:type="spellStart"/>
            <w:r w:rsidRPr="00D91A3A">
              <w:rPr>
                <w:bCs/>
                <w:lang w:eastAsia="zh-CN"/>
              </w:rPr>
              <w:t>PCell</w:t>
            </w:r>
            <w:proofErr w:type="spellEnd"/>
            <w:r w:rsidRPr="00D91A3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5F9259" w14:textId="77777777" w:rsidR="00DE7DFA" w:rsidRPr="00D91A3A" w:rsidRDefault="00DE7DFA" w:rsidP="00EF74ED">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7DFF5B" w14:textId="59EB1C42" w:rsidR="00DE7DFA" w:rsidRPr="00D91A3A" w:rsidRDefault="00DE7DFA" w:rsidP="00EF74ED">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BA012D" w14:textId="77777777" w:rsidR="00DE7DFA" w:rsidRPr="000F6278" w:rsidRDefault="00DE7DFA" w:rsidP="00EF74ED">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CC0140" w14:textId="77777777" w:rsidR="00DE7DFA" w:rsidRPr="00D91A3A" w:rsidRDefault="00DE7DFA" w:rsidP="00EF74ED">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58CF49" w14:textId="77777777" w:rsidR="00DE7DFA" w:rsidRPr="00D91A3A" w:rsidRDefault="00DE7DFA" w:rsidP="00EF74ED">
            <w:pPr>
              <w:pStyle w:val="TAL"/>
              <w:rPr>
                <w:bCs/>
              </w:rPr>
            </w:pPr>
            <w:r>
              <w:rPr>
                <w:bCs/>
              </w:rPr>
              <w:t>2Rx</w:t>
            </w:r>
          </w:p>
        </w:tc>
      </w:tr>
      <w:tr w:rsidR="00FE645E" w:rsidRPr="000F6278" w14:paraId="1D60890B" w14:textId="77777777" w:rsidTr="00AB789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4F51388" w14:textId="77777777" w:rsidR="00FE645E" w:rsidRPr="000F6278" w:rsidRDefault="00FE645E" w:rsidP="00AB7898">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FB4FF3" w14:textId="77777777" w:rsidR="00FE645E" w:rsidRPr="000F6278" w:rsidRDefault="00FE645E" w:rsidP="00AB7898">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370DBE" w14:textId="77777777" w:rsidR="00FE645E" w:rsidRPr="000F6278" w:rsidRDefault="00FE645E" w:rsidP="00AB78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172497" w14:textId="77777777" w:rsidR="00FE645E" w:rsidRPr="000F6278" w:rsidRDefault="00FE645E" w:rsidP="00AB78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E38447" w14:textId="77777777" w:rsidR="00FE645E" w:rsidRPr="000F6278" w:rsidRDefault="00FE645E" w:rsidP="00AB78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6864F" w14:textId="77777777" w:rsidR="00FE645E" w:rsidRPr="000F6278" w:rsidRDefault="00FE645E" w:rsidP="00AB78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B81D5" w14:textId="77777777" w:rsidR="00FE645E" w:rsidRPr="000F6278" w:rsidRDefault="00FE645E" w:rsidP="00AB7898">
            <w:pPr>
              <w:pStyle w:val="TAL"/>
              <w:rPr>
                <w:b/>
              </w:rPr>
            </w:pPr>
          </w:p>
        </w:tc>
      </w:tr>
      <w:tr w:rsidR="00FE645E" w:rsidRPr="000F6278" w14:paraId="00CA213B" w14:textId="77777777" w:rsidTr="00AB789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63B79" w14:textId="77777777" w:rsidR="00FE645E" w:rsidRPr="00A16264" w:rsidRDefault="00FE645E" w:rsidP="00AB7898">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D44795" w14:textId="77777777" w:rsidR="00FE645E" w:rsidRPr="00A16264" w:rsidRDefault="00FE645E" w:rsidP="00AB7898">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AE290" w14:textId="77777777" w:rsidR="00FE645E" w:rsidRPr="00A16264" w:rsidRDefault="00FE645E" w:rsidP="00AB789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629A6E" w14:textId="77777777" w:rsidR="00FE645E" w:rsidRPr="00A16264" w:rsidRDefault="00FE645E" w:rsidP="00AB7898">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CB7248" w14:textId="6A6A0447" w:rsidR="00FE645E" w:rsidRPr="00A16264" w:rsidRDefault="005B25FA" w:rsidP="00AB7898">
            <w:pPr>
              <w:pStyle w:val="TAL"/>
              <w:rPr>
                <w:b/>
              </w:rPr>
            </w:pPr>
            <w:r>
              <w:rPr>
                <w:rFonts w:eastAsia="MS Mincho"/>
              </w:rPr>
              <w:t>UEs</w:t>
            </w:r>
            <w:r w:rsidR="00FE645E" w:rsidRPr="00A16264">
              <w:rPr>
                <w:rFonts w:eastAsia="MS Mincho"/>
              </w:rPr>
              <w:t xml:space="preserve"> supporting 5GS </w:t>
            </w:r>
            <w:r w:rsidR="00FE645E" w:rsidRPr="00A16264">
              <w:rPr>
                <w:rFonts w:eastAsia="SimSun"/>
                <w:lang w:eastAsia="zh-CN"/>
              </w:rPr>
              <w:t>NR</w:t>
            </w:r>
            <w:r w:rsidR="00FE645E" w:rsidRPr="00A16264">
              <w:rPr>
                <w:lang w:eastAsia="zh-CN"/>
              </w:rPr>
              <w:t xml:space="preserve"> </w:t>
            </w:r>
            <w:r w:rsidR="00FE645E" w:rsidRPr="00A16264">
              <w:rPr>
                <w:rFonts w:eastAsia="SimSun"/>
                <w:lang w:eastAsia="zh-CN"/>
              </w:rPr>
              <w:t>SA</w:t>
            </w:r>
            <w:r w:rsidR="00FE645E"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EC2BF7" w14:textId="77777777" w:rsidR="00FE645E" w:rsidRPr="00A16264" w:rsidRDefault="00FE645E" w:rsidP="00AB789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F8DA8" w14:textId="77777777" w:rsidR="00FE645E" w:rsidRPr="000F6278" w:rsidRDefault="00FE645E" w:rsidP="00AB7898">
            <w:pPr>
              <w:pStyle w:val="TAL"/>
              <w:rPr>
                <w:b/>
              </w:rPr>
            </w:pPr>
            <w:r w:rsidRPr="000F6278">
              <w:t>2Rx</w:t>
            </w:r>
          </w:p>
        </w:tc>
      </w:tr>
      <w:tr w:rsidR="003315C9" w:rsidRPr="00BB629B" w14:paraId="48074E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04F57E" w14:textId="77777777" w:rsidR="003315C9" w:rsidRPr="00BB629B" w:rsidRDefault="003315C9" w:rsidP="00F236E6">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4AC382" w14:textId="77777777" w:rsidR="003315C9" w:rsidRPr="00BB629B" w:rsidRDefault="003315C9" w:rsidP="00F236E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B2FD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A61362"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4261C2"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AD0A1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83007" w14:textId="77777777" w:rsidR="003315C9" w:rsidRPr="00BB629B" w:rsidRDefault="003315C9" w:rsidP="00F236E6">
            <w:pPr>
              <w:pStyle w:val="TAL"/>
              <w:rPr>
                <w:b/>
              </w:rPr>
            </w:pPr>
          </w:p>
        </w:tc>
      </w:tr>
      <w:tr w:rsidR="003315C9" w:rsidRPr="00BB629B" w14:paraId="59B4EA2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4D8D7F" w14:textId="77777777" w:rsidR="003315C9" w:rsidRPr="00BB629B" w:rsidRDefault="003315C9" w:rsidP="00F236E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3A39D9" w14:textId="77777777" w:rsidR="003315C9" w:rsidRPr="00BB629B" w:rsidRDefault="003315C9" w:rsidP="00F236E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CA0535"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6B81E"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422605"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B986D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7633FB" w14:textId="77777777" w:rsidR="003315C9" w:rsidRPr="00BB629B" w:rsidRDefault="003315C9" w:rsidP="00F236E6">
            <w:pPr>
              <w:pStyle w:val="TAL"/>
              <w:rPr>
                <w:b/>
              </w:rPr>
            </w:pPr>
          </w:p>
        </w:tc>
      </w:tr>
      <w:tr w:rsidR="003315C9" w:rsidRPr="00BB629B" w14:paraId="611FB5C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C884020" w14:textId="77777777" w:rsidR="003315C9" w:rsidRPr="00BB629B" w:rsidRDefault="003315C9" w:rsidP="00F236E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210D08F" w14:textId="77777777" w:rsidR="003315C9" w:rsidRPr="00BB629B" w:rsidRDefault="003315C9" w:rsidP="00F236E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A1DDBFC"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8D2AD0"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0B0465B" w14:textId="3FD3C9D9"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87CDE6"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2DD46" w14:textId="77777777" w:rsidR="003315C9" w:rsidRPr="00BB629B" w:rsidRDefault="003315C9" w:rsidP="00F236E6">
            <w:pPr>
              <w:pStyle w:val="TAL"/>
            </w:pPr>
            <w:r w:rsidRPr="00BB629B">
              <w:t>2Rx</w:t>
            </w:r>
          </w:p>
        </w:tc>
      </w:tr>
      <w:tr w:rsidR="003315C9" w:rsidRPr="00BB629B" w14:paraId="1F388F5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8D43A0" w14:textId="77777777" w:rsidR="003315C9" w:rsidRPr="00BB629B" w:rsidRDefault="003315C9" w:rsidP="00F236E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E680AAB" w14:textId="77777777" w:rsidR="003315C9" w:rsidRPr="00BB629B" w:rsidRDefault="003315C9" w:rsidP="00F236E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86E2F23"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135D02" w14:textId="77777777" w:rsidR="003315C9" w:rsidRPr="00BB629B" w:rsidRDefault="003315C9" w:rsidP="00F236E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FE3E2FB" w14:textId="26439D8B"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487751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A33517" w14:textId="77777777" w:rsidR="003315C9" w:rsidRPr="00BB629B" w:rsidRDefault="003315C9" w:rsidP="00F236E6">
            <w:pPr>
              <w:pStyle w:val="TAL"/>
            </w:pPr>
            <w:r w:rsidRPr="00BB629B">
              <w:t>2Rx</w:t>
            </w:r>
          </w:p>
        </w:tc>
      </w:tr>
      <w:tr w:rsidR="003315C9" w:rsidRPr="00BB629B" w14:paraId="2EA5C90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7E0E516" w14:textId="77777777" w:rsidR="003315C9" w:rsidRPr="00BB629B" w:rsidRDefault="003315C9" w:rsidP="00F236E6">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69C151F5" w14:textId="77777777" w:rsidR="003315C9" w:rsidRPr="00BB629B" w:rsidRDefault="003315C9" w:rsidP="00F236E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872237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C71839" w14:textId="77777777" w:rsidR="003315C9" w:rsidRPr="00BB629B" w:rsidRDefault="003315C9" w:rsidP="00F236E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29F8F895" w14:textId="0E5FF8F8"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lang w:eastAsia="zh-CN"/>
              </w:rPr>
              <w:t>NR SA</w:t>
            </w:r>
            <w:r w:rsidR="003315C9" w:rsidRPr="00BB629B">
              <w:rPr>
                <w:rFonts w:eastAsia="MS Mincho"/>
              </w:rPr>
              <w:t xml:space="preserve"> FR2</w:t>
            </w:r>
            <w:r w:rsidR="003315C9" w:rsidRPr="00BB629B">
              <w:rPr>
                <w:lang w:eastAsia="zh-CN"/>
              </w:rPr>
              <w:t xml:space="preserve">, </w:t>
            </w:r>
            <w:r w:rsidR="003315C9"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F65369B"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CC746" w14:textId="77777777" w:rsidR="003315C9" w:rsidRPr="00BB629B" w:rsidRDefault="003315C9" w:rsidP="00F236E6">
            <w:pPr>
              <w:pStyle w:val="TAL"/>
            </w:pPr>
            <w:r w:rsidRPr="00BB629B">
              <w:t>2Rx</w:t>
            </w:r>
          </w:p>
        </w:tc>
      </w:tr>
      <w:tr w:rsidR="003315C9" w:rsidRPr="00BB629B" w14:paraId="7DB91F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91D1FE1" w14:textId="77777777" w:rsidR="003315C9" w:rsidRPr="00BB629B" w:rsidRDefault="003315C9" w:rsidP="00F236E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D5CBF85" w14:textId="77777777" w:rsidR="003315C9" w:rsidRPr="00BB629B" w:rsidRDefault="003315C9" w:rsidP="00F236E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A2C47C7"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CA7DCE" w14:textId="77777777" w:rsidR="003315C9" w:rsidRPr="00BB629B" w:rsidRDefault="003315C9" w:rsidP="00F236E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648F984" w14:textId="116B1217"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lang w:eastAsia="zh-CN"/>
              </w:rPr>
              <w:t>NR SA</w:t>
            </w:r>
            <w:r w:rsidR="003315C9" w:rsidRPr="00BB629B">
              <w:rPr>
                <w:rFonts w:eastAsia="MS Mincho"/>
              </w:rPr>
              <w:t xml:space="preserve"> FR2</w:t>
            </w:r>
            <w:r w:rsidR="003315C9" w:rsidRPr="00BB629B" w:rsidDel="00AD4FD5">
              <w:rPr>
                <w:lang w:eastAsia="zh-CN"/>
              </w:rPr>
              <w:t xml:space="preserve"> </w:t>
            </w:r>
            <w:r w:rsidR="003315C9" w:rsidRPr="00BB629B">
              <w:rPr>
                <w:lang w:eastAsia="zh-CN"/>
              </w:rPr>
              <w:t xml:space="preserve">long DRX cycle, </w:t>
            </w:r>
            <w:r w:rsidR="003315C9"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89900D7"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20150" w14:textId="77777777" w:rsidR="003315C9" w:rsidRPr="00BB629B" w:rsidRDefault="003315C9" w:rsidP="00F236E6">
            <w:pPr>
              <w:pStyle w:val="TAL"/>
            </w:pPr>
            <w:r w:rsidRPr="00BB629B">
              <w:t>2Rx</w:t>
            </w:r>
          </w:p>
        </w:tc>
      </w:tr>
      <w:tr w:rsidR="003315C9" w:rsidRPr="00BB629B" w14:paraId="16EB165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F27A28" w14:textId="77777777" w:rsidR="003315C9" w:rsidRPr="00BB629B" w:rsidRDefault="003315C9" w:rsidP="00F236E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51864" w14:textId="77777777" w:rsidR="003315C9" w:rsidRPr="00BB629B" w:rsidRDefault="003315C9" w:rsidP="00F236E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56F3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8AEB5"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6316CA"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6E36B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35397B" w14:textId="77777777" w:rsidR="003315C9" w:rsidRPr="00BB629B" w:rsidRDefault="003315C9" w:rsidP="00F236E6">
            <w:pPr>
              <w:pStyle w:val="TAL"/>
              <w:rPr>
                <w:b/>
              </w:rPr>
            </w:pPr>
          </w:p>
        </w:tc>
      </w:tr>
      <w:tr w:rsidR="003315C9" w:rsidRPr="00BB629B" w14:paraId="69B6CEA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3C4448B" w14:textId="77777777" w:rsidR="003315C9" w:rsidRPr="00BB629B" w:rsidRDefault="003315C9" w:rsidP="00F236E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B8672E5" w14:textId="77777777" w:rsidR="003315C9" w:rsidRPr="00BB629B" w:rsidRDefault="003315C9" w:rsidP="00F236E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FF2925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E4AA3B"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639418" w14:textId="7D398C2B"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351D87"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BAC8D2" w14:textId="77777777" w:rsidR="003315C9" w:rsidRPr="00BB629B" w:rsidRDefault="003315C9" w:rsidP="00F236E6">
            <w:pPr>
              <w:pStyle w:val="TAL"/>
            </w:pPr>
            <w:r w:rsidRPr="00BB629B">
              <w:t>2Rx</w:t>
            </w:r>
          </w:p>
        </w:tc>
      </w:tr>
      <w:tr w:rsidR="003315C9" w:rsidRPr="00BB629B" w14:paraId="6BB9FC1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52360AC" w14:textId="77777777" w:rsidR="003315C9" w:rsidRPr="00BB629B" w:rsidRDefault="003315C9" w:rsidP="00F236E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9406533" w14:textId="77777777" w:rsidR="003315C9" w:rsidRPr="00BB629B" w:rsidRDefault="003315C9" w:rsidP="00F236E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7730A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91D89E" w14:textId="77777777" w:rsidR="003315C9" w:rsidRPr="00BB629B" w:rsidRDefault="003315C9" w:rsidP="00F236E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302BD1" w14:textId="153478EC"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0DEC09"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24D987" w14:textId="77777777" w:rsidR="003315C9" w:rsidRPr="00BB629B" w:rsidRDefault="003315C9" w:rsidP="00F236E6">
            <w:pPr>
              <w:pStyle w:val="TAL"/>
            </w:pPr>
            <w:r w:rsidRPr="00BB629B">
              <w:t>2Rx</w:t>
            </w:r>
          </w:p>
        </w:tc>
      </w:tr>
      <w:tr w:rsidR="003315C9" w:rsidRPr="00BB629B" w14:paraId="30AF405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908D559" w14:textId="77777777" w:rsidR="003315C9" w:rsidRPr="00BB629B" w:rsidRDefault="003315C9" w:rsidP="00F236E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2ED8CD3" w14:textId="77777777" w:rsidR="003315C9" w:rsidRPr="00BB629B" w:rsidRDefault="003315C9" w:rsidP="00F236E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405E29"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6906C2"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3545B3" w14:textId="09346A49"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BFBC5E"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AA41E8" w14:textId="77777777" w:rsidR="003315C9" w:rsidRPr="00BB629B" w:rsidRDefault="003315C9" w:rsidP="00F236E6">
            <w:pPr>
              <w:pStyle w:val="TAL"/>
            </w:pPr>
            <w:r w:rsidRPr="00BB629B">
              <w:t>2Rx</w:t>
            </w:r>
          </w:p>
        </w:tc>
      </w:tr>
      <w:tr w:rsidR="003315C9" w:rsidRPr="00BB629B" w14:paraId="5E51D0A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E451CE1" w14:textId="77777777" w:rsidR="003315C9" w:rsidRPr="00BB629B" w:rsidRDefault="003315C9" w:rsidP="00F236E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C71CF8F" w14:textId="77777777" w:rsidR="003315C9" w:rsidRPr="00BB629B" w:rsidRDefault="003315C9" w:rsidP="00F236E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348966"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87EFD7" w14:textId="77777777" w:rsidR="003315C9" w:rsidRPr="00BB629B" w:rsidRDefault="003315C9" w:rsidP="00F236E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08C027" w14:textId="756D6FF0"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C08915"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57E0A3" w14:textId="77777777" w:rsidR="003315C9" w:rsidRPr="00BB629B" w:rsidRDefault="003315C9" w:rsidP="00F236E6">
            <w:pPr>
              <w:pStyle w:val="TAL"/>
            </w:pPr>
            <w:r w:rsidRPr="00BB629B">
              <w:t>2Rx</w:t>
            </w:r>
          </w:p>
        </w:tc>
      </w:tr>
      <w:tr w:rsidR="003315C9" w:rsidRPr="00BB629B" w14:paraId="51BC2FD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3BDEE23" w14:textId="77777777" w:rsidR="003315C9" w:rsidRPr="00BB629B" w:rsidRDefault="003315C9" w:rsidP="00F236E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655DED" w14:textId="77777777" w:rsidR="003315C9" w:rsidRPr="00BB629B" w:rsidRDefault="003315C9" w:rsidP="00F236E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3D12330"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3FDD54" w14:textId="12C4DBA4" w:rsidR="003315C9" w:rsidRPr="00BB629B" w:rsidRDefault="008903FB" w:rsidP="00F236E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1AA0C7" w14:textId="163CC828" w:rsidR="003315C9" w:rsidRPr="00BB629B" w:rsidRDefault="008903FB" w:rsidP="00F236E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96D427"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559830" w14:textId="77777777" w:rsidR="003315C9" w:rsidRPr="00BB629B" w:rsidRDefault="003315C9" w:rsidP="00F236E6">
            <w:pPr>
              <w:pStyle w:val="TAL"/>
            </w:pPr>
            <w:r w:rsidRPr="00BB629B">
              <w:t>2Rx</w:t>
            </w:r>
          </w:p>
        </w:tc>
      </w:tr>
      <w:tr w:rsidR="008903FB" w:rsidRPr="00BB629B" w14:paraId="04E77E7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B854DF6" w14:textId="77777777" w:rsidR="008903FB" w:rsidRPr="00BB629B" w:rsidRDefault="008903FB" w:rsidP="008903FB">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40CA8F1" w14:textId="77777777" w:rsidR="008903FB" w:rsidRPr="00BB629B" w:rsidRDefault="008903FB" w:rsidP="008903FB">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4B9DF78"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BEE818" w14:textId="34D753CA"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BDAB0F7" w14:textId="414C259F"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3E22D"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C8A826" w14:textId="77777777" w:rsidR="008903FB" w:rsidRPr="00BB629B" w:rsidRDefault="008903FB" w:rsidP="008903FB">
            <w:pPr>
              <w:pStyle w:val="TAL"/>
            </w:pPr>
            <w:r w:rsidRPr="00BB629B">
              <w:t>2Rx</w:t>
            </w:r>
          </w:p>
        </w:tc>
      </w:tr>
      <w:tr w:rsidR="008903FB" w:rsidRPr="00BB629B" w14:paraId="48ECCE7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FEA7736" w14:textId="77777777" w:rsidR="008903FB" w:rsidRPr="00BB629B" w:rsidRDefault="008903FB" w:rsidP="008903FB">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EC3B5F" w14:textId="77777777" w:rsidR="008903FB" w:rsidRPr="00BB629B" w:rsidRDefault="008903FB" w:rsidP="008903FB">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AE5C71"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1D25FB" w14:textId="214C1CF4"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E46DA3D" w14:textId="33760B86"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2F17A5"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AB0BB3" w14:textId="77777777" w:rsidR="008903FB" w:rsidRPr="00BB629B" w:rsidRDefault="008903FB" w:rsidP="008903FB">
            <w:pPr>
              <w:pStyle w:val="TAL"/>
            </w:pPr>
            <w:r w:rsidRPr="00BB629B">
              <w:t>2Rx</w:t>
            </w:r>
          </w:p>
        </w:tc>
      </w:tr>
      <w:tr w:rsidR="008903FB" w:rsidRPr="00BB629B" w14:paraId="60CA8E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FBA39A6" w14:textId="77777777" w:rsidR="008903FB" w:rsidRPr="00BB629B" w:rsidRDefault="008903FB" w:rsidP="008903FB">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6425D89" w14:textId="77777777" w:rsidR="008903FB" w:rsidRPr="00BB629B" w:rsidRDefault="008903FB" w:rsidP="008903FB">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B0B2E82"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03ED9F" w14:textId="52A4F22A"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BFAFAD" w14:textId="71C30FFE"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0C33B31"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C29B3F" w14:textId="77777777" w:rsidR="008903FB" w:rsidRPr="00BB629B" w:rsidRDefault="008903FB" w:rsidP="008903FB">
            <w:pPr>
              <w:pStyle w:val="TAL"/>
            </w:pPr>
            <w:r w:rsidRPr="00BB629B">
              <w:t>2Rx</w:t>
            </w:r>
          </w:p>
        </w:tc>
      </w:tr>
      <w:tr w:rsidR="003315C9" w:rsidRPr="00BB629B" w14:paraId="47339EF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CBF983" w14:textId="77777777" w:rsidR="003315C9" w:rsidRPr="00BB629B" w:rsidRDefault="003315C9" w:rsidP="00F236E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2FF035" w14:textId="77777777" w:rsidR="003315C9" w:rsidRPr="00BB629B" w:rsidRDefault="003315C9" w:rsidP="00F236E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31EDE06" w14:textId="77777777" w:rsidR="003315C9" w:rsidRPr="00BB629B" w:rsidRDefault="003315C9" w:rsidP="00F236E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2384B91"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B7ED24" w14:textId="77777777" w:rsidR="003315C9" w:rsidRPr="00BB629B" w:rsidRDefault="003315C9" w:rsidP="00F236E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F116B6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52026B" w14:textId="77777777" w:rsidR="003315C9" w:rsidRPr="00BB629B" w:rsidRDefault="003315C9" w:rsidP="00F236E6">
            <w:pPr>
              <w:pStyle w:val="TAL"/>
              <w:rPr>
                <w:b/>
              </w:rPr>
            </w:pPr>
          </w:p>
        </w:tc>
      </w:tr>
      <w:tr w:rsidR="003315C9" w:rsidRPr="00BB629B" w14:paraId="21E2D0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265FFE9" w14:textId="77777777" w:rsidR="003315C9" w:rsidRPr="00BB629B" w:rsidRDefault="003315C9" w:rsidP="00F236E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E175E7E" w14:textId="77777777" w:rsidR="003315C9" w:rsidRPr="00BB629B" w:rsidRDefault="003315C9" w:rsidP="00F236E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190E13D"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1DB65A" w14:textId="77777777" w:rsidR="003315C9" w:rsidRPr="00BB629B" w:rsidRDefault="003315C9" w:rsidP="00F236E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E988B0" w14:textId="0E355E40"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2DBAA6"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B5E7607" w14:textId="77777777" w:rsidR="003315C9" w:rsidRPr="00BB629B" w:rsidRDefault="003315C9" w:rsidP="00F236E6">
            <w:pPr>
              <w:pStyle w:val="TAL"/>
            </w:pPr>
            <w:r w:rsidRPr="00BB629B">
              <w:t>2Rx</w:t>
            </w:r>
          </w:p>
        </w:tc>
      </w:tr>
      <w:tr w:rsidR="003315C9" w:rsidRPr="00BB629B" w14:paraId="7F73710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5779FA0" w14:textId="77777777" w:rsidR="003315C9" w:rsidRPr="00BB629B" w:rsidRDefault="003315C9" w:rsidP="00F236E6">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337553" w14:textId="77777777" w:rsidR="003315C9" w:rsidRPr="00BB629B" w:rsidRDefault="003315C9" w:rsidP="00F236E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628AD78"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93B6E6" w14:textId="77777777" w:rsidR="003315C9" w:rsidRPr="00BB629B" w:rsidRDefault="003315C9" w:rsidP="00F236E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DC7B62" w14:textId="71E3943C"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7632AB"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C82C2AE" w14:textId="77777777" w:rsidR="003315C9" w:rsidRPr="00BB629B" w:rsidRDefault="003315C9" w:rsidP="00F236E6">
            <w:pPr>
              <w:pStyle w:val="TAL"/>
            </w:pPr>
            <w:r w:rsidRPr="00BB629B">
              <w:t>2Rx</w:t>
            </w:r>
          </w:p>
        </w:tc>
      </w:tr>
      <w:tr w:rsidR="003315C9" w:rsidRPr="00BB629B" w14:paraId="7E6EAED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AC37E33" w14:textId="77777777" w:rsidR="003315C9" w:rsidRPr="00BB629B" w:rsidRDefault="003315C9" w:rsidP="00F236E6">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8CD129E" w14:textId="77777777" w:rsidR="003315C9" w:rsidRPr="00BB629B" w:rsidRDefault="003315C9" w:rsidP="00F236E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E4FF1B1"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F7F948" w14:textId="77777777" w:rsidR="003315C9" w:rsidRPr="00BB629B" w:rsidRDefault="003315C9" w:rsidP="00F236E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22FACD" w14:textId="0E5E7208"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FC546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E3FBE27" w14:textId="77777777" w:rsidR="003315C9" w:rsidRPr="00BB629B" w:rsidRDefault="003315C9" w:rsidP="00F236E6">
            <w:pPr>
              <w:pStyle w:val="TAL"/>
            </w:pPr>
            <w:r w:rsidRPr="00BB629B">
              <w:t>2Rx</w:t>
            </w:r>
          </w:p>
        </w:tc>
      </w:tr>
      <w:tr w:rsidR="003315C9" w:rsidRPr="00BB629B" w14:paraId="349FF78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737462C" w14:textId="77777777" w:rsidR="003315C9" w:rsidRPr="00BB629B" w:rsidRDefault="003315C9" w:rsidP="00F236E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E8C09C9" w14:textId="77777777" w:rsidR="003315C9" w:rsidRPr="00BB629B" w:rsidRDefault="003315C9" w:rsidP="00F236E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602AF9"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5D932E" w14:textId="77777777" w:rsidR="003315C9" w:rsidRPr="00BB629B" w:rsidRDefault="003315C9" w:rsidP="00F236E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9E44E50" w14:textId="0F6CB37A"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69D1D9F"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48605F9" w14:textId="77777777" w:rsidR="003315C9" w:rsidRPr="00BB629B" w:rsidRDefault="003315C9" w:rsidP="00F236E6">
            <w:pPr>
              <w:pStyle w:val="TAL"/>
            </w:pPr>
            <w:r w:rsidRPr="00BB629B">
              <w:t>2Rx</w:t>
            </w:r>
          </w:p>
        </w:tc>
      </w:tr>
      <w:tr w:rsidR="0001041D" w:rsidRPr="00BB629B" w14:paraId="04C3513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2882E3A0" w14:textId="77777777" w:rsidR="0001041D" w:rsidRPr="00BB629B" w:rsidRDefault="0001041D" w:rsidP="00EF74ED">
            <w:pPr>
              <w:pStyle w:val="TAL"/>
              <w:rPr>
                <w:rFonts w:cs="Arial"/>
                <w:szCs w:val="18"/>
              </w:rPr>
            </w:pPr>
            <w:r>
              <w:rPr>
                <w:rFonts w:cs="Arial"/>
                <w:szCs w:val="18"/>
              </w:rPr>
              <w:lastRenderedPageBreak/>
              <w:t>7.6.4.1</w:t>
            </w:r>
          </w:p>
        </w:tc>
        <w:tc>
          <w:tcPr>
            <w:tcW w:w="4428" w:type="dxa"/>
            <w:tcBorders>
              <w:top w:val="single" w:sz="4" w:space="0" w:color="auto"/>
              <w:left w:val="single" w:sz="4" w:space="0" w:color="auto"/>
              <w:bottom w:val="single" w:sz="4" w:space="0" w:color="auto"/>
              <w:right w:val="single" w:sz="4" w:space="0" w:color="auto"/>
            </w:tcBorders>
          </w:tcPr>
          <w:p w14:paraId="40632F3E" w14:textId="77777777" w:rsidR="0001041D" w:rsidRPr="00BB629B" w:rsidRDefault="0001041D" w:rsidP="00EF74ED">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8182741" w14:textId="77777777" w:rsidR="0001041D" w:rsidRPr="00BB629B" w:rsidRDefault="0001041D" w:rsidP="00EF74ED">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A6B844" w14:textId="77777777" w:rsidR="0001041D" w:rsidRPr="00C96CF4" w:rsidRDefault="0001041D" w:rsidP="00EF74ED">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3F7BF67" w14:textId="77777777" w:rsidR="0001041D" w:rsidRPr="00C96CF4" w:rsidRDefault="0001041D" w:rsidP="00EF74ED">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2769CD3" w14:textId="77777777" w:rsidR="0001041D" w:rsidRPr="00BB629B" w:rsidRDefault="0001041D" w:rsidP="00EF74ED">
            <w:pPr>
              <w:pStyle w:val="TAL"/>
            </w:pPr>
          </w:p>
        </w:tc>
        <w:tc>
          <w:tcPr>
            <w:tcW w:w="1420" w:type="dxa"/>
            <w:tcBorders>
              <w:top w:val="single" w:sz="4" w:space="0" w:color="auto"/>
              <w:left w:val="single" w:sz="4" w:space="0" w:color="auto"/>
              <w:bottom w:val="single" w:sz="4" w:space="0" w:color="auto"/>
              <w:right w:val="single" w:sz="4" w:space="0" w:color="auto"/>
            </w:tcBorders>
          </w:tcPr>
          <w:p w14:paraId="6B6B0C4A" w14:textId="77777777" w:rsidR="0001041D" w:rsidRPr="00BB629B" w:rsidRDefault="0001041D" w:rsidP="00EF74ED">
            <w:pPr>
              <w:pStyle w:val="TAL"/>
            </w:pPr>
            <w:r>
              <w:t>2Rx</w:t>
            </w:r>
          </w:p>
        </w:tc>
      </w:tr>
      <w:tr w:rsidR="003315C9" w:rsidRPr="00BB629B" w14:paraId="1A5D503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E8AABF" w14:textId="77777777" w:rsidR="003315C9" w:rsidRPr="00BB629B" w:rsidRDefault="003315C9" w:rsidP="00F236E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EB4903" w14:textId="77777777" w:rsidR="003315C9" w:rsidRPr="00BB629B" w:rsidRDefault="003315C9" w:rsidP="00F236E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5CDA05" w14:textId="77777777" w:rsidR="003315C9" w:rsidRPr="00BB629B" w:rsidRDefault="003315C9" w:rsidP="00F236E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924DB2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5F8C2EE" w14:textId="77777777" w:rsidR="003315C9" w:rsidRPr="00BB629B" w:rsidRDefault="003315C9" w:rsidP="00F236E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5B1B2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92D4FDB" w14:textId="77777777" w:rsidR="003315C9" w:rsidRPr="00BB629B" w:rsidRDefault="003315C9" w:rsidP="00F236E6">
            <w:pPr>
              <w:pStyle w:val="TAL"/>
              <w:rPr>
                <w:b/>
              </w:rPr>
            </w:pPr>
          </w:p>
        </w:tc>
      </w:tr>
      <w:tr w:rsidR="003315C9" w:rsidRPr="00BB629B" w14:paraId="40F4D4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8DBF92C" w14:textId="77777777" w:rsidR="003315C9" w:rsidRPr="00BB629B" w:rsidRDefault="003315C9" w:rsidP="00F236E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9F2CB9F" w14:textId="77777777" w:rsidR="003315C9" w:rsidRPr="00BB629B" w:rsidRDefault="003315C9" w:rsidP="00F236E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27A8D44"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28A694E" w14:textId="77777777" w:rsidR="003315C9" w:rsidRPr="00BB629B" w:rsidRDefault="003315C9" w:rsidP="00F236E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2F6BC0F" w14:textId="771D0A10"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 FR2 and</w:t>
            </w:r>
            <w:r w:rsidR="003315C9" w:rsidRPr="00BB629B">
              <w:rPr>
                <w:bCs/>
                <w:iCs/>
              </w:rPr>
              <w:t xml:space="preserve"> L1-SINR measurement based on </w:t>
            </w:r>
            <w:r w:rsidR="003315C9"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E998CC6"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3BA758C"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033C722D" w14:textId="77777777" w:rsidR="003315C9" w:rsidRPr="00BB629B" w:rsidRDefault="003315C9" w:rsidP="00F236E6">
            <w:pPr>
              <w:pStyle w:val="TAL"/>
            </w:pPr>
            <w:r w:rsidRPr="00BB629B">
              <w:rPr>
                <w:rFonts w:cs="Arial"/>
                <w:lang w:eastAsia="zh-CN"/>
              </w:rPr>
              <w:t>4Rx</w:t>
            </w:r>
          </w:p>
        </w:tc>
      </w:tr>
      <w:tr w:rsidR="003315C9" w:rsidRPr="00BB629B" w14:paraId="11D45DC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B8B2BE0" w14:textId="77777777" w:rsidR="003315C9" w:rsidRPr="00BB629B" w:rsidRDefault="003315C9" w:rsidP="00F236E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1EE426" w14:textId="77777777" w:rsidR="003315C9" w:rsidRPr="00BB629B" w:rsidRDefault="003315C9" w:rsidP="00F236E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D23735A"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0D0CC1" w14:textId="77777777" w:rsidR="003315C9" w:rsidRPr="00BB629B" w:rsidRDefault="003315C9" w:rsidP="00F236E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3AEFF69" w14:textId="2614E679"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B893AEE"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5AA6A9DB"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46CF17E4" w14:textId="77777777" w:rsidR="003315C9" w:rsidRPr="00BB629B" w:rsidRDefault="003315C9" w:rsidP="00F236E6">
            <w:pPr>
              <w:pStyle w:val="TAL"/>
            </w:pPr>
            <w:r w:rsidRPr="00BB629B">
              <w:rPr>
                <w:rFonts w:cs="Arial"/>
                <w:lang w:eastAsia="zh-CN"/>
              </w:rPr>
              <w:t>4Rx</w:t>
            </w:r>
          </w:p>
        </w:tc>
      </w:tr>
      <w:tr w:rsidR="003315C9" w:rsidRPr="00BB629B" w14:paraId="6AC09B4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B1F1807" w14:textId="77777777" w:rsidR="003315C9" w:rsidRPr="00BB629B" w:rsidRDefault="003315C9" w:rsidP="00F236E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2E991DF" w14:textId="77777777" w:rsidR="003315C9" w:rsidRPr="00BB629B" w:rsidRDefault="003315C9" w:rsidP="00F236E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58DDCDF"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E5F2E14" w14:textId="77777777" w:rsidR="003315C9" w:rsidRPr="00BB629B" w:rsidRDefault="003315C9" w:rsidP="00F236E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47791A7" w14:textId="7B445B88"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A1B8C15"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3DD9E85B"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6BB3C605" w14:textId="77777777" w:rsidR="003315C9" w:rsidRPr="00BB629B" w:rsidRDefault="003315C9" w:rsidP="00F236E6">
            <w:pPr>
              <w:pStyle w:val="TAL"/>
            </w:pPr>
            <w:r w:rsidRPr="00BB629B">
              <w:rPr>
                <w:rFonts w:cs="Arial"/>
                <w:lang w:eastAsia="zh-CN"/>
              </w:rPr>
              <w:t>4Rx</w:t>
            </w:r>
          </w:p>
        </w:tc>
      </w:tr>
      <w:tr w:rsidR="00A9508F" w:rsidRPr="00BB629B" w14:paraId="60512B73"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1C376" w14:textId="64C71256" w:rsidR="00A9508F" w:rsidRPr="00BB629B" w:rsidRDefault="00A9508F" w:rsidP="00A9508F">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470F1" w14:textId="44175B9D" w:rsidR="00A9508F" w:rsidRPr="00BB629B" w:rsidRDefault="00A9508F" w:rsidP="00A9508F">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96AE" w14:textId="77777777" w:rsidR="00A9508F" w:rsidRPr="00BB629B" w:rsidRDefault="00A9508F" w:rsidP="00A9508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A75D7" w14:textId="77777777" w:rsidR="00A9508F" w:rsidRPr="00BB629B" w:rsidRDefault="00A9508F" w:rsidP="00A9508F">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790C7" w14:textId="77777777" w:rsidR="00A9508F" w:rsidRPr="00BB629B" w:rsidRDefault="00A9508F" w:rsidP="00A9508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9C357" w14:textId="77777777" w:rsidR="00A9508F" w:rsidRPr="00BB629B" w:rsidRDefault="00A9508F" w:rsidP="00A9508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980E" w14:textId="77777777" w:rsidR="00A9508F" w:rsidRPr="00BB629B" w:rsidRDefault="00A9508F" w:rsidP="00A9508F">
            <w:pPr>
              <w:keepNext/>
              <w:keepLines/>
              <w:spacing w:after="0"/>
              <w:rPr>
                <w:rFonts w:ascii="Arial" w:hAnsi="Arial" w:cs="Arial"/>
                <w:sz w:val="18"/>
                <w:lang w:eastAsia="zh-CN"/>
              </w:rPr>
            </w:pPr>
          </w:p>
        </w:tc>
      </w:tr>
      <w:tr w:rsidR="00A9508F" w:rsidRPr="00BB629B" w14:paraId="1CC7405C"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tcPr>
          <w:p w14:paraId="09C62148" w14:textId="4F225EDD" w:rsidR="00A9508F" w:rsidRPr="00BB629B" w:rsidRDefault="00A9508F" w:rsidP="007A4D5A">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10F76D26" w14:textId="749E3367" w:rsidR="00A9508F" w:rsidRPr="00BB629B" w:rsidRDefault="00A9508F" w:rsidP="007A4D5A">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F2301CC" w14:textId="7426DE91" w:rsidR="00A9508F" w:rsidRPr="00BB629B" w:rsidRDefault="00A9508F" w:rsidP="007A4D5A">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08FBBF" w14:textId="3BA9C581" w:rsidR="00A9508F" w:rsidRPr="000A5C5F" w:rsidRDefault="00A9508F" w:rsidP="007A4D5A">
            <w:pPr>
              <w:pStyle w:val="TAL"/>
              <w:rPr>
                <w:rFonts w:cs="Arial"/>
                <w:lang w:eastAsia="zh-CN"/>
              </w:rPr>
            </w:pPr>
            <w:r w:rsidRPr="000A5C5F">
              <w:t>C</w:t>
            </w:r>
            <w:r w:rsidR="00F549F6" w:rsidRPr="000A5C5F">
              <w:t>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AECC57" w14:textId="0D03DF30" w:rsidR="00A9508F" w:rsidRPr="000A5C5F" w:rsidRDefault="005B25FA" w:rsidP="007A4D5A">
            <w:pPr>
              <w:pStyle w:val="TAL"/>
            </w:pPr>
            <w:r>
              <w:rPr>
                <w:rFonts w:eastAsia="MS Mincho"/>
              </w:rPr>
              <w:t>UEs</w:t>
            </w:r>
            <w:r w:rsidR="00A9508F" w:rsidRPr="000A5C5F">
              <w:rPr>
                <w:rFonts w:eastAsia="MS Mincho"/>
              </w:rPr>
              <w:t xml:space="preserve"> supporting 5GS </w:t>
            </w:r>
            <w:r w:rsidR="00A9508F" w:rsidRPr="000A5C5F">
              <w:rPr>
                <w:rFonts w:eastAsia="SimSun"/>
                <w:lang w:eastAsia="zh-CN"/>
              </w:rPr>
              <w:t>NR</w:t>
            </w:r>
            <w:r w:rsidR="00A9508F" w:rsidRPr="000A5C5F">
              <w:rPr>
                <w:lang w:eastAsia="zh-CN"/>
              </w:rPr>
              <w:t xml:space="preserve"> </w:t>
            </w:r>
            <w:r w:rsidR="00A9508F" w:rsidRPr="000A5C5F">
              <w:rPr>
                <w:rFonts w:eastAsia="SimSun"/>
                <w:lang w:eastAsia="zh-CN"/>
              </w:rPr>
              <w:t>SA</w:t>
            </w:r>
            <w:r w:rsidR="00A9508F" w:rsidRPr="000A5C5F">
              <w:rPr>
                <w:rFonts w:eastAsia="MS Mincho"/>
              </w:rPr>
              <w:t xml:space="preserve"> FR2 and </w:t>
            </w:r>
            <w:r w:rsidR="00A9508F"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E20C7C" w14:textId="1553901A" w:rsidR="00A9508F" w:rsidRPr="000A5C5F" w:rsidRDefault="00A9508F" w:rsidP="007A4D5A">
            <w:pPr>
              <w:pStyle w:val="TAL"/>
            </w:pPr>
          </w:p>
        </w:tc>
        <w:tc>
          <w:tcPr>
            <w:tcW w:w="1420" w:type="dxa"/>
            <w:tcBorders>
              <w:top w:val="single" w:sz="4" w:space="0" w:color="auto"/>
              <w:left w:val="single" w:sz="4" w:space="0" w:color="auto"/>
              <w:bottom w:val="single" w:sz="4" w:space="0" w:color="auto"/>
              <w:right w:val="single" w:sz="4" w:space="0" w:color="auto"/>
            </w:tcBorders>
          </w:tcPr>
          <w:p w14:paraId="5305B395" w14:textId="51EE9C5B" w:rsidR="00A9508F" w:rsidRPr="00BB629B" w:rsidRDefault="00A9508F" w:rsidP="007A4D5A">
            <w:pPr>
              <w:pStyle w:val="TAL"/>
              <w:rPr>
                <w:rFonts w:cs="Arial"/>
                <w:lang w:eastAsia="zh-CN"/>
              </w:rPr>
            </w:pPr>
            <w:r>
              <w:t>2Rx</w:t>
            </w:r>
          </w:p>
        </w:tc>
      </w:tr>
      <w:tr w:rsidR="007A4D5A" w:rsidRPr="00C8460B" w14:paraId="0F24780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1E67DDCD" w14:textId="77777777" w:rsidR="007A4D5A" w:rsidRPr="00C8460B" w:rsidRDefault="007A4D5A" w:rsidP="007A4D5A">
            <w:pPr>
              <w:pStyle w:val="TAL"/>
            </w:pPr>
            <w:r>
              <w:t>7.6.13.2</w:t>
            </w:r>
          </w:p>
        </w:tc>
        <w:tc>
          <w:tcPr>
            <w:tcW w:w="4428" w:type="dxa"/>
            <w:tcBorders>
              <w:top w:val="single" w:sz="4" w:space="0" w:color="auto"/>
              <w:left w:val="single" w:sz="4" w:space="0" w:color="auto"/>
              <w:bottom w:val="single" w:sz="4" w:space="0" w:color="auto"/>
              <w:right w:val="single" w:sz="4" w:space="0" w:color="auto"/>
            </w:tcBorders>
          </w:tcPr>
          <w:p w14:paraId="11B4C968" w14:textId="77777777" w:rsidR="007A4D5A" w:rsidRPr="00637667" w:rsidRDefault="007A4D5A" w:rsidP="007A4D5A">
            <w:pPr>
              <w:pStyle w:val="TAL"/>
            </w:pPr>
            <w:r w:rsidRPr="00637667">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5F9F5CA4" w14:textId="77777777" w:rsidR="007A4D5A" w:rsidRPr="00C8460B" w:rsidRDefault="007A4D5A" w:rsidP="007A4D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B1F2D0" w14:textId="77777777" w:rsidR="007A4D5A" w:rsidRPr="00C8460B" w:rsidRDefault="007A4D5A" w:rsidP="007A4D5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D23B3" w14:textId="77777777" w:rsidR="007A4D5A" w:rsidRPr="00C8460B" w:rsidRDefault="007A4D5A" w:rsidP="007A4D5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F79E5" w14:textId="77777777" w:rsidR="007A4D5A" w:rsidRPr="00C8460B" w:rsidRDefault="007A4D5A" w:rsidP="007A4D5A">
            <w:pPr>
              <w:pStyle w:val="TAL"/>
            </w:pPr>
          </w:p>
        </w:tc>
        <w:tc>
          <w:tcPr>
            <w:tcW w:w="1420" w:type="dxa"/>
            <w:tcBorders>
              <w:top w:val="single" w:sz="4" w:space="0" w:color="auto"/>
              <w:left w:val="single" w:sz="4" w:space="0" w:color="auto"/>
              <w:bottom w:val="single" w:sz="4" w:space="0" w:color="auto"/>
              <w:right w:val="single" w:sz="4" w:space="0" w:color="auto"/>
            </w:tcBorders>
          </w:tcPr>
          <w:p w14:paraId="5BC4274C" w14:textId="77777777" w:rsidR="007A4D5A" w:rsidRPr="00C8460B" w:rsidRDefault="007A4D5A" w:rsidP="007A4D5A">
            <w:pPr>
              <w:pStyle w:val="TAL"/>
            </w:pPr>
          </w:p>
        </w:tc>
      </w:tr>
      <w:tr w:rsidR="007A4D5A" w:rsidRPr="00C8460B" w14:paraId="348732B3"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51DBA8E" w14:textId="77777777" w:rsidR="007A4D5A" w:rsidRPr="00C8460B" w:rsidRDefault="007A4D5A" w:rsidP="007A4D5A">
            <w:pPr>
              <w:pStyle w:val="TAL"/>
            </w:pPr>
            <w:r>
              <w:t>7.6.13.2.1</w:t>
            </w:r>
          </w:p>
        </w:tc>
        <w:tc>
          <w:tcPr>
            <w:tcW w:w="4428" w:type="dxa"/>
            <w:tcBorders>
              <w:top w:val="single" w:sz="4" w:space="0" w:color="auto"/>
              <w:left w:val="single" w:sz="4" w:space="0" w:color="auto"/>
              <w:bottom w:val="single" w:sz="4" w:space="0" w:color="auto"/>
              <w:right w:val="single" w:sz="4" w:space="0" w:color="auto"/>
            </w:tcBorders>
          </w:tcPr>
          <w:p w14:paraId="608A7F6C" w14:textId="77777777" w:rsidR="007A4D5A" w:rsidRPr="00C8460B" w:rsidRDefault="007A4D5A" w:rsidP="007A4D5A">
            <w:pPr>
              <w:pStyle w:val="TAL"/>
            </w:pPr>
            <w:r w:rsidRPr="008E57C3">
              <w:t>UE Rx-Tx time difference measurement for propagation delay compensation using PRS in FR2</w:t>
            </w:r>
            <w:r>
              <w:t xml:space="preserve"> SA</w:t>
            </w:r>
          </w:p>
        </w:tc>
        <w:tc>
          <w:tcPr>
            <w:tcW w:w="851" w:type="dxa"/>
            <w:tcBorders>
              <w:top w:val="single" w:sz="4" w:space="0" w:color="auto"/>
              <w:left w:val="single" w:sz="4" w:space="0" w:color="auto"/>
              <w:bottom w:val="single" w:sz="4" w:space="0" w:color="auto"/>
              <w:right w:val="single" w:sz="4" w:space="0" w:color="auto"/>
            </w:tcBorders>
          </w:tcPr>
          <w:p w14:paraId="3C474806" w14:textId="77777777" w:rsidR="007A4D5A" w:rsidRPr="00C8460B" w:rsidRDefault="007A4D5A" w:rsidP="007A4D5A">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A2D657" w14:textId="77777777" w:rsidR="007A4D5A" w:rsidRPr="00C8460B" w:rsidRDefault="007A4D5A" w:rsidP="007A4D5A">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057803" w14:textId="77777777" w:rsidR="007A4D5A" w:rsidRPr="00C8460B" w:rsidRDefault="007A4D5A" w:rsidP="007A4D5A">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3D9CB9B" w14:textId="77777777" w:rsidR="007A4D5A" w:rsidRPr="00C8460B" w:rsidRDefault="007A4D5A" w:rsidP="007A4D5A">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7564BBD8" w14:textId="77777777" w:rsidR="007A4D5A" w:rsidRPr="00C8460B" w:rsidRDefault="007A4D5A" w:rsidP="007A4D5A">
            <w:pPr>
              <w:pStyle w:val="TAL"/>
            </w:pPr>
            <w:r>
              <w:t>2Rx</w:t>
            </w:r>
          </w:p>
        </w:tc>
      </w:tr>
      <w:tr w:rsidR="00A9508F" w:rsidRPr="00BB629B" w14:paraId="3F20B10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1227E4" w14:textId="77777777" w:rsidR="00A9508F" w:rsidRPr="00BB629B" w:rsidRDefault="00A9508F" w:rsidP="00A9508F">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915702" w14:textId="77777777" w:rsidR="00A9508F" w:rsidRPr="00BB629B" w:rsidRDefault="00A9508F" w:rsidP="00A9508F">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C3A0E5"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061BD"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B23C65"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3B307"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7E033" w14:textId="77777777" w:rsidR="00A9508F" w:rsidRPr="00BB629B" w:rsidRDefault="00A9508F" w:rsidP="00A9508F">
            <w:pPr>
              <w:pStyle w:val="TAL"/>
              <w:rPr>
                <w:b/>
              </w:rPr>
            </w:pPr>
          </w:p>
        </w:tc>
      </w:tr>
      <w:tr w:rsidR="00A9508F" w:rsidRPr="00BB629B" w14:paraId="7A78D9D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347C0F" w14:textId="77777777" w:rsidR="00A9508F" w:rsidRPr="00BB629B" w:rsidRDefault="00A9508F" w:rsidP="00A9508F">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84AD4" w14:textId="77777777" w:rsidR="00A9508F" w:rsidRPr="00BB629B" w:rsidRDefault="00A9508F" w:rsidP="00A9508F">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AB78C4"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44B134"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4EBBA1"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8101FB"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5C2A5" w14:textId="77777777" w:rsidR="00A9508F" w:rsidRPr="00BB629B" w:rsidRDefault="00A9508F" w:rsidP="00A9508F">
            <w:pPr>
              <w:pStyle w:val="TAL"/>
              <w:rPr>
                <w:b/>
              </w:rPr>
            </w:pPr>
          </w:p>
        </w:tc>
      </w:tr>
      <w:tr w:rsidR="00A9508F" w:rsidRPr="00BB629B" w14:paraId="21EFDD7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94A7CF4" w14:textId="77777777" w:rsidR="00A9508F" w:rsidRPr="00BB629B" w:rsidRDefault="00A9508F" w:rsidP="00A9508F">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09A860C1" w14:textId="77777777" w:rsidR="00A9508F" w:rsidRPr="00BB629B" w:rsidRDefault="00A9508F" w:rsidP="00A9508F">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9483DD" w14:textId="77777777" w:rsidR="00A9508F" w:rsidRPr="00BB629B" w:rsidRDefault="00A9508F" w:rsidP="00A9508F">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936E28" w14:textId="77777777" w:rsidR="00A9508F" w:rsidRPr="00BB629B" w:rsidRDefault="00A9508F" w:rsidP="00A9508F">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F5C933" w14:textId="599B716E"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348D1B"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162E02" w14:textId="77777777" w:rsidR="00A9508F" w:rsidRPr="00BB629B" w:rsidRDefault="00A9508F" w:rsidP="00A9508F">
            <w:pPr>
              <w:pStyle w:val="TAL"/>
            </w:pPr>
            <w:r w:rsidRPr="00BB629B">
              <w:t>2Rx</w:t>
            </w:r>
          </w:p>
        </w:tc>
      </w:tr>
      <w:tr w:rsidR="00A9508F" w:rsidRPr="00BB629B" w14:paraId="09C2993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A0FF6CD" w14:textId="77777777" w:rsidR="00A9508F" w:rsidRPr="00BB629B" w:rsidRDefault="00A9508F" w:rsidP="00A9508F">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17BBE69" w14:textId="77777777" w:rsidR="00A9508F" w:rsidRPr="00BB629B" w:rsidRDefault="00A9508F" w:rsidP="00A9508F">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4494DE" w14:textId="77777777" w:rsidR="00A9508F" w:rsidRPr="00BB629B" w:rsidRDefault="00A9508F" w:rsidP="00A9508F">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0FD082" w14:textId="77777777" w:rsidR="00A9508F" w:rsidRPr="00BB629B" w:rsidRDefault="00A9508F" w:rsidP="00A9508F">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BEC620" w14:textId="3C827D4A"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C36442"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EA1F61" w14:textId="77777777" w:rsidR="00A9508F" w:rsidRPr="00BB629B" w:rsidRDefault="00A9508F" w:rsidP="00A9508F">
            <w:pPr>
              <w:pStyle w:val="TAL"/>
            </w:pPr>
            <w:r w:rsidRPr="00BB629B">
              <w:t>2Rx</w:t>
            </w:r>
          </w:p>
        </w:tc>
      </w:tr>
      <w:tr w:rsidR="00A9508F" w:rsidRPr="00BB629B" w14:paraId="181FB1C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7BB52F" w14:textId="77777777" w:rsidR="00A9508F" w:rsidRPr="00BB629B" w:rsidRDefault="00A9508F" w:rsidP="00A9508F">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29161" w14:textId="77777777" w:rsidR="00A9508F" w:rsidRPr="00BB629B" w:rsidRDefault="00A9508F" w:rsidP="00A9508F">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F0371E"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7F3D90"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9719D"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865A2"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FCA47" w14:textId="77777777" w:rsidR="00A9508F" w:rsidRPr="00BB629B" w:rsidRDefault="00A9508F" w:rsidP="00A9508F">
            <w:pPr>
              <w:pStyle w:val="TAL"/>
              <w:rPr>
                <w:b/>
              </w:rPr>
            </w:pPr>
          </w:p>
        </w:tc>
      </w:tr>
      <w:tr w:rsidR="00A9508F" w:rsidRPr="00BB629B" w14:paraId="1E03BD0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2F3EAAD" w14:textId="77777777" w:rsidR="00A9508F" w:rsidRPr="00BB629B" w:rsidRDefault="00A9508F" w:rsidP="00A9508F">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27E97FC" w14:textId="77777777" w:rsidR="00A9508F" w:rsidRPr="00BB629B" w:rsidRDefault="00A9508F" w:rsidP="00A9508F">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D996DAC" w14:textId="77777777" w:rsidR="00A9508F" w:rsidRPr="00BB629B" w:rsidRDefault="00A9508F" w:rsidP="00A9508F">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113221" w14:textId="77777777" w:rsidR="00A9508F" w:rsidRPr="00BB629B" w:rsidRDefault="00A9508F" w:rsidP="00A9508F">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BD033E" w14:textId="1DE9EC5A"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22089"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171EC1" w14:textId="77777777" w:rsidR="00A9508F" w:rsidRPr="00BB629B" w:rsidRDefault="00A9508F" w:rsidP="00A9508F">
            <w:pPr>
              <w:pStyle w:val="TAL"/>
            </w:pPr>
            <w:r w:rsidRPr="00BB629B">
              <w:t>2Rx</w:t>
            </w:r>
          </w:p>
        </w:tc>
      </w:tr>
      <w:tr w:rsidR="00A9508F" w:rsidRPr="00BB629B" w14:paraId="39101FB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77E3E8" w14:textId="77777777" w:rsidR="00A9508F" w:rsidRPr="00BB629B" w:rsidRDefault="00A9508F" w:rsidP="00A9508F">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6EE264" w14:textId="77777777" w:rsidR="00A9508F" w:rsidRPr="00BB629B" w:rsidRDefault="00A9508F" w:rsidP="00A9508F">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F00F7D"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8EFD3C"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95C3EF"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A7932"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58570B" w14:textId="77777777" w:rsidR="00A9508F" w:rsidRPr="00BB629B" w:rsidRDefault="00A9508F" w:rsidP="00A9508F">
            <w:pPr>
              <w:pStyle w:val="TAL"/>
              <w:rPr>
                <w:b/>
              </w:rPr>
            </w:pPr>
          </w:p>
        </w:tc>
      </w:tr>
      <w:tr w:rsidR="00A9508F" w:rsidRPr="00BB629B" w14:paraId="55D24D9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A9D2D02" w14:textId="77777777" w:rsidR="00A9508F" w:rsidRPr="00BB629B" w:rsidRDefault="00A9508F" w:rsidP="00A9508F">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AD47FCA" w14:textId="77777777" w:rsidR="00A9508F" w:rsidRPr="00BB629B" w:rsidRDefault="00A9508F" w:rsidP="00A9508F">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374EF7"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D0065"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64F20A" w14:textId="1F09B2B4"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A65130"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85531D" w14:textId="77777777" w:rsidR="00A9508F" w:rsidRPr="00BB629B" w:rsidRDefault="00A9508F" w:rsidP="00A9508F">
            <w:pPr>
              <w:pStyle w:val="TAL"/>
            </w:pPr>
            <w:r w:rsidRPr="00BB629B">
              <w:t>2Rx</w:t>
            </w:r>
          </w:p>
        </w:tc>
      </w:tr>
      <w:tr w:rsidR="00A9508F" w:rsidRPr="00BB629B" w14:paraId="2E124A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FF83DD9" w14:textId="77777777" w:rsidR="00A9508F" w:rsidRPr="00BB629B" w:rsidRDefault="00A9508F" w:rsidP="00A9508F">
            <w:pPr>
              <w:pStyle w:val="TAL"/>
            </w:pPr>
            <w:r w:rsidRPr="00BB629B">
              <w:lastRenderedPageBreak/>
              <w:t>7.7.2.2</w:t>
            </w:r>
          </w:p>
        </w:tc>
        <w:tc>
          <w:tcPr>
            <w:tcW w:w="4428" w:type="dxa"/>
            <w:tcBorders>
              <w:top w:val="single" w:sz="4" w:space="0" w:color="auto"/>
              <w:left w:val="single" w:sz="4" w:space="0" w:color="auto"/>
              <w:bottom w:val="single" w:sz="4" w:space="0" w:color="auto"/>
              <w:right w:val="single" w:sz="4" w:space="0" w:color="auto"/>
            </w:tcBorders>
            <w:hideMark/>
          </w:tcPr>
          <w:p w14:paraId="7169A869" w14:textId="77777777" w:rsidR="00A9508F" w:rsidRPr="00BB629B" w:rsidRDefault="00A9508F" w:rsidP="00A9508F">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6ECAA3"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60D138"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470A85" w14:textId="34F7A85A"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6B3422"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BBCF73" w14:textId="77777777" w:rsidR="00A9508F" w:rsidRPr="00BB629B" w:rsidRDefault="00A9508F" w:rsidP="00A9508F">
            <w:pPr>
              <w:pStyle w:val="TAL"/>
            </w:pPr>
            <w:r w:rsidRPr="00BB629B">
              <w:t>2Rx</w:t>
            </w:r>
          </w:p>
        </w:tc>
      </w:tr>
      <w:tr w:rsidR="00A9508F" w:rsidRPr="00BB629B" w14:paraId="1CFFB3C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2247D" w14:textId="77777777" w:rsidR="00A9508F" w:rsidRPr="00BB629B" w:rsidRDefault="00A9508F" w:rsidP="00A9508F">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E7CBD" w14:textId="77777777" w:rsidR="00A9508F" w:rsidRPr="00BB629B" w:rsidRDefault="00A9508F" w:rsidP="00A9508F">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745ABF"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C9FD12"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FE7169"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5182C4"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266D4" w14:textId="77777777" w:rsidR="00A9508F" w:rsidRPr="00BB629B" w:rsidRDefault="00A9508F" w:rsidP="00A9508F">
            <w:pPr>
              <w:pStyle w:val="TAL"/>
              <w:rPr>
                <w:b/>
              </w:rPr>
            </w:pPr>
          </w:p>
        </w:tc>
      </w:tr>
      <w:tr w:rsidR="00A9508F" w:rsidRPr="00BB629B" w14:paraId="4334D7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9F9356" w14:textId="77777777" w:rsidR="00A9508F" w:rsidRPr="00BB629B" w:rsidRDefault="00A9508F" w:rsidP="00A9508F">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CE401C4" w14:textId="77777777" w:rsidR="00A9508F" w:rsidRPr="00BB629B" w:rsidRDefault="00A9508F" w:rsidP="00A9508F">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248689"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49F071"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99DB25" w14:textId="1EDDE2E1"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78E7D8"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63154C" w14:textId="77777777" w:rsidR="00A9508F" w:rsidRPr="00BB629B" w:rsidRDefault="00A9508F" w:rsidP="00A9508F">
            <w:pPr>
              <w:pStyle w:val="TAL"/>
            </w:pPr>
            <w:r w:rsidRPr="00BB629B">
              <w:t>2Rx</w:t>
            </w:r>
          </w:p>
        </w:tc>
      </w:tr>
      <w:tr w:rsidR="00A9508F" w:rsidRPr="00BB629B" w14:paraId="6ECE0B7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D3E3F59" w14:textId="77777777" w:rsidR="00A9508F" w:rsidRPr="00BB629B" w:rsidRDefault="00A9508F" w:rsidP="00A9508F">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38110E3A" w14:textId="77777777" w:rsidR="00A9508F" w:rsidRPr="00BB629B" w:rsidRDefault="00A9508F" w:rsidP="00A9508F">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5B9932" w14:textId="77777777" w:rsidR="00A9508F" w:rsidRPr="00BB629B" w:rsidRDefault="00A9508F" w:rsidP="00A9508F">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10C9A3"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144E14" w14:textId="0B5144B9"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042EC5"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830119" w14:textId="77777777" w:rsidR="00A9508F" w:rsidRPr="00BB629B" w:rsidRDefault="00A9508F" w:rsidP="00A9508F">
            <w:pPr>
              <w:pStyle w:val="TAL"/>
            </w:pPr>
            <w:r w:rsidRPr="00BB629B">
              <w:t>2Rx</w:t>
            </w:r>
          </w:p>
        </w:tc>
      </w:tr>
      <w:tr w:rsidR="00A9508F" w:rsidRPr="00BB629B" w14:paraId="1F2FD6D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C0B28" w14:textId="77777777" w:rsidR="00A9508F" w:rsidRPr="00BB629B" w:rsidRDefault="00A9508F" w:rsidP="00A9508F">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64FFD6" w14:textId="77777777" w:rsidR="00A9508F" w:rsidRPr="00BB629B" w:rsidRDefault="00A9508F" w:rsidP="00A9508F">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B7636C"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6E064C"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F43FD7"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41F7B8"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914CD" w14:textId="77777777" w:rsidR="00A9508F" w:rsidRPr="00BB629B" w:rsidRDefault="00A9508F" w:rsidP="00A9508F">
            <w:pPr>
              <w:pStyle w:val="TAL"/>
              <w:rPr>
                <w:b/>
              </w:rPr>
            </w:pPr>
          </w:p>
        </w:tc>
      </w:tr>
      <w:tr w:rsidR="00A9508F" w:rsidRPr="00BB629B" w14:paraId="3294BF37" w14:textId="77777777" w:rsidTr="0001041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51ABD5" w14:textId="77777777" w:rsidR="00A9508F" w:rsidRPr="00BB629B" w:rsidRDefault="00A9508F" w:rsidP="00A9508F">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39C6EC" w14:textId="77777777" w:rsidR="00A9508F" w:rsidRPr="00BB629B" w:rsidRDefault="00A9508F" w:rsidP="00A9508F">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11C95" w14:textId="77777777" w:rsidR="00A9508F" w:rsidRPr="00BB629B" w:rsidRDefault="00A9508F" w:rsidP="00A9508F">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025997" w14:textId="77777777" w:rsidR="00A9508F" w:rsidRPr="00BB629B" w:rsidRDefault="00A9508F" w:rsidP="00A9508F">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33F169" w14:textId="15A4797A" w:rsidR="00A9508F" w:rsidRPr="00BB629B" w:rsidRDefault="005B25FA" w:rsidP="00A9508F">
            <w:pPr>
              <w:pStyle w:val="TAL"/>
              <w:rPr>
                <w:rFonts w:eastAsia="SimSun"/>
                <w:b/>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C13738"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700C4D" w14:textId="77777777" w:rsidR="00A9508F" w:rsidRPr="00BB629B" w:rsidRDefault="00A9508F" w:rsidP="00A9508F">
            <w:pPr>
              <w:pStyle w:val="TAL"/>
              <w:rPr>
                <w:b/>
              </w:rPr>
            </w:pPr>
            <w:r w:rsidRPr="00BB629B">
              <w:t>2Rx</w:t>
            </w:r>
          </w:p>
        </w:tc>
      </w:tr>
      <w:tr w:rsidR="00A9508F" w:rsidRPr="00BB629B" w14:paraId="38648BA3" w14:textId="77777777" w:rsidTr="0001041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786146" w14:textId="77777777" w:rsidR="00A9508F" w:rsidRPr="00BB629B" w:rsidRDefault="00A9508F" w:rsidP="00A9508F">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386810" w14:textId="77777777" w:rsidR="00A9508F" w:rsidRPr="00BB629B" w:rsidRDefault="00A9508F" w:rsidP="00A9508F">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CF90A" w14:textId="77777777" w:rsidR="00A9508F" w:rsidRPr="00BB629B" w:rsidRDefault="00A9508F" w:rsidP="00A9508F">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EADC8E" w14:textId="77777777" w:rsidR="00A9508F" w:rsidRPr="00BB629B" w:rsidRDefault="00A9508F" w:rsidP="00A9508F">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1C3150" w14:textId="400720B7" w:rsidR="00A9508F" w:rsidRPr="00BB629B" w:rsidRDefault="005B25FA" w:rsidP="00A9508F">
            <w:pPr>
              <w:pStyle w:val="TAL"/>
              <w:rPr>
                <w:rFonts w:eastAsia="SimSun"/>
                <w:b/>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9CC27A"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6DD71D3" w14:textId="77777777" w:rsidR="00A9508F" w:rsidRPr="00BB629B" w:rsidRDefault="00A9508F" w:rsidP="00A9508F">
            <w:pPr>
              <w:pStyle w:val="TAL"/>
              <w:rPr>
                <w:b/>
              </w:rPr>
            </w:pPr>
            <w:r w:rsidRPr="00BB629B">
              <w:t>2Rx</w:t>
            </w:r>
          </w:p>
        </w:tc>
      </w:tr>
      <w:tr w:rsidR="0001041D" w:rsidRPr="00BB629B" w14:paraId="69FDBF2D"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4CA515" w14:textId="5D9E8731" w:rsidR="0001041D" w:rsidRPr="0001041D" w:rsidRDefault="0001041D" w:rsidP="00EF74ED">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65EE25" w14:textId="6F313E2E" w:rsidR="0001041D" w:rsidRPr="0001041D" w:rsidRDefault="0001041D" w:rsidP="00EF74E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6DE146" w14:textId="5C276A98" w:rsidR="0001041D" w:rsidRPr="00BB629B" w:rsidRDefault="0001041D" w:rsidP="00EF74E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68207B" w14:textId="3C2E6D64" w:rsidR="0001041D" w:rsidRPr="00BB629B" w:rsidRDefault="0001041D" w:rsidP="00EF74E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2F7A8" w14:textId="6FC867BE" w:rsidR="0001041D" w:rsidRDefault="0001041D" w:rsidP="00EF74E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3D43B" w14:textId="77777777" w:rsidR="0001041D" w:rsidRPr="00BB629B" w:rsidRDefault="0001041D"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19A00" w14:textId="451272BC" w:rsidR="0001041D" w:rsidRPr="00BB629B" w:rsidRDefault="0001041D" w:rsidP="00EF74ED">
            <w:pPr>
              <w:pStyle w:val="TAL"/>
            </w:pPr>
          </w:p>
        </w:tc>
      </w:tr>
      <w:tr w:rsidR="0001041D" w:rsidRPr="00BB629B" w14:paraId="78E123E3"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A67041" w14:textId="77777777" w:rsidR="0001041D" w:rsidRPr="00BB629B" w:rsidRDefault="0001041D" w:rsidP="00EF74ED">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2D1985" w14:textId="77777777" w:rsidR="0001041D" w:rsidRPr="00BB629B" w:rsidRDefault="0001041D" w:rsidP="00EF74ED">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38EE17" w14:textId="77777777" w:rsidR="0001041D" w:rsidRPr="00BB629B" w:rsidRDefault="0001041D" w:rsidP="00EF74ED">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12BBFA" w14:textId="77777777" w:rsidR="0001041D" w:rsidRPr="00C96CF4" w:rsidRDefault="0001041D" w:rsidP="00EF74ED">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23492" w14:textId="77777777" w:rsidR="0001041D" w:rsidRPr="00C96CF4" w:rsidRDefault="0001041D" w:rsidP="00EF74ED">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79B36" w14:textId="77777777" w:rsidR="0001041D" w:rsidRPr="00BB629B" w:rsidRDefault="0001041D" w:rsidP="00EF74E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BA15BF" w14:textId="77777777" w:rsidR="0001041D" w:rsidRPr="00BB629B" w:rsidRDefault="0001041D" w:rsidP="00EF74ED">
            <w:pPr>
              <w:pStyle w:val="TAL"/>
            </w:pPr>
            <w:r>
              <w:t>2Rx</w:t>
            </w:r>
          </w:p>
        </w:tc>
      </w:tr>
      <w:tr w:rsidR="00A9508F" w:rsidRPr="00BB629B" w14:paraId="20075E2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4DB9D8" w14:textId="77777777" w:rsidR="00A9508F" w:rsidRPr="00BB629B" w:rsidRDefault="00A9508F" w:rsidP="00A9508F">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DF4DD7" w14:textId="77777777" w:rsidR="00A9508F" w:rsidRPr="00BB629B" w:rsidRDefault="00A9508F" w:rsidP="00A9508F">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F7AF"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FF8D2"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9810E"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38DE2A"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AFB032" w14:textId="77777777" w:rsidR="00A9508F" w:rsidRPr="00BB629B" w:rsidRDefault="00A9508F" w:rsidP="00A9508F">
            <w:pPr>
              <w:pStyle w:val="TAL"/>
              <w:rPr>
                <w:b/>
              </w:rPr>
            </w:pPr>
          </w:p>
        </w:tc>
      </w:tr>
      <w:tr w:rsidR="00A9508F" w:rsidRPr="00BB629B" w14:paraId="66AF6CF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5B4F9C1" w14:textId="77777777" w:rsidR="00A9508F" w:rsidRPr="00BB629B" w:rsidRDefault="00A9508F" w:rsidP="00A9508F">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ADE424C" w14:textId="77777777" w:rsidR="00A9508F" w:rsidRPr="00BB629B" w:rsidRDefault="00A9508F" w:rsidP="00A9508F">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A227A3" w14:textId="77777777" w:rsidR="00A9508F" w:rsidRPr="00BB629B" w:rsidRDefault="00A9508F" w:rsidP="00A9508F">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6D783BC" w14:textId="77777777" w:rsidR="00A9508F" w:rsidRPr="00BB629B" w:rsidRDefault="00A9508F" w:rsidP="00A9508F">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4E5B63D" w14:textId="59C9FB4E" w:rsidR="00A9508F" w:rsidRPr="00BB629B" w:rsidRDefault="005B25FA" w:rsidP="00A9508F">
            <w:pPr>
              <w:pStyle w:val="TAL"/>
              <w:rPr>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B8D0E37"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671578" w14:textId="77777777" w:rsidR="00A9508F" w:rsidRPr="00BB629B" w:rsidRDefault="00A9508F" w:rsidP="00A9508F">
            <w:pPr>
              <w:pStyle w:val="TAL"/>
            </w:pPr>
            <w:r w:rsidRPr="00BB629B">
              <w:t>2Rx</w:t>
            </w:r>
          </w:p>
        </w:tc>
      </w:tr>
      <w:tr w:rsidR="00A9508F" w:rsidRPr="00BB629B" w14:paraId="7696109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2F5224A" w14:textId="77777777" w:rsidR="00A9508F" w:rsidRPr="00BB629B" w:rsidRDefault="00A9508F" w:rsidP="00A9508F">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1315ECE" w14:textId="77777777" w:rsidR="00A9508F" w:rsidRPr="00BB629B" w:rsidRDefault="00A9508F" w:rsidP="00A9508F">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0ECA4C" w14:textId="77777777" w:rsidR="00A9508F" w:rsidRPr="00BB629B" w:rsidRDefault="00A9508F" w:rsidP="00A9508F">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87387B2" w14:textId="77777777" w:rsidR="00A9508F" w:rsidRPr="00BB629B" w:rsidRDefault="00A9508F" w:rsidP="00A9508F">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3299972" w14:textId="7F0A8F37" w:rsidR="00A9508F" w:rsidRPr="00BB629B" w:rsidRDefault="005B25FA" w:rsidP="00A9508F">
            <w:pPr>
              <w:pStyle w:val="TAL"/>
              <w:rPr>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DF085D4"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4AE091" w14:textId="77777777" w:rsidR="00A9508F" w:rsidRPr="00BB629B" w:rsidRDefault="00A9508F" w:rsidP="00A9508F">
            <w:pPr>
              <w:pStyle w:val="TAL"/>
            </w:pPr>
            <w:r w:rsidRPr="00BB629B">
              <w:t>2Rx</w:t>
            </w:r>
          </w:p>
        </w:tc>
      </w:tr>
      <w:tr w:rsidR="00A9508F" w:rsidRPr="00BB629B" w14:paraId="103BE68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6082D46" w14:textId="77777777" w:rsidR="00A9508F" w:rsidRPr="00BB629B" w:rsidRDefault="00A9508F" w:rsidP="00A9508F">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2BDD955" w14:textId="77777777" w:rsidR="00A9508F" w:rsidRPr="00BB629B" w:rsidRDefault="00A9508F" w:rsidP="00A9508F">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84751F2" w14:textId="77777777" w:rsidR="00A9508F" w:rsidRPr="00BB629B" w:rsidRDefault="00A9508F" w:rsidP="00A9508F">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F7001" w14:textId="77777777" w:rsidR="00A9508F" w:rsidRPr="00BB629B" w:rsidRDefault="00A9508F" w:rsidP="00A9508F">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818ADF5" w14:textId="569755E7" w:rsidR="00A9508F" w:rsidRPr="00BB629B" w:rsidRDefault="005B25FA" w:rsidP="00A9508F">
            <w:pPr>
              <w:pStyle w:val="TAL"/>
              <w:rPr>
                <w:rFonts w:eastAsia="SimSun"/>
                <w:szCs w:val="18"/>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5D65071" w14:textId="77777777" w:rsidR="00A9508F" w:rsidRPr="00BB629B" w:rsidRDefault="00A9508F" w:rsidP="00A95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D8E0FB" w14:textId="77777777" w:rsidR="00A9508F" w:rsidRPr="00BB629B" w:rsidRDefault="00A9508F" w:rsidP="00A9508F">
            <w:pPr>
              <w:pStyle w:val="TAL"/>
            </w:pPr>
            <w:r w:rsidRPr="00BB629B">
              <w:t>2Rx</w:t>
            </w:r>
          </w:p>
        </w:tc>
      </w:tr>
      <w:tr w:rsidR="00A9508F" w:rsidRPr="00BB629B" w14:paraId="4B190A75"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507D83B" w14:textId="77777777" w:rsidR="00A9508F" w:rsidRPr="00BB629B" w:rsidRDefault="00A9508F" w:rsidP="00A9508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8FF2DB1" w14:textId="77777777" w:rsidR="00A9508F" w:rsidRPr="00BB629B" w:rsidRDefault="00A9508F" w:rsidP="00A9508F">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553C4934" w14:textId="77777777" w:rsidR="00A9508F" w:rsidRDefault="00A9508F" w:rsidP="00A9508F">
            <w:pPr>
              <w:pStyle w:val="TAN"/>
            </w:pPr>
            <w:r w:rsidRPr="00BB629B">
              <w:rPr>
                <w:rFonts w:eastAsia="SimSun"/>
                <w:lang w:eastAsia="zh-CN"/>
              </w:rPr>
              <w:t>NOTE 3:</w:t>
            </w:r>
            <w:r w:rsidRPr="00BB629B">
              <w:rPr>
                <w:lang w:eastAsia="zh-TW"/>
              </w:rPr>
              <w:tab/>
              <w:t>Void</w:t>
            </w:r>
            <w:r w:rsidRPr="00BB629B">
              <w:t>.</w:t>
            </w:r>
          </w:p>
          <w:p w14:paraId="7088CC78" w14:textId="6B316297" w:rsidR="007A4D5A" w:rsidRPr="00BB629B" w:rsidRDefault="007A4D5A" w:rsidP="00A9508F">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1AB315E1" w14:textId="77777777" w:rsidR="003315C9" w:rsidRPr="00BB629B" w:rsidRDefault="003315C9" w:rsidP="003315C9"/>
    <w:p w14:paraId="635B1760" w14:textId="77777777" w:rsidR="003315C9" w:rsidRPr="00BB629B" w:rsidRDefault="003315C9" w:rsidP="003315C9">
      <w:pPr>
        <w:pStyle w:val="TH"/>
      </w:pPr>
      <w:r w:rsidRPr="00BB629B">
        <w:lastRenderedPageBreak/>
        <w:t>Table 4.2-4a: Void</w:t>
      </w:r>
    </w:p>
    <w:p w14:paraId="389CB862" w14:textId="77777777" w:rsidR="003315C9" w:rsidRPr="00BB629B" w:rsidRDefault="003315C9" w:rsidP="003315C9">
      <w:pPr>
        <w:rPr>
          <w:rFonts w:eastAsia="SimSun"/>
          <w:lang w:eastAsia="zh-CN"/>
        </w:rPr>
      </w:pPr>
    </w:p>
    <w:p w14:paraId="6F5A60C3" w14:textId="77777777" w:rsidR="003315C9" w:rsidRPr="00BB629B" w:rsidRDefault="003315C9" w:rsidP="003315C9">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5D6610A4"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793F1EE2"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0590C2A9"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D8878EE"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7940A65"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55F868E"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CB9C276" w14:textId="77777777" w:rsidR="003315C9" w:rsidRPr="00BB629B" w:rsidRDefault="003315C9" w:rsidP="00F236E6">
            <w:pPr>
              <w:pStyle w:val="TAH"/>
            </w:pPr>
            <w:r w:rsidRPr="00BB629B">
              <w:rPr>
                <w:lang w:eastAsia="zh-TW"/>
              </w:rPr>
              <w:t>Branch</w:t>
            </w:r>
          </w:p>
        </w:tc>
      </w:tr>
      <w:tr w:rsidR="003315C9" w:rsidRPr="00BB629B" w14:paraId="503376DB"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2F99535F"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8203DA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77E9F6D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5AFD219"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251BFF3F"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E1BD885"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D4E4ED7" w14:textId="77777777" w:rsidR="003315C9" w:rsidRPr="00BB629B" w:rsidRDefault="003315C9" w:rsidP="00F236E6">
            <w:pPr>
              <w:pStyle w:val="TAH"/>
            </w:pPr>
          </w:p>
        </w:tc>
      </w:tr>
      <w:tr w:rsidR="003315C9" w:rsidRPr="00BB629B" w14:paraId="1F6BF56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16386D9" w14:textId="77777777" w:rsidR="003315C9" w:rsidRPr="00BB629B" w:rsidRDefault="003315C9" w:rsidP="00F236E6">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2392420" w14:textId="77777777" w:rsidR="003315C9" w:rsidRPr="00BB629B" w:rsidRDefault="003315C9" w:rsidP="00F236E6">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52BABAE"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65F3B3"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42EA6D"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B282D9D"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F6ACDF4" w14:textId="77777777" w:rsidR="003315C9" w:rsidRPr="00BB629B" w:rsidRDefault="003315C9" w:rsidP="00F236E6">
            <w:pPr>
              <w:pStyle w:val="TAL"/>
            </w:pPr>
          </w:p>
        </w:tc>
      </w:tr>
      <w:tr w:rsidR="003315C9" w:rsidRPr="00BB629B" w14:paraId="72522676"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BB1B87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BFDD35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A0A57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F8944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F5E5884"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176942D"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D1F3C1E" w14:textId="77777777" w:rsidR="003315C9" w:rsidRPr="00BB629B" w:rsidRDefault="003315C9" w:rsidP="00F236E6">
            <w:pPr>
              <w:pStyle w:val="TAL"/>
              <w:rPr>
                <w:rFonts w:eastAsia="PMingLiU" w:cs="Arial"/>
                <w:b/>
                <w:szCs w:val="18"/>
                <w:lang w:eastAsia="zh-TW"/>
              </w:rPr>
            </w:pPr>
          </w:p>
        </w:tc>
      </w:tr>
      <w:tr w:rsidR="003315C9" w:rsidRPr="00BB629B" w14:paraId="4993F6B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9A60D2" w14:textId="77777777" w:rsidR="003315C9" w:rsidRPr="00BB629B" w:rsidRDefault="003315C9" w:rsidP="00F236E6">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1813E1E" w14:textId="77777777" w:rsidR="003315C9" w:rsidRPr="00BB629B" w:rsidRDefault="003315C9" w:rsidP="00F236E6">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38D8F9"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E8744B" w14:textId="77777777" w:rsidR="003315C9" w:rsidRPr="00BB629B" w:rsidRDefault="003315C9" w:rsidP="00F236E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21EAF" w14:textId="2C3F92A3"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7201DA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1F6AAA" w14:textId="77777777" w:rsidR="003315C9" w:rsidRPr="00BB629B" w:rsidRDefault="003315C9" w:rsidP="00F236E6">
            <w:pPr>
              <w:pStyle w:val="TAL"/>
            </w:pPr>
            <w:r w:rsidRPr="00BB629B">
              <w:t>2Rx</w:t>
            </w:r>
          </w:p>
          <w:p w14:paraId="4E4BB60D" w14:textId="77777777" w:rsidR="003315C9" w:rsidRPr="00BB629B" w:rsidRDefault="003315C9" w:rsidP="00F236E6">
            <w:pPr>
              <w:pStyle w:val="TAL"/>
            </w:pPr>
            <w:r w:rsidRPr="00BB629B">
              <w:t>4Rx</w:t>
            </w:r>
          </w:p>
        </w:tc>
      </w:tr>
      <w:tr w:rsidR="003315C9" w:rsidRPr="00BB629B" w14:paraId="08D6B18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6C1308" w14:textId="77777777" w:rsidR="003315C9" w:rsidRPr="00BB629B" w:rsidRDefault="003315C9" w:rsidP="00F236E6">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9230A39" w14:textId="77777777" w:rsidR="003315C9" w:rsidRPr="00BB629B" w:rsidRDefault="003315C9" w:rsidP="00F236E6">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004C1144" w14:textId="77777777" w:rsidR="003315C9" w:rsidRPr="00BB629B" w:rsidRDefault="003315C9" w:rsidP="00F236E6">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3F080B" w14:textId="77777777" w:rsidR="003315C9" w:rsidRPr="00BB629B" w:rsidRDefault="003315C9" w:rsidP="00F236E6">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243329" w14:textId="1800187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CB97B5"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87B173" w14:textId="77777777" w:rsidR="003315C9" w:rsidRPr="00BB629B" w:rsidRDefault="003315C9" w:rsidP="00F236E6">
            <w:pPr>
              <w:pStyle w:val="TAL"/>
            </w:pPr>
            <w:r w:rsidRPr="00BB629B">
              <w:t>2Rx</w:t>
            </w:r>
          </w:p>
          <w:p w14:paraId="0AAF798C" w14:textId="77777777" w:rsidR="003315C9" w:rsidRPr="00BB629B" w:rsidRDefault="003315C9" w:rsidP="00F236E6">
            <w:pPr>
              <w:pStyle w:val="TAL"/>
            </w:pPr>
            <w:r w:rsidRPr="00BB629B">
              <w:t>4Rx</w:t>
            </w:r>
          </w:p>
        </w:tc>
      </w:tr>
      <w:tr w:rsidR="003315C9" w:rsidRPr="00BB629B" w14:paraId="4659750B" w14:textId="77777777" w:rsidTr="000A5C5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F6433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21776BC"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932D29A"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C642A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7B8F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F7EB8D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85C814" w14:textId="77777777" w:rsidR="003315C9" w:rsidRPr="00BB629B" w:rsidRDefault="003315C9" w:rsidP="00F236E6">
            <w:pPr>
              <w:pStyle w:val="TAL"/>
              <w:rPr>
                <w:rFonts w:eastAsia="PMingLiU" w:cs="Arial"/>
                <w:b/>
                <w:szCs w:val="18"/>
                <w:lang w:eastAsia="zh-TW"/>
              </w:rPr>
            </w:pPr>
          </w:p>
        </w:tc>
      </w:tr>
      <w:tr w:rsidR="003315C9" w:rsidRPr="00BB629B" w14:paraId="02AAAE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70EBEF4D" w14:textId="77777777" w:rsidR="003315C9" w:rsidRPr="00BB629B" w:rsidRDefault="003315C9" w:rsidP="00F236E6">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264841AE" w14:textId="77777777" w:rsidR="003315C9" w:rsidRPr="00BB629B" w:rsidRDefault="003315C9" w:rsidP="00F236E6">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D0C687C" w14:textId="77777777" w:rsidR="003315C9" w:rsidRPr="00BB629B" w:rsidRDefault="003315C9" w:rsidP="00F236E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112056" w14:textId="77777777" w:rsidR="003315C9" w:rsidRPr="00BB629B" w:rsidRDefault="003315C9" w:rsidP="00F236E6">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123B10" w14:textId="672D7D9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 and </w:t>
            </w:r>
            <w:r w:rsidR="003315C9"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70BB03" w14:textId="77777777" w:rsidR="003315C9" w:rsidRPr="00BB629B" w:rsidRDefault="003315C9" w:rsidP="00F236E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69C35900" w14:textId="77777777" w:rsidR="003315C9" w:rsidRPr="00BB629B" w:rsidRDefault="003315C9" w:rsidP="00F236E6">
            <w:pPr>
              <w:pStyle w:val="TAL"/>
            </w:pPr>
            <w:r w:rsidRPr="00BB629B">
              <w:t>2Rx</w:t>
            </w:r>
          </w:p>
          <w:p w14:paraId="063A3908" w14:textId="77777777" w:rsidR="003315C9" w:rsidRPr="00BB629B" w:rsidRDefault="003315C9" w:rsidP="00F236E6">
            <w:pPr>
              <w:pStyle w:val="TAL"/>
            </w:pPr>
            <w:r w:rsidRPr="00BB629B">
              <w:t>4Rx</w:t>
            </w:r>
          </w:p>
        </w:tc>
      </w:tr>
      <w:tr w:rsidR="008903FB" w:rsidRPr="00BB629B" w14:paraId="12C859C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68E94FCF" w14:textId="77777777" w:rsidR="008903FB" w:rsidRPr="00BB629B" w:rsidRDefault="008903FB" w:rsidP="008903FB">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59A7B960" w14:textId="77777777" w:rsidR="008903FB" w:rsidRPr="00BB629B" w:rsidRDefault="008903FB" w:rsidP="008903FB">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27F8E6A" w14:textId="77777777" w:rsidR="008903FB" w:rsidRPr="00BB629B" w:rsidRDefault="008903FB" w:rsidP="008903FB">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87399F" w14:textId="634983B3"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8BA5CAE" w14:textId="4CE6035D" w:rsidR="008903FB" w:rsidRPr="00BB629B" w:rsidRDefault="008903FB" w:rsidP="008903FB">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008269D7" w14:textId="77777777" w:rsidR="008903FB" w:rsidRPr="00BB629B" w:rsidRDefault="008903FB" w:rsidP="008903FB">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622FC6D" w14:textId="77777777" w:rsidR="008903FB" w:rsidRPr="00BB629B" w:rsidRDefault="008903FB" w:rsidP="008903FB">
            <w:pPr>
              <w:pStyle w:val="TAL"/>
            </w:pPr>
            <w:r w:rsidRPr="00BB629B">
              <w:t>2Rx</w:t>
            </w:r>
          </w:p>
          <w:p w14:paraId="273AB898" w14:textId="77777777" w:rsidR="008903FB" w:rsidRPr="00BB629B" w:rsidRDefault="008903FB" w:rsidP="008903FB">
            <w:pPr>
              <w:pStyle w:val="TAL"/>
            </w:pPr>
            <w:r w:rsidRPr="00BB629B">
              <w:t>4Rx</w:t>
            </w:r>
          </w:p>
        </w:tc>
      </w:tr>
      <w:tr w:rsidR="003315C9" w:rsidRPr="00BB629B" w14:paraId="134A35F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B28EC1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BF6FB4C"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D13843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C4F06D"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485E6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59DF2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D36158" w14:textId="77777777" w:rsidR="003315C9" w:rsidRPr="00BB629B" w:rsidRDefault="003315C9" w:rsidP="00F236E6">
            <w:pPr>
              <w:pStyle w:val="TAL"/>
              <w:rPr>
                <w:rFonts w:eastAsia="PMingLiU" w:cs="Arial"/>
                <w:b/>
                <w:szCs w:val="18"/>
                <w:lang w:eastAsia="zh-TW"/>
              </w:rPr>
            </w:pPr>
          </w:p>
        </w:tc>
      </w:tr>
      <w:tr w:rsidR="003315C9" w:rsidRPr="00BB629B" w14:paraId="00D0FC2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0481F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4FAE70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87CD805"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781CA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F0B8B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EA3FB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9AE1AF" w14:textId="77777777" w:rsidR="003315C9" w:rsidRPr="00BB629B" w:rsidRDefault="003315C9" w:rsidP="00F236E6">
            <w:pPr>
              <w:pStyle w:val="TAL"/>
              <w:rPr>
                <w:rFonts w:eastAsia="PMingLiU" w:cs="Arial"/>
                <w:b/>
                <w:szCs w:val="18"/>
                <w:lang w:eastAsia="zh-TW"/>
              </w:rPr>
            </w:pPr>
          </w:p>
        </w:tc>
      </w:tr>
      <w:tr w:rsidR="003315C9" w:rsidRPr="00BB629B" w14:paraId="5E23FBA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66F8BA" w14:textId="77777777" w:rsidR="003315C9" w:rsidRPr="00BB629B" w:rsidRDefault="003315C9" w:rsidP="00F236E6">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4560E21F" w14:textId="77777777" w:rsidR="003315C9" w:rsidRPr="00BB629B" w:rsidRDefault="003315C9" w:rsidP="00F236E6">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0CF8984"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DB6705" w14:textId="77777777" w:rsidR="003315C9" w:rsidRPr="00BB629B" w:rsidRDefault="003315C9" w:rsidP="00F236E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BEB09" w14:textId="7E5627A2"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4445EEF"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FAC62C" w14:textId="77777777" w:rsidR="003315C9" w:rsidRPr="00BB629B" w:rsidRDefault="003315C9" w:rsidP="00F236E6">
            <w:pPr>
              <w:pStyle w:val="TAL"/>
            </w:pPr>
            <w:r w:rsidRPr="00BB629B">
              <w:t>2Rx</w:t>
            </w:r>
          </w:p>
          <w:p w14:paraId="58916D89" w14:textId="77777777" w:rsidR="003315C9" w:rsidRPr="00BB629B" w:rsidRDefault="003315C9" w:rsidP="00F236E6">
            <w:pPr>
              <w:pStyle w:val="TAL"/>
            </w:pPr>
            <w:r w:rsidRPr="00BB629B">
              <w:t>4Rx</w:t>
            </w:r>
          </w:p>
        </w:tc>
      </w:tr>
      <w:tr w:rsidR="003315C9" w:rsidRPr="00BB629B" w14:paraId="576F91B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7A428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E5747D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56B637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D4733A"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55301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23C3A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155521" w14:textId="77777777" w:rsidR="003315C9" w:rsidRPr="00BB629B" w:rsidRDefault="003315C9" w:rsidP="00F236E6">
            <w:pPr>
              <w:pStyle w:val="TAL"/>
              <w:rPr>
                <w:rFonts w:eastAsia="PMingLiU" w:cs="Arial"/>
                <w:b/>
                <w:szCs w:val="18"/>
                <w:lang w:eastAsia="zh-TW"/>
              </w:rPr>
            </w:pPr>
          </w:p>
        </w:tc>
      </w:tr>
      <w:tr w:rsidR="003315C9" w:rsidRPr="00BB629B" w14:paraId="7A47A24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35818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606E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333D26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1C0811"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E7309"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3FD83E"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57904D" w14:textId="77777777" w:rsidR="003315C9" w:rsidRPr="00BB629B" w:rsidRDefault="003315C9" w:rsidP="00F236E6">
            <w:pPr>
              <w:pStyle w:val="TAL"/>
              <w:rPr>
                <w:rFonts w:eastAsia="PMingLiU" w:cs="Arial"/>
                <w:b/>
                <w:szCs w:val="18"/>
                <w:lang w:eastAsia="zh-TW"/>
              </w:rPr>
            </w:pPr>
          </w:p>
        </w:tc>
      </w:tr>
      <w:tr w:rsidR="003315C9" w:rsidRPr="00BB629B" w14:paraId="14EBB9FF"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296280" w14:textId="77777777" w:rsidR="003315C9" w:rsidRPr="00BB629B" w:rsidRDefault="003315C9" w:rsidP="00F236E6">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33B480C6" w14:textId="77777777" w:rsidR="003315C9" w:rsidRPr="00BB629B" w:rsidRDefault="003315C9" w:rsidP="00F236E6">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EBCEF37"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31EF2B" w14:textId="77777777" w:rsidR="003315C9" w:rsidRPr="00BB629B" w:rsidRDefault="003315C9" w:rsidP="00F236E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B10477" w14:textId="64994002"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and E-UTRA</w:t>
            </w:r>
            <w:r w:rsidR="003315C9" w:rsidRPr="00BB629B">
              <w:rPr>
                <w:lang w:eastAsia="zh-CN"/>
              </w:rPr>
              <w:t xml:space="preserve"> and SFTD measurements between E-UTRA </w:t>
            </w:r>
            <w:proofErr w:type="spellStart"/>
            <w:r w:rsidR="003315C9" w:rsidRPr="00BB629B">
              <w:rPr>
                <w:lang w:eastAsia="zh-CN"/>
              </w:rPr>
              <w:t>P</w:t>
            </w:r>
            <w:r w:rsidR="00F549F6" w:rsidRPr="00BB629B">
              <w:rPr>
                <w:lang w:eastAsia="zh-CN"/>
              </w:rPr>
              <w:t>c</w:t>
            </w:r>
            <w:r w:rsidR="003315C9" w:rsidRPr="00BB629B">
              <w:rPr>
                <w:lang w:eastAsia="zh-CN"/>
              </w:rPr>
              <w:t>ell</w:t>
            </w:r>
            <w:proofErr w:type="spellEnd"/>
            <w:r w:rsidR="003315C9"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04F36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FB0D77" w14:textId="77777777" w:rsidR="003315C9" w:rsidRPr="00BB629B" w:rsidRDefault="003315C9" w:rsidP="00F236E6">
            <w:pPr>
              <w:pStyle w:val="TAL"/>
            </w:pPr>
            <w:r w:rsidRPr="00BB629B">
              <w:t>2Rx</w:t>
            </w:r>
          </w:p>
          <w:p w14:paraId="43404D8C" w14:textId="77777777" w:rsidR="003315C9" w:rsidRPr="00BB629B" w:rsidRDefault="003315C9" w:rsidP="00F236E6">
            <w:pPr>
              <w:pStyle w:val="TAL"/>
            </w:pPr>
            <w:r w:rsidRPr="00BB629B">
              <w:t>4Rx</w:t>
            </w:r>
          </w:p>
        </w:tc>
      </w:tr>
      <w:tr w:rsidR="003315C9" w:rsidRPr="00BB629B" w14:paraId="7D0A2A4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4B1FB7" w14:textId="77777777" w:rsidR="003315C9" w:rsidRPr="00BB629B" w:rsidRDefault="003315C9" w:rsidP="00F236E6">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70C6C2D" w14:textId="77777777" w:rsidR="003315C9" w:rsidRPr="00BB629B" w:rsidRDefault="003315C9" w:rsidP="00F236E6">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29EB2C6"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3D00CB" w14:textId="77777777" w:rsidR="003315C9" w:rsidRPr="00BB629B" w:rsidRDefault="003315C9" w:rsidP="00F236E6">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541B54" w14:textId="450C243C" w:rsidR="003315C9" w:rsidRPr="00BB629B" w:rsidRDefault="005B25FA" w:rsidP="00F236E6">
            <w:pPr>
              <w:pStyle w:val="TAL"/>
            </w:pPr>
            <w:r>
              <w:rPr>
                <w:lang w:eastAsia="zh-CN"/>
              </w:rPr>
              <w:t>UEs</w:t>
            </w:r>
            <w:r w:rsidR="003315C9" w:rsidRPr="00BB629B">
              <w:rPr>
                <w:lang w:eastAsia="zh-CN"/>
              </w:rPr>
              <w:t xml:space="preserve"> supporting EN-DC and </w:t>
            </w:r>
            <w:r w:rsidR="003315C9" w:rsidRPr="00BB629B">
              <w:rPr>
                <w:rFonts w:eastAsia="SimSun"/>
                <w:lang w:eastAsia="zh-CN"/>
              </w:rPr>
              <w:t>E-UTRA</w:t>
            </w:r>
            <w:r w:rsidR="003315C9" w:rsidRPr="00BB629B">
              <w:rPr>
                <w:lang w:eastAsia="zh-CN"/>
              </w:rPr>
              <w:t xml:space="preserve"> and long DRX cycle and SFTD measurements between E-UTRA </w:t>
            </w:r>
            <w:proofErr w:type="spellStart"/>
            <w:r w:rsidR="003315C9" w:rsidRPr="00BB629B">
              <w:rPr>
                <w:lang w:eastAsia="zh-CN"/>
              </w:rPr>
              <w:t>P</w:t>
            </w:r>
            <w:r w:rsidR="00F549F6" w:rsidRPr="00BB629B">
              <w:rPr>
                <w:lang w:eastAsia="zh-CN"/>
              </w:rPr>
              <w:t>c</w:t>
            </w:r>
            <w:r w:rsidR="003315C9" w:rsidRPr="00BB629B">
              <w:rPr>
                <w:lang w:eastAsia="zh-CN"/>
              </w:rPr>
              <w:t>ell</w:t>
            </w:r>
            <w:proofErr w:type="spellEnd"/>
            <w:r w:rsidR="003315C9"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A93D1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09A1B9C" w14:textId="77777777" w:rsidR="003315C9" w:rsidRPr="00BB629B" w:rsidRDefault="003315C9" w:rsidP="00F236E6">
            <w:pPr>
              <w:pStyle w:val="TAL"/>
            </w:pPr>
            <w:r w:rsidRPr="00BB629B">
              <w:t>2Rx</w:t>
            </w:r>
          </w:p>
          <w:p w14:paraId="7322119A" w14:textId="77777777" w:rsidR="003315C9" w:rsidRPr="00BB629B" w:rsidRDefault="003315C9" w:rsidP="00F236E6">
            <w:pPr>
              <w:pStyle w:val="TAL"/>
            </w:pPr>
            <w:r w:rsidRPr="00BB629B">
              <w:t>4Rx</w:t>
            </w:r>
          </w:p>
        </w:tc>
      </w:tr>
      <w:tr w:rsidR="003315C9" w:rsidRPr="00BB629B" w14:paraId="03321EF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05681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C7658E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33C572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E83B7A"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3E75A9"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34B307"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C4FD31" w14:textId="77777777" w:rsidR="003315C9" w:rsidRPr="00BB629B" w:rsidRDefault="003315C9" w:rsidP="00F236E6">
            <w:pPr>
              <w:pStyle w:val="TAL"/>
              <w:rPr>
                <w:rFonts w:eastAsia="PMingLiU" w:cs="Arial"/>
                <w:b/>
                <w:szCs w:val="18"/>
                <w:lang w:eastAsia="zh-TW"/>
              </w:rPr>
            </w:pPr>
          </w:p>
        </w:tc>
      </w:tr>
      <w:tr w:rsidR="003315C9" w:rsidRPr="00BB629B" w14:paraId="5E6DC9F3"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4DB8FC0" w14:textId="77777777" w:rsidR="003315C9" w:rsidRPr="00BB629B" w:rsidRDefault="003315C9" w:rsidP="00F236E6">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626894C" w14:textId="77777777" w:rsidR="003315C9" w:rsidRPr="00BB629B" w:rsidRDefault="003315C9" w:rsidP="00F236E6">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6E2390"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574E49" w14:textId="77777777" w:rsidR="003315C9" w:rsidRPr="00BB629B" w:rsidRDefault="003315C9" w:rsidP="00F236E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333D8" w14:textId="36EA171B"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C8998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B74C8E" w14:textId="77777777" w:rsidR="003315C9" w:rsidRPr="00BB629B" w:rsidRDefault="003315C9" w:rsidP="00F236E6">
            <w:pPr>
              <w:pStyle w:val="TAL"/>
            </w:pPr>
            <w:r w:rsidRPr="00BB629B">
              <w:t>2Rx</w:t>
            </w:r>
          </w:p>
          <w:p w14:paraId="1C009C02" w14:textId="77777777" w:rsidR="003315C9" w:rsidRPr="00BB629B" w:rsidRDefault="003315C9" w:rsidP="00F236E6">
            <w:pPr>
              <w:pStyle w:val="TAL"/>
            </w:pPr>
            <w:r w:rsidRPr="00BB629B">
              <w:t>4Rx</w:t>
            </w:r>
          </w:p>
        </w:tc>
      </w:tr>
      <w:tr w:rsidR="003315C9" w:rsidRPr="00BB629B" w14:paraId="6D68A5B5"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4E94539" w14:textId="77777777" w:rsidR="003315C9" w:rsidRPr="00BB629B" w:rsidRDefault="003315C9" w:rsidP="00F236E6">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4115C4B" w14:textId="77777777" w:rsidR="003315C9" w:rsidRPr="00BB629B" w:rsidRDefault="003315C9" w:rsidP="00F236E6">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90E991D"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14CEB8" w14:textId="77777777" w:rsidR="003315C9" w:rsidRPr="00BB629B" w:rsidRDefault="003315C9" w:rsidP="00F236E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4B32DF" w14:textId="0BB1F61E"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w:t>
            </w:r>
            <w:r w:rsidR="003315C9" w:rsidRPr="00BB629B">
              <w:rPr>
                <w:lang w:eastAsia="zh-CN"/>
              </w:rPr>
              <w:t xml:space="preserve"> </w:t>
            </w:r>
            <w:r w:rsidR="003315C9" w:rsidRPr="00BB629B">
              <w:rPr>
                <w:rFonts w:eastAsia="SimSun"/>
                <w:lang w:eastAsia="zh-CN"/>
              </w:rPr>
              <w:t>and NR FR1 measurement</w:t>
            </w:r>
            <w:r w:rsidR="003315C9"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4EB8089"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AED459" w14:textId="77777777" w:rsidR="003315C9" w:rsidRPr="00BB629B" w:rsidRDefault="003315C9" w:rsidP="00F236E6">
            <w:pPr>
              <w:pStyle w:val="TAL"/>
            </w:pPr>
            <w:r w:rsidRPr="00BB629B">
              <w:t>2Rx</w:t>
            </w:r>
          </w:p>
          <w:p w14:paraId="5315263C" w14:textId="77777777" w:rsidR="003315C9" w:rsidRPr="00BB629B" w:rsidRDefault="003315C9" w:rsidP="00F236E6">
            <w:pPr>
              <w:pStyle w:val="TAL"/>
            </w:pPr>
            <w:r w:rsidRPr="00BB629B">
              <w:t>4Rx</w:t>
            </w:r>
          </w:p>
        </w:tc>
      </w:tr>
      <w:tr w:rsidR="003315C9" w:rsidRPr="00BB629B" w14:paraId="4EBC76AA"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2AA0FC1" w14:textId="77777777" w:rsidR="003315C9" w:rsidRPr="00BB629B" w:rsidRDefault="003315C9" w:rsidP="00F236E6">
            <w:pPr>
              <w:pStyle w:val="TAL"/>
              <w:rPr>
                <w:rFonts w:eastAsia="SimSun"/>
                <w:lang w:eastAsia="zh-CN"/>
              </w:rPr>
            </w:pPr>
            <w:r w:rsidRPr="00BB629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312B5AD2" w14:textId="77777777" w:rsidR="003315C9" w:rsidRPr="00BB629B" w:rsidRDefault="003315C9" w:rsidP="00F236E6">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747FFDB"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2F5F08" w14:textId="77777777" w:rsidR="003315C9" w:rsidRPr="00BB629B" w:rsidRDefault="003315C9" w:rsidP="00F236E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5D9404" w14:textId="1B91285B"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043CB0"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99009C" w14:textId="77777777" w:rsidR="003315C9" w:rsidRPr="00BB629B" w:rsidRDefault="003315C9" w:rsidP="00F236E6">
            <w:pPr>
              <w:pStyle w:val="TAL"/>
            </w:pPr>
            <w:r w:rsidRPr="00BB629B">
              <w:t>2Rx</w:t>
            </w:r>
          </w:p>
          <w:p w14:paraId="6EB91DE3" w14:textId="77777777" w:rsidR="003315C9" w:rsidRPr="00BB629B" w:rsidRDefault="003315C9" w:rsidP="00F236E6">
            <w:pPr>
              <w:pStyle w:val="TAL"/>
            </w:pPr>
            <w:r w:rsidRPr="00BB629B">
              <w:t>4Rx</w:t>
            </w:r>
          </w:p>
        </w:tc>
      </w:tr>
      <w:tr w:rsidR="003315C9" w:rsidRPr="00BB629B" w14:paraId="71D4017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F21327F" w14:textId="77777777" w:rsidR="003315C9" w:rsidRPr="00BB629B" w:rsidRDefault="003315C9" w:rsidP="00F236E6">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79B0AB4" w14:textId="77777777" w:rsidR="003315C9" w:rsidRPr="00BB629B" w:rsidRDefault="003315C9" w:rsidP="00F236E6">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F669B2"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5417E05" w14:textId="77777777" w:rsidR="003315C9" w:rsidRPr="00BB629B" w:rsidRDefault="003315C9" w:rsidP="00F236E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8C740A" w14:textId="073E59AF"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w:t>
            </w:r>
            <w:r w:rsidR="003315C9" w:rsidRPr="00BB629B">
              <w:rPr>
                <w:lang w:eastAsia="zh-CN"/>
              </w:rPr>
              <w:t xml:space="preserve"> </w:t>
            </w:r>
            <w:r w:rsidR="003315C9" w:rsidRPr="00BB629B">
              <w:rPr>
                <w:rFonts w:eastAsia="SimSun"/>
                <w:lang w:eastAsia="zh-CN"/>
              </w:rPr>
              <w:t>and NR FR1 measurement</w:t>
            </w:r>
            <w:r w:rsidR="003315C9"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34C7587"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45AA57" w14:textId="77777777" w:rsidR="003315C9" w:rsidRPr="00BB629B" w:rsidRDefault="003315C9" w:rsidP="00F236E6">
            <w:pPr>
              <w:pStyle w:val="TAL"/>
            </w:pPr>
            <w:r w:rsidRPr="00BB629B">
              <w:t>2Rx</w:t>
            </w:r>
          </w:p>
          <w:p w14:paraId="06A48D79" w14:textId="77777777" w:rsidR="003315C9" w:rsidRPr="00BB629B" w:rsidRDefault="003315C9" w:rsidP="00F236E6">
            <w:pPr>
              <w:pStyle w:val="TAL"/>
            </w:pPr>
            <w:r w:rsidRPr="00BB629B">
              <w:t>4Rx</w:t>
            </w:r>
          </w:p>
        </w:tc>
      </w:tr>
      <w:tr w:rsidR="008903FB" w:rsidRPr="00BB629B" w14:paraId="32E5F803"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49405E" w14:textId="77777777" w:rsidR="008903FB" w:rsidRPr="00BB629B" w:rsidRDefault="008903FB" w:rsidP="008903FB">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E374605" w14:textId="77777777" w:rsidR="008903FB" w:rsidRPr="00BB629B" w:rsidRDefault="008903FB" w:rsidP="008903FB">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85E8A3"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A7F3F" w14:textId="2F1BF049"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30590B" w14:textId="266A7DA6"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5D4EDEF" w14:textId="5E63191A"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B8DC3E" w14:textId="77777777" w:rsidR="008903FB" w:rsidRPr="00BB629B" w:rsidRDefault="008903FB" w:rsidP="008903FB">
            <w:pPr>
              <w:pStyle w:val="TAL"/>
            </w:pPr>
            <w:r w:rsidRPr="00BB629B">
              <w:t>2Rx</w:t>
            </w:r>
          </w:p>
        </w:tc>
      </w:tr>
      <w:tr w:rsidR="008903FB" w:rsidRPr="00BB629B" w14:paraId="13EECAB2"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B685B7D" w14:textId="77777777" w:rsidR="008903FB" w:rsidRPr="00BB629B" w:rsidRDefault="008903FB" w:rsidP="008903FB">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D8AA06E" w14:textId="77777777" w:rsidR="008903FB" w:rsidRPr="00BB629B" w:rsidRDefault="008903FB" w:rsidP="008903FB">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A396385"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ABAAB3" w14:textId="1AC6E572"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C07682" w14:textId="416BF229"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C8F3F20" w14:textId="6535F6D1"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75B007" w14:textId="77777777" w:rsidR="008903FB" w:rsidRPr="00BB629B" w:rsidRDefault="008903FB" w:rsidP="008903FB">
            <w:pPr>
              <w:pStyle w:val="TAL"/>
            </w:pPr>
            <w:r w:rsidRPr="00BB629B">
              <w:t>2Rx</w:t>
            </w:r>
          </w:p>
        </w:tc>
      </w:tr>
      <w:tr w:rsidR="008903FB" w:rsidRPr="00BB629B" w14:paraId="09983F9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E2D373" w14:textId="77777777" w:rsidR="008903FB" w:rsidRPr="00BB629B" w:rsidRDefault="008903FB" w:rsidP="008903FB">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AD6B2DF" w14:textId="77777777" w:rsidR="008903FB" w:rsidRPr="00BB629B" w:rsidRDefault="008903FB" w:rsidP="008903FB">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991BE3"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CF8525" w14:textId="624AADA7"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33A054" w14:textId="7D0C8D64"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9A7FB9" w14:textId="65991D8D"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22A171" w14:textId="77777777" w:rsidR="008903FB" w:rsidRPr="00BB629B" w:rsidRDefault="008903FB" w:rsidP="008903FB">
            <w:pPr>
              <w:pStyle w:val="TAL"/>
            </w:pPr>
            <w:r w:rsidRPr="00BB629B">
              <w:t>2Rx</w:t>
            </w:r>
          </w:p>
        </w:tc>
      </w:tr>
      <w:tr w:rsidR="008903FB" w:rsidRPr="00BB629B" w14:paraId="5B8FB1CC"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CC985D" w14:textId="77777777" w:rsidR="008903FB" w:rsidRPr="00BB629B" w:rsidRDefault="008903FB" w:rsidP="008903FB">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FE0213" w14:textId="77777777" w:rsidR="008903FB" w:rsidRPr="00BB629B" w:rsidRDefault="008903FB" w:rsidP="008903FB">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2A26806"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7D6ED8" w14:textId="3E0F9D8A"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1224F1" w14:textId="1FAC3DE6"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200E89" w14:textId="2DCF7287"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DA8791" w14:textId="77777777" w:rsidR="008903FB" w:rsidRPr="00BB629B" w:rsidRDefault="008903FB" w:rsidP="008903FB">
            <w:pPr>
              <w:pStyle w:val="TAL"/>
            </w:pPr>
            <w:r w:rsidRPr="00BB629B">
              <w:t>2Rx</w:t>
            </w:r>
          </w:p>
        </w:tc>
      </w:tr>
      <w:tr w:rsidR="003315C9" w:rsidRPr="00BB629B" w14:paraId="19E3A4D6"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2A4BD25" w14:textId="77777777" w:rsidR="003315C9" w:rsidRPr="00BB629B" w:rsidRDefault="003315C9" w:rsidP="00F236E6">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4F90CB4" w14:textId="77777777" w:rsidR="003315C9" w:rsidRPr="00BB629B" w:rsidRDefault="003315C9" w:rsidP="00F236E6">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169548C" w14:textId="77777777" w:rsidR="003315C9" w:rsidRPr="00BB629B" w:rsidRDefault="003315C9" w:rsidP="00F236E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DD3BC7" w14:textId="77777777" w:rsidR="003315C9" w:rsidRPr="00BB629B" w:rsidRDefault="003315C9" w:rsidP="00F236E6">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4B0E9F" w14:textId="5BDC177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47CAE9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E43E0D5" w14:textId="77777777" w:rsidR="003315C9" w:rsidRPr="00BB629B" w:rsidRDefault="003315C9" w:rsidP="00F236E6">
            <w:pPr>
              <w:pStyle w:val="TAL"/>
            </w:pPr>
            <w:r w:rsidRPr="00BB629B">
              <w:t>2Rx</w:t>
            </w:r>
          </w:p>
          <w:p w14:paraId="2D150167" w14:textId="77777777" w:rsidR="003315C9" w:rsidRPr="00BB629B" w:rsidRDefault="003315C9" w:rsidP="00F236E6">
            <w:pPr>
              <w:pStyle w:val="TAL"/>
            </w:pPr>
            <w:r w:rsidRPr="00BB629B">
              <w:t>4Rx</w:t>
            </w:r>
          </w:p>
        </w:tc>
      </w:tr>
      <w:tr w:rsidR="003315C9" w:rsidRPr="00BB629B" w14:paraId="34D15FD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D37661B"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54F4C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3F170A"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639C91"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67A60E2"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FE3A1D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AC43926" w14:textId="77777777" w:rsidR="003315C9" w:rsidRPr="00BB629B" w:rsidRDefault="003315C9" w:rsidP="00F236E6">
            <w:pPr>
              <w:pStyle w:val="TAL"/>
              <w:rPr>
                <w:rFonts w:eastAsia="PMingLiU" w:cs="Arial"/>
                <w:b/>
                <w:szCs w:val="18"/>
                <w:lang w:eastAsia="zh-TW"/>
              </w:rPr>
            </w:pPr>
          </w:p>
        </w:tc>
      </w:tr>
      <w:tr w:rsidR="003315C9" w:rsidRPr="00BB629B" w14:paraId="3F8210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5F5595D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716131F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8C5BB2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AA71E9"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9E0B2D6"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C39A89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B0665F3" w14:textId="77777777" w:rsidR="003315C9" w:rsidRPr="00BB629B" w:rsidRDefault="003315C9" w:rsidP="00F236E6">
            <w:pPr>
              <w:pStyle w:val="TAL"/>
              <w:rPr>
                <w:rFonts w:eastAsia="PMingLiU" w:cs="Arial"/>
                <w:b/>
                <w:szCs w:val="18"/>
                <w:lang w:eastAsia="zh-TW"/>
              </w:rPr>
            </w:pPr>
          </w:p>
        </w:tc>
      </w:tr>
      <w:tr w:rsidR="003315C9" w:rsidRPr="00BB629B" w14:paraId="6284C59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B02316" w14:textId="77777777" w:rsidR="003315C9" w:rsidRPr="00BB629B" w:rsidRDefault="003315C9" w:rsidP="00F236E6">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F3EEFF0" w14:textId="77777777" w:rsidR="003315C9" w:rsidRPr="00BB629B" w:rsidRDefault="003315C9" w:rsidP="00F236E6">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87A83A"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4D6AFA" w14:textId="77777777" w:rsidR="003315C9" w:rsidRPr="00BB629B" w:rsidRDefault="003315C9" w:rsidP="00F236E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0DAB40" w14:textId="64B9E684"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and E-UTRA </w:t>
            </w:r>
            <w:r w:rsidR="003315C9" w:rsidRPr="00BB629B">
              <w:rPr>
                <w:lang w:eastAsia="zh-CN"/>
              </w:rPr>
              <w:t xml:space="preserve">and SFTD measurements between E-UTRA </w:t>
            </w:r>
            <w:proofErr w:type="spellStart"/>
            <w:r w:rsidR="003315C9" w:rsidRPr="00BB629B">
              <w:rPr>
                <w:lang w:eastAsia="zh-CN"/>
              </w:rPr>
              <w:t>P</w:t>
            </w:r>
            <w:r w:rsidR="00F549F6" w:rsidRPr="00BB629B">
              <w:rPr>
                <w:lang w:eastAsia="zh-CN"/>
              </w:rPr>
              <w:t>c</w:t>
            </w:r>
            <w:r w:rsidR="003315C9" w:rsidRPr="00BB629B">
              <w:rPr>
                <w:lang w:eastAsia="zh-CN"/>
              </w:rPr>
              <w:t>ell</w:t>
            </w:r>
            <w:proofErr w:type="spellEnd"/>
            <w:r w:rsidR="003315C9" w:rsidRPr="00BB629B">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B6F7318" w14:textId="77777777" w:rsidR="003315C9" w:rsidRPr="00BB629B" w:rsidRDefault="003315C9" w:rsidP="00F236E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D9F2614" w14:textId="77777777" w:rsidR="003315C9" w:rsidRPr="00BB629B" w:rsidRDefault="003315C9" w:rsidP="00F236E6">
            <w:pPr>
              <w:pStyle w:val="TAL"/>
            </w:pPr>
            <w:r w:rsidRPr="00BB629B">
              <w:t>2Rx</w:t>
            </w:r>
          </w:p>
          <w:p w14:paraId="7D84963E" w14:textId="77777777" w:rsidR="003315C9" w:rsidRPr="00BB629B" w:rsidRDefault="003315C9" w:rsidP="00F236E6">
            <w:pPr>
              <w:pStyle w:val="TAL"/>
            </w:pPr>
            <w:r w:rsidRPr="00BB629B">
              <w:t>4Rx</w:t>
            </w:r>
          </w:p>
        </w:tc>
      </w:tr>
      <w:tr w:rsidR="003315C9" w:rsidRPr="00BB629B" w14:paraId="0765EAD2"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A9C9EC0" w14:textId="77777777" w:rsidR="003315C9" w:rsidRPr="00BB629B" w:rsidRDefault="003315C9" w:rsidP="00F236E6">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582F961" w14:textId="77777777" w:rsidR="003315C9" w:rsidRPr="00BB629B" w:rsidRDefault="003315C9" w:rsidP="00F236E6">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CA5B89C"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7FF41"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83E7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827ED4"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486C0C" w14:textId="77777777" w:rsidR="003315C9" w:rsidRPr="00BB629B" w:rsidRDefault="003315C9" w:rsidP="00F236E6">
            <w:pPr>
              <w:pStyle w:val="TAL"/>
            </w:pPr>
          </w:p>
        </w:tc>
      </w:tr>
      <w:tr w:rsidR="003315C9" w:rsidRPr="00BB629B" w14:paraId="4E6F494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BEE2153" w14:textId="77777777" w:rsidR="003315C9" w:rsidRPr="00BB629B" w:rsidRDefault="003315C9" w:rsidP="00F236E6">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815F58" w14:textId="77777777" w:rsidR="003315C9" w:rsidRPr="00BB629B" w:rsidRDefault="003315C9" w:rsidP="00F236E6">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3385EA"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53EC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5E076"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60E0F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A426BF" w14:textId="77777777" w:rsidR="003315C9" w:rsidRPr="00BB629B" w:rsidRDefault="003315C9" w:rsidP="00F236E6">
            <w:pPr>
              <w:pStyle w:val="TAL"/>
            </w:pPr>
          </w:p>
        </w:tc>
      </w:tr>
      <w:tr w:rsidR="003315C9" w:rsidRPr="00BB629B" w14:paraId="7097C9A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59EA41" w14:textId="77777777" w:rsidR="003315C9" w:rsidRPr="00BB629B" w:rsidRDefault="003315C9" w:rsidP="00F236E6">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7A7C7675" w14:textId="77777777" w:rsidR="003315C9" w:rsidRPr="00BB629B" w:rsidRDefault="003315C9" w:rsidP="00F236E6">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3D96536"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0C8217"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E76C0B" w14:textId="3F38F331"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128CAF8"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FF785D" w14:textId="77777777" w:rsidR="003315C9" w:rsidRPr="00BB629B" w:rsidRDefault="003315C9" w:rsidP="00F236E6">
            <w:pPr>
              <w:pStyle w:val="TAL"/>
            </w:pPr>
            <w:r w:rsidRPr="00BB629B">
              <w:t>2Rx</w:t>
            </w:r>
          </w:p>
          <w:p w14:paraId="07B973B0" w14:textId="77777777" w:rsidR="003315C9" w:rsidRPr="00BB629B" w:rsidRDefault="003315C9" w:rsidP="00F236E6">
            <w:pPr>
              <w:pStyle w:val="TAL"/>
            </w:pPr>
            <w:r w:rsidRPr="00BB629B">
              <w:t>4Rx</w:t>
            </w:r>
          </w:p>
        </w:tc>
      </w:tr>
      <w:tr w:rsidR="003315C9" w:rsidRPr="00BB629B" w14:paraId="478EFEAF"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1F0327" w14:textId="77777777" w:rsidR="003315C9" w:rsidRPr="00BB629B" w:rsidRDefault="003315C9" w:rsidP="00F236E6">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2C8A4BD" w14:textId="77777777" w:rsidR="003315C9" w:rsidRPr="00BB629B" w:rsidRDefault="003315C9" w:rsidP="00F236E6">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664E1FE"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3EA65D"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811680" w14:textId="6B359063"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4908B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E10525" w14:textId="77777777" w:rsidR="003315C9" w:rsidRPr="00BB629B" w:rsidRDefault="003315C9" w:rsidP="00F236E6">
            <w:pPr>
              <w:pStyle w:val="TAL"/>
            </w:pPr>
            <w:r w:rsidRPr="00BB629B">
              <w:t>2Rx</w:t>
            </w:r>
          </w:p>
        </w:tc>
      </w:tr>
      <w:tr w:rsidR="003315C9" w:rsidRPr="00BB629B" w14:paraId="3EAE99B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CD59C9" w14:textId="77777777" w:rsidR="003315C9" w:rsidRPr="00BB629B" w:rsidRDefault="003315C9" w:rsidP="00F236E6">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A6889" w14:textId="77777777" w:rsidR="003315C9" w:rsidRPr="00BB629B" w:rsidRDefault="003315C9" w:rsidP="00F236E6">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89148E"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65BB0"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2916"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2CE2A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00A460" w14:textId="77777777" w:rsidR="003315C9" w:rsidRPr="00BB629B" w:rsidRDefault="003315C9" w:rsidP="00F236E6">
            <w:pPr>
              <w:pStyle w:val="TAL"/>
            </w:pPr>
          </w:p>
        </w:tc>
      </w:tr>
      <w:tr w:rsidR="003315C9" w:rsidRPr="00BB629B" w14:paraId="054FA11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4BED14" w14:textId="77777777" w:rsidR="003315C9" w:rsidRPr="00BB629B" w:rsidRDefault="003315C9" w:rsidP="00F236E6">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AD2EBD0" w14:textId="77777777" w:rsidR="003315C9" w:rsidRPr="00BB629B" w:rsidRDefault="003315C9" w:rsidP="00F236E6">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AD5258"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3CD442"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A7BD19" w14:textId="3DAB58DF"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20E28BF"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3DF7DC" w14:textId="77777777" w:rsidR="003315C9" w:rsidRPr="00BB629B" w:rsidRDefault="003315C9" w:rsidP="00F236E6">
            <w:pPr>
              <w:pStyle w:val="TAL"/>
            </w:pPr>
            <w:r w:rsidRPr="00BB629B">
              <w:t>2Rx</w:t>
            </w:r>
          </w:p>
          <w:p w14:paraId="385A8FE9" w14:textId="77777777" w:rsidR="003315C9" w:rsidRPr="00BB629B" w:rsidRDefault="003315C9" w:rsidP="00F236E6">
            <w:pPr>
              <w:pStyle w:val="TAL"/>
            </w:pPr>
            <w:r w:rsidRPr="00BB629B">
              <w:t>4Rx</w:t>
            </w:r>
          </w:p>
        </w:tc>
      </w:tr>
      <w:tr w:rsidR="003315C9" w:rsidRPr="00BB629B" w14:paraId="619F239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E36863" w14:textId="77777777" w:rsidR="003315C9" w:rsidRPr="00BB629B" w:rsidRDefault="003315C9" w:rsidP="00F236E6">
            <w:pPr>
              <w:pStyle w:val="TAL"/>
              <w:rPr>
                <w:rFonts w:eastAsia="SimSun"/>
                <w:lang w:eastAsia="zh-CN"/>
              </w:rPr>
            </w:pPr>
            <w:r w:rsidRPr="00BB629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1287BEC" w14:textId="77777777" w:rsidR="003315C9" w:rsidRPr="00BB629B" w:rsidRDefault="003315C9" w:rsidP="00F236E6">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270465"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E0739B"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BFBDC6" w14:textId="6921DC08"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7E0452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CA86B8" w14:textId="77777777" w:rsidR="003315C9" w:rsidRPr="00BB629B" w:rsidRDefault="003315C9" w:rsidP="00F236E6">
            <w:pPr>
              <w:pStyle w:val="TAL"/>
            </w:pPr>
            <w:r w:rsidRPr="00BB629B">
              <w:t>2Rx</w:t>
            </w:r>
          </w:p>
        </w:tc>
      </w:tr>
      <w:tr w:rsidR="003315C9" w:rsidRPr="00BB629B" w14:paraId="5E5BD2A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258DDC" w14:textId="77777777" w:rsidR="003315C9" w:rsidRPr="00BB629B" w:rsidRDefault="003315C9" w:rsidP="00F236E6">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8BFEC45" w14:textId="77777777" w:rsidR="003315C9" w:rsidRPr="00BB629B" w:rsidRDefault="003315C9" w:rsidP="00F236E6">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D7C126"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99D7C"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B46E2"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9B25B9"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02CC13" w14:textId="77777777" w:rsidR="003315C9" w:rsidRPr="00BB629B" w:rsidRDefault="003315C9" w:rsidP="00F236E6">
            <w:pPr>
              <w:pStyle w:val="TAL"/>
            </w:pPr>
          </w:p>
        </w:tc>
      </w:tr>
      <w:tr w:rsidR="003315C9" w:rsidRPr="00BB629B" w14:paraId="5DD4477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ACA570" w14:textId="77777777" w:rsidR="003315C9" w:rsidRPr="00BB629B" w:rsidRDefault="003315C9" w:rsidP="00F236E6">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1537496" w14:textId="77777777" w:rsidR="003315C9" w:rsidRPr="00BB629B" w:rsidRDefault="003315C9" w:rsidP="00F236E6">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AC4920"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7E3806"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38317F" w14:textId="3868D6E2"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0CF9D98"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DD9C80" w14:textId="77777777" w:rsidR="003315C9" w:rsidRPr="00BB629B" w:rsidRDefault="003315C9" w:rsidP="00F236E6">
            <w:pPr>
              <w:pStyle w:val="TAL"/>
            </w:pPr>
            <w:r w:rsidRPr="00BB629B">
              <w:t>2Rx</w:t>
            </w:r>
          </w:p>
          <w:p w14:paraId="5BC98A87" w14:textId="77777777" w:rsidR="003315C9" w:rsidRPr="00BB629B" w:rsidRDefault="003315C9" w:rsidP="00F236E6">
            <w:pPr>
              <w:pStyle w:val="TAL"/>
            </w:pPr>
            <w:r w:rsidRPr="00BB629B">
              <w:t>4Rx</w:t>
            </w:r>
          </w:p>
        </w:tc>
      </w:tr>
      <w:tr w:rsidR="003315C9" w:rsidRPr="00BB629B" w14:paraId="799459E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59132" w14:textId="77777777" w:rsidR="003315C9" w:rsidRPr="00BB629B" w:rsidRDefault="003315C9" w:rsidP="00F236E6">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D5FE828" w14:textId="77777777" w:rsidR="003315C9" w:rsidRPr="00BB629B" w:rsidRDefault="003315C9" w:rsidP="00F236E6">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35A1AD4"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C3F7C1"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047E8E" w14:textId="40A7DE01"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E77E674"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D0B3F3" w14:textId="77777777" w:rsidR="003315C9" w:rsidRPr="00BB629B" w:rsidRDefault="003315C9" w:rsidP="00F236E6">
            <w:pPr>
              <w:pStyle w:val="TAL"/>
            </w:pPr>
            <w:r w:rsidRPr="00BB629B">
              <w:t>2Rx</w:t>
            </w:r>
          </w:p>
        </w:tc>
      </w:tr>
      <w:tr w:rsidR="003315C9" w:rsidRPr="00BB629B" w14:paraId="444A29F7"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F6B941" w14:textId="1E544A1A" w:rsidR="003315C9" w:rsidRDefault="003315C9" w:rsidP="00F236E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B48D618" w14:textId="17E05ABE" w:rsidR="007A4D5A" w:rsidRPr="00BB629B" w:rsidRDefault="007A4D5A" w:rsidP="00F236E6">
            <w:pPr>
              <w:pStyle w:val="TAN"/>
              <w:rPr>
                <w:lang w:eastAsia="zh-TW"/>
              </w:rPr>
            </w:pPr>
            <w:r w:rsidRPr="007A4D5A">
              <w:rPr>
                <w:lang w:eastAsia="zh-TW"/>
              </w:rPr>
              <w:t xml:space="preserve">NOTE </w:t>
            </w:r>
            <w:r w:rsidR="000C3DCB">
              <w:rPr>
                <w:lang w:eastAsia="zh-TW"/>
              </w:rPr>
              <w:t>2</w:t>
            </w:r>
            <w:r w:rsidRPr="007A4D5A">
              <w:rPr>
                <w:lang w:eastAsia="zh-TW"/>
              </w:rPr>
              <w:t>:</w:t>
            </w:r>
            <w:r w:rsidRPr="007A4D5A">
              <w:rPr>
                <w:lang w:eastAsia="zh-TW"/>
              </w:rPr>
              <w:tab/>
              <w:t>Test cases in TS 38.533 [5] clause 8 only apply to non-</w:t>
            </w:r>
            <w:proofErr w:type="spellStart"/>
            <w:r w:rsidRPr="007A4D5A">
              <w:rPr>
                <w:lang w:eastAsia="zh-TW"/>
              </w:rPr>
              <w:t>RedCap</w:t>
            </w:r>
            <w:proofErr w:type="spellEnd"/>
            <w:r w:rsidRPr="007A4D5A">
              <w:rPr>
                <w:lang w:eastAsia="zh-TW"/>
              </w:rPr>
              <w:t xml:space="preserve"> UEs. For </w:t>
            </w:r>
            <w:proofErr w:type="spellStart"/>
            <w:r w:rsidRPr="007A4D5A">
              <w:rPr>
                <w:lang w:eastAsia="zh-TW"/>
              </w:rPr>
              <w:t>RedCap</w:t>
            </w:r>
            <w:proofErr w:type="spellEnd"/>
            <w:r w:rsidRPr="007A4D5A">
              <w:rPr>
                <w:lang w:eastAsia="zh-TW"/>
              </w:rPr>
              <w:t xml:space="preserve"> UEs, Test cases in TS 38.533 [5] clause 18 apply.</w:t>
            </w:r>
          </w:p>
        </w:tc>
      </w:tr>
    </w:tbl>
    <w:p w14:paraId="6C38BB00" w14:textId="77777777" w:rsidR="003315C9" w:rsidRPr="00BB629B" w:rsidRDefault="003315C9" w:rsidP="003315C9"/>
    <w:p w14:paraId="576AD9C6" w14:textId="77777777" w:rsidR="003315C9" w:rsidRPr="00BB629B" w:rsidRDefault="003315C9" w:rsidP="003315C9">
      <w:pPr>
        <w:pStyle w:val="TH"/>
      </w:pPr>
      <w:r w:rsidRPr="00BB629B">
        <w:lastRenderedPageBreak/>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w:t>
            </w:r>
            <w:proofErr w:type="spellStart"/>
            <w:r w:rsidR="003315C9"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3315C9" w:rsidRPr="00BB629B" w14:paraId="7823921B" w14:textId="77777777" w:rsidTr="006F096B">
        <w:trPr>
          <w:tblHeader/>
          <w:jc w:val="center"/>
        </w:trPr>
        <w:tc>
          <w:tcPr>
            <w:tcW w:w="407" w:type="pct"/>
            <w:tcBorders>
              <w:top w:val="single" w:sz="4" w:space="0" w:color="auto"/>
              <w:left w:val="single" w:sz="4" w:space="0" w:color="auto"/>
              <w:bottom w:val="nil"/>
              <w:right w:val="single" w:sz="4" w:space="0" w:color="auto"/>
            </w:tcBorders>
            <w:hideMark/>
          </w:tcPr>
          <w:p w14:paraId="345F745B" w14:textId="77777777" w:rsidR="003315C9" w:rsidRPr="00BB629B" w:rsidRDefault="003315C9" w:rsidP="00F236E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4CFF9BF4" w14:textId="77777777" w:rsidR="003315C9" w:rsidRPr="00BB629B" w:rsidRDefault="003315C9" w:rsidP="00F236E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050EB1C4" w14:textId="77777777" w:rsidR="003315C9" w:rsidRPr="00BB629B" w:rsidRDefault="003315C9" w:rsidP="00F236E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1FC662AE" w14:textId="77777777" w:rsidR="003315C9" w:rsidRPr="00BB629B" w:rsidRDefault="003315C9" w:rsidP="00F236E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8C462B6" w14:textId="77777777" w:rsidR="003315C9" w:rsidRPr="00BB629B" w:rsidRDefault="003315C9" w:rsidP="00F236E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410BAE1E" w14:textId="77777777" w:rsidR="003315C9" w:rsidRPr="00BB629B" w:rsidRDefault="003315C9" w:rsidP="00F236E6">
            <w:pPr>
              <w:pStyle w:val="TAH"/>
            </w:pPr>
            <w:r w:rsidRPr="00BB629B">
              <w:rPr>
                <w:lang w:eastAsia="zh-TW"/>
              </w:rPr>
              <w:t>Branch</w:t>
            </w:r>
          </w:p>
        </w:tc>
      </w:tr>
      <w:tr w:rsidR="003315C9" w:rsidRPr="00BB629B" w14:paraId="5039B4F4" w14:textId="77777777" w:rsidTr="006F096B">
        <w:trPr>
          <w:tblHeader/>
          <w:jc w:val="center"/>
        </w:trPr>
        <w:tc>
          <w:tcPr>
            <w:tcW w:w="407" w:type="pct"/>
            <w:tcBorders>
              <w:top w:val="nil"/>
              <w:left w:val="single" w:sz="4" w:space="0" w:color="auto"/>
              <w:bottom w:val="single" w:sz="4" w:space="0" w:color="auto"/>
              <w:right w:val="single" w:sz="4" w:space="0" w:color="auto"/>
            </w:tcBorders>
          </w:tcPr>
          <w:p w14:paraId="07A91484" w14:textId="77777777" w:rsidR="003315C9" w:rsidRPr="00BB629B" w:rsidRDefault="003315C9" w:rsidP="00F236E6">
            <w:pPr>
              <w:pStyle w:val="TAH"/>
            </w:pPr>
          </w:p>
        </w:tc>
        <w:tc>
          <w:tcPr>
            <w:tcW w:w="1571" w:type="pct"/>
            <w:tcBorders>
              <w:top w:val="nil"/>
              <w:left w:val="single" w:sz="4" w:space="0" w:color="auto"/>
              <w:bottom w:val="single" w:sz="4" w:space="0" w:color="auto"/>
              <w:right w:val="single" w:sz="4" w:space="0" w:color="auto"/>
            </w:tcBorders>
          </w:tcPr>
          <w:p w14:paraId="7C84C56B" w14:textId="77777777" w:rsidR="003315C9" w:rsidRPr="00BB629B" w:rsidRDefault="003315C9" w:rsidP="00F236E6">
            <w:pPr>
              <w:pStyle w:val="TAH"/>
            </w:pPr>
          </w:p>
        </w:tc>
        <w:tc>
          <w:tcPr>
            <w:tcW w:w="287" w:type="pct"/>
            <w:tcBorders>
              <w:top w:val="nil"/>
              <w:left w:val="single" w:sz="4" w:space="0" w:color="auto"/>
              <w:bottom w:val="single" w:sz="4" w:space="0" w:color="auto"/>
              <w:right w:val="single" w:sz="4" w:space="0" w:color="auto"/>
            </w:tcBorders>
          </w:tcPr>
          <w:p w14:paraId="0C96A64A" w14:textId="77777777" w:rsidR="003315C9" w:rsidRPr="00BB629B" w:rsidRDefault="003315C9" w:rsidP="00F236E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0A7627A6" w14:textId="77777777" w:rsidR="003315C9" w:rsidRPr="00BB629B" w:rsidRDefault="003315C9" w:rsidP="00F236E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1DBB8B5" w14:textId="77777777" w:rsidR="003315C9" w:rsidRPr="00BB629B" w:rsidRDefault="003315C9" w:rsidP="00F236E6">
            <w:pPr>
              <w:pStyle w:val="TAH"/>
            </w:pPr>
            <w:r w:rsidRPr="00BB629B">
              <w:t>Comment</w:t>
            </w:r>
          </w:p>
        </w:tc>
        <w:tc>
          <w:tcPr>
            <w:tcW w:w="722" w:type="pct"/>
            <w:tcBorders>
              <w:top w:val="nil"/>
              <w:left w:val="single" w:sz="4" w:space="0" w:color="auto"/>
              <w:bottom w:val="single" w:sz="4" w:space="0" w:color="auto"/>
              <w:right w:val="single" w:sz="4" w:space="0" w:color="auto"/>
            </w:tcBorders>
          </w:tcPr>
          <w:p w14:paraId="1549FACE" w14:textId="77777777" w:rsidR="003315C9" w:rsidRPr="00BB629B" w:rsidRDefault="003315C9" w:rsidP="00F236E6">
            <w:pPr>
              <w:pStyle w:val="TAH"/>
            </w:pPr>
          </w:p>
        </w:tc>
        <w:tc>
          <w:tcPr>
            <w:tcW w:w="500" w:type="pct"/>
            <w:tcBorders>
              <w:top w:val="nil"/>
              <w:left w:val="single" w:sz="4" w:space="0" w:color="auto"/>
              <w:bottom w:val="single" w:sz="4" w:space="0" w:color="auto"/>
              <w:right w:val="single" w:sz="4" w:space="0" w:color="auto"/>
            </w:tcBorders>
          </w:tcPr>
          <w:p w14:paraId="52277ED6" w14:textId="77777777" w:rsidR="003315C9" w:rsidRPr="00BB629B" w:rsidRDefault="003315C9" w:rsidP="00F236E6">
            <w:pPr>
              <w:pStyle w:val="TAH"/>
            </w:pPr>
          </w:p>
        </w:tc>
      </w:tr>
      <w:tr w:rsidR="003315C9" w:rsidRPr="00BB629B" w14:paraId="0E90F9E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3315C9" w:rsidRPr="00BB629B" w:rsidRDefault="003315C9" w:rsidP="00F236E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3315C9" w:rsidRPr="00BB629B" w:rsidRDefault="003315C9" w:rsidP="00F236E6">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3315C9" w:rsidRPr="00BB629B" w:rsidRDefault="003315C9" w:rsidP="00F236E6">
            <w:pPr>
              <w:pStyle w:val="TAL"/>
              <w:rPr>
                <w:b/>
                <w:lang w:eastAsia="zh-CN"/>
              </w:rPr>
            </w:pPr>
          </w:p>
        </w:tc>
      </w:tr>
      <w:tr w:rsidR="006F096B" w:rsidRPr="004A0E7C" w14:paraId="3AAD89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6F096B" w:rsidRPr="004A0E7C" w:rsidRDefault="006F096B" w:rsidP="005C26C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6F096B" w:rsidRPr="004A0E7C" w:rsidRDefault="006F096B" w:rsidP="005C26C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6F096B" w:rsidRPr="004A0E7C" w:rsidRDefault="006F096B" w:rsidP="005C26C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6F096B" w:rsidRPr="004A0E7C" w:rsidRDefault="006F096B" w:rsidP="005C26C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6F096B" w:rsidRPr="004A0E7C" w:rsidRDefault="006F096B"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6F096B" w:rsidRPr="004A0E7C" w:rsidRDefault="006F096B" w:rsidP="005C26C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6F096B" w:rsidRPr="004A0E7C" w:rsidRDefault="006F096B" w:rsidP="005C26C6">
            <w:pPr>
              <w:pStyle w:val="TAL"/>
              <w:rPr>
                <w:b/>
                <w:lang w:eastAsia="zh-CN"/>
              </w:rPr>
            </w:pPr>
          </w:p>
        </w:tc>
      </w:tr>
      <w:tr w:rsidR="006F096B" w:rsidRPr="004A0E7C" w14:paraId="7790095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E6F66C7" w14:textId="77777777" w:rsidR="006F096B" w:rsidRPr="004A0E7C" w:rsidRDefault="006F096B" w:rsidP="000A5C5F">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02C6BCD5" w14:textId="77777777" w:rsidR="006F096B" w:rsidRPr="004A0E7C" w:rsidRDefault="006F096B" w:rsidP="000A5C5F">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D46F75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CAFA3"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E3ACC92" w14:textId="545CC8C1"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0C6B409"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F5A38B" w14:textId="77777777" w:rsidR="006F096B" w:rsidRPr="004A0E7C" w:rsidRDefault="006F096B" w:rsidP="005C26C6">
            <w:pPr>
              <w:pStyle w:val="TAL"/>
              <w:rPr>
                <w:lang w:eastAsia="zh-CN"/>
              </w:rPr>
            </w:pPr>
            <w:r w:rsidRPr="004A0E7C">
              <w:rPr>
                <w:lang w:eastAsia="zh-CN"/>
              </w:rPr>
              <w:t>1Rx</w:t>
            </w:r>
          </w:p>
        </w:tc>
      </w:tr>
      <w:tr w:rsidR="006F096B" w:rsidRPr="004A0E7C" w14:paraId="3E982EB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BC487B5" w14:textId="77777777" w:rsidR="006F096B" w:rsidRPr="004A0E7C" w:rsidRDefault="006F096B" w:rsidP="000A5C5F">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6D9710E1" w14:textId="77777777" w:rsidR="006F096B" w:rsidRPr="004A0E7C" w:rsidRDefault="006F096B" w:rsidP="000A5C5F">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76F77C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52163B"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2BBD95" w14:textId="23591895"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2B14E967"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4AD9F3" w14:textId="77777777" w:rsidR="006F096B" w:rsidRPr="004A0E7C" w:rsidRDefault="006F096B" w:rsidP="005C26C6">
            <w:pPr>
              <w:pStyle w:val="TAL"/>
              <w:rPr>
                <w:lang w:eastAsia="zh-CN"/>
              </w:rPr>
            </w:pPr>
            <w:r w:rsidRPr="004A0E7C">
              <w:rPr>
                <w:lang w:eastAsia="zh-CN"/>
              </w:rPr>
              <w:t>2Rx</w:t>
            </w:r>
          </w:p>
        </w:tc>
      </w:tr>
      <w:tr w:rsidR="006F096B" w:rsidRPr="004A0E7C" w14:paraId="2F3AA8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F444052" w14:textId="77777777" w:rsidR="006F096B" w:rsidRPr="004A0E7C" w:rsidRDefault="006F096B" w:rsidP="000A5C5F">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28648BF1" w14:textId="77777777" w:rsidR="006F096B" w:rsidRPr="004A0E7C" w:rsidRDefault="006F096B" w:rsidP="000A5C5F">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345963A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10C54"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452ECBA" w14:textId="1BBB562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C5058DC"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6DE017" w14:textId="77777777" w:rsidR="006F096B" w:rsidRPr="004A0E7C" w:rsidRDefault="006F096B" w:rsidP="005C26C6">
            <w:pPr>
              <w:pStyle w:val="TAL"/>
              <w:rPr>
                <w:lang w:eastAsia="zh-CN"/>
              </w:rPr>
            </w:pPr>
            <w:r w:rsidRPr="004A0E7C">
              <w:rPr>
                <w:lang w:eastAsia="zh-CN"/>
              </w:rPr>
              <w:t>1Rx</w:t>
            </w:r>
          </w:p>
        </w:tc>
      </w:tr>
      <w:tr w:rsidR="006F096B" w:rsidRPr="004A0E7C" w14:paraId="7615964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8713165" w14:textId="77777777" w:rsidR="006F096B" w:rsidRPr="004A0E7C" w:rsidRDefault="006F096B" w:rsidP="000A5C5F">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2980E0D6" w14:textId="77777777" w:rsidR="006F096B" w:rsidRPr="004A0E7C" w:rsidRDefault="006F096B" w:rsidP="000A5C5F">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03E3002"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C49464"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7DAE1A" w14:textId="722F388E"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C8CD2F8"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1863E6C" w14:textId="77777777" w:rsidR="006F096B" w:rsidRPr="004A0E7C" w:rsidRDefault="006F096B" w:rsidP="005C26C6">
            <w:pPr>
              <w:pStyle w:val="TAL"/>
              <w:rPr>
                <w:lang w:eastAsia="zh-CN"/>
              </w:rPr>
            </w:pPr>
            <w:r w:rsidRPr="004A0E7C">
              <w:rPr>
                <w:lang w:eastAsia="zh-CN"/>
              </w:rPr>
              <w:t>2Rx</w:t>
            </w:r>
          </w:p>
        </w:tc>
      </w:tr>
      <w:tr w:rsidR="006F096B" w:rsidRPr="004A0E7C" w14:paraId="132E2304"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329129" w14:textId="77777777" w:rsidR="006F096B" w:rsidRPr="004A0E7C" w:rsidRDefault="006F096B" w:rsidP="000A5C5F">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6FF79F71" w14:textId="77777777" w:rsidR="006F096B" w:rsidRPr="004A0E7C" w:rsidRDefault="006F096B" w:rsidP="000A5C5F">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09ACB22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3C5991" w14:textId="6B26C3FF"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4344D4C3" w14:textId="7777777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2A30273"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A1C5CE" w14:textId="77777777" w:rsidR="006F096B" w:rsidRPr="004A0E7C" w:rsidRDefault="006F096B" w:rsidP="005C26C6">
            <w:pPr>
              <w:pStyle w:val="TAL"/>
              <w:rPr>
                <w:lang w:eastAsia="zh-CN"/>
              </w:rPr>
            </w:pPr>
            <w:r w:rsidRPr="004A0E7C">
              <w:rPr>
                <w:lang w:eastAsia="zh-CN"/>
              </w:rPr>
              <w:t>1Rx</w:t>
            </w:r>
          </w:p>
        </w:tc>
      </w:tr>
      <w:tr w:rsidR="006F096B" w:rsidRPr="004A0E7C" w14:paraId="1B1951F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C020640" w14:textId="77777777" w:rsidR="006F096B" w:rsidRPr="004A0E7C" w:rsidRDefault="006F096B" w:rsidP="000A5C5F">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24B6C621" w14:textId="77777777" w:rsidR="006F096B" w:rsidRPr="004A0E7C" w:rsidRDefault="006F096B" w:rsidP="000A5C5F">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2DBA3A7"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21F1F9" w14:textId="2ACD141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44C88B1" w14:textId="77777777"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724C0B9"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8024B8E" w14:textId="77777777" w:rsidR="006F096B" w:rsidRPr="004A0E7C" w:rsidRDefault="006F096B" w:rsidP="005C26C6">
            <w:pPr>
              <w:pStyle w:val="TAL"/>
              <w:rPr>
                <w:lang w:eastAsia="zh-CN"/>
              </w:rPr>
            </w:pPr>
            <w:r w:rsidRPr="004A0E7C">
              <w:rPr>
                <w:lang w:eastAsia="zh-CN"/>
              </w:rPr>
              <w:t>2Rx</w:t>
            </w:r>
          </w:p>
        </w:tc>
      </w:tr>
      <w:tr w:rsidR="006F096B" w:rsidRPr="004A0E7C" w14:paraId="2B7E8B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403B" w14:textId="77777777" w:rsidR="006F096B" w:rsidRPr="004A0E7C" w:rsidRDefault="006F096B" w:rsidP="000A5C5F">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482EE68F" w14:textId="77777777" w:rsidR="006F096B" w:rsidRPr="004A0E7C" w:rsidRDefault="006F096B" w:rsidP="000A5C5F">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A4FCE9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8478" w14:textId="7F856B5D"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8A7D4F9" w14:textId="7777777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9A22528"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783B0E" w14:textId="77777777" w:rsidR="006F096B" w:rsidRPr="004A0E7C" w:rsidRDefault="006F096B" w:rsidP="005C26C6">
            <w:pPr>
              <w:pStyle w:val="TAL"/>
              <w:rPr>
                <w:lang w:eastAsia="zh-CN"/>
              </w:rPr>
            </w:pPr>
            <w:r w:rsidRPr="004A0E7C">
              <w:rPr>
                <w:lang w:eastAsia="zh-CN"/>
              </w:rPr>
              <w:t>1Rx</w:t>
            </w:r>
          </w:p>
        </w:tc>
      </w:tr>
      <w:tr w:rsidR="006F096B" w:rsidRPr="004A0E7C" w14:paraId="2E18181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0C94A6C" w14:textId="77777777" w:rsidR="006F096B" w:rsidRPr="004A0E7C" w:rsidRDefault="006F096B" w:rsidP="000A5C5F">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538EB99" w14:textId="77777777" w:rsidR="006F096B" w:rsidRPr="004A0E7C" w:rsidRDefault="006F096B" w:rsidP="000A5C5F">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B328AB"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2C0B06" w14:textId="770675E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3AFDC65" w14:textId="77777777"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CA6C1D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4683DD0" w14:textId="77777777" w:rsidR="006F096B" w:rsidRPr="004A0E7C" w:rsidRDefault="006F096B" w:rsidP="005C26C6">
            <w:pPr>
              <w:pStyle w:val="TAL"/>
              <w:rPr>
                <w:lang w:eastAsia="zh-CN"/>
              </w:rPr>
            </w:pPr>
            <w:r w:rsidRPr="004A0E7C">
              <w:rPr>
                <w:lang w:eastAsia="zh-CN"/>
              </w:rPr>
              <w:t>2Rx</w:t>
            </w:r>
          </w:p>
        </w:tc>
      </w:tr>
      <w:tr w:rsidR="006F096B" w:rsidRPr="004A0E7C" w14:paraId="47BF083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6F096B" w:rsidRPr="004A0E7C" w:rsidRDefault="006F096B" w:rsidP="005C26C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6F096B" w:rsidRPr="004A0E7C" w:rsidRDefault="006F096B" w:rsidP="005C26C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6F096B" w:rsidRPr="004A0E7C" w:rsidRDefault="006F096B" w:rsidP="005C26C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6F096B" w:rsidRPr="004A0E7C" w:rsidRDefault="006F096B" w:rsidP="005C26C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6F096B" w:rsidRPr="004A0E7C" w:rsidRDefault="006F096B" w:rsidP="005C26C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6F096B" w:rsidRPr="004A0E7C" w:rsidRDefault="006F096B" w:rsidP="005C26C6">
            <w:pPr>
              <w:pStyle w:val="TAL"/>
              <w:rPr>
                <w:lang w:eastAsia="zh-CN"/>
              </w:rPr>
            </w:pPr>
          </w:p>
        </w:tc>
      </w:tr>
      <w:tr w:rsidR="006F096B" w:rsidRPr="004A0E7C" w14:paraId="79BA0FE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AC2FBC" w14:textId="77777777" w:rsidR="006F096B" w:rsidRPr="004A0E7C" w:rsidRDefault="006F096B" w:rsidP="000A5C5F">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16AFE06B" w14:textId="77777777" w:rsidR="006F096B" w:rsidRPr="004A0E7C" w:rsidRDefault="006F096B" w:rsidP="000A5C5F">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441274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8D0120"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670E7C9" w14:textId="7777777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790EF1"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F2D50" w14:textId="77777777" w:rsidR="006F096B" w:rsidRPr="004A0E7C" w:rsidRDefault="006F096B" w:rsidP="005C26C6">
            <w:pPr>
              <w:pStyle w:val="TAL"/>
              <w:rPr>
                <w:lang w:eastAsia="zh-CN"/>
              </w:rPr>
            </w:pPr>
            <w:r w:rsidRPr="004A0E7C">
              <w:rPr>
                <w:lang w:eastAsia="zh-CN"/>
              </w:rPr>
              <w:t>1Rx</w:t>
            </w:r>
          </w:p>
        </w:tc>
      </w:tr>
      <w:tr w:rsidR="006F096B" w:rsidRPr="004A0E7C" w14:paraId="5BFD247E"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20119CF" w14:textId="77777777" w:rsidR="006F096B" w:rsidRPr="004A0E7C" w:rsidRDefault="006F096B" w:rsidP="000A5C5F">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2F481502" w14:textId="77777777" w:rsidR="006F096B" w:rsidRPr="004A0E7C" w:rsidRDefault="006F096B" w:rsidP="000A5C5F">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B5ABC7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FD6A7C"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EEB130E" w14:textId="77777777"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46CB2B"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ECE43F" w14:textId="77777777" w:rsidR="006F096B" w:rsidRPr="004A0E7C" w:rsidRDefault="006F096B" w:rsidP="005C26C6">
            <w:pPr>
              <w:pStyle w:val="TAL"/>
              <w:rPr>
                <w:lang w:eastAsia="zh-CN"/>
              </w:rPr>
            </w:pPr>
            <w:r w:rsidRPr="004A0E7C">
              <w:rPr>
                <w:lang w:eastAsia="zh-CN"/>
              </w:rPr>
              <w:t>2Rx</w:t>
            </w:r>
          </w:p>
        </w:tc>
      </w:tr>
      <w:tr w:rsidR="006F096B" w:rsidRPr="004A0E7C" w14:paraId="62C325D5"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96DED49" w14:textId="37100349" w:rsidR="006F096B" w:rsidRPr="004A0E7C" w:rsidRDefault="006F096B" w:rsidP="000A5C5F">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934D87F" w14:textId="77777777" w:rsidR="006F096B" w:rsidRPr="004A0E7C" w:rsidRDefault="006F096B" w:rsidP="000A5C5F">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6B6244D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801F7"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701EFF" w14:textId="7777777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461F44F"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E61BBE" w14:textId="77777777" w:rsidR="006F096B" w:rsidRPr="004A0E7C" w:rsidRDefault="006F096B" w:rsidP="005C26C6">
            <w:pPr>
              <w:pStyle w:val="TAL"/>
              <w:rPr>
                <w:lang w:eastAsia="zh-CN"/>
              </w:rPr>
            </w:pPr>
            <w:r w:rsidRPr="004A0E7C">
              <w:rPr>
                <w:lang w:eastAsia="zh-CN"/>
              </w:rPr>
              <w:t>1Rx</w:t>
            </w:r>
          </w:p>
        </w:tc>
      </w:tr>
      <w:tr w:rsidR="006F096B" w:rsidRPr="004A0E7C" w14:paraId="5432A18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8F461A" w14:textId="2B0F1B57" w:rsidR="006F096B" w:rsidRPr="004A0E7C" w:rsidRDefault="006F096B" w:rsidP="000A5C5F">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813899" w14:textId="77777777" w:rsidR="006F096B" w:rsidRPr="004A0E7C" w:rsidRDefault="006F096B" w:rsidP="000A5C5F">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A6527D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B5356D"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3CF486E" w14:textId="77777777"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21A4F6C"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665A333" w14:textId="77777777" w:rsidR="006F096B" w:rsidRPr="004A0E7C" w:rsidRDefault="006F096B" w:rsidP="005C26C6">
            <w:pPr>
              <w:pStyle w:val="TAL"/>
              <w:rPr>
                <w:lang w:eastAsia="zh-CN"/>
              </w:rPr>
            </w:pPr>
            <w:r w:rsidRPr="004A0E7C">
              <w:rPr>
                <w:lang w:eastAsia="zh-CN"/>
              </w:rPr>
              <w:t>2Rx</w:t>
            </w:r>
          </w:p>
        </w:tc>
      </w:tr>
      <w:tr w:rsidR="006F096B" w:rsidRPr="004A0E7C" w14:paraId="627A441D"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EB18" w14:textId="77777777" w:rsidR="006F096B" w:rsidRPr="004A0E7C" w:rsidRDefault="006F096B" w:rsidP="000A5C5F">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61C9BCA7" w14:textId="77777777" w:rsidR="006F096B" w:rsidRPr="004A0E7C" w:rsidRDefault="006F096B" w:rsidP="000A5C5F">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35730B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F441A9" w14:textId="66FA83DF" w:rsidR="006F096B" w:rsidRPr="004A0E7C" w:rsidRDefault="00F549F6" w:rsidP="005C26C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3F87A2D2" w14:textId="77777777" w:rsidR="006F096B" w:rsidRPr="004A0E7C" w:rsidRDefault="006F096B" w:rsidP="005C26C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E357E"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D70F7E" w14:textId="77777777" w:rsidR="006F096B" w:rsidRPr="004A0E7C" w:rsidRDefault="006F096B" w:rsidP="005C26C6">
            <w:pPr>
              <w:pStyle w:val="TAL"/>
              <w:rPr>
                <w:lang w:eastAsia="zh-CN"/>
              </w:rPr>
            </w:pPr>
            <w:r w:rsidRPr="004A0E7C">
              <w:rPr>
                <w:lang w:eastAsia="zh-CN"/>
              </w:rPr>
              <w:t>1Rx</w:t>
            </w:r>
          </w:p>
        </w:tc>
      </w:tr>
      <w:tr w:rsidR="006F096B" w:rsidRPr="004A0E7C" w14:paraId="0056F108"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79409BE" w14:textId="77777777" w:rsidR="006F096B" w:rsidRPr="004A0E7C" w:rsidRDefault="006F096B" w:rsidP="000A5C5F">
            <w:pPr>
              <w:pStyle w:val="TAL"/>
            </w:pPr>
            <w:r w:rsidRPr="004A0E7C">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55468581" w14:textId="77777777" w:rsidR="006F096B" w:rsidRPr="004A0E7C" w:rsidRDefault="006F096B" w:rsidP="000A5C5F">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0D7C8AA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DF9B2D" w14:textId="593930D1" w:rsidR="006F096B" w:rsidRPr="004A0E7C" w:rsidRDefault="00F549F6" w:rsidP="005C26C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651193E" w14:textId="77777777" w:rsidR="006F096B" w:rsidRPr="004A0E7C" w:rsidRDefault="006F096B" w:rsidP="005C26C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04217CB"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297B065" w14:textId="77777777" w:rsidR="006F096B" w:rsidRPr="004A0E7C" w:rsidRDefault="006F096B" w:rsidP="005C26C6">
            <w:pPr>
              <w:pStyle w:val="TAL"/>
              <w:rPr>
                <w:lang w:eastAsia="zh-CN"/>
              </w:rPr>
            </w:pPr>
            <w:r w:rsidRPr="004A0E7C">
              <w:rPr>
                <w:lang w:eastAsia="zh-CN"/>
              </w:rPr>
              <w:t>2Rx</w:t>
            </w:r>
          </w:p>
        </w:tc>
      </w:tr>
      <w:tr w:rsidR="003315C9" w:rsidRPr="00BB629B" w14:paraId="382BA51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3315C9" w:rsidRPr="00BB629B" w:rsidRDefault="003315C9" w:rsidP="00F236E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3315C9" w:rsidRPr="00BB629B" w:rsidRDefault="003315C9" w:rsidP="00F236E6">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3315C9" w:rsidRPr="00BB629B" w:rsidRDefault="003315C9" w:rsidP="00F236E6">
            <w:pPr>
              <w:pStyle w:val="TAL"/>
              <w:rPr>
                <w:b/>
                <w:lang w:eastAsia="zh-CN"/>
              </w:rPr>
            </w:pPr>
          </w:p>
        </w:tc>
      </w:tr>
      <w:tr w:rsidR="003315C9" w:rsidRPr="00BB629B" w14:paraId="5A295F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3315C9" w:rsidRPr="00BB629B" w:rsidRDefault="003315C9" w:rsidP="00F236E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3315C9" w:rsidRPr="00BB629B" w:rsidRDefault="003315C9" w:rsidP="00F236E6">
            <w:pPr>
              <w:pStyle w:val="TAL"/>
              <w:rPr>
                <w:b/>
              </w:rPr>
            </w:pPr>
            <w:r w:rsidRPr="00BB629B">
              <w:rPr>
                <w:b/>
                <w:szCs w:val="18"/>
              </w:rPr>
              <w:t xml:space="preserve">RRC_CONNECTED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3315C9" w:rsidRPr="00BB629B" w:rsidRDefault="003315C9" w:rsidP="00F236E6">
            <w:pPr>
              <w:pStyle w:val="TAL"/>
              <w:rPr>
                <w:b/>
                <w:lang w:eastAsia="zh-CN"/>
              </w:rPr>
            </w:pPr>
          </w:p>
        </w:tc>
      </w:tr>
      <w:tr w:rsidR="003315C9" w:rsidRPr="00BB629B" w14:paraId="7F3EC5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3315C9" w:rsidRPr="00BB629B" w:rsidRDefault="003315C9" w:rsidP="00F236E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3315C9" w:rsidRPr="00BB629B" w:rsidRDefault="003315C9" w:rsidP="00F236E6">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3315C9" w:rsidRPr="00BB629B" w:rsidRDefault="003315C9" w:rsidP="00F236E6">
            <w:pPr>
              <w:pStyle w:val="TAL"/>
              <w:rPr>
                <w:b/>
                <w:lang w:eastAsia="zh-CN"/>
              </w:rPr>
            </w:pPr>
          </w:p>
        </w:tc>
      </w:tr>
      <w:tr w:rsidR="007E1CA0" w:rsidRPr="004A1425" w14:paraId="419DFFB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37E20C" w14:textId="77777777" w:rsidR="007E1CA0" w:rsidRDefault="007E1CA0" w:rsidP="008165CA">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CE7D95F" w14:textId="77777777" w:rsidR="007E1CA0" w:rsidRPr="00350813" w:rsidRDefault="007E1CA0" w:rsidP="008165CA">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B0ABE"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28175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713D877"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F643D19"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388C943" w14:textId="77777777" w:rsidR="007E1CA0" w:rsidRDefault="007E1CA0" w:rsidP="008165CA">
            <w:pPr>
              <w:pStyle w:val="TAL"/>
              <w:rPr>
                <w:lang w:eastAsia="zh-CN"/>
              </w:rPr>
            </w:pPr>
            <w:r>
              <w:rPr>
                <w:lang w:eastAsia="zh-CN"/>
              </w:rPr>
              <w:t>1Rx</w:t>
            </w:r>
          </w:p>
        </w:tc>
      </w:tr>
      <w:tr w:rsidR="007E1CA0" w:rsidRPr="004A1425" w14:paraId="3DF242D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5689474" w14:textId="77777777" w:rsidR="007E1CA0" w:rsidRDefault="007E1CA0" w:rsidP="008165CA">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8141914" w14:textId="77777777" w:rsidR="007E1CA0" w:rsidRPr="00350813" w:rsidRDefault="007E1CA0" w:rsidP="008165CA">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6130688"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EE69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274C"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44686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094223D" w14:textId="77777777" w:rsidR="007E1CA0" w:rsidRDefault="007E1CA0" w:rsidP="008165CA">
            <w:pPr>
              <w:pStyle w:val="TAL"/>
              <w:rPr>
                <w:lang w:eastAsia="zh-CN"/>
              </w:rPr>
            </w:pPr>
            <w:r>
              <w:rPr>
                <w:lang w:eastAsia="zh-CN"/>
              </w:rPr>
              <w:t>2Rx</w:t>
            </w:r>
          </w:p>
        </w:tc>
      </w:tr>
      <w:tr w:rsidR="007E1CA0" w:rsidRPr="004A1425" w14:paraId="1F5EF97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1FC2E25" w14:textId="77777777" w:rsidR="007E1CA0" w:rsidRDefault="007E1CA0" w:rsidP="008165CA">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282FFB6" w14:textId="77777777" w:rsidR="007E1CA0" w:rsidRPr="006A0A79" w:rsidRDefault="007E1CA0" w:rsidP="008165CA">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46989A6C"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8E8A4"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B1B964"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21F4B0"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8B4E918" w14:textId="77777777" w:rsidR="007E1CA0" w:rsidRDefault="007E1CA0" w:rsidP="008165CA">
            <w:pPr>
              <w:pStyle w:val="TAL"/>
              <w:rPr>
                <w:lang w:eastAsia="zh-CN"/>
              </w:rPr>
            </w:pPr>
            <w:r>
              <w:rPr>
                <w:lang w:eastAsia="zh-CN"/>
              </w:rPr>
              <w:t>1Rx</w:t>
            </w:r>
          </w:p>
        </w:tc>
      </w:tr>
      <w:tr w:rsidR="007E1CA0" w:rsidRPr="004A1425" w14:paraId="248F62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9940E9D" w14:textId="77777777" w:rsidR="007E1CA0" w:rsidRDefault="007E1CA0" w:rsidP="008165CA">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01571A" w14:textId="77777777" w:rsidR="007E1CA0" w:rsidRPr="006A0A79" w:rsidRDefault="007E1CA0" w:rsidP="008165CA">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E7777E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EE11C"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B800"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F5C7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4E4B20D" w14:textId="77777777" w:rsidR="007E1CA0" w:rsidRDefault="007E1CA0" w:rsidP="008165CA">
            <w:pPr>
              <w:pStyle w:val="TAL"/>
              <w:rPr>
                <w:lang w:eastAsia="zh-CN"/>
              </w:rPr>
            </w:pPr>
            <w:r>
              <w:rPr>
                <w:lang w:eastAsia="zh-CN"/>
              </w:rPr>
              <w:t>2Rx</w:t>
            </w:r>
          </w:p>
        </w:tc>
      </w:tr>
      <w:tr w:rsidR="007E1CA0" w:rsidRPr="004A1425" w14:paraId="4FD9EE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BC7A663" w14:textId="77777777" w:rsidR="007E1CA0" w:rsidRDefault="007E1CA0" w:rsidP="008165CA">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546ED06" w14:textId="77777777" w:rsidR="007E1CA0" w:rsidRPr="006A0A79" w:rsidRDefault="007E1CA0" w:rsidP="008165CA">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CFFB67A"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08421B"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CDCF333"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6AF339"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01A9BF" w14:textId="77777777" w:rsidR="007E1CA0" w:rsidRDefault="007E1CA0" w:rsidP="008165CA">
            <w:pPr>
              <w:pStyle w:val="TAL"/>
              <w:rPr>
                <w:lang w:eastAsia="zh-CN"/>
              </w:rPr>
            </w:pPr>
            <w:r>
              <w:rPr>
                <w:lang w:eastAsia="zh-CN"/>
              </w:rPr>
              <w:t>1Rx</w:t>
            </w:r>
          </w:p>
        </w:tc>
      </w:tr>
      <w:tr w:rsidR="007E1CA0" w:rsidRPr="004A1425" w14:paraId="422A14B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A4AC91" w14:textId="77777777" w:rsidR="007E1CA0" w:rsidRDefault="007E1CA0" w:rsidP="008165CA">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67D3036" w14:textId="77777777" w:rsidR="007E1CA0" w:rsidRPr="006A0A79" w:rsidRDefault="007E1CA0" w:rsidP="008165CA">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BAF531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B003"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7F707BA"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AF063F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377902" w14:textId="77777777" w:rsidR="007E1CA0" w:rsidRDefault="007E1CA0" w:rsidP="008165CA">
            <w:pPr>
              <w:pStyle w:val="TAL"/>
              <w:rPr>
                <w:lang w:eastAsia="zh-CN"/>
              </w:rPr>
            </w:pPr>
            <w:r>
              <w:rPr>
                <w:lang w:eastAsia="zh-CN"/>
              </w:rPr>
              <w:t>2Rx</w:t>
            </w:r>
          </w:p>
        </w:tc>
      </w:tr>
      <w:tr w:rsidR="003315C9" w:rsidRPr="00BB629B" w14:paraId="5185D2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63838E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5EC8695" w14:textId="77777777" w:rsidR="003315C9" w:rsidRPr="00BB629B" w:rsidRDefault="003315C9" w:rsidP="00F236E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DF3DB9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3C2B6A"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5A4938"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B7964D"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0DE138" w14:textId="77777777" w:rsidR="003315C9" w:rsidRPr="00BB629B" w:rsidRDefault="003315C9" w:rsidP="00F236E6">
            <w:pPr>
              <w:pStyle w:val="TAL"/>
              <w:rPr>
                <w:lang w:eastAsia="zh-CN"/>
              </w:rPr>
            </w:pPr>
            <w:r w:rsidRPr="00BB629B">
              <w:rPr>
                <w:lang w:eastAsia="zh-CN"/>
              </w:rPr>
              <w:t>1Rx</w:t>
            </w:r>
          </w:p>
        </w:tc>
      </w:tr>
      <w:tr w:rsidR="003315C9" w:rsidRPr="00BB629B" w14:paraId="4D75275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5E0925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635B9F79" w14:textId="77777777" w:rsidR="003315C9" w:rsidRPr="00BB629B" w:rsidRDefault="003315C9" w:rsidP="00F236E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4D01CCC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1AF199"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9B35099"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F27EB80"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69827952" w14:textId="77777777" w:rsidR="003315C9" w:rsidRPr="00BB629B" w:rsidRDefault="003315C9" w:rsidP="00F236E6">
            <w:pPr>
              <w:pStyle w:val="TAL"/>
              <w:rPr>
                <w:lang w:eastAsia="zh-CN"/>
              </w:rPr>
            </w:pPr>
            <w:r w:rsidRPr="00BB629B">
              <w:rPr>
                <w:lang w:eastAsia="zh-CN"/>
              </w:rPr>
              <w:t>2Rx</w:t>
            </w:r>
          </w:p>
        </w:tc>
      </w:tr>
      <w:tr w:rsidR="003315C9" w:rsidRPr="00BB629B" w14:paraId="27900A0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27210D0"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FBD2DB" w14:textId="77777777" w:rsidR="003315C9" w:rsidRPr="00BB629B" w:rsidRDefault="003315C9" w:rsidP="00F236E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33D4E67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9B1577"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D9337B8"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3CD5E3E"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A5468A" w14:textId="77777777" w:rsidR="003315C9" w:rsidRPr="00BB629B" w:rsidRDefault="003315C9" w:rsidP="00F236E6">
            <w:pPr>
              <w:pStyle w:val="TAL"/>
              <w:rPr>
                <w:lang w:eastAsia="zh-CN"/>
              </w:rPr>
            </w:pPr>
            <w:r w:rsidRPr="00BB629B">
              <w:rPr>
                <w:lang w:eastAsia="zh-CN"/>
              </w:rPr>
              <w:t>1Rx</w:t>
            </w:r>
          </w:p>
        </w:tc>
      </w:tr>
      <w:tr w:rsidR="003315C9" w:rsidRPr="00BB629B" w14:paraId="67744E1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BDE8078"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01F35D14" w14:textId="77777777" w:rsidR="003315C9" w:rsidRPr="00BB629B" w:rsidRDefault="003315C9" w:rsidP="00F236E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4687C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4C4E0"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991AA73"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44FF42"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360135A8" w14:textId="77777777" w:rsidR="003315C9" w:rsidRPr="00BB629B" w:rsidRDefault="003315C9" w:rsidP="00F236E6">
            <w:pPr>
              <w:pStyle w:val="TAL"/>
              <w:rPr>
                <w:lang w:eastAsia="zh-CN"/>
              </w:rPr>
            </w:pPr>
            <w:r w:rsidRPr="00BB629B">
              <w:rPr>
                <w:lang w:eastAsia="zh-CN"/>
              </w:rPr>
              <w:t>2Rx</w:t>
            </w:r>
          </w:p>
        </w:tc>
      </w:tr>
      <w:tr w:rsidR="003315C9" w:rsidRPr="00BB629B" w14:paraId="0514010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3315C9" w:rsidRPr="00BB629B" w:rsidRDefault="003315C9" w:rsidP="00F236E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3315C9" w:rsidRPr="00BB629B" w:rsidRDefault="003315C9" w:rsidP="00F236E6">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3315C9" w:rsidRPr="00BB629B" w:rsidRDefault="003315C9" w:rsidP="00F236E6">
            <w:pPr>
              <w:pStyle w:val="TAL"/>
              <w:rPr>
                <w:b/>
                <w:lang w:eastAsia="zh-CN"/>
              </w:rPr>
            </w:pPr>
          </w:p>
        </w:tc>
      </w:tr>
      <w:tr w:rsidR="003315C9" w:rsidRPr="00BB629B" w14:paraId="0A5CCEC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3315C9" w:rsidRPr="00BB629B" w:rsidRDefault="003315C9" w:rsidP="00F236E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3315C9" w:rsidRPr="00BB629B" w:rsidRDefault="003315C9" w:rsidP="00F236E6">
            <w:pPr>
              <w:pStyle w:val="TAL"/>
              <w:rPr>
                <w:b/>
              </w:rPr>
            </w:pPr>
            <w:r w:rsidRPr="00BB629B">
              <w:rPr>
                <w:b/>
                <w:szCs w:val="18"/>
              </w:rPr>
              <w:t xml:space="preserve">RRC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3315C9" w:rsidRPr="00BB629B" w:rsidRDefault="003315C9" w:rsidP="00F236E6">
            <w:pPr>
              <w:pStyle w:val="TAL"/>
              <w:rPr>
                <w:b/>
                <w:lang w:eastAsia="zh-CN"/>
              </w:rPr>
            </w:pPr>
          </w:p>
        </w:tc>
      </w:tr>
      <w:tr w:rsidR="003315C9" w:rsidRPr="00BB629B" w14:paraId="632725C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575D84D" w14:textId="77777777" w:rsidR="003315C9" w:rsidRPr="00BB629B" w:rsidRDefault="003315C9" w:rsidP="00F236E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34F7CF4D" w14:textId="77777777" w:rsidR="003315C9" w:rsidRPr="00BB629B" w:rsidRDefault="003315C9" w:rsidP="00F236E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21D881D5"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99F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66B4CD"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732F4E4"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E98F30" w14:textId="77777777" w:rsidR="003315C9" w:rsidRPr="00BB629B" w:rsidRDefault="003315C9" w:rsidP="00F236E6">
            <w:pPr>
              <w:pStyle w:val="TAL"/>
              <w:rPr>
                <w:lang w:eastAsia="zh-CN"/>
              </w:rPr>
            </w:pPr>
            <w:r w:rsidRPr="00BB629B">
              <w:rPr>
                <w:lang w:eastAsia="zh-CN"/>
              </w:rPr>
              <w:t>1Rx</w:t>
            </w:r>
          </w:p>
        </w:tc>
      </w:tr>
      <w:tr w:rsidR="003315C9" w:rsidRPr="00BB629B" w14:paraId="4BE7B0D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FE0974F" w14:textId="77777777" w:rsidR="003315C9" w:rsidRPr="00BB629B" w:rsidRDefault="003315C9" w:rsidP="00F236E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16199A01" w14:textId="77777777" w:rsidR="003315C9" w:rsidRPr="00BB629B" w:rsidRDefault="003315C9" w:rsidP="00F236E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F35C5D8"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3D31F"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F73C95"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BDE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EFA05B" w14:textId="77777777" w:rsidR="003315C9" w:rsidRPr="00BB629B" w:rsidRDefault="003315C9" w:rsidP="00F236E6">
            <w:pPr>
              <w:pStyle w:val="TAL"/>
              <w:rPr>
                <w:lang w:eastAsia="zh-CN"/>
              </w:rPr>
            </w:pPr>
            <w:r w:rsidRPr="00BB629B">
              <w:rPr>
                <w:lang w:eastAsia="zh-CN"/>
              </w:rPr>
              <w:t>2Rx</w:t>
            </w:r>
          </w:p>
        </w:tc>
      </w:tr>
      <w:tr w:rsidR="003315C9" w:rsidRPr="00BB629B" w14:paraId="4D96273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27792D4" w14:textId="77777777" w:rsidR="003315C9" w:rsidRPr="00BB629B" w:rsidRDefault="003315C9" w:rsidP="00F236E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0489261" w14:textId="77777777" w:rsidR="003315C9" w:rsidRPr="00BB629B" w:rsidRDefault="003315C9" w:rsidP="00F236E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B24520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6BB8A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96A30B"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F9E3C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A4B3E4" w14:textId="77777777" w:rsidR="003315C9" w:rsidRPr="00BB629B" w:rsidRDefault="003315C9" w:rsidP="00F236E6">
            <w:pPr>
              <w:pStyle w:val="TAL"/>
              <w:rPr>
                <w:lang w:eastAsia="zh-CN"/>
              </w:rPr>
            </w:pPr>
            <w:r w:rsidRPr="00BB629B">
              <w:rPr>
                <w:lang w:eastAsia="zh-CN"/>
              </w:rPr>
              <w:t>1Rx</w:t>
            </w:r>
          </w:p>
        </w:tc>
      </w:tr>
      <w:tr w:rsidR="003315C9" w:rsidRPr="00BB629B" w14:paraId="1F8A08C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46C4134" w14:textId="77777777" w:rsidR="003315C9" w:rsidRPr="00BB629B" w:rsidRDefault="003315C9" w:rsidP="00F236E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180E2CE7" w14:textId="77777777" w:rsidR="003315C9" w:rsidRPr="00BB629B" w:rsidRDefault="003315C9" w:rsidP="00F236E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2DD588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9B3A18"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E1083F5"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AA334A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27E507" w14:textId="77777777" w:rsidR="003315C9" w:rsidRPr="00BB629B" w:rsidRDefault="003315C9" w:rsidP="00F236E6">
            <w:pPr>
              <w:pStyle w:val="TAL"/>
              <w:rPr>
                <w:lang w:eastAsia="zh-CN"/>
              </w:rPr>
            </w:pPr>
            <w:r w:rsidRPr="00BB629B">
              <w:rPr>
                <w:lang w:eastAsia="zh-CN"/>
              </w:rPr>
              <w:t>2Rx</w:t>
            </w:r>
          </w:p>
        </w:tc>
      </w:tr>
      <w:tr w:rsidR="003315C9" w:rsidRPr="00BB629B" w14:paraId="37ED1E8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7F557F" w14:textId="77777777" w:rsidR="003315C9" w:rsidRPr="00BB629B" w:rsidRDefault="003315C9" w:rsidP="00F236E6">
            <w:pPr>
              <w:pStyle w:val="TAL"/>
            </w:pPr>
            <w:r w:rsidRPr="00BB629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68FF9A23" w14:textId="77777777" w:rsidR="003315C9" w:rsidRPr="00BB629B" w:rsidRDefault="003315C9" w:rsidP="00F236E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30C928F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35C6C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169BFA"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6A92B2"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8A9E71" w14:textId="77777777" w:rsidR="003315C9" w:rsidRPr="00BB629B" w:rsidRDefault="003315C9" w:rsidP="00F236E6">
            <w:pPr>
              <w:pStyle w:val="TAL"/>
              <w:rPr>
                <w:lang w:eastAsia="zh-CN"/>
              </w:rPr>
            </w:pPr>
            <w:r w:rsidRPr="00BB629B">
              <w:rPr>
                <w:lang w:eastAsia="zh-CN"/>
              </w:rPr>
              <w:t>1Rx</w:t>
            </w:r>
          </w:p>
        </w:tc>
      </w:tr>
      <w:tr w:rsidR="003315C9" w:rsidRPr="00BB629B" w14:paraId="63F0D1C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BA0EB2" w14:textId="77777777" w:rsidR="003315C9" w:rsidRPr="00BB629B" w:rsidRDefault="003315C9" w:rsidP="00F236E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62D285B9" w14:textId="77777777" w:rsidR="003315C9" w:rsidRPr="00BB629B" w:rsidRDefault="003315C9" w:rsidP="00F236E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160F9D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5DEC6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E42D47A"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DE3AD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8420F3" w14:textId="77777777" w:rsidR="003315C9" w:rsidRPr="00BB629B" w:rsidRDefault="003315C9" w:rsidP="00F236E6">
            <w:pPr>
              <w:pStyle w:val="TAL"/>
              <w:rPr>
                <w:lang w:eastAsia="zh-CN"/>
              </w:rPr>
            </w:pPr>
            <w:r w:rsidRPr="00BB629B">
              <w:rPr>
                <w:lang w:eastAsia="zh-CN"/>
              </w:rPr>
              <w:t>2Rx</w:t>
            </w:r>
          </w:p>
        </w:tc>
      </w:tr>
      <w:tr w:rsidR="003315C9" w:rsidRPr="00BB629B" w14:paraId="28899E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3315C9" w:rsidRPr="00BB629B" w:rsidRDefault="003315C9" w:rsidP="00F236E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3315C9" w:rsidRPr="00BB629B" w:rsidRDefault="003315C9" w:rsidP="00F236E6">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3315C9" w:rsidRPr="00BB629B" w:rsidRDefault="003315C9" w:rsidP="00F236E6">
            <w:pPr>
              <w:pStyle w:val="TAL"/>
              <w:rPr>
                <w:b/>
                <w:lang w:eastAsia="zh-CN"/>
              </w:rPr>
            </w:pPr>
          </w:p>
        </w:tc>
      </w:tr>
      <w:tr w:rsidR="003315C9" w:rsidRPr="00BB629B" w14:paraId="62FB09F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9ED6D9"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62A526A2" w14:textId="77777777" w:rsidR="003315C9" w:rsidRPr="00BB629B" w:rsidRDefault="003315C9" w:rsidP="00F236E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C812F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8C0F6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6D614"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BF8EF1"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DB6694" w14:textId="77777777" w:rsidR="003315C9" w:rsidRPr="00BB629B" w:rsidRDefault="003315C9" w:rsidP="00F236E6">
            <w:pPr>
              <w:pStyle w:val="TAL"/>
              <w:rPr>
                <w:lang w:eastAsia="zh-CN"/>
              </w:rPr>
            </w:pPr>
            <w:r w:rsidRPr="00BB629B">
              <w:rPr>
                <w:lang w:eastAsia="zh-CN"/>
              </w:rPr>
              <w:t>1Rx</w:t>
            </w:r>
          </w:p>
        </w:tc>
      </w:tr>
      <w:tr w:rsidR="003315C9" w:rsidRPr="00BB629B" w14:paraId="54741D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3BB210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4CEED585" w14:textId="77777777" w:rsidR="003315C9" w:rsidRPr="00BB629B" w:rsidRDefault="003315C9" w:rsidP="00F236E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82303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7FE90B"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1C4702"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CC80F"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F3A0FF" w14:textId="77777777" w:rsidR="003315C9" w:rsidRPr="00BB629B" w:rsidRDefault="003315C9" w:rsidP="00F236E6">
            <w:pPr>
              <w:pStyle w:val="TAL"/>
              <w:rPr>
                <w:lang w:eastAsia="zh-CN"/>
              </w:rPr>
            </w:pPr>
            <w:r w:rsidRPr="00BB629B">
              <w:rPr>
                <w:lang w:eastAsia="zh-CN"/>
              </w:rPr>
              <w:t>2Rx</w:t>
            </w:r>
          </w:p>
        </w:tc>
      </w:tr>
      <w:tr w:rsidR="003315C9" w:rsidRPr="00BB629B" w14:paraId="341538B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594AB1A"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374CAA7" w14:textId="77777777" w:rsidR="003315C9" w:rsidRPr="00BB629B" w:rsidRDefault="003315C9" w:rsidP="00F236E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28F4A1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1999D6" w14:textId="77777777" w:rsidR="003315C9" w:rsidRPr="00BB629B" w:rsidRDefault="003315C9" w:rsidP="00F236E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72F85E6"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2530BCC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9C6A0D7" w14:textId="77777777" w:rsidR="003315C9" w:rsidRPr="00BB629B" w:rsidRDefault="003315C9" w:rsidP="00F236E6">
            <w:pPr>
              <w:pStyle w:val="TAL"/>
              <w:rPr>
                <w:lang w:eastAsia="zh-CN"/>
              </w:rPr>
            </w:pPr>
            <w:r w:rsidRPr="00BB629B">
              <w:rPr>
                <w:lang w:eastAsia="zh-CN"/>
              </w:rPr>
              <w:t>1Rx</w:t>
            </w:r>
          </w:p>
        </w:tc>
      </w:tr>
      <w:tr w:rsidR="003315C9" w:rsidRPr="00BB629B" w14:paraId="4D5107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D2C96F3"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2A7A80B" w14:textId="77777777" w:rsidR="003315C9" w:rsidRPr="00BB629B" w:rsidRDefault="003315C9" w:rsidP="00F236E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4E6779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862A7A" w14:textId="77777777" w:rsidR="003315C9" w:rsidRPr="00BB629B" w:rsidRDefault="003315C9" w:rsidP="00F236E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E186F9F"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7F16C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99BF69" w14:textId="77777777" w:rsidR="003315C9" w:rsidRPr="00BB629B" w:rsidRDefault="003315C9" w:rsidP="00F236E6">
            <w:pPr>
              <w:pStyle w:val="TAL"/>
              <w:rPr>
                <w:lang w:eastAsia="zh-CN"/>
              </w:rPr>
            </w:pPr>
            <w:r w:rsidRPr="00BB629B">
              <w:rPr>
                <w:lang w:eastAsia="zh-CN"/>
              </w:rPr>
              <w:t>2Rx</w:t>
            </w:r>
          </w:p>
        </w:tc>
      </w:tr>
      <w:tr w:rsidR="003315C9" w:rsidRPr="00BB629B" w14:paraId="2469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891B48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48C717DA" w14:textId="77777777" w:rsidR="003315C9" w:rsidRPr="00BB629B" w:rsidRDefault="003315C9" w:rsidP="00F236E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8EACF4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1DA7EA"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23BF716F"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6F76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1C7966" w14:textId="77777777" w:rsidR="003315C9" w:rsidRPr="00BB629B" w:rsidRDefault="003315C9" w:rsidP="00F236E6">
            <w:pPr>
              <w:pStyle w:val="TAL"/>
              <w:rPr>
                <w:lang w:eastAsia="zh-CN"/>
              </w:rPr>
            </w:pPr>
            <w:r w:rsidRPr="00BB629B">
              <w:rPr>
                <w:lang w:eastAsia="zh-CN"/>
              </w:rPr>
              <w:t>1Rx</w:t>
            </w:r>
          </w:p>
        </w:tc>
      </w:tr>
      <w:tr w:rsidR="003315C9" w:rsidRPr="00BB629B" w14:paraId="1D905E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C029F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201650F1" w14:textId="77777777" w:rsidR="003315C9" w:rsidRPr="00BB629B" w:rsidRDefault="003315C9" w:rsidP="00F236E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32C00D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28D452"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B65FCF5"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A616D1"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8C5F68D" w14:textId="77777777" w:rsidR="003315C9" w:rsidRPr="00BB629B" w:rsidRDefault="003315C9" w:rsidP="00F236E6">
            <w:pPr>
              <w:pStyle w:val="TAL"/>
              <w:rPr>
                <w:lang w:eastAsia="zh-CN"/>
              </w:rPr>
            </w:pPr>
            <w:r w:rsidRPr="00BB629B">
              <w:rPr>
                <w:lang w:eastAsia="zh-CN"/>
              </w:rPr>
              <w:t>2Rx</w:t>
            </w:r>
          </w:p>
        </w:tc>
      </w:tr>
      <w:tr w:rsidR="003315C9" w:rsidRPr="00BB629B" w14:paraId="74C2BF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67D6A7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46A1233" w14:textId="77777777" w:rsidR="003315C9" w:rsidRPr="00BB629B" w:rsidRDefault="003315C9" w:rsidP="00F236E6">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449067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8AF30F"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D9B2D69"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52A00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75CF8D4" w14:textId="77777777" w:rsidR="003315C9" w:rsidRPr="00BB629B" w:rsidRDefault="003315C9" w:rsidP="00F236E6">
            <w:pPr>
              <w:pStyle w:val="TAL"/>
              <w:rPr>
                <w:lang w:eastAsia="zh-CN"/>
              </w:rPr>
            </w:pPr>
            <w:r w:rsidRPr="00BB629B">
              <w:rPr>
                <w:lang w:eastAsia="zh-CN"/>
              </w:rPr>
              <w:t>1Rx</w:t>
            </w:r>
          </w:p>
        </w:tc>
      </w:tr>
      <w:tr w:rsidR="003315C9" w:rsidRPr="00BB629B" w14:paraId="5FB0240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E35727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375F55D" w14:textId="77777777" w:rsidR="003315C9" w:rsidRPr="00BB629B" w:rsidRDefault="003315C9" w:rsidP="00F236E6">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F529D1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607C6E"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39246FB"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DB9B572"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8729AF8" w14:textId="77777777" w:rsidR="003315C9" w:rsidRPr="00BB629B" w:rsidRDefault="003315C9" w:rsidP="00F236E6">
            <w:pPr>
              <w:pStyle w:val="TAL"/>
              <w:rPr>
                <w:lang w:eastAsia="zh-CN"/>
              </w:rPr>
            </w:pPr>
            <w:r w:rsidRPr="00BB629B">
              <w:rPr>
                <w:lang w:eastAsia="zh-CN"/>
              </w:rPr>
              <w:t>2Rx</w:t>
            </w:r>
          </w:p>
        </w:tc>
      </w:tr>
      <w:tr w:rsidR="003315C9" w:rsidRPr="00BB629B" w14:paraId="283C367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3315C9" w:rsidRPr="00BB629B" w:rsidRDefault="003315C9" w:rsidP="00F236E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3315C9" w:rsidRPr="00BB629B" w:rsidRDefault="003315C9" w:rsidP="00F236E6">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3315C9" w:rsidRPr="00BB629B" w:rsidRDefault="003315C9" w:rsidP="00F236E6">
            <w:pPr>
              <w:pStyle w:val="TAL"/>
              <w:rPr>
                <w:b/>
                <w:lang w:eastAsia="zh-CN"/>
              </w:rPr>
            </w:pPr>
          </w:p>
        </w:tc>
      </w:tr>
      <w:tr w:rsidR="003315C9" w:rsidRPr="00BB629B" w14:paraId="5D55506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9030326" w14:textId="77777777" w:rsidR="003315C9" w:rsidRPr="00BB629B" w:rsidRDefault="003315C9" w:rsidP="00F236E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739C82F2" w14:textId="77777777" w:rsidR="003315C9" w:rsidRPr="00BB629B" w:rsidRDefault="003315C9" w:rsidP="00F236E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6587C5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A619C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36AAEC"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2248073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49768A" w14:textId="77777777" w:rsidR="003315C9" w:rsidRPr="00BB629B" w:rsidRDefault="003315C9" w:rsidP="00F236E6">
            <w:pPr>
              <w:pStyle w:val="TAL"/>
              <w:rPr>
                <w:lang w:eastAsia="zh-CN"/>
              </w:rPr>
            </w:pPr>
            <w:r w:rsidRPr="00BB629B">
              <w:rPr>
                <w:lang w:eastAsia="zh-CN"/>
              </w:rPr>
              <w:t>1Rx</w:t>
            </w:r>
          </w:p>
        </w:tc>
      </w:tr>
      <w:tr w:rsidR="003315C9" w:rsidRPr="00BB629B" w14:paraId="60D878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CF9F860" w14:textId="77777777" w:rsidR="003315C9" w:rsidRPr="00BB629B" w:rsidRDefault="003315C9" w:rsidP="00F236E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0CBA51DF" w14:textId="77777777" w:rsidR="003315C9" w:rsidRPr="00BB629B" w:rsidRDefault="003315C9" w:rsidP="00F236E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2E3871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C173B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80F379"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9211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46D7FA" w14:textId="77777777" w:rsidR="003315C9" w:rsidRPr="00BB629B" w:rsidRDefault="003315C9" w:rsidP="00F236E6">
            <w:pPr>
              <w:pStyle w:val="TAL"/>
              <w:rPr>
                <w:lang w:eastAsia="zh-CN"/>
              </w:rPr>
            </w:pPr>
            <w:r w:rsidRPr="00BB629B">
              <w:rPr>
                <w:lang w:eastAsia="zh-CN"/>
              </w:rPr>
              <w:t>2Rx</w:t>
            </w:r>
          </w:p>
        </w:tc>
      </w:tr>
      <w:tr w:rsidR="003315C9" w:rsidRPr="00BB629B" w14:paraId="1B20E2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B89EE56" w14:textId="77777777" w:rsidR="003315C9" w:rsidRPr="00BB629B" w:rsidRDefault="003315C9" w:rsidP="00F236E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5895733" w14:textId="77777777" w:rsidR="003315C9" w:rsidRPr="00BB629B" w:rsidRDefault="003315C9" w:rsidP="00F236E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20E3000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856888"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C080EA2"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2645E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47BDF" w14:textId="77777777" w:rsidR="003315C9" w:rsidRPr="00BB629B" w:rsidRDefault="003315C9" w:rsidP="00F236E6">
            <w:pPr>
              <w:pStyle w:val="TAL"/>
              <w:rPr>
                <w:lang w:eastAsia="zh-CN"/>
              </w:rPr>
            </w:pPr>
            <w:r w:rsidRPr="00BB629B">
              <w:rPr>
                <w:lang w:eastAsia="zh-CN"/>
              </w:rPr>
              <w:t>1Rx</w:t>
            </w:r>
          </w:p>
        </w:tc>
      </w:tr>
      <w:tr w:rsidR="003315C9" w:rsidRPr="00BB629B" w14:paraId="4BC0E9B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79A0200" w14:textId="77777777" w:rsidR="003315C9" w:rsidRPr="00BB629B" w:rsidRDefault="003315C9" w:rsidP="00F236E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A4B9483" w14:textId="77777777" w:rsidR="003315C9" w:rsidRPr="00BB629B" w:rsidRDefault="003315C9" w:rsidP="00F236E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08D4F9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3414B2"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10AE89F"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A8B148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4A01135" w14:textId="77777777" w:rsidR="003315C9" w:rsidRPr="00BB629B" w:rsidRDefault="003315C9" w:rsidP="00F236E6">
            <w:pPr>
              <w:pStyle w:val="TAL"/>
              <w:rPr>
                <w:lang w:eastAsia="zh-CN"/>
              </w:rPr>
            </w:pPr>
            <w:r w:rsidRPr="00BB629B">
              <w:rPr>
                <w:lang w:eastAsia="zh-CN"/>
              </w:rPr>
              <w:t>2Rx</w:t>
            </w:r>
          </w:p>
        </w:tc>
      </w:tr>
      <w:tr w:rsidR="003315C9" w:rsidRPr="00BB629B" w14:paraId="22F386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3315C9" w:rsidRPr="00BB629B" w:rsidRDefault="003315C9" w:rsidP="00F236E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3315C9" w:rsidRPr="00BB629B" w:rsidRDefault="003315C9" w:rsidP="00F236E6">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3315C9" w:rsidRPr="00BB629B" w:rsidRDefault="003315C9" w:rsidP="00F236E6">
            <w:pPr>
              <w:pStyle w:val="TAL"/>
              <w:rPr>
                <w:b/>
                <w:lang w:eastAsia="zh-CN"/>
              </w:rPr>
            </w:pPr>
          </w:p>
        </w:tc>
      </w:tr>
      <w:tr w:rsidR="003315C9" w:rsidRPr="00BB629B" w14:paraId="52543B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3315C9" w:rsidRPr="00BB629B" w:rsidRDefault="003315C9" w:rsidP="00F236E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3315C9" w:rsidRPr="00BB629B" w:rsidRDefault="003315C9" w:rsidP="00F236E6">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3315C9" w:rsidRPr="00BB629B" w:rsidRDefault="003315C9" w:rsidP="00F236E6">
            <w:pPr>
              <w:pStyle w:val="TAL"/>
              <w:rPr>
                <w:b/>
                <w:lang w:eastAsia="zh-CN"/>
              </w:rPr>
            </w:pPr>
          </w:p>
        </w:tc>
      </w:tr>
      <w:tr w:rsidR="003315C9" w:rsidRPr="00BB629B" w14:paraId="0A84A9A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72D050" w14:textId="77777777" w:rsidR="003315C9" w:rsidRPr="00BB629B" w:rsidRDefault="003315C9" w:rsidP="00F236E6">
            <w:pPr>
              <w:pStyle w:val="TAL"/>
              <w:rPr>
                <w:lang w:eastAsia="zh-CN"/>
              </w:rPr>
            </w:pPr>
            <w:r w:rsidRPr="00BB629B">
              <w:rPr>
                <w:rFonts w:hint="eastAsia"/>
                <w:lang w:eastAsia="zh-CN"/>
              </w:rPr>
              <w:lastRenderedPageBreak/>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43AE4569" w14:textId="77777777" w:rsidR="003315C9" w:rsidRPr="00BB629B" w:rsidRDefault="003315C9" w:rsidP="00F236E6">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0FA9976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21FE1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1EAB7A"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A5346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D8E98D" w14:textId="77777777" w:rsidR="003315C9" w:rsidRPr="00BB629B" w:rsidRDefault="003315C9" w:rsidP="00F236E6">
            <w:pPr>
              <w:pStyle w:val="TAL"/>
              <w:rPr>
                <w:lang w:eastAsia="zh-CN"/>
              </w:rPr>
            </w:pPr>
            <w:r w:rsidRPr="00BB629B">
              <w:rPr>
                <w:lang w:eastAsia="zh-CN"/>
              </w:rPr>
              <w:t>1Rx</w:t>
            </w:r>
          </w:p>
        </w:tc>
      </w:tr>
      <w:tr w:rsidR="003315C9" w:rsidRPr="00BB629B" w14:paraId="28168EB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6D46EF" w14:textId="77777777" w:rsidR="003315C9" w:rsidRPr="00BB629B" w:rsidRDefault="003315C9" w:rsidP="00F236E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146FB71" w14:textId="77777777" w:rsidR="003315C9" w:rsidRPr="00BB629B" w:rsidRDefault="003315C9" w:rsidP="00F236E6">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14:paraId="7B28F5DD"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6D1AFD"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B157EB"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869D8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55FEA3" w14:textId="77777777" w:rsidR="003315C9" w:rsidRPr="00BB629B" w:rsidRDefault="003315C9" w:rsidP="00F236E6">
            <w:pPr>
              <w:pStyle w:val="TAL"/>
              <w:rPr>
                <w:lang w:eastAsia="zh-CN"/>
              </w:rPr>
            </w:pPr>
            <w:r w:rsidRPr="00BB629B">
              <w:rPr>
                <w:lang w:eastAsia="zh-CN"/>
              </w:rPr>
              <w:t>2Rx</w:t>
            </w:r>
          </w:p>
        </w:tc>
      </w:tr>
      <w:tr w:rsidR="003315C9" w:rsidRPr="00BB629B" w14:paraId="7DEB72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3315C9" w:rsidRPr="00BB629B" w:rsidRDefault="003315C9" w:rsidP="00F236E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3315C9" w:rsidRPr="00BB629B" w:rsidRDefault="003315C9" w:rsidP="00F236E6">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3315C9" w:rsidRPr="00BB629B" w:rsidRDefault="003315C9" w:rsidP="00F236E6">
            <w:pPr>
              <w:pStyle w:val="TAL"/>
              <w:rPr>
                <w:b/>
                <w:lang w:eastAsia="zh-CN"/>
              </w:rPr>
            </w:pPr>
          </w:p>
        </w:tc>
      </w:tr>
      <w:tr w:rsidR="003315C9" w:rsidRPr="00BB629B" w14:paraId="16C02D7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3315C9" w:rsidRPr="00BB629B" w:rsidRDefault="003315C9" w:rsidP="00F236E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3315C9" w:rsidRPr="00BB629B" w:rsidRDefault="003315C9" w:rsidP="00F236E6">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3315C9" w:rsidRPr="00BB629B" w:rsidRDefault="003315C9" w:rsidP="00F236E6">
            <w:pPr>
              <w:pStyle w:val="TAL"/>
              <w:rPr>
                <w:b/>
                <w:lang w:eastAsia="zh-CN"/>
              </w:rPr>
            </w:pPr>
          </w:p>
        </w:tc>
      </w:tr>
      <w:tr w:rsidR="007E1CA0" w:rsidRPr="004A1425" w14:paraId="16B6C16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88E40E" w14:textId="77777777" w:rsidR="007E1CA0" w:rsidRDefault="007E1CA0" w:rsidP="008165CA">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0A1A5F5" w14:textId="77777777" w:rsidR="007E1CA0" w:rsidRPr="004A1425" w:rsidRDefault="007E1CA0" w:rsidP="008165CA">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14687CAD"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83B611" w14:textId="77777777" w:rsidR="007E1CA0" w:rsidRPr="004A1425"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2EC6D03" w14:textId="77777777" w:rsidR="007E1CA0" w:rsidRPr="004A1425"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31EE6D5"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8A2B94" w14:textId="77777777" w:rsidR="007E1CA0" w:rsidRPr="004A1425" w:rsidRDefault="007E1CA0" w:rsidP="008165CA">
            <w:pPr>
              <w:pStyle w:val="TAL"/>
              <w:rPr>
                <w:lang w:eastAsia="zh-CN"/>
              </w:rPr>
            </w:pPr>
            <w:r>
              <w:rPr>
                <w:lang w:eastAsia="zh-CN"/>
              </w:rPr>
              <w:t>1Rx</w:t>
            </w:r>
          </w:p>
        </w:tc>
      </w:tr>
      <w:tr w:rsidR="007E1CA0" w:rsidRPr="004A1425" w14:paraId="61585C73"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C276BC1" w14:textId="77777777" w:rsidR="007E1CA0" w:rsidRDefault="007E1CA0" w:rsidP="008165CA">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F5DC04E" w14:textId="77777777" w:rsidR="007E1CA0" w:rsidRPr="004A1425" w:rsidRDefault="007E1CA0" w:rsidP="008165CA">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AA7271C"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942E8C" w14:textId="77777777" w:rsidR="007E1CA0" w:rsidRPr="004A1425"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4CA6E60" w14:textId="77777777" w:rsidR="007E1CA0" w:rsidRPr="004A1425"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F9379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D63FBF" w14:textId="77777777" w:rsidR="007E1CA0" w:rsidRPr="004A1425" w:rsidRDefault="007E1CA0" w:rsidP="008165CA">
            <w:pPr>
              <w:pStyle w:val="TAL"/>
              <w:rPr>
                <w:lang w:eastAsia="zh-CN"/>
              </w:rPr>
            </w:pPr>
            <w:r>
              <w:rPr>
                <w:lang w:eastAsia="zh-CN"/>
              </w:rPr>
              <w:t>2Rx</w:t>
            </w:r>
          </w:p>
        </w:tc>
      </w:tr>
      <w:tr w:rsidR="003315C9" w:rsidRPr="00BB629B" w14:paraId="3B60A58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3315C9" w:rsidRPr="00BB629B" w:rsidRDefault="003315C9" w:rsidP="00F236E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3315C9" w:rsidRPr="00BB629B" w:rsidRDefault="003315C9" w:rsidP="00F236E6">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3315C9" w:rsidRPr="00BB629B" w:rsidRDefault="003315C9" w:rsidP="00F236E6">
            <w:pPr>
              <w:pStyle w:val="TAL"/>
              <w:rPr>
                <w:b/>
                <w:lang w:eastAsia="zh-CN"/>
              </w:rPr>
            </w:pPr>
          </w:p>
        </w:tc>
      </w:tr>
      <w:tr w:rsidR="003315C9" w:rsidRPr="00BB629B" w14:paraId="5B6CD5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3315C9" w:rsidRPr="00BB629B" w:rsidRDefault="003315C9" w:rsidP="00F236E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3315C9" w:rsidRPr="00BB629B" w:rsidRDefault="003315C9" w:rsidP="00F236E6">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3315C9" w:rsidRPr="00BB629B" w:rsidRDefault="003315C9" w:rsidP="00F236E6">
            <w:pPr>
              <w:pStyle w:val="TAL"/>
              <w:rPr>
                <w:b/>
                <w:lang w:eastAsia="zh-CN"/>
              </w:rPr>
            </w:pPr>
          </w:p>
        </w:tc>
      </w:tr>
      <w:tr w:rsidR="003315C9" w:rsidRPr="00BB629B" w14:paraId="6E9FD1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93E9F3D" w14:textId="77777777" w:rsidR="003315C9" w:rsidRPr="00BB629B" w:rsidRDefault="003315C9" w:rsidP="00F236E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FEBEE" w14:textId="77777777" w:rsidR="003315C9" w:rsidRPr="00BB629B" w:rsidRDefault="003315C9" w:rsidP="00F236E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BB049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AB194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F664A8"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80580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EBDB39A" w14:textId="77777777" w:rsidR="003315C9" w:rsidRPr="00BB629B" w:rsidRDefault="003315C9" w:rsidP="00F236E6">
            <w:pPr>
              <w:pStyle w:val="TAL"/>
              <w:rPr>
                <w:lang w:eastAsia="zh-CN"/>
              </w:rPr>
            </w:pPr>
            <w:r w:rsidRPr="00BB629B">
              <w:rPr>
                <w:lang w:eastAsia="zh-CN"/>
              </w:rPr>
              <w:t>1Rx</w:t>
            </w:r>
          </w:p>
        </w:tc>
      </w:tr>
      <w:tr w:rsidR="003315C9" w:rsidRPr="00BB629B" w14:paraId="4FED83E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265241" w14:textId="77777777" w:rsidR="003315C9" w:rsidRPr="00BB629B" w:rsidRDefault="003315C9" w:rsidP="00F236E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D2E3FE2" w14:textId="77777777" w:rsidR="003315C9" w:rsidRPr="00BB629B" w:rsidRDefault="003315C9" w:rsidP="00F236E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255AAC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465F0"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476808"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7B6EBC1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232BF9B" w14:textId="77777777" w:rsidR="003315C9" w:rsidRPr="00BB629B" w:rsidRDefault="003315C9" w:rsidP="00F236E6">
            <w:pPr>
              <w:pStyle w:val="TAL"/>
              <w:rPr>
                <w:lang w:eastAsia="zh-CN"/>
              </w:rPr>
            </w:pPr>
            <w:r w:rsidRPr="00BB629B">
              <w:rPr>
                <w:lang w:eastAsia="zh-CN"/>
              </w:rPr>
              <w:t>2Rx</w:t>
            </w:r>
          </w:p>
        </w:tc>
      </w:tr>
      <w:tr w:rsidR="003315C9" w:rsidRPr="00BB629B" w14:paraId="42D43C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5E9687D" w14:textId="77777777" w:rsidR="003315C9" w:rsidRPr="00BB629B" w:rsidRDefault="003315C9" w:rsidP="00F236E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465A791F" w14:textId="77777777" w:rsidR="003315C9" w:rsidRPr="00BB629B" w:rsidRDefault="003315C9" w:rsidP="00F236E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17E581D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B1E3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56F9947"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582537"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88287" w14:textId="77777777" w:rsidR="003315C9" w:rsidRPr="00BB629B" w:rsidRDefault="003315C9" w:rsidP="00F236E6">
            <w:pPr>
              <w:pStyle w:val="TAL"/>
              <w:rPr>
                <w:lang w:eastAsia="zh-CN"/>
              </w:rPr>
            </w:pPr>
            <w:r w:rsidRPr="00BB629B">
              <w:rPr>
                <w:lang w:eastAsia="zh-CN"/>
              </w:rPr>
              <w:t>1Rx</w:t>
            </w:r>
          </w:p>
        </w:tc>
      </w:tr>
      <w:tr w:rsidR="003315C9" w:rsidRPr="00BB629B" w14:paraId="67C5CE3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32E44F0" w14:textId="77777777" w:rsidR="003315C9" w:rsidRPr="00BB629B" w:rsidRDefault="003315C9" w:rsidP="00F236E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117A6AC" w14:textId="77777777" w:rsidR="003315C9" w:rsidRPr="00BB629B" w:rsidRDefault="003315C9" w:rsidP="00F236E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361D52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3AE347"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D2E0346"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40854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B45972F" w14:textId="77777777" w:rsidR="003315C9" w:rsidRPr="00BB629B" w:rsidRDefault="003315C9" w:rsidP="00F236E6">
            <w:pPr>
              <w:pStyle w:val="TAL"/>
              <w:rPr>
                <w:lang w:eastAsia="zh-CN"/>
              </w:rPr>
            </w:pPr>
            <w:r w:rsidRPr="00BB629B">
              <w:rPr>
                <w:lang w:eastAsia="zh-CN"/>
              </w:rPr>
              <w:t>2Rx</w:t>
            </w:r>
          </w:p>
        </w:tc>
      </w:tr>
      <w:tr w:rsidR="003315C9" w:rsidRPr="00BB629B" w14:paraId="5D1EB3D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A854D21" w14:textId="77777777" w:rsidR="003315C9" w:rsidRPr="00BB629B" w:rsidRDefault="003315C9" w:rsidP="00F236E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6ECBE75" w14:textId="77777777" w:rsidR="003315C9" w:rsidRPr="00BB629B" w:rsidRDefault="003315C9" w:rsidP="00F236E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35375AE"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6729F"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4F81282"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EAC96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93DA639" w14:textId="77777777" w:rsidR="003315C9" w:rsidRPr="00BB629B" w:rsidRDefault="003315C9" w:rsidP="00F236E6">
            <w:pPr>
              <w:pStyle w:val="TAL"/>
              <w:rPr>
                <w:lang w:eastAsia="zh-CN"/>
              </w:rPr>
            </w:pPr>
            <w:r w:rsidRPr="00BB629B">
              <w:rPr>
                <w:lang w:eastAsia="zh-CN"/>
              </w:rPr>
              <w:t>1Rx</w:t>
            </w:r>
          </w:p>
        </w:tc>
      </w:tr>
      <w:tr w:rsidR="003315C9" w:rsidRPr="00BB629B" w14:paraId="1AA2F6D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DE55454" w14:textId="77777777" w:rsidR="003315C9" w:rsidRPr="00BB629B" w:rsidRDefault="003315C9" w:rsidP="00F236E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61E120EF" w14:textId="77777777" w:rsidR="003315C9" w:rsidRPr="00BB629B" w:rsidRDefault="003315C9" w:rsidP="00F236E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4B96BEF"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E7403"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6555CE"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999AF3"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A3152" w14:textId="77777777" w:rsidR="003315C9" w:rsidRPr="00BB629B" w:rsidRDefault="003315C9" w:rsidP="00F236E6">
            <w:pPr>
              <w:pStyle w:val="TAL"/>
              <w:rPr>
                <w:lang w:eastAsia="zh-CN"/>
              </w:rPr>
            </w:pPr>
            <w:r w:rsidRPr="00BB629B">
              <w:rPr>
                <w:lang w:eastAsia="zh-CN"/>
              </w:rPr>
              <w:t>2Rx</w:t>
            </w:r>
          </w:p>
        </w:tc>
      </w:tr>
      <w:tr w:rsidR="007E1CA0" w:rsidRPr="004A1425" w14:paraId="7AB320E8"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0415C8" w14:textId="77777777" w:rsidR="007E1CA0" w:rsidRPr="00D033C4" w:rsidRDefault="007E1CA0" w:rsidP="008165CA">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06C46497" w14:textId="77777777" w:rsidR="007E1CA0" w:rsidRPr="00D033C4" w:rsidRDefault="007E1CA0" w:rsidP="008165C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7539A8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5CAE59" w14:textId="321CFF8B" w:rsidR="007E1CA0" w:rsidRDefault="000A5C5F" w:rsidP="008165CA">
            <w:pPr>
              <w:pStyle w:val="TAL"/>
              <w:rPr>
                <w:lang w:eastAsia="zh-CN"/>
              </w:rPr>
            </w:pPr>
            <w:r>
              <w:rPr>
                <w:lang w:eastAsia="zh-CN"/>
              </w:rPr>
              <w:t>C</w:t>
            </w:r>
            <w:r w:rsidR="00F549F6">
              <w:rPr>
                <w:lang w:eastAsia="zh-CN"/>
              </w:rPr>
              <w:t>214</w:t>
            </w:r>
          </w:p>
        </w:tc>
        <w:tc>
          <w:tcPr>
            <w:tcW w:w="1111" w:type="pct"/>
            <w:tcBorders>
              <w:top w:val="single" w:sz="4" w:space="0" w:color="auto"/>
              <w:left w:val="single" w:sz="4" w:space="0" w:color="auto"/>
              <w:bottom w:val="single" w:sz="4" w:space="0" w:color="auto"/>
              <w:right w:val="single" w:sz="4" w:space="0" w:color="auto"/>
            </w:tcBorders>
          </w:tcPr>
          <w:p w14:paraId="07995CBC"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18747F4"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E02332" w14:textId="77777777" w:rsidR="007E1CA0" w:rsidRDefault="007E1CA0" w:rsidP="008165CA">
            <w:pPr>
              <w:pStyle w:val="TAL"/>
              <w:rPr>
                <w:lang w:eastAsia="zh-CN"/>
              </w:rPr>
            </w:pPr>
            <w:r>
              <w:rPr>
                <w:lang w:eastAsia="zh-CN"/>
              </w:rPr>
              <w:t>1Rx</w:t>
            </w:r>
          </w:p>
        </w:tc>
      </w:tr>
      <w:tr w:rsidR="007E1CA0" w:rsidRPr="004A1425" w14:paraId="1A0540A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5026C20" w14:textId="77777777" w:rsidR="007E1CA0" w:rsidRPr="00D033C4" w:rsidRDefault="007E1CA0" w:rsidP="008165CA">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08FAED9B" w14:textId="77777777" w:rsidR="007E1CA0" w:rsidRPr="00D033C4" w:rsidRDefault="007E1CA0" w:rsidP="008165C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D7A0EF4"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C7098" w14:textId="13DCF022"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02985BC7"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A058BC7"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02AC3" w14:textId="77777777" w:rsidR="007E1CA0" w:rsidRDefault="007E1CA0" w:rsidP="008165CA">
            <w:pPr>
              <w:pStyle w:val="TAL"/>
              <w:rPr>
                <w:lang w:eastAsia="zh-CN"/>
              </w:rPr>
            </w:pPr>
            <w:r>
              <w:rPr>
                <w:lang w:eastAsia="zh-CN"/>
              </w:rPr>
              <w:t>2Rx</w:t>
            </w:r>
          </w:p>
        </w:tc>
      </w:tr>
      <w:tr w:rsidR="007E1CA0" w:rsidRPr="004A1425" w14:paraId="647229D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568EEB69" w14:textId="77777777" w:rsidR="007E1CA0" w:rsidRPr="00D033C4" w:rsidRDefault="007E1CA0" w:rsidP="008165CA">
            <w:pPr>
              <w:pStyle w:val="TAL"/>
              <w:rPr>
                <w:lang w:eastAsia="zh-CN"/>
              </w:rPr>
            </w:pPr>
            <w:r>
              <w:rPr>
                <w:rFonts w:hint="eastAsia"/>
                <w:lang w:eastAsia="zh-CN"/>
              </w:rPr>
              <w:lastRenderedPageBreak/>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43EA0EAF" w14:textId="77777777" w:rsidR="007E1CA0" w:rsidRPr="00D033C4" w:rsidRDefault="007E1CA0" w:rsidP="008165C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5422CDD"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BFD33B" w14:textId="7AE28B55" w:rsidR="007E1CA0" w:rsidRDefault="000A5C5F" w:rsidP="008165CA">
            <w:pPr>
              <w:pStyle w:val="TAL"/>
              <w:rPr>
                <w:lang w:eastAsia="zh-CN"/>
              </w:rPr>
            </w:pPr>
            <w:r>
              <w:rPr>
                <w:lang w:eastAsia="zh-CN"/>
              </w:rPr>
              <w:t>C</w:t>
            </w:r>
            <w:r w:rsidR="00F549F6">
              <w:t>214</w:t>
            </w:r>
          </w:p>
        </w:tc>
        <w:tc>
          <w:tcPr>
            <w:tcW w:w="1111" w:type="pct"/>
            <w:tcBorders>
              <w:top w:val="single" w:sz="4" w:space="0" w:color="auto"/>
              <w:left w:val="single" w:sz="4" w:space="0" w:color="auto"/>
              <w:bottom w:val="single" w:sz="4" w:space="0" w:color="auto"/>
              <w:right w:val="single" w:sz="4" w:space="0" w:color="auto"/>
            </w:tcBorders>
          </w:tcPr>
          <w:p w14:paraId="18175A13"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2E743FF"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287737" w14:textId="77777777" w:rsidR="007E1CA0" w:rsidRDefault="007E1CA0" w:rsidP="008165CA">
            <w:pPr>
              <w:pStyle w:val="TAL"/>
              <w:rPr>
                <w:lang w:eastAsia="zh-CN"/>
              </w:rPr>
            </w:pPr>
            <w:r>
              <w:rPr>
                <w:lang w:eastAsia="zh-CN"/>
              </w:rPr>
              <w:t>1Rx</w:t>
            </w:r>
          </w:p>
        </w:tc>
      </w:tr>
      <w:tr w:rsidR="007E1CA0" w:rsidRPr="004A1425" w14:paraId="3A55071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BBBAB5" w14:textId="77777777" w:rsidR="007E1CA0" w:rsidRPr="00D033C4" w:rsidRDefault="007E1CA0" w:rsidP="008165CA">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5EF65B90" w14:textId="77777777" w:rsidR="007E1CA0" w:rsidRPr="00D033C4" w:rsidRDefault="007E1CA0" w:rsidP="008165C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C238ACA"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903B4D" w14:textId="56161630"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3A3FE399"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00B2A44"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6149B3" w14:textId="77777777" w:rsidR="007E1CA0" w:rsidRDefault="007E1CA0" w:rsidP="008165CA">
            <w:pPr>
              <w:pStyle w:val="TAL"/>
              <w:rPr>
                <w:lang w:eastAsia="zh-CN"/>
              </w:rPr>
            </w:pPr>
            <w:r>
              <w:rPr>
                <w:lang w:eastAsia="zh-CN"/>
              </w:rPr>
              <w:t>2Rx</w:t>
            </w:r>
          </w:p>
        </w:tc>
      </w:tr>
      <w:tr w:rsidR="007E1CA0" w:rsidRPr="004A1425" w14:paraId="7178684B"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FD8D2A" w14:textId="77777777" w:rsidR="007E1CA0" w:rsidRPr="00D033C4" w:rsidRDefault="007E1CA0" w:rsidP="008165CA">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C1D6A9D" w14:textId="77777777" w:rsidR="007E1CA0" w:rsidRPr="00D033C4" w:rsidRDefault="007E1CA0" w:rsidP="008165C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F8FC14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F7B6FC" w14:textId="0E9FBF55"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1233BFBC"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F4F22"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9BC244" w14:textId="77777777" w:rsidR="007E1CA0" w:rsidRDefault="007E1CA0" w:rsidP="008165CA">
            <w:pPr>
              <w:pStyle w:val="TAL"/>
              <w:rPr>
                <w:lang w:eastAsia="zh-CN"/>
              </w:rPr>
            </w:pPr>
            <w:r>
              <w:rPr>
                <w:lang w:eastAsia="zh-CN"/>
              </w:rPr>
              <w:t>1Rx</w:t>
            </w:r>
          </w:p>
        </w:tc>
      </w:tr>
      <w:tr w:rsidR="007E1CA0" w:rsidRPr="004A1425" w14:paraId="7E44BE3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345EAED" w14:textId="77777777" w:rsidR="007E1CA0" w:rsidRPr="00D033C4" w:rsidRDefault="007E1CA0" w:rsidP="008165CA">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C524C4F" w14:textId="77777777" w:rsidR="007E1CA0" w:rsidRPr="00D033C4" w:rsidRDefault="007E1CA0" w:rsidP="008165CA">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C462DB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55B0F5" w14:textId="63600FFA"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3172862A"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191C6F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8A8CB5" w14:textId="77777777" w:rsidR="007E1CA0" w:rsidRDefault="007E1CA0" w:rsidP="008165CA">
            <w:pPr>
              <w:pStyle w:val="TAL"/>
              <w:rPr>
                <w:lang w:eastAsia="zh-CN"/>
              </w:rPr>
            </w:pPr>
            <w:r>
              <w:rPr>
                <w:lang w:eastAsia="zh-CN"/>
              </w:rPr>
              <w:t>2Rx</w:t>
            </w:r>
          </w:p>
        </w:tc>
      </w:tr>
      <w:tr w:rsidR="007E1CA0" w:rsidRPr="004A1425" w14:paraId="5A56C8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E42223E" w14:textId="77777777" w:rsidR="007E1CA0" w:rsidRPr="00D033C4" w:rsidRDefault="007E1CA0" w:rsidP="008165CA">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A286B7B" w14:textId="77777777" w:rsidR="007E1CA0" w:rsidRPr="00D033C4" w:rsidRDefault="007E1CA0" w:rsidP="008165C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BB0280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FD3072" w14:textId="77621E58"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5F386851"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206E2A4"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D3160AE" w14:textId="77777777" w:rsidR="007E1CA0" w:rsidRDefault="007E1CA0" w:rsidP="008165CA">
            <w:pPr>
              <w:pStyle w:val="TAL"/>
              <w:rPr>
                <w:lang w:eastAsia="zh-CN"/>
              </w:rPr>
            </w:pPr>
            <w:r>
              <w:rPr>
                <w:lang w:eastAsia="zh-CN"/>
              </w:rPr>
              <w:t>1Rx</w:t>
            </w:r>
          </w:p>
        </w:tc>
      </w:tr>
      <w:tr w:rsidR="007E1CA0" w:rsidRPr="004A1425" w14:paraId="71AA0A2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E53056A" w14:textId="77777777" w:rsidR="007E1CA0" w:rsidRPr="00D033C4" w:rsidRDefault="007E1CA0" w:rsidP="008165CA">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2037FDC" w14:textId="77777777" w:rsidR="007E1CA0" w:rsidRPr="00D033C4" w:rsidRDefault="007E1CA0" w:rsidP="008165CA">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B4CF848"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DDC870" w14:textId="2ACE7CCD"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615F21D7"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A214F1"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A213D" w14:textId="77777777" w:rsidR="007E1CA0" w:rsidRDefault="007E1CA0" w:rsidP="008165CA">
            <w:pPr>
              <w:pStyle w:val="TAL"/>
              <w:rPr>
                <w:lang w:eastAsia="zh-CN"/>
              </w:rPr>
            </w:pPr>
            <w:r>
              <w:rPr>
                <w:lang w:eastAsia="zh-CN"/>
              </w:rPr>
              <w:t>2Rx</w:t>
            </w:r>
          </w:p>
        </w:tc>
      </w:tr>
      <w:tr w:rsidR="003315C9" w:rsidRPr="00BB629B" w14:paraId="3D444A4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3315C9" w:rsidRPr="00BB629B" w:rsidRDefault="003315C9" w:rsidP="00F236E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3315C9" w:rsidRPr="00BB629B" w:rsidRDefault="003315C9" w:rsidP="00F236E6">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3315C9" w:rsidRPr="00BB629B" w:rsidRDefault="003315C9" w:rsidP="00F236E6">
            <w:pPr>
              <w:pStyle w:val="TAL"/>
              <w:rPr>
                <w:b/>
                <w:lang w:eastAsia="zh-CN"/>
              </w:rPr>
            </w:pPr>
          </w:p>
        </w:tc>
      </w:tr>
      <w:tr w:rsidR="003315C9" w:rsidRPr="00BB629B" w14:paraId="3014F24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E1F9A7"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B336B8A" w14:textId="77777777" w:rsidR="003315C9" w:rsidRPr="00BB629B" w:rsidRDefault="003315C9" w:rsidP="00F236E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B147F4"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225AC" w14:textId="77777777" w:rsidR="003315C9" w:rsidRPr="00BB629B" w:rsidRDefault="003315C9" w:rsidP="00F236E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30BFCA5"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DE81285"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1B4439" w14:textId="77777777" w:rsidR="003315C9" w:rsidRPr="00BB629B" w:rsidRDefault="003315C9" w:rsidP="00F236E6">
            <w:pPr>
              <w:pStyle w:val="TAL"/>
              <w:rPr>
                <w:lang w:eastAsia="zh-CN"/>
              </w:rPr>
            </w:pPr>
            <w:r w:rsidRPr="00BB629B">
              <w:rPr>
                <w:lang w:eastAsia="zh-CN"/>
              </w:rPr>
              <w:t>1Rx</w:t>
            </w:r>
          </w:p>
        </w:tc>
      </w:tr>
      <w:tr w:rsidR="003315C9" w:rsidRPr="00BB629B" w14:paraId="5342A1C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E9EA69E"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176AD0AB" w14:textId="77777777" w:rsidR="003315C9" w:rsidRPr="00BB629B" w:rsidRDefault="003315C9" w:rsidP="00F236E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7D3FEB8"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DFC771" w14:textId="77777777" w:rsidR="003315C9" w:rsidRPr="00BB629B" w:rsidRDefault="003315C9" w:rsidP="00F236E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15F2F16D"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4249EFE"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2BF43930" w14:textId="77777777" w:rsidR="003315C9" w:rsidRPr="00BB629B" w:rsidRDefault="003315C9" w:rsidP="00F236E6">
            <w:pPr>
              <w:pStyle w:val="TAL"/>
              <w:rPr>
                <w:lang w:eastAsia="zh-CN"/>
              </w:rPr>
            </w:pPr>
            <w:r w:rsidRPr="00BB629B">
              <w:rPr>
                <w:lang w:eastAsia="zh-CN"/>
              </w:rPr>
              <w:t>2Rx</w:t>
            </w:r>
          </w:p>
        </w:tc>
      </w:tr>
      <w:tr w:rsidR="007E1CA0" w:rsidRPr="004A1425" w14:paraId="13E652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C9440C2" w14:textId="77777777" w:rsidR="007E1CA0" w:rsidRDefault="007E1CA0" w:rsidP="008165CA">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0E855588" w14:textId="77777777" w:rsidR="007E1CA0" w:rsidRPr="00D033C4" w:rsidRDefault="007E1CA0" w:rsidP="008165C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C2EEA0B"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D58536" w14:textId="36164CE3" w:rsidR="007E1CA0" w:rsidRDefault="000A5C5F" w:rsidP="008165CA">
            <w:pPr>
              <w:pStyle w:val="TAL"/>
              <w:rPr>
                <w:lang w:eastAsia="zh-CN"/>
              </w:rPr>
            </w:pPr>
            <w:r>
              <w:rPr>
                <w:lang w:eastAsia="zh-CN"/>
              </w:rPr>
              <w:t>C</w:t>
            </w:r>
            <w:r w:rsidR="00722093">
              <w:t>218</w:t>
            </w:r>
          </w:p>
        </w:tc>
        <w:tc>
          <w:tcPr>
            <w:tcW w:w="1111" w:type="pct"/>
            <w:tcBorders>
              <w:top w:val="single" w:sz="4" w:space="0" w:color="auto"/>
              <w:left w:val="single" w:sz="4" w:space="0" w:color="auto"/>
              <w:bottom w:val="single" w:sz="4" w:space="0" w:color="auto"/>
              <w:right w:val="single" w:sz="4" w:space="0" w:color="auto"/>
            </w:tcBorders>
          </w:tcPr>
          <w:p w14:paraId="00641A99"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B5D18FB"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940DE8" w14:textId="77777777" w:rsidR="007E1CA0" w:rsidRDefault="007E1CA0" w:rsidP="008165CA">
            <w:pPr>
              <w:pStyle w:val="TAL"/>
              <w:rPr>
                <w:lang w:eastAsia="zh-CN"/>
              </w:rPr>
            </w:pPr>
            <w:r>
              <w:rPr>
                <w:lang w:eastAsia="zh-CN"/>
              </w:rPr>
              <w:t>1Rx</w:t>
            </w:r>
          </w:p>
        </w:tc>
      </w:tr>
      <w:tr w:rsidR="007E1CA0" w:rsidRPr="004A1425" w14:paraId="5DF5010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5F3FA16" w14:textId="77777777" w:rsidR="007E1CA0" w:rsidRDefault="007E1CA0" w:rsidP="008165CA">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BCDC819" w14:textId="77777777" w:rsidR="007E1CA0" w:rsidRPr="00D033C4" w:rsidRDefault="007E1CA0" w:rsidP="008165C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20826A6F"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9E7D6" w14:textId="0D761AF8" w:rsidR="007E1CA0" w:rsidRDefault="000A5C5F" w:rsidP="008165CA">
            <w:pPr>
              <w:pStyle w:val="TAL"/>
              <w:rPr>
                <w:lang w:eastAsia="zh-CN"/>
              </w:rPr>
            </w:pPr>
            <w:r>
              <w:rPr>
                <w:lang w:eastAsia="zh-CN"/>
              </w:rPr>
              <w:t>C</w:t>
            </w:r>
            <w:r w:rsidR="00722093">
              <w:t>219</w:t>
            </w:r>
          </w:p>
        </w:tc>
        <w:tc>
          <w:tcPr>
            <w:tcW w:w="1111" w:type="pct"/>
            <w:tcBorders>
              <w:top w:val="single" w:sz="4" w:space="0" w:color="auto"/>
              <w:left w:val="single" w:sz="4" w:space="0" w:color="auto"/>
              <w:bottom w:val="single" w:sz="4" w:space="0" w:color="auto"/>
              <w:right w:val="single" w:sz="4" w:space="0" w:color="auto"/>
            </w:tcBorders>
          </w:tcPr>
          <w:p w14:paraId="367FC978"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F60DA6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1A8A600" w14:textId="77777777" w:rsidR="007E1CA0" w:rsidRDefault="007E1CA0" w:rsidP="008165CA">
            <w:pPr>
              <w:pStyle w:val="TAL"/>
              <w:rPr>
                <w:lang w:eastAsia="zh-CN"/>
              </w:rPr>
            </w:pPr>
            <w:r>
              <w:rPr>
                <w:lang w:eastAsia="zh-CN"/>
              </w:rPr>
              <w:t>2Rx</w:t>
            </w:r>
          </w:p>
        </w:tc>
      </w:tr>
      <w:tr w:rsidR="007E1CA0" w:rsidRPr="004A1425" w14:paraId="78E88F9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3537C5" w14:textId="77777777" w:rsidR="007E1CA0" w:rsidRDefault="007E1CA0" w:rsidP="008165CA">
            <w:pPr>
              <w:pStyle w:val="TAL"/>
              <w:rPr>
                <w:lang w:eastAsia="zh-CN"/>
              </w:rPr>
            </w:pPr>
            <w:bookmarkStart w:id="16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3A94C51" w14:textId="77777777" w:rsidR="007E1CA0" w:rsidRPr="00D033C4" w:rsidRDefault="007E1CA0" w:rsidP="008165C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0E1B1C4"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6D8D16" w14:textId="7A705660" w:rsidR="007E1CA0" w:rsidRDefault="000A5C5F" w:rsidP="008165CA">
            <w:pPr>
              <w:pStyle w:val="TAL"/>
              <w:rPr>
                <w:lang w:eastAsia="zh-CN"/>
              </w:rPr>
            </w:pPr>
            <w:r>
              <w:rPr>
                <w:lang w:eastAsia="zh-CN"/>
              </w:rPr>
              <w:t>C</w:t>
            </w:r>
            <w:r w:rsidR="00722093">
              <w:t>220</w:t>
            </w:r>
          </w:p>
        </w:tc>
        <w:tc>
          <w:tcPr>
            <w:tcW w:w="1111" w:type="pct"/>
            <w:tcBorders>
              <w:top w:val="single" w:sz="4" w:space="0" w:color="auto"/>
              <w:left w:val="single" w:sz="4" w:space="0" w:color="auto"/>
              <w:bottom w:val="single" w:sz="4" w:space="0" w:color="auto"/>
              <w:right w:val="single" w:sz="4" w:space="0" w:color="auto"/>
            </w:tcBorders>
          </w:tcPr>
          <w:p w14:paraId="0ECA5997"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3DBAC1C"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664EC5" w14:textId="77777777" w:rsidR="007E1CA0" w:rsidRDefault="007E1CA0" w:rsidP="008165CA">
            <w:pPr>
              <w:pStyle w:val="TAL"/>
              <w:rPr>
                <w:lang w:eastAsia="zh-CN"/>
              </w:rPr>
            </w:pPr>
            <w:r>
              <w:rPr>
                <w:lang w:eastAsia="zh-CN"/>
              </w:rPr>
              <w:t>1Rx</w:t>
            </w:r>
          </w:p>
        </w:tc>
      </w:tr>
      <w:tr w:rsidR="007E1CA0" w:rsidRPr="004A1425" w14:paraId="42FCDED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CD889C4" w14:textId="77777777" w:rsidR="007E1CA0" w:rsidRDefault="007E1CA0" w:rsidP="008165CA">
            <w:pPr>
              <w:pStyle w:val="TAL"/>
              <w:rPr>
                <w:lang w:eastAsia="zh-CN"/>
              </w:rPr>
            </w:pPr>
            <w:r w:rsidRPr="00705318">
              <w:rPr>
                <w:lang w:eastAsia="zh-CN"/>
              </w:rPr>
              <w:lastRenderedPageBreak/>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6A29E0D1" w14:textId="77777777" w:rsidR="007E1CA0" w:rsidRPr="00D033C4" w:rsidRDefault="007E1CA0" w:rsidP="008165CA">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3A2B01A"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4AD126" w14:textId="10E7D82B" w:rsidR="007E1CA0" w:rsidRDefault="000A5C5F" w:rsidP="008165CA">
            <w:pPr>
              <w:pStyle w:val="TAL"/>
              <w:rPr>
                <w:lang w:eastAsia="zh-CN"/>
              </w:rPr>
            </w:pPr>
            <w:r>
              <w:rPr>
                <w:lang w:eastAsia="zh-CN"/>
              </w:rPr>
              <w:t>C</w:t>
            </w:r>
            <w:r w:rsidR="00722093">
              <w:t>221</w:t>
            </w:r>
          </w:p>
        </w:tc>
        <w:tc>
          <w:tcPr>
            <w:tcW w:w="1111" w:type="pct"/>
            <w:tcBorders>
              <w:top w:val="single" w:sz="4" w:space="0" w:color="auto"/>
              <w:left w:val="single" w:sz="4" w:space="0" w:color="auto"/>
              <w:bottom w:val="single" w:sz="4" w:space="0" w:color="auto"/>
              <w:right w:val="single" w:sz="4" w:space="0" w:color="auto"/>
            </w:tcBorders>
          </w:tcPr>
          <w:p w14:paraId="18469ABD"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7AB08EB"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7820B6B" w14:textId="77777777" w:rsidR="007E1CA0" w:rsidRDefault="007E1CA0" w:rsidP="008165CA">
            <w:pPr>
              <w:pStyle w:val="TAL"/>
              <w:rPr>
                <w:lang w:eastAsia="zh-CN"/>
              </w:rPr>
            </w:pPr>
            <w:r>
              <w:rPr>
                <w:lang w:eastAsia="zh-CN"/>
              </w:rPr>
              <w:t>2Rx</w:t>
            </w:r>
          </w:p>
        </w:tc>
      </w:tr>
      <w:bookmarkEnd w:id="163"/>
      <w:tr w:rsidR="003315C9" w:rsidRPr="00BB629B" w14:paraId="47C36F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3315C9" w:rsidRPr="00BB629B" w:rsidRDefault="003315C9" w:rsidP="00F236E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3315C9" w:rsidRPr="00BB629B" w:rsidRDefault="003315C9" w:rsidP="00F236E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3315C9" w:rsidRPr="00BB629B" w:rsidRDefault="003315C9" w:rsidP="00F236E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3315C9" w:rsidRPr="00BB629B" w:rsidRDefault="003315C9" w:rsidP="00F236E6">
            <w:pPr>
              <w:pStyle w:val="TAL"/>
              <w:rPr>
                <w:b/>
                <w:lang w:eastAsia="zh-CN"/>
              </w:rPr>
            </w:pPr>
          </w:p>
        </w:tc>
      </w:tr>
      <w:tr w:rsidR="003315C9" w:rsidRPr="00BB629B" w14:paraId="602CDA7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3315C9" w:rsidRPr="00BB629B" w:rsidRDefault="003315C9" w:rsidP="00F236E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3315C9" w:rsidRPr="00BB629B" w:rsidRDefault="003315C9" w:rsidP="00F236E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3315C9" w:rsidRPr="00BB629B" w:rsidRDefault="003315C9" w:rsidP="00F236E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3315C9" w:rsidRPr="00BB629B" w:rsidRDefault="003315C9" w:rsidP="00F236E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3315C9" w:rsidRPr="00BB629B" w:rsidRDefault="003315C9" w:rsidP="00F236E6">
            <w:pPr>
              <w:keepNext/>
              <w:keepLines/>
              <w:spacing w:after="0"/>
              <w:rPr>
                <w:rFonts w:ascii="Arial" w:hAnsi="Arial"/>
                <w:b/>
                <w:sz w:val="18"/>
                <w:lang w:eastAsia="zh-CN"/>
              </w:rPr>
            </w:pPr>
          </w:p>
        </w:tc>
      </w:tr>
      <w:tr w:rsidR="007E1CA0" w14:paraId="20B2624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FB7210D" w14:textId="77777777" w:rsidR="007E1CA0" w:rsidRDefault="007E1CA0" w:rsidP="008165CA">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6F7BBFF8" w14:textId="77777777" w:rsidR="007E1CA0" w:rsidRPr="00D033C4" w:rsidRDefault="007E1CA0" w:rsidP="008165CA">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79807B89"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102D1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9E5146"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A0D1A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4C98E5BD" w14:textId="77777777" w:rsidR="007E1CA0" w:rsidRDefault="007E1CA0" w:rsidP="008165CA">
            <w:pPr>
              <w:pStyle w:val="TAL"/>
              <w:rPr>
                <w:lang w:eastAsia="zh-CN"/>
              </w:rPr>
            </w:pPr>
            <w:r>
              <w:rPr>
                <w:lang w:eastAsia="zh-CN"/>
              </w:rPr>
              <w:t>1Rx</w:t>
            </w:r>
          </w:p>
        </w:tc>
      </w:tr>
      <w:tr w:rsidR="007E1CA0" w14:paraId="5E3B47E4"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71C0E4" w14:textId="77777777" w:rsidR="007E1CA0" w:rsidRDefault="007E1CA0" w:rsidP="008165CA">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501EF61" w14:textId="77777777" w:rsidR="007E1CA0" w:rsidRPr="00D033C4" w:rsidRDefault="007E1CA0" w:rsidP="008165CA">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36491C27"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C9DBB0"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FDA869"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3283D6"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1DF86B5B" w14:textId="77777777" w:rsidR="007E1CA0" w:rsidRDefault="007E1CA0" w:rsidP="008165CA">
            <w:pPr>
              <w:pStyle w:val="TAL"/>
              <w:rPr>
                <w:lang w:eastAsia="zh-CN"/>
              </w:rPr>
            </w:pPr>
            <w:r>
              <w:rPr>
                <w:lang w:eastAsia="zh-CN"/>
              </w:rPr>
              <w:t>2Rx</w:t>
            </w:r>
          </w:p>
        </w:tc>
      </w:tr>
      <w:tr w:rsidR="003315C9" w:rsidRPr="00BB629B" w14:paraId="71C654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3315C9" w:rsidRPr="00BB629B" w:rsidRDefault="003315C9" w:rsidP="00F236E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3315C9" w:rsidRPr="00BB629B" w:rsidRDefault="003315C9" w:rsidP="00F236E6">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3315C9" w:rsidRPr="00BB629B" w:rsidRDefault="003315C9" w:rsidP="00F236E6">
            <w:pPr>
              <w:pStyle w:val="TAL"/>
              <w:rPr>
                <w:b/>
                <w:lang w:eastAsia="zh-CN"/>
              </w:rPr>
            </w:pPr>
          </w:p>
        </w:tc>
      </w:tr>
      <w:tr w:rsidR="003315C9" w:rsidRPr="00BB629B" w14:paraId="12B97B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3315C9" w:rsidRPr="00BB629B" w:rsidRDefault="003315C9" w:rsidP="00F236E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3315C9" w:rsidRPr="00BB629B" w:rsidRDefault="003315C9" w:rsidP="00F236E6">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3315C9" w:rsidRPr="00BB629B" w:rsidRDefault="003315C9" w:rsidP="00F236E6">
            <w:pPr>
              <w:pStyle w:val="TAL"/>
              <w:rPr>
                <w:b/>
                <w:lang w:eastAsia="zh-CN"/>
              </w:rPr>
            </w:pPr>
          </w:p>
        </w:tc>
      </w:tr>
      <w:tr w:rsidR="007E1CA0" w:rsidRPr="004A1425" w14:paraId="41CE22BE"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9CC08F3" w14:textId="77777777" w:rsidR="007E1CA0" w:rsidRPr="00D033C4" w:rsidRDefault="007E1CA0" w:rsidP="008165CA">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638037A7" w14:textId="77777777" w:rsidR="007E1CA0" w:rsidRPr="00D033C4" w:rsidRDefault="007E1CA0" w:rsidP="008165CA">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48E3F8A7"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C70997"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C7C76A" w14:textId="77777777" w:rsidR="007E1CA0" w:rsidRDefault="007E1CA0"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9F42A"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8D41D" w14:textId="77777777" w:rsidR="007E1CA0" w:rsidRDefault="007E1CA0" w:rsidP="008165CA">
            <w:pPr>
              <w:pStyle w:val="TAL"/>
              <w:rPr>
                <w:lang w:eastAsia="zh-CN"/>
              </w:rPr>
            </w:pPr>
            <w:r>
              <w:rPr>
                <w:lang w:eastAsia="zh-CN"/>
              </w:rPr>
              <w:t>1Rx</w:t>
            </w:r>
          </w:p>
        </w:tc>
      </w:tr>
      <w:tr w:rsidR="007E1CA0" w:rsidRPr="004A1425" w14:paraId="66EBA7B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C17B46F" w14:textId="77777777" w:rsidR="007E1CA0" w:rsidRPr="00D033C4" w:rsidRDefault="007E1CA0" w:rsidP="008165CA">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5471BEE5" w14:textId="77777777" w:rsidR="007E1CA0" w:rsidRPr="00D033C4" w:rsidRDefault="007E1CA0" w:rsidP="008165CA">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AB5365A"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F2E8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5CA5264" w14:textId="77777777" w:rsidR="007E1CA0" w:rsidRDefault="007E1CA0"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DC7AF2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974981" w14:textId="77777777" w:rsidR="007E1CA0" w:rsidRDefault="007E1CA0" w:rsidP="008165CA">
            <w:pPr>
              <w:pStyle w:val="TAL"/>
              <w:rPr>
                <w:lang w:eastAsia="zh-CN"/>
              </w:rPr>
            </w:pPr>
            <w:r>
              <w:rPr>
                <w:lang w:eastAsia="zh-CN"/>
              </w:rPr>
              <w:t>2Rx</w:t>
            </w:r>
          </w:p>
        </w:tc>
      </w:tr>
      <w:tr w:rsidR="003315C9" w:rsidRPr="00BB629B" w14:paraId="57DA3CE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C7BC07" w14:textId="77777777" w:rsidR="003315C9" w:rsidRPr="00BB629B" w:rsidRDefault="003315C9" w:rsidP="00F236E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398546C3" w14:textId="77777777" w:rsidR="003315C9" w:rsidRPr="00BB629B" w:rsidRDefault="003315C9" w:rsidP="00F236E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48F8882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8CD7F4" w14:textId="77777777" w:rsidR="003315C9" w:rsidRPr="00BB629B" w:rsidRDefault="003315C9" w:rsidP="00F236E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345688F"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8C9034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8F8B28" w14:textId="77777777" w:rsidR="003315C9" w:rsidRPr="00BB629B" w:rsidRDefault="003315C9" w:rsidP="00F236E6">
            <w:pPr>
              <w:pStyle w:val="TAL"/>
              <w:rPr>
                <w:lang w:eastAsia="zh-CN"/>
              </w:rPr>
            </w:pPr>
            <w:r w:rsidRPr="00BB629B">
              <w:rPr>
                <w:lang w:eastAsia="zh-CN"/>
              </w:rPr>
              <w:t>1Rx</w:t>
            </w:r>
          </w:p>
        </w:tc>
      </w:tr>
      <w:tr w:rsidR="003315C9" w:rsidRPr="00BB629B" w14:paraId="58261EB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A5FF6D6" w14:textId="77777777" w:rsidR="003315C9" w:rsidRPr="00BB629B" w:rsidRDefault="003315C9" w:rsidP="00F236E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E8D5D0F" w14:textId="77777777" w:rsidR="003315C9" w:rsidRPr="00BB629B" w:rsidRDefault="003315C9" w:rsidP="00F236E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1038092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C4DF95"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BC247F9"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74FE410"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ED1407" w14:textId="77777777" w:rsidR="003315C9" w:rsidRPr="00BB629B" w:rsidRDefault="003315C9" w:rsidP="00F236E6">
            <w:pPr>
              <w:pStyle w:val="TAL"/>
              <w:rPr>
                <w:lang w:eastAsia="zh-CN"/>
              </w:rPr>
            </w:pPr>
            <w:r w:rsidRPr="00BB629B">
              <w:rPr>
                <w:lang w:eastAsia="zh-CN"/>
              </w:rPr>
              <w:t>2Rx</w:t>
            </w:r>
          </w:p>
        </w:tc>
      </w:tr>
      <w:tr w:rsidR="00545375" w:rsidRPr="004A1425" w14:paraId="106A1FB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575BD" w14:textId="77777777" w:rsidR="00545375" w:rsidRPr="00D033C4" w:rsidRDefault="00545375" w:rsidP="008165CA">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7402A6D4" w14:textId="77777777" w:rsidR="00545375" w:rsidRPr="00D033C4" w:rsidRDefault="00545375" w:rsidP="008165CA">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24C704AF"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0B762F" w14:textId="2E6FF1D2" w:rsidR="00545375" w:rsidRDefault="000A5C5F" w:rsidP="008165CA">
            <w:pPr>
              <w:pStyle w:val="TAL"/>
              <w:rPr>
                <w:lang w:eastAsia="zh-CN"/>
              </w:rPr>
            </w:pPr>
            <w:r>
              <w:rPr>
                <w:lang w:eastAsia="zh-CN"/>
              </w:rPr>
              <w:t>C</w:t>
            </w:r>
            <w:r w:rsidR="00722093">
              <w:t>222</w:t>
            </w:r>
          </w:p>
        </w:tc>
        <w:tc>
          <w:tcPr>
            <w:tcW w:w="1111" w:type="pct"/>
            <w:tcBorders>
              <w:top w:val="single" w:sz="4" w:space="0" w:color="auto"/>
              <w:left w:val="single" w:sz="4" w:space="0" w:color="auto"/>
              <w:bottom w:val="single" w:sz="4" w:space="0" w:color="auto"/>
              <w:right w:val="single" w:sz="4" w:space="0" w:color="auto"/>
            </w:tcBorders>
          </w:tcPr>
          <w:p w14:paraId="0CC19CEE" w14:textId="77777777" w:rsidR="00545375" w:rsidRDefault="00545375"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AADFE3F" w14:textId="77777777" w:rsidR="00545375" w:rsidRPr="004A1425" w:rsidRDefault="00545375"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FFB906" w14:textId="77777777" w:rsidR="00545375" w:rsidRDefault="00545375" w:rsidP="008165CA">
            <w:pPr>
              <w:pStyle w:val="TAL"/>
              <w:rPr>
                <w:lang w:eastAsia="zh-CN"/>
              </w:rPr>
            </w:pPr>
            <w:r>
              <w:rPr>
                <w:lang w:eastAsia="zh-CN"/>
              </w:rPr>
              <w:t>1Rx</w:t>
            </w:r>
          </w:p>
        </w:tc>
      </w:tr>
      <w:tr w:rsidR="00545375" w:rsidRPr="004A1425" w14:paraId="7B0E6A53"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525008D9" w14:textId="77777777" w:rsidR="00545375" w:rsidRPr="00D033C4" w:rsidRDefault="00545375" w:rsidP="008165CA">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3704459" w14:textId="77777777" w:rsidR="00545375" w:rsidRPr="00D033C4" w:rsidRDefault="00545375" w:rsidP="008165CA">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4FAEA2A"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F63350" w14:textId="4DB5456A" w:rsidR="00545375" w:rsidRDefault="000A5C5F" w:rsidP="008165CA">
            <w:pPr>
              <w:pStyle w:val="TAL"/>
              <w:rPr>
                <w:lang w:eastAsia="zh-CN"/>
              </w:rPr>
            </w:pPr>
            <w:r>
              <w:rPr>
                <w:lang w:eastAsia="zh-CN"/>
              </w:rPr>
              <w:t>C</w:t>
            </w:r>
            <w:r w:rsidR="00722093">
              <w:t>223</w:t>
            </w:r>
          </w:p>
        </w:tc>
        <w:tc>
          <w:tcPr>
            <w:tcW w:w="1111" w:type="pct"/>
            <w:tcBorders>
              <w:top w:val="single" w:sz="4" w:space="0" w:color="auto"/>
              <w:left w:val="single" w:sz="4" w:space="0" w:color="auto"/>
              <w:bottom w:val="single" w:sz="4" w:space="0" w:color="auto"/>
              <w:right w:val="single" w:sz="4" w:space="0" w:color="auto"/>
            </w:tcBorders>
          </w:tcPr>
          <w:p w14:paraId="681B46AC" w14:textId="77777777" w:rsidR="00545375" w:rsidRDefault="00545375"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97320AD"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B99823" w14:textId="77777777" w:rsidR="00545375" w:rsidRDefault="00545375" w:rsidP="008165CA">
            <w:pPr>
              <w:pStyle w:val="TAL"/>
              <w:rPr>
                <w:lang w:eastAsia="zh-CN"/>
              </w:rPr>
            </w:pPr>
            <w:r>
              <w:rPr>
                <w:lang w:eastAsia="zh-CN"/>
              </w:rPr>
              <w:t>2Rx</w:t>
            </w:r>
          </w:p>
        </w:tc>
      </w:tr>
      <w:tr w:rsidR="003315C9" w:rsidRPr="00BB629B" w14:paraId="534413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9745773" w14:textId="77777777" w:rsidR="003315C9" w:rsidRPr="00BB629B" w:rsidRDefault="003315C9" w:rsidP="00F236E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F4BA6E1" w14:textId="77777777" w:rsidR="003315C9" w:rsidRPr="00BB629B" w:rsidRDefault="003315C9" w:rsidP="00F236E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44DBFE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C71925" w14:textId="77777777" w:rsidR="003315C9" w:rsidRPr="00BB629B" w:rsidRDefault="003315C9" w:rsidP="00F236E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121C6454"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1B3B8"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1988572" w14:textId="77777777" w:rsidR="003315C9" w:rsidRPr="00BB629B" w:rsidRDefault="003315C9" w:rsidP="00F236E6">
            <w:pPr>
              <w:pStyle w:val="TAL"/>
              <w:rPr>
                <w:lang w:eastAsia="zh-CN"/>
              </w:rPr>
            </w:pPr>
            <w:r w:rsidRPr="00BB629B">
              <w:rPr>
                <w:lang w:eastAsia="zh-CN"/>
              </w:rPr>
              <w:t>1Rx</w:t>
            </w:r>
          </w:p>
        </w:tc>
      </w:tr>
      <w:tr w:rsidR="003315C9" w:rsidRPr="00BB629B" w14:paraId="7FB3633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5B09C5D" w14:textId="77777777" w:rsidR="003315C9" w:rsidRPr="00BB629B" w:rsidRDefault="003315C9" w:rsidP="00F236E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6B818A" w14:textId="77777777" w:rsidR="003315C9" w:rsidRPr="00BB629B" w:rsidRDefault="003315C9" w:rsidP="00F236E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1E555863"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2C8BDB" w14:textId="77777777" w:rsidR="003315C9" w:rsidRPr="00BB629B" w:rsidRDefault="003315C9" w:rsidP="00F236E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6FE2BC0"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E11A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9BE96FE" w14:textId="77777777" w:rsidR="003315C9" w:rsidRPr="00BB629B" w:rsidRDefault="003315C9" w:rsidP="00F236E6">
            <w:pPr>
              <w:pStyle w:val="TAL"/>
              <w:rPr>
                <w:lang w:eastAsia="zh-CN"/>
              </w:rPr>
            </w:pPr>
            <w:r w:rsidRPr="00BB629B">
              <w:rPr>
                <w:lang w:eastAsia="zh-CN"/>
              </w:rPr>
              <w:t>2Rx</w:t>
            </w:r>
          </w:p>
        </w:tc>
      </w:tr>
      <w:tr w:rsidR="00545375" w:rsidRPr="004A1425" w14:paraId="58A2D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4FD7604" w14:textId="77777777" w:rsidR="00545375" w:rsidRPr="00D033C4" w:rsidRDefault="00545375" w:rsidP="008165CA">
            <w:pPr>
              <w:pStyle w:val="TAL"/>
              <w:rPr>
                <w:lang w:eastAsia="zh-CN"/>
              </w:rPr>
            </w:pPr>
            <w:r w:rsidRPr="00D033C4">
              <w:rPr>
                <w:lang w:eastAsia="zh-CN"/>
              </w:rPr>
              <w:lastRenderedPageBreak/>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2AA546CE" w14:textId="77777777" w:rsidR="00545375" w:rsidRPr="00D033C4" w:rsidRDefault="00545375" w:rsidP="008165CA">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19A0E07"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18D712"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FF8DAE" w14:textId="77777777" w:rsidR="00545375" w:rsidRDefault="00545375"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EB1245" w14:textId="77777777" w:rsidR="00545375" w:rsidRPr="004A1425" w:rsidRDefault="00545375"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28B489" w14:textId="77777777" w:rsidR="00545375" w:rsidRDefault="00545375" w:rsidP="008165CA">
            <w:pPr>
              <w:pStyle w:val="TAL"/>
              <w:rPr>
                <w:lang w:eastAsia="zh-CN"/>
              </w:rPr>
            </w:pPr>
            <w:r>
              <w:rPr>
                <w:lang w:eastAsia="zh-CN"/>
              </w:rPr>
              <w:t>1Rx</w:t>
            </w:r>
          </w:p>
        </w:tc>
      </w:tr>
      <w:tr w:rsidR="00545375" w:rsidRPr="004A1425" w14:paraId="5608208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79836C65" w14:textId="77777777" w:rsidR="00545375" w:rsidRPr="00D033C4" w:rsidRDefault="00545375" w:rsidP="008165CA">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41E260C4" w14:textId="77777777" w:rsidR="00545375" w:rsidRPr="00D033C4" w:rsidRDefault="00545375" w:rsidP="008165CA">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4A725A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5B76F1"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EED324" w14:textId="77777777" w:rsidR="00545375" w:rsidRDefault="00545375"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26F2E1"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083AB" w14:textId="77777777" w:rsidR="00545375" w:rsidRDefault="00545375" w:rsidP="008165CA">
            <w:pPr>
              <w:pStyle w:val="TAL"/>
              <w:rPr>
                <w:lang w:eastAsia="zh-CN"/>
              </w:rPr>
            </w:pPr>
            <w:r>
              <w:rPr>
                <w:lang w:eastAsia="zh-CN"/>
              </w:rPr>
              <w:t>2Rx</w:t>
            </w:r>
          </w:p>
        </w:tc>
      </w:tr>
      <w:tr w:rsidR="003315C9" w:rsidRPr="00BB629B" w14:paraId="1E4B1DF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FF31A9E" w14:textId="77777777" w:rsidR="003315C9" w:rsidRPr="00BB629B" w:rsidRDefault="003315C9" w:rsidP="00F236E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4C50D1D3"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38E6ED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FB448" w14:textId="77777777" w:rsidR="003315C9" w:rsidRPr="00BB629B" w:rsidRDefault="003315C9" w:rsidP="00F236E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18F3F724" w14:textId="77777777" w:rsidR="003315C9" w:rsidRPr="00BB629B" w:rsidRDefault="003315C9" w:rsidP="00F236E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25CD068"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B405B1" w14:textId="77777777" w:rsidR="003315C9" w:rsidRPr="00BB629B" w:rsidRDefault="003315C9" w:rsidP="00F236E6">
            <w:pPr>
              <w:pStyle w:val="TAL"/>
              <w:rPr>
                <w:lang w:eastAsia="zh-CN"/>
              </w:rPr>
            </w:pPr>
            <w:r w:rsidRPr="00BB629B">
              <w:rPr>
                <w:lang w:eastAsia="zh-CN"/>
              </w:rPr>
              <w:t>1Rx</w:t>
            </w:r>
          </w:p>
        </w:tc>
      </w:tr>
      <w:tr w:rsidR="003315C9" w:rsidRPr="00BB629B" w14:paraId="01693F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C924DC" w14:textId="77777777" w:rsidR="003315C9" w:rsidRPr="00BB629B" w:rsidRDefault="003315C9" w:rsidP="00F236E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997D221"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0651D6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58AA1" w14:textId="77777777" w:rsidR="003315C9" w:rsidRPr="00BB629B" w:rsidRDefault="003315C9" w:rsidP="00F236E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543FB49"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C0BED3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98650B" w14:textId="77777777" w:rsidR="003315C9" w:rsidRPr="00BB629B" w:rsidRDefault="003315C9" w:rsidP="00F236E6">
            <w:pPr>
              <w:pStyle w:val="TAL"/>
              <w:rPr>
                <w:lang w:eastAsia="zh-CN"/>
              </w:rPr>
            </w:pPr>
            <w:r w:rsidRPr="00BB629B">
              <w:rPr>
                <w:lang w:eastAsia="zh-CN"/>
              </w:rPr>
              <w:t>2Rx</w:t>
            </w:r>
          </w:p>
        </w:tc>
      </w:tr>
      <w:tr w:rsidR="003315C9" w:rsidRPr="00BB629B" w14:paraId="44844F0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3315C9" w:rsidRPr="00BB629B" w:rsidRDefault="003315C9" w:rsidP="00F236E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3315C9" w:rsidRPr="00BB629B" w:rsidRDefault="003315C9" w:rsidP="00F236E6">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3315C9" w:rsidRPr="00BB629B" w:rsidRDefault="003315C9" w:rsidP="00F236E6">
            <w:pPr>
              <w:pStyle w:val="TAL"/>
              <w:rPr>
                <w:b/>
                <w:lang w:eastAsia="zh-CN"/>
              </w:rPr>
            </w:pPr>
          </w:p>
        </w:tc>
      </w:tr>
      <w:tr w:rsidR="00E30CC0" w:rsidRPr="004A0E7C" w14:paraId="08036EB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FE475F5" w14:textId="77777777" w:rsidR="00E30CC0" w:rsidRPr="004A0E7C" w:rsidRDefault="00E30CC0" w:rsidP="000A5C5F">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A8E0662"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59790E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FBE3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55065C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5E1095"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BAF1D49" w14:textId="77777777" w:rsidR="00E30CC0" w:rsidRPr="004A0E7C" w:rsidRDefault="00E30CC0" w:rsidP="005C26C6">
            <w:pPr>
              <w:pStyle w:val="TAL"/>
              <w:rPr>
                <w:b/>
                <w:lang w:eastAsia="zh-CN"/>
              </w:rPr>
            </w:pPr>
            <w:r w:rsidRPr="004A0E7C">
              <w:t>1Rx</w:t>
            </w:r>
          </w:p>
        </w:tc>
      </w:tr>
      <w:tr w:rsidR="00E30CC0" w:rsidRPr="004A0E7C" w14:paraId="21ED353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BAF2E5" w14:textId="77777777" w:rsidR="00E30CC0" w:rsidRPr="004A0E7C" w:rsidRDefault="00E30CC0" w:rsidP="000A5C5F">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4D04E633"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000166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68727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7FD1606"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42E49B"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848F508" w14:textId="77777777" w:rsidR="00E30CC0" w:rsidRPr="004A0E7C" w:rsidRDefault="00E30CC0" w:rsidP="005C26C6">
            <w:pPr>
              <w:pStyle w:val="TAL"/>
              <w:rPr>
                <w:b/>
                <w:lang w:eastAsia="zh-CN"/>
              </w:rPr>
            </w:pPr>
            <w:r w:rsidRPr="004A0E7C">
              <w:t>2Rx</w:t>
            </w:r>
          </w:p>
        </w:tc>
      </w:tr>
      <w:tr w:rsidR="00E30CC0" w:rsidRPr="004A0E7C" w14:paraId="741DD23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420060E" w14:textId="77777777" w:rsidR="00E30CC0" w:rsidRPr="004A0E7C" w:rsidRDefault="00E30CC0" w:rsidP="000A5C5F">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7B9516F5"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9EA6F9"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785C9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A843D2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2A1100"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EDB0A10" w14:textId="77777777" w:rsidR="00E30CC0" w:rsidRPr="004A0E7C" w:rsidRDefault="00E30CC0" w:rsidP="005C26C6">
            <w:pPr>
              <w:pStyle w:val="TAL"/>
              <w:rPr>
                <w:b/>
                <w:lang w:eastAsia="zh-CN"/>
              </w:rPr>
            </w:pPr>
            <w:r w:rsidRPr="004A0E7C">
              <w:t>1Rx</w:t>
            </w:r>
          </w:p>
        </w:tc>
      </w:tr>
      <w:tr w:rsidR="00E30CC0" w:rsidRPr="004A0E7C" w14:paraId="49CA5AD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7166FFB" w14:textId="77777777" w:rsidR="00E30CC0" w:rsidRPr="004A0E7C" w:rsidRDefault="00E30CC0" w:rsidP="000A5C5F">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2D2CE84"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1C49921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766B2D"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2FA69A0"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BB2F58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B81B35A" w14:textId="77777777" w:rsidR="00E30CC0" w:rsidRPr="004A0E7C" w:rsidRDefault="00E30CC0" w:rsidP="005C26C6">
            <w:pPr>
              <w:pStyle w:val="TAL"/>
              <w:rPr>
                <w:b/>
                <w:lang w:eastAsia="zh-CN"/>
              </w:rPr>
            </w:pPr>
            <w:r w:rsidRPr="004A0E7C">
              <w:t>2Rx</w:t>
            </w:r>
          </w:p>
        </w:tc>
      </w:tr>
      <w:tr w:rsidR="00E30CC0" w:rsidRPr="004A0E7C" w14:paraId="0C3221C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0BA718" w14:textId="77777777" w:rsidR="00E30CC0" w:rsidRPr="004A0E7C" w:rsidRDefault="00E30CC0" w:rsidP="000A5C5F">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21163E61" w14:textId="77777777" w:rsidR="00E30CC0" w:rsidRPr="004A0E7C" w:rsidRDefault="00E30CC0" w:rsidP="000A5C5F">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D63D00C"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31612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682A1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23C54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853A6C9" w14:textId="77777777" w:rsidR="00E30CC0" w:rsidRPr="004A0E7C" w:rsidRDefault="00E30CC0" w:rsidP="005C26C6">
            <w:pPr>
              <w:pStyle w:val="TAL"/>
              <w:rPr>
                <w:b/>
                <w:lang w:eastAsia="zh-CN"/>
              </w:rPr>
            </w:pPr>
            <w:r w:rsidRPr="004A0E7C">
              <w:t>1Rx</w:t>
            </w:r>
          </w:p>
        </w:tc>
      </w:tr>
      <w:tr w:rsidR="00E30CC0" w:rsidRPr="004A0E7C" w14:paraId="47BEDBE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46579B" w14:textId="77777777" w:rsidR="00E30CC0" w:rsidRPr="004A0E7C" w:rsidRDefault="00E30CC0" w:rsidP="000A5C5F">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79BDBBA" w14:textId="77777777" w:rsidR="00E30CC0" w:rsidRPr="004A0E7C" w:rsidRDefault="00E30CC0" w:rsidP="000A5C5F">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4969AE"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67FC7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4D73A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5A319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52C8388" w14:textId="77777777" w:rsidR="00E30CC0" w:rsidRPr="004A0E7C" w:rsidRDefault="00E30CC0" w:rsidP="005C26C6">
            <w:pPr>
              <w:pStyle w:val="TAL"/>
              <w:rPr>
                <w:b/>
                <w:lang w:eastAsia="zh-CN"/>
              </w:rPr>
            </w:pPr>
            <w:r w:rsidRPr="004A0E7C">
              <w:t>2Rx</w:t>
            </w:r>
          </w:p>
        </w:tc>
      </w:tr>
      <w:tr w:rsidR="00E30CC0" w:rsidRPr="004A0E7C" w14:paraId="44820F1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0075BE1" w14:textId="77777777" w:rsidR="00E30CC0" w:rsidRPr="004A0E7C" w:rsidRDefault="00E30CC0" w:rsidP="000A5C5F">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355C7F3C" w14:textId="77777777" w:rsidR="00E30CC0" w:rsidRPr="004A0E7C" w:rsidRDefault="00E30CC0" w:rsidP="000A5C5F">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889F8F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21E15F"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ECFBCB9"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287DC6D"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200590" w14:textId="77777777" w:rsidR="00E30CC0" w:rsidRPr="004A0E7C" w:rsidRDefault="00E30CC0" w:rsidP="005C26C6">
            <w:pPr>
              <w:pStyle w:val="TAL"/>
              <w:rPr>
                <w:b/>
                <w:lang w:eastAsia="zh-CN"/>
              </w:rPr>
            </w:pPr>
            <w:r w:rsidRPr="004A0E7C">
              <w:t>1Rx</w:t>
            </w:r>
          </w:p>
        </w:tc>
      </w:tr>
      <w:tr w:rsidR="00E30CC0" w:rsidRPr="004A0E7C" w14:paraId="259AB7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4C8AFFBD" w14:textId="77777777" w:rsidR="00E30CC0" w:rsidRPr="004A0E7C" w:rsidRDefault="00E30CC0" w:rsidP="000A5C5F">
            <w:pPr>
              <w:pStyle w:val="TAL"/>
              <w:rPr>
                <w:b/>
              </w:rPr>
            </w:pPr>
            <w:r w:rsidRPr="004A0E7C">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0B81D50C" w14:textId="77777777" w:rsidR="00E30CC0" w:rsidRPr="004A0E7C" w:rsidRDefault="00E30CC0" w:rsidP="000A5C5F">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ED6E99B"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CC944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461781A"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A49778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7A65A8" w14:textId="77777777" w:rsidR="00E30CC0" w:rsidRPr="004A0E7C" w:rsidRDefault="00E30CC0" w:rsidP="005C26C6">
            <w:pPr>
              <w:pStyle w:val="TAL"/>
              <w:rPr>
                <w:b/>
                <w:lang w:eastAsia="zh-CN"/>
              </w:rPr>
            </w:pPr>
            <w:r w:rsidRPr="004A0E7C">
              <w:t>2Rx</w:t>
            </w:r>
          </w:p>
        </w:tc>
      </w:tr>
      <w:tr w:rsidR="00E30CC0" w:rsidRPr="004A0E7C" w14:paraId="0105AF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B6D191B" w14:textId="77777777" w:rsidR="00E30CC0" w:rsidRPr="004A0E7C" w:rsidRDefault="00E30CC0" w:rsidP="000A5C5F">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369012A" w14:textId="77777777" w:rsidR="00E30CC0" w:rsidRPr="004A0E7C" w:rsidRDefault="00E30CC0" w:rsidP="000A5C5F">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E5E98BA"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5E3B3"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CD127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E4AEB5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32A58C" w14:textId="77777777" w:rsidR="00E30CC0" w:rsidRPr="004A0E7C" w:rsidRDefault="00E30CC0" w:rsidP="005C26C6">
            <w:pPr>
              <w:pStyle w:val="TAL"/>
              <w:rPr>
                <w:b/>
                <w:lang w:eastAsia="zh-CN"/>
              </w:rPr>
            </w:pPr>
            <w:r w:rsidRPr="004A0E7C">
              <w:t>1Rx</w:t>
            </w:r>
          </w:p>
        </w:tc>
      </w:tr>
      <w:tr w:rsidR="00E30CC0" w:rsidRPr="004A0E7C" w14:paraId="0F84F4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523C9B34" w14:textId="77777777" w:rsidR="00E30CC0" w:rsidRPr="004A0E7C" w:rsidRDefault="00E30CC0" w:rsidP="000A5C5F">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7A1AF91F" w14:textId="77777777" w:rsidR="00E30CC0" w:rsidRPr="004A0E7C" w:rsidRDefault="00E30CC0" w:rsidP="000A5C5F">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7D420C1"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98E1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3CDCE1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6752B8"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DD2FF1" w14:textId="77777777" w:rsidR="00E30CC0" w:rsidRPr="004A0E7C" w:rsidRDefault="00E30CC0" w:rsidP="005C26C6">
            <w:pPr>
              <w:pStyle w:val="TAL"/>
              <w:rPr>
                <w:b/>
                <w:lang w:eastAsia="zh-CN"/>
              </w:rPr>
            </w:pPr>
            <w:r w:rsidRPr="004A0E7C">
              <w:t>2Rx</w:t>
            </w:r>
          </w:p>
        </w:tc>
      </w:tr>
      <w:tr w:rsidR="00E30CC0" w:rsidRPr="004A0E7C" w14:paraId="6AE5932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B3751D" w14:textId="77777777" w:rsidR="00E30CC0" w:rsidRPr="004A0E7C" w:rsidRDefault="00E30CC0" w:rsidP="000A5C5F">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51A0D2C5" w14:textId="77777777" w:rsidR="00E30CC0" w:rsidRPr="004A0E7C" w:rsidRDefault="00E30CC0" w:rsidP="000A5C5F">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C2A583"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4532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507D53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8B8016"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ABDB56A" w14:textId="77777777" w:rsidR="00E30CC0" w:rsidRPr="004A0E7C" w:rsidRDefault="00E30CC0" w:rsidP="005C26C6">
            <w:pPr>
              <w:pStyle w:val="TAL"/>
              <w:rPr>
                <w:b/>
                <w:lang w:eastAsia="zh-CN"/>
              </w:rPr>
            </w:pPr>
            <w:r w:rsidRPr="004A0E7C">
              <w:t>1Rx</w:t>
            </w:r>
          </w:p>
        </w:tc>
      </w:tr>
      <w:tr w:rsidR="00E30CC0" w:rsidRPr="004A0E7C" w14:paraId="5512B8AA"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44B0B60" w14:textId="77777777" w:rsidR="00E30CC0" w:rsidRPr="004A0E7C" w:rsidRDefault="00E30CC0" w:rsidP="000A5C5F">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4E000B03" w14:textId="77777777" w:rsidR="00E30CC0" w:rsidRPr="004A0E7C" w:rsidRDefault="00E30CC0" w:rsidP="000A5C5F">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72B34136"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D9ADA0"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6BA7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C8BBA2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7702A46" w14:textId="77777777" w:rsidR="00E30CC0" w:rsidRPr="004A0E7C" w:rsidRDefault="00E30CC0" w:rsidP="005C26C6">
            <w:pPr>
              <w:pStyle w:val="TAL"/>
              <w:rPr>
                <w:b/>
                <w:lang w:eastAsia="zh-CN"/>
              </w:rPr>
            </w:pPr>
            <w:r w:rsidRPr="004A0E7C">
              <w:t>2Rx</w:t>
            </w:r>
          </w:p>
        </w:tc>
      </w:tr>
      <w:tr w:rsidR="003315C9" w:rsidRPr="00BB629B" w14:paraId="0C80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3315C9" w:rsidRPr="00BB629B" w:rsidRDefault="003315C9" w:rsidP="00F236E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3315C9" w:rsidRPr="00BB629B" w:rsidRDefault="003315C9" w:rsidP="00F236E6">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3315C9" w:rsidRPr="00BB629B" w:rsidRDefault="003315C9" w:rsidP="00F236E6">
            <w:pPr>
              <w:pStyle w:val="TAL"/>
              <w:rPr>
                <w:b/>
                <w:lang w:eastAsia="zh-CN"/>
              </w:rPr>
            </w:pPr>
          </w:p>
        </w:tc>
      </w:tr>
      <w:tr w:rsidR="003315C9" w:rsidRPr="00BB629B" w14:paraId="64C18EE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3315C9" w:rsidRPr="00BB629B" w:rsidRDefault="003315C9" w:rsidP="00F236E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3315C9" w:rsidRPr="00BB629B" w:rsidRDefault="003315C9" w:rsidP="00F236E6">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3315C9" w:rsidRPr="00BB629B" w:rsidRDefault="003315C9" w:rsidP="00F236E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3315C9" w:rsidRPr="00BB629B" w:rsidRDefault="003315C9" w:rsidP="00F236E6">
            <w:pPr>
              <w:pStyle w:val="TAL"/>
              <w:rPr>
                <w:b/>
                <w:lang w:eastAsia="zh-CN"/>
              </w:rPr>
            </w:pPr>
          </w:p>
        </w:tc>
      </w:tr>
      <w:tr w:rsidR="003315C9" w:rsidRPr="00BB629B" w14:paraId="6E09BAF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94F2F6" w14:textId="77777777" w:rsidR="003315C9" w:rsidRPr="00BB629B" w:rsidRDefault="003315C9" w:rsidP="00F236E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1D39B18B"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95CE3CF"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9C4C87" w14:textId="77777777" w:rsidR="003315C9" w:rsidRPr="00BB629B" w:rsidRDefault="003315C9" w:rsidP="00F236E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6307FBC" w14:textId="77777777" w:rsidR="003315C9" w:rsidRPr="00BB629B" w:rsidRDefault="003315C9" w:rsidP="00F236E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A0F49D" w14:textId="77777777" w:rsidR="003315C9" w:rsidRPr="00BB629B" w:rsidRDefault="003315C9" w:rsidP="00F236E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D4F00B" w14:textId="77777777" w:rsidR="003315C9" w:rsidRPr="00BB629B" w:rsidRDefault="003315C9" w:rsidP="00F236E6">
            <w:pPr>
              <w:pStyle w:val="TAL"/>
              <w:rPr>
                <w:lang w:eastAsia="zh-CN"/>
              </w:rPr>
            </w:pPr>
            <w:r w:rsidRPr="00BB629B">
              <w:rPr>
                <w:lang w:eastAsia="zh-CN"/>
              </w:rPr>
              <w:t>1Rx</w:t>
            </w:r>
          </w:p>
        </w:tc>
      </w:tr>
      <w:tr w:rsidR="003315C9" w:rsidRPr="00BB629B" w14:paraId="139968F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657C326" w14:textId="77777777" w:rsidR="003315C9" w:rsidRPr="00BB629B" w:rsidRDefault="003315C9" w:rsidP="00F236E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E63BAE"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E8C68D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BA6F" w14:textId="77777777" w:rsidR="003315C9" w:rsidRPr="00BB629B" w:rsidRDefault="003315C9" w:rsidP="00F236E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BFE733" w14:textId="77777777" w:rsidR="003315C9" w:rsidRPr="00BB629B" w:rsidRDefault="003315C9" w:rsidP="00F236E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15762E"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6396B4" w14:textId="77777777" w:rsidR="003315C9" w:rsidRPr="00BB629B" w:rsidRDefault="003315C9" w:rsidP="00F236E6">
            <w:pPr>
              <w:pStyle w:val="TAL"/>
              <w:rPr>
                <w:lang w:eastAsia="zh-CN"/>
              </w:rPr>
            </w:pPr>
            <w:r w:rsidRPr="00BB629B">
              <w:rPr>
                <w:lang w:eastAsia="zh-CN"/>
              </w:rPr>
              <w:t>2Rx</w:t>
            </w:r>
          </w:p>
        </w:tc>
      </w:tr>
      <w:tr w:rsidR="003315C9" w:rsidRPr="00BB629B" w14:paraId="3C58B64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5D4D1B" w14:textId="77777777" w:rsidR="003315C9" w:rsidRPr="00BB629B" w:rsidRDefault="003315C9" w:rsidP="00F236E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3964028A" w14:textId="77777777" w:rsidR="003315C9" w:rsidRPr="00BB629B" w:rsidRDefault="003315C9" w:rsidP="00F236E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CC23A2E"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3ECC94" w14:textId="77777777" w:rsidR="003315C9" w:rsidRPr="00BB629B" w:rsidRDefault="003315C9" w:rsidP="00F236E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E3B29C0" w14:textId="77777777" w:rsidR="003315C9" w:rsidRPr="00BB629B" w:rsidRDefault="003315C9" w:rsidP="00F236E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BD7860" w14:textId="77777777" w:rsidR="003315C9" w:rsidRPr="00BB629B" w:rsidRDefault="003315C9" w:rsidP="00F236E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BFDB9B" w14:textId="77777777" w:rsidR="003315C9" w:rsidRPr="00BB629B" w:rsidRDefault="003315C9" w:rsidP="00F236E6">
            <w:pPr>
              <w:pStyle w:val="TAL"/>
              <w:rPr>
                <w:lang w:eastAsia="zh-CN"/>
              </w:rPr>
            </w:pPr>
            <w:r w:rsidRPr="00BB629B">
              <w:rPr>
                <w:lang w:eastAsia="zh-CN"/>
              </w:rPr>
              <w:t>1Rx</w:t>
            </w:r>
          </w:p>
        </w:tc>
      </w:tr>
      <w:tr w:rsidR="003315C9" w:rsidRPr="00BB629B" w14:paraId="48D40D0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254B980" w14:textId="77777777" w:rsidR="003315C9" w:rsidRPr="00BB629B" w:rsidRDefault="003315C9" w:rsidP="00F236E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75D2DD3" w14:textId="77777777" w:rsidR="003315C9" w:rsidRPr="00BB629B" w:rsidRDefault="003315C9" w:rsidP="00F236E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CB3FF0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4C51E4" w14:textId="77777777" w:rsidR="003315C9" w:rsidRPr="00BB629B" w:rsidRDefault="003315C9" w:rsidP="00F236E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AEE6C32" w14:textId="77777777" w:rsidR="003315C9" w:rsidRPr="00BB629B" w:rsidRDefault="003315C9" w:rsidP="00F236E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B9A83C"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877D932" w14:textId="77777777" w:rsidR="003315C9" w:rsidRPr="00BB629B" w:rsidRDefault="003315C9" w:rsidP="00F236E6">
            <w:pPr>
              <w:pStyle w:val="TAL"/>
              <w:rPr>
                <w:lang w:eastAsia="zh-CN"/>
              </w:rPr>
            </w:pPr>
            <w:r w:rsidRPr="00BB629B">
              <w:rPr>
                <w:lang w:eastAsia="zh-CN"/>
              </w:rPr>
              <w:t>2Rx</w:t>
            </w:r>
          </w:p>
        </w:tc>
      </w:tr>
      <w:tr w:rsidR="00545375" w:rsidRPr="004A1425" w14:paraId="0CD11DA0"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6C8F92AB" w14:textId="77777777" w:rsidR="00545375" w:rsidRPr="002B78FF" w:rsidRDefault="00545375" w:rsidP="008165CA">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5AFA8B74" w14:textId="77777777" w:rsidR="00545375" w:rsidRPr="002B78FF" w:rsidRDefault="00545375" w:rsidP="008165CA">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8C4B92E"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0103F6"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01BD92" w14:textId="77777777" w:rsidR="00545375" w:rsidRDefault="00545375" w:rsidP="008165CA">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D275A3" w14:textId="77777777" w:rsidR="00545375" w:rsidRPr="004A1425" w:rsidRDefault="00545375" w:rsidP="008165CA">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F7C1C4" w14:textId="77777777" w:rsidR="00545375" w:rsidRDefault="00545375" w:rsidP="008165CA">
            <w:pPr>
              <w:pStyle w:val="TAL"/>
              <w:rPr>
                <w:lang w:eastAsia="zh-CN"/>
              </w:rPr>
            </w:pPr>
            <w:r>
              <w:rPr>
                <w:lang w:eastAsia="zh-CN"/>
              </w:rPr>
              <w:t>1Rx</w:t>
            </w:r>
          </w:p>
        </w:tc>
      </w:tr>
      <w:tr w:rsidR="00545375" w:rsidRPr="004A1425" w14:paraId="3A7F1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4D6A370D"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7ECEC2D6" w14:textId="77777777" w:rsidR="00545375" w:rsidRPr="002B78FF" w:rsidRDefault="00545375" w:rsidP="008165CA">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D15992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07DE7"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0AC482" w14:textId="77777777" w:rsidR="00545375" w:rsidRDefault="00545375"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2194E7"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35A4E6B" w14:textId="77777777" w:rsidR="00545375" w:rsidRDefault="00545375" w:rsidP="008165CA">
            <w:pPr>
              <w:pStyle w:val="TAL"/>
              <w:rPr>
                <w:lang w:eastAsia="zh-CN"/>
              </w:rPr>
            </w:pPr>
            <w:r>
              <w:rPr>
                <w:lang w:eastAsia="zh-CN"/>
              </w:rPr>
              <w:t>2Rx</w:t>
            </w:r>
          </w:p>
        </w:tc>
      </w:tr>
      <w:tr w:rsidR="00545375" w:rsidRPr="004A1425" w14:paraId="5A4894C7"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3806B0F8"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3BFF8E0" w14:textId="77777777" w:rsidR="00545375" w:rsidRPr="002B78FF" w:rsidRDefault="00545375" w:rsidP="008165CA">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BBA0F6"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1AD350" w14:textId="77777777" w:rsidR="00545375" w:rsidRDefault="00545375" w:rsidP="008165C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B2964A7" w14:textId="77777777" w:rsidR="00545375" w:rsidRDefault="00545375" w:rsidP="008165CA">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E07242C" w14:textId="77777777" w:rsidR="00545375" w:rsidRPr="004A1425" w:rsidRDefault="00545375" w:rsidP="008165CA">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038D18" w14:textId="77777777" w:rsidR="00545375" w:rsidRDefault="00545375" w:rsidP="008165CA">
            <w:pPr>
              <w:pStyle w:val="TAL"/>
              <w:rPr>
                <w:lang w:eastAsia="zh-CN"/>
              </w:rPr>
            </w:pPr>
            <w:r>
              <w:rPr>
                <w:lang w:eastAsia="zh-CN"/>
              </w:rPr>
              <w:t>1Rx</w:t>
            </w:r>
          </w:p>
        </w:tc>
      </w:tr>
      <w:tr w:rsidR="00545375" w:rsidRPr="004A1425" w14:paraId="0DE56ED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085F0"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369F1464" w14:textId="77777777" w:rsidR="00545375" w:rsidRPr="002B78FF" w:rsidRDefault="00545375" w:rsidP="008165CA">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0FDE0FC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0F2745" w14:textId="77777777" w:rsidR="00545375" w:rsidRDefault="00545375" w:rsidP="008165C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16258D5" w14:textId="77777777" w:rsidR="00545375" w:rsidRDefault="00545375" w:rsidP="008165CA">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4F6CA41"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A0883" w14:textId="77777777" w:rsidR="00545375" w:rsidRDefault="00545375" w:rsidP="008165CA">
            <w:pPr>
              <w:pStyle w:val="TAL"/>
              <w:rPr>
                <w:lang w:eastAsia="zh-CN"/>
              </w:rPr>
            </w:pPr>
            <w:r>
              <w:rPr>
                <w:lang w:eastAsia="zh-CN"/>
              </w:rPr>
              <w:t>2Rx</w:t>
            </w:r>
          </w:p>
        </w:tc>
      </w:tr>
      <w:tr w:rsidR="003315C9" w:rsidRPr="00BB629B" w14:paraId="29041E0A" w14:textId="77777777" w:rsidTr="00F236E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3315C9" w:rsidRPr="00BB629B" w:rsidRDefault="003315C9" w:rsidP="00F236E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3315C9" w:rsidRPr="00BB629B" w:rsidRDefault="003315C9" w:rsidP="00F236E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E0138F5" w14:textId="77777777" w:rsidR="003315C9" w:rsidRPr="00BB629B" w:rsidRDefault="003315C9" w:rsidP="003315C9">
      <w:pPr>
        <w:rPr>
          <w:lang w:eastAsia="zh-CN"/>
        </w:rPr>
      </w:pPr>
    </w:p>
    <w:p w14:paraId="2FF2C1E2" w14:textId="77777777" w:rsidR="003315C9" w:rsidRPr="00BB629B" w:rsidRDefault="003315C9" w:rsidP="003315C9">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4AE0AF1C"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0F04BB65" w14:textId="77777777" w:rsidR="003315C9" w:rsidRPr="00BB629B" w:rsidRDefault="003315C9" w:rsidP="00F236E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4395BF53"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3315C9" w:rsidRPr="00BB629B" w:rsidRDefault="003315C9" w:rsidP="00F236E6">
            <w:pPr>
              <w:pStyle w:val="TAH"/>
            </w:pPr>
            <w:r w:rsidRPr="00BB629B">
              <w:rPr>
                <w:lang w:eastAsia="zh-TW"/>
              </w:rPr>
              <w:t>Branch</w:t>
            </w:r>
          </w:p>
        </w:tc>
      </w:tr>
      <w:tr w:rsidR="003315C9" w:rsidRPr="00BB629B" w14:paraId="1F42D6F7"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8AAAD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3315C9" w:rsidRPr="00BB629B" w:rsidRDefault="003315C9" w:rsidP="00F236E6">
            <w:pPr>
              <w:pStyle w:val="TAH"/>
            </w:pPr>
          </w:p>
        </w:tc>
      </w:tr>
      <w:tr w:rsidR="003315C9" w:rsidRPr="00BB629B" w14:paraId="2D39D41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D865D" w14:textId="77777777" w:rsidR="003315C9" w:rsidRPr="00BB629B" w:rsidRDefault="003315C9"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3315C9" w:rsidRPr="00BB629B" w:rsidRDefault="003315C9" w:rsidP="00F236E6">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3315C9" w:rsidRPr="00BB629B" w:rsidRDefault="003315C9" w:rsidP="00F236E6">
            <w:pPr>
              <w:pStyle w:val="TAL"/>
              <w:rPr>
                <w:b/>
              </w:rPr>
            </w:pPr>
          </w:p>
        </w:tc>
      </w:tr>
      <w:tr w:rsidR="00C84597" w:rsidRPr="004A0E7C" w14:paraId="6F959C72" w14:textId="77777777" w:rsidTr="005C26C6">
        <w:trPr>
          <w:jc w:val="center"/>
        </w:trPr>
        <w:tc>
          <w:tcPr>
            <w:tcW w:w="1160" w:type="dxa"/>
            <w:tcBorders>
              <w:top w:val="nil"/>
              <w:left w:val="single" w:sz="4" w:space="0" w:color="auto"/>
              <w:bottom w:val="single" w:sz="4" w:space="0" w:color="auto"/>
              <w:right w:val="single" w:sz="4" w:space="0" w:color="auto"/>
            </w:tcBorders>
            <w:shd w:val="clear" w:color="auto" w:fill="E7E6E6"/>
          </w:tcPr>
          <w:p w14:paraId="35811996" w14:textId="77777777" w:rsidR="00C84597" w:rsidRPr="004A0E7C" w:rsidRDefault="00C84597"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C84597" w:rsidRPr="004A0E7C" w:rsidRDefault="00C84597"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C84597" w:rsidRPr="004A0E7C" w:rsidRDefault="00C84597"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C84597" w:rsidRPr="004A0E7C" w:rsidRDefault="00C84597"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C84597" w:rsidRPr="004A0E7C" w:rsidRDefault="00C84597"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C84597" w:rsidRPr="004A0E7C" w:rsidRDefault="00C84597"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C84597" w:rsidRPr="004A0E7C" w:rsidRDefault="00C84597" w:rsidP="005C26C6">
            <w:pPr>
              <w:pStyle w:val="TAL"/>
              <w:rPr>
                <w:b/>
              </w:rPr>
            </w:pPr>
          </w:p>
        </w:tc>
      </w:tr>
      <w:tr w:rsidR="009372CC" w:rsidRPr="004A0E7C" w14:paraId="451E5C35"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599FC1EA" w14:textId="77777777" w:rsidR="009372CC" w:rsidRPr="004A0E7C" w:rsidRDefault="009372CC" w:rsidP="009372C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9372CC" w:rsidRPr="004A0E7C" w:rsidRDefault="009372CC" w:rsidP="009372C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9372CC" w:rsidRPr="004A0E7C" w:rsidRDefault="009372CC" w:rsidP="009372C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9372CC" w:rsidRPr="004A0E7C" w:rsidRDefault="009372CC" w:rsidP="009372C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9372CC" w:rsidRPr="004A0E7C" w:rsidRDefault="009372C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9372CC" w:rsidRPr="004A0E7C" w:rsidRDefault="009372CC" w:rsidP="009372CC">
            <w:pPr>
              <w:pStyle w:val="TAL"/>
              <w:rPr>
                <w:b/>
              </w:rPr>
            </w:pPr>
            <w:r w:rsidRPr="004A0E7C">
              <w:t>2Rx</w:t>
            </w:r>
          </w:p>
        </w:tc>
      </w:tr>
      <w:tr w:rsidR="009372CC" w:rsidRPr="004A0E7C" w14:paraId="3EDF5E11"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38C43957" w14:textId="77777777" w:rsidR="009372CC" w:rsidRPr="004A0E7C" w:rsidRDefault="009372CC" w:rsidP="009372C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9372CC" w:rsidRPr="004A0E7C" w:rsidRDefault="009372CC" w:rsidP="009372C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9372CC" w:rsidRPr="004A0E7C" w:rsidRDefault="009372CC" w:rsidP="009372C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9372CC" w:rsidRPr="004A0E7C" w:rsidRDefault="009372C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9372CC" w:rsidRPr="004A0E7C" w:rsidRDefault="009372CC" w:rsidP="009372CC">
            <w:pPr>
              <w:pStyle w:val="TAL"/>
            </w:pPr>
            <w:r w:rsidRPr="004A0E7C">
              <w:t>2Rx</w:t>
            </w:r>
          </w:p>
        </w:tc>
      </w:tr>
      <w:tr w:rsidR="009372CC" w:rsidRPr="004A0E7C" w14:paraId="54A3070B"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1A289875" w14:textId="77777777" w:rsidR="009372CC" w:rsidRPr="004A0E7C" w:rsidRDefault="009372CC" w:rsidP="009372C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9372CC" w:rsidRPr="004A0E7C" w:rsidRDefault="009372CC" w:rsidP="009372C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9372CC" w:rsidRPr="004A0E7C" w:rsidRDefault="009372C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9372CC" w:rsidRPr="004A0E7C" w:rsidRDefault="009372CC" w:rsidP="009372CC">
            <w:pPr>
              <w:pStyle w:val="TAL"/>
            </w:pPr>
            <w:r w:rsidRPr="004A0E7C">
              <w:t>2Rx</w:t>
            </w:r>
          </w:p>
        </w:tc>
      </w:tr>
      <w:tr w:rsidR="009372CC" w:rsidRPr="004A0E7C" w14:paraId="0BE49262"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0D521541" w14:textId="77777777" w:rsidR="009372CC" w:rsidRPr="004A0E7C" w:rsidRDefault="009372CC" w:rsidP="009372C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9372CC" w:rsidRPr="004A0E7C" w:rsidRDefault="009372CC" w:rsidP="009372C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9372CC" w:rsidRPr="004A0E7C" w:rsidRDefault="009372CC" w:rsidP="009372CC">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9372CC" w:rsidRPr="004A0E7C" w:rsidRDefault="009372CC" w:rsidP="009372CC">
            <w:pPr>
              <w:pStyle w:val="TAL"/>
            </w:pPr>
            <w:r w:rsidRPr="004A0E7C">
              <w:t>2Rx</w:t>
            </w:r>
          </w:p>
        </w:tc>
      </w:tr>
      <w:tr w:rsidR="003315C9" w:rsidRPr="00BB629B" w14:paraId="255A79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A1FA5" w14:textId="77777777" w:rsidR="003315C9" w:rsidRPr="00BB629B" w:rsidRDefault="003315C9"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3315C9" w:rsidRPr="00BB629B" w:rsidRDefault="003315C9" w:rsidP="00F236E6">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3315C9" w:rsidRPr="00BB629B" w:rsidRDefault="003315C9" w:rsidP="00F236E6">
            <w:pPr>
              <w:pStyle w:val="TAL"/>
              <w:rPr>
                <w:b/>
              </w:rPr>
            </w:pPr>
          </w:p>
        </w:tc>
      </w:tr>
      <w:tr w:rsidR="003315C9" w:rsidRPr="00BB629B" w14:paraId="14CF7F3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EDB6E1" w14:textId="77777777" w:rsidR="003315C9" w:rsidRPr="00BB629B" w:rsidRDefault="003315C9" w:rsidP="00F236E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3315C9" w:rsidRPr="00BB629B" w:rsidRDefault="003315C9" w:rsidP="00F236E6">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3315C9" w:rsidRPr="00BB629B" w:rsidRDefault="003315C9" w:rsidP="00F236E6">
            <w:pPr>
              <w:pStyle w:val="TAL"/>
              <w:rPr>
                <w:b/>
              </w:rPr>
            </w:pPr>
          </w:p>
        </w:tc>
      </w:tr>
      <w:tr w:rsidR="003315C9" w:rsidRPr="00BB629B" w14:paraId="1B420A93"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4FEEB0" w14:textId="77777777" w:rsidR="003315C9" w:rsidRPr="00BB629B" w:rsidRDefault="003315C9" w:rsidP="00F236E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3315C9" w:rsidRPr="00BB629B" w:rsidRDefault="003315C9" w:rsidP="00F236E6">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3315C9" w:rsidRPr="00BB629B" w:rsidRDefault="003315C9" w:rsidP="00F236E6">
            <w:pPr>
              <w:pStyle w:val="TAL"/>
              <w:rPr>
                <w:b/>
              </w:rPr>
            </w:pPr>
          </w:p>
        </w:tc>
      </w:tr>
      <w:tr w:rsidR="003315C9" w:rsidRPr="00BB629B" w14:paraId="461F44C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3315C9" w:rsidRPr="00BB629B" w:rsidRDefault="003315C9" w:rsidP="00F236E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3315C9" w:rsidRPr="00BB629B" w:rsidRDefault="003315C9" w:rsidP="00F236E6">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3315C9" w:rsidRPr="00BB629B" w:rsidRDefault="003315C9" w:rsidP="00F236E6">
            <w:pPr>
              <w:pStyle w:val="TAL"/>
              <w:rPr>
                <w:b/>
              </w:rPr>
            </w:pPr>
          </w:p>
        </w:tc>
      </w:tr>
      <w:tr w:rsidR="003315C9" w:rsidRPr="00BB629B" w14:paraId="1479F6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3315C9" w:rsidRPr="00BB629B" w:rsidRDefault="003315C9" w:rsidP="00F236E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3315C9" w:rsidRPr="00BB629B" w:rsidRDefault="003315C9" w:rsidP="00F236E6">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3315C9" w:rsidRPr="00BB629B" w:rsidRDefault="003315C9" w:rsidP="00F236E6">
            <w:pPr>
              <w:pStyle w:val="TAL"/>
              <w:rPr>
                <w:b/>
              </w:rPr>
            </w:pPr>
          </w:p>
        </w:tc>
      </w:tr>
      <w:tr w:rsidR="003315C9" w:rsidRPr="00BB629B" w14:paraId="29EAC3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5E4713C" w14:textId="77777777" w:rsidR="003315C9" w:rsidRPr="00BB629B" w:rsidRDefault="003315C9" w:rsidP="00F236E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3315C9" w:rsidRPr="00BB629B" w:rsidRDefault="003315C9" w:rsidP="00F236E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3315C9" w:rsidRPr="00BB629B" w:rsidRDefault="003315C9" w:rsidP="00F236E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3315C9" w:rsidRPr="00BB629B" w:rsidRDefault="003315C9" w:rsidP="00F236E6">
            <w:pPr>
              <w:pStyle w:val="TAL"/>
            </w:pPr>
            <w:r w:rsidRPr="00BB629B">
              <w:t>2Rx</w:t>
            </w:r>
          </w:p>
        </w:tc>
      </w:tr>
      <w:tr w:rsidR="003315C9" w:rsidRPr="00BB629B" w14:paraId="6790193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E5B6816" w14:textId="77777777" w:rsidR="003315C9" w:rsidRPr="00BB629B" w:rsidRDefault="003315C9" w:rsidP="00F236E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3315C9" w:rsidRPr="00BB629B" w:rsidRDefault="003315C9" w:rsidP="00F236E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3315C9" w:rsidRPr="00BB629B" w:rsidRDefault="003315C9" w:rsidP="00F236E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3315C9" w:rsidRPr="00BB629B" w:rsidRDefault="003315C9" w:rsidP="00F236E6">
            <w:pPr>
              <w:pStyle w:val="TAL"/>
            </w:pPr>
            <w:r w:rsidRPr="00BB629B">
              <w:t>2Rx</w:t>
            </w:r>
          </w:p>
        </w:tc>
      </w:tr>
      <w:tr w:rsidR="003315C9" w:rsidRPr="00BB629B" w14:paraId="64BF958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E23D72E" w14:textId="77777777" w:rsidR="003315C9" w:rsidRPr="00BB629B" w:rsidRDefault="003315C9" w:rsidP="00F236E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3315C9" w:rsidRPr="00BB629B" w:rsidRDefault="003315C9" w:rsidP="00F236E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3315C9" w:rsidRPr="00BB629B" w:rsidRDefault="003315C9" w:rsidP="00F236E6">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3315C9" w:rsidRPr="00BB629B" w:rsidRDefault="003315C9" w:rsidP="00F236E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3315C9" w:rsidRPr="00BB629B" w:rsidRDefault="003315C9" w:rsidP="00F236E6">
            <w:pPr>
              <w:pStyle w:val="TAL"/>
            </w:pPr>
            <w:r w:rsidRPr="00BB629B">
              <w:t>2Rx</w:t>
            </w:r>
          </w:p>
        </w:tc>
      </w:tr>
      <w:tr w:rsidR="00545375" w:rsidRPr="004A1425" w14:paraId="50E526C6"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545375" w:rsidRPr="000A5C5F" w:rsidRDefault="00545375" w:rsidP="008165CA">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545375" w:rsidRPr="000A5C5F" w:rsidRDefault="00545375" w:rsidP="008165CA">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545375" w:rsidRPr="000A5C5F" w:rsidRDefault="00545375" w:rsidP="008165CA">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545375" w:rsidRPr="000A5C5F" w:rsidRDefault="00545375" w:rsidP="008165CA">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545375" w:rsidRPr="000A5C5F" w:rsidRDefault="00545375" w:rsidP="008165CA">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545375" w:rsidRPr="004A1425" w:rsidRDefault="00545375"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545375" w:rsidRPr="00040F21" w:rsidRDefault="00545375" w:rsidP="008165CA">
            <w:pPr>
              <w:pStyle w:val="TAL"/>
            </w:pPr>
          </w:p>
        </w:tc>
      </w:tr>
      <w:tr w:rsidR="00545375" w:rsidRPr="004A1425" w14:paraId="1B1B3BC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20D623C" w14:textId="77777777" w:rsidR="00545375" w:rsidRPr="00F070E1" w:rsidRDefault="00545375" w:rsidP="008165CA">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545375" w:rsidRPr="00F070E1" w:rsidRDefault="00545375" w:rsidP="008165CA">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545375" w:rsidRDefault="00545375"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545375" w:rsidRDefault="00545375" w:rsidP="008165CA">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545375" w:rsidRPr="00F0670D"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545375" w:rsidRPr="00040F21" w:rsidRDefault="00545375" w:rsidP="008165CA">
            <w:pPr>
              <w:pStyle w:val="TAL"/>
            </w:pPr>
            <w:r w:rsidRPr="00262AF3">
              <w:t>2Rx</w:t>
            </w:r>
          </w:p>
        </w:tc>
      </w:tr>
      <w:tr w:rsidR="00545375" w:rsidRPr="004A1425" w14:paraId="6FD7EF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ECFFA81" w14:textId="77777777" w:rsidR="00545375" w:rsidRPr="00F070E1" w:rsidRDefault="00545375" w:rsidP="008165CA">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545375" w:rsidRPr="00F070E1" w:rsidRDefault="00545375" w:rsidP="008165CA">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2ADBB25F" w:rsidR="00545375" w:rsidRDefault="000A5C5F" w:rsidP="008165CA">
            <w:pPr>
              <w:pStyle w:val="TAL"/>
              <w:rPr>
                <w:lang w:eastAsia="zh-CN"/>
              </w:rPr>
            </w:pPr>
            <w:r>
              <w:t>C</w:t>
            </w:r>
            <w:r w:rsidR="00722093">
              <w:t>224</w:t>
            </w:r>
          </w:p>
        </w:tc>
        <w:tc>
          <w:tcPr>
            <w:tcW w:w="3136" w:type="dxa"/>
            <w:tcBorders>
              <w:top w:val="single" w:sz="4" w:space="0" w:color="auto"/>
              <w:left w:val="single" w:sz="4" w:space="0" w:color="auto"/>
              <w:bottom w:val="single" w:sz="4" w:space="0" w:color="auto"/>
              <w:right w:val="single" w:sz="4" w:space="0" w:color="auto"/>
            </w:tcBorders>
          </w:tcPr>
          <w:p w14:paraId="109A55DE" w14:textId="77777777" w:rsidR="00545375" w:rsidRDefault="00545375"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545375" w:rsidRPr="00040F21" w:rsidRDefault="00545375" w:rsidP="008165CA">
            <w:pPr>
              <w:pStyle w:val="TAL"/>
            </w:pPr>
            <w:r w:rsidRPr="00262AF3">
              <w:t>2Rx</w:t>
            </w:r>
          </w:p>
        </w:tc>
      </w:tr>
      <w:tr w:rsidR="00545375" w:rsidRPr="004A1425" w14:paraId="78E25DC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4A0C4450" w14:textId="77777777" w:rsidR="00545375" w:rsidRPr="00F070E1" w:rsidRDefault="00545375" w:rsidP="008165CA">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545375" w:rsidRPr="00F070E1" w:rsidRDefault="00545375" w:rsidP="008165CA">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545375" w:rsidRDefault="000A5C5F" w:rsidP="008165CA">
            <w:pPr>
              <w:pStyle w:val="TAL"/>
              <w:rPr>
                <w:lang w:eastAsia="zh-CN"/>
              </w:rPr>
            </w:pPr>
            <w:r>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545375" w:rsidRDefault="00545375"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545375" w:rsidRPr="00040F21" w:rsidRDefault="00545375" w:rsidP="008165CA">
            <w:pPr>
              <w:pStyle w:val="TAL"/>
            </w:pPr>
            <w:r w:rsidRPr="00262AF3">
              <w:t>2Rx</w:t>
            </w:r>
          </w:p>
        </w:tc>
      </w:tr>
      <w:tr w:rsidR="00545375" w:rsidRPr="004A1425" w14:paraId="1C1EB615"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1F35CFE7" w14:textId="77777777" w:rsidR="00545375" w:rsidRPr="00F070E1" w:rsidRDefault="00545375" w:rsidP="008165CA">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545375" w:rsidRPr="00F070E1" w:rsidRDefault="00545375" w:rsidP="008165CA">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545375" w:rsidRDefault="00545375" w:rsidP="008165CA">
            <w:pPr>
              <w:pStyle w:val="TAL"/>
              <w:rPr>
                <w:lang w:eastAsia="zh-CN"/>
              </w:rPr>
            </w:pPr>
            <w:r w:rsidRPr="004A1425">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545375" w:rsidRDefault="00545375"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545375" w:rsidRPr="00040F21" w:rsidRDefault="00545375" w:rsidP="008165CA">
            <w:pPr>
              <w:pStyle w:val="TAL"/>
            </w:pPr>
            <w:r w:rsidRPr="00262AF3">
              <w:t>2Rx</w:t>
            </w:r>
          </w:p>
        </w:tc>
      </w:tr>
      <w:tr w:rsidR="003315C9" w:rsidRPr="00BB629B" w14:paraId="45B548C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3315C9" w:rsidRPr="00BB629B" w:rsidRDefault="003315C9" w:rsidP="00F236E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3315C9" w:rsidRPr="00BB629B" w:rsidRDefault="003315C9" w:rsidP="00F236E6">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3315C9" w:rsidRPr="00BB629B" w:rsidRDefault="003315C9" w:rsidP="00F236E6">
            <w:pPr>
              <w:pStyle w:val="TAL"/>
              <w:rPr>
                <w:b/>
              </w:rPr>
            </w:pPr>
          </w:p>
        </w:tc>
      </w:tr>
      <w:tr w:rsidR="003315C9" w:rsidRPr="00BB629B" w14:paraId="5DCAF5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3315C9" w:rsidRPr="00BB629B" w:rsidRDefault="003315C9" w:rsidP="00F236E6">
            <w:pPr>
              <w:pStyle w:val="TAL"/>
              <w:rPr>
                <w:b/>
              </w:rPr>
            </w:pPr>
            <w:r w:rsidRPr="00BB629B">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3315C9" w:rsidRPr="00BB629B" w:rsidRDefault="003315C9" w:rsidP="00F236E6">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3315C9" w:rsidRPr="00BB629B" w:rsidRDefault="003315C9" w:rsidP="00F236E6">
            <w:pPr>
              <w:pStyle w:val="TAL"/>
              <w:rPr>
                <w:b/>
              </w:rPr>
            </w:pPr>
          </w:p>
        </w:tc>
      </w:tr>
      <w:tr w:rsidR="003315C9" w:rsidRPr="00BB629B" w14:paraId="50A84BC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3315C9" w:rsidRPr="00BB629B" w:rsidRDefault="003315C9" w:rsidP="00F236E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3315C9" w:rsidRPr="00BB629B" w:rsidRDefault="003315C9" w:rsidP="00F236E6">
            <w:pPr>
              <w:pStyle w:val="TAL"/>
              <w:rPr>
                <w:b/>
              </w:rPr>
            </w:pPr>
            <w:r w:rsidRPr="00BB629B">
              <w:rPr>
                <w:b/>
              </w:rPr>
              <w:t>Radio Link Monitoring</w:t>
            </w:r>
            <w:r w:rsidR="00A878E7">
              <w:rPr>
                <w:b/>
              </w:rPr>
              <w:t xml:space="preserve"> </w:t>
            </w:r>
            <w:r w:rsidR="00A878E7" w:rsidRPr="005B3E40">
              <w:rPr>
                <w:b/>
              </w:rPr>
              <w:t xml:space="preserve">for </w:t>
            </w:r>
            <w:proofErr w:type="spellStart"/>
            <w:r w:rsidR="00A878E7"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3315C9" w:rsidRPr="00BB629B" w:rsidRDefault="003315C9" w:rsidP="00F236E6">
            <w:pPr>
              <w:pStyle w:val="TAL"/>
              <w:rPr>
                <w:b/>
              </w:rPr>
            </w:pPr>
          </w:p>
        </w:tc>
      </w:tr>
      <w:tr w:rsidR="003315C9" w:rsidRPr="00BB629B" w14:paraId="20E14A5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70E77D"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3315C9" w:rsidRPr="00BB629B" w:rsidRDefault="003315C9" w:rsidP="00F236E6">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3315C9" w:rsidRPr="00BB629B" w:rsidRDefault="003315C9" w:rsidP="00F236E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3315C9" w:rsidRPr="00BB629B" w:rsidRDefault="003315C9" w:rsidP="00F236E6">
            <w:pPr>
              <w:pStyle w:val="TAL"/>
            </w:pPr>
            <w:r w:rsidRPr="00BB629B">
              <w:t>2Rx</w:t>
            </w:r>
          </w:p>
        </w:tc>
      </w:tr>
      <w:tr w:rsidR="003315C9" w:rsidRPr="00BB629B" w14:paraId="2A7FD7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DECDE23"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3315C9" w:rsidRPr="00BB629B" w:rsidRDefault="003315C9" w:rsidP="00F236E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3315C9" w:rsidRPr="00BB629B" w:rsidRDefault="003315C9" w:rsidP="00F236E6">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3315C9" w:rsidRPr="00BB629B" w:rsidRDefault="003315C9" w:rsidP="00F236E6">
            <w:pPr>
              <w:pStyle w:val="TAL"/>
            </w:pPr>
            <w:r w:rsidRPr="00BB629B">
              <w:t>2Rx</w:t>
            </w:r>
          </w:p>
        </w:tc>
      </w:tr>
      <w:tr w:rsidR="003315C9" w:rsidRPr="00BB629B" w14:paraId="123D810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57D64AA"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3315C9" w:rsidRPr="00BB629B" w:rsidRDefault="003315C9" w:rsidP="00F236E6">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3315C9" w:rsidRPr="00BB629B" w:rsidRDefault="003315C9" w:rsidP="00F236E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3315C9" w:rsidRPr="00BB629B" w:rsidRDefault="003315C9" w:rsidP="00F236E6">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3315C9" w:rsidRPr="00BB629B" w:rsidRDefault="003315C9" w:rsidP="00F236E6">
            <w:pPr>
              <w:pStyle w:val="TAL"/>
            </w:pPr>
            <w:r w:rsidRPr="00BB629B">
              <w:t>2Rx</w:t>
            </w:r>
          </w:p>
        </w:tc>
      </w:tr>
      <w:tr w:rsidR="00A878E7" w:rsidRPr="004A1425" w14:paraId="33D9243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6017186F" w14:textId="77777777" w:rsidR="00A878E7" w:rsidRDefault="00A878E7" w:rsidP="008165CA">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A878E7" w:rsidRPr="00F070E1" w:rsidRDefault="00A878E7" w:rsidP="008165CA">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A878E7" w:rsidRDefault="00A878E7"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A878E7" w:rsidRDefault="00A878E7"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A878E7" w:rsidRPr="004A1425" w:rsidRDefault="00A878E7" w:rsidP="008165CA">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A878E7" w:rsidRPr="00040F21" w:rsidRDefault="00A878E7" w:rsidP="008165CA">
            <w:pPr>
              <w:pStyle w:val="TAL"/>
            </w:pPr>
            <w:r w:rsidRPr="00040F21">
              <w:t>2Rx</w:t>
            </w:r>
          </w:p>
        </w:tc>
      </w:tr>
      <w:tr w:rsidR="00A878E7" w:rsidRPr="004A1425" w14:paraId="679C7344"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A878E7" w:rsidRDefault="00A878E7" w:rsidP="008165CA">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A878E7" w:rsidRPr="005B3E40" w:rsidRDefault="00A878E7" w:rsidP="008165CA">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A878E7" w:rsidRPr="00563BBA" w:rsidRDefault="00A878E7"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A878E7" w:rsidRDefault="00A878E7" w:rsidP="008165C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A878E7" w:rsidRDefault="00A878E7"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D3665" w14:textId="77777777" w:rsidR="00A878E7" w:rsidRPr="00040F21" w:rsidRDefault="00A878E7" w:rsidP="008165CA">
            <w:pPr>
              <w:pStyle w:val="TAL"/>
            </w:pPr>
          </w:p>
        </w:tc>
      </w:tr>
      <w:tr w:rsidR="00A878E7" w:rsidRPr="004A1425" w14:paraId="43B902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7FEE8D7" w14:textId="77777777" w:rsidR="00A878E7" w:rsidRDefault="00A878E7" w:rsidP="008165CA">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A878E7" w:rsidRPr="005B3E40" w:rsidRDefault="00A878E7" w:rsidP="008165CA">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A878E7" w:rsidRDefault="00A878E7" w:rsidP="008165CA">
            <w:pPr>
              <w:pStyle w:val="TAL"/>
              <w:rPr>
                <w:lang w:eastAsia="zh-CN"/>
              </w:rPr>
            </w:pPr>
            <w:r>
              <w:rPr>
                <w:rFonts w:hint="eastAsia"/>
                <w:lang w:eastAsia="zh-CN"/>
              </w:rPr>
              <w:t>C</w:t>
            </w:r>
            <w:r w:rsidR="00722093">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A878E7" w:rsidRDefault="00A878E7"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A878E7" w:rsidRPr="00040F21" w:rsidRDefault="00A878E7" w:rsidP="008165CA">
            <w:pPr>
              <w:pStyle w:val="TAL"/>
            </w:pPr>
            <w:r w:rsidRPr="00040F21">
              <w:t>2Rx</w:t>
            </w:r>
          </w:p>
        </w:tc>
      </w:tr>
      <w:tr w:rsidR="00A878E7" w:rsidRPr="004A1425" w14:paraId="0ADAF17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BA91053" w14:textId="77777777" w:rsidR="00A878E7" w:rsidRDefault="00A878E7" w:rsidP="008165CA">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A878E7" w:rsidRPr="005B3E40" w:rsidRDefault="00A878E7" w:rsidP="008165CA">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A878E7" w:rsidRDefault="00A878E7" w:rsidP="008165CA">
            <w:pPr>
              <w:pStyle w:val="TAL"/>
              <w:rPr>
                <w:lang w:eastAsia="zh-CN"/>
              </w:rPr>
            </w:pPr>
            <w:r>
              <w:rPr>
                <w:rFonts w:hint="eastAsia"/>
                <w:lang w:eastAsia="zh-CN"/>
              </w:rPr>
              <w:t>C</w:t>
            </w:r>
            <w:r w:rsidR="00722093">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A878E7" w:rsidRDefault="00A878E7"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A878E7" w:rsidRPr="00040F21" w:rsidRDefault="00A878E7" w:rsidP="008165CA">
            <w:pPr>
              <w:pStyle w:val="TAL"/>
            </w:pPr>
            <w:r w:rsidRPr="00040F21">
              <w:t>2Rx</w:t>
            </w:r>
          </w:p>
        </w:tc>
      </w:tr>
      <w:tr w:rsidR="00A878E7" w:rsidRPr="004A1425" w14:paraId="6484810C"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C6CFD8E" w14:textId="77777777" w:rsidR="00A878E7" w:rsidRDefault="00A878E7" w:rsidP="008165CA">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A878E7" w:rsidRPr="005B3E40" w:rsidRDefault="00A878E7" w:rsidP="008165CA">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A878E7" w:rsidRDefault="00A878E7" w:rsidP="008165CA">
            <w:pPr>
              <w:pStyle w:val="TAL"/>
              <w:rPr>
                <w:lang w:eastAsia="zh-CN"/>
              </w:rPr>
            </w:pPr>
            <w:r>
              <w:rPr>
                <w:rFonts w:hint="eastAsia"/>
                <w:lang w:eastAsia="zh-CN"/>
              </w:rPr>
              <w:t>C</w:t>
            </w:r>
            <w:r w:rsidR="00722093">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A878E7" w:rsidRDefault="00A878E7"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A878E7" w:rsidRPr="00040F21" w:rsidRDefault="00A878E7" w:rsidP="008165CA">
            <w:pPr>
              <w:pStyle w:val="TAL"/>
            </w:pPr>
            <w:r w:rsidRPr="00040F21">
              <w:t>2Rx</w:t>
            </w:r>
          </w:p>
        </w:tc>
      </w:tr>
      <w:tr w:rsidR="003315C9" w:rsidRPr="00BB629B" w14:paraId="161861D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3315C9" w:rsidRPr="00BB629B" w:rsidRDefault="003315C9" w:rsidP="00F236E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3315C9" w:rsidRPr="00BB629B" w:rsidRDefault="003315C9" w:rsidP="00F236E6">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3315C9" w:rsidRPr="00BB629B" w:rsidRDefault="003315C9" w:rsidP="00F236E6">
            <w:pPr>
              <w:pStyle w:val="TAL"/>
              <w:rPr>
                <w:b/>
              </w:rPr>
            </w:pPr>
          </w:p>
        </w:tc>
      </w:tr>
      <w:tr w:rsidR="003315C9" w:rsidRPr="00BB629B" w14:paraId="7F5AFA2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3315C9" w:rsidRPr="00BB629B" w:rsidRDefault="003315C9" w:rsidP="00F236E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3315C9" w:rsidRPr="00BB629B" w:rsidRDefault="003315C9" w:rsidP="00F236E6">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3315C9" w:rsidRPr="00BB629B" w:rsidRDefault="003315C9" w:rsidP="00F236E6">
            <w:pPr>
              <w:pStyle w:val="TAL"/>
              <w:rPr>
                <w:b/>
              </w:rPr>
            </w:pPr>
          </w:p>
        </w:tc>
      </w:tr>
      <w:tr w:rsidR="003315C9" w:rsidRPr="00BB629B" w14:paraId="6F06E2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03ACA7C" w14:textId="77777777" w:rsidR="003315C9" w:rsidRPr="00BB629B" w:rsidRDefault="003315C9" w:rsidP="00F236E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3315C9" w:rsidRPr="00BB629B" w:rsidRDefault="003315C9" w:rsidP="00F236E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3315C9" w:rsidRPr="00BB629B" w:rsidRDefault="003315C9" w:rsidP="00F236E6">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3315C9" w:rsidRPr="00BB629B" w:rsidRDefault="003315C9" w:rsidP="00F236E6">
            <w:pPr>
              <w:pStyle w:val="TAL"/>
            </w:pPr>
            <w:r w:rsidRPr="00BB629B">
              <w:t>2Rx</w:t>
            </w:r>
          </w:p>
        </w:tc>
      </w:tr>
      <w:tr w:rsidR="007A4D5A" w:rsidRPr="00BB629B" w14:paraId="34A1A47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11A1332" w14:textId="77777777" w:rsidR="007A4D5A" w:rsidRPr="00BB629B" w:rsidRDefault="007A4D5A" w:rsidP="00EF74ED">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7A4D5A" w:rsidRPr="00BB629B" w:rsidRDefault="007A4D5A" w:rsidP="00EF74ED">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7A4D5A" w:rsidRPr="00BB629B" w:rsidRDefault="007A4D5A" w:rsidP="00EF74ED">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7A4D5A" w:rsidRPr="00BB629B" w:rsidRDefault="007A4D5A" w:rsidP="00EF74ED">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7A4D5A" w:rsidRPr="00BB629B" w:rsidRDefault="007A4D5A" w:rsidP="00EF74ED">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7A4D5A" w:rsidRPr="00BB629B" w:rsidRDefault="007A4D5A" w:rsidP="00EF74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7A4D5A" w:rsidRPr="00BB629B" w:rsidRDefault="007A4D5A" w:rsidP="00EF74ED">
            <w:pPr>
              <w:pStyle w:val="TAL"/>
            </w:pPr>
            <w:r w:rsidRPr="00BB629B">
              <w:t>2Rx</w:t>
            </w:r>
          </w:p>
        </w:tc>
      </w:tr>
      <w:tr w:rsidR="007F7308" w:rsidRPr="004A1425" w14:paraId="4379DA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56A3F7D"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7F7308" w:rsidRPr="00F070E1" w:rsidRDefault="007F7308" w:rsidP="008165CA">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7F7308" w:rsidRDefault="007F7308" w:rsidP="008165CA">
            <w:pPr>
              <w:pStyle w:val="TAL"/>
              <w:rPr>
                <w:lang w:eastAsia="zh-CN"/>
              </w:rPr>
            </w:pPr>
            <w:r w:rsidRPr="004A1425">
              <w:t>C</w:t>
            </w:r>
            <w:r w:rsidR="00722093">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7F7308" w:rsidRPr="004A1425" w:rsidRDefault="007F7308" w:rsidP="008165CA">
            <w:pPr>
              <w:pStyle w:val="TAL"/>
            </w:pPr>
            <w:r w:rsidRPr="00040F21">
              <w:t>2Rx</w:t>
            </w:r>
          </w:p>
        </w:tc>
      </w:tr>
      <w:tr w:rsidR="007F7308" w:rsidRPr="004A1425" w14:paraId="7D12C814"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34C7A2DA" w14:textId="77777777" w:rsidR="007F7308" w:rsidRDefault="007F7308" w:rsidP="008165CA">
            <w:pPr>
              <w:pStyle w:val="TAL"/>
              <w:rPr>
                <w:rFonts w:eastAsiaTheme="minorEastAsia"/>
                <w:lang w:eastAsia="zh-CN"/>
              </w:rPr>
            </w:pPr>
            <w:r>
              <w:rPr>
                <w:rFonts w:eastAsiaTheme="minorEastAsia" w:hint="eastAsia"/>
                <w:lang w:eastAsia="zh-CN"/>
              </w:rPr>
              <w:lastRenderedPageBreak/>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7F7308" w:rsidRPr="00F070E1" w:rsidRDefault="007F7308" w:rsidP="008165CA">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7F7308" w:rsidRDefault="007F7308" w:rsidP="008165CA">
            <w:pPr>
              <w:pStyle w:val="TAL"/>
              <w:rPr>
                <w:lang w:eastAsia="zh-CN"/>
              </w:rPr>
            </w:pPr>
            <w:r w:rsidRPr="004A1425">
              <w:t>C</w:t>
            </w:r>
            <w:r w:rsidR="00722093">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7F7308" w:rsidRPr="004A1425" w:rsidRDefault="007F7308" w:rsidP="008165CA">
            <w:pPr>
              <w:pStyle w:val="TAL"/>
            </w:pPr>
            <w:r w:rsidRPr="00040F21">
              <w:t>2Rx</w:t>
            </w:r>
          </w:p>
        </w:tc>
      </w:tr>
      <w:tr w:rsidR="007F7308" w:rsidRPr="004A1425" w14:paraId="67CA4618"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7F7308" w:rsidRDefault="007F7308" w:rsidP="008165CA">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7F7308" w:rsidRPr="00E475D5" w:rsidRDefault="007F7308" w:rsidP="008165CA">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7F7308" w:rsidRPr="00563BBA" w:rsidRDefault="007F7308"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7F7308" w:rsidRPr="004A1425" w:rsidRDefault="007F7308" w:rsidP="008165C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7F7308" w:rsidRDefault="007F7308"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7F7308" w:rsidRPr="00040F21" w:rsidRDefault="007F7308" w:rsidP="008165CA">
            <w:pPr>
              <w:pStyle w:val="TAL"/>
            </w:pPr>
          </w:p>
        </w:tc>
      </w:tr>
      <w:tr w:rsidR="007F7308" w:rsidRPr="004A1425" w14:paraId="033EEDE9"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55EFED98" w14:textId="77777777" w:rsidR="007F7308" w:rsidRDefault="007F7308" w:rsidP="008165CA">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7F7308" w:rsidRPr="00E475D5" w:rsidRDefault="007F7308" w:rsidP="008165CA">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7F7308" w:rsidRPr="00040F21" w:rsidRDefault="007F7308" w:rsidP="008165CA">
            <w:pPr>
              <w:pStyle w:val="TAL"/>
            </w:pPr>
            <w:r w:rsidRPr="00C55D87">
              <w:t>2Rx</w:t>
            </w:r>
          </w:p>
        </w:tc>
      </w:tr>
      <w:tr w:rsidR="007F7308" w:rsidRPr="004A1425" w14:paraId="591825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039BA7F" w14:textId="77777777" w:rsidR="007F7308" w:rsidRDefault="007F7308" w:rsidP="008165CA">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7F7308" w:rsidRPr="00E475D5" w:rsidRDefault="007F7308" w:rsidP="008165CA">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7F7308" w:rsidRPr="00040F21" w:rsidRDefault="007F7308" w:rsidP="008165CA">
            <w:pPr>
              <w:pStyle w:val="TAL"/>
            </w:pPr>
            <w:r w:rsidRPr="00C55D87">
              <w:t>2Rx</w:t>
            </w:r>
          </w:p>
        </w:tc>
      </w:tr>
      <w:tr w:rsidR="007F7308" w:rsidRPr="004A1425" w14:paraId="03FD2D0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E63BF07" w14:textId="77777777" w:rsidR="007F7308" w:rsidRDefault="007F7308" w:rsidP="008165CA">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7F7308" w:rsidRPr="00E475D5" w:rsidRDefault="007F7308" w:rsidP="008165CA">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7F7308" w:rsidRPr="00040F21" w:rsidRDefault="007F7308" w:rsidP="008165CA">
            <w:pPr>
              <w:pStyle w:val="TAL"/>
            </w:pPr>
            <w:r w:rsidRPr="00C55D87">
              <w:t>2Rx</w:t>
            </w:r>
          </w:p>
        </w:tc>
      </w:tr>
      <w:tr w:rsidR="007F7308" w:rsidRPr="004A1425" w14:paraId="5CC6735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2B54C1F" w14:textId="77777777" w:rsidR="007F7308" w:rsidRDefault="007F7308" w:rsidP="008165CA">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7F7308" w:rsidRPr="00E475D5" w:rsidRDefault="007F7308" w:rsidP="008165CA">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7F7308" w:rsidRDefault="007F7308" w:rsidP="008165CA">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7F7308" w:rsidRPr="00040F21" w:rsidRDefault="007F7308" w:rsidP="008165CA">
            <w:pPr>
              <w:pStyle w:val="TAL"/>
            </w:pPr>
            <w:r w:rsidRPr="00C55D87">
              <w:t>2Rx</w:t>
            </w:r>
          </w:p>
        </w:tc>
      </w:tr>
      <w:tr w:rsidR="003315C9" w:rsidRPr="00BB629B" w14:paraId="67A71647"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2F1E584C"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3315C9" w:rsidRPr="00BB629B" w:rsidRDefault="003315C9" w:rsidP="00F236E6">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17A28EF2"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3315C9" w:rsidRPr="00BB629B" w:rsidRDefault="003315C9" w:rsidP="00F236E6">
            <w:pPr>
              <w:pStyle w:val="TAH"/>
            </w:pPr>
            <w:r w:rsidRPr="00BB629B">
              <w:rPr>
                <w:lang w:eastAsia="zh-TW"/>
              </w:rPr>
              <w:t>Branch</w:t>
            </w:r>
          </w:p>
        </w:tc>
      </w:tr>
      <w:tr w:rsidR="003315C9" w:rsidRPr="00BB629B" w14:paraId="64E24AF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3315C9" w:rsidRPr="00BB629B" w:rsidRDefault="003315C9" w:rsidP="00F236E6">
            <w:pPr>
              <w:pStyle w:val="TAH"/>
            </w:pPr>
          </w:p>
        </w:tc>
      </w:tr>
      <w:tr w:rsidR="003315C9" w:rsidRPr="00BB629B" w14:paraId="5F820D1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3315C9" w:rsidRPr="00BB629B" w:rsidRDefault="003315C9"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3315C9" w:rsidRPr="00BB629B" w:rsidRDefault="003315C9" w:rsidP="00F236E6">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3315C9" w:rsidRPr="00BB629B" w:rsidRDefault="003315C9" w:rsidP="00F236E6">
            <w:pPr>
              <w:pStyle w:val="TAL"/>
            </w:pPr>
          </w:p>
        </w:tc>
      </w:tr>
      <w:tr w:rsidR="00C84597" w:rsidRPr="004A0E7C" w14:paraId="376BBE5A" w14:textId="77777777" w:rsidTr="005C26C6">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C84597" w:rsidRPr="004A0E7C" w:rsidRDefault="00C8459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C84597" w:rsidRPr="004A0E7C" w:rsidRDefault="00C8459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C84597" w:rsidRPr="004A0E7C" w:rsidRDefault="00C8459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C84597" w:rsidRPr="004A0E7C" w:rsidRDefault="00C8459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C84597" w:rsidRPr="004A0E7C" w:rsidRDefault="00C8459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C84597" w:rsidRPr="004A0E7C" w:rsidRDefault="00C8459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C84597" w:rsidRPr="004A0E7C" w:rsidRDefault="00C84597" w:rsidP="005C26C6">
            <w:pPr>
              <w:pStyle w:val="TAL"/>
            </w:pPr>
          </w:p>
        </w:tc>
      </w:tr>
      <w:tr w:rsidR="00C84597" w:rsidRPr="004A0E7C" w14:paraId="4E170EB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C84597" w:rsidRPr="004A0E7C" w:rsidRDefault="00C8459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C84597" w:rsidRPr="004A0E7C" w:rsidRDefault="00C8459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C84597" w:rsidRPr="004A0E7C" w:rsidRDefault="00C8459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C84597" w:rsidRPr="004A0E7C" w:rsidRDefault="00C8459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C84597" w:rsidRPr="004A0E7C" w:rsidRDefault="00C8459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C84597" w:rsidRPr="004A0E7C" w:rsidRDefault="00C8459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C84597" w:rsidRPr="004A0E7C" w:rsidRDefault="00C84597" w:rsidP="005C26C6">
            <w:pPr>
              <w:pStyle w:val="TAL"/>
            </w:pPr>
            <w:r w:rsidRPr="004A0E7C">
              <w:t>2Rx</w:t>
            </w:r>
          </w:p>
        </w:tc>
      </w:tr>
      <w:tr w:rsidR="003315C9" w:rsidRPr="00BB629B" w14:paraId="743D5C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3315C9" w:rsidRPr="00BB629B" w:rsidRDefault="003315C9" w:rsidP="00F236E6">
            <w:pPr>
              <w:pStyle w:val="TAL"/>
              <w:rPr>
                <w:rFonts w:eastAsia="PMingLiU" w:cs="Arial"/>
                <w:b/>
                <w:szCs w:val="18"/>
                <w:lang w:eastAsia="zh-TW"/>
              </w:rPr>
            </w:pPr>
          </w:p>
        </w:tc>
      </w:tr>
      <w:tr w:rsidR="003315C9" w:rsidRPr="00BB629B" w14:paraId="7456FC4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3315C9" w:rsidRPr="00BB629B" w:rsidRDefault="003315C9" w:rsidP="00F236E6">
            <w:pPr>
              <w:pStyle w:val="TAL"/>
              <w:rPr>
                <w:rFonts w:eastAsia="PMingLiU" w:cs="Arial"/>
                <w:b/>
                <w:szCs w:val="18"/>
                <w:lang w:eastAsia="zh-TW"/>
              </w:rPr>
            </w:pPr>
          </w:p>
        </w:tc>
      </w:tr>
      <w:tr w:rsidR="003315C9" w:rsidRPr="00BB629B" w14:paraId="07F56A3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3315C9" w:rsidRPr="00BB629B" w:rsidRDefault="003315C9"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3315C9" w:rsidRPr="00BB629B" w:rsidRDefault="003315C9"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3315C9" w:rsidRPr="00BB629B" w:rsidRDefault="003315C9"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3315C9" w:rsidRPr="00BB629B" w:rsidRDefault="003315C9"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3315C9" w:rsidRPr="00BB629B" w:rsidRDefault="003315C9" w:rsidP="00F236E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3315C9" w:rsidRPr="00BB629B" w:rsidRDefault="003315C9" w:rsidP="00F236E6">
            <w:pPr>
              <w:pStyle w:val="TAL"/>
              <w:rPr>
                <w:lang w:eastAsia="zh-CN"/>
              </w:rPr>
            </w:pPr>
            <w:r w:rsidRPr="00BB629B">
              <w:rPr>
                <w:rFonts w:hint="eastAsia"/>
                <w:lang w:eastAsia="zh-CN"/>
              </w:rPr>
              <w:t>2</w:t>
            </w:r>
            <w:r w:rsidRPr="00BB629B">
              <w:rPr>
                <w:lang w:eastAsia="zh-CN"/>
              </w:rPr>
              <w:t>RX</w:t>
            </w:r>
          </w:p>
        </w:tc>
      </w:tr>
      <w:tr w:rsidR="003315C9" w:rsidRPr="00BB629B" w14:paraId="48BAA70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3315C9" w:rsidRPr="00BB629B" w:rsidRDefault="003315C9" w:rsidP="00F236E6">
            <w:pPr>
              <w:pStyle w:val="TAL"/>
              <w:rPr>
                <w:rFonts w:eastAsia="PMingLiU" w:cs="Arial"/>
                <w:b/>
                <w:szCs w:val="18"/>
                <w:lang w:eastAsia="zh-TW"/>
              </w:rPr>
            </w:pPr>
          </w:p>
        </w:tc>
      </w:tr>
      <w:tr w:rsidR="003315C9" w:rsidRPr="00BB629B" w14:paraId="7F7DF3D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3315C9" w:rsidRPr="00BB629B" w:rsidRDefault="003315C9"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3315C9" w:rsidRPr="00BB629B" w:rsidRDefault="003315C9"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3315C9" w:rsidRPr="00BB629B" w:rsidRDefault="003315C9"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6D2C253A" w:rsidR="003315C9" w:rsidRPr="00BB629B" w:rsidRDefault="007A4D5A" w:rsidP="00F236E6">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62570589" w:rsidR="003315C9" w:rsidRPr="00BB629B" w:rsidRDefault="007A4D5A" w:rsidP="00F236E6">
            <w:pPr>
              <w:pStyle w:val="TAL"/>
            </w:pPr>
            <w:r w:rsidRPr="007A4D5A">
              <w:rPr>
                <w:lang w:eastAsia="zh-CN"/>
              </w:rPr>
              <w:t xml:space="preserve">2Rx </w:t>
            </w:r>
            <w:proofErr w:type="spellStart"/>
            <w:r w:rsidR="003315C9" w:rsidRPr="00BB629B">
              <w:rPr>
                <w:lang w:eastAsia="zh-CN"/>
              </w:rPr>
              <w:t>RedCap</w:t>
            </w:r>
            <w:proofErr w:type="spellEnd"/>
            <w:r w:rsidR="003315C9"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519D1370"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3467C7" w14:textId="77777777" w:rsidR="003315C9" w:rsidRPr="00BB629B" w:rsidRDefault="003315C9" w:rsidP="00F236E6">
            <w:pPr>
              <w:pStyle w:val="TAL"/>
            </w:pPr>
            <w:r w:rsidRPr="00BB629B">
              <w:t>2RX</w:t>
            </w:r>
          </w:p>
        </w:tc>
      </w:tr>
      <w:tr w:rsidR="007F7308" w:rsidRPr="004A1425" w14:paraId="313EF5C5"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7F7308" w:rsidRPr="00727962" w:rsidRDefault="007F7308"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7F7308" w:rsidRPr="00727962" w:rsidRDefault="007F7308" w:rsidP="008165CA">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7F7308" w:rsidRDefault="007F7308" w:rsidP="008165CA">
            <w:pPr>
              <w:pStyle w:val="TAL"/>
            </w:pPr>
          </w:p>
        </w:tc>
      </w:tr>
      <w:tr w:rsidR="007F7308" w:rsidRPr="004A1425" w14:paraId="4650749E"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7F7308" w:rsidRPr="000A5C5F" w:rsidRDefault="007F7308"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7F7308" w:rsidRPr="00727962" w:rsidRDefault="007F7308" w:rsidP="008165CA">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7F7308" w:rsidRDefault="007F7308" w:rsidP="008165CA">
            <w:pPr>
              <w:pStyle w:val="TAL"/>
            </w:pPr>
          </w:p>
        </w:tc>
      </w:tr>
      <w:tr w:rsidR="007F7308" w:rsidRPr="004A1425" w14:paraId="566A2505"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7F7308" w:rsidRPr="00727962" w:rsidRDefault="007F7308"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7F7308" w:rsidRPr="00727962" w:rsidRDefault="007F7308"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7F7308" w:rsidRPr="00055ADA" w:rsidRDefault="007F7308"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7F7308" w:rsidRDefault="007F7308" w:rsidP="008165CA">
            <w:pPr>
              <w:pStyle w:val="TAL"/>
            </w:pPr>
            <w:r>
              <w:t>2</w:t>
            </w:r>
            <w:r w:rsidRPr="004A1425">
              <w:t>R</w:t>
            </w:r>
            <w:r>
              <w:t>X</w:t>
            </w:r>
          </w:p>
        </w:tc>
      </w:tr>
      <w:tr w:rsidR="007F7308" w:rsidRPr="004A1425" w14:paraId="1477166C"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7F7308" w:rsidRDefault="007F7308" w:rsidP="008165CA">
            <w:pPr>
              <w:pStyle w:val="TAL"/>
              <w:rPr>
                <w:lang w:eastAsia="zh-CN"/>
              </w:rPr>
            </w:pPr>
            <w:r>
              <w:rPr>
                <w:rFonts w:hint="eastAsia"/>
                <w:lang w:eastAsia="zh-CN"/>
              </w:rPr>
              <w:t>C</w:t>
            </w:r>
            <w:r w:rsidR="00722093">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7F7308" w:rsidRPr="00055ADA" w:rsidRDefault="007F7308"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7F7308" w:rsidRDefault="007F7308" w:rsidP="008165CA">
            <w:pPr>
              <w:pStyle w:val="TAL"/>
            </w:pPr>
            <w:r>
              <w:t>2</w:t>
            </w:r>
            <w:r w:rsidRPr="004A1425">
              <w:t>R</w:t>
            </w:r>
            <w:r>
              <w:t>X</w:t>
            </w:r>
          </w:p>
        </w:tc>
      </w:tr>
      <w:tr w:rsidR="007F7308" w:rsidRPr="004A1425" w14:paraId="615123DF"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7F7308" w:rsidRPr="00727962" w:rsidRDefault="007F7308"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7F7308" w:rsidRPr="00727962" w:rsidRDefault="007F7308"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7F7308" w:rsidRDefault="007F7308" w:rsidP="008165CA">
            <w:pPr>
              <w:pStyle w:val="TAL"/>
            </w:pPr>
            <w:r>
              <w:t>2</w:t>
            </w:r>
            <w:r w:rsidRPr="004A1425">
              <w:t>R</w:t>
            </w:r>
            <w:r>
              <w:t>X</w:t>
            </w:r>
          </w:p>
        </w:tc>
      </w:tr>
      <w:tr w:rsidR="007F7308" w:rsidRPr="004A1425" w14:paraId="058149E8"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7F7308" w:rsidRDefault="007F7308" w:rsidP="008165CA">
            <w:pPr>
              <w:pStyle w:val="TAL"/>
            </w:pPr>
            <w:r>
              <w:t>2</w:t>
            </w:r>
            <w:r w:rsidRPr="004A1425">
              <w:t>R</w:t>
            </w:r>
            <w:r>
              <w:t>X</w:t>
            </w:r>
          </w:p>
        </w:tc>
      </w:tr>
      <w:tr w:rsidR="007F7308" w:rsidRPr="004A1425" w14:paraId="53969EC7"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7F7308" w:rsidRPr="00727962" w:rsidRDefault="007F7308"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7F7308" w:rsidRPr="00727962" w:rsidRDefault="007F7308"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7F7308" w:rsidRPr="004A1425" w:rsidRDefault="007F7308"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7F7308" w:rsidRDefault="007F7308" w:rsidP="008165CA">
            <w:pPr>
              <w:pStyle w:val="TAL"/>
            </w:pPr>
            <w:r>
              <w:t>2</w:t>
            </w:r>
            <w:r w:rsidRPr="004A1425">
              <w:t>R</w:t>
            </w:r>
            <w:r>
              <w:t>X</w:t>
            </w:r>
          </w:p>
        </w:tc>
      </w:tr>
      <w:tr w:rsidR="007F7308" w:rsidRPr="004A1425" w14:paraId="121082C1"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7F7308" w:rsidRDefault="007F7308" w:rsidP="008165CA">
            <w:pPr>
              <w:pStyle w:val="TAL"/>
              <w:rPr>
                <w:lang w:eastAsia="zh-CN"/>
              </w:rPr>
            </w:pPr>
            <w:r>
              <w:rPr>
                <w:rFonts w:hint="eastAsia"/>
                <w:lang w:eastAsia="zh-CN"/>
              </w:rPr>
              <w:t>C</w:t>
            </w:r>
            <w:r w:rsidR="00722093">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7F7308" w:rsidRPr="004A1425" w:rsidRDefault="007F7308"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7F7308" w:rsidRDefault="007F7308" w:rsidP="008165CA">
            <w:pPr>
              <w:pStyle w:val="TAL"/>
            </w:pPr>
            <w:r>
              <w:t>2</w:t>
            </w:r>
            <w:r w:rsidRPr="004A1425">
              <w:t>R</w:t>
            </w:r>
            <w:r>
              <w:t>X</w:t>
            </w:r>
          </w:p>
        </w:tc>
      </w:tr>
      <w:tr w:rsidR="007F7308" w:rsidRPr="004A1425" w14:paraId="62507690"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7F7308" w:rsidRPr="00727962" w:rsidRDefault="007F7308"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7F7308" w:rsidRPr="00727962" w:rsidRDefault="007F7308"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7F7308" w:rsidRDefault="007F7308" w:rsidP="008165CA">
            <w:pPr>
              <w:pStyle w:val="TAL"/>
            </w:pPr>
            <w:r>
              <w:t>2</w:t>
            </w:r>
            <w:r w:rsidRPr="004A1425">
              <w:t>R</w:t>
            </w:r>
            <w:r>
              <w:t>X</w:t>
            </w:r>
          </w:p>
        </w:tc>
      </w:tr>
      <w:tr w:rsidR="007F7308" w:rsidRPr="004A1425" w14:paraId="49C5028A"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7F7308" w:rsidRDefault="007F7308" w:rsidP="008165CA">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long DRX cycle, per-FR </w:t>
            </w:r>
            <w:proofErr w:type="gramStart"/>
            <w:r>
              <w:rPr>
                <w:lang w:eastAsia="zh-CN"/>
              </w:rPr>
              <w:t>gap</w:t>
            </w:r>
            <w:proofErr w:type="gramEnd"/>
            <w:r>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7F7308" w:rsidRDefault="007F7308" w:rsidP="008165CA">
            <w:pPr>
              <w:pStyle w:val="TAL"/>
            </w:pPr>
            <w:r>
              <w:t>2</w:t>
            </w:r>
            <w:r w:rsidRPr="004A1425">
              <w:t>R</w:t>
            </w:r>
            <w:r>
              <w:t>X</w:t>
            </w:r>
          </w:p>
        </w:tc>
      </w:tr>
      <w:tr w:rsidR="007A4D5A" w14:paraId="495DFB42" w14:textId="77777777" w:rsidTr="00EF74ED">
        <w:trPr>
          <w:jc w:val="center"/>
        </w:trPr>
        <w:tc>
          <w:tcPr>
            <w:tcW w:w="1157" w:type="dxa"/>
            <w:tcBorders>
              <w:top w:val="nil"/>
              <w:left w:val="single" w:sz="4" w:space="0" w:color="auto"/>
              <w:right w:val="single" w:sz="4" w:space="0" w:color="auto"/>
            </w:tcBorders>
            <w:shd w:val="clear" w:color="auto" w:fill="FFFFFF"/>
          </w:tcPr>
          <w:p w14:paraId="452CB75B" w14:textId="77777777" w:rsidR="007A4D5A" w:rsidRPr="00043C07" w:rsidRDefault="007A4D5A" w:rsidP="00EF74ED">
            <w:pPr>
              <w:pStyle w:val="TAL"/>
            </w:pPr>
            <w:r w:rsidRPr="00043C07">
              <w:t>18.3.1.5</w:t>
            </w:r>
          </w:p>
        </w:tc>
        <w:tc>
          <w:tcPr>
            <w:tcW w:w="4418" w:type="dxa"/>
            <w:tcBorders>
              <w:top w:val="nil"/>
              <w:left w:val="single" w:sz="4" w:space="0" w:color="auto"/>
              <w:right w:val="single" w:sz="4" w:space="0" w:color="auto"/>
            </w:tcBorders>
            <w:shd w:val="clear" w:color="auto" w:fill="FFFFFF"/>
          </w:tcPr>
          <w:p w14:paraId="5F82E71D" w14:textId="77777777" w:rsidR="007A4D5A" w:rsidRPr="007D1787" w:rsidRDefault="007A4D5A" w:rsidP="00EF74ED">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BE921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AB56F3" w14:textId="77777777" w:rsidR="007A4D5A" w:rsidRDefault="007A4D5A" w:rsidP="00EF74ED">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3395AC"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F01C8D0"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81D1E5" w14:textId="77777777" w:rsidR="007A4D5A" w:rsidRDefault="007A4D5A" w:rsidP="00EF74ED">
            <w:pPr>
              <w:pStyle w:val="TAL"/>
            </w:pPr>
            <w:r w:rsidRPr="00D502AB">
              <w:t>2RX</w:t>
            </w:r>
          </w:p>
        </w:tc>
      </w:tr>
      <w:tr w:rsidR="007A4D5A" w14:paraId="4616C866" w14:textId="77777777" w:rsidTr="00EF74ED">
        <w:trPr>
          <w:jc w:val="center"/>
        </w:trPr>
        <w:tc>
          <w:tcPr>
            <w:tcW w:w="1157" w:type="dxa"/>
            <w:tcBorders>
              <w:top w:val="nil"/>
              <w:left w:val="single" w:sz="4" w:space="0" w:color="auto"/>
              <w:right w:val="single" w:sz="4" w:space="0" w:color="auto"/>
            </w:tcBorders>
            <w:shd w:val="clear" w:color="auto" w:fill="FFFFFF"/>
          </w:tcPr>
          <w:p w14:paraId="357CEE3E" w14:textId="77777777" w:rsidR="007A4D5A" w:rsidRPr="00043C07" w:rsidRDefault="007A4D5A" w:rsidP="00EF74ED">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4CC9425" w14:textId="77777777" w:rsidR="007A4D5A" w:rsidRPr="007D1787" w:rsidRDefault="007A4D5A" w:rsidP="00EF74ED">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75C1E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F13F7"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ADE697"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973EC12"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3457BC" w14:textId="77777777" w:rsidR="007A4D5A" w:rsidRDefault="007A4D5A" w:rsidP="00EF74ED">
            <w:pPr>
              <w:pStyle w:val="TAL"/>
            </w:pPr>
            <w:r w:rsidRPr="00D502AB">
              <w:t>2RX</w:t>
            </w:r>
          </w:p>
        </w:tc>
      </w:tr>
      <w:tr w:rsidR="007A4D5A" w14:paraId="1669343D" w14:textId="77777777" w:rsidTr="00EF74ED">
        <w:trPr>
          <w:jc w:val="center"/>
        </w:trPr>
        <w:tc>
          <w:tcPr>
            <w:tcW w:w="1157" w:type="dxa"/>
            <w:tcBorders>
              <w:top w:val="nil"/>
              <w:left w:val="single" w:sz="4" w:space="0" w:color="auto"/>
              <w:right w:val="single" w:sz="4" w:space="0" w:color="auto"/>
            </w:tcBorders>
            <w:shd w:val="clear" w:color="auto" w:fill="FFFFFF"/>
          </w:tcPr>
          <w:p w14:paraId="7312C9B1" w14:textId="77777777" w:rsidR="007A4D5A" w:rsidRPr="00043C07" w:rsidRDefault="007A4D5A" w:rsidP="00EF74ED">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2D086EF" w14:textId="77777777" w:rsidR="007A4D5A" w:rsidRPr="007D1787" w:rsidRDefault="007A4D5A" w:rsidP="00EF74ED">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4D54D94"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0DD693"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ED7488"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9C68E9"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7194DF" w14:textId="77777777" w:rsidR="007A4D5A" w:rsidRDefault="007A4D5A" w:rsidP="00EF74ED">
            <w:pPr>
              <w:pStyle w:val="TAL"/>
            </w:pPr>
            <w:r w:rsidRPr="00D502AB">
              <w:t>2RX</w:t>
            </w:r>
          </w:p>
        </w:tc>
      </w:tr>
      <w:tr w:rsidR="007A4D5A" w14:paraId="4F965C64" w14:textId="77777777" w:rsidTr="00EF74ED">
        <w:trPr>
          <w:jc w:val="center"/>
        </w:trPr>
        <w:tc>
          <w:tcPr>
            <w:tcW w:w="1157" w:type="dxa"/>
            <w:tcBorders>
              <w:top w:val="nil"/>
              <w:left w:val="single" w:sz="4" w:space="0" w:color="auto"/>
              <w:bottom w:val="single" w:sz="4" w:space="0" w:color="auto"/>
              <w:right w:val="single" w:sz="4" w:space="0" w:color="auto"/>
            </w:tcBorders>
            <w:shd w:val="clear" w:color="auto" w:fill="FFFFFF"/>
          </w:tcPr>
          <w:p w14:paraId="5D05BA23" w14:textId="77777777" w:rsidR="007A4D5A" w:rsidRPr="00043C07" w:rsidRDefault="007A4D5A" w:rsidP="00EF74ED">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FC2B079" w14:textId="77777777" w:rsidR="007A4D5A" w:rsidRPr="007D1787" w:rsidRDefault="007A4D5A" w:rsidP="00EF74ED">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AF8F10B"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43F9BB"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D04064"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54324C6"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E6C813" w14:textId="77777777" w:rsidR="007A4D5A" w:rsidRDefault="007A4D5A" w:rsidP="00EF74ED">
            <w:pPr>
              <w:pStyle w:val="TAL"/>
            </w:pPr>
            <w:r w:rsidRPr="00D502AB">
              <w:t>2RX</w:t>
            </w:r>
          </w:p>
        </w:tc>
      </w:tr>
      <w:tr w:rsidR="003315C9" w:rsidRPr="00BB629B" w14:paraId="0FB9FE25"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0061F0"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6D578FA1" w14:textId="77777777" w:rsidR="003315C9" w:rsidRPr="00BB629B" w:rsidRDefault="003315C9" w:rsidP="003315C9"/>
    <w:p w14:paraId="532E0A8C" w14:textId="77777777" w:rsidR="003315C9" w:rsidRPr="00BB629B" w:rsidRDefault="003315C9" w:rsidP="003315C9">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4BE7C176"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20F190E"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3315C9" w:rsidRPr="00BB629B" w:rsidRDefault="003315C9" w:rsidP="00F236E6">
            <w:pPr>
              <w:pStyle w:val="TAH"/>
            </w:pPr>
            <w:r w:rsidRPr="00BB629B">
              <w:rPr>
                <w:lang w:eastAsia="zh-TW"/>
              </w:rPr>
              <w:t>Branch</w:t>
            </w:r>
          </w:p>
        </w:tc>
      </w:tr>
      <w:tr w:rsidR="003315C9" w:rsidRPr="00BB629B" w14:paraId="7ADE448F"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3315C9" w:rsidRPr="00BB629B" w:rsidRDefault="003315C9" w:rsidP="00F236E6">
            <w:pPr>
              <w:pStyle w:val="TAH"/>
            </w:pPr>
          </w:p>
        </w:tc>
      </w:tr>
      <w:tr w:rsidR="003315C9" w:rsidRPr="00BB629B" w14:paraId="355283A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3315C9" w:rsidRPr="00BB629B" w:rsidRDefault="003315C9" w:rsidP="00F236E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3315C9" w:rsidRPr="00BB629B" w:rsidRDefault="003315C9" w:rsidP="00F236E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3315C9" w:rsidRPr="00BB629B" w:rsidRDefault="003315C9" w:rsidP="00F236E6">
            <w:pPr>
              <w:pStyle w:val="TAL"/>
              <w:rPr>
                <w:rFonts w:eastAsia="PMingLiU" w:cs="Arial"/>
                <w:b/>
                <w:szCs w:val="18"/>
                <w:lang w:eastAsia="zh-TW"/>
              </w:rPr>
            </w:pPr>
          </w:p>
        </w:tc>
      </w:tr>
      <w:tr w:rsidR="003315C9" w:rsidRPr="00BB629B" w14:paraId="15F73B8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3315C9" w:rsidRPr="00BB629B" w:rsidRDefault="003315C9" w:rsidP="00F236E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3315C9" w:rsidRPr="00BB629B" w:rsidRDefault="003315C9" w:rsidP="00F236E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3315C9" w:rsidRPr="00BB629B" w:rsidRDefault="003315C9" w:rsidP="00F236E6">
            <w:pPr>
              <w:pStyle w:val="TAL"/>
            </w:pPr>
          </w:p>
        </w:tc>
      </w:tr>
      <w:tr w:rsidR="003315C9" w:rsidRPr="00BB629B" w14:paraId="1F276F6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3315C9" w:rsidRPr="00BB629B" w:rsidRDefault="003315C9"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3315C9" w:rsidRPr="00BB629B" w:rsidRDefault="003315C9" w:rsidP="00F236E6">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3315C9" w:rsidRPr="00BB629B" w:rsidRDefault="003315C9" w:rsidP="00F236E6">
            <w:pPr>
              <w:pStyle w:val="TAL"/>
              <w:rPr>
                <w:lang w:eastAsia="zh-CN"/>
              </w:rPr>
            </w:pPr>
            <w:r w:rsidRPr="00BB629B">
              <w:rPr>
                <w:lang w:eastAsia="zh-CN"/>
              </w:rPr>
              <w:t>2Rx</w:t>
            </w:r>
          </w:p>
        </w:tc>
      </w:tr>
      <w:tr w:rsidR="003315C9" w:rsidRPr="00BB629B" w14:paraId="6B34891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3315C9" w:rsidRPr="00BB629B" w:rsidRDefault="003315C9"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3315C9" w:rsidRPr="00BB629B" w:rsidRDefault="003315C9" w:rsidP="00F236E6">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3315C9" w:rsidRPr="00BB629B" w:rsidRDefault="003315C9" w:rsidP="00F236E6">
            <w:pPr>
              <w:pStyle w:val="TAL"/>
              <w:rPr>
                <w:lang w:eastAsia="zh-CN"/>
              </w:rPr>
            </w:pPr>
            <w:r w:rsidRPr="00BB629B">
              <w:rPr>
                <w:lang w:eastAsia="zh-CN"/>
              </w:rPr>
              <w:t>2Rx</w:t>
            </w:r>
          </w:p>
        </w:tc>
      </w:tr>
      <w:tr w:rsidR="003315C9" w:rsidRPr="00BB629B" w14:paraId="3EBF2DF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B9CD4" w14:textId="77777777" w:rsidR="003315C9" w:rsidRPr="00BB629B" w:rsidRDefault="003315C9" w:rsidP="00F236E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3C65D3" w14:textId="77777777" w:rsidR="003315C9" w:rsidRPr="00BB629B" w:rsidRDefault="003315C9" w:rsidP="00F236E6">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1B56AD" w14:textId="77777777" w:rsidR="003315C9" w:rsidRPr="00BB629B" w:rsidRDefault="003315C9" w:rsidP="00F236E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EA9C" w14:textId="77777777" w:rsidR="003315C9" w:rsidRPr="00BB629B" w:rsidRDefault="003315C9" w:rsidP="00F236E6">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D529D" w14:textId="77777777" w:rsidR="003315C9" w:rsidRPr="00BB629B" w:rsidRDefault="003315C9" w:rsidP="00F236E6">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7391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66CC79" w14:textId="77777777" w:rsidR="003315C9" w:rsidRPr="00BB629B" w:rsidRDefault="003315C9" w:rsidP="00F236E6">
            <w:pPr>
              <w:pStyle w:val="TAL"/>
              <w:rPr>
                <w:rFonts w:eastAsia="PMingLiU" w:cs="Arial"/>
                <w:b/>
                <w:szCs w:val="18"/>
                <w:lang w:eastAsia="zh-TW"/>
              </w:rPr>
            </w:pPr>
          </w:p>
        </w:tc>
      </w:tr>
      <w:tr w:rsidR="003315C9" w:rsidRPr="00BB629B" w14:paraId="1755F40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539893" w14:textId="77777777" w:rsidR="003315C9" w:rsidRPr="00BB629B" w:rsidRDefault="003315C9" w:rsidP="00F236E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11278D" w14:textId="77777777" w:rsidR="003315C9" w:rsidRPr="00BB629B" w:rsidRDefault="003315C9" w:rsidP="00F236E6">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27387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5BE" w14:textId="77777777" w:rsidR="003315C9" w:rsidRPr="00BB629B" w:rsidRDefault="003315C9" w:rsidP="00F236E6">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47E068" w14:textId="77777777" w:rsidR="003315C9" w:rsidRPr="00BB629B" w:rsidRDefault="003315C9" w:rsidP="00F236E6">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78F5B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616CF" w14:textId="77777777" w:rsidR="003315C9" w:rsidRPr="00BB629B" w:rsidRDefault="003315C9" w:rsidP="00F236E6">
            <w:pPr>
              <w:pStyle w:val="TAL"/>
            </w:pPr>
            <w:r w:rsidRPr="00BB629B">
              <w:rPr>
                <w:lang w:eastAsia="zh-CN"/>
              </w:rPr>
              <w:t>2Rx</w:t>
            </w:r>
          </w:p>
        </w:tc>
      </w:tr>
      <w:tr w:rsidR="003315C9" w:rsidRPr="00BB629B" w14:paraId="5A056C0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3315C9" w:rsidRPr="00BB629B" w:rsidRDefault="003315C9" w:rsidP="00F236E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3315C9" w:rsidRPr="00BB629B" w:rsidRDefault="003315C9" w:rsidP="00F236E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3315C9" w:rsidRPr="00BB629B" w:rsidRDefault="003315C9" w:rsidP="00F236E6">
            <w:pPr>
              <w:pStyle w:val="TAL"/>
            </w:pPr>
          </w:p>
        </w:tc>
      </w:tr>
      <w:tr w:rsidR="003315C9" w:rsidRPr="00BB629B" w14:paraId="1E17200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3315C9" w:rsidRPr="00BB629B" w:rsidRDefault="003315C9"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3315C9" w:rsidRPr="00BB629B" w:rsidRDefault="003315C9" w:rsidP="00F236E6">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3315C9" w:rsidRPr="00BB629B" w:rsidRDefault="003315C9" w:rsidP="00F236E6">
            <w:pPr>
              <w:pStyle w:val="TAL"/>
              <w:rPr>
                <w:lang w:eastAsia="zh-CN"/>
              </w:rPr>
            </w:pPr>
            <w:r w:rsidRPr="00BB629B">
              <w:rPr>
                <w:lang w:eastAsia="zh-CN"/>
              </w:rPr>
              <w:t>2Rx</w:t>
            </w:r>
          </w:p>
        </w:tc>
      </w:tr>
      <w:tr w:rsidR="003315C9" w:rsidRPr="002756C1" w14:paraId="6188CD9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3315C9" w:rsidRPr="00BB629B" w:rsidRDefault="003315C9" w:rsidP="00F236E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3315C9" w:rsidRPr="00BB629B" w:rsidRDefault="003315C9" w:rsidP="00F236E6">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3315C9" w:rsidRPr="002756C1" w:rsidRDefault="003315C9" w:rsidP="00F236E6">
            <w:pPr>
              <w:pStyle w:val="TAL"/>
              <w:rPr>
                <w:lang w:eastAsia="zh-CN"/>
              </w:rPr>
            </w:pPr>
            <w:r w:rsidRPr="00BB629B">
              <w:rPr>
                <w:lang w:eastAsia="zh-CN"/>
              </w:rPr>
              <w:t>2Rx</w:t>
            </w:r>
          </w:p>
        </w:tc>
      </w:tr>
      <w:tr w:rsidR="003315C9" w:rsidRPr="002756C1" w14:paraId="68EAC40E"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3315C9" w:rsidRPr="002756C1" w:rsidRDefault="003315C9"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7CEE8ACD" w14:textId="0C36DCBC" w:rsidR="00D55FC7" w:rsidRPr="004A1425" w:rsidRDefault="00D55FC7"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4" w:name="_Toc20936813"/>
      <w:bookmarkStart w:id="165" w:name="_Toc36713258"/>
      <w:bookmarkStart w:id="166" w:name="_Toc36713661"/>
      <w:bookmarkStart w:id="167" w:name="_Toc52217974"/>
      <w:bookmarkStart w:id="168" w:name="_Toc58499586"/>
      <w:bookmarkStart w:id="169" w:name="_Toc68538443"/>
      <w:bookmarkStart w:id="170" w:name="_Toc90971504"/>
      <w:bookmarkStart w:id="171" w:name="_Toc100158412"/>
      <w:bookmarkStart w:id="172" w:name="_Toc138964332"/>
      <w:r w:rsidRPr="004A1425">
        <w:lastRenderedPageBreak/>
        <w:t>Annex A (informative): Change history</w:t>
      </w:r>
      <w:bookmarkEnd w:id="164"/>
      <w:bookmarkEnd w:id="165"/>
      <w:bookmarkEnd w:id="166"/>
      <w:bookmarkEnd w:id="167"/>
      <w:bookmarkEnd w:id="168"/>
      <w:bookmarkEnd w:id="169"/>
      <w:bookmarkEnd w:id="170"/>
      <w:bookmarkEnd w:id="171"/>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proofErr w:type="spellStart"/>
            <w:r w:rsidRPr="004A1425">
              <w:rPr>
                <w:rFonts w:ascii="Arial" w:hAnsi="Arial"/>
                <w:b/>
                <w:sz w:val="16"/>
              </w:rPr>
              <w:t>TDoc</w:t>
            </w:r>
            <w:proofErr w:type="spellEnd"/>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RAN5#1-5G-NR </w:t>
            </w:r>
            <w:proofErr w:type="spellStart"/>
            <w:r w:rsidRPr="004A1425">
              <w:rPr>
                <w:rFonts w:ascii="Arial" w:hAnsi="Arial"/>
                <w:sz w:val="16"/>
                <w:szCs w:val="16"/>
              </w:rPr>
              <w:t>Adhoc</w:t>
            </w:r>
            <w:proofErr w:type="spellEnd"/>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 xml:space="preserve">RAN5#1-5G-NR </w:t>
              </w:r>
              <w:proofErr w:type="spellStart"/>
              <w:r w:rsidRPr="004A1425">
                <w:rPr>
                  <w:rFonts w:ascii="Arial" w:hAnsi="Arial"/>
                  <w:sz w:val="16"/>
                  <w:szCs w:val="16"/>
                </w:rPr>
                <w:t>Adhoc</w:t>
              </w:r>
              <w:proofErr w:type="spellEnd"/>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 Foreword, scope, references, definitions, </w:t>
            </w:r>
            <w:proofErr w:type="gramStart"/>
            <w:r w:rsidRPr="004A1425">
              <w:rPr>
                <w:rFonts w:ascii="Arial" w:hAnsi="Arial"/>
                <w:sz w:val="16"/>
                <w:szCs w:val="16"/>
              </w:rPr>
              <w:t>symbols</w:t>
            </w:r>
            <w:proofErr w:type="gramEnd"/>
            <w:r w:rsidRPr="004A1425">
              <w:rPr>
                <w:rFonts w:ascii="Arial" w:hAnsi="Arial"/>
                <w:sz w:val="16"/>
                <w:szCs w:val="16"/>
              </w:rPr>
              <w:t xml:space="preserve">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TP for Clause 3 Definitions, </w:t>
            </w:r>
            <w:proofErr w:type="gramStart"/>
            <w:r w:rsidRPr="004A1425">
              <w:rPr>
                <w:rFonts w:ascii="Arial" w:hAnsi="Arial"/>
                <w:sz w:val="16"/>
                <w:szCs w:val="16"/>
              </w:rPr>
              <w:t>symbols</w:t>
            </w:r>
            <w:proofErr w:type="gramEnd"/>
            <w:r w:rsidRPr="004A1425">
              <w:rPr>
                <w:rFonts w:ascii="Arial" w:hAnsi="Arial"/>
                <w:sz w:val="16"/>
                <w:szCs w:val="16"/>
              </w:rPr>
              <w:t xml:space="preserve">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the test applicability of RF test cases for </w:t>
            </w:r>
            <w:proofErr w:type="spellStart"/>
            <w:r w:rsidRPr="004A1425">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Correction of applicability definitions for PUSCH </w:t>
            </w:r>
            <w:proofErr w:type="spellStart"/>
            <w:r w:rsidRPr="004A1425">
              <w:rPr>
                <w:rFonts w:ascii="Arial" w:hAnsi="Arial"/>
                <w:sz w:val="16"/>
                <w:szCs w:val="16"/>
                <w:lang w:eastAsia="zh-CN"/>
              </w:rPr>
              <w:t>HalfPi</w:t>
            </w:r>
            <w:proofErr w:type="spellEnd"/>
            <w:r w:rsidRPr="004A1425">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TS 38.508-1, TS </w:t>
            </w:r>
            <w:proofErr w:type="gramStart"/>
            <w:r w:rsidRPr="004A1425">
              <w:rPr>
                <w:rFonts w:ascii="Arial" w:hAnsi="Arial"/>
                <w:sz w:val="16"/>
                <w:szCs w:val="16"/>
                <w:lang w:eastAsia="zh-CN"/>
              </w:rPr>
              <w:t>38.508-2</w:t>
            </w:r>
            <w:proofErr w:type="gramEnd"/>
            <w:r w:rsidRPr="004A1425">
              <w:rPr>
                <w:rFonts w:ascii="Arial" w:hAnsi="Arial"/>
                <w:sz w:val="16"/>
                <w:szCs w:val="16"/>
                <w:lang w:eastAsia="zh-CN"/>
              </w:rPr>
              <w:t xml:space="preserve">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of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Correction to applicability of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proofErr w:type="spellStart"/>
            <w:r w:rsidRPr="006D73D9">
              <w:rPr>
                <w:rFonts w:ascii="Arial" w:hAnsi="Arial"/>
                <w:sz w:val="16"/>
                <w:szCs w:val="16"/>
                <w:lang w:eastAsia="zh-CN"/>
              </w:rPr>
              <w:t>repoering</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Jumbo CR for updating 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Update of HST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test cases for EN-DC with 3 </w:t>
            </w:r>
            <w:proofErr w:type="gramStart"/>
            <w:r w:rsidRPr="004A1425">
              <w:rPr>
                <w:rFonts w:ascii="Arial" w:hAnsi="Arial"/>
                <w:sz w:val="16"/>
                <w:szCs w:val="16"/>
                <w:lang w:eastAsia="zh-CN"/>
              </w:rPr>
              <w:t>uplink</w:t>
            </w:r>
            <w:proofErr w:type="gram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NR SL </w:t>
            </w:r>
            <w:proofErr w:type="spellStart"/>
            <w:r w:rsidRPr="00E43A71">
              <w:rPr>
                <w:rFonts w:ascii="Arial" w:hAnsi="Arial"/>
                <w:sz w:val="16"/>
                <w:szCs w:val="16"/>
                <w:lang w:eastAsia="zh-CN"/>
              </w:rPr>
              <w:t>Demod</w:t>
            </w:r>
            <w:proofErr w:type="spellEnd"/>
            <w:r w:rsidRPr="00E43A71">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eMIMO</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lastRenderedPageBreak/>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Applicability update for NR perf </w:t>
            </w:r>
            <w:proofErr w:type="spellStart"/>
            <w:r w:rsidRPr="00E43A71">
              <w:rPr>
                <w:rFonts w:ascii="Arial" w:hAnsi="Arial"/>
                <w:sz w:val="16"/>
                <w:szCs w:val="16"/>
                <w:lang w:eastAsia="zh-CN"/>
              </w:rPr>
              <w:t>enh</w:t>
            </w:r>
            <w:proofErr w:type="spellEnd"/>
            <w:r w:rsidRPr="00E43A71">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Jumbo Applicability CR for </w:t>
            </w:r>
            <w:proofErr w:type="spellStart"/>
            <w:r w:rsidRPr="00E43A71">
              <w:rPr>
                <w:rFonts w:ascii="Arial" w:hAnsi="Arial"/>
                <w:sz w:val="16"/>
                <w:szCs w:val="16"/>
                <w:lang w:eastAsia="zh-CN"/>
              </w:rPr>
              <w:t>NR_RF_TxD</w:t>
            </w:r>
            <w:proofErr w:type="spellEnd"/>
            <w:r w:rsidRPr="00E43A71">
              <w:rPr>
                <w:rFonts w:ascii="Arial" w:hAnsi="Arial"/>
                <w:sz w:val="16"/>
                <w:szCs w:val="16"/>
                <w:lang w:eastAsia="zh-CN"/>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RedCap</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Update of clause and description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to applicability of NR SL </w:t>
            </w:r>
            <w:proofErr w:type="spellStart"/>
            <w:r w:rsidRPr="000318E5">
              <w:rPr>
                <w:rFonts w:ascii="Arial" w:hAnsi="Arial"/>
                <w:sz w:val="16"/>
                <w:szCs w:val="16"/>
                <w:lang w:eastAsia="zh-CN"/>
              </w:rPr>
              <w:t>Demod</w:t>
            </w:r>
            <w:proofErr w:type="spellEnd"/>
            <w:r w:rsidRPr="000318E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of Applicability of conformance test cases conditions, Tested Bands Selection Criteria and Branch for the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of test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test applicability for NR-U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R16 NR perf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R17 NR HST FR1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Updating test applicability for </w:t>
            </w:r>
            <w:proofErr w:type="spellStart"/>
            <w:r w:rsidRPr="00361974">
              <w:rPr>
                <w:rFonts w:ascii="Arial" w:hAnsi="Arial"/>
                <w:sz w:val="16"/>
                <w:szCs w:val="16"/>
                <w:lang w:eastAsia="zh-CN"/>
              </w:rPr>
              <w:t>TxD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Update to R17 NR HST FR1 </w:t>
            </w:r>
            <w:proofErr w:type="spellStart"/>
            <w:r w:rsidRPr="004F031D">
              <w:rPr>
                <w:rFonts w:ascii="Arial" w:hAnsi="Arial"/>
                <w:sz w:val="16"/>
                <w:szCs w:val="16"/>
                <w:lang w:eastAsia="zh-CN"/>
              </w:rPr>
              <w:t>enh</w:t>
            </w:r>
            <w:proofErr w:type="spellEnd"/>
            <w:r w:rsidRPr="004F031D">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w:t>
            </w:r>
            <w:proofErr w:type="spellStart"/>
            <w:r w:rsidRPr="004F031D">
              <w:rPr>
                <w:rFonts w:ascii="Arial" w:hAnsi="Arial"/>
                <w:sz w:val="16"/>
                <w:szCs w:val="16"/>
                <w:lang w:eastAsia="zh-CN"/>
              </w:rPr>
              <w:t>applicabilities</w:t>
            </w:r>
            <w:proofErr w:type="spellEnd"/>
            <w:r w:rsidRPr="004F031D">
              <w:rPr>
                <w:rFonts w:ascii="Arial" w:hAnsi="Arial"/>
                <w:sz w:val="16"/>
                <w:szCs w:val="16"/>
                <w:lang w:eastAsia="zh-CN"/>
              </w:rPr>
              <w:t xml:space="preserv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w:t>
            </w:r>
            <w:proofErr w:type="spellStart"/>
            <w:r w:rsidRPr="004F031D">
              <w:rPr>
                <w:rFonts w:ascii="Arial" w:hAnsi="Arial"/>
                <w:sz w:val="16"/>
                <w:szCs w:val="16"/>
                <w:lang w:eastAsia="zh-CN"/>
              </w:rPr>
              <w:t>demod</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Correction of applicability of the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w:t>
            </w:r>
            <w:proofErr w:type="gramStart"/>
            <w:r w:rsidRPr="004F031D">
              <w:rPr>
                <w:rFonts w:ascii="Arial" w:hAnsi="Arial"/>
                <w:sz w:val="16"/>
                <w:szCs w:val="16"/>
                <w:lang w:eastAsia="zh-CN"/>
              </w:rPr>
              <w:t>of  abbreviation</w:t>
            </w:r>
            <w:proofErr w:type="gramEnd"/>
            <w:r w:rsidRPr="004F031D">
              <w:rPr>
                <w:rFonts w:ascii="Arial" w:hAnsi="Arial"/>
                <w:sz w:val="16"/>
                <w:szCs w:val="16"/>
                <w:lang w:eastAsia="zh-CN"/>
              </w:rPr>
              <w:t xml:space="preserve">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5GS FR1 and FR2 PDC </w:t>
            </w:r>
            <w:proofErr w:type="spellStart"/>
            <w:r w:rsidRPr="004F031D">
              <w:rPr>
                <w:rFonts w:ascii="Arial" w:hAnsi="Arial"/>
                <w:sz w:val="16"/>
                <w:szCs w:val="16"/>
                <w:lang w:eastAsia="zh-CN"/>
              </w:rPr>
              <w:t>IIoT</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Adding applicability statement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Activation and deactivation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Correction to applicability of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applicability for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w:t>
            </w:r>
            <w:proofErr w:type="spellStart"/>
            <w:r w:rsidRPr="00DC7D22">
              <w:rPr>
                <w:rFonts w:ascii="Arial" w:hAnsi="Arial"/>
                <w:sz w:val="16"/>
                <w:szCs w:val="16"/>
                <w:lang w:eastAsia="zh-CN"/>
              </w:rPr>
              <w:t>demod</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to R17 NR HST FR1 </w:t>
            </w:r>
            <w:proofErr w:type="spellStart"/>
            <w:r w:rsidRPr="00DC7D22">
              <w:rPr>
                <w:rFonts w:ascii="Arial" w:hAnsi="Arial"/>
                <w:sz w:val="16"/>
                <w:szCs w:val="16"/>
                <w:lang w:eastAsia="zh-CN"/>
              </w:rPr>
              <w:t>enh</w:t>
            </w:r>
            <w:proofErr w:type="spellEnd"/>
            <w:r w:rsidRPr="00DC7D22">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Applicability of FR2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w:t>
            </w:r>
            <w:proofErr w:type="spellStart"/>
            <w:r w:rsidRPr="00DC7D22">
              <w:rPr>
                <w:rFonts w:ascii="Arial" w:hAnsi="Arial"/>
                <w:sz w:val="16"/>
                <w:szCs w:val="16"/>
                <w:lang w:eastAsia="zh-CN"/>
              </w:rPr>
              <w:t>applicabiltiy</w:t>
            </w:r>
            <w:proofErr w:type="spellEnd"/>
            <w:r w:rsidRPr="00DC7D22">
              <w:rPr>
                <w:rFonts w:ascii="Arial" w:hAnsi="Arial"/>
                <w:sz w:val="16"/>
                <w:szCs w:val="16"/>
                <w:lang w:eastAsia="zh-CN"/>
              </w:rPr>
              <w:t xml:space="preserve"> for NR </w:t>
            </w:r>
            <w:proofErr w:type="spellStart"/>
            <w:r w:rsidRPr="00DC7D22">
              <w:rPr>
                <w:rFonts w:ascii="Arial" w:hAnsi="Arial"/>
                <w:sz w:val="16"/>
                <w:szCs w:val="16"/>
                <w:lang w:eastAsia="zh-CN"/>
              </w:rPr>
              <w:t>feMIMO</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of </w:t>
            </w:r>
            <w:proofErr w:type="spellStart"/>
            <w:r w:rsidRPr="00DC7D22">
              <w:rPr>
                <w:rFonts w:ascii="Arial" w:hAnsi="Arial"/>
                <w:sz w:val="16"/>
                <w:szCs w:val="16"/>
                <w:lang w:eastAsia="zh-CN"/>
              </w:rPr>
              <w:t>eMG</w:t>
            </w:r>
            <w:proofErr w:type="spellEnd"/>
            <w:r w:rsidRPr="00DC7D22">
              <w:rPr>
                <w:rFonts w:ascii="Arial" w:hAnsi="Arial"/>
                <w:sz w:val="16"/>
                <w:szCs w:val="16"/>
                <w:lang w:eastAsia="zh-CN"/>
              </w:rPr>
              <w:t xml:space="preserve"> case </w:t>
            </w:r>
            <w:proofErr w:type="spellStart"/>
            <w:r w:rsidRPr="00DC7D22">
              <w:rPr>
                <w:rFonts w:ascii="Arial" w:hAnsi="Arial"/>
                <w:sz w:val="16"/>
                <w:szCs w:val="16"/>
                <w:lang w:eastAsia="zh-CN"/>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DFEA" w14:textId="77777777" w:rsidR="00AC1807" w:rsidRDefault="00AC1807">
      <w:r>
        <w:separator/>
      </w:r>
    </w:p>
  </w:endnote>
  <w:endnote w:type="continuationSeparator" w:id="0">
    <w:p w14:paraId="7FC3548B" w14:textId="77777777" w:rsidR="00AC1807" w:rsidRDefault="00AC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p w14:paraId="0545EF25" w14:textId="77777777" w:rsidR="005E4515" w:rsidRDefault="005E4515"/>
  <w:p w14:paraId="05D401E1" w14:textId="77777777" w:rsidR="005E4515" w:rsidRDefault="005E4515"/>
  <w:p w14:paraId="6CA8A2E1" w14:textId="77777777" w:rsidR="005E4515" w:rsidRDefault="005E4515"/>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F33BE" w14:textId="77777777" w:rsidR="00AC1807" w:rsidRDefault="00AC1807">
      <w:r>
        <w:separator/>
      </w:r>
    </w:p>
  </w:footnote>
  <w:footnote w:type="continuationSeparator" w:id="0">
    <w:p w14:paraId="4A30914D" w14:textId="77777777" w:rsidR="00AC1807" w:rsidRDefault="00AC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45324ED9"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E5077A">
      <w:rPr>
        <w:rFonts w:ascii="Arial" w:hAnsi="Arial" w:cs="Arial"/>
        <w:b/>
        <w:sz w:val="18"/>
        <w:szCs w:val="18"/>
      </w:rPr>
      <w:t>9</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05252F">
      <w:rPr>
        <w:rFonts w:ascii="Arial" w:hAnsi="Arial" w:cs="Arial"/>
        <w:b/>
        <w:sz w:val="18"/>
        <w:szCs w:val="18"/>
      </w:rPr>
      <w:t>0</w:t>
    </w:r>
    <w:r w:rsidR="00E5077A">
      <w:rPr>
        <w:rFonts w:ascii="Arial" w:hAnsi="Arial" w:cs="Arial"/>
        <w:b/>
        <w:sz w:val="18"/>
        <w:szCs w:val="18"/>
      </w:rPr>
      <w:t>6</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6591447">
    <w:abstractNumId w:val="39"/>
  </w:num>
  <w:num w:numId="2" w16cid:durableId="1341081833">
    <w:abstractNumId w:val="18"/>
  </w:num>
  <w:num w:numId="3" w16cid:durableId="1765152365">
    <w:abstractNumId w:val="30"/>
  </w:num>
  <w:num w:numId="4" w16cid:durableId="1180853887">
    <w:abstractNumId w:val="21"/>
  </w:num>
  <w:num w:numId="5" w16cid:durableId="849220683">
    <w:abstractNumId w:val="28"/>
  </w:num>
  <w:num w:numId="6" w16cid:durableId="778600241">
    <w:abstractNumId w:val="33"/>
  </w:num>
  <w:num w:numId="7" w16cid:durableId="1114060580">
    <w:abstractNumId w:val="42"/>
  </w:num>
  <w:num w:numId="8" w16cid:durableId="1915814486">
    <w:abstractNumId w:val="35"/>
  </w:num>
  <w:num w:numId="9" w16cid:durableId="260996372">
    <w:abstractNumId w:val="17"/>
  </w:num>
  <w:num w:numId="10" w16cid:durableId="1417089135">
    <w:abstractNumId w:val="46"/>
  </w:num>
  <w:num w:numId="11" w16cid:durableId="536940761">
    <w:abstractNumId w:val="10"/>
  </w:num>
  <w:num w:numId="12" w16cid:durableId="1384060712">
    <w:abstractNumId w:val="11"/>
  </w:num>
  <w:num w:numId="13" w16cid:durableId="343556511">
    <w:abstractNumId w:val="0"/>
  </w:num>
  <w:num w:numId="14" w16cid:durableId="1294140206">
    <w:abstractNumId w:val="24"/>
  </w:num>
  <w:num w:numId="15" w16cid:durableId="1006202264">
    <w:abstractNumId w:val="37"/>
  </w:num>
  <w:num w:numId="16" w16cid:durableId="109738803">
    <w:abstractNumId w:val="7"/>
  </w:num>
  <w:num w:numId="17" w16cid:durableId="413164559">
    <w:abstractNumId w:val="6"/>
  </w:num>
  <w:num w:numId="18" w16cid:durableId="1763181485">
    <w:abstractNumId w:val="5"/>
  </w:num>
  <w:num w:numId="19" w16cid:durableId="453325856">
    <w:abstractNumId w:val="4"/>
  </w:num>
  <w:num w:numId="20" w16cid:durableId="787625394">
    <w:abstractNumId w:val="3"/>
  </w:num>
  <w:num w:numId="21" w16cid:durableId="1558543917">
    <w:abstractNumId w:val="2"/>
  </w:num>
  <w:num w:numId="22" w16cid:durableId="1069428084">
    <w:abstractNumId w:val="1"/>
  </w:num>
  <w:num w:numId="23" w16cid:durableId="286396367">
    <w:abstractNumId w:val="21"/>
  </w:num>
  <w:num w:numId="24" w16cid:durableId="1166825553">
    <w:abstractNumId w:val="21"/>
  </w:num>
  <w:num w:numId="25" w16cid:durableId="584190955">
    <w:abstractNumId w:val="36"/>
  </w:num>
  <w:num w:numId="26" w16cid:durableId="1610316092">
    <w:abstractNumId w:val="38"/>
  </w:num>
  <w:num w:numId="27" w16cid:durableId="1142188087">
    <w:abstractNumId w:val="32"/>
  </w:num>
  <w:num w:numId="28" w16cid:durableId="1571041941">
    <w:abstractNumId w:val="9"/>
  </w:num>
  <w:num w:numId="29" w16cid:durableId="1093087375">
    <w:abstractNumId w:val="34"/>
  </w:num>
  <w:num w:numId="30" w16cid:durableId="154615636">
    <w:abstractNumId w:val="12"/>
  </w:num>
  <w:num w:numId="31" w16cid:durableId="752580457">
    <w:abstractNumId w:val="19"/>
  </w:num>
  <w:num w:numId="32" w16cid:durableId="1325477235">
    <w:abstractNumId w:val="40"/>
  </w:num>
  <w:num w:numId="33" w16cid:durableId="1119766469">
    <w:abstractNumId w:val="45"/>
  </w:num>
  <w:num w:numId="34" w16cid:durableId="541407777">
    <w:abstractNumId w:val="22"/>
  </w:num>
  <w:num w:numId="35" w16cid:durableId="840466363">
    <w:abstractNumId w:val="8"/>
  </w:num>
  <w:num w:numId="36" w16cid:durableId="154498446">
    <w:abstractNumId w:val="25"/>
  </w:num>
  <w:num w:numId="37" w16cid:durableId="485514459">
    <w:abstractNumId w:val="16"/>
  </w:num>
  <w:num w:numId="38"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4708257">
    <w:abstractNumId w:val="43"/>
  </w:num>
  <w:num w:numId="40" w16cid:durableId="444035302">
    <w:abstractNumId w:val="13"/>
  </w:num>
  <w:num w:numId="41" w16cid:durableId="1820809016">
    <w:abstractNumId w:val="27"/>
  </w:num>
  <w:num w:numId="42" w16cid:durableId="1405568744">
    <w:abstractNumId w:val="41"/>
  </w:num>
  <w:num w:numId="43" w16cid:durableId="93864832">
    <w:abstractNumId w:val="44"/>
  </w:num>
  <w:num w:numId="44" w16cid:durableId="1268125608">
    <w:abstractNumId w:val="15"/>
  </w:num>
  <w:num w:numId="45" w16cid:durableId="1096053698">
    <w:abstractNumId w:val="29"/>
  </w:num>
  <w:num w:numId="46" w16cid:durableId="1047099047">
    <w:abstractNumId w:val="20"/>
  </w:num>
  <w:num w:numId="47" w16cid:durableId="1030034153">
    <w:abstractNumId w:val="26"/>
  </w:num>
  <w:num w:numId="48" w16cid:durableId="1530800210">
    <w:abstractNumId w:val="23"/>
  </w:num>
  <w:num w:numId="49" w16cid:durableId="2862047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50B7"/>
    <w:rsid w:val="00097C17"/>
    <w:rsid w:val="000A3FA5"/>
    <w:rsid w:val="000A5C5F"/>
    <w:rsid w:val="000A6170"/>
    <w:rsid w:val="000A6394"/>
    <w:rsid w:val="000B5A97"/>
    <w:rsid w:val="000B7FED"/>
    <w:rsid w:val="000C038A"/>
    <w:rsid w:val="000C2629"/>
    <w:rsid w:val="000C3DCB"/>
    <w:rsid w:val="000C6598"/>
    <w:rsid w:val="000D134F"/>
    <w:rsid w:val="000D1894"/>
    <w:rsid w:val="000D44B3"/>
    <w:rsid w:val="000D5FD2"/>
    <w:rsid w:val="000E153B"/>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47A2B"/>
    <w:rsid w:val="00150D40"/>
    <w:rsid w:val="00152877"/>
    <w:rsid w:val="00162856"/>
    <w:rsid w:val="00167D2B"/>
    <w:rsid w:val="00167E70"/>
    <w:rsid w:val="001763CC"/>
    <w:rsid w:val="00177A92"/>
    <w:rsid w:val="00180154"/>
    <w:rsid w:val="00180AF2"/>
    <w:rsid w:val="00182E70"/>
    <w:rsid w:val="00192C46"/>
    <w:rsid w:val="001977EE"/>
    <w:rsid w:val="001A08B3"/>
    <w:rsid w:val="001A428F"/>
    <w:rsid w:val="001A6B94"/>
    <w:rsid w:val="001A7B60"/>
    <w:rsid w:val="001B52F0"/>
    <w:rsid w:val="001B7A65"/>
    <w:rsid w:val="001C1B1B"/>
    <w:rsid w:val="001E19CF"/>
    <w:rsid w:val="001E24BA"/>
    <w:rsid w:val="001E264C"/>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4B7F"/>
    <w:rsid w:val="00275D12"/>
    <w:rsid w:val="00277BBA"/>
    <w:rsid w:val="00284366"/>
    <w:rsid w:val="00284FEB"/>
    <w:rsid w:val="00285DB7"/>
    <w:rsid w:val="002860C4"/>
    <w:rsid w:val="0028665D"/>
    <w:rsid w:val="00286D0D"/>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724"/>
    <w:rsid w:val="002F2A75"/>
    <w:rsid w:val="002F5648"/>
    <w:rsid w:val="002F79A0"/>
    <w:rsid w:val="00303BD9"/>
    <w:rsid w:val="00305409"/>
    <w:rsid w:val="00312A73"/>
    <w:rsid w:val="00315DD1"/>
    <w:rsid w:val="003315C9"/>
    <w:rsid w:val="00334037"/>
    <w:rsid w:val="003448FC"/>
    <w:rsid w:val="00347452"/>
    <w:rsid w:val="00351B81"/>
    <w:rsid w:val="00352070"/>
    <w:rsid w:val="00352F91"/>
    <w:rsid w:val="00355BC4"/>
    <w:rsid w:val="003609EF"/>
    <w:rsid w:val="00361974"/>
    <w:rsid w:val="00361A26"/>
    <w:rsid w:val="0036231A"/>
    <w:rsid w:val="00363218"/>
    <w:rsid w:val="00364044"/>
    <w:rsid w:val="00364A8A"/>
    <w:rsid w:val="0037313D"/>
    <w:rsid w:val="00373F99"/>
    <w:rsid w:val="00374DD4"/>
    <w:rsid w:val="00375361"/>
    <w:rsid w:val="0038457E"/>
    <w:rsid w:val="00387962"/>
    <w:rsid w:val="00391B89"/>
    <w:rsid w:val="003951D1"/>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360"/>
    <w:rsid w:val="003F55C3"/>
    <w:rsid w:val="003F60B8"/>
    <w:rsid w:val="003F7C3E"/>
    <w:rsid w:val="00401F22"/>
    <w:rsid w:val="00402B2C"/>
    <w:rsid w:val="00405878"/>
    <w:rsid w:val="00410371"/>
    <w:rsid w:val="004169C8"/>
    <w:rsid w:val="00423467"/>
    <w:rsid w:val="0042347E"/>
    <w:rsid w:val="00423840"/>
    <w:rsid w:val="004242F1"/>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DBA"/>
    <w:rsid w:val="004C6045"/>
    <w:rsid w:val="004D0DF6"/>
    <w:rsid w:val="004D3AFC"/>
    <w:rsid w:val="004D678F"/>
    <w:rsid w:val="004F02ED"/>
    <w:rsid w:val="004F031D"/>
    <w:rsid w:val="004F33E3"/>
    <w:rsid w:val="004F4B28"/>
    <w:rsid w:val="004F4DE3"/>
    <w:rsid w:val="00501C35"/>
    <w:rsid w:val="00501CEC"/>
    <w:rsid w:val="00503470"/>
    <w:rsid w:val="0051580D"/>
    <w:rsid w:val="0051700F"/>
    <w:rsid w:val="00523FA5"/>
    <w:rsid w:val="00541938"/>
    <w:rsid w:val="00542B52"/>
    <w:rsid w:val="005445E0"/>
    <w:rsid w:val="00545375"/>
    <w:rsid w:val="0054644F"/>
    <w:rsid w:val="00547111"/>
    <w:rsid w:val="00547463"/>
    <w:rsid w:val="00550AA4"/>
    <w:rsid w:val="0056201B"/>
    <w:rsid w:val="00563676"/>
    <w:rsid w:val="00563C78"/>
    <w:rsid w:val="005655EC"/>
    <w:rsid w:val="00566CC4"/>
    <w:rsid w:val="00571153"/>
    <w:rsid w:val="005813F8"/>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7296"/>
    <w:rsid w:val="005C3349"/>
    <w:rsid w:val="005D7A25"/>
    <w:rsid w:val="005E210F"/>
    <w:rsid w:val="005E2B88"/>
    <w:rsid w:val="005E2C44"/>
    <w:rsid w:val="005E4515"/>
    <w:rsid w:val="005F37B4"/>
    <w:rsid w:val="005F43F3"/>
    <w:rsid w:val="005F63F8"/>
    <w:rsid w:val="005F76DC"/>
    <w:rsid w:val="005F7C2B"/>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2A20"/>
    <w:rsid w:val="00813CD9"/>
    <w:rsid w:val="00815AB7"/>
    <w:rsid w:val="00823415"/>
    <w:rsid w:val="008279FA"/>
    <w:rsid w:val="00831E05"/>
    <w:rsid w:val="00831EF0"/>
    <w:rsid w:val="00833AE2"/>
    <w:rsid w:val="00834207"/>
    <w:rsid w:val="00834402"/>
    <w:rsid w:val="008453E4"/>
    <w:rsid w:val="008473A2"/>
    <w:rsid w:val="008527AF"/>
    <w:rsid w:val="00854149"/>
    <w:rsid w:val="008557B8"/>
    <w:rsid w:val="0086041C"/>
    <w:rsid w:val="008626E7"/>
    <w:rsid w:val="00866134"/>
    <w:rsid w:val="00870870"/>
    <w:rsid w:val="00870EE7"/>
    <w:rsid w:val="008727A4"/>
    <w:rsid w:val="00872D3C"/>
    <w:rsid w:val="00873C04"/>
    <w:rsid w:val="00876DDE"/>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B38"/>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EF6"/>
    <w:rsid w:val="009258F6"/>
    <w:rsid w:val="00930C7A"/>
    <w:rsid w:val="00931C23"/>
    <w:rsid w:val="00931D9D"/>
    <w:rsid w:val="009372CC"/>
    <w:rsid w:val="00940AB0"/>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F194A"/>
    <w:rsid w:val="009F734F"/>
    <w:rsid w:val="00A0638E"/>
    <w:rsid w:val="00A07A32"/>
    <w:rsid w:val="00A16456"/>
    <w:rsid w:val="00A17031"/>
    <w:rsid w:val="00A21995"/>
    <w:rsid w:val="00A22192"/>
    <w:rsid w:val="00A246B6"/>
    <w:rsid w:val="00A2772B"/>
    <w:rsid w:val="00A27954"/>
    <w:rsid w:val="00A308DC"/>
    <w:rsid w:val="00A309B7"/>
    <w:rsid w:val="00A32CEB"/>
    <w:rsid w:val="00A47E70"/>
    <w:rsid w:val="00A50CF0"/>
    <w:rsid w:val="00A5557C"/>
    <w:rsid w:val="00A609D7"/>
    <w:rsid w:val="00A629F5"/>
    <w:rsid w:val="00A63392"/>
    <w:rsid w:val="00A64C90"/>
    <w:rsid w:val="00A67D99"/>
    <w:rsid w:val="00A7671C"/>
    <w:rsid w:val="00A849B9"/>
    <w:rsid w:val="00A85404"/>
    <w:rsid w:val="00A878E7"/>
    <w:rsid w:val="00A9508F"/>
    <w:rsid w:val="00AA15AB"/>
    <w:rsid w:val="00AA2CBC"/>
    <w:rsid w:val="00AA6E75"/>
    <w:rsid w:val="00AB5C87"/>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33F9"/>
    <w:rsid w:val="00AF5658"/>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D279D"/>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098B"/>
    <w:rsid w:val="00C32765"/>
    <w:rsid w:val="00C37000"/>
    <w:rsid w:val="00C40B2C"/>
    <w:rsid w:val="00C41BB6"/>
    <w:rsid w:val="00C42287"/>
    <w:rsid w:val="00C42D60"/>
    <w:rsid w:val="00C442BB"/>
    <w:rsid w:val="00C448F6"/>
    <w:rsid w:val="00C452DF"/>
    <w:rsid w:val="00C45BB8"/>
    <w:rsid w:val="00C6104F"/>
    <w:rsid w:val="00C66BA2"/>
    <w:rsid w:val="00C7129E"/>
    <w:rsid w:val="00C731E8"/>
    <w:rsid w:val="00C733A1"/>
    <w:rsid w:val="00C77F89"/>
    <w:rsid w:val="00C808FF"/>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2D20"/>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34E0"/>
    <w:rsid w:val="00DC6E50"/>
    <w:rsid w:val="00DC7D22"/>
    <w:rsid w:val="00DD21F0"/>
    <w:rsid w:val="00DD596F"/>
    <w:rsid w:val="00DD5FA6"/>
    <w:rsid w:val="00DE0F55"/>
    <w:rsid w:val="00DE34CF"/>
    <w:rsid w:val="00DE7DFA"/>
    <w:rsid w:val="00DF04C6"/>
    <w:rsid w:val="00DF4CF5"/>
    <w:rsid w:val="00DF7D4E"/>
    <w:rsid w:val="00E00AC4"/>
    <w:rsid w:val="00E02EEA"/>
    <w:rsid w:val="00E04F6E"/>
    <w:rsid w:val="00E055C3"/>
    <w:rsid w:val="00E117AA"/>
    <w:rsid w:val="00E11FC2"/>
    <w:rsid w:val="00E13F3D"/>
    <w:rsid w:val="00E301C7"/>
    <w:rsid w:val="00E30CC0"/>
    <w:rsid w:val="00E34898"/>
    <w:rsid w:val="00E43A71"/>
    <w:rsid w:val="00E457FF"/>
    <w:rsid w:val="00E5077A"/>
    <w:rsid w:val="00E5081C"/>
    <w:rsid w:val="00E52282"/>
    <w:rsid w:val="00E5736B"/>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D34DA"/>
    <w:rsid w:val="00EE2C56"/>
    <w:rsid w:val="00EE2EFC"/>
    <w:rsid w:val="00EE409C"/>
    <w:rsid w:val="00EE6BBC"/>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58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2665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665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2665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665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66584"/>
    <w:pPr>
      <w:ind w:left="1701" w:hanging="1701"/>
      <w:outlineLvl w:val="4"/>
    </w:pPr>
    <w:rPr>
      <w:sz w:val="22"/>
    </w:rPr>
  </w:style>
  <w:style w:type="paragraph" w:styleId="Heading6">
    <w:name w:val="heading 6"/>
    <w:aliases w:val="T1,Header 6"/>
    <w:basedOn w:val="H6"/>
    <w:next w:val="Normal"/>
    <w:link w:val="Heading6Char"/>
    <w:qFormat/>
    <w:rsid w:val="00266584"/>
    <w:pPr>
      <w:outlineLvl w:val="5"/>
    </w:pPr>
  </w:style>
  <w:style w:type="paragraph" w:styleId="Heading7">
    <w:name w:val="heading 7"/>
    <w:aliases w:val="L7,Header 7"/>
    <w:basedOn w:val="H6"/>
    <w:next w:val="Normal"/>
    <w:link w:val="Heading7Char"/>
    <w:qFormat/>
    <w:rsid w:val="00266584"/>
    <w:pPr>
      <w:outlineLvl w:val="6"/>
    </w:pPr>
  </w:style>
  <w:style w:type="paragraph" w:styleId="Heading8">
    <w:name w:val="heading 8"/>
    <w:basedOn w:val="Heading1"/>
    <w:next w:val="Normal"/>
    <w:link w:val="Heading8Char"/>
    <w:qFormat/>
    <w:rsid w:val="00266584"/>
    <w:pPr>
      <w:ind w:left="0" w:firstLine="0"/>
      <w:outlineLvl w:val="7"/>
    </w:pPr>
  </w:style>
  <w:style w:type="paragraph" w:styleId="Heading9">
    <w:name w:val="heading 9"/>
    <w:aliases w:val="Figure Heading,FH"/>
    <w:basedOn w:val="Heading8"/>
    <w:next w:val="Normal"/>
    <w:link w:val="Heading9Char"/>
    <w:qFormat/>
    <w:rsid w:val="00266584"/>
    <w:pPr>
      <w:outlineLvl w:val="8"/>
    </w:pPr>
  </w:style>
  <w:style w:type="character" w:default="1" w:styleId="DefaultParagraphFont">
    <w:name w:val="Default Paragraph Font"/>
    <w:semiHidden/>
    <w:rsid w:val="00266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584"/>
  </w:style>
  <w:style w:type="paragraph" w:styleId="TOC8">
    <w:name w:val="toc 8"/>
    <w:basedOn w:val="TOC1"/>
    <w:uiPriority w:val="39"/>
    <w:rsid w:val="00266584"/>
    <w:pPr>
      <w:spacing w:before="180"/>
      <w:ind w:left="2693" w:hanging="2693"/>
    </w:pPr>
    <w:rPr>
      <w:b/>
    </w:rPr>
  </w:style>
  <w:style w:type="paragraph" w:styleId="TOC1">
    <w:name w:val="toc 1"/>
    <w:uiPriority w:val="39"/>
    <w:rsid w:val="002665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665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66584"/>
    <w:pPr>
      <w:ind w:left="1701" w:hanging="1701"/>
    </w:pPr>
  </w:style>
  <w:style w:type="paragraph" w:styleId="TOC4">
    <w:name w:val="toc 4"/>
    <w:basedOn w:val="TOC3"/>
    <w:rsid w:val="00266584"/>
    <w:pPr>
      <w:ind w:left="1418" w:hanging="1418"/>
    </w:pPr>
  </w:style>
  <w:style w:type="paragraph" w:styleId="TOC3">
    <w:name w:val="toc 3"/>
    <w:basedOn w:val="TOC2"/>
    <w:uiPriority w:val="39"/>
    <w:rsid w:val="00266584"/>
    <w:pPr>
      <w:ind w:left="1134" w:hanging="1134"/>
    </w:pPr>
  </w:style>
  <w:style w:type="paragraph" w:styleId="TOC2">
    <w:name w:val="toc 2"/>
    <w:basedOn w:val="TOC1"/>
    <w:uiPriority w:val="39"/>
    <w:rsid w:val="00266584"/>
    <w:pPr>
      <w:keepNext w:val="0"/>
      <w:spacing w:before="0"/>
      <w:ind w:left="851" w:hanging="851"/>
    </w:pPr>
    <w:rPr>
      <w:sz w:val="20"/>
    </w:rPr>
  </w:style>
  <w:style w:type="paragraph" w:styleId="Index2">
    <w:name w:val="index 2"/>
    <w:basedOn w:val="Index1"/>
    <w:rsid w:val="00266584"/>
    <w:pPr>
      <w:ind w:left="284"/>
    </w:pPr>
  </w:style>
  <w:style w:type="paragraph" w:styleId="Index1">
    <w:name w:val="index 1"/>
    <w:basedOn w:val="Normal"/>
    <w:rsid w:val="00266584"/>
    <w:pPr>
      <w:keepLines/>
      <w:spacing w:after="0"/>
    </w:pPr>
  </w:style>
  <w:style w:type="paragraph" w:customStyle="1" w:styleId="ZH">
    <w:name w:val="ZH"/>
    <w:rsid w:val="002665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66584"/>
    <w:pPr>
      <w:outlineLvl w:val="9"/>
    </w:pPr>
  </w:style>
  <w:style w:type="paragraph" w:styleId="ListNumber2">
    <w:name w:val="List Number 2"/>
    <w:basedOn w:val="ListNumber"/>
    <w:rsid w:val="00266584"/>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6658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2665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66584"/>
    <w:pPr>
      <w:keepLines/>
      <w:spacing w:after="0"/>
      <w:ind w:left="454" w:hanging="454"/>
    </w:pPr>
    <w:rPr>
      <w:sz w:val="16"/>
    </w:rPr>
  </w:style>
  <w:style w:type="paragraph" w:customStyle="1" w:styleId="TAH">
    <w:name w:val="TAH"/>
    <w:basedOn w:val="TAC"/>
    <w:link w:val="TAHCar"/>
    <w:rsid w:val="00266584"/>
    <w:rPr>
      <w:b/>
    </w:rPr>
  </w:style>
  <w:style w:type="paragraph" w:customStyle="1" w:styleId="TAC">
    <w:name w:val="TAC"/>
    <w:basedOn w:val="TAL"/>
    <w:link w:val="TACCar"/>
    <w:rsid w:val="00266584"/>
    <w:pPr>
      <w:jc w:val="center"/>
    </w:pPr>
  </w:style>
  <w:style w:type="paragraph" w:customStyle="1" w:styleId="TF">
    <w:name w:val="TF"/>
    <w:aliases w:val="left"/>
    <w:basedOn w:val="TH"/>
    <w:link w:val="TFChar"/>
    <w:rsid w:val="00266584"/>
    <w:pPr>
      <w:keepNext w:val="0"/>
      <w:spacing w:before="0" w:after="240"/>
    </w:pPr>
  </w:style>
  <w:style w:type="paragraph" w:customStyle="1" w:styleId="NO">
    <w:name w:val="NO"/>
    <w:basedOn w:val="Normal"/>
    <w:link w:val="NOChar"/>
    <w:rsid w:val="00266584"/>
    <w:pPr>
      <w:keepLines/>
      <w:ind w:left="1135" w:hanging="851"/>
    </w:pPr>
  </w:style>
  <w:style w:type="paragraph" w:styleId="TOC9">
    <w:name w:val="toc 9"/>
    <w:basedOn w:val="TOC8"/>
    <w:rsid w:val="00266584"/>
    <w:pPr>
      <w:ind w:left="1418" w:hanging="1418"/>
    </w:pPr>
  </w:style>
  <w:style w:type="paragraph" w:customStyle="1" w:styleId="EX">
    <w:name w:val="EX"/>
    <w:basedOn w:val="Normal"/>
    <w:link w:val="EXChar"/>
    <w:rsid w:val="00266584"/>
    <w:pPr>
      <w:keepLines/>
      <w:ind w:left="1702" w:hanging="1418"/>
    </w:pPr>
  </w:style>
  <w:style w:type="paragraph" w:customStyle="1" w:styleId="FP">
    <w:name w:val="FP"/>
    <w:basedOn w:val="Normal"/>
    <w:rsid w:val="00266584"/>
    <w:pPr>
      <w:spacing w:after="0"/>
    </w:pPr>
  </w:style>
  <w:style w:type="paragraph" w:customStyle="1" w:styleId="LD">
    <w:name w:val="LD"/>
    <w:rsid w:val="0026658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66584"/>
    <w:pPr>
      <w:spacing w:after="0"/>
    </w:pPr>
  </w:style>
  <w:style w:type="paragraph" w:customStyle="1" w:styleId="EW">
    <w:name w:val="EW"/>
    <w:basedOn w:val="EX"/>
    <w:rsid w:val="00266584"/>
    <w:pPr>
      <w:spacing w:after="0"/>
    </w:pPr>
  </w:style>
  <w:style w:type="paragraph" w:styleId="TOC6">
    <w:name w:val="toc 6"/>
    <w:basedOn w:val="TOC5"/>
    <w:next w:val="Normal"/>
    <w:rsid w:val="00266584"/>
    <w:pPr>
      <w:ind w:left="1985" w:hanging="1985"/>
    </w:pPr>
  </w:style>
  <w:style w:type="paragraph" w:styleId="TOC7">
    <w:name w:val="toc 7"/>
    <w:basedOn w:val="TOC6"/>
    <w:next w:val="Normal"/>
    <w:rsid w:val="00266584"/>
    <w:pPr>
      <w:ind w:left="2268" w:hanging="2268"/>
    </w:pPr>
  </w:style>
  <w:style w:type="paragraph" w:styleId="ListBullet2">
    <w:name w:val="List Bullet 2"/>
    <w:aliases w:val="lb2"/>
    <w:basedOn w:val="ListBullet"/>
    <w:link w:val="ListBullet2Char"/>
    <w:rsid w:val="00266584"/>
    <w:pPr>
      <w:ind w:left="851"/>
    </w:pPr>
  </w:style>
  <w:style w:type="paragraph" w:styleId="ListBullet3">
    <w:name w:val="List Bullet 3"/>
    <w:basedOn w:val="ListBullet2"/>
    <w:link w:val="ListBullet3Char"/>
    <w:rsid w:val="00266584"/>
    <w:pPr>
      <w:ind w:left="1135"/>
    </w:pPr>
  </w:style>
  <w:style w:type="paragraph" w:styleId="ListNumber">
    <w:name w:val="List Number"/>
    <w:basedOn w:val="List"/>
    <w:rsid w:val="00266584"/>
  </w:style>
  <w:style w:type="paragraph" w:customStyle="1" w:styleId="EQ">
    <w:name w:val="EQ"/>
    <w:basedOn w:val="Normal"/>
    <w:next w:val="Normal"/>
    <w:link w:val="EQChar"/>
    <w:rsid w:val="00266584"/>
    <w:pPr>
      <w:keepLines/>
      <w:tabs>
        <w:tab w:val="center" w:pos="4536"/>
        <w:tab w:val="right" w:pos="9072"/>
      </w:tabs>
    </w:pPr>
    <w:rPr>
      <w:noProof/>
    </w:rPr>
  </w:style>
  <w:style w:type="paragraph" w:customStyle="1" w:styleId="TH">
    <w:name w:val="TH"/>
    <w:basedOn w:val="Normal"/>
    <w:link w:val="THChar"/>
    <w:rsid w:val="00266584"/>
    <w:pPr>
      <w:keepNext/>
      <w:keepLines/>
      <w:spacing w:before="60"/>
      <w:jc w:val="center"/>
    </w:pPr>
    <w:rPr>
      <w:rFonts w:ascii="Arial" w:hAnsi="Arial"/>
      <w:b/>
    </w:rPr>
  </w:style>
  <w:style w:type="paragraph" w:customStyle="1" w:styleId="NF">
    <w:name w:val="NF"/>
    <w:basedOn w:val="NO"/>
    <w:rsid w:val="00266584"/>
    <w:pPr>
      <w:keepNext/>
      <w:spacing w:after="0"/>
    </w:pPr>
    <w:rPr>
      <w:rFonts w:ascii="Arial" w:hAnsi="Arial"/>
      <w:sz w:val="18"/>
    </w:rPr>
  </w:style>
  <w:style w:type="paragraph" w:customStyle="1" w:styleId="PL">
    <w:name w:val="PL"/>
    <w:link w:val="PLChar"/>
    <w:rsid w:val="00266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66584"/>
    <w:pPr>
      <w:jc w:val="right"/>
    </w:pPr>
  </w:style>
  <w:style w:type="paragraph" w:customStyle="1" w:styleId="H6">
    <w:name w:val="H6"/>
    <w:basedOn w:val="Heading5"/>
    <w:next w:val="Normal"/>
    <w:link w:val="H6Char"/>
    <w:rsid w:val="00266584"/>
    <w:pPr>
      <w:ind w:left="1985" w:hanging="1985"/>
      <w:outlineLvl w:val="9"/>
    </w:pPr>
    <w:rPr>
      <w:sz w:val="20"/>
    </w:rPr>
  </w:style>
  <w:style w:type="paragraph" w:customStyle="1" w:styleId="TAN">
    <w:name w:val="TAN"/>
    <w:basedOn w:val="TAL"/>
    <w:link w:val="TANChar"/>
    <w:rsid w:val="00266584"/>
    <w:pPr>
      <w:ind w:left="851" w:hanging="851"/>
    </w:pPr>
  </w:style>
  <w:style w:type="paragraph" w:customStyle="1" w:styleId="TAL">
    <w:name w:val="TAL"/>
    <w:basedOn w:val="Normal"/>
    <w:link w:val="TALChar"/>
    <w:rsid w:val="00266584"/>
    <w:pPr>
      <w:keepNext/>
      <w:keepLines/>
      <w:spacing w:after="0"/>
    </w:pPr>
    <w:rPr>
      <w:rFonts w:ascii="Arial" w:hAnsi="Arial"/>
      <w:sz w:val="18"/>
    </w:rPr>
  </w:style>
  <w:style w:type="paragraph" w:customStyle="1" w:styleId="ZA">
    <w:name w:val="ZA"/>
    <w:rsid w:val="002665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5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5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5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584"/>
    <w:pPr>
      <w:framePr w:wrap="notBeside" w:y="16161"/>
    </w:pPr>
  </w:style>
  <w:style w:type="character" w:customStyle="1" w:styleId="ZGSM">
    <w:name w:val="ZGSM"/>
    <w:rsid w:val="00266584"/>
  </w:style>
  <w:style w:type="paragraph" w:styleId="List2">
    <w:name w:val="List 2"/>
    <w:basedOn w:val="List"/>
    <w:link w:val="List2Char"/>
    <w:rsid w:val="00266584"/>
    <w:pPr>
      <w:ind w:left="851"/>
    </w:pPr>
  </w:style>
  <w:style w:type="paragraph" w:customStyle="1" w:styleId="ZG">
    <w:name w:val="ZG"/>
    <w:rsid w:val="002665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66584"/>
    <w:pPr>
      <w:ind w:left="1135"/>
    </w:pPr>
  </w:style>
  <w:style w:type="paragraph" w:styleId="List4">
    <w:name w:val="List 4"/>
    <w:basedOn w:val="List3"/>
    <w:rsid w:val="00266584"/>
    <w:pPr>
      <w:ind w:left="1418"/>
    </w:pPr>
  </w:style>
  <w:style w:type="paragraph" w:styleId="List5">
    <w:name w:val="List 5"/>
    <w:basedOn w:val="List4"/>
    <w:rsid w:val="00266584"/>
    <w:pPr>
      <w:ind w:left="1702"/>
    </w:pPr>
  </w:style>
  <w:style w:type="paragraph" w:customStyle="1" w:styleId="EditorsNote">
    <w:name w:val="Editor's Note"/>
    <w:aliases w:val="EN,Editor's Noteormal"/>
    <w:basedOn w:val="NO"/>
    <w:link w:val="EditorsNoteChar"/>
    <w:rsid w:val="00266584"/>
    <w:rPr>
      <w:color w:val="FF0000"/>
    </w:rPr>
  </w:style>
  <w:style w:type="paragraph" w:styleId="List">
    <w:name w:val="List"/>
    <w:basedOn w:val="Normal"/>
    <w:link w:val="ListChar"/>
    <w:rsid w:val="00266584"/>
    <w:pPr>
      <w:ind w:left="568" w:hanging="284"/>
    </w:pPr>
  </w:style>
  <w:style w:type="paragraph" w:styleId="ListBullet">
    <w:name w:val="List Bullet"/>
    <w:aliases w:val="UL"/>
    <w:basedOn w:val="List"/>
    <w:link w:val="ListBulletChar"/>
    <w:rsid w:val="00266584"/>
  </w:style>
  <w:style w:type="paragraph" w:styleId="ListBullet4">
    <w:name w:val="List Bullet 4"/>
    <w:basedOn w:val="ListBullet3"/>
    <w:rsid w:val="00266584"/>
    <w:pPr>
      <w:ind w:left="1418"/>
    </w:pPr>
  </w:style>
  <w:style w:type="paragraph" w:styleId="ListBullet5">
    <w:name w:val="List Bullet 5"/>
    <w:basedOn w:val="ListBullet4"/>
    <w:rsid w:val="00266584"/>
    <w:pPr>
      <w:ind w:left="1702"/>
    </w:pPr>
  </w:style>
  <w:style w:type="paragraph" w:customStyle="1" w:styleId="B10">
    <w:name w:val="B1"/>
    <w:basedOn w:val="List"/>
    <w:link w:val="B1Zchn"/>
    <w:rsid w:val="00266584"/>
  </w:style>
  <w:style w:type="paragraph" w:customStyle="1" w:styleId="B20">
    <w:name w:val="B2"/>
    <w:basedOn w:val="List2"/>
    <w:link w:val="B2Char"/>
    <w:rsid w:val="00266584"/>
  </w:style>
  <w:style w:type="paragraph" w:customStyle="1" w:styleId="B30">
    <w:name w:val="B3"/>
    <w:basedOn w:val="List3"/>
    <w:link w:val="B3Char"/>
    <w:rsid w:val="00266584"/>
  </w:style>
  <w:style w:type="paragraph" w:customStyle="1" w:styleId="B4">
    <w:name w:val="B4"/>
    <w:basedOn w:val="List4"/>
    <w:link w:val="B4Char"/>
    <w:rsid w:val="00266584"/>
  </w:style>
  <w:style w:type="paragraph" w:customStyle="1" w:styleId="B5">
    <w:name w:val="B5"/>
    <w:basedOn w:val="List5"/>
    <w:rsid w:val="00266584"/>
  </w:style>
  <w:style w:type="paragraph" w:styleId="Footer">
    <w:name w:val="footer"/>
    <w:aliases w:val="footer odd,footer,fo,pie de página"/>
    <w:basedOn w:val="Header"/>
    <w:link w:val="FooterChar"/>
    <w:rsid w:val="00266584"/>
    <w:pPr>
      <w:jc w:val="center"/>
    </w:pPr>
    <w:rPr>
      <w:i/>
    </w:rPr>
  </w:style>
  <w:style w:type="paragraph" w:customStyle="1" w:styleId="ZTD">
    <w:name w:val="ZTD"/>
    <w:basedOn w:val="ZB"/>
    <w:rsid w:val="002665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3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3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3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37"/>
      </w:numPr>
      <w:tabs>
        <w:tab w:val="clear" w:pos="720"/>
        <w:tab w:val="num" w:pos="644"/>
        <w:tab w:val="num" w:pos="926"/>
      </w:tabs>
      <w:ind w:left="926"/>
    </w:pPr>
    <w:rPr>
      <w:rFonts w:eastAsia="MS Mincho"/>
    </w:rPr>
  </w:style>
  <w:style w:type="paragraph" w:styleId="ListNumber4">
    <w:name w:val="List Number 4"/>
    <w:basedOn w:val="Normal"/>
    <w:rsid w:val="00BE61C4"/>
    <w:pPr>
      <w:numPr>
        <w:numId w:val="3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3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39"/>
      </w:numPr>
      <w:tabs>
        <w:tab w:val="clear" w:pos="1191"/>
        <w:tab w:val="num" w:pos="720"/>
      </w:tabs>
      <w:ind w:left="720" w:hanging="360"/>
    </w:pPr>
    <w:rPr>
      <w:lang w:eastAsia="ko-KR"/>
    </w:rPr>
  </w:style>
  <w:style w:type="paragraph" w:customStyle="1" w:styleId="B3">
    <w:name w:val="B3+"/>
    <w:basedOn w:val="B30"/>
    <w:rsid w:val="00BE61C4"/>
    <w:pPr>
      <w:numPr>
        <w:numId w:val="40"/>
      </w:numPr>
      <w:tabs>
        <w:tab w:val="clear" w:pos="1644"/>
        <w:tab w:val="left" w:pos="1134"/>
      </w:tabs>
      <w:ind w:left="927" w:hanging="360"/>
    </w:pPr>
    <w:rPr>
      <w:lang w:eastAsia="ko-KR"/>
    </w:rPr>
  </w:style>
  <w:style w:type="paragraph" w:customStyle="1" w:styleId="BN">
    <w:name w:val="BN"/>
    <w:basedOn w:val="Normal"/>
    <w:rsid w:val="00BE61C4"/>
    <w:pPr>
      <w:numPr>
        <w:numId w:val="41"/>
      </w:numPr>
      <w:tabs>
        <w:tab w:val="clear" w:pos="737"/>
      </w:tabs>
      <w:ind w:left="934" w:hanging="360"/>
    </w:pPr>
    <w:rPr>
      <w:lang w:eastAsia="ko-KR"/>
    </w:rPr>
  </w:style>
  <w:style w:type="paragraph" w:customStyle="1" w:styleId="TB1">
    <w:name w:val="TB1"/>
    <w:basedOn w:val="Normal"/>
    <w:qFormat/>
    <w:rsid w:val="00BE61C4"/>
    <w:pPr>
      <w:keepNext/>
      <w:keepLines/>
      <w:numPr>
        <w:numId w:val="4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4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TotalTime>
  <Pages>1</Pages>
  <Words>57877</Words>
  <Characters>329900</Characters>
  <Application>Microsoft Office Word</Application>
  <DocSecurity>0</DocSecurity>
  <Lines>2749</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3632</cp:lastModifiedBy>
  <cp:revision>146</cp:revision>
  <cp:lastPrinted>1899-12-31T23:00:00Z</cp:lastPrinted>
  <dcterms:created xsi:type="dcterms:W3CDTF">2022-06-21T16:34:00Z</dcterms:created>
  <dcterms:modified xsi:type="dcterms:W3CDTF">2023-06-29T18:53:00Z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