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DDC821" w14:textId="0865D6DD"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r w:rsidR="00013F77">
        <w:t>19</w:t>
      </w:r>
      <w:r w:rsidR="00455EB7" w:rsidRPr="00FD0425">
        <w:t>.0</w:t>
      </w:r>
      <w:r w:rsidRPr="00FD0425">
        <w:t xml:space="preserve"> </w:t>
      </w:r>
      <w:r w:rsidRPr="00FD0425">
        <w:rPr>
          <w:sz w:val="32"/>
        </w:rPr>
        <w:t>(</w:t>
      </w:r>
      <w:r w:rsidR="00CD1097" w:rsidRPr="00FD0425">
        <w:rPr>
          <w:sz w:val="32"/>
        </w:rPr>
        <w:t>20</w:t>
      </w:r>
      <w:r w:rsidR="00CD1097">
        <w:rPr>
          <w:sz w:val="32"/>
        </w:rPr>
        <w:t>24</w:t>
      </w:r>
      <w:r w:rsidR="0013138B" w:rsidRPr="00FD0425">
        <w:rPr>
          <w:sz w:val="32"/>
        </w:rPr>
        <w:t>-</w:t>
      </w:r>
      <w:r w:rsidR="00013F77">
        <w:rPr>
          <w:sz w:val="32"/>
        </w:rPr>
        <w:t>09</w:t>
      </w:r>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301672C3" w:rsidR="00054A22" w:rsidRPr="00FD0425" w:rsidRDefault="00AB0B46" w:rsidP="00054A22">
      <w:pPr>
        <w:pStyle w:val="ZU"/>
        <w:framePr w:h="4929" w:hRule="exact" w:wrap="notBeside"/>
        <w:tabs>
          <w:tab w:val="right" w:pos="10206"/>
        </w:tabs>
        <w:jc w:val="left"/>
      </w:pPr>
      <w:r>
        <w:rPr>
          <w:i/>
        </w:rPr>
        <w:drawing>
          <wp:inline distT="0" distB="0" distL="0" distR="0" wp14:anchorId="0B5D09DD" wp14:editId="33466ED3">
            <wp:extent cx="1195705" cy="11957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5705" cy="1195705"/>
                    </a:xfrm>
                    <a:prstGeom prst="rect">
                      <a:avLst/>
                    </a:prstGeom>
                    <a:noFill/>
                    <a:ln>
                      <a:noFill/>
                    </a:ln>
                  </pic:spPr>
                </pic:pic>
              </a:graphicData>
            </a:graphic>
          </wp:inline>
        </w:drawing>
      </w:r>
      <w:r w:rsidR="00054A22" w:rsidRPr="00FD0425">
        <w:tab/>
      </w:r>
      <w:r>
        <w:drawing>
          <wp:inline distT="0" distB="0" distL="0" distR="0" wp14:anchorId="0B5026F3" wp14:editId="2980D44A">
            <wp:extent cx="16586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8620" cy="914400"/>
                    </a:xfrm>
                    <a:prstGeom prst="rect">
                      <a:avLst/>
                    </a:prstGeom>
                    <a:noFill/>
                    <a:ln>
                      <a:noFill/>
                    </a:ln>
                  </pic:spPr>
                </pic:pic>
              </a:graphicData>
            </a:graphic>
          </wp:inline>
        </w:drawing>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rsidSect="00E61FD8">
          <w:footerReference w:type="default" r:id="rId11"/>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5"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2"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17B7F3BF"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CD1097" w:rsidRPr="00FD0425">
        <w:rPr>
          <w:noProof/>
          <w:sz w:val="18"/>
        </w:rPr>
        <w:t>20</w:t>
      </w:r>
      <w:r w:rsidR="00CD1097">
        <w:rPr>
          <w:noProof/>
          <w:sz w:val="18"/>
        </w:rPr>
        <w:t>24</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6" w:name="copyrightaddon"/>
      <w:bookmarkEnd w:id="6"/>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5"/>
    <w:p w14:paraId="57595E5F" w14:textId="77777777" w:rsidR="00080512" w:rsidRPr="00FD0425" w:rsidRDefault="00080512" w:rsidP="00B84D95">
      <w:pPr>
        <w:pStyle w:val="TT"/>
      </w:pPr>
      <w:r w:rsidRPr="00FD0425">
        <w:br w:type="page"/>
      </w:r>
      <w:r w:rsidRPr="00FD0425">
        <w:lastRenderedPageBreak/>
        <w:t>Contents</w:t>
      </w:r>
    </w:p>
    <w:p w14:paraId="48FBEFDA" w14:textId="495D6E09" w:rsidR="005762C2" w:rsidRDefault="008C2A11">
      <w:pPr>
        <w:pStyle w:val="TOC1"/>
        <w:rPr>
          <w:rFonts w:asciiTheme="minorHAnsi" w:hAnsiTheme="minorHAnsi" w:cstheme="minorBidi"/>
          <w:kern w:val="2"/>
          <w:sz w:val="24"/>
          <w:szCs w:val="24"/>
          <w14:ligatures w14:val="standardContextual"/>
        </w:rPr>
      </w:pPr>
      <w:r>
        <w:fldChar w:fldCharType="begin" w:fldLock="1"/>
      </w:r>
      <w:r>
        <w:instrText xml:space="preserve"> TOC \o "1-9" </w:instrText>
      </w:r>
      <w:r>
        <w:fldChar w:fldCharType="separate"/>
      </w:r>
      <w:r w:rsidR="005762C2">
        <w:t>Foreword</w:t>
      </w:r>
      <w:r w:rsidR="005762C2">
        <w:tab/>
      </w:r>
      <w:r w:rsidR="005762C2">
        <w:fldChar w:fldCharType="begin" w:fldLock="1"/>
      </w:r>
      <w:r w:rsidR="005762C2">
        <w:instrText xml:space="preserve"> PAGEREF _Toc175586583 \h </w:instrText>
      </w:r>
      <w:r w:rsidR="005762C2">
        <w:fldChar w:fldCharType="separate"/>
      </w:r>
      <w:r w:rsidR="005762C2">
        <w:t>12</w:t>
      </w:r>
      <w:r w:rsidR="005762C2">
        <w:fldChar w:fldCharType="end"/>
      </w:r>
    </w:p>
    <w:p w14:paraId="042D5EDB" w14:textId="334DAC22" w:rsidR="005762C2" w:rsidRDefault="005762C2">
      <w:pPr>
        <w:pStyle w:val="TOC1"/>
        <w:rPr>
          <w:rFonts w:asciiTheme="minorHAnsi" w:hAnsiTheme="minorHAnsi" w:cstheme="minorBidi"/>
          <w:kern w:val="2"/>
          <w:sz w:val="24"/>
          <w:szCs w:val="24"/>
          <w14:ligatures w14:val="standardContextual"/>
        </w:rPr>
      </w:pPr>
      <w:r>
        <w:t>1</w:t>
      </w:r>
      <w:r>
        <w:rPr>
          <w:rFonts w:asciiTheme="minorHAnsi" w:hAnsiTheme="minorHAnsi" w:cstheme="minorBidi"/>
          <w:kern w:val="2"/>
          <w:sz w:val="24"/>
          <w:szCs w:val="24"/>
          <w14:ligatures w14:val="standardContextual"/>
        </w:rPr>
        <w:tab/>
      </w:r>
      <w:r>
        <w:t>Scope</w:t>
      </w:r>
      <w:r>
        <w:tab/>
      </w:r>
      <w:r>
        <w:fldChar w:fldCharType="begin" w:fldLock="1"/>
      </w:r>
      <w:r>
        <w:instrText xml:space="preserve"> PAGEREF _Toc175586584 \h </w:instrText>
      </w:r>
      <w:r>
        <w:fldChar w:fldCharType="separate"/>
      </w:r>
      <w:r>
        <w:t>13</w:t>
      </w:r>
      <w:r>
        <w:fldChar w:fldCharType="end"/>
      </w:r>
    </w:p>
    <w:p w14:paraId="5B9CB72C" w14:textId="20E38EB3" w:rsidR="005762C2" w:rsidRDefault="005762C2">
      <w:pPr>
        <w:pStyle w:val="TOC1"/>
        <w:rPr>
          <w:rFonts w:asciiTheme="minorHAnsi" w:hAnsiTheme="minorHAnsi" w:cstheme="minorBidi"/>
          <w:kern w:val="2"/>
          <w:sz w:val="24"/>
          <w:szCs w:val="24"/>
          <w14:ligatures w14:val="standardContextual"/>
        </w:rPr>
      </w:pPr>
      <w:r>
        <w:t>2</w:t>
      </w:r>
      <w:r>
        <w:rPr>
          <w:rFonts w:asciiTheme="minorHAnsi" w:hAnsiTheme="minorHAnsi" w:cstheme="minorBidi"/>
          <w:kern w:val="2"/>
          <w:sz w:val="24"/>
          <w:szCs w:val="24"/>
          <w14:ligatures w14:val="standardContextual"/>
        </w:rPr>
        <w:tab/>
      </w:r>
      <w:r>
        <w:t>References</w:t>
      </w:r>
      <w:r>
        <w:tab/>
      </w:r>
      <w:r>
        <w:fldChar w:fldCharType="begin" w:fldLock="1"/>
      </w:r>
      <w:r>
        <w:instrText xml:space="preserve"> PAGEREF _Toc175586585 \h </w:instrText>
      </w:r>
      <w:r>
        <w:fldChar w:fldCharType="separate"/>
      </w:r>
      <w:r>
        <w:t>13</w:t>
      </w:r>
      <w:r>
        <w:fldChar w:fldCharType="end"/>
      </w:r>
    </w:p>
    <w:p w14:paraId="262BF4FE" w14:textId="7B33F7EA" w:rsidR="005762C2" w:rsidRDefault="005762C2">
      <w:pPr>
        <w:pStyle w:val="TOC1"/>
        <w:rPr>
          <w:rFonts w:asciiTheme="minorHAnsi" w:hAnsiTheme="minorHAnsi" w:cstheme="minorBidi"/>
          <w:kern w:val="2"/>
          <w:sz w:val="24"/>
          <w:szCs w:val="24"/>
          <w14:ligatures w14:val="standardContextual"/>
        </w:rPr>
      </w:pPr>
      <w:r>
        <w:t>3</w:t>
      </w:r>
      <w:r>
        <w:rPr>
          <w:rFonts w:asciiTheme="minorHAnsi" w:hAnsiTheme="minorHAnsi" w:cstheme="minorBidi"/>
          <w:kern w:val="2"/>
          <w:sz w:val="24"/>
          <w:szCs w:val="24"/>
          <w14:ligatures w14:val="standardContextual"/>
        </w:rPr>
        <w:tab/>
      </w:r>
      <w:r>
        <w:t>Definitions, symbols and abbreviations</w:t>
      </w:r>
      <w:r>
        <w:tab/>
      </w:r>
      <w:r>
        <w:fldChar w:fldCharType="begin" w:fldLock="1"/>
      </w:r>
      <w:r>
        <w:instrText xml:space="preserve"> PAGEREF _Toc175586586 \h </w:instrText>
      </w:r>
      <w:r>
        <w:fldChar w:fldCharType="separate"/>
      </w:r>
      <w:r>
        <w:t>15</w:t>
      </w:r>
      <w:r>
        <w:fldChar w:fldCharType="end"/>
      </w:r>
    </w:p>
    <w:p w14:paraId="7F627E39" w14:textId="5A4F13F6" w:rsidR="005762C2" w:rsidRDefault="005762C2">
      <w:pPr>
        <w:pStyle w:val="TOC2"/>
        <w:rPr>
          <w:rFonts w:asciiTheme="minorHAnsi" w:hAnsiTheme="minorHAnsi" w:cstheme="minorBidi"/>
          <w:kern w:val="2"/>
          <w:sz w:val="24"/>
          <w:szCs w:val="24"/>
          <w14:ligatures w14:val="standardContextual"/>
        </w:rPr>
      </w:pPr>
      <w:r>
        <w:t>3.1</w:t>
      </w:r>
      <w:r>
        <w:rPr>
          <w:rFonts w:asciiTheme="minorHAnsi" w:hAnsiTheme="minorHAnsi" w:cstheme="minorBidi"/>
          <w:kern w:val="2"/>
          <w:sz w:val="24"/>
          <w:szCs w:val="24"/>
          <w14:ligatures w14:val="standardContextual"/>
        </w:rPr>
        <w:tab/>
      </w:r>
      <w:r>
        <w:t>Definitions</w:t>
      </w:r>
      <w:r>
        <w:tab/>
      </w:r>
      <w:r>
        <w:fldChar w:fldCharType="begin" w:fldLock="1"/>
      </w:r>
      <w:r>
        <w:instrText xml:space="preserve"> PAGEREF _Toc175586587 \h </w:instrText>
      </w:r>
      <w:r>
        <w:fldChar w:fldCharType="separate"/>
      </w:r>
      <w:r>
        <w:t>15</w:t>
      </w:r>
      <w:r>
        <w:fldChar w:fldCharType="end"/>
      </w:r>
    </w:p>
    <w:p w14:paraId="00915BA1" w14:textId="1F1359C1" w:rsidR="005762C2" w:rsidRDefault="005762C2">
      <w:pPr>
        <w:pStyle w:val="TOC2"/>
        <w:rPr>
          <w:rFonts w:asciiTheme="minorHAnsi" w:hAnsiTheme="minorHAnsi" w:cstheme="minorBidi"/>
          <w:kern w:val="2"/>
          <w:sz w:val="24"/>
          <w:szCs w:val="24"/>
          <w14:ligatures w14:val="standardContextual"/>
        </w:rPr>
      </w:pPr>
      <w:r>
        <w:t>3.2</w:t>
      </w:r>
      <w:r>
        <w:rPr>
          <w:rFonts w:asciiTheme="minorHAnsi" w:hAnsiTheme="minorHAnsi" w:cstheme="minorBidi"/>
          <w:kern w:val="2"/>
          <w:sz w:val="24"/>
          <w:szCs w:val="24"/>
          <w14:ligatures w14:val="standardContextual"/>
        </w:rPr>
        <w:tab/>
      </w:r>
      <w:r>
        <w:t>Abbreviations</w:t>
      </w:r>
      <w:r>
        <w:tab/>
      </w:r>
      <w:r>
        <w:fldChar w:fldCharType="begin" w:fldLock="1"/>
      </w:r>
      <w:r>
        <w:instrText xml:space="preserve"> PAGEREF _Toc175586588 \h </w:instrText>
      </w:r>
      <w:r>
        <w:fldChar w:fldCharType="separate"/>
      </w:r>
      <w:r>
        <w:t>15</w:t>
      </w:r>
      <w:r>
        <w:fldChar w:fldCharType="end"/>
      </w:r>
    </w:p>
    <w:p w14:paraId="6374D9F9" w14:textId="17E4E2A6" w:rsidR="005762C2" w:rsidRDefault="005762C2">
      <w:pPr>
        <w:pStyle w:val="TOC1"/>
        <w:rPr>
          <w:rFonts w:asciiTheme="minorHAnsi" w:hAnsiTheme="minorHAnsi" w:cstheme="minorBidi"/>
          <w:kern w:val="2"/>
          <w:sz w:val="24"/>
          <w:szCs w:val="24"/>
          <w14:ligatures w14:val="standardContextual"/>
        </w:rPr>
      </w:pPr>
      <w:r>
        <w:t>4</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_Toc175586589 \h </w:instrText>
      </w:r>
      <w:r>
        <w:fldChar w:fldCharType="separate"/>
      </w:r>
      <w:r>
        <w:t>16</w:t>
      </w:r>
      <w:r>
        <w:fldChar w:fldCharType="end"/>
      </w:r>
    </w:p>
    <w:p w14:paraId="14DAFEED" w14:textId="455C0AE3" w:rsidR="005762C2" w:rsidRDefault="005762C2">
      <w:pPr>
        <w:pStyle w:val="TOC2"/>
        <w:rPr>
          <w:rFonts w:asciiTheme="minorHAnsi" w:hAnsiTheme="minorHAnsi" w:cstheme="minorBidi"/>
          <w:kern w:val="2"/>
          <w:sz w:val="24"/>
          <w:szCs w:val="24"/>
          <w14:ligatures w14:val="standardContextual"/>
        </w:rPr>
      </w:pPr>
      <w:r>
        <w:t>4.1</w:t>
      </w:r>
      <w:r>
        <w:rPr>
          <w:rFonts w:asciiTheme="minorHAnsi" w:hAnsiTheme="minorHAnsi" w:cstheme="minorBidi"/>
          <w:kern w:val="2"/>
          <w:sz w:val="24"/>
          <w:szCs w:val="24"/>
          <w14:ligatures w14:val="standardContextual"/>
        </w:rPr>
        <w:tab/>
      </w:r>
      <w:r>
        <w:t>Procedure specification principles</w:t>
      </w:r>
      <w:r>
        <w:tab/>
      </w:r>
      <w:r>
        <w:fldChar w:fldCharType="begin" w:fldLock="1"/>
      </w:r>
      <w:r>
        <w:instrText xml:space="preserve"> PAGEREF _Toc175586590 \h </w:instrText>
      </w:r>
      <w:r>
        <w:fldChar w:fldCharType="separate"/>
      </w:r>
      <w:r>
        <w:t>16</w:t>
      </w:r>
      <w:r>
        <w:fldChar w:fldCharType="end"/>
      </w:r>
    </w:p>
    <w:p w14:paraId="30728465" w14:textId="7910C8F5" w:rsidR="005762C2" w:rsidRDefault="005762C2">
      <w:pPr>
        <w:pStyle w:val="TOC2"/>
        <w:rPr>
          <w:rFonts w:asciiTheme="minorHAnsi" w:hAnsiTheme="minorHAnsi" w:cstheme="minorBidi"/>
          <w:kern w:val="2"/>
          <w:sz w:val="24"/>
          <w:szCs w:val="24"/>
          <w14:ligatures w14:val="standardContextual"/>
        </w:rPr>
      </w:pPr>
      <w:r>
        <w:t>4.2</w:t>
      </w:r>
      <w:r>
        <w:rPr>
          <w:rFonts w:asciiTheme="minorHAnsi" w:hAnsiTheme="minorHAnsi" w:cstheme="minorBidi"/>
          <w:kern w:val="2"/>
          <w:sz w:val="24"/>
          <w:szCs w:val="24"/>
          <w14:ligatures w14:val="standardContextual"/>
        </w:rPr>
        <w:tab/>
      </w:r>
      <w:r>
        <w:t>Forwards and backwards compatibility</w:t>
      </w:r>
      <w:r>
        <w:tab/>
      </w:r>
      <w:r>
        <w:fldChar w:fldCharType="begin" w:fldLock="1"/>
      </w:r>
      <w:r>
        <w:instrText xml:space="preserve"> PAGEREF _Toc175586591 \h </w:instrText>
      </w:r>
      <w:r>
        <w:fldChar w:fldCharType="separate"/>
      </w:r>
      <w:r>
        <w:t>16</w:t>
      </w:r>
      <w:r>
        <w:fldChar w:fldCharType="end"/>
      </w:r>
    </w:p>
    <w:p w14:paraId="344DD64E" w14:textId="38ACFC44" w:rsidR="005762C2" w:rsidRDefault="005762C2">
      <w:pPr>
        <w:pStyle w:val="TOC2"/>
        <w:rPr>
          <w:rFonts w:asciiTheme="minorHAnsi" w:hAnsiTheme="minorHAnsi" w:cstheme="minorBidi"/>
          <w:kern w:val="2"/>
          <w:sz w:val="24"/>
          <w:szCs w:val="24"/>
          <w14:ligatures w14:val="standardContextual"/>
        </w:rPr>
      </w:pPr>
      <w:r>
        <w:t>4.3</w:t>
      </w:r>
      <w:r>
        <w:rPr>
          <w:rFonts w:asciiTheme="minorHAnsi" w:hAnsiTheme="minorHAnsi" w:cstheme="minorBidi"/>
          <w:kern w:val="2"/>
          <w:sz w:val="24"/>
          <w:szCs w:val="24"/>
          <w14:ligatures w14:val="standardContextual"/>
        </w:rPr>
        <w:tab/>
      </w:r>
      <w:r>
        <w:t>Specification notations</w:t>
      </w:r>
      <w:r>
        <w:tab/>
      </w:r>
      <w:r>
        <w:fldChar w:fldCharType="begin" w:fldLock="1"/>
      </w:r>
      <w:r>
        <w:instrText xml:space="preserve"> PAGEREF _Toc175586592 \h </w:instrText>
      </w:r>
      <w:r>
        <w:fldChar w:fldCharType="separate"/>
      </w:r>
      <w:r>
        <w:t>17</w:t>
      </w:r>
      <w:r>
        <w:fldChar w:fldCharType="end"/>
      </w:r>
    </w:p>
    <w:p w14:paraId="29235058" w14:textId="154E203A" w:rsidR="005762C2" w:rsidRDefault="005762C2">
      <w:pPr>
        <w:pStyle w:val="TOC1"/>
        <w:rPr>
          <w:rFonts w:asciiTheme="minorHAnsi" w:hAnsiTheme="minorHAnsi" w:cstheme="minorBidi"/>
          <w:kern w:val="2"/>
          <w:sz w:val="24"/>
          <w:szCs w:val="24"/>
          <w14:ligatures w14:val="standardContextual"/>
        </w:rPr>
      </w:pPr>
      <w:r>
        <w:t>5</w:t>
      </w:r>
      <w:r>
        <w:rPr>
          <w:rFonts w:asciiTheme="minorHAnsi" w:hAnsiTheme="minorHAnsi" w:cstheme="minorBidi"/>
          <w:kern w:val="2"/>
          <w:sz w:val="24"/>
          <w:szCs w:val="24"/>
          <w14:ligatures w14:val="standardContextual"/>
        </w:rPr>
        <w:tab/>
      </w:r>
      <w:r>
        <w:t>XnAP services</w:t>
      </w:r>
      <w:r>
        <w:tab/>
      </w:r>
      <w:r>
        <w:fldChar w:fldCharType="begin" w:fldLock="1"/>
      </w:r>
      <w:r>
        <w:instrText xml:space="preserve"> PAGEREF _Toc175586593 \h </w:instrText>
      </w:r>
      <w:r>
        <w:fldChar w:fldCharType="separate"/>
      </w:r>
      <w:r>
        <w:t>17</w:t>
      </w:r>
      <w:r>
        <w:fldChar w:fldCharType="end"/>
      </w:r>
    </w:p>
    <w:p w14:paraId="4ACE09EC" w14:textId="770EB3E9" w:rsidR="005762C2" w:rsidRDefault="005762C2">
      <w:pPr>
        <w:pStyle w:val="TOC2"/>
        <w:rPr>
          <w:rFonts w:asciiTheme="minorHAnsi" w:hAnsiTheme="minorHAnsi" w:cstheme="minorBidi"/>
          <w:kern w:val="2"/>
          <w:sz w:val="24"/>
          <w:szCs w:val="24"/>
          <w14:ligatures w14:val="standardContextual"/>
        </w:rPr>
      </w:pPr>
      <w:r>
        <w:t>5.1</w:t>
      </w:r>
      <w:r>
        <w:rPr>
          <w:rFonts w:asciiTheme="minorHAnsi" w:hAnsiTheme="minorHAnsi" w:cstheme="minorBidi"/>
          <w:kern w:val="2"/>
          <w:sz w:val="24"/>
          <w:szCs w:val="24"/>
          <w14:ligatures w14:val="standardContextual"/>
        </w:rPr>
        <w:tab/>
      </w:r>
      <w:r>
        <w:t>XnAP procedure modules</w:t>
      </w:r>
      <w:r>
        <w:tab/>
      </w:r>
      <w:r>
        <w:fldChar w:fldCharType="begin" w:fldLock="1"/>
      </w:r>
      <w:r>
        <w:instrText xml:space="preserve"> PAGEREF _Toc175586594 \h </w:instrText>
      </w:r>
      <w:r>
        <w:fldChar w:fldCharType="separate"/>
      </w:r>
      <w:r>
        <w:t>17</w:t>
      </w:r>
      <w:r>
        <w:fldChar w:fldCharType="end"/>
      </w:r>
    </w:p>
    <w:p w14:paraId="5D5F8749" w14:textId="2ABDE545" w:rsidR="005762C2" w:rsidRDefault="005762C2">
      <w:pPr>
        <w:pStyle w:val="TOC2"/>
        <w:rPr>
          <w:rFonts w:asciiTheme="minorHAnsi" w:hAnsiTheme="minorHAnsi" w:cstheme="minorBidi"/>
          <w:kern w:val="2"/>
          <w:sz w:val="24"/>
          <w:szCs w:val="24"/>
          <w14:ligatures w14:val="standardContextual"/>
        </w:rPr>
      </w:pPr>
      <w:r>
        <w:t>5.2</w:t>
      </w:r>
      <w:r>
        <w:rPr>
          <w:rFonts w:asciiTheme="minorHAnsi" w:hAnsiTheme="minorHAnsi" w:cstheme="minorBidi"/>
          <w:kern w:val="2"/>
          <w:sz w:val="24"/>
          <w:szCs w:val="24"/>
          <w14:ligatures w14:val="standardContextual"/>
        </w:rPr>
        <w:tab/>
      </w:r>
      <w:r>
        <w:t>Parallel transactions</w:t>
      </w:r>
      <w:r>
        <w:tab/>
      </w:r>
      <w:r>
        <w:fldChar w:fldCharType="begin" w:fldLock="1"/>
      </w:r>
      <w:r>
        <w:instrText xml:space="preserve"> PAGEREF _Toc175586595 \h </w:instrText>
      </w:r>
      <w:r>
        <w:fldChar w:fldCharType="separate"/>
      </w:r>
      <w:r>
        <w:t>17</w:t>
      </w:r>
      <w:r>
        <w:fldChar w:fldCharType="end"/>
      </w:r>
    </w:p>
    <w:p w14:paraId="34D5F295" w14:textId="5121AAD3" w:rsidR="005762C2" w:rsidRDefault="005762C2">
      <w:pPr>
        <w:pStyle w:val="TOC1"/>
        <w:rPr>
          <w:rFonts w:asciiTheme="minorHAnsi" w:hAnsiTheme="minorHAnsi" w:cstheme="minorBidi"/>
          <w:kern w:val="2"/>
          <w:sz w:val="24"/>
          <w:szCs w:val="24"/>
          <w14:ligatures w14:val="standardContextual"/>
        </w:rPr>
      </w:pPr>
      <w:r>
        <w:t>6</w:t>
      </w:r>
      <w:r>
        <w:rPr>
          <w:rFonts w:asciiTheme="minorHAnsi"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_Toc175586596 \h </w:instrText>
      </w:r>
      <w:r>
        <w:fldChar w:fldCharType="separate"/>
      </w:r>
      <w:r>
        <w:t>17</w:t>
      </w:r>
      <w:r>
        <w:fldChar w:fldCharType="end"/>
      </w:r>
    </w:p>
    <w:p w14:paraId="0EC809A9" w14:textId="725886B8" w:rsidR="005762C2" w:rsidRDefault="005762C2">
      <w:pPr>
        <w:pStyle w:val="TOC1"/>
        <w:rPr>
          <w:rFonts w:asciiTheme="minorHAnsi" w:hAnsiTheme="minorHAnsi" w:cstheme="minorBidi"/>
          <w:kern w:val="2"/>
          <w:sz w:val="24"/>
          <w:szCs w:val="24"/>
          <w14:ligatures w14:val="standardContextual"/>
        </w:rPr>
      </w:pPr>
      <w:r>
        <w:t>7</w:t>
      </w:r>
      <w:r>
        <w:rPr>
          <w:rFonts w:asciiTheme="minorHAnsi" w:hAnsiTheme="minorHAnsi" w:cstheme="minorBidi"/>
          <w:kern w:val="2"/>
          <w:sz w:val="24"/>
          <w:szCs w:val="24"/>
          <w14:ligatures w14:val="standardContextual"/>
        </w:rPr>
        <w:tab/>
      </w:r>
      <w:r>
        <w:t>Functions of XnAP</w:t>
      </w:r>
      <w:r>
        <w:tab/>
      </w:r>
      <w:r>
        <w:fldChar w:fldCharType="begin" w:fldLock="1"/>
      </w:r>
      <w:r>
        <w:instrText xml:space="preserve"> PAGEREF _Toc175586597 \h </w:instrText>
      </w:r>
      <w:r>
        <w:fldChar w:fldCharType="separate"/>
      </w:r>
      <w:r>
        <w:t>17</w:t>
      </w:r>
      <w:r>
        <w:fldChar w:fldCharType="end"/>
      </w:r>
    </w:p>
    <w:p w14:paraId="2B274F78" w14:textId="529C7287" w:rsidR="005762C2" w:rsidRDefault="005762C2">
      <w:pPr>
        <w:pStyle w:val="TOC1"/>
        <w:rPr>
          <w:rFonts w:asciiTheme="minorHAnsi" w:hAnsiTheme="minorHAnsi" w:cstheme="minorBidi"/>
          <w:kern w:val="2"/>
          <w:sz w:val="24"/>
          <w:szCs w:val="24"/>
          <w14:ligatures w14:val="standardContextual"/>
        </w:rPr>
      </w:pPr>
      <w:r>
        <w:t>8</w:t>
      </w:r>
      <w:r>
        <w:rPr>
          <w:rFonts w:asciiTheme="minorHAnsi" w:hAnsiTheme="minorHAnsi" w:cstheme="minorBidi"/>
          <w:kern w:val="2"/>
          <w:sz w:val="24"/>
          <w:szCs w:val="24"/>
          <w14:ligatures w14:val="standardContextual"/>
        </w:rPr>
        <w:tab/>
      </w:r>
      <w:r>
        <w:t>XnAP procedures</w:t>
      </w:r>
      <w:r>
        <w:tab/>
      </w:r>
      <w:r>
        <w:fldChar w:fldCharType="begin" w:fldLock="1"/>
      </w:r>
      <w:r>
        <w:instrText xml:space="preserve"> PAGEREF _Toc175586598 \h </w:instrText>
      </w:r>
      <w:r>
        <w:fldChar w:fldCharType="separate"/>
      </w:r>
      <w:r>
        <w:t>18</w:t>
      </w:r>
      <w:r>
        <w:fldChar w:fldCharType="end"/>
      </w:r>
    </w:p>
    <w:p w14:paraId="1E20757A" w14:textId="3868BE2A" w:rsidR="005762C2" w:rsidRDefault="005762C2">
      <w:pPr>
        <w:pStyle w:val="TOC2"/>
        <w:rPr>
          <w:rFonts w:asciiTheme="minorHAnsi" w:hAnsiTheme="minorHAnsi" w:cstheme="minorBidi"/>
          <w:kern w:val="2"/>
          <w:sz w:val="24"/>
          <w:szCs w:val="24"/>
          <w14:ligatures w14:val="standardContextual"/>
        </w:rPr>
      </w:pPr>
      <w:r>
        <w:t>8.1</w:t>
      </w:r>
      <w:r>
        <w:rPr>
          <w:rFonts w:asciiTheme="minorHAnsi" w:hAnsiTheme="minorHAnsi" w:cstheme="minorBidi"/>
          <w:kern w:val="2"/>
          <w:sz w:val="24"/>
          <w:szCs w:val="24"/>
          <w14:ligatures w14:val="standardContextual"/>
        </w:rPr>
        <w:tab/>
      </w:r>
      <w:r>
        <w:t>Elementary procedures</w:t>
      </w:r>
      <w:r>
        <w:tab/>
      </w:r>
      <w:r>
        <w:fldChar w:fldCharType="begin" w:fldLock="1"/>
      </w:r>
      <w:r>
        <w:instrText xml:space="preserve"> PAGEREF _Toc175586599 \h </w:instrText>
      </w:r>
      <w:r>
        <w:fldChar w:fldCharType="separate"/>
      </w:r>
      <w:r>
        <w:t>18</w:t>
      </w:r>
      <w:r>
        <w:fldChar w:fldCharType="end"/>
      </w:r>
    </w:p>
    <w:p w14:paraId="5E479CB7" w14:textId="010352AE" w:rsidR="005762C2" w:rsidRDefault="005762C2">
      <w:pPr>
        <w:pStyle w:val="TOC2"/>
        <w:rPr>
          <w:rFonts w:asciiTheme="minorHAnsi" w:hAnsiTheme="minorHAnsi" w:cstheme="minorBidi"/>
          <w:kern w:val="2"/>
          <w:sz w:val="24"/>
          <w:szCs w:val="24"/>
          <w14:ligatures w14:val="standardContextual"/>
        </w:rPr>
      </w:pPr>
      <w:r>
        <w:t>8.2</w:t>
      </w:r>
      <w:r>
        <w:rPr>
          <w:rFonts w:asciiTheme="minorHAnsi" w:hAnsiTheme="minorHAnsi" w:cstheme="minorBidi"/>
          <w:kern w:val="2"/>
          <w:sz w:val="24"/>
          <w:szCs w:val="24"/>
          <w14:ligatures w14:val="standardContextual"/>
        </w:rPr>
        <w:tab/>
      </w:r>
      <w:r>
        <w:t>Basic mobility procedures</w:t>
      </w:r>
      <w:r>
        <w:tab/>
      </w:r>
      <w:r>
        <w:fldChar w:fldCharType="begin" w:fldLock="1"/>
      </w:r>
      <w:r>
        <w:instrText xml:space="preserve"> PAGEREF _Toc175586600 \h </w:instrText>
      </w:r>
      <w:r>
        <w:fldChar w:fldCharType="separate"/>
      </w:r>
      <w:r>
        <w:t>20</w:t>
      </w:r>
      <w:r>
        <w:fldChar w:fldCharType="end"/>
      </w:r>
    </w:p>
    <w:p w14:paraId="7C53F8AF" w14:textId="45E7686A" w:rsidR="005762C2" w:rsidRDefault="005762C2">
      <w:pPr>
        <w:pStyle w:val="TOC3"/>
        <w:rPr>
          <w:rFonts w:asciiTheme="minorHAnsi" w:hAnsiTheme="minorHAnsi" w:cstheme="minorBidi"/>
          <w:kern w:val="2"/>
          <w:sz w:val="24"/>
          <w:szCs w:val="24"/>
          <w14:ligatures w14:val="standardContextual"/>
        </w:rPr>
      </w:pPr>
      <w:r>
        <w:t>8.2.1</w:t>
      </w:r>
      <w:r>
        <w:rPr>
          <w:rFonts w:asciiTheme="minorHAnsi" w:hAnsiTheme="minorHAnsi" w:cstheme="minorBidi"/>
          <w:kern w:val="2"/>
          <w:sz w:val="24"/>
          <w:szCs w:val="24"/>
          <w14:ligatures w14:val="standardContextual"/>
        </w:rPr>
        <w:tab/>
      </w:r>
      <w:r>
        <w:t>Handover Preparation</w:t>
      </w:r>
      <w:r>
        <w:tab/>
      </w:r>
      <w:r>
        <w:fldChar w:fldCharType="begin" w:fldLock="1"/>
      </w:r>
      <w:r>
        <w:instrText xml:space="preserve"> PAGEREF _Toc175586601 \h </w:instrText>
      </w:r>
      <w:r>
        <w:fldChar w:fldCharType="separate"/>
      </w:r>
      <w:r>
        <w:t>20</w:t>
      </w:r>
      <w:r>
        <w:fldChar w:fldCharType="end"/>
      </w:r>
    </w:p>
    <w:p w14:paraId="3C785A78" w14:textId="3FA3A14C" w:rsidR="005762C2" w:rsidRDefault="005762C2">
      <w:pPr>
        <w:pStyle w:val="TOC4"/>
        <w:rPr>
          <w:rFonts w:asciiTheme="minorHAnsi" w:hAnsiTheme="minorHAnsi" w:cstheme="minorBidi"/>
          <w:kern w:val="2"/>
          <w:sz w:val="24"/>
          <w:szCs w:val="24"/>
          <w14:ligatures w14:val="standardContextual"/>
        </w:rPr>
      </w:pPr>
      <w:r>
        <w:t>8.2.1.1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_Toc175586602 \h </w:instrText>
      </w:r>
      <w:r>
        <w:fldChar w:fldCharType="separate"/>
      </w:r>
      <w:r>
        <w:t>20</w:t>
      </w:r>
      <w:r>
        <w:fldChar w:fldCharType="end"/>
      </w:r>
    </w:p>
    <w:p w14:paraId="70338209" w14:textId="0B4ECEDC" w:rsidR="005762C2" w:rsidRDefault="005762C2">
      <w:pPr>
        <w:pStyle w:val="TOC4"/>
        <w:rPr>
          <w:rFonts w:asciiTheme="minorHAnsi" w:hAnsiTheme="minorHAnsi" w:cstheme="minorBidi"/>
          <w:kern w:val="2"/>
          <w:sz w:val="24"/>
          <w:szCs w:val="24"/>
          <w14:ligatures w14:val="standardContextual"/>
        </w:rPr>
      </w:pPr>
      <w:r>
        <w:t>8.2.1.2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_Toc175586603 \h </w:instrText>
      </w:r>
      <w:r>
        <w:fldChar w:fldCharType="separate"/>
      </w:r>
      <w:r>
        <w:t>20</w:t>
      </w:r>
      <w:r>
        <w:fldChar w:fldCharType="end"/>
      </w:r>
    </w:p>
    <w:p w14:paraId="03108850" w14:textId="58F3923C" w:rsidR="005762C2" w:rsidRDefault="005762C2">
      <w:pPr>
        <w:pStyle w:val="TOC4"/>
        <w:rPr>
          <w:rFonts w:asciiTheme="minorHAnsi" w:hAnsiTheme="minorHAnsi" w:cstheme="minorBidi"/>
          <w:kern w:val="2"/>
          <w:sz w:val="24"/>
          <w:szCs w:val="24"/>
          <w14:ligatures w14:val="standardContextual"/>
        </w:rPr>
      </w:pPr>
      <w:r>
        <w:t>8.2.1.3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_Toc175586604 \h </w:instrText>
      </w:r>
      <w:r>
        <w:fldChar w:fldCharType="separate"/>
      </w:r>
      <w:r>
        <w:t>25</w:t>
      </w:r>
      <w:r>
        <w:fldChar w:fldCharType="end"/>
      </w:r>
    </w:p>
    <w:p w14:paraId="2C4A0E0D" w14:textId="0BCE8F88" w:rsidR="005762C2" w:rsidRDefault="005762C2">
      <w:pPr>
        <w:pStyle w:val="TOC4"/>
        <w:rPr>
          <w:rFonts w:asciiTheme="minorHAnsi" w:hAnsiTheme="minorHAnsi" w:cstheme="minorBidi"/>
          <w:kern w:val="2"/>
          <w:sz w:val="24"/>
          <w:szCs w:val="24"/>
          <w14:ligatures w14:val="standardContextual"/>
        </w:rPr>
      </w:pPr>
      <w:r>
        <w:t>8.2.1.4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_Toc175586605 \h </w:instrText>
      </w:r>
      <w:r>
        <w:fldChar w:fldCharType="separate"/>
      </w:r>
      <w:r>
        <w:t>25</w:t>
      </w:r>
      <w:r>
        <w:fldChar w:fldCharType="end"/>
      </w:r>
    </w:p>
    <w:p w14:paraId="3009C9EA" w14:textId="29681ADC" w:rsidR="005762C2" w:rsidRDefault="005762C2">
      <w:pPr>
        <w:pStyle w:val="TOC3"/>
        <w:rPr>
          <w:rFonts w:asciiTheme="minorHAnsi" w:hAnsiTheme="minorHAnsi" w:cstheme="minorBidi"/>
          <w:kern w:val="2"/>
          <w:sz w:val="24"/>
          <w:szCs w:val="24"/>
          <w14:ligatures w14:val="standardContextual"/>
        </w:rPr>
      </w:pPr>
      <w:r>
        <w:t>8.2.2</w:t>
      </w:r>
      <w:r>
        <w:rPr>
          <w:rFonts w:asciiTheme="minorHAnsi" w:hAnsiTheme="minorHAnsi" w:cstheme="minorBidi"/>
          <w:kern w:val="2"/>
          <w:sz w:val="24"/>
          <w:szCs w:val="24"/>
          <w14:ligatures w14:val="standardContextual"/>
        </w:rPr>
        <w:tab/>
      </w:r>
      <w:r>
        <w:t>SN Status Transfer</w:t>
      </w:r>
      <w:r>
        <w:tab/>
      </w:r>
      <w:r>
        <w:fldChar w:fldCharType="begin" w:fldLock="1"/>
      </w:r>
      <w:r>
        <w:instrText xml:space="preserve"> PAGEREF _Toc175586606 \h </w:instrText>
      </w:r>
      <w:r>
        <w:fldChar w:fldCharType="separate"/>
      </w:r>
      <w:r>
        <w:t>26</w:t>
      </w:r>
      <w:r>
        <w:fldChar w:fldCharType="end"/>
      </w:r>
    </w:p>
    <w:p w14:paraId="0293E18A" w14:textId="6998BCA9" w:rsidR="005762C2" w:rsidRDefault="005762C2">
      <w:pPr>
        <w:pStyle w:val="TOC4"/>
        <w:rPr>
          <w:rFonts w:asciiTheme="minorHAnsi" w:hAnsiTheme="minorHAnsi" w:cstheme="minorBidi"/>
          <w:kern w:val="2"/>
          <w:sz w:val="24"/>
          <w:szCs w:val="24"/>
          <w14:ligatures w14:val="standardContextual"/>
        </w:rPr>
      </w:pPr>
      <w:r>
        <w:t>8.2.2.1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_Toc175586607 \h </w:instrText>
      </w:r>
      <w:r>
        <w:fldChar w:fldCharType="separate"/>
      </w:r>
      <w:r>
        <w:t>26</w:t>
      </w:r>
      <w:r>
        <w:fldChar w:fldCharType="end"/>
      </w:r>
    </w:p>
    <w:p w14:paraId="7E402234" w14:textId="16509363" w:rsidR="005762C2" w:rsidRDefault="005762C2">
      <w:pPr>
        <w:pStyle w:val="TOC4"/>
        <w:rPr>
          <w:rFonts w:asciiTheme="minorHAnsi" w:hAnsiTheme="minorHAnsi" w:cstheme="minorBidi"/>
          <w:kern w:val="2"/>
          <w:sz w:val="24"/>
          <w:szCs w:val="24"/>
          <w14:ligatures w14:val="standardContextual"/>
        </w:rPr>
      </w:pPr>
      <w:r>
        <w:t>8.2.2.2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_Toc175586608 \h </w:instrText>
      </w:r>
      <w:r>
        <w:fldChar w:fldCharType="separate"/>
      </w:r>
      <w:r>
        <w:t>26</w:t>
      </w:r>
      <w:r>
        <w:fldChar w:fldCharType="end"/>
      </w:r>
    </w:p>
    <w:p w14:paraId="7D6D1223" w14:textId="53CFC983" w:rsidR="005762C2" w:rsidRDefault="005762C2">
      <w:pPr>
        <w:pStyle w:val="TOC4"/>
        <w:rPr>
          <w:rFonts w:asciiTheme="minorHAnsi" w:hAnsiTheme="minorHAnsi" w:cstheme="minorBidi"/>
          <w:kern w:val="2"/>
          <w:sz w:val="24"/>
          <w:szCs w:val="24"/>
          <w14:ligatures w14:val="standardContextual"/>
        </w:rPr>
      </w:pPr>
      <w:r>
        <w:t>8.2.2.3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_Toc175586609 \h </w:instrText>
      </w:r>
      <w:r>
        <w:fldChar w:fldCharType="separate"/>
      </w:r>
      <w:r>
        <w:t>27</w:t>
      </w:r>
      <w:r>
        <w:fldChar w:fldCharType="end"/>
      </w:r>
    </w:p>
    <w:p w14:paraId="5C5DB330" w14:textId="09270EBC" w:rsidR="005762C2" w:rsidRDefault="005762C2">
      <w:pPr>
        <w:pStyle w:val="TOC4"/>
        <w:rPr>
          <w:rFonts w:asciiTheme="minorHAnsi" w:hAnsiTheme="minorHAnsi" w:cstheme="minorBidi"/>
          <w:kern w:val="2"/>
          <w:sz w:val="24"/>
          <w:szCs w:val="24"/>
          <w14:ligatures w14:val="standardContextual"/>
        </w:rPr>
      </w:pPr>
      <w:r>
        <w:t>8.2.2.4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_Toc175586610 \h </w:instrText>
      </w:r>
      <w:r>
        <w:fldChar w:fldCharType="separate"/>
      </w:r>
      <w:r>
        <w:t>27</w:t>
      </w:r>
      <w:r>
        <w:fldChar w:fldCharType="end"/>
      </w:r>
    </w:p>
    <w:p w14:paraId="11B016A0" w14:textId="4BC319B6" w:rsidR="005762C2" w:rsidRDefault="005762C2">
      <w:pPr>
        <w:pStyle w:val="TOC3"/>
        <w:rPr>
          <w:rFonts w:asciiTheme="minorHAnsi" w:hAnsiTheme="minorHAnsi" w:cstheme="minorBidi"/>
          <w:kern w:val="2"/>
          <w:sz w:val="24"/>
          <w:szCs w:val="24"/>
          <w14:ligatures w14:val="standardContextual"/>
        </w:rPr>
      </w:pPr>
      <w:r>
        <w:t>8.2.3</w:t>
      </w:r>
      <w:r>
        <w:rPr>
          <w:rFonts w:asciiTheme="minorHAnsi" w:hAnsiTheme="minorHAnsi" w:cstheme="minorBidi"/>
          <w:kern w:val="2"/>
          <w:sz w:val="24"/>
          <w:szCs w:val="24"/>
          <w14:ligatures w14:val="standardContextual"/>
        </w:rPr>
        <w:tab/>
      </w:r>
      <w:r>
        <w:t>Handover Cancel</w:t>
      </w:r>
      <w:r>
        <w:tab/>
      </w:r>
      <w:r>
        <w:fldChar w:fldCharType="begin" w:fldLock="1"/>
      </w:r>
      <w:r>
        <w:instrText xml:space="preserve"> PAGEREF _Toc175586611 \h </w:instrText>
      </w:r>
      <w:r>
        <w:fldChar w:fldCharType="separate"/>
      </w:r>
      <w:r>
        <w:t>27</w:t>
      </w:r>
      <w:r>
        <w:fldChar w:fldCharType="end"/>
      </w:r>
    </w:p>
    <w:p w14:paraId="2B60B7F7" w14:textId="31E65D60" w:rsidR="005762C2" w:rsidRDefault="005762C2">
      <w:pPr>
        <w:pStyle w:val="TOC4"/>
        <w:rPr>
          <w:rFonts w:asciiTheme="minorHAnsi" w:hAnsiTheme="minorHAnsi" w:cstheme="minorBidi"/>
          <w:kern w:val="2"/>
          <w:sz w:val="24"/>
          <w:szCs w:val="24"/>
          <w14:ligatures w14:val="standardContextual"/>
        </w:rPr>
      </w:pPr>
      <w:r>
        <w:t>8.2.3.1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_Toc175586612 \h </w:instrText>
      </w:r>
      <w:r>
        <w:fldChar w:fldCharType="separate"/>
      </w:r>
      <w:r>
        <w:t>27</w:t>
      </w:r>
      <w:r>
        <w:fldChar w:fldCharType="end"/>
      </w:r>
    </w:p>
    <w:p w14:paraId="387E4F47" w14:textId="5A97AA83" w:rsidR="005762C2" w:rsidRDefault="005762C2">
      <w:pPr>
        <w:pStyle w:val="TOC4"/>
        <w:rPr>
          <w:rFonts w:asciiTheme="minorHAnsi" w:hAnsiTheme="minorHAnsi" w:cstheme="minorBidi"/>
          <w:kern w:val="2"/>
          <w:sz w:val="24"/>
          <w:szCs w:val="24"/>
          <w14:ligatures w14:val="standardContextual"/>
        </w:rPr>
      </w:pPr>
      <w:r>
        <w:t>8.2.3.2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_Toc175586613 \h </w:instrText>
      </w:r>
      <w:r>
        <w:fldChar w:fldCharType="separate"/>
      </w:r>
      <w:r>
        <w:t>27</w:t>
      </w:r>
      <w:r>
        <w:fldChar w:fldCharType="end"/>
      </w:r>
    </w:p>
    <w:p w14:paraId="60B43ABF" w14:textId="730A4E7B" w:rsidR="005762C2" w:rsidRDefault="005762C2">
      <w:pPr>
        <w:pStyle w:val="TOC4"/>
        <w:rPr>
          <w:rFonts w:asciiTheme="minorHAnsi" w:hAnsiTheme="minorHAnsi" w:cstheme="minorBidi"/>
          <w:kern w:val="2"/>
          <w:sz w:val="24"/>
          <w:szCs w:val="24"/>
          <w14:ligatures w14:val="standardContextual"/>
        </w:rPr>
      </w:pPr>
      <w:r>
        <w:t>8.2.3.3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_Toc175586614 \h </w:instrText>
      </w:r>
      <w:r>
        <w:fldChar w:fldCharType="separate"/>
      </w:r>
      <w:r>
        <w:t>28</w:t>
      </w:r>
      <w:r>
        <w:fldChar w:fldCharType="end"/>
      </w:r>
    </w:p>
    <w:p w14:paraId="7D3E9710" w14:textId="54477E2B" w:rsidR="005762C2" w:rsidRDefault="005762C2">
      <w:pPr>
        <w:pStyle w:val="TOC4"/>
        <w:rPr>
          <w:rFonts w:asciiTheme="minorHAnsi" w:hAnsiTheme="minorHAnsi" w:cstheme="minorBidi"/>
          <w:kern w:val="2"/>
          <w:sz w:val="24"/>
          <w:szCs w:val="24"/>
          <w14:ligatures w14:val="standardContextual"/>
        </w:rPr>
      </w:pPr>
      <w:r>
        <w:t>8.2.3.4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_Toc175586615 \h </w:instrText>
      </w:r>
      <w:r>
        <w:fldChar w:fldCharType="separate"/>
      </w:r>
      <w:r>
        <w:t>28</w:t>
      </w:r>
      <w:r>
        <w:fldChar w:fldCharType="end"/>
      </w:r>
    </w:p>
    <w:p w14:paraId="65362D4F" w14:textId="31FCFFF2" w:rsidR="005762C2" w:rsidRDefault="005762C2">
      <w:pPr>
        <w:pStyle w:val="TOC3"/>
        <w:rPr>
          <w:rFonts w:asciiTheme="minorHAnsi" w:hAnsiTheme="minorHAnsi" w:cstheme="minorBidi"/>
          <w:kern w:val="2"/>
          <w:sz w:val="24"/>
          <w:szCs w:val="24"/>
          <w14:ligatures w14:val="standardContextual"/>
        </w:rPr>
      </w:pPr>
      <w:r>
        <w:t>8.2.4</w:t>
      </w:r>
      <w:r>
        <w:rPr>
          <w:rFonts w:asciiTheme="minorHAnsi" w:hAnsiTheme="minorHAnsi" w:cstheme="minorBidi"/>
          <w:kern w:val="2"/>
          <w:sz w:val="24"/>
          <w:szCs w:val="24"/>
          <w14:ligatures w14:val="standardContextual"/>
        </w:rPr>
        <w:tab/>
      </w:r>
      <w:r>
        <w:t>Retrieve UE Context</w:t>
      </w:r>
      <w:r>
        <w:tab/>
      </w:r>
      <w:r>
        <w:fldChar w:fldCharType="begin" w:fldLock="1"/>
      </w:r>
      <w:r>
        <w:instrText xml:space="preserve"> PAGEREF _Toc175586616 \h </w:instrText>
      </w:r>
      <w:r>
        <w:fldChar w:fldCharType="separate"/>
      </w:r>
      <w:r>
        <w:t>28</w:t>
      </w:r>
      <w:r>
        <w:fldChar w:fldCharType="end"/>
      </w:r>
    </w:p>
    <w:p w14:paraId="6A750A23" w14:textId="74016176" w:rsidR="005762C2" w:rsidRDefault="005762C2">
      <w:pPr>
        <w:pStyle w:val="TOC4"/>
        <w:rPr>
          <w:rFonts w:asciiTheme="minorHAnsi" w:hAnsiTheme="minorHAnsi" w:cstheme="minorBidi"/>
          <w:kern w:val="2"/>
          <w:sz w:val="24"/>
          <w:szCs w:val="24"/>
          <w14:ligatures w14:val="standardContextual"/>
        </w:rPr>
      </w:pPr>
      <w:r>
        <w:t>8.2.4.1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_Toc175586617 \h </w:instrText>
      </w:r>
      <w:r>
        <w:fldChar w:fldCharType="separate"/>
      </w:r>
      <w:r>
        <w:t>28</w:t>
      </w:r>
      <w:r>
        <w:fldChar w:fldCharType="end"/>
      </w:r>
    </w:p>
    <w:p w14:paraId="2712C3C6" w14:textId="09DFA458" w:rsidR="005762C2" w:rsidRDefault="005762C2">
      <w:pPr>
        <w:pStyle w:val="TOC4"/>
        <w:rPr>
          <w:rFonts w:asciiTheme="minorHAnsi" w:hAnsiTheme="minorHAnsi" w:cstheme="minorBidi"/>
          <w:kern w:val="2"/>
          <w:sz w:val="24"/>
          <w:szCs w:val="24"/>
          <w14:ligatures w14:val="standardContextual"/>
        </w:rPr>
      </w:pPr>
      <w:r>
        <w:t>8.2.4.2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_Toc175586618 \h </w:instrText>
      </w:r>
      <w:r>
        <w:fldChar w:fldCharType="separate"/>
      </w:r>
      <w:r>
        <w:t>28</w:t>
      </w:r>
      <w:r>
        <w:fldChar w:fldCharType="end"/>
      </w:r>
    </w:p>
    <w:p w14:paraId="15ED3B5B" w14:textId="06D01461" w:rsidR="005762C2" w:rsidRDefault="005762C2">
      <w:pPr>
        <w:pStyle w:val="TOC4"/>
        <w:rPr>
          <w:rFonts w:asciiTheme="minorHAnsi" w:hAnsiTheme="minorHAnsi" w:cstheme="minorBidi"/>
          <w:kern w:val="2"/>
          <w:sz w:val="24"/>
          <w:szCs w:val="24"/>
          <w14:ligatures w14:val="standardContextual"/>
        </w:rPr>
      </w:pPr>
      <w:r>
        <w:t>8.2.4.3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_Toc175586619 \h </w:instrText>
      </w:r>
      <w:r>
        <w:fldChar w:fldCharType="separate"/>
      </w:r>
      <w:r>
        <w:t>30</w:t>
      </w:r>
      <w:r>
        <w:fldChar w:fldCharType="end"/>
      </w:r>
    </w:p>
    <w:p w14:paraId="490ABCEB" w14:textId="17AE2FF2" w:rsidR="005762C2" w:rsidRDefault="005762C2">
      <w:pPr>
        <w:pStyle w:val="TOC4"/>
        <w:rPr>
          <w:rFonts w:asciiTheme="minorHAnsi" w:hAnsiTheme="minorHAnsi" w:cstheme="minorBidi"/>
          <w:kern w:val="2"/>
          <w:sz w:val="24"/>
          <w:szCs w:val="24"/>
          <w14:ligatures w14:val="standardContextual"/>
        </w:rPr>
      </w:pPr>
      <w:r>
        <w:t>8.2.4.4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_Toc175586620 \h </w:instrText>
      </w:r>
      <w:r>
        <w:fldChar w:fldCharType="separate"/>
      </w:r>
      <w:r>
        <w:t>30</w:t>
      </w:r>
      <w:r>
        <w:fldChar w:fldCharType="end"/>
      </w:r>
    </w:p>
    <w:p w14:paraId="3BFE5950" w14:textId="3B2DE7A1" w:rsidR="005762C2" w:rsidRDefault="005762C2">
      <w:pPr>
        <w:pStyle w:val="TOC3"/>
        <w:rPr>
          <w:rFonts w:asciiTheme="minorHAnsi" w:hAnsiTheme="minorHAnsi" w:cstheme="minorBidi"/>
          <w:kern w:val="2"/>
          <w:sz w:val="24"/>
          <w:szCs w:val="24"/>
          <w14:ligatures w14:val="standardContextual"/>
        </w:rPr>
      </w:pPr>
      <w:r>
        <w:t>8.2.5</w:t>
      </w:r>
      <w:r>
        <w:rPr>
          <w:rFonts w:asciiTheme="minorHAnsi" w:hAnsiTheme="minorHAnsi" w:cstheme="minorBidi"/>
          <w:kern w:val="2"/>
          <w:sz w:val="24"/>
          <w:szCs w:val="24"/>
          <w14:ligatures w14:val="standardContextual"/>
        </w:rPr>
        <w:tab/>
      </w:r>
      <w:r>
        <w:t>RAN Paging</w:t>
      </w:r>
      <w:r>
        <w:tab/>
      </w:r>
      <w:r>
        <w:fldChar w:fldCharType="begin" w:fldLock="1"/>
      </w:r>
      <w:r>
        <w:instrText xml:space="preserve"> PAGEREF _Toc175586621 \h </w:instrText>
      </w:r>
      <w:r>
        <w:fldChar w:fldCharType="separate"/>
      </w:r>
      <w:r>
        <w:t>30</w:t>
      </w:r>
      <w:r>
        <w:fldChar w:fldCharType="end"/>
      </w:r>
    </w:p>
    <w:p w14:paraId="27B53904" w14:textId="62580A4F" w:rsidR="005762C2" w:rsidRDefault="005762C2">
      <w:pPr>
        <w:pStyle w:val="TOC4"/>
        <w:rPr>
          <w:rFonts w:asciiTheme="minorHAnsi" w:hAnsiTheme="minorHAnsi" w:cstheme="minorBidi"/>
          <w:kern w:val="2"/>
          <w:sz w:val="24"/>
          <w:szCs w:val="24"/>
          <w14:ligatures w14:val="standardContextual"/>
        </w:rPr>
      </w:pPr>
      <w:r>
        <w:t>8.2.5.1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_Toc175586622 \h </w:instrText>
      </w:r>
      <w:r>
        <w:fldChar w:fldCharType="separate"/>
      </w:r>
      <w:r>
        <w:t>30</w:t>
      </w:r>
      <w:r>
        <w:fldChar w:fldCharType="end"/>
      </w:r>
    </w:p>
    <w:p w14:paraId="6E5917F5" w14:textId="6F3DFF71" w:rsidR="005762C2" w:rsidRDefault="005762C2">
      <w:pPr>
        <w:pStyle w:val="TOC4"/>
        <w:rPr>
          <w:rFonts w:asciiTheme="minorHAnsi" w:hAnsiTheme="minorHAnsi" w:cstheme="minorBidi"/>
          <w:kern w:val="2"/>
          <w:sz w:val="24"/>
          <w:szCs w:val="24"/>
          <w14:ligatures w14:val="standardContextual"/>
        </w:rPr>
      </w:pPr>
      <w:r>
        <w:t>8.2.5.2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_Toc175586623 \h </w:instrText>
      </w:r>
      <w:r>
        <w:fldChar w:fldCharType="separate"/>
      </w:r>
      <w:r>
        <w:t>31</w:t>
      </w:r>
      <w:r>
        <w:fldChar w:fldCharType="end"/>
      </w:r>
    </w:p>
    <w:p w14:paraId="6AF8F31C" w14:textId="07F4CCC0" w:rsidR="005762C2" w:rsidRDefault="005762C2">
      <w:pPr>
        <w:pStyle w:val="TOC4"/>
        <w:rPr>
          <w:rFonts w:asciiTheme="minorHAnsi" w:hAnsiTheme="minorHAnsi" w:cstheme="minorBidi"/>
          <w:kern w:val="2"/>
          <w:sz w:val="24"/>
          <w:szCs w:val="24"/>
          <w14:ligatures w14:val="standardContextual"/>
        </w:rPr>
      </w:pPr>
      <w:r>
        <w:t>8.2.5.3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_Toc175586624 \h </w:instrText>
      </w:r>
      <w:r>
        <w:fldChar w:fldCharType="separate"/>
      </w:r>
      <w:r>
        <w:t>31</w:t>
      </w:r>
      <w:r>
        <w:fldChar w:fldCharType="end"/>
      </w:r>
    </w:p>
    <w:p w14:paraId="6B936298" w14:textId="39A23A3C" w:rsidR="005762C2" w:rsidRDefault="005762C2">
      <w:pPr>
        <w:pStyle w:val="TOC4"/>
        <w:rPr>
          <w:rFonts w:asciiTheme="minorHAnsi" w:hAnsiTheme="minorHAnsi" w:cstheme="minorBidi"/>
          <w:kern w:val="2"/>
          <w:sz w:val="24"/>
          <w:szCs w:val="24"/>
          <w14:ligatures w14:val="standardContextual"/>
        </w:rPr>
      </w:pPr>
      <w:r>
        <w:t>8.2.5.4</w:t>
      </w:r>
      <w:r>
        <w:rPr>
          <w:rFonts w:asciiTheme="minorHAnsi" w:hAnsiTheme="minorHAnsi" w:cstheme="minorBidi"/>
          <w:kern w:val="2"/>
          <w:sz w:val="24"/>
          <w:szCs w:val="24"/>
          <w14:ligatures w14:val="standardContextual"/>
        </w:rPr>
        <w:tab/>
      </w:r>
      <w:r>
        <w:t>Abnormal Condition</w:t>
      </w:r>
      <w:r>
        <w:tab/>
      </w:r>
      <w:r>
        <w:fldChar w:fldCharType="begin" w:fldLock="1"/>
      </w:r>
      <w:r>
        <w:instrText xml:space="preserve"> PAGEREF _Toc175586625 \h </w:instrText>
      </w:r>
      <w:r>
        <w:fldChar w:fldCharType="separate"/>
      </w:r>
      <w:r>
        <w:t>31</w:t>
      </w:r>
      <w:r>
        <w:fldChar w:fldCharType="end"/>
      </w:r>
    </w:p>
    <w:p w14:paraId="103A50F1" w14:textId="348B1BDE" w:rsidR="005762C2" w:rsidRDefault="005762C2">
      <w:pPr>
        <w:pStyle w:val="TOC3"/>
        <w:rPr>
          <w:rFonts w:asciiTheme="minorHAnsi" w:hAnsiTheme="minorHAnsi" w:cstheme="minorBidi"/>
          <w:kern w:val="2"/>
          <w:sz w:val="24"/>
          <w:szCs w:val="24"/>
          <w14:ligatures w14:val="standardContextual"/>
        </w:rPr>
      </w:pPr>
      <w:r>
        <w:t>8.2.6</w:t>
      </w:r>
      <w:r>
        <w:rPr>
          <w:rFonts w:asciiTheme="minorHAnsi" w:hAnsiTheme="minorHAnsi" w:cstheme="minorBidi"/>
          <w:kern w:val="2"/>
          <w:sz w:val="24"/>
          <w:szCs w:val="24"/>
          <w14:ligatures w14:val="standardContextual"/>
        </w:rPr>
        <w:tab/>
      </w:r>
      <w:r>
        <w:t>XN-U Address Indication</w:t>
      </w:r>
      <w:r>
        <w:tab/>
      </w:r>
      <w:r>
        <w:fldChar w:fldCharType="begin" w:fldLock="1"/>
      </w:r>
      <w:r>
        <w:instrText xml:space="preserve"> PAGEREF _Toc175586626 \h </w:instrText>
      </w:r>
      <w:r>
        <w:fldChar w:fldCharType="separate"/>
      </w:r>
      <w:r>
        <w:t>31</w:t>
      </w:r>
      <w:r>
        <w:fldChar w:fldCharType="end"/>
      </w:r>
    </w:p>
    <w:p w14:paraId="283FDA6F" w14:textId="35B5AED3" w:rsidR="005762C2" w:rsidRDefault="005762C2">
      <w:pPr>
        <w:pStyle w:val="TOC4"/>
        <w:rPr>
          <w:rFonts w:asciiTheme="minorHAnsi" w:hAnsiTheme="minorHAnsi" w:cstheme="minorBidi"/>
          <w:kern w:val="2"/>
          <w:sz w:val="24"/>
          <w:szCs w:val="24"/>
          <w14:ligatures w14:val="standardContextual"/>
        </w:rPr>
      </w:pPr>
      <w:r>
        <w:t>8.2.6.1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_Toc175586627 \h </w:instrText>
      </w:r>
      <w:r>
        <w:fldChar w:fldCharType="separate"/>
      </w:r>
      <w:r>
        <w:t>31</w:t>
      </w:r>
      <w:r>
        <w:fldChar w:fldCharType="end"/>
      </w:r>
    </w:p>
    <w:p w14:paraId="34ABA699" w14:textId="4BA7EFCF" w:rsidR="005762C2" w:rsidRDefault="005762C2">
      <w:pPr>
        <w:pStyle w:val="TOC4"/>
        <w:rPr>
          <w:rFonts w:asciiTheme="minorHAnsi" w:hAnsiTheme="minorHAnsi" w:cstheme="minorBidi"/>
          <w:kern w:val="2"/>
          <w:sz w:val="24"/>
          <w:szCs w:val="24"/>
          <w14:ligatures w14:val="standardContextual"/>
        </w:rPr>
      </w:pPr>
      <w:r>
        <w:t>8.2.6.2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_Toc175586628 \h </w:instrText>
      </w:r>
      <w:r>
        <w:fldChar w:fldCharType="separate"/>
      </w:r>
      <w:r>
        <w:t>32</w:t>
      </w:r>
      <w:r>
        <w:fldChar w:fldCharType="end"/>
      </w:r>
    </w:p>
    <w:p w14:paraId="3822FFFE" w14:textId="5F8ABFC0" w:rsidR="005762C2" w:rsidRDefault="005762C2">
      <w:pPr>
        <w:pStyle w:val="TOC4"/>
        <w:rPr>
          <w:rFonts w:asciiTheme="minorHAnsi" w:hAnsiTheme="minorHAnsi" w:cstheme="minorBidi"/>
          <w:kern w:val="2"/>
          <w:sz w:val="24"/>
          <w:szCs w:val="24"/>
          <w14:ligatures w14:val="standardContextual"/>
        </w:rPr>
      </w:pPr>
      <w:r>
        <w:t>8.2.6.3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_Toc175586629 \h </w:instrText>
      </w:r>
      <w:r>
        <w:fldChar w:fldCharType="separate"/>
      </w:r>
      <w:r>
        <w:t>33</w:t>
      </w:r>
      <w:r>
        <w:fldChar w:fldCharType="end"/>
      </w:r>
    </w:p>
    <w:p w14:paraId="31C386E5" w14:textId="2AA5A68B" w:rsidR="005762C2" w:rsidRDefault="005762C2">
      <w:pPr>
        <w:pStyle w:val="TOC4"/>
        <w:rPr>
          <w:rFonts w:asciiTheme="minorHAnsi" w:hAnsiTheme="minorHAnsi" w:cstheme="minorBidi"/>
          <w:kern w:val="2"/>
          <w:sz w:val="24"/>
          <w:szCs w:val="24"/>
          <w14:ligatures w14:val="standardContextual"/>
        </w:rPr>
      </w:pPr>
      <w:r>
        <w:t>8.2.6.4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_Toc175586630 \h </w:instrText>
      </w:r>
      <w:r>
        <w:fldChar w:fldCharType="separate"/>
      </w:r>
      <w:r>
        <w:t>33</w:t>
      </w:r>
      <w:r>
        <w:fldChar w:fldCharType="end"/>
      </w:r>
    </w:p>
    <w:p w14:paraId="351ACDF1" w14:textId="660FFBE4" w:rsidR="005762C2" w:rsidRDefault="005762C2">
      <w:pPr>
        <w:pStyle w:val="TOC3"/>
        <w:rPr>
          <w:rFonts w:asciiTheme="minorHAnsi" w:hAnsiTheme="minorHAnsi" w:cstheme="minorBidi"/>
          <w:kern w:val="2"/>
          <w:sz w:val="24"/>
          <w:szCs w:val="24"/>
          <w14:ligatures w14:val="standardContextual"/>
        </w:rPr>
      </w:pPr>
      <w:r>
        <w:t>8.2.7</w:t>
      </w:r>
      <w:r>
        <w:rPr>
          <w:rFonts w:asciiTheme="minorHAnsi" w:hAnsiTheme="minorHAnsi" w:cstheme="minorBidi"/>
          <w:kern w:val="2"/>
          <w:sz w:val="24"/>
          <w:szCs w:val="24"/>
          <w14:ligatures w14:val="standardContextual"/>
        </w:rPr>
        <w:tab/>
      </w:r>
      <w:r>
        <w:t>UE Context Release</w:t>
      </w:r>
      <w:r>
        <w:tab/>
      </w:r>
      <w:r>
        <w:fldChar w:fldCharType="begin" w:fldLock="1"/>
      </w:r>
      <w:r>
        <w:instrText xml:space="preserve"> PAGEREF _Toc175586631 \h </w:instrText>
      </w:r>
      <w:r>
        <w:fldChar w:fldCharType="separate"/>
      </w:r>
      <w:r>
        <w:t>33</w:t>
      </w:r>
      <w:r>
        <w:fldChar w:fldCharType="end"/>
      </w:r>
    </w:p>
    <w:p w14:paraId="605B6CB7" w14:textId="4B28E797" w:rsidR="005762C2" w:rsidRDefault="005762C2">
      <w:pPr>
        <w:pStyle w:val="TOC4"/>
        <w:rPr>
          <w:rFonts w:asciiTheme="minorHAnsi" w:hAnsiTheme="minorHAnsi" w:cstheme="minorBidi"/>
          <w:kern w:val="2"/>
          <w:sz w:val="24"/>
          <w:szCs w:val="24"/>
          <w14:ligatures w14:val="standardContextual"/>
        </w:rPr>
      </w:pPr>
      <w:r>
        <w:t>8.2.7.1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_Toc175586632 \h </w:instrText>
      </w:r>
      <w:r>
        <w:fldChar w:fldCharType="separate"/>
      </w:r>
      <w:r>
        <w:t>33</w:t>
      </w:r>
      <w:r>
        <w:fldChar w:fldCharType="end"/>
      </w:r>
    </w:p>
    <w:p w14:paraId="2E66A457" w14:textId="049A66DD" w:rsidR="005762C2" w:rsidRDefault="005762C2">
      <w:pPr>
        <w:pStyle w:val="TOC4"/>
        <w:rPr>
          <w:rFonts w:asciiTheme="minorHAnsi" w:hAnsiTheme="minorHAnsi" w:cstheme="minorBidi"/>
          <w:kern w:val="2"/>
          <w:sz w:val="24"/>
          <w:szCs w:val="24"/>
          <w14:ligatures w14:val="standardContextual"/>
        </w:rPr>
      </w:pPr>
      <w:r>
        <w:t>8.2.7.2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_Toc175586633 \h </w:instrText>
      </w:r>
      <w:r>
        <w:fldChar w:fldCharType="separate"/>
      </w:r>
      <w:r>
        <w:t>33</w:t>
      </w:r>
      <w:r>
        <w:fldChar w:fldCharType="end"/>
      </w:r>
    </w:p>
    <w:p w14:paraId="32BB5AC0" w14:textId="73DF7B04" w:rsidR="005762C2" w:rsidRDefault="005762C2">
      <w:pPr>
        <w:pStyle w:val="TOC4"/>
        <w:rPr>
          <w:rFonts w:asciiTheme="minorHAnsi" w:hAnsiTheme="minorHAnsi" w:cstheme="minorBidi"/>
          <w:kern w:val="2"/>
          <w:sz w:val="24"/>
          <w:szCs w:val="24"/>
          <w14:ligatures w14:val="standardContextual"/>
        </w:rPr>
      </w:pPr>
      <w:r>
        <w:t>8.2.7.3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_Toc175586634 \h </w:instrText>
      </w:r>
      <w:r>
        <w:fldChar w:fldCharType="separate"/>
      </w:r>
      <w:r>
        <w:t>34</w:t>
      </w:r>
      <w:r>
        <w:fldChar w:fldCharType="end"/>
      </w:r>
    </w:p>
    <w:p w14:paraId="5895339E" w14:textId="62D956D3" w:rsidR="005762C2" w:rsidRDefault="005762C2">
      <w:pPr>
        <w:pStyle w:val="TOC4"/>
        <w:rPr>
          <w:rFonts w:asciiTheme="minorHAnsi" w:hAnsiTheme="minorHAnsi" w:cstheme="minorBidi"/>
          <w:kern w:val="2"/>
          <w:sz w:val="24"/>
          <w:szCs w:val="24"/>
          <w14:ligatures w14:val="standardContextual"/>
        </w:rPr>
      </w:pPr>
      <w:r>
        <w:t>8.2.7.4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_Toc175586635 \h </w:instrText>
      </w:r>
      <w:r>
        <w:fldChar w:fldCharType="separate"/>
      </w:r>
      <w:r>
        <w:t>34</w:t>
      </w:r>
      <w:r>
        <w:fldChar w:fldCharType="end"/>
      </w:r>
    </w:p>
    <w:p w14:paraId="6EEA1341" w14:textId="421E4DBA" w:rsidR="005762C2" w:rsidRDefault="005762C2">
      <w:pPr>
        <w:pStyle w:val="TOC3"/>
        <w:rPr>
          <w:rFonts w:asciiTheme="minorHAnsi" w:hAnsiTheme="minorHAnsi" w:cstheme="minorBidi"/>
          <w:kern w:val="2"/>
          <w:sz w:val="24"/>
          <w:szCs w:val="24"/>
          <w14:ligatures w14:val="standardContextual"/>
        </w:rPr>
      </w:pPr>
      <w:r>
        <w:lastRenderedPageBreak/>
        <w:t>8.2.8</w:t>
      </w:r>
      <w:r>
        <w:rPr>
          <w:rFonts w:asciiTheme="minorHAnsi" w:hAnsiTheme="minorHAnsi" w:cstheme="minorBidi"/>
          <w:kern w:val="2"/>
          <w:sz w:val="24"/>
          <w:szCs w:val="24"/>
          <w14:ligatures w14:val="standardContextual"/>
        </w:rPr>
        <w:tab/>
      </w:r>
      <w:r>
        <w:t>Handover Success</w:t>
      </w:r>
      <w:r>
        <w:tab/>
      </w:r>
      <w:r>
        <w:fldChar w:fldCharType="begin" w:fldLock="1"/>
      </w:r>
      <w:r>
        <w:instrText xml:space="preserve"> PAGEREF _Toc175586636 \h </w:instrText>
      </w:r>
      <w:r>
        <w:fldChar w:fldCharType="separate"/>
      </w:r>
      <w:r>
        <w:t>35</w:t>
      </w:r>
      <w:r>
        <w:fldChar w:fldCharType="end"/>
      </w:r>
    </w:p>
    <w:p w14:paraId="24F1A32B" w14:textId="03B522CF" w:rsidR="005762C2" w:rsidRDefault="005762C2">
      <w:pPr>
        <w:pStyle w:val="TOC4"/>
        <w:rPr>
          <w:rFonts w:asciiTheme="minorHAnsi" w:hAnsiTheme="minorHAnsi" w:cstheme="minorBidi"/>
          <w:kern w:val="2"/>
          <w:sz w:val="24"/>
          <w:szCs w:val="24"/>
          <w14:ligatures w14:val="standardContextual"/>
        </w:rPr>
      </w:pPr>
      <w:r>
        <w:t>8.2.8.1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_Toc175586637 \h </w:instrText>
      </w:r>
      <w:r>
        <w:fldChar w:fldCharType="separate"/>
      </w:r>
      <w:r>
        <w:t>35</w:t>
      </w:r>
      <w:r>
        <w:fldChar w:fldCharType="end"/>
      </w:r>
    </w:p>
    <w:p w14:paraId="650D7A84" w14:textId="47DCF912" w:rsidR="005762C2" w:rsidRDefault="005762C2">
      <w:pPr>
        <w:pStyle w:val="TOC4"/>
        <w:rPr>
          <w:rFonts w:asciiTheme="minorHAnsi" w:hAnsiTheme="minorHAnsi" w:cstheme="minorBidi"/>
          <w:kern w:val="2"/>
          <w:sz w:val="24"/>
          <w:szCs w:val="24"/>
          <w14:ligatures w14:val="standardContextual"/>
        </w:rPr>
      </w:pPr>
      <w:r>
        <w:t>8.2.8.2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_Toc175586638 \h </w:instrText>
      </w:r>
      <w:r>
        <w:fldChar w:fldCharType="separate"/>
      </w:r>
      <w:r>
        <w:t>35</w:t>
      </w:r>
      <w:r>
        <w:fldChar w:fldCharType="end"/>
      </w:r>
    </w:p>
    <w:p w14:paraId="5122083F" w14:textId="16F512C4" w:rsidR="005762C2" w:rsidRDefault="005762C2">
      <w:pPr>
        <w:pStyle w:val="TOC4"/>
        <w:rPr>
          <w:rFonts w:asciiTheme="minorHAnsi" w:hAnsiTheme="minorHAnsi" w:cstheme="minorBidi"/>
          <w:kern w:val="2"/>
          <w:sz w:val="24"/>
          <w:szCs w:val="24"/>
          <w14:ligatures w14:val="standardContextual"/>
        </w:rPr>
      </w:pPr>
      <w:r>
        <w:t>8.2.8.3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_Toc175586639 \h </w:instrText>
      </w:r>
      <w:r>
        <w:fldChar w:fldCharType="separate"/>
      </w:r>
      <w:r>
        <w:t>35</w:t>
      </w:r>
      <w:r>
        <w:fldChar w:fldCharType="end"/>
      </w:r>
    </w:p>
    <w:p w14:paraId="21A3411D" w14:textId="53C97978" w:rsidR="005762C2" w:rsidRDefault="005762C2">
      <w:pPr>
        <w:pStyle w:val="TOC4"/>
        <w:rPr>
          <w:rFonts w:asciiTheme="minorHAnsi" w:hAnsiTheme="minorHAnsi" w:cstheme="minorBidi"/>
          <w:kern w:val="2"/>
          <w:sz w:val="24"/>
          <w:szCs w:val="24"/>
          <w14:ligatures w14:val="standardContextual"/>
        </w:rPr>
      </w:pPr>
      <w:r>
        <w:t>8.2.8.4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_Toc175586640 \h </w:instrText>
      </w:r>
      <w:r>
        <w:fldChar w:fldCharType="separate"/>
      </w:r>
      <w:r>
        <w:t>35</w:t>
      </w:r>
      <w:r>
        <w:fldChar w:fldCharType="end"/>
      </w:r>
    </w:p>
    <w:p w14:paraId="0F05C26A" w14:textId="4EEBFDE6" w:rsidR="005762C2" w:rsidRDefault="005762C2">
      <w:pPr>
        <w:pStyle w:val="TOC3"/>
        <w:rPr>
          <w:rFonts w:asciiTheme="minorHAnsi" w:hAnsiTheme="minorHAnsi" w:cstheme="minorBidi"/>
          <w:kern w:val="2"/>
          <w:sz w:val="24"/>
          <w:szCs w:val="24"/>
          <w14:ligatures w14:val="standardContextual"/>
        </w:rPr>
      </w:pPr>
      <w:r>
        <w:t>8.2.9</w:t>
      </w:r>
      <w:r>
        <w:rPr>
          <w:rFonts w:asciiTheme="minorHAnsi" w:hAnsiTheme="minorHAnsi" w:cstheme="minorBidi"/>
          <w:kern w:val="2"/>
          <w:sz w:val="24"/>
          <w:szCs w:val="24"/>
          <w14:ligatures w14:val="standardContextual"/>
        </w:rPr>
        <w:tab/>
      </w:r>
      <w:r>
        <w:t>Conditional Handover Cancel</w:t>
      </w:r>
      <w:r>
        <w:tab/>
      </w:r>
      <w:r>
        <w:fldChar w:fldCharType="begin" w:fldLock="1"/>
      </w:r>
      <w:r>
        <w:instrText xml:space="preserve"> PAGEREF _Toc175586641 \h </w:instrText>
      </w:r>
      <w:r>
        <w:fldChar w:fldCharType="separate"/>
      </w:r>
      <w:r>
        <w:t>35</w:t>
      </w:r>
      <w:r>
        <w:fldChar w:fldCharType="end"/>
      </w:r>
    </w:p>
    <w:p w14:paraId="6B001DEB" w14:textId="3BC511F1" w:rsidR="005762C2" w:rsidRDefault="005762C2">
      <w:pPr>
        <w:pStyle w:val="TOC4"/>
        <w:rPr>
          <w:rFonts w:asciiTheme="minorHAnsi" w:hAnsiTheme="minorHAnsi" w:cstheme="minorBidi"/>
          <w:kern w:val="2"/>
          <w:sz w:val="24"/>
          <w:szCs w:val="24"/>
          <w14:ligatures w14:val="standardContextual"/>
        </w:rPr>
      </w:pPr>
      <w:r>
        <w:t>8.2.9.1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_Toc175586642 \h </w:instrText>
      </w:r>
      <w:r>
        <w:fldChar w:fldCharType="separate"/>
      </w:r>
      <w:r>
        <w:t>35</w:t>
      </w:r>
      <w:r>
        <w:fldChar w:fldCharType="end"/>
      </w:r>
    </w:p>
    <w:p w14:paraId="7E88B029" w14:textId="04F32FF3" w:rsidR="005762C2" w:rsidRDefault="005762C2">
      <w:pPr>
        <w:pStyle w:val="TOC4"/>
        <w:rPr>
          <w:rFonts w:asciiTheme="minorHAnsi" w:hAnsiTheme="minorHAnsi" w:cstheme="minorBidi"/>
          <w:kern w:val="2"/>
          <w:sz w:val="24"/>
          <w:szCs w:val="24"/>
          <w14:ligatures w14:val="standardContextual"/>
        </w:rPr>
      </w:pPr>
      <w:r>
        <w:t>8.2.9.2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_Toc175586643 \h </w:instrText>
      </w:r>
      <w:r>
        <w:fldChar w:fldCharType="separate"/>
      </w:r>
      <w:r>
        <w:t>36</w:t>
      </w:r>
      <w:r>
        <w:fldChar w:fldCharType="end"/>
      </w:r>
    </w:p>
    <w:p w14:paraId="5CDB1565" w14:textId="274BF32D" w:rsidR="005762C2" w:rsidRDefault="005762C2">
      <w:pPr>
        <w:pStyle w:val="TOC4"/>
        <w:rPr>
          <w:rFonts w:asciiTheme="minorHAnsi" w:hAnsiTheme="minorHAnsi" w:cstheme="minorBidi"/>
          <w:kern w:val="2"/>
          <w:sz w:val="24"/>
          <w:szCs w:val="24"/>
          <w14:ligatures w14:val="standardContextual"/>
        </w:rPr>
      </w:pPr>
      <w:r>
        <w:t>8.2.9.3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_Toc175586644 \h </w:instrText>
      </w:r>
      <w:r>
        <w:fldChar w:fldCharType="separate"/>
      </w:r>
      <w:r>
        <w:t>36</w:t>
      </w:r>
      <w:r>
        <w:fldChar w:fldCharType="end"/>
      </w:r>
    </w:p>
    <w:p w14:paraId="5BD0B14F" w14:textId="26848E99" w:rsidR="005762C2" w:rsidRDefault="005762C2">
      <w:pPr>
        <w:pStyle w:val="TOC4"/>
        <w:rPr>
          <w:rFonts w:asciiTheme="minorHAnsi" w:hAnsiTheme="minorHAnsi" w:cstheme="minorBidi"/>
          <w:kern w:val="2"/>
          <w:sz w:val="24"/>
          <w:szCs w:val="24"/>
          <w14:ligatures w14:val="standardContextual"/>
        </w:rPr>
      </w:pPr>
      <w:r>
        <w:t>8.2.9.4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_Toc175586645 \h </w:instrText>
      </w:r>
      <w:r>
        <w:fldChar w:fldCharType="separate"/>
      </w:r>
      <w:r>
        <w:t>36</w:t>
      </w:r>
      <w:r>
        <w:fldChar w:fldCharType="end"/>
      </w:r>
    </w:p>
    <w:p w14:paraId="702F19EF" w14:textId="472286D8" w:rsidR="005762C2" w:rsidRDefault="005762C2">
      <w:pPr>
        <w:pStyle w:val="TOC3"/>
        <w:rPr>
          <w:rFonts w:asciiTheme="minorHAnsi" w:hAnsiTheme="minorHAnsi" w:cstheme="minorBidi"/>
          <w:kern w:val="2"/>
          <w:sz w:val="24"/>
          <w:szCs w:val="24"/>
          <w14:ligatures w14:val="standardContextual"/>
        </w:rPr>
      </w:pPr>
      <w:r>
        <w:t>8.2.10</w:t>
      </w:r>
      <w:r>
        <w:rPr>
          <w:rFonts w:asciiTheme="minorHAnsi" w:hAnsiTheme="minorHAnsi" w:cstheme="minorBidi"/>
          <w:kern w:val="2"/>
          <w:sz w:val="24"/>
          <w:szCs w:val="24"/>
          <w14:ligatures w14:val="standardContextual"/>
        </w:rPr>
        <w:tab/>
      </w:r>
      <w:r>
        <w:t>Early Status Transfer</w:t>
      </w:r>
      <w:r>
        <w:tab/>
      </w:r>
      <w:r>
        <w:fldChar w:fldCharType="begin" w:fldLock="1"/>
      </w:r>
      <w:r>
        <w:instrText xml:space="preserve"> PAGEREF _Toc175586646 \h </w:instrText>
      </w:r>
      <w:r>
        <w:fldChar w:fldCharType="separate"/>
      </w:r>
      <w:r>
        <w:t>36</w:t>
      </w:r>
      <w:r>
        <w:fldChar w:fldCharType="end"/>
      </w:r>
    </w:p>
    <w:p w14:paraId="5A02D7CA" w14:textId="36472BCA" w:rsidR="005762C2" w:rsidRDefault="005762C2">
      <w:pPr>
        <w:pStyle w:val="TOC4"/>
        <w:rPr>
          <w:rFonts w:asciiTheme="minorHAnsi" w:hAnsiTheme="minorHAnsi" w:cstheme="minorBidi"/>
          <w:kern w:val="2"/>
          <w:sz w:val="24"/>
          <w:szCs w:val="24"/>
          <w14:ligatures w14:val="standardContextual"/>
        </w:rPr>
      </w:pPr>
      <w:r>
        <w:t>8.2.10.1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_Toc175586647 \h </w:instrText>
      </w:r>
      <w:r>
        <w:fldChar w:fldCharType="separate"/>
      </w:r>
      <w:r>
        <w:t>36</w:t>
      </w:r>
      <w:r>
        <w:fldChar w:fldCharType="end"/>
      </w:r>
    </w:p>
    <w:p w14:paraId="3A1D44DD" w14:textId="4480CB3D" w:rsidR="005762C2" w:rsidRDefault="005762C2">
      <w:pPr>
        <w:pStyle w:val="TOC4"/>
        <w:rPr>
          <w:rFonts w:asciiTheme="minorHAnsi" w:hAnsiTheme="minorHAnsi" w:cstheme="minorBidi"/>
          <w:kern w:val="2"/>
          <w:sz w:val="24"/>
          <w:szCs w:val="24"/>
          <w14:ligatures w14:val="standardContextual"/>
        </w:rPr>
      </w:pPr>
      <w:r>
        <w:t>8.2.10.2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_Toc175586648 \h </w:instrText>
      </w:r>
      <w:r>
        <w:fldChar w:fldCharType="separate"/>
      </w:r>
      <w:r>
        <w:t>37</w:t>
      </w:r>
      <w:r>
        <w:fldChar w:fldCharType="end"/>
      </w:r>
    </w:p>
    <w:p w14:paraId="0FE79C05" w14:textId="2EEAFB3E" w:rsidR="005762C2" w:rsidRDefault="005762C2">
      <w:pPr>
        <w:pStyle w:val="TOC4"/>
        <w:rPr>
          <w:rFonts w:asciiTheme="minorHAnsi" w:hAnsiTheme="minorHAnsi" w:cstheme="minorBidi"/>
          <w:kern w:val="2"/>
          <w:sz w:val="24"/>
          <w:szCs w:val="24"/>
          <w14:ligatures w14:val="standardContextual"/>
        </w:rPr>
      </w:pPr>
      <w:r>
        <w:t>8.2.10.3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_Toc175586649 \h </w:instrText>
      </w:r>
      <w:r>
        <w:fldChar w:fldCharType="separate"/>
      </w:r>
      <w:r>
        <w:t>37</w:t>
      </w:r>
      <w:r>
        <w:fldChar w:fldCharType="end"/>
      </w:r>
    </w:p>
    <w:p w14:paraId="4359151A" w14:textId="6B174BB5" w:rsidR="005762C2" w:rsidRDefault="005762C2">
      <w:pPr>
        <w:pStyle w:val="TOC4"/>
        <w:rPr>
          <w:rFonts w:asciiTheme="minorHAnsi" w:hAnsiTheme="minorHAnsi" w:cstheme="minorBidi"/>
          <w:kern w:val="2"/>
          <w:sz w:val="24"/>
          <w:szCs w:val="24"/>
          <w14:ligatures w14:val="standardContextual"/>
        </w:rPr>
      </w:pPr>
      <w:r>
        <w:t>8.2.10.4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_Toc175586650 \h </w:instrText>
      </w:r>
      <w:r>
        <w:fldChar w:fldCharType="separate"/>
      </w:r>
      <w:r>
        <w:t>38</w:t>
      </w:r>
      <w:r>
        <w:fldChar w:fldCharType="end"/>
      </w:r>
    </w:p>
    <w:p w14:paraId="4B8B6382" w14:textId="236D4047" w:rsidR="005762C2" w:rsidRDefault="005762C2">
      <w:pPr>
        <w:pStyle w:val="TOC2"/>
        <w:rPr>
          <w:rFonts w:asciiTheme="minorHAnsi" w:hAnsiTheme="minorHAnsi" w:cstheme="minorBidi"/>
          <w:kern w:val="2"/>
          <w:sz w:val="24"/>
          <w:szCs w:val="24"/>
          <w14:ligatures w14:val="standardContextual"/>
        </w:rPr>
      </w:pPr>
      <w:r>
        <w:t>8.3</w:t>
      </w:r>
      <w:r>
        <w:rPr>
          <w:rFonts w:asciiTheme="minorHAnsi" w:hAnsiTheme="minorHAnsi" w:cstheme="minorBidi"/>
          <w:kern w:val="2"/>
          <w:sz w:val="24"/>
          <w:szCs w:val="24"/>
          <w14:ligatures w14:val="standardContextual"/>
        </w:rPr>
        <w:tab/>
      </w:r>
      <w:r>
        <w:t>Procedures for Dual Connectivity</w:t>
      </w:r>
      <w:r>
        <w:tab/>
      </w:r>
      <w:r>
        <w:fldChar w:fldCharType="begin" w:fldLock="1"/>
      </w:r>
      <w:r>
        <w:instrText xml:space="preserve"> PAGEREF _Toc175586651 \h </w:instrText>
      </w:r>
      <w:r>
        <w:fldChar w:fldCharType="separate"/>
      </w:r>
      <w:r>
        <w:t>38</w:t>
      </w:r>
      <w:r>
        <w:fldChar w:fldCharType="end"/>
      </w:r>
    </w:p>
    <w:p w14:paraId="3D753CA1" w14:textId="5C139A51" w:rsidR="005762C2" w:rsidRDefault="005762C2">
      <w:pPr>
        <w:pStyle w:val="TOC3"/>
        <w:rPr>
          <w:rFonts w:asciiTheme="minorHAnsi" w:hAnsiTheme="minorHAnsi" w:cstheme="minorBidi"/>
          <w:kern w:val="2"/>
          <w:sz w:val="24"/>
          <w:szCs w:val="24"/>
          <w14:ligatures w14:val="standardContextual"/>
        </w:rPr>
      </w:pPr>
      <w:r>
        <w:t>8.3.1</w:t>
      </w:r>
      <w:r>
        <w:rPr>
          <w:rFonts w:asciiTheme="minorHAnsi" w:hAnsiTheme="minorHAnsi" w:cstheme="minorBidi"/>
          <w:kern w:val="2"/>
          <w:sz w:val="24"/>
          <w:szCs w:val="24"/>
          <w14:ligatures w14:val="standardContextual"/>
        </w:rPr>
        <w:tab/>
      </w:r>
      <w:r>
        <w:t>S-NG-RAN node Addition Preparation</w:t>
      </w:r>
      <w:r>
        <w:tab/>
      </w:r>
      <w:r>
        <w:fldChar w:fldCharType="begin" w:fldLock="1"/>
      </w:r>
      <w:r>
        <w:instrText xml:space="preserve"> PAGEREF _Toc175586652 \h </w:instrText>
      </w:r>
      <w:r>
        <w:fldChar w:fldCharType="separate"/>
      </w:r>
      <w:r>
        <w:t>38</w:t>
      </w:r>
      <w:r>
        <w:fldChar w:fldCharType="end"/>
      </w:r>
    </w:p>
    <w:p w14:paraId="55A3D47D" w14:textId="779C348B" w:rsidR="005762C2" w:rsidRDefault="005762C2">
      <w:pPr>
        <w:pStyle w:val="TOC4"/>
        <w:rPr>
          <w:rFonts w:asciiTheme="minorHAnsi" w:hAnsiTheme="minorHAnsi" w:cstheme="minorBidi"/>
          <w:kern w:val="2"/>
          <w:sz w:val="24"/>
          <w:szCs w:val="24"/>
          <w14:ligatures w14:val="standardContextual"/>
        </w:rPr>
      </w:pPr>
      <w:r>
        <w:t>8.3.1.1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_Toc175586653 \h </w:instrText>
      </w:r>
      <w:r>
        <w:fldChar w:fldCharType="separate"/>
      </w:r>
      <w:r>
        <w:t>38</w:t>
      </w:r>
      <w:r>
        <w:fldChar w:fldCharType="end"/>
      </w:r>
    </w:p>
    <w:p w14:paraId="091B9DC0" w14:textId="26C84F82" w:rsidR="005762C2" w:rsidRDefault="005762C2">
      <w:pPr>
        <w:pStyle w:val="TOC4"/>
        <w:rPr>
          <w:rFonts w:asciiTheme="minorHAnsi" w:hAnsiTheme="minorHAnsi" w:cstheme="minorBidi"/>
          <w:kern w:val="2"/>
          <w:sz w:val="24"/>
          <w:szCs w:val="24"/>
          <w14:ligatures w14:val="standardContextual"/>
        </w:rPr>
      </w:pPr>
      <w:r>
        <w:t>8.3.1.2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_Toc175586654 \h </w:instrText>
      </w:r>
      <w:r>
        <w:fldChar w:fldCharType="separate"/>
      </w:r>
      <w:r>
        <w:t>38</w:t>
      </w:r>
      <w:r>
        <w:fldChar w:fldCharType="end"/>
      </w:r>
    </w:p>
    <w:p w14:paraId="037F762B" w14:textId="42319B2E" w:rsidR="005762C2" w:rsidRDefault="005762C2">
      <w:pPr>
        <w:pStyle w:val="TOC4"/>
        <w:rPr>
          <w:rFonts w:asciiTheme="minorHAnsi" w:hAnsiTheme="minorHAnsi" w:cstheme="minorBidi"/>
          <w:kern w:val="2"/>
          <w:sz w:val="24"/>
          <w:szCs w:val="24"/>
          <w14:ligatures w14:val="standardContextual"/>
        </w:rPr>
      </w:pPr>
      <w:r>
        <w:t>8.3.1.3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_Toc175586655 \h </w:instrText>
      </w:r>
      <w:r>
        <w:fldChar w:fldCharType="separate"/>
      </w:r>
      <w:r>
        <w:t>43</w:t>
      </w:r>
      <w:r>
        <w:fldChar w:fldCharType="end"/>
      </w:r>
    </w:p>
    <w:p w14:paraId="4BE4F190" w14:textId="55B1D1C0" w:rsidR="005762C2" w:rsidRDefault="005762C2">
      <w:pPr>
        <w:pStyle w:val="TOC4"/>
        <w:rPr>
          <w:rFonts w:asciiTheme="minorHAnsi" w:hAnsiTheme="minorHAnsi" w:cstheme="minorBidi"/>
          <w:kern w:val="2"/>
          <w:sz w:val="24"/>
          <w:szCs w:val="24"/>
          <w14:ligatures w14:val="standardContextual"/>
        </w:rPr>
      </w:pPr>
      <w:r>
        <w:t>8.3.1.4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_Toc175586656 \h </w:instrText>
      </w:r>
      <w:r>
        <w:fldChar w:fldCharType="separate"/>
      </w:r>
      <w:r>
        <w:t>43</w:t>
      </w:r>
      <w:r>
        <w:fldChar w:fldCharType="end"/>
      </w:r>
    </w:p>
    <w:p w14:paraId="29140605" w14:textId="3E0ABE3E" w:rsidR="005762C2" w:rsidRDefault="005762C2">
      <w:pPr>
        <w:pStyle w:val="TOC3"/>
        <w:rPr>
          <w:rFonts w:asciiTheme="minorHAnsi" w:hAnsiTheme="minorHAnsi" w:cstheme="minorBidi"/>
          <w:kern w:val="2"/>
          <w:sz w:val="24"/>
          <w:szCs w:val="24"/>
          <w14:ligatures w14:val="standardContextual"/>
        </w:rPr>
      </w:pPr>
      <w:r>
        <w:t>8.3.2</w:t>
      </w:r>
      <w:r>
        <w:rPr>
          <w:rFonts w:asciiTheme="minorHAnsi" w:hAnsiTheme="minorHAnsi" w:cstheme="minorBidi"/>
          <w:kern w:val="2"/>
          <w:sz w:val="24"/>
          <w:szCs w:val="24"/>
          <w14:ligatures w14:val="standardContextual"/>
        </w:rPr>
        <w:tab/>
      </w:r>
      <w:r>
        <w:t>S-NG-RAN node Reconfiguration Completion</w:t>
      </w:r>
      <w:r>
        <w:tab/>
      </w:r>
      <w:r>
        <w:fldChar w:fldCharType="begin" w:fldLock="1"/>
      </w:r>
      <w:r>
        <w:instrText xml:space="preserve"> PAGEREF _Toc175586657 \h </w:instrText>
      </w:r>
      <w:r>
        <w:fldChar w:fldCharType="separate"/>
      </w:r>
      <w:r>
        <w:t>44</w:t>
      </w:r>
      <w:r>
        <w:fldChar w:fldCharType="end"/>
      </w:r>
    </w:p>
    <w:p w14:paraId="0037A617" w14:textId="45C2C6E7" w:rsidR="005762C2" w:rsidRDefault="005762C2">
      <w:pPr>
        <w:pStyle w:val="TOC4"/>
        <w:rPr>
          <w:rFonts w:asciiTheme="minorHAnsi" w:hAnsiTheme="minorHAnsi" w:cstheme="minorBidi"/>
          <w:kern w:val="2"/>
          <w:sz w:val="24"/>
          <w:szCs w:val="24"/>
          <w14:ligatures w14:val="standardContextual"/>
        </w:rPr>
      </w:pPr>
      <w:r>
        <w:t>8.3.2.1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_Toc175586658 \h </w:instrText>
      </w:r>
      <w:r>
        <w:fldChar w:fldCharType="separate"/>
      </w:r>
      <w:r>
        <w:t>44</w:t>
      </w:r>
      <w:r>
        <w:fldChar w:fldCharType="end"/>
      </w:r>
    </w:p>
    <w:p w14:paraId="71EB83A3" w14:textId="4618A539" w:rsidR="005762C2" w:rsidRDefault="005762C2">
      <w:pPr>
        <w:pStyle w:val="TOC4"/>
        <w:rPr>
          <w:rFonts w:asciiTheme="minorHAnsi" w:hAnsiTheme="minorHAnsi" w:cstheme="minorBidi"/>
          <w:kern w:val="2"/>
          <w:sz w:val="24"/>
          <w:szCs w:val="24"/>
          <w14:ligatures w14:val="standardContextual"/>
        </w:rPr>
      </w:pPr>
      <w:r>
        <w:t>8.3.2.2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_Toc175586659 \h </w:instrText>
      </w:r>
      <w:r>
        <w:fldChar w:fldCharType="separate"/>
      </w:r>
      <w:r>
        <w:t>44</w:t>
      </w:r>
      <w:r>
        <w:fldChar w:fldCharType="end"/>
      </w:r>
    </w:p>
    <w:p w14:paraId="732608C3" w14:textId="78A19BE8" w:rsidR="005762C2" w:rsidRDefault="005762C2">
      <w:pPr>
        <w:pStyle w:val="TOC4"/>
        <w:rPr>
          <w:rFonts w:asciiTheme="minorHAnsi" w:hAnsiTheme="minorHAnsi" w:cstheme="minorBidi"/>
          <w:kern w:val="2"/>
          <w:sz w:val="24"/>
          <w:szCs w:val="24"/>
          <w14:ligatures w14:val="standardContextual"/>
        </w:rPr>
      </w:pPr>
      <w:r>
        <w:t>8.3.2.3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_Toc175586660 \h </w:instrText>
      </w:r>
      <w:r>
        <w:fldChar w:fldCharType="separate"/>
      </w:r>
      <w:r>
        <w:t>44</w:t>
      </w:r>
      <w:r>
        <w:fldChar w:fldCharType="end"/>
      </w:r>
    </w:p>
    <w:p w14:paraId="152B1582" w14:textId="0B5F08AE" w:rsidR="005762C2" w:rsidRDefault="005762C2">
      <w:pPr>
        <w:pStyle w:val="TOC3"/>
        <w:rPr>
          <w:rFonts w:asciiTheme="minorHAnsi" w:hAnsiTheme="minorHAnsi" w:cstheme="minorBidi"/>
          <w:kern w:val="2"/>
          <w:sz w:val="24"/>
          <w:szCs w:val="24"/>
          <w14:ligatures w14:val="standardContextual"/>
        </w:rPr>
      </w:pPr>
      <w:r>
        <w:t>8.3.3</w:t>
      </w:r>
      <w:r>
        <w:rPr>
          <w:rFonts w:asciiTheme="minorHAnsi" w:hAnsiTheme="minorHAnsi" w:cstheme="minorBidi"/>
          <w:kern w:val="2"/>
          <w:sz w:val="24"/>
          <w:szCs w:val="24"/>
          <w14:ligatures w14:val="standardContextual"/>
        </w:rPr>
        <w:tab/>
      </w:r>
      <w:r>
        <w:t>M-NG-RAN node initiated S-NG-RAN node Modification Preparation</w:t>
      </w:r>
      <w:r>
        <w:tab/>
      </w:r>
      <w:r>
        <w:fldChar w:fldCharType="begin" w:fldLock="1"/>
      </w:r>
      <w:r>
        <w:instrText xml:space="preserve"> PAGEREF _Toc175586661 \h </w:instrText>
      </w:r>
      <w:r>
        <w:fldChar w:fldCharType="separate"/>
      </w:r>
      <w:r>
        <w:t>44</w:t>
      </w:r>
      <w:r>
        <w:fldChar w:fldCharType="end"/>
      </w:r>
    </w:p>
    <w:p w14:paraId="30E4C8A9" w14:textId="3F04D95E" w:rsidR="005762C2" w:rsidRDefault="005762C2">
      <w:pPr>
        <w:pStyle w:val="TOC4"/>
        <w:rPr>
          <w:rFonts w:asciiTheme="minorHAnsi" w:hAnsiTheme="minorHAnsi" w:cstheme="minorBidi"/>
          <w:kern w:val="2"/>
          <w:sz w:val="24"/>
          <w:szCs w:val="24"/>
          <w14:ligatures w14:val="standardContextual"/>
        </w:rPr>
      </w:pPr>
      <w:r>
        <w:t>8.3.3.1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_Toc175586662 \h </w:instrText>
      </w:r>
      <w:r>
        <w:fldChar w:fldCharType="separate"/>
      </w:r>
      <w:r>
        <w:t>44</w:t>
      </w:r>
      <w:r>
        <w:fldChar w:fldCharType="end"/>
      </w:r>
    </w:p>
    <w:p w14:paraId="53F2CA38" w14:textId="267258F5" w:rsidR="005762C2" w:rsidRDefault="005762C2">
      <w:pPr>
        <w:pStyle w:val="TOC4"/>
        <w:rPr>
          <w:rFonts w:asciiTheme="minorHAnsi" w:hAnsiTheme="minorHAnsi" w:cstheme="minorBidi"/>
          <w:kern w:val="2"/>
          <w:sz w:val="24"/>
          <w:szCs w:val="24"/>
          <w14:ligatures w14:val="standardContextual"/>
        </w:rPr>
      </w:pPr>
      <w:r>
        <w:t>8.3.3.2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_Toc175586663 \h </w:instrText>
      </w:r>
      <w:r>
        <w:fldChar w:fldCharType="separate"/>
      </w:r>
      <w:r>
        <w:t>45</w:t>
      </w:r>
      <w:r>
        <w:fldChar w:fldCharType="end"/>
      </w:r>
    </w:p>
    <w:p w14:paraId="2444A37B" w14:textId="4BB0139A" w:rsidR="005762C2" w:rsidRDefault="005762C2">
      <w:pPr>
        <w:pStyle w:val="TOC4"/>
        <w:rPr>
          <w:rFonts w:asciiTheme="minorHAnsi" w:hAnsiTheme="minorHAnsi" w:cstheme="minorBidi"/>
          <w:kern w:val="2"/>
          <w:sz w:val="24"/>
          <w:szCs w:val="24"/>
          <w14:ligatures w14:val="standardContextual"/>
        </w:rPr>
      </w:pPr>
      <w:r>
        <w:t>8.3.3.3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_Toc175586664 \h </w:instrText>
      </w:r>
      <w:r>
        <w:fldChar w:fldCharType="separate"/>
      </w:r>
      <w:r>
        <w:t>52</w:t>
      </w:r>
      <w:r>
        <w:fldChar w:fldCharType="end"/>
      </w:r>
    </w:p>
    <w:p w14:paraId="7840770D" w14:textId="1E308859" w:rsidR="005762C2" w:rsidRDefault="005762C2">
      <w:pPr>
        <w:pStyle w:val="TOC4"/>
        <w:rPr>
          <w:rFonts w:asciiTheme="minorHAnsi" w:hAnsiTheme="minorHAnsi" w:cstheme="minorBidi"/>
          <w:kern w:val="2"/>
          <w:sz w:val="24"/>
          <w:szCs w:val="24"/>
          <w14:ligatures w14:val="standardContextual"/>
        </w:rPr>
      </w:pPr>
      <w:r>
        <w:t>8.3.3.4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_Toc175586665 \h </w:instrText>
      </w:r>
      <w:r>
        <w:fldChar w:fldCharType="separate"/>
      </w:r>
      <w:r>
        <w:t>52</w:t>
      </w:r>
      <w:r>
        <w:fldChar w:fldCharType="end"/>
      </w:r>
    </w:p>
    <w:p w14:paraId="5C2437F7" w14:textId="2818FDA6" w:rsidR="005762C2" w:rsidRDefault="005762C2">
      <w:pPr>
        <w:pStyle w:val="TOC3"/>
        <w:rPr>
          <w:rFonts w:asciiTheme="minorHAnsi" w:hAnsiTheme="minorHAnsi" w:cstheme="minorBidi"/>
          <w:kern w:val="2"/>
          <w:sz w:val="24"/>
          <w:szCs w:val="24"/>
          <w14:ligatures w14:val="standardContextual"/>
        </w:rPr>
      </w:pPr>
      <w:r>
        <w:t>8.3.4</w:t>
      </w:r>
      <w:r>
        <w:rPr>
          <w:rFonts w:asciiTheme="minorHAnsi" w:hAnsiTheme="minorHAnsi" w:cstheme="minorBidi"/>
          <w:kern w:val="2"/>
          <w:sz w:val="24"/>
          <w:szCs w:val="24"/>
          <w14:ligatures w14:val="standardContextual"/>
        </w:rPr>
        <w:tab/>
      </w:r>
      <w:r>
        <w:t>S-NG-RAN node initiated S-NG-RAN node Modification</w:t>
      </w:r>
      <w:r>
        <w:tab/>
      </w:r>
      <w:r>
        <w:fldChar w:fldCharType="begin" w:fldLock="1"/>
      </w:r>
      <w:r>
        <w:instrText xml:space="preserve"> PAGEREF _Toc175586666 \h </w:instrText>
      </w:r>
      <w:r>
        <w:fldChar w:fldCharType="separate"/>
      </w:r>
      <w:r>
        <w:t>53</w:t>
      </w:r>
      <w:r>
        <w:fldChar w:fldCharType="end"/>
      </w:r>
    </w:p>
    <w:p w14:paraId="7483DD83" w14:textId="5139CC0C" w:rsidR="005762C2" w:rsidRDefault="005762C2">
      <w:pPr>
        <w:pStyle w:val="TOC4"/>
        <w:rPr>
          <w:rFonts w:asciiTheme="minorHAnsi" w:hAnsiTheme="minorHAnsi" w:cstheme="minorBidi"/>
          <w:kern w:val="2"/>
          <w:sz w:val="24"/>
          <w:szCs w:val="24"/>
          <w14:ligatures w14:val="standardContextual"/>
        </w:rPr>
      </w:pPr>
      <w:r>
        <w:t>8.3.4.1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_Toc175586667 \h </w:instrText>
      </w:r>
      <w:r>
        <w:fldChar w:fldCharType="separate"/>
      </w:r>
      <w:r>
        <w:t>53</w:t>
      </w:r>
      <w:r>
        <w:fldChar w:fldCharType="end"/>
      </w:r>
    </w:p>
    <w:p w14:paraId="01D5E22E" w14:textId="70C4877F" w:rsidR="005762C2" w:rsidRDefault="005762C2">
      <w:pPr>
        <w:pStyle w:val="TOC4"/>
        <w:rPr>
          <w:rFonts w:asciiTheme="minorHAnsi" w:hAnsiTheme="minorHAnsi" w:cstheme="minorBidi"/>
          <w:kern w:val="2"/>
          <w:sz w:val="24"/>
          <w:szCs w:val="24"/>
          <w14:ligatures w14:val="standardContextual"/>
        </w:rPr>
      </w:pPr>
      <w:r>
        <w:t>8.3.4.2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_Toc175586668 \h </w:instrText>
      </w:r>
      <w:r>
        <w:fldChar w:fldCharType="separate"/>
      </w:r>
      <w:r>
        <w:t>54</w:t>
      </w:r>
      <w:r>
        <w:fldChar w:fldCharType="end"/>
      </w:r>
    </w:p>
    <w:p w14:paraId="0552AE4B" w14:textId="3CCD31E3" w:rsidR="005762C2" w:rsidRDefault="005762C2">
      <w:pPr>
        <w:pStyle w:val="TOC4"/>
        <w:rPr>
          <w:rFonts w:asciiTheme="minorHAnsi" w:hAnsiTheme="minorHAnsi" w:cstheme="minorBidi"/>
          <w:kern w:val="2"/>
          <w:sz w:val="24"/>
          <w:szCs w:val="24"/>
          <w14:ligatures w14:val="standardContextual"/>
        </w:rPr>
      </w:pPr>
      <w:r>
        <w:t>8.3.4.3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_Toc175586669 \h </w:instrText>
      </w:r>
      <w:r>
        <w:fldChar w:fldCharType="separate"/>
      </w:r>
      <w:r>
        <w:t>56</w:t>
      </w:r>
      <w:r>
        <w:fldChar w:fldCharType="end"/>
      </w:r>
    </w:p>
    <w:p w14:paraId="4FF533D6" w14:textId="5C21E44D" w:rsidR="005762C2" w:rsidRDefault="005762C2">
      <w:pPr>
        <w:pStyle w:val="TOC4"/>
        <w:rPr>
          <w:rFonts w:asciiTheme="minorHAnsi" w:hAnsiTheme="minorHAnsi" w:cstheme="minorBidi"/>
          <w:kern w:val="2"/>
          <w:sz w:val="24"/>
          <w:szCs w:val="24"/>
          <w14:ligatures w14:val="standardContextual"/>
        </w:rPr>
      </w:pPr>
      <w:r>
        <w:t>8.3.4.4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_Toc175586670 \h </w:instrText>
      </w:r>
      <w:r>
        <w:fldChar w:fldCharType="separate"/>
      </w:r>
      <w:r>
        <w:t>56</w:t>
      </w:r>
      <w:r>
        <w:fldChar w:fldCharType="end"/>
      </w:r>
    </w:p>
    <w:p w14:paraId="0CD2793E" w14:textId="3550E013" w:rsidR="005762C2" w:rsidRDefault="005762C2">
      <w:pPr>
        <w:pStyle w:val="TOC3"/>
        <w:rPr>
          <w:rFonts w:asciiTheme="minorHAnsi" w:hAnsiTheme="minorHAnsi" w:cstheme="minorBidi"/>
          <w:kern w:val="2"/>
          <w:sz w:val="24"/>
          <w:szCs w:val="24"/>
          <w14:ligatures w14:val="standardContextual"/>
        </w:rPr>
      </w:pPr>
      <w:r>
        <w:t>8.3.5</w:t>
      </w:r>
      <w:r>
        <w:rPr>
          <w:rFonts w:asciiTheme="minorHAnsi" w:hAnsiTheme="minorHAnsi" w:cstheme="minorBidi"/>
          <w:kern w:val="2"/>
          <w:sz w:val="24"/>
          <w:szCs w:val="24"/>
          <w14:ligatures w14:val="standardContextual"/>
        </w:rPr>
        <w:tab/>
      </w:r>
      <w:r>
        <w:t>S-NG-RAN node initiated S-NG-RAN node Change</w:t>
      </w:r>
      <w:r>
        <w:tab/>
      </w:r>
      <w:r>
        <w:fldChar w:fldCharType="begin" w:fldLock="1"/>
      </w:r>
      <w:r>
        <w:instrText xml:space="preserve"> PAGEREF _Toc175586671 \h </w:instrText>
      </w:r>
      <w:r>
        <w:fldChar w:fldCharType="separate"/>
      </w:r>
      <w:r>
        <w:t>57</w:t>
      </w:r>
      <w:r>
        <w:fldChar w:fldCharType="end"/>
      </w:r>
    </w:p>
    <w:p w14:paraId="01820848" w14:textId="2F01E976" w:rsidR="005762C2" w:rsidRDefault="005762C2">
      <w:pPr>
        <w:pStyle w:val="TOC4"/>
        <w:rPr>
          <w:rFonts w:asciiTheme="minorHAnsi" w:hAnsiTheme="minorHAnsi" w:cstheme="minorBidi"/>
          <w:kern w:val="2"/>
          <w:sz w:val="24"/>
          <w:szCs w:val="24"/>
          <w14:ligatures w14:val="standardContextual"/>
        </w:rPr>
      </w:pPr>
      <w:r>
        <w:t>8.3.5.1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_Toc175586672 \h </w:instrText>
      </w:r>
      <w:r>
        <w:fldChar w:fldCharType="separate"/>
      </w:r>
      <w:r>
        <w:t>57</w:t>
      </w:r>
      <w:r>
        <w:fldChar w:fldCharType="end"/>
      </w:r>
    </w:p>
    <w:p w14:paraId="748473F1" w14:textId="473F3B04" w:rsidR="005762C2" w:rsidRDefault="005762C2">
      <w:pPr>
        <w:pStyle w:val="TOC4"/>
        <w:rPr>
          <w:rFonts w:asciiTheme="minorHAnsi" w:hAnsiTheme="minorHAnsi" w:cstheme="minorBidi"/>
          <w:kern w:val="2"/>
          <w:sz w:val="24"/>
          <w:szCs w:val="24"/>
          <w14:ligatures w14:val="standardContextual"/>
        </w:rPr>
      </w:pPr>
      <w:r>
        <w:t>8.3.5.2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_Toc175586673 \h </w:instrText>
      </w:r>
      <w:r>
        <w:fldChar w:fldCharType="separate"/>
      </w:r>
      <w:r>
        <w:t>57</w:t>
      </w:r>
      <w:r>
        <w:fldChar w:fldCharType="end"/>
      </w:r>
    </w:p>
    <w:p w14:paraId="1860D0D3" w14:textId="538274BD" w:rsidR="005762C2" w:rsidRDefault="005762C2">
      <w:pPr>
        <w:pStyle w:val="TOC4"/>
        <w:rPr>
          <w:rFonts w:asciiTheme="minorHAnsi" w:hAnsiTheme="minorHAnsi" w:cstheme="minorBidi"/>
          <w:kern w:val="2"/>
          <w:sz w:val="24"/>
          <w:szCs w:val="24"/>
          <w14:ligatures w14:val="standardContextual"/>
        </w:rPr>
      </w:pPr>
      <w:r>
        <w:t>8.3.5.3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_Toc175586674 \h </w:instrText>
      </w:r>
      <w:r>
        <w:fldChar w:fldCharType="separate"/>
      </w:r>
      <w:r>
        <w:t>58</w:t>
      </w:r>
      <w:r>
        <w:fldChar w:fldCharType="end"/>
      </w:r>
    </w:p>
    <w:p w14:paraId="5537FFCC" w14:textId="5547003E" w:rsidR="005762C2" w:rsidRDefault="005762C2">
      <w:pPr>
        <w:pStyle w:val="TOC4"/>
        <w:rPr>
          <w:rFonts w:asciiTheme="minorHAnsi" w:hAnsiTheme="minorHAnsi" w:cstheme="minorBidi"/>
          <w:kern w:val="2"/>
          <w:sz w:val="24"/>
          <w:szCs w:val="24"/>
          <w14:ligatures w14:val="standardContextual"/>
        </w:rPr>
      </w:pPr>
      <w:r>
        <w:t>8.3.5.4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_Toc175586675 \h </w:instrText>
      </w:r>
      <w:r>
        <w:fldChar w:fldCharType="separate"/>
      </w:r>
      <w:r>
        <w:t>58</w:t>
      </w:r>
      <w:r>
        <w:fldChar w:fldCharType="end"/>
      </w:r>
    </w:p>
    <w:p w14:paraId="605D2A72" w14:textId="7389BC70" w:rsidR="005762C2" w:rsidRDefault="005762C2">
      <w:pPr>
        <w:pStyle w:val="TOC3"/>
        <w:rPr>
          <w:rFonts w:asciiTheme="minorHAnsi" w:hAnsiTheme="minorHAnsi" w:cstheme="minorBidi"/>
          <w:kern w:val="2"/>
          <w:sz w:val="24"/>
          <w:szCs w:val="24"/>
          <w14:ligatures w14:val="standardContextual"/>
        </w:rPr>
      </w:pPr>
      <w:r>
        <w:t>8.3.6</w:t>
      </w:r>
      <w:r>
        <w:rPr>
          <w:rFonts w:asciiTheme="minorHAnsi" w:hAnsiTheme="minorHAnsi" w:cstheme="minorBidi"/>
          <w:kern w:val="2"/>
          <w:sz w:val="24"/>
          <w:szCs w:val="24"/>
          <w14:ligatures w14:val="standardContextual"/>
        </w:rPr>
        <w:tab/>
      </w:r>
      <w:r>
        <w:t>M-NG-RAN node initiated S-NG-RAN node Release</w:t>
      </w:r>
      <w:r>
        <w:tab/>
      </w:r>
      <w:r>
        <w:fldChar w:fldCharType="begin" w:fldLock="1"/>
      </w:r>
      <w:r>
        <w:instrText xml:space="preserve"> PAGEREF _Toc175586676 \h </w:instrText>
      </w:r>
      <w:r>
        <w:fldChar w:fldCharType="separate"/>
      </w:r>
      <w:r>
        <w:t>58</w:t>
      </w:r>
      <w:r>
        <w:fldChar w:fldCharType="end"/>
      </w:r>
    </w:p>
    <w:p w14:paraId="7132427C" w14:textId="755AC79D" w:rsidR="005762C2" w:rsidRDefault="005762C2">
      <w:pPr>
        <w:pStyle w:val="TOC4"/>
        <w:rPr>
          <w:rFonts w:asciiTheme="minorHAnsi" w:hAnsiTheme="minorHAnsi" w:cstheme="minorBidi"/>
          <w:kern w:val="2"/>
          <w:sz w:val="24"/>
          <w:szCs w:val="24"/>
          <w14:ligatures w14:val="standardContextual"/>
        </w:rPr>
      </w:pPr>
      <w:r>
        <w:t>8.3.6.1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_Toc175586677 \h </w:instrText>
      </w:r>
      <w:r>
        <w:fldChar w:fldCharType="separate"/>
      </w:r>
      <w:r>
        <w:t>58</w:t>
      </w:r>
      <w:r>
        <w:fldChar w:fldCharType="end"/>
      </w:r>
    </w:p>
    <w:p w14:paraId="302D7E8B" w14:textId="3EDEAA8C" w:rsidR="005762C2" w:rsidRDefault="005762C2">
      <w:pPr>
        <w:pStyle w:val="TOC4"/>
        <w:rPr>
          <w:rFonts w:asciiTheme="minorHAnsi" w:hAnsiTheme="minorHAnsi" w:cstheme="minorBidi"/>
          <w:kern w:val="2"/>
          <w:sz w:val="24"/>
          <w:szCs w:val="24"/>
          <w14:ligatures w14:val="standardContextual"/>
        </w:rPr>
      </w:pPr>
      <w:r>
        <w:t>8.3.6.2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_Toc175586678 \h </w:instrText>
      </w:r>
      <w:r>
        <w:fldChar w:fldCharType="separate"/>
      </w:r>
      <w:r>
        <w:t>59</w:t>
      </w:r>
      <w:r>
        <w:fldChar w:fldCharType="end"/>
      </w:r>
    </w:p>
    <w:p w14:paraId="5C5C58C3" w14:textId="2F20D810" w:rsidR="005762C2" w:rsidRDefault="005762C2">
      <w:pPr>
        <w:pStyle w:val="TOC4"/>
        <w:rPr>
          <w:rFonts w:asciiTheme="minorHAnsi" w:hAnsiTheme="minorHAnsi" w:cstheme="minorBidi"/>
          <w:kern w:val="2"/>
          <w:sz w:val="24"/>
          <w:szCs w:val="24"/>
          <w14:ligatures w14:val="standardContextual"/>
        </w:rPr>
      </w:pPr>
      <w:r>
        <w:t>8.3.6.3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_Toc175586679 \h </w:instrText>
      </w:r>
      <w:r>
        <w:fldChar w:fldCharType="separate"/>
      </w:r>
      <w:r>
        <w:t>60</w:t>
      </w:r>
      <w:r>
        <w:fldChar w:fldCharType="end"/>
      </w:r>
    </w:p>
    <w:p w14:paraId="5DC60881" w14:textId="7F18BC17" w:rsidR="005762C2" w:rsidRDefault="005762C2">
      <w:pPr>
        <w:pStyle w:val="TOC4"/>
        <w:rPr>
          <w:rFonts w:asciiTheme="minorHAnsi" w:hAnsiTheme="minorHAnsi" w:cstheme="minorBidi"/>
          <w:kern w:val="2"/>
          <w:sz w:val="24"/>
          <w:szCs w:val="24"/>
          <w14:ligatures w14:val="standardContextual"/>
        </w:rPr>
      </w:pPr>
      <w:r>
        <w:t>8.3.6.4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_Toc175586680 \h </w:instrText>
      </w:r>
      <w:r>
        <w:fldChar w:fldCharType="separate"/>
      </w:r>
      <w:r>
        <w:t>60</w:t>
      </w:r>
      <w:r>
        <w:fldChar w:fldCharType="end"/>
      </w:r>
    </w:p>
    <w:p w14:paraId="11412AA3" w14:textId="1AC9539A" w:rsidR="005762C2" w:rsidRDefault="005762C2">
      <w:pPr>
        <w:pStyle w:val="TOC3"/>
        <w:rPr>
          <w:rFonts w:asciiTheme="minorHAnsi" w:hAnsiTheme="minorHAnsi" w:cstheme="minorBidi"/>
          <w:kern w:val="2"/>
          <w:sz w:val="24"/>
          <w:szCs w:val="24"/>
          <w14:ligatures w14:val="standardContextual"/>
        </w:rPr>
      </w:pPr>
      <w:r>
        <w:t>8.3.7</w:t>
      </w:r>
      <w:r>
        <w:rPr>
          <w:rFonts w:asciiTheme="minorHAnsi" w:hAnsiTheme="minorHAnsi" w:cstheme="minorBidi"/>
          <w:kern w:val="2"/>
          <w:sz w:val="24"/>
          <w:szCs w:val="24"/>
          <w14:ligatures w14:val="standardContextual"/>
        </w:rPr>
        <w:tab/>
      </w:r>
      <w:r>
        <w:t>S-NG-RAN node initiated S-NG-RAN node Release</w:t>
      </w:r>
      <w:r>
        <w:tab/>
      </w:r>
      <w:r>
        <w:fldChar w:fldCharType="begin" w:fldLock="1"/>
      </w:r>
      <w:r>
        <w:instrText xml:space="preserve"> PAGEREF _Toc175586681 \h </w:instrText>
      </w:r>
      <w:r>
        <w:fldChar w:fldCharType="separate"/>
      </w:r>
      <w:r>
        <w:t>60</w:t>
      </w:r>
      <w:r>
        <w:fldChar w:fldCharType="end"/>
      </w:r>
    </w:p>
    <w:p w14:paraId="0C0D66AA" w14:textId="0A59A1FC" w:rsidR="005762C2" w:rsidRDefault="005762C2">
      <w:pPr>
        <w:pStyle w:val="TOC4"/>
        <w:rPr>
          <w:rFonts w:asciiTheme="minorHAnsi" w:hAnsiTheme="minorHAnsi" w:cstheme="minorBidi"/>
          <w:kern w:val="2"/>
          <w:sz w:val="24"/>
          <w:szCs w:val="24"/>
          <w14:ligatures w14:val="standardContextual"/>
        </w:rPr>
      </w:pPr>
      <w:r>
        <w:t>8.3.7.1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_Toc175586682 \h </w:instrText>
      </w:r>
      <w:r>
        <w:fldChar w:fldCharType="separate"/>
      </w:r>
      <w:r>
        <w:t>60</w:t>
      </w:r>
      <w:r>
        <w:fldChar w:fldCharType="end"/>
      </w:r>
    </w:p>
    <w:p w14:paraId="79284B1D" w14:textId="3470DE07" w:rsidR="005762C2" w:rsidRDefault="005762C2">
      <w:pPr>
        <w:pStyle w:val="TOC4"/>
        <w:rPr>
          <w:rFonts w:asciiTheme="minorHAnsi" w:hAnsiTheme="minorHAnsi" w:cstheme="minorBidi"/>
          <w:kern w:val="2"/>
          <w:sz w:val="24"/>
          <w:szCs w:val="24"/>
          <w14:ligatures w14:val="standardContextual"/>
        </w:rPr>
      </w:pPr>
      <w:r>
        <w:t>8.3.7.2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_Toc175586683 \h </w:instrText>
      </w:r>
      <w:r>
        <w:fldChar w:fldCharType="separate"/>
      </w:r>
      <w:r>
        <w:t>60</w:t>
      </w:r>
      <w:r>
        <w:fldChar w:fldCharType="end"/>
      </w:r>
    </w:p>
    <w:p w14:paraId="19D6A30E" w14:textId="12A9AEF6" w:rsidR="005762C2" w:rsidRDefault="005762C2">
      <w:pPr>
        <w:pStyle w:val="TOC4"/>
        <w:rPr>
          <w:rFonts w:asciiTheme="minorHAnsi" w:hAnsiTheme="minorHAnsi" w:cstheme="minorBidi"/>
          <w:kern w:val="2"/>
          <w:sz w:val="24"/>
          <w:szCs w:val="24"/>
          <w14:ligatures w14:val="standardContextual"/>
        </w:rPr>
      </w:pPr>
      <w:r>
        <w:t>8.3.7.3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_Toc175586684 \h </w:instrText>
      </w:r>
      <w:r>
        <w:fldChar w:fldCharType="separate"/>
      </w:r>
      <w:r>
        <w:t>61</w:t>
      </w:r>
      <w:r>
        <w:fldChar w:fldCharType="end"/>
      </w:r>
    </w:p>
    <w:p w14:paraId="5A3A0BF4" w14:textId="75A59B20" w:rsidR="005762C2" w:rsidRDefault="005762C2">
      <w:pPr>
        <w:pStyle w:val="TOC4"/>
        <w:rPr>
          <w:rFonts w:asciiTheme="minorHAnsi" w:hAnsiTheme="minorHAnsi" w:cstheme="minorBidi"/>
          <w:kern w:val="2"/>
          <w:sz w:val="24"/>
          <w:szCs w:val="24"/>
          <w14:ligatures w14:val="standardContextual"/>
        </w:rPr>
      </w:pPr>
      <w:r>
        <w:t>8.3.7.4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_Toc175586685 \h </w:instrText>
      </w:r>
      <w:r>
        <w:fldChar w:fldCharType="separate"/>
      </w:r>
      <w:r>
        <w:t>61</w:t>
      </w:r>
      <w:r>
        <w:fldChar w:fldCharType="end"/>
      </w:r>
    </w:p>
    <w:p w14:paraId="7FE96E7F" w14:textId="52214D60" w:rsidR="005762C2" w:rsidRDefault="005762C2">
      <w:pPr>
        <w:pStyle w:val="TOC3"/>
        <w:rPr>
          <w:rFonts w:asciiTheme="minorHAnsi" w:hAnsiTheme="minorHAnsi" w:cstheme="minorBidi"/>
          <w:kern w:val="2"/>
          <w:sz w:val="24"/>
          <w:szCs w:val="24"/>
          <w14:ligatures w14:val="standardContextual"/>
        </w:rPr>
      </w:pPr>
      <w:r>
        <w:t>8.3.8</w:t>
      </w:r>
      <w:r>
        <w:rPr>
          <w:rFonts w:asciiTheme="minorHAnsi" w:hAnsiTheme="minorHAnsi" w:cstheme="minorBidi"/>
          <w:kern w:val="2"/>
          <w:sz w:val="24"/>
          <w:szCs w:val="24"/>
          <w14:ligatures w14:val="standardContextual"/>
        </w:rPr>
        <w:tab/>
      </w:r>
      <w:r>
        <w:t>S-NG-RAN node Counter Check</w:t>
      </w:r>
      <w:r>
        <w:tab/>
      </w:r>
      <w:r>
        <w:fldChar w:fldCharType="begin" w:fldLock="1"/>
      </w:r>
      <w:r>
        <w:instrText xml:space="preserve"> PAGEREF _Toc175586686 \h </w:instrText>
      </w:r>
      <w:r>
        <w:fldChar w:fldCharType="separate"/>
      </w:r>
      <w:r>
        <w:t>61</w:t>
      </w:r>
      <w:r>
        <w:fldChar w:fldCharType="end"/>
      </w:r>
    </w:p>
    <w:p w14:paraId="3940FCB1" w14:textId="6082948B" w:rsidR="005762C2" w:rsidRDefault="005762C2">
      <w:pPr>
        <w:pStyle w:val="TOC4"/>
        <w:rPr>
          <w:rFonts w:asciiTheme="minorHAnsi" w:hAnsiTheme="minorHAnsi" w:cstheme="minorBidi"/>
          <w:kern w:val="2"/>
          <w:sz w:val="24"/>
          <w:szCs w:val="24"/>
          <w14:ligatures w14:val="standardContextual"/>
        </w:rPr>
      </w:pPr>
      <w:r>
        <w:t>8.3.8.1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_Toc175586687 \h </w:instrText>
      </w:r>
      <w:r>
        <w:fldChar w:fldCharType="separate"/>
      </w:r>
      <w:r>
        <w:t>61</w:t>
      </w:r>
      <w:r>
        <w:fldChar w:fldCharType="end"/>
      </w:r>
    </w:p>
    <w:p w14:paraId="0D2AE433" w14:textId="54547347" w:rsidR="005762C2" w:rsidRDefault="005762C2">
      <w:pPr>
        <w:pStyle w:val="TOC4"/>
        <w:rPr>
          <w:rFonts w:asciiTheme="minorHAnsi" w:hAnsiTheme="minorHAnsi" w:cstheme="minorBidi"/>
          <w:kern w:val="2"/>
          <w:sz w:val="24"/>
          <w:szCs w:val="24"/>
          <w14:ligatures w14:val="standardContextual"/>
        </w:rPr>
      </w:pPr>
      <w:r>
        <w:t>8.3.8.2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_Toc175586688 \h </w:instrText>
      </w:r>
      <w:r>
        <w:fldChar w:fldCharType="separate"/>
      </w:r>
      <w:r>
        <w:t>61</w:t>
      </w:r>
      <w:r>
        <w:fldChar w:fldCharType="end"/>
      </w:r>
    </w:p>
    <w:p w14:paraId="41814075" w14:textId="64F55365" w:rsidR="005762C2" w:rsidRDefault="005762C2">
      <w:pPr>
        <w:pStyle w:val="TOC4"/>
        <w:rPr>
          <w:rFonts w:asciiTheme="minorHAnsi" w:hAnsiTheme="minorHAnsi" w:cstheme="minorBidi"/>
          <w:kern w:val="2"/>
          <w:sz w:val="24"/>
          <w:szCs w:val="24"/>
          <w14:ligatures w14:val="standardContextual"/>
        </w:rPr>
      </w:pPr>
      <w:r>
        <w:t>8.3.8.3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_Toc175586689 \h </w:instrText>
      </w:r>
      <w:r>
        <w:fldChar w:fldCharType="separate"/>
      </w:r>
      <w:r>
        <w:t>62</w:t>
      </w:r>
      <w:r>
        <w:fldChar w:fldCharType="end"/>
      </w:r>
    </w:p>
    <w:p w14:paraId="1692B0BB" w14:textId="5E65F440" w:rsidR="005762C2" w:rsidRDefault="005762C2">
      <w:pPr>
        <w:pStyle w:val="TOC4"/>
        <w:rPr>
          <w:rFonts w:asciiTheme="minorHAnsi" w:hAnsiTheme="minorHAnsi" w:cstheme="minorBidi"/>
          <w:kern w:val="2"/>
          <w:sz w:val="24"/>
          <w:szCs w:val="24"/>
          <w14:ligatures w14:val="standardContextual"/>
        </w:rPr>
      </w:pPr>
      <w:r>
        <w:t>8.3.8.4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_Toc175586690 \h </w:instrText>
      </w:r>
      <w:r>
        <w:fldChar w:fldCharType="separate"/>
      </w:r>
      <w:r>
        <w:t>62</w:t>
      </w:r>
      <w:r>
        <w:fldChar w:fldCharType="end"/>
      </w:r>
    </w:p>
    <w:p w14:paraId="1492C2D0" w14:textId="259DE3BF" w:rsidR="005762C2" w:rsidRDefault="005762C2">
      <w:pPr>
        <w:pStyle w:val="TOC3"/>
        <w:rPr>
          <w:rFonts w:asciiTheme="minorHAnsi" w:hAnsiTheme="minorHAnsi" w:cstheme="minorBidi"/>
          <w:kern w:val="2"/>
          <w:sz w:val="24"/>
          <w:szCs w:val="24"/>
          <w14:ligatures w14:val="standardContextual"/>
        </w:rPr>
      </w:pPr>
      <w:r>
        <w:t>8.3.9</w:t>
      </w:r>
      <w:r>
        <w:rPr>
          <w:rFonts w:asciiTheme="minorHAnsi" w:hAnsiTheme="minorHAnsi" w:cstheme="minorBidi"/>
          <w:kern w:val="2"/>
          <w:sz w:val="24"/>
          <w:szCs w:val="24"/>
          <w14:ligatures w14:val="standardContextual"/>
        </w:rPr>
        <w:tab/>
      </w:r>
      <w:r>
        <w:t>RRC Transfer</w:t>
      </w:r>
      <w:r>
        <w:tab/>
      </w:r>
      <w:r>
        <w:fldChar w:fldCharType="begin" w:fldLock="1"/>
      </w:r>
      <w:r>
        <w:instrText xml:space="preserve"> PAGEREF _Toc175586691 \h </w:instrText>
      </w:r>
      <w:r>
        <w:fldChar w:fldCharType="separate"/>
      </w:r>
      <w:r>
        <w:t>62</w:t>
      </w:r>
      <w:r>
        <w:fldChar w:fldCharType="end"/>
      </w:r>
    </w:p>
    <w:p w14:paraId="5D4866F9" w14:textId="0172DF6B" w:rsidR="005762C2" w:rsidRDefault="005762C2">
      <w:pPr>
        <w:pStyle w:val="TOC4"/>
        <w:rPr>
          <w:rFonts w:asciiTheme="minorHAnsi" w:hAnsiTheme="minorHAnsi" w:cstheme="minorBidi"/>
          <w:kern w:val="2"/>
          <w:sz w:val="24"/>
          <w:szCs w:val="24"/>
          <w14:ligatures w14:val="standardContextual"/>
        </w:rPr>
      </w:pPr>
      <w:r>
        <w:t>8.3.9.1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_Toc175586692 \h </w:instrText>
      </w:r>
      <w:r>
        <w:fldChar w:fldCharType="separate"/>
      </w:r>
      <w:r>
        <w:t>62</w:t>
      </w:r>
      <w:r>
        <w:fldChar w:fldCharType="end"/>
      </w:r>
    </w:p>
    <w:p w14:paraId="3DA34E40" w14:textId="6D42FC49" w:rsidR="005762C2" w:rsidRDefault="005762C2">
      <w:pPr>
        <w:pStyle w:val="TOC4"/>
        <w:rPr>
          <w:rFonts w:asciiTheme="minorHAnsi" w:hAnsiTheme="minorHAnsi" w:cstheme="minorBidi"/>
          <w:kern w:val="2"/>
          <w:sz w:val="24"/>
          <w:szCs w:val="24"/>
          <w14:ligatures w14:val="standardContextual"/>
        </w:rPr>
      </w:pPr>
      <w:r>
        <w:t>8.3.9.2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_Toc175586693 \h </w:instrText>
      </w:r>
      <w:r>
        <w:fldChar w:fldCharType="separate"/>
      </w:r>
      <w:r>
        <w:t>62</w:t>
      </w:r>
      <w:r>
        <w:fldChar w:fldCharType="end"/>
      </w:r>
    </w:p>
    <w:p w14:paraId="3CFDC764" w14:textId="54A1B1C6" w:rsidR="005762C2" w:rsidRDefault="005762C2">
      <w:pPr>
        <w:pStyle w:val="TOC4"/>
        <w:rPr>
          <w:rFonts w:asciiTheme="minorHAnsi" w:hAnsiTheme="minorHAnsi" w:cstheme="minorBidi"/>
          <w:kern w:val="2"/>
          <w:sz w:val="24"/>
          <w:szCs w:val="24"/>
          <w14:ligatures w14:val="standardContextual"/>
        </w:rPr>
      </w:pPr>
      <w:r>
        <w:t>8.3.9.3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_Toc175586694 \h </w:instrText>
      </w:r>
      <w:r>
        <w:fldChar w:fldCharType="separate"/>
      </w:r>
      <w:r>
        <w:t>63</w:t>
      </w:r>
      <w:r>
        <w:fldChar w:fldCharType="end"/>
      </w:r>
    </w:p>
    <w:p w14:paraId="6ED70E82" w14:textId="4141FF27" w:rsidR="005762C2" w:rsidRDefault="005762C2">
      <w:pPr>
        <w:pStyle w:val="TOC4"/>
        <w:rPr>
          <w:rFonts w:asciiTheme="minorHAnsi" w:hAnsiTheme="minorHAnsi" w:cstheme="minorBidi"/>
          <w:kern w:val="2"/>
          <w:sz w:val="24"/>
          <w:szCs w:val="24"/>
          <w14:ligatures w14:val="standardContextual"/>
        </w:rPr>
      </w:pPr>
      <w:r>
        <w:t>8.3.9.4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_Toc175586695 \h </w:instrText>
      </w:r>
      <w:r>
        <w:fldChar w:fldCharType="separate"/>
      </w:r>
      <w:r>
        <w:t>63</w:t>
      </w:r>
      <w:r>
        <w:fldChar w:fldCharType="end"/>
      </w:r>
    </w:p>
    <w:p w14:paraId="4B54807F" w14:textId="4CF2AF5D" w:rsidR="005762C2" w:rsidRDefault="005762C2">
      <w:pPr>
        <w:pStyle w:val="TOC3"/>
        <w:rPr>
          <w:rFonts w:asciiTheme="minorHAnsi" w:hAnsiTheme="minorHAnsi" w:cstheme="minorBidi"/>
          <w:kern w:val="2"/>
          <w:sz w:val="24"/>
          <w:szCs w:val="24"/>
          <w14:ligatures w14:val="standardContextual"/>
        </w:rPr>
      </w:pPr>
      <w:r>
        <w:t>8.3.10</w:t>
      </w:r>
      <w:r>
        <w:rPr>
          <w:rFonts w:asciiTheme="minorHAnsi" w:hAnsiTheme="minorHAnsi" w:cstheme="minorBidi"/>
          <w:kern w:val="2"/>
          <w:sz w:val="24"/>
          <w:szCs w:val="24"/>
          <w14:ligatures w14:val="standardContextual"/>
        </w:rPr>
        <w:tab/>
      </w:r>
      <w:r>
        <w:t>Notification Control Indication</w:t>
      </w:r>
      <w:r>
        <w:tab/>
      </w:r>
      <w:r>
        <w:fldChar w:fldCharType="begin" w:fldLock="1"/>
      </w:r>
      <w:r>
        <w:instrText xml:space="preserve"> PAGEREF _Toc175586696 \h </w:instrText>
      </w:r>
      <w:r>
        <w:fldChar w:fldCharType="separate"/>
      </w:r>
      <w:r>
        <w:t>63</w:t>
      </w:r>
      <w:r>
        <w:fldChar w:fldCharType="end"/>
      </w:r>
    </w:p>
    <w:p w14:paraId="03D257F0" w14:textId="4DD7A30E" w:rsidR="005762C2" w:rsidRDefault="005762C2">
      <w:pPr>
        <w:pStyle w:val="TOC4"/>
        <w:rPr>
          <w:rFonts w:asciiTheme="minorHAnsi" w:hAnsiTheme="minorHAnsi" w:cstheme="minorBidi"/>
          <w:kern w:val="2"/>
          <w:sz w:val="24"/>
          <w:szCs w:val="24"/>
          <w14:ligatures w14:val="standardContextual"/>
        </w:rPr>
      </w:pPr>
      <w:r>
        <w:t>8.3.10.1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_Toc175586697 \h </w:instrText>
      </w:r>
      <w:r>
        <w:fldChar w:fldCharType="separate"/>
      </w:r>
      <w:r>
        <w:t>63</w:t>
      </w:r>
      <w:r>
        <w:fldChar w:fldCharType="end"/>
      </w:r>
    </w:p>
    <w:p w14:paraId="378456D3" w14:textId="3DC412B8" w:rsidR="005762C2" w:rsidRDefault="005762C2">
      <w:pPr>
        <w:pStyle w:val="TOC4"/>
        <w:rPr>
          <w:rFonts w:asciiTheme="minorHAnsi" w:hAnsiTheme="minorHAnsi" w:cstheme="minorBidi"/>
          <w:kern w:val="2"/>
          <w:sz w:val="24"/>
          <w:szCs w:val="24"/>
          <w14:ligatures w14:val="standardContextual"/>
        </w:rPr>
      </w:pPr>
      <w:r>
        <w:lastRenderedPageBreak/>
        <w:t>8.3.10.2</w:t>
      </w:r>
      <w:r>
        <w:rPr>
          <w:rFonts w:asciiTheme="minorHAnsi" w:hAnsiTheme="minorHAnsi" w:cstheme="minorBidi"/>
          <w:kern w:val="2"/>
          <w:sz w:val="24"/>
          <w:szCs w:val="24"/>
          <w14:ligatures w14:val="standardContextual"/>
        </w:rPr>
        <w:tab/>
      </w:r>
      <w:r>
        <w:t>Successful Operation – M-NG-RAN node initiated</w:t>
      </w:r>
      <w:r>
        <w:tab/>
      </w:r>
      <w:r>
        <w:fldChar w:fldCharType="begin" w:fldLock="1"/>
      </w:r>
      <w:r>
        <w:instrText xml:space="preserve"> PAGEREF _Toc175586698 \h </w:instrText>
      </w:r>
      <w:r>
        <w:fldChar w:fldCharType="separate"/>
      </w:r>
      <w:r>
        <w:t>63</w:t>
      </w:r>
      <w:r>
        <w:fldChar w:fldCharType="end"/>
      </w:r>
    </w:p>
    <w:p w14:paraId="6B039ED0" w14:textId="17D1430F" w:rsidR="005762C2" w:rsidRDefault="005762C2">
      <w:pPr>
        <w:pStyle w:val="TOC4"/>
        <w:rPr>
          <w:rFonts w:asciiTheme="minorHAnsi" w:hAnsiTheme="minorHAnsi" w:cstheme="minorBidi"/>
          <w:kern w:val="2"/>
          <w:sz w:val="24"/>
          <w:szCs w:val="24"/>
          <w14:ligatures w14:val="standardContextual"/>
        </w:rPr>
      </w:pPr>
      <w:r>
        <w:t>8.3.10.3</w:t>
      </w:r>
      <w:r>
        <w:rPr>
          <w:rFonts w:asciiTheme="minorHAnsi" w:hAnsiTheme="minorHAnsi" w:cstheme="minorBidi"/>
          <w:kern w:val="2"/>
          <w:sz w:val="24"/>
          <w:szCs w:val="24"/>
          <w14:ligatures w14:val="standardContextual"/>
        </w:rPr>
        <w:tab/>
      </w:r>
      <w:r>
        <w:t>Successful Operation – S-NG-RAN node initiated</w:t>
      </w:r>
      <w:r>
        <w:tab/>
      </w:r>
      <w:r>
        <w:fldChar w:fldCharType="begin" w:fldLock="1"/>
      </w:r>
      <w:r>
        <w:instrText xml:space="preserve"> PAGEREF _Toc175586699 \h </w:instrText>
      </w:r>
      <w:r>
        <w:fldChar w:fldCharType="separate"/>
      </w:r>
      <w:r>
        <w:t>64</w:t>
      </w:r>
      <w:r>
        <w:fldChar w:fldCharType="end"/>
      </w:r>
    </w:p>
    <w:p w14:paraId="04F07A51" w14:textId="411D5ED4" w:rsidR="005762C2" w:rsidRDefault="005762C2">
      <w:pPr>
        <w:pStyle w:val="TOC4"/>
        <w:rPr>
          <w:rFonts w:asciiTheme="minorHAnsi" w:hAnsiTheme="minorHAnsi" w:cstheme="minorBidi"/>
          <w:kern w:val="2"/>
          <w:sz w:val="24"/>
          <w:szCs w:val="24"/>
          <w14:ligatures w14:val="standardContextual"/>
        </w:rPr>
      </w:pPr>
      <w:r>
        <w:t>8.3.10.4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_Toc175586700 \h </w:instrText>
      </w:r>
      <w:r>
        <w:fldChar w:fldCharType="separate"/>
      </w:r>
      <w:r>
        <w:t>64</w:t>
      </w:r>
      <w:r>
        <w:fldChar w:fldCharType="end"/>
      </w:r>
    </w:p>
    <w:p w14:paraId="18912682" w14:textId="22285C15" w:rsidR="005762C2" w:rsidRDefault="005762C2">
      <w:pPr>
        <w:pStyle w:val="TOC3"/>
        <w:rPr>
          <w:rFonts w:asciiTheme="minorHAnsi" w:hAnsiTheme="minorHAnsi" w:cstheme="minorBidi"/>
          <w:kern w:val="2"/>
          <w:sz w:val="24"/>
          <w:szCs w:val="24"/>
          <w14:ligatures w14:val="standardContextual"/>
        </w:rPr>
      </w:pPr>
      <w:r>
        <w:t>8.3.11</w:t>
      </w:r>
      <w:r>
        <w:rPr>
          <w:rFonts w:asciiTheme="minorHAnsi" w:hAnsiTheme="minorHAnsi" w:cstheme="minorBidi"/>
          <w:kern w:val="2"/>
          <w:sz w:val="24"/>
          <w:szCs w:val="24"/>
          <w14:ligatures w14:val="standardContextual"/>
        </w:rPr>
        <w:tab/>
      </w:r>
      <w:r>
        <w:t>Activity Notification</w:t>
      </w:r>
      <w:r>
        <w:tab/>
      </w:r>
      <w:r>
        <w:fldChar w:fldCharType="begin" w:fldLock="1"/>
      </w:r>
      <w:r>
        <w:instrText xml:space="preserve"> PAGEREF _Toc175586701 \h </w:instrText>
      </w:r>
      <w:r>
        <w:fldChar w:fldCharType="separate"/>
      </w:r>
      <w:r>
        <w:t>64</w:t>
      </w:r>
      <w:r>
        <w:fldChar w:fldCharType="end"/>
      </w:r>
    </w:p>
    <w:p w14:paraId="137EFBBB" w14:textId="25F1AA48" w:rsidR="005762C2" w:rsidRDefault="005762C2">
      <w:pPr>
        <w:pStyle w:val="TOC4"/>
        <w:rPr>
          <w:rFonts w:asciiTheme="minorHAnsi" w:hAnsiTheme="minorHAnsi" w:cstheme="minorBidi"/>
          <w:kern w:val="2"/>
          <w:sz w:val="24"/>
          <w:szCs w:val="24"/>
          <w14:ligatures w14:val="standardContextual"/>
        </w:rPr>
      </w:pPr>
      <w:r>
        <w:t>8.3.11.1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_Toc175586702 \h </w:instrText>
      </w:r>
      <w:r>
        <w:fldChar w:fldCharType="separate"/>
      </w:r>
      <w:r>
        <w:t>64</w:t>
      </w:r>
      <w:r>
        <w:fldChar w:fldCharType="end"/>
      </w:r>
    </w:p>
    <w:p w14:paraId="098BF8BF" w14:textId="02E71B3A" w:rsidR="005762C2" w:rsidRDefault="005762C2">
      <w:pPr>
        <w:pStyle w:val="TOC4"/>
        <w:rPr>
          <w:rFonts w:asciiTheme="minorHAnsi" w:hAnsiTheme="minorHAnsi" w:cstheme="minorBidi"/>
          <w:kern w:val="2"/>
          <w:sz w:val="24"/>
          <w:szCs w:val="24"/>
          <w14:ligatures w14:val="standardContextual"/>
        </w:rPr>
      </w:pPr>
      <w:r>
        <w:t>8.3.11.2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_Toc175586703 \h </w:instrText>
      </w:r>
      <w:r>
        <w:fldChar w:fldCharType="separate"/>
      </w:r>
      <w:r>
        <w:t>65</w:t>
      </w:r>
      <w:r>
        <w:fldChar w:fldCharType="end"/>
      </w:r>
    </w:p>
    <w:p w14:paraId="59D2799F" w14:textId="5CCFA2CE" w:rsidR="005762C2" w:rsidRDefault="005762C2">
      <w:pPr>
        <w:pStyle w:val="TOC4"/>
        <w:rPr>
          <w:rFonts w:asciiTheme="minorHAnsi" w:hAnsiTheme="minorHAnsi" w:cstheme="minorBidi"/>
          <w:kern w:val="2"/>
          <w:sz w:val="24"/>
          <w:szCs w:val="24"/>
          <w14:ligatures w14:val="standardContextual"/>
        </w:rPr>
      </w:pPr>
      <w:r>
        <w:t>8.3.11.3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_Toc175586704 \h </w:instrText>
      </w:r>
      <w:r>
        <w:fldChar w:fldCharType="separate"/>
      </w:r>
      <w:r>
        <w:t>65</w:t>
      </w:r>
      <w:r>
        <w:fldChar w:fldCharType="end"/>
      </w:r>
    </w:p>
    <w:p w14:paraId="7A90B87A" w14:textId="34F81F69" w:rsidR="005762C2" w:rsidRDefault="005762C2">
      <w:pPr>
        <w:pStyle w:val="TOC3"/>
        <w:rPr>
          <w:rFonts w:asciiTheme="minorHAnsi" w:hAnsiTheme="minorHAnsi" w:cstheme="minorBidi"/>
          <w:kern w:val="2"/>
          <w:sz w:val="24"/>
          <w:szCs w:val="24"/>
          <w14:ligatures w14:val="standardContextual"/>
        </w:rPr>
      </w:pPr>
      <w:r>
        <w:t>8.3.12</w:t>
      </w:r>
      <w:r>
        <w:rPr>
          <w:rFonts w:asciiTheme="minorHAnsi" w:hAnsiTheme="minorHAnsi" w:cstheme="minorBidi"/>
          <w:kern w:val="2"/>
          <w:sz w:val="24"/>
          <w:szCs w:val="24"/>
          <w14:ligatures w14:val="standardContextual"/>
        </w:rPr>
        <w:tab/>
      </w:r>
      <w:r>
        <w:t>E-UTRA – NR Cell Resource Coordination</w:t>
      </w:r>
      <w:r>
        <w:tab/>
      </w:r>
      <w:r>
        <w:fldChar w:fldCharType="begin" w:fldLock="1"/>
      </w:r>
      <w:r>
        <w:instrText xml:space="preserve"> PAGEREF _Toc175586705 \h </w:instrText>
      </w:r>
      <w:r>
        <w:fldChar w:fldCharType="separate"/>
      </w:r>
      <w:r>
        <w:t>65</w:t>
      </w:r>
      <w:r>
        <w:fldChar w:fldCharType="end"/>
      </w:r>
    </w:p>
    <w:p w14:paraId="1D0219DB" w14:textId="4DE21BFB" w:rsidR="005762C2" w:rsidRDefault="005762C2">
      <w:pPr>
        <w:pStyle w:val="TOC4"/>
        <w:rPr>
          <w:rFonts w:asciiTheme="minorHAnsi" w:hAnsiTheme="minorHAnsi" w:cstheme="minorBidi"/>
          <w:kern w:val="2"/>
          <w:sz w:val="24"/>
          <w:szCs w:val="24"/>
          <w14:ligatures w14:val="standardContextual"/>
        </w:rPr>
      </w:pPr>
      <w:r w:rsidRPr="0044040E">
        <w:rPr>
          <w:lang w:val="en-US"/>
        </w:rPr>
        <w:t>8.3.12.1</w:t>
      </w:r>
      <w:r>
        <w:rPr>
          <w:rFonts w:asciiTheme="minorHAnsi" w:hAnsiTheme="minorHAnsi" w:cstheme="minorBidi"/>
          <w:kern w:val="2"/>
          <w:sz w:val="24"/>
          <w:szCs w:val="24"/>
          <w14:ligatures w14:val="standardContextual"/>
        </w:rPr>
        <w:tab/>
      </w:r>
      <w:r w:rsidRPr="0044040E">
        <w:rPr>
          <w:lang w:val="en-US"/>
        </w:rPr>
        <w:t>General</w:t>
      </w:r>
      <w:r>
        <w:tab/>
      </w:r>
      <w:r>
        <w:fldChar w:fldCharType="begin" w:fldLock="1"/>
      </w:r>
      <w:r>
        <w:instrText xml:space="preserve"> PAGEREF _Toc175586706 \h </w:instrText>
      </w:r>
      <w:r>
        <w:fldChar w:fldCharType="separate"/>
      </w:r>
      <w:r>
        <w:t>65</w:t>
      </w:r>
      <w:r>
        <w:fldChar w:fldCharType="end"/>
      </w:r>
    </w:p>
    <w:p w14:paraId="74A6B202" w14:textId="2F7E5ADE" w:rsidR="005762C2" w:rsidRDefault="005762C2">
      <w:pPr>
        <w:pStyle w:val="TOC4"/>
        <w:rPr>
          <w:rFonts w:asciiTheme="minorHAnsi" w:hAnsiTheme="minorHAnsi" w:cstheme="minorBidi"/>
          <w:kern w:val="2"/>
          <w:sz w:val="24"/>
          <w:szCs w:val="24"/>
          <w14:ligatures w14:val="standardContextual"/>
        </w:rPr>
      </w:pPr>
      <w:r w:rsidRPr="0044040E">
        <w:rPr>
          <w:lang w:val="en-US"/>
        </w:rPr>
        <w:t>8.3.12.2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_Toc175586707 \h </w:instrText>
      </w:r>
      <w:r>
        <w:fldChar w:fldCharType="separate"/>
      </w:r>
      <w:r>
        <w:t>66</w:t>
      </w:r>
      <w:r>
        <w:fldChar w:fldCharType="end"/>
      </w:r>
    </w:p>
    <w:p w14:paraId="3A07F38F" w14:textId="789E14D0" w:rsidR="005762C2" w:rsidRDefault="005762C2">
      <w:pPr>
        <w:pStyle w:val="TOC3"/>
        <w:rPr>
          <w:rFonts w:asciiTheme="minorHAnsi" w:hAnsiTheme="minorHAnsi" w:cstheme="minorBidi"/>
          <w:kern w:val="2"/>
          <w:sz w:val="24"/>
          <w:szCs w:val="24"/>
          <w14:ligatures w14:val="standardContextual"/>
        </w:rPr>
      </w:pPr>
      <w:r>
        <w:t>8.3.13</w:t>
      </w:r>
      <w:r>
        <w:rPr>
          <w:rFonts w:asciiTheme="minorHAnsi" w:hAnsiTheme="minorHAnsi" w:cstheme="minorBidi"/>
          <w:kern w:val="2"/>
          <w:sz w:val="24"/>
          <w:szCs w:val="24"/>
          <w14:ligatures w14:val="standardContextual"/>
        </w:rPr>
        <w:tab/>
      </w:r>
      <w:r>
        <w:t>Secondary RAT Data Usage Report</w:t>
      </w:r>
      <w:r>
        <w:tab/>
      </w:r>
      <w:r>
        <w:fldChar w:fldCharType="begin" w:fldLock="1"/>
      </w:r>
      <w:r>
        <w:instrText xml:space="preserve"> PAGEREF _Toc175586708 \h </w:instrText>
      </w:r>
      <w:r>
        <w:fldChar w:fldCharType="separate"/>
      </w:r>
      <w:r>
        <w:t>67</w:t>
      </w:r>
      <w:r>
        <w:fldChar w:fldCharType="end"/>
      </w:r>
    </w:p>
    <w:p w14:paraId="5E17801A" w14:textId="06468493" w:rsidR="005762C2" w:rsidRDefault="005762C2">
      <w:pPr>
        <w:pStyle w:val="TOC4"/>
        <w:rPr>
          <w:rFonts w:asciiTheme="minorHAnsi" w:hAnsiTheme="minorHAnsi" w:cstheme="minorBidi"/>
          <w:kern w:val="2"/>
          <w:sz w:val="24"/>
          <w:szCs w:val="24"/>
          <w14:ligatures w14:val="standardContextual"/>
        </w:rPr>
      </w:pPr>
      <w:r>
        <w:t>8.3.13.1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_Toc175586709 \h </w:instrText>
      </w:r>
      <w:r>
        <w:fldChar w:fldCharType="separate"/>
      </w:r>
      <w:r>
        <w:t>67</w:t>
      </w:r>
      <w:r>
        <w:fldChar w:fldCharType="end"/>
      </w:r>
    </w:p>
    <w:p w14:paraId="469A4667" w14:textId="52FB122F" w:rsidR="005762C2" w:rsidRDefault="005762C2">
      <w:pPr>
        <w:pStyle w:val="TOC4"/>
        <w:rPr>
          <w:rFonts w:asciiTheme="minorHAnsi" w:hAnsiTheme="minorHAnsi" w:cstheme="minorBidi"/>
          <w:kern w:val="2"/>
          <w:sz w:val="24"/>
          <w:szCs w:val="24"/>
          <w14:ligatures w14:val="standardContextual"/>
        </w:rPr>
      </w:pPr>
      <w:r>
        <w:t>8.3.13.2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_Toc175586710 \h </w:instrText>
      </w:r>
      <w:r>
        <w:fldChar w:fldCharType="separate"/>
      </w:r>
      <w:r>
        <w:t>67</w:t>
      </w:r>
      <w:r>
        <w:fldChar w:fldCharType="end"/>
      </w:r>
    </w:p>
    <w:p w14:paraId="278BB8E8" w14:textId="20B957D5" w:rsidR="005762C2" w:rsidRDefault="005762C2">
      <w:pPr>
        <w:pStyle w:val="TOC4"/>
        <w:rPr>
          <w:rFonts w:asciiTheme="minorHAnsi" w:hAnsiTheme="minorHAnsi" w:cstheme="minorBidi"/>
          <w:kern w:val="2"/>
          <w:sz w:val="24"/>
          <w:szCs w:val="24"/>
          <w14:ligatures w14:val="standardContextual"/>
        </w:rPr>
      </w:pPr>
      <w:r>
        <w:t>8.3.13.3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_Toc175586711 \h </w:instrText>
      </w:r>
      <w:r>
        <w:fldChar w:fldCharType="separate"/>
      </w:r>
      <w:r>
        <w:t>67</w:t>
      </w:r>
      <w:r>
        <w:fldChar w:fldCharType="end"/>
      </w:r>
    </w:p>
    <w:p w14:paraId="36416DCE" w14:textId="46BDDBF6" w:rsidR="005762C2" w:rsidRDefault="005762C2">
      <w:pPr>
        <w:pStyle w:val="TOC4"/>
        <w:rPr>
          <w:rFonts w:asciiTheme="minorHAnsi" w:hAnsiTheme="minorHAnsi" w:cstheme="minorBidi"/>
          <w:kern w:val="2"/>
          <w:sz w:val="24"/>
          <w:szCs w:val="24"/>
          <w14:ligatures w14:val="standardContextual"/>
        </w:rPr>
      </w:pPr>
      <w:r>
        <w:t>8.3.13.4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_Toc175586712 \h </w:instrText>
      </w:r>
      <w:r>
        <w:fldChar w:fldCharType="separate"/>
      </w:r>
      <w:r>
        <w:t>67</w:t>
      </w:r>
      <w:r>
        <w:fldChar w:fldCharType="end"/>
      </w:r>
    </w:p>
    <w:p w14:paraId="071E434B" w14:textId="22A3667C" w:rsidR="005762C2" w:rsidRDefault="005762C2">
      <w:pPr>
        <w:pStyle w:val="TOC3"/>
        <w:rPr>
          <w:rFonts w:asciiTheme="minorHAnsi" w:hAnsiTheme="minorHAnsi" w:cstheme="minorBidi"/>
          <w:kern w:val="2"/>
          <w:sz w:val="24"/>
          <w:szCs w:val="24"/>
          <w14:ligatures w14:val="standardContextual"/>
        </w:rPr>
      </w:pPr>
      <w:r>
        <w:t>8.3.14</w:t>
      </w:r>
      <w:r>
        <w:rPr>
          <w:rFonts w:asciiTheme="minorHAnsi" w:hAnsiTheme="minorHAnsi" w:cstheme="minorBidi"/>
          <w:kern w:val="2"/>
          <w:sz w:val="24"/>
          <w:szCs w:val="24"/>
          <w14:ligatures w14:val="standardContextual"/>
        </w:rPr>
        <w:tab/>
      </w:r>
      <w:r>
        <w:t>Trace Start</w:t>
      </w:r>
      <w:r>
        <w:tab/>
      </w:r>
      <w:r>
        <w:fldChar w:fldCharType="begin" w:fldLock="1"/>
      </w:r>
      <w:r>
        <w:instrText xml:space="preserve"> PAGEREF _Toc175586713 \h </w:instrText>
      </w:r>
      <w:r>
        <w:fldChar w:fldCharType="separate"/>
      </w:r>
      <w:r>
        <w:t>67</w:t>
      </w:r>
      <w:r>
        <w:fldChar w:fldCharType="end"/>
      </w:r>
    </w:p>
    <w:p w14:paraId="2F08445A" w14:textId="681AA6AE" w:rsidR="005762C2" w:rsidRDefault="005762C2">
      <w:pPr>
        <w:pStyle w:val="TOC4"/>
        <w:rPr>
          <w:rFonts w:asciiTheme="minorHAnsi" w:hAnsiTheme="minorHAnsi" w:cstheme="minorBidi"/>
          <w:kern w:val="2"/>
          <w:sz w:val="24"/>
          <w:szCs w:val="24"/>
          <w14:ligatures w14:val="standardContextual"/>
        </w:rPr>
      </w:pPr>
      <w:r>
        <w:t>8.3.14.1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_Toc175586714 \h </w:instrText>
      </w:r>
      <w:r>
        <w:fldChar w:fldCharType="separate"/>
      </w:r>
      <w:r>
        <w:t>67</w:t>
      </w:r>
      <w:r>
        <w:fldChar w:fldCharType="end"/>
      </w:r>
    </w:p>
    <w:p w14:paraId="6B32FBB2" w14:textId="31BFF3E4" w:rsidR="005762C2" w:rsidRDefault="005762C2">
      <w:pPr>
        <w:pStyle w:val="TOC4"/>
        <w:rPr>
          <w:rFonts w:asciiTheme="minorHAnsi" w:hAnsiTheme="minorHAnsi" w:cstheme="minorBidi"/>
          <w:kern w:val="2"/>
          <w:sz w:val="24"/>
          <w:szCs w:val="24"/>
          <w14:ligatures w14:val="standardContextual"/>
        </w:rPr>
      </w:pPr>
      <w:r>
        <w:t>8.3.14.2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_Toc175586715 \h </w:instrText>
      </w:r>
      <w:r>
        <w:fldChar w:fldCharType="separate"/>
      </w:r>
      <w:r>
        <w:t>67</w:t>
      </w:r>
      <w:r>
        <w:fldChar w:fldCharType="end"/>
      </w:r>
    </w:p>
    <w:p w14:paraId="1DEED50D" w14:textId="1472F410" w:rsidR="005762C2" w:rsidRDefault="005762C2">
      <w:pPr>
        <w:pStyle w:val="TOC4"/>
        <w:rPr>
          <w:rFonts w:asciiTheme="minorHAnsi" w:hAnsiTheme="minorHAnsi" w:cstheme="minorBidi"/>
          <w:kern w:val="2"/>
          <w:sz w:val="24"/>
          <w:szCs w:val="24"/>
          <w14:ligatures w14:val="standardContextual"/>
        </w:rPr>
      </w:pPr>
      <w:r>
        <w:t>8.3.14.3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_Toc175586716 \h </w:instrText>
      </w:r>
      <w:r>
        <w:fldChar w:fldCharType="separate"/>
      </w:r>
      <w:r>
        <w:t>68</w:t>
      </w:r>
      <w:r>
        <w:fldChar w:fldCharType="end"/>
      </w:r>
    </w:p>
    <w:p w14:paraId="6E701116" w14:textId="08848BA0" w:rsidR="005762C2" w:rsidRDefault="005762C2">
      <w:pPr>
        <w:pStyle w:val="TOC3"/>
        <w:rPr>
          <w:rFonts w:asciiTheme="minorHAnsi" w:hAnsiTheme="minorHAnsi" w:cstheme="minorBidi"/>
          <w:kern w:val="2"/>
          <w:sz w:val="24"/>
          <w:szCs w:val="24"/>
          <w14:ligatures w14:val="standardContextual"/>
        </w:rPr>
      </w:pPr>
      <w:r>
        <w:t>8.3.15</w:t>
      </w:r>
      <w:r>
        <w:rPr>
          <w:rFonts w:asciiTheme="minorHAnsi" w:hAnsiTheme="minorHAnsi" w:cstheme="minorBidi"/>
          <w:kern w:val="2"/>
          <w:sz w:val="24"/>
          <w:szCs w:val="24"/>
          <w14:ligatures w14:val="standardContextual"/>
        </w:rPr>
        <w:tab/>
      </w:r>
      <w:r>
        <w:t>Deactivate Trace</w:t>
      </w:r>
      <w:r>
        <w:tab/>
      </w:r>
      <w:r>
        <w:fldChar w:fldCharType="begin" w:fldLock="1"/>
      </w:r>
      <w:r>
        <w:instrText xml:space="preserve"> PAGEREF _Toc175586717 \h </w:instrText>
      </w:r>
      <w:r>
        <w:fldChar w:fldCharType="separate"/>
      </w:r>
      <w:r>
        <w:t>68</w:t>
      </w:r>
      <w:r>
        <w:fldChar w:fldCharType="end"/>
      </w:r>
    </w:p>
    <w:p w14:paraId="5C4C7020" w14:textId="19D212F1" w:rsidR="005762C2" w:rsidRDefault="005762C2">
      <w:pPr>
        <w:pStyle w:val="TOC4"/>
        <w:rPr>
          <w:rFonts w:asciiTheme="minorHAnsi" w:hAnsiTheme="minorHAnsi" w:cstheme="minorBidi"/>
          <w:kern w:val="2"/>
          <w:sz w:val="24"/>
          <w:szCs w:val="24"/>
          <w14:ligatures w14:val="standardContextual"/>
        </w:rPr>
      </w:pPr>
      <w:r>
        <w:t>8.3.15.1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_Toc175586718 \h </w:instrText>
      </w:r>
      <w:r>
        <w:fldChar w:fldCharType="separate"/>
      </w:r>
      <w:r>
        <w:t>68</w:t>
      </w:r>
      <w:r>
        <w:fldChar w:fldCharType="end"/>
      </w:r>
    </w:p>
    <w:p w14:paraId="7B7674A2" w14:textId="6A9CAF1E" w:rsidR="005762C2" w:rsidRDefault="005762C2">
      <w:pPr>
        <w:pStyle w:val="TOC4"/>
        <w:rPr>
          <w:rFonts w:asciiTheme="minorHAnsi" w:hAnsiTheme="minorHAnsi" w:cstheme="minorBidi"/>
          <w:kern w:val="2"/>
          <w:sz w:val="24"/>
          <w:szCs w:val="24"/>
          <w14:ligatures w14:val="standardContextual"/>
        </w:rPr>
      </w:pPr>
      <w:r>
        <w:t>8.3.15.2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_Toc175586719 \h </w:instrText>
      </w:r>
      <w:r>
        <w:fldChar w:fldCharType="separate"/>
      </w:r>
      <w:r>
        <w:t>68</w:t>
      </w:r>
      <w:r>
        <w:fldChar w:fldCharType="end"/>
      </w:r>
    </w:p>
    <w:p w14:paraId="0A65521B" w14:textId="525C31E6" w:rsidR="005762C2" w:rsidRDefault="005762C2">
      <w:pPr>
        <w:pStyle w:val="TOC4"/>
        <w:rPr>
          <w:rFonts w:asciiTheme="minorHAnsi" w:hAnsiTheme="minorHAnsi" w:cstheme="minorBidi"/>
          <w:kern w:val="2"/>
          <w:sz w:val="24"/>
          <w:szCs w:val="24"/>
          <w14:ligatures w14:val="standardContextual"/>
        </w:rPr>
      </w:pPr>
      <w:r>
        <w:t>8.3.15.3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_Toc175586720 \h </w:instrText>
      </w:r>
      <w:r>
        <w:fldChar w:fldCharType="separate"/>
      </w:r>
      <w:r>
        <w:t>69</w:t>
      </w:r>
      <w:r>
        <w:fldChar w:fldCharType="end"/>
      </w:r>
    </w:p>
    <w:p w14:paraId="6C0B94F9" w14:textId="715A9723" w:rsidR="005762C2" w:rsidRDefault="005762C2">
      <w:pPr>
        <w:pStyle w:val="TOC2"/>
        <w:rPr>
          <w:rFonts w:asciiTheme="minorHAnsi" w:hAnsiTheme="minorHAnsi" w:cstheme="minorBidi"/>
          <w:kern w:val="2"/>
          <w:sz w:val="24"/>
          <w:szCs w:val="24"/>
          <w14:ligatures w14:val="standardContextual"/>
        </w:rPr>
      </w:pPr>
      <w:r>
        <w:t>8.4</w:t>
      </w:r>
      <w:r>
        <w:rPr>
          <w:rFonts w:asciiTheme="minorHAnsi" w:hAnsiTheme="minorHAnsi" w:cstheme="minorBidi"/>
          <w:kern w:val="2"/>
          <w:sz w:val="24"/>
          <w:szCs w:val="24"/>
          <w14:ligatures w14:val="standardContextual"/>
        </w:rPr>
        <w:tab/>
      </w:r>
      <w:r>
        <w:t>Global procedures</w:t>
      </w:r>
      <w:r>
        <w:tab/>
      </w:r>
      <w:r>
        <w:fldChar w:fldCharType="begin" w:fldLock="1"/>
      </w:r>
      <w:r>
        <w:instrText xml:space="preserve"> PAGEREF _Toc175586721 \h </w:instrText>
      </w:r>
      <w:r>
        <w:fldChar w:fldCharType="separate"/>
      </w:r>
      <w:r>
        <w:t>69</w:t>
      </w:r>
      <w:r>
        <w:fldChar w:fldCharType="end"/>
      </w:r>
    </w:p>
    <w:p w14:paraId="135EF305" w14:textId="5D1ADBE8" w:rsidR="005762C2" w:rsidRDefault="005762C2">
      <w:pPr>
        <w:pStyle w:val="TOC3"/>
        <w:rPr>
          <w:rFonts w:asciiTheme="minorHAnsi" w:hAnsiTheme="minorHAnsi" w:cstheme="minorBidi"/>
          <w:kern w:val="2"/>
          <w:sz w:val="24"/>
          <w:szCs w:val="24"/>
          <w14:ligatures w14:val="standardContextual"/>
        </w:rPr>
      </w:pPr>
      <w:r>
        <w:t>8.4.1</w:t>
      </w:r>
      <w:r>
        <w:rPr>
          <w:rFonts w:asciiTheme="minorHAnsi" w:hAnsiTheme="minorHAnsi" w:cstheme="minorBidi"/>
          <w:kern w:val="2"/>
          <w:sz w:val="24"/>
          <w:szCs w:val="24"/>
          <w14:ligatures w14:val="standardContextual"/>
        </w:rPr>
        <w:tab/>
      </w:r>
      <w:r>
        <w:t>Xn Setup</w:t>
      </w:r>
      <w:r>
        <w:tab/>
      </w:r>
      <w:r>
        <w:fldChar w:fldCharType="begin" w:fldLock="1"/>
      </w:r>
      <w:r>
        <w:instrText xml:space="preserve"> PAGEREF _Toc175586722 \h </w:instrText>
      </w:r>
      <w:r>
        <w:fldChar w:fldCharType="separate"/>
      </w:r>
      <w:r>
        <w:t>69</w:t>
      </w:r>
      <w:r>
        <w:fldChar w:fldCharType="end"/>
      </w:r>
    </w:p>
    <w:p w14:paraId="3C9DC349" w14:textId="71F9BA32" w:rsidR="005762C2" w:rsidRDefault="005762C2">
      <w:pPr>
        <w:pStyle w:val="TOC4"/>
        <w:rPr>
          <w:rFonts w:asciiTheme="minorHAnsi" w:hAnsiTheme="minorHAnsi" w:cstheme="minorBidi"/>
          <w:kern w:val="2"/>
          <w:sz w:val="24"/>
          <w:szCs w:val="24"/>
          <w14:ligatures w14:val="standardContextual"/>
        </w:rPr>
      </w:pPr>
      <w:r>
        <w:t>8.4.1.1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_Toc175586723 \h </w:instrText>
      </w:r>
      <w:r>
        <w:fldChar w:fldCharType="separate"/>
      </w:r>
      <w:r>
        <w:t>69</w:t>
      </w:r>
      <w:r>
        <w:fldChar w:fldCharType="end"/>
      </w:r>
    </w:p>
    <w:p w14:paraId="0B599167" w14:textId="24FBA037" w:rsidR="005762C2" w:rsidRDefault="005762C2">
      <w:pPr>
        <w:pStyle w:val="TOC4"/>
        <w:rPr>
          <w:rFonts w:asciiTheme="minorHAnsi" w:hAnsiTheme="minorHAnsi" w:cstheme="minorBidi"/>
          <w:kern w:val="2"/>
          <w:sz w:val="24"/>
          <w:szCs w:val="24"/>
          <w14:ligatures w14:val="standardContextual"/>
        </w:rPr>
      </w:pPr>
      <w:r>
        <w:t>8.4.1.2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_Toc175586724 \h </w:instrText>
      </w:r>
      <w:r>
        <w:fldChar w:fldCharType="separate"/>
      </w:r>
      <w:r>
        <w:t>69</w:t>
      </w:r>
      <w:r>
        <w:fldChar w:fldCharType="end"/>
      </w:r>
    </w:p>
    <w:p w14:paraId="062BD3A5" w14:textId="789EF8B9" w:rsidR="005762C2" w:rsidRDefault="005762C2">
      <w:pPr>
        <w:pStyle w:val="TOC4"/>
        <w:rPr>
          <w:rFonts w:asciiTheme="minorHAnsi" w:hAnsiTheme="minorHAnsi" w:cstheme="minorBidi"/>
          <w:kern w:val="2"/>
          <w:sz w:val="24"/>
          <w:szCs w:val="24"/>
          <w14:ligatures w14:val="standardContextual"/>
        </w:rPr>
      </w:pPr>
      <w:r>
        <w:t>8.4.1.3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_Toc175586725 \h </w:instrText>
      </w:r>
      <w:r>
        <w:fldChar w:fldCharType="separate"/>
      </w:r>
      <w:r>
        <w:t>71</w:t>
      </w:r>
      <w:r>
        <w:fldChar w:fldCharType="end"/>
      </w:r>
    </w:p>
    <w:p w14:paraId="5A630F65" w14:textId="0784E5D9" w:rsidR="005762C2" w:rsidRDefault="005762C2">
      <w:pPr>
        <w:pStyle w:val="TOC4"/>
        <w:rPr>
          <w:rFonts w:asciiTheme="minorHAnsi" w:hAnsiTheme="minorHAnsi" w:cstheme="minorBidi"/>
          <w:kern w:val="2"/>
          <w:sz w:val="24"/>
          <w:szCs w:val="24"/>
          <w14:ligatures w14:val="standardContextual"/>
        </w:rPr>
      </w:pPr>
      <w:r>
        <w:t>8.4.1.4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_Toc175586726 \h </w:instrText>
      </w:r>
      <w:r>
        <w:fldChar w:fldCharType="separate"/>
      </w:r>
      <w:r>
        <w:t>71</w:t>
      </w:r>
      <w:r>
        <w:fldChar w:fldCharType="end"/>
      </w:r>
    </w:p>
    <w:p w14:paraId="25528736" w14:textId="250095E0" w:rsidR="005762C2" w:rsidRDefault="005762C2">
      <w:pPr>
        <w:pStyle w:val="TOC3"/>
        <w:rPr>
          <w:rFonts w:asciiTheme="minorHAnsi" w:hAnsiTheme="minorHAnsi" w:cstheme="minorBidi"/>
          <w:kern w:val="2"/>
          <w:sz w:val="24"/>
          <w:szCs w:val="24"/>
          <w14:ligatures w14:val="standardContextual"/>
        </w:rPr>
      </w:pPr>
      <w:r>
        <w:t>8.4.2</w:t>
      </w:r>
      <w:r>
        <w:rPr>
          <w:rFonts w:asciiTheme="minorHAnsi" w:hAnsiTheme="minorHAnsi" w:cstheme="minorBidi"/>
          <w:kern w:val="2"/>
          <w:sz w:val="24"/>
          <w:szCs w:val="24"/>
          <w14:ligatures w14:val="standardContextual"/>
        </w:rPr>
        <w:tab/>
      </w:r>
      <w:r>
        <w:t>NG-RAN node Configuration Update</w:t>
      </w:r>
      <w:r>
        <w:tab/>
      </w:r>
      <w:r>
        <w:fldChar w:fldCharType="begin" w:fldLock="1"/>
      </w:r>
      <w:r>
        <w:instrText xml:space="preserve"> PAGEREF _Toc175586727 \h </w:instrText>
      </w:r>
      <w:r>
        <w:fldChar w:fldCharType="separate"/>
      </w:r>
      <w:r>
        <w:t>72</w:t>
      </w:r>
      <w:r>
        <w:fldChar w:fldCharType="end"/>
      </w:r>
    </w:p>
    <w:p w14:paraId="6A19DD35" w14:textId="41AF7CD6" w:rsidR="005762C2" w:rsidRDefault="005762C2">
      <w:pPr>
        <w:pStyle w:val="TOC4"/>
        <w:rPr>
          <w:rFonts w:asciiTheme="minorHAnsi" w:hAnsiTheme="minorHAnsi" w:cstheme="minorBidi"/>
          <w:kern w:val="2"/>
          <w:sz w:val="24"/>
          <w:szCs w:val="24"/>
          <w14:ligatures w14:val="standardContextual"/>
        </w:rPr>
      </w:pPr>
      <w:r>
        <w:t>8.4.2.1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_Toc175586728 \h </w:instrText>
      </w:r>
      <w:r>
        <w:fldChar w:fldCharType="separate"/>
      </w:r>
      <w:r>
        <w:t>72</w:t>
      </w:r>
      <w:r>
        <w:fldChar w:fldCharType="end"/>
      </w:r>
    </w:p>
    <w:p w14:paraId="7D483C1A" w14:textId="5F29D8FA" w:rsidR="005762C2" w:rsidRDefault="005762C2">
      <w:pPr>
        <w:pStyle w:val="TOC4"/>
        <w:rPr>
          <w:rFonts w:asciiTheme="minorHAnsi" w:hAnsiTheme="minorHAnsi" w:cstheme="minorBidi"/>
          <w:kern w:val="2"/>
          <w:sz w:val="24"/>
          <w:szCs w:val="24"/>
          <w14:ligatures w14:val="standardContextual"/>
        </w:rPr>
      </w:pPr>
      <w:r>
        <w:t>8.4.2.2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_Toc175586729 \h </w:instrText>
      </w:r>
      <w:r>
        <w:fldChar w:fldCharType="separate"/>
      </w:r>
      <w:r>
        <w:t>72</w:t>
      </w:r>
      <w:r>
        <w:fldChar w:fldCharType="end"/>
      </w:r>
    </w:p>
    <w:p w14:paraId="5736A954" w14:textId="129F9C37" w:rsidR="005762C2" w:rsidRDefault="005762C2">
      <w:pPr>
        <w:pStyle w:val="TOC4"/>
        <w:rPr>
          <w:rFonts w:asciiTheme="minorHAnsi" w:hAnsiTheme="minorHAnsi" w:cstheme="minorBidi"/>
          <w:kern w:val="2"/>
          <w:sz w:val="24"/>
          <w:szCs w:val="24"/>
          <w14:ligatures w14:val="standardContextual"/>
        </w:rPr>
      </w:pPr>
      <w:r>
        <w:t>8.4.2.3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_Toc175586730 \h </w:instrText>
      </w:r>
      <w:r>
        <w:fldChar w:fldCharType="separate"/>
      </w:r>
      <w:r>
        <w:t>75</w:t>
      </w:r>
      <w:r>
        <w:fldChar w:fldCharType="end"/>
      </w:r>
    </w:p>
    <w:p w14:paraId="670AED54" w14:textId="31C45DE4" w:rsidR="005762C2" w:rsidRDefault="005762C2">
      <w:pPr>
        <w:pStyle w:val="TOC4"/>
        <w:rPr>
          <w:rFonts w:asciiTheme="minorHAnsi" w:hAnsiTheme="minorHAnsi" w:cstheme="minorBidi"/>
          <w:kern w:val="2"/>
          <w:sz w:val="24"/>
          <w:szCs w:val="24"/>
          <w14:ligatures w14:val="standardContextual"/>
        </w:rPr>
      </w:pPr>
      <w:r>
        <w:t>8.4.2.</w:t>
      </w:r>
      <w:r>
        <w:rPr>
          <w:lang w:eastAsia="zh-CN"/>
        </w:rP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_Toc175586731 \h </w:instrText>
      </w:r>
      <w:r>
        <w:fldChar w:fldCharType="separate"/>
      </w:r>
      <w:r>
        <w:t>75</w:t>
      </w:r>
      <w:r>
        <w:fldChar w:fldCharType="end"/>
      </w:r>
    </w:p>
    <w:p w14:paraId="293FAC59" w14:textId="572EFDDD" w:rsidR="005762C2" w:rsidRDefault="005762C2">
      <w:pPr>
        <w:pStyle w:val="TOC3"/>
        <w:rPr>
          <w:rFonts w:asciiTheme="minorHAnsi" w:hAnsiTheme="minorHAnsi" w:cstheme="minorBidi"/>
          <w:kern w:val="2"/>
          <w:sz w:val="24"/>
          <w:szCs w:val="24"/>
          <w14:ligatures w14:val="standardContextual"/>
        </w:rPr>
      </w:pPr>
      <w:r w:rsidRPr="0044040E">
        <w:rPr>
          <w:lang w:val="en-US"/>
        </w:rPr>
        <w:t>8.4.3</w:t>
      </w:r>
      <w:r>
        <w:rPr>
          <w:rFonts w:asciiTheme="minorHAnsi" w:hAnsiTheme="minorHAnsi" w:cstheme="minorBidi"/>
          <w:kern w:val="2"/>
          <w:sz w:val="24"/>
          <w:szCs w:val="24"/>
          <w14:ligatures w14:val="standardContextual"/>
        </w:rPr>
        <w:tab/>
      </w:r>
      <w:r w:rsidRPr="0044040E">
        <w:rPr>
          <w:lang w:val="en-US"/>
        </w:rPr>
        <w:t>Cell Activation</w:t>
      </w:r>
      <w:r>
        <w:tab/>
      </w:r>
      <w:r>
        <w:fldChar w:fldCharType="begin" w:fldLock="1"/>
      </w:r>
      <w:r>
        <w:instrText xml:space="preserve"> PAGEREF _Toc175586732 \h </w:instrText>
      </w:r>
      <w:r>
        <w:fldChar w:fldCharType="separate"/>
      </w:r>
      <w:r>
        <w:t>76</w:t>
      </w:r>
      <w:r>
        <w:fldChar w:fldCharType="end"/>
      </w:r>
    </w:p>
    <w:p w14:paraId="0AC39D57" w14:textId="1A29F3A1" w:rsidR="005762C2" w:rsidRDefault="005762C2">
      <w:pPr>
        <w:pStyle w:val="TOC4"/>
        <w:rPr>
          <w:rFonts w:asciiTheme="minorHAnsi" w:hAnsiTheme="minorHAnsi" w:cstheme="minorBidi"/>
          <w:kern w:val="2"/>
          <w:sz w:val="24"/>
          <w:szCs w:val="24"/>
          <w14:ligatures w14:val="standardContextual"/>
        </w:rPr>
      </w:pPr>
      <w:r>
        <w:t>8.4.3.1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_Toc175586733 \h </w:instrText>
      </w:r>
      <w:r>
        <w:fldChar w:fldCharType="separate"/>
      </w:r>
      <w:r>
        <w:t>76</w:t>
      </w:r>
      <w:r>
        <w:fldChar w:fldCharType="end"/>
      </w:r>
    </w:p>
    <w:p w14:paraId="0D77BF44" w14:textId="1A940DE7" w:rsidR="005762C2" w:rsidRDefault="005762C2">
      <w:pPr>
        <w:pStyle w:val="TOC4"/>
        <w:rPr>
          <w:rFonts w:asciiTheme="minorHAnsi" w:hAnsiTheme="minorHAnsi" w:cstheme="minorBidi"/>
          <w:kern w:val="2"/>
          <w:sz w:val="24"/>
          <w:szCs w:val="24"/>
          <w14:ligatures w14:val="standardContextual"/>
        </w:rPr>
      </w:pPr>
      <w:r>
        <w:t>8.4.3.2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_Toc175586734 \h </w:instrText>
      </w:r>
      <w:r>
        <w:fldChar w:fldCharType="separate"/>
      </w:r>
      <w:r>
        <w:t>76</w:t>
      </w:r>
      <w:r>
        <w:fldChar w:fldCharType="end"/>
      </w:r>
    </w:p>
    <w:p w14:paraId="45F15112" w14:textId="6F55B485" w:rsidR="005762C2" w:rsidRDefault="005762C2">
      <w:pPr>
        <w:pStyle w:val="TOC4"/>
        <w:rPr>
          <w:rFonts w:asciiTheme="minorHAnsi" w:hAnsiTheme="minorHAnsi" w:cstheme="minorBidi"/>
          <w:kern w:val="2"/>
          <w:sz w:val="24"/>
          <w:szCs w:val="24"/>
          <w14:ligatures w14:val="standardContextual"/>
        </w:rPr>
      </w:pPr>
      <w:r>
        <w:t>8.4.3.3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_Toc175586735 \h </w:instrText>
      </w:r>
      <w:r>
        <w:fldChar w:fldCharType="separate"/>
      </w:r>
      <w:r>
        <w:t>76</w:t>
      </w:r>
      <w:r>
        <w:fldChar w:fldCharType="end"/>
      </w:r>
    </w:p>
    <w:p w14:paraId="55BFF050" w14:textId="492885B6" w:rsidR="005762C2" w:rsidRDefault="005762C2">
      <w:pPr>
        <w:pStyle w:val="TOC4"/>
        <w:rPr>
          <w:rFonts w:asciiTheme="minorHAnsi" w:hAnsiTheme="minorHAnsi" w:cstheme="minorBidi"/>
          <w:kern w:val="2"/>
          <w:sz w:val="24"/>
          <w:szCs w:val="24"/>
          <w14:ligatures w14:val="standardContextual"/>
        </w:rPr>
      </w:pPr>
      <w:r w:rsidRPr="0044040E">
        <w:rPr>
          <w:lang w:val="en-US"/>
        </w:rPr>
        <w:t>8.4.3.4</w:t>
      </w:r>
      <w:r>
        <w:rPr>
          <w:rFonts w:asciiTheme="minorHAnsi" w:hAnsiTheme="minorHAnsi" w:cstheme="minorBidi"/>
          <w:kern w:val="2"/>
          <w:sz w:val="24"/>
          <w:szCs w:val="24"/>
          <w14:ligatures w14:val="standardContextual"/>
        </w:rPr>
        <w:tab/>
      </w:r>
      <w:r w:rsidRPr="0044040E">
        <w:rPr>
          <w:lang w:val="en-US"/>
        </w:rPr>
        <w:t>Abnormal Conditions</w:t>
      </w:r>
      <w:r>
        <w:tab/>
      </w:r>
      <w:r>
        <w:fldChar w:fldCharType="begin" w:fldLock="1"/>
      </w:r>
      <w:r>
        <w:instrText xml:space="preserve"> PAGEREF _Toc175586736 \h </w:instrText>
      </w:r>
      <w:r>
        <w:fldChar w:fldCharType="separate"/>
      </w:r>
      <w:r>
        <w:t>77</w:t>
      </w:r>
      <w:r>
        <w:fldChar w:fldCharType="end"/>
      </w:r>
    </w:p>
    <w:p w14:paraId="3F72FF8F" w14:textId="797B7D96" w:rsidR="005762C2" w:rsidRDefault="005762C2">
      <w:pPr>
        <w:pStyle w:val="TOC3"/>
        <w:rPr>
          <w:rFonts w:asciiTheme="minorHAnsi" w:hAnsiTheme="minorHAnsi" w:cstheme="minorBidi"/>
          <w:kern w:val="2"/>
          <w:sz w:val="24"/>
          <w:szCs w:val="24"/>
          <w14:ligatures w14:val="standardContextual"/>
        </w:rPr>
      </w:pPr>
      <w:r>
        <w:t>8.</w:t>
      </w:r>
      <w:r w:rsidRPr="0044040E">
        <w:rPr>
          <w:rFonts w:eastAsia="SimSun"/>
          <w:lang w:eastAsia="zh-CN"/>
        </w:rPr>
        <w:t>4.4</w:t>
      </w:r>
      <w:r>
        <w:rPr>
          <w:rFonts w:asciiTheme="minorHAnsi" w:hAnsiTheme="minorHAnsi" w:cstheme="minorBidi"/>
          <w:kern w:val="2"/>
          <w:sz w:val="24"/>
          <w:szCs w:val="24"/>
          <w14:ligatures w14:val="standardContextual"/>
        </w:rPr>
        <w:tab/>
      </w:r>
      <w:r w:rsidRPr="0044040E">
        <w:rPr>
          <w:rFonts w:eastAsia="SimSun"/>
          <w:lang w:eastAsia="zh-CN"/>
        </w:rPr>
        <w:t>Reset</w:t>
      </w:r>
      <w:r>
        <w:tab/>
      </w:r>
      <w:r>
        <w:fldChar w:fldCharType="begin" w:fldLock="1"/>
      </w:r>
      <w:r>
        <w:instrText xml:space="preserve"> PAGEREF _Toc175586737 \h </w:instrText>
      </w:r>
      <w:r>
        <w:fldChar w:fldCharType="separate"/>
      </w:r>
      <w:r>
        <w:t>77</w:t>
      </w:r>
      <w:r>
        <w:fldChar w:fldCharType="end"/>
      </w:r>
    </w:p>
    <w:p w14:paraId="39C2EA44" w14:textId="2932AD0D" w:rsidR="005762C2" w:rsidRDefault="005762C2">
      <w:pPr>
        <w:pStyle w:val="TOC4"/>
        <w:rPr>
          <w:rFonts w:asciiTheme="minorHAnsi" w:hAnsiTheme="minorHAnsi" w:cstheme="minorBidi"/>
          <w:kern w:val="2"/>
          <w:sz w:val="24"/>
          <w:szCs w:val="24"/>
          <w14:ligatures w14:val="standardContextual"/>
        </w:rPr>
      </w:pPr>
      <w:r>
        <w:t>8.</w:t>
      </w:r>
      <w:r>
        <w:rPr>
          <w:lang w:eastAsia="zh-CN"/>
        </w:rPr>
        <w:t>4</w:t>
      </w:r>
      <w:r>
        <w:t>.4.1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_Toc175586738 \h </w:instrText>
      </w:r>
      <w:r>
        <w:fldChar w:fldCharType="separate"/>
      </w:r>
      <w:r>
        <w:t>77</w:t>
      </w:r>
      <w:r>
        <w:fldChar w:fldCharType="end"/>
      </w:r>
    </w:p>
    <w:p w14:paraId="05A1F9F7" w14:textId="5F806446" w:rsidR="005762C2" w:rsidRDefault="005762C2">
      <w:pPr>
        <w:pStyle w:val="TOC4"/>
        <w:rPr>
          <w:rFonts w:asciiTheme="minorHAnsi" w:hAnsiTheme="minorHAnsi" w:cstheme="minorBidi"/>
          <w:kern w:val="2"/>
          <w:sz w:val="24"/>
          <w:szCs w:val="24"/>
          <w14:ligatures w14:val="standardContextual"/>
        </w:rPr>
      </w:pPr>
      <w:r>
        <w:t>8.</w:t>
      </w:r>
      <w:r>
        <w:rPr>
          <w:lang w:eastAsia="zh-CN"/>
        </w:rPr>
        <w:t>4</w:t>
      </w:r>
      <w:r>
        <w:t>.4.2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_Toc175586739 \h </w:instrText>
      </w:r>
      <w:r>
        <w:fldChar w:fldCharType="separate"/>
      </w:r>
      <w:r>
        <w:t>77</w:t>
      </w:r>
      <w:r>
        <w:fldChar w:fldCharType="end"/>
      </w:r>
    </w:p>
    <w:p w14:paraId="31FF223E" w14:textId="6336829F" w:rsidR="005762C2" w:rsidRDefault="005762C2">
      <w:pPr>
        <w:pStyle w:val="TOC4"/>
        <w:rPr>
          <w:rFonts w:asciiTheme="minorHAnsi" w:hAnsiTheme="minorHAnsi" w:cstheme="minorBidi"/>
          <w:kern w:val="2"/>
          <w:sz w:val="24"/>
          <w:szCs w:val="24"/>
          <w14:ligatures w14:val="standardContextual"/>
        </w:rPr>
      </w:pPr>
      <w:r>
        <w:t>8.</w:t>
      </w:r>
      <w:r>
        <w:rPr>
          <w:lang w:eastAsia="zh-CN"/>
        </w:rPr>
        <w:t>4</w:t>
      </w:r>
      <w:r>
        <w:t>.4.3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_Toc175586740 \h </w:instrText>
      </w:r>
      <w:r>
        <w:fldChar w:fldCharType="separate"/>
      </w:r>
      <w:r>
        <w:t>78</w:t>
      </w:r>
      <w:r>
        <w:fldChar w:fldCharType="end"/>
      </w:r>
    </w:p>
    <w:p w14:paraId="23D17021" w14:textId="0C9A2390" w:rsidR="005762C2" w:rsidRDefault="005762C2">
      <w:pPr>
        <w:pStyle w:val="TOC4"/>
        <w:rPr>
          <w:rFonts w:asciiTheme="minorHAnsi" w:hAnsiTheme="minorHAnsi" w:cstheme="minorBidi"/>
          <w:kern w:val="2"/>
          <w:sz w:val="24"/>
          <w:szCs w:val="24"/>
          <w14:ligatures w14:val="standardContextual"/>
        </w:rPr>
      </w:pPr>
      <w:r>
        <w:t>8.</w:t>
      </w:r>
      <w:r>
        <w:rPr>
          <w:lang w:eastAsia="zh-CN"/>
        </w:rPr>
        <w:t>4</w:t>
      </w:r>
      <w:r>
        <w:t>.</w:t>
      </w:r>
      <w:r>
        <w:rPr>
          <w:lang w:eastAsia="zh-CN"/>
        </w:rPr>
        <w:t>4</w:t>
      </w:r>
      <w: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_Toc175586741 \h </w:instrText>
      </w:r>
      <w:r>
        <w:fldChar w:fldCharType="separate"/>
      </w:r>
      <w:r>
        <w:t>78</w:t>
      </w:r>
      <w:r>
        <w:fldChar w:fldCharType="end"/>
      </w:r>
    </w:p>
    <w:p w14:paraId="34C76008" w14:textId="42C21641" w:rsidR="005762C2" w:rsidRDefault="005762C2">
      <w:pPr>
        <w:pStyle w:val="TOC3"/>
        <w:rPr>
          <w:rFonts w:asciiTheme="minorHAnsi" w:hAnsiTheme="minorHAnsi" w:cstheme="minorBidi"/>
          <w:kern w:val="2"/>
          <w:sz w:val="24"/>
          <w:szCs w:val="24"/>
          <w14:ligatures w14:val="standardContextual"/>
        </w:rPr>
      </w:pPr>
      <w:r>
        <w:t>8.4.5</w:t>
      </w:r>
      <w:r>
        <w:rPr>
          <w:rFonts w:asciiTheme="minorHAnsi" w:hAnsiTheme="minorHAnsi" w:cstheme="minorBidi"/>
          <w:kern w:val="2"/>
          <w:sz w:val="24"/>
          <w:szCs w:val="24"/>
          <w14:ligatures w14:val="standardContextual"/>
        </w:rPr>
        <w:tab/>
      </w:r>
      <w:r>
        <w:t>Error Indication</w:t>
      </w:r>
      <w:r>
        <w:tab/>
      </w:r>
      <w:r>
        <w:fldChar w:fldCharType="begin" w:fldLock="1"/>
      </w:r>
      <w:r>
        <w:instrText xml:space="preserve"> PAGEREF _Toc175586742 \h </w:instrText>
      </w:r>
      <w:r>
        <w:fldChar w:fldCharType="separate"/>
      </w:r>
      <w:r>
        <w:t>78</w:t>
      </w:r>
      <w:r>
        <w:fldChar w:fldCharType="end"/>
      </w:r>
    </w:p>
    <w:p w14:paraId="5FBBD5AA" w14:textId="5BD5F9D0" w:rsidR="005762C2" w:rsidRDefault="005762C2">
      <w:pPr>
        <w:pStyle w:val="TOC4"/>
        <w:rPr>
          <w:rFonts w:asciiTheme="minorHAnsi" w:hAnsiTheme="minorHAnsi" w:cstheme="minorBidi"/>
          <w:kern w:val="2"/>
          <w:sz w:val="24"/>
          <w:szCs w:val="24"/>
          <w14:ligatures w14:val="standardContextual"/>
        </w:rPr>
      </w:pPr>
      <w:r>
        <w:t>8.4.5.1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_Toc175586743 \h </w:instrText>
      </w:r>
      <w:r>
        <w:fldChar w:fldCharType="separate"/>
      </w:r>
      <w:r>
        <w:t>78</w:t>
      </w:r>
      <w:r>
        <w:fldChar w:fldCharType="end"/>
      </w:r>
    </w:p>
    <w:p w14:paraId="4400D4E4" w14:textId="5CF1C9FF" w:rsidR="005762C2" w:rsidRDefault="005762C2">
      <w:pPr>
        <w:pStyle w:val="TOC4"/>
        <w:rPr>
          <w:rFonts w:asciiTheme="minorHAnsi" w:hAnsiTheme="minorHAnsi" w:cstheme="minorBidi"/>
          <w:kern w:val="2"/>
          <w:sz w:val="24"/>
          <w:szCs w:val="24"/>
          <w14:ligatures w14:val="standardContextual"/>
        </w:rPr>
      </w:pPr>
      <w:r>
        <w:t>8.4.5.2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_Toc175586744 \h </w:instrText>
      </w:r>
      <w:r>
        <w:fldChar w:fldCharType="separate"/>
      </w:r>
      <w:r>
        <w:t>78</w:t>
      </w:r>
      <w:r>
        <w:fldChar w:fldCharType="end"/>
      </w:r>
    </w:p>
    <w:p w14:paraId="6EF40B83" w14:textId="7B40D2DF" w:rsidR="005762C2" w:rsidRDefault="005762C2">
      <w:pPr>
        <w:pStyle w:val="TOC4"/>
        <w:rPr>
          <w:rFonts w:asciiTheme="minorHAnsi" w:hAnsiTheme="minorHAnsi" w:cstheme="minorBidi"/>
          <w:kern w:val="2"/>
          <w:sz w:val="24"/>
          <w:szCs w:val="24"/>
          <w14:ligatures w14:val="standardContextual"/>
        </w:rPr>
      </w:pPr>
      <w:r>
        <w:t>8.4.5.3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_Toc175586745 \h </w:instrText>
      </w:r>
      <w:r>
        <w:fldChar w:fldCharType="separate"/>
      </w:r>
      <w:r>
        <w:t>79</w:t>
      </w:r>
      <w:r>
        <w:fldChar w:fldCharType="end"/>
      </w:r>
    </w:p>
    <w:p w14:paraId="236A94E1" w14:textId="767556E6" w:rsidR="005762C2" w:rsidRDefault="005762C2">
      <w:pPr>
        <w:pStyle w:val="TOC4"/>
        <w:rPr>
          <w:rFonts w:asciiTheme="minorHAnsi" w:hAnsiTheme="minorHAnsi" w:cstheme="minorBidi"/>
          <w:kern w:val="2"/>
          <w:sz w:val="24"/>
          <w:szCs w:val="24"/>
          <w14:ligatures w14:val="standardContextual"/>
        </w:rPr>
      </w:pPr>
      <w:r>
        <w:t>8.4.5.4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_Toc175586746 \h </w:instrText>
      </w:r>
      <w:r>
        <w:fldChar w:fldCharType="separate"/>
      </w:r>
      <w:r>
        <w:t>79</w:t>
      </w:r>
      <w:r>
        <w:fldChar w:fldCharType="end"/>
      </w:r>
    </w:p>
    <w:p w14:paraId="4ADE51FB" w14:textId="6AA5C802" w:rsidR="005762C2" w:rsidRDefault="005762C2">
      <w:pPr>
        <w:pStyle w:val="TOC3"/>
        <w:rPr>
          <w:rFonts w:asciiTheme="minorHAnsi" w:hAnsiTheme="minorHAnsi" w:cstheme="minorBidi"/>
          <w:kern w:val="2"/>
          <w:sz w:val="24"/>
          <w:szCs w:val="24"/>
          <w14:ligatures w14:val="standardContextual"/>
        </w:rPr>
      </w:pPr>
      <w:r>
        <w:t>8.</w:t>
      </w:r>
      <w:r w:rsidRPr="0044040E">
        <w:rPr>
          <w:rFonts w:eastAsia="SimSun"/>
          <w:lang w:eastAsia="zh-CN"/>
        </w:rPr>
        <w:t>4.6</w:t>
      </w:r>
      <w:r>
        <w:rPr>
          <w:rFonts w:asciiTheme="minorHAnsi" w:hAnsiTheme="minorHAnsi" w:cstheme="minorBidi"/>
          <w:kern w:val="2"/>
          <w:sz w:val="24"/>
          <w:szCs w:val="24"/>
          <w14:ligatures w14:val="standardContextual"/>
        </w:rPr>
        <w:tab/>
      </w:r>
      <w:r>
        <w:t>Xn Removal</w:t>
      </w:r>
      <w:r>
        <w:tab/>
      </w:r>
      <w:r>
        <w:fldChar w:fldCharType="begin" w:fldLock="1"/>
      </w:r>
      <w:r>
        <w:instrText xml:space="preserve"> PAGEREF _Toc175586747 \h </w:instrText>
      </w:r>
      <w:r>
        <w:fldChar w:fldCharType="separate"/>
      </w:r>
      <w:r>
        <w:t>79</w:t>
      </w:r>
      <w:r>
        <w:fldChar w:fldCharType="end"/>
      </w:r>
    </w:p>
    <w:p w14:paraId="4DFBE6A5" w14:textId="702B7CD4" w:rsidR="005762C2" w:rsidRDefault="005762C2">
      <w:pPr>
        <w:pStyle w:val="TOC4"/>
        <w:rPr>
          <w:rFonts w:asciiTheme="minorHAnsi" w:hAnsiTheme="minorHAnsi" w:cstheme="minorBidi"/>
          <w:kern w:val="2"/>
          <w:sz w:val="24"/>
          <w:szCs w:val="24"/>
          <w14:ligatures w14:val="standardContextual"/>
        </w:rPr>
      </w:pPr>
      <w:r>
        <w:t>8.4.6.1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_Toc175586748 \h </w:instrText>
      </w:r>
      <w:r>
        <w:fldChar w:fldCharType="separate"/>
      </w:r>
      <w:r>
        <w:t>79</w:t>
      </w:r>
      <w:r>
        <w:fldChar w:fldCharType="end"/>
      </w:r>
    </w:p>
    <w:p w14:paraId="53CC2753" w14:textId="62852BFE" w:rsidR="005762C2" w:rsidRDefault="005762C2">
      <w:pPr>
        <w:pStyle w:val="TOC4"/>
        <w:rPr>
          <w:rFonts w:asciiTheme="minorHAnsi" w:hAnsiTheme="minorHAnsi" w:cstheme="minorBidi"/>
          <w:kern w:val="2"/>
          <w:sz w:val="24"/>
          <w:szCs w:val="24"/>
          <w14:ligatures w14:val="standardContextual"/>
        </w:rPr>
      </w:pPr>
      <w:r>
        <w:t>8.4.6.2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_Toc175586749 \h </w:instrText>
      </w:r>
      <w:r>
        <w:fldChar w:fldCharType="separate"/>
      </w:r>
      <w:r>
        <w:t>79</w:t>
      </w:r>
      <w:r>
        <w:fldChar w:fldCharType="end"/>
      </w:r>
    </w:p>
    <w:p w14:paraId="5A0D7DC2" w14:textId="3FEF6CBE" w:rsidR="005762C2" w:rsidRDefault="005762C2">
      <w:pPr>
        <w:pStyle w:val="TOC4"/>
        <w:rPr>
          <w:rFonts w:asciiTheme="minorHAnsi" w:hAnsiTheme="minorHAnsi" w:cstheme="minorBidi"/>
          <w:kern w:val="2"/>
          <w:sz w:val="24"/>
          <w:szCs w:val="24"/>
          <w14:ligatures w14:val="standardContextual"/>
        </w:rPr>
      </w:pPr>
      <w:r>
        <w:t>8.4.6.3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_Toc175586750 \h </w:instrText>
      </w:r>
      <w:r>
        <w:fldChar w:fldCharType="separate"/>
      </w:r>
      <w:r>
        <w:t>80</w:t>
      </w:r>
      <w:r>
        <w:fldChar w:fldCharType="end"/>
      </w:r>
    </w:p>
    <w:p w14:paraId="529E56D0" w14:textId="743607CF" w:rsidR="005762C2" w:rsidRDefault="005762C2">
      <w:pPr>
        <w:pStyle w:val="TOC4"/>
        <w:rPr>
          <w:rFonts w:asciiTheme="minorHAnsi" w:hAnsiTheme="minorHAnsi" w:cstheme="minorBidi"/>
          <w:kern w:val="2"/>
          <w:sz w:val="24"/>
          <w:szCs w:val="24"/>
          <w14:ligatures w14:val="standardContextual"/>
        </w:rPr>
      </w:pPr>
      <w:r>
        <w:t>8.4.6.4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_Toc175586751 \h </w:instrText>
      </w:r>
      <w:r>
        <w:fldChar w:fldCharType="separate"/>
      </w:r>
      <w:r>
        <w:t>80</w:t>
      </w:r>
      <w:r>
        <w:fldChar w:fldCharType="end"/>
      </w:r>
    </w:p>
    <w:p w14:paraId="1F755383" w14:textId="661043AD" w:rsidR="005762C2" w:rsidRDefault="005762C2">
      <w:pPr>
        <w:pStyle w:val="TOC3"/>
        <w:rPr>
          <w:rFonts w:asciiTheme="minorHAnsi" w:hAnsiTheme="minorHAnsi" w:cstheme="minorBidi"/>
          <w:kern w:val="2"/>
          <w:sz w:val="24"/>
          <w:szCs w:val="24"/>
          <w14:ligatures w14:val="standardContextual"/>
        </w:rPr>
      </w:pPr>
      <w:r>
        <w:t>8.</w:t>
      </w:r>
      <w:r>
        <w:rPr>
          <w:lang w:eastAsia="zh-CN"/>
        </w:rPr>
        <w:t>4</w:t>
      </w:r>
      <w:r>
        <w:t>.</w:t>
      </w:r>
      <w:r>
        <w:rPr>
          <w:lang w:eastAsia="zh-CN"/>
        </w:rPr>
        <w:t>7</w:t>
      </w:r>
      <w:r>
        <w:rPr>
          <w:rFonts w:asciiTheme="minorHAnsi" w:hAnsiTheme="minorHAnsi" w:cstheme="minorBidi"/>
          <w:kern w:val="2"/>
          <w:sz w:val="24"/>
          <w:szCs w:val="24"/>
          <w14:ligatures w14:val="standardContextual"/>
        </w:rPr>
        <w:tab/>
      </w:r>
      <w:r>
        <w:t>Failure Indication</w:t>
      </w:r>
      <w:r>
        <w:tab/>
      </w:r>
      <w:r>
        <w:fldChar w:fldCharType="begin" w:fldLock="1"/>
      </w:r>
      <w:r>
        <w:instrText xml:space="preserve"> PAGEREF _Toc175586752 \h </w:instrText>
      </w:r>
      <w:r>
        <w:fldChar w:fldCharType="separate"/>
      </w:r>
      <w:r>
        <w:t>80</w:t>
      </w:r>
      <w:r>
        <w:fldChar w:fldCharType="end"/>
      </w:r>
    </w:p>
    <w:p w14:paraId="73119C48" w14:textId="297ECE5A" w:rsidR="005762C2" w:rsidRDefault="005762C2">
      <w:pPr>
        <w:pStyle w:val="TOC4"/>
        <w:rPr>
          <w:rFonts w:asciiTheme="minorHAnsi" w:hAnsiTheme="minorHAnsi" w:cstheme="minorBidi"/>
          <w:kern w:val="2"/>
          <w:sz w:val="24"/>
          <w:szCs w:val="24"/>
          <w14:ligatures w14:val="standardContextual"/>
        </w:rPr>
      </w:pPr>
      <w:r>
        <w:t>8.</w:t>
      </w:r>
      <w:r>
        <w:rPr>
          <w:lang w:eastAsia="zh-CN"/>
        </w:rPr>
        <w:t>4.7</w:t>
      </w:r>
      <w:r>
        <w:t>.1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_Toc175586753 \h </w:instrText>
      </w:r>
      <w:r>
        <w:fldChar w:fldCharType="separate"/>
      </w:r>
      <w:r>
        <w:t>80</w:t>
      </w:r>
      <w:r>
        <w:fldChar w:fldCharType="end"/>
      </w:r>
    </w:p>
    <w:p w14:paraId="05A5723E" w14:textId="038807CA" w:rsidR="005762C2" w:rsidRDefault="005762C2">
      <w:pPr>
        <w:pStyle w:val="TOC4"/>
        <w:rPr>
          <w:rFonts w:asciiTheme="minorHAnsi" w:hAnsiTheme="minorHAnsi" w:cstheme="minorBidi"/>
          <w:kern w:val="2"/>
          <w:sz w:val="24"/>
          <w:szCs w:val="24"/>
          <w14:ligatures w14:val="standardContextual"/>
        </w:rPr>
      </w:pPr>
      <w:r>
        <w:t>8.</w:t>
      </w:r>
      <w:r>
        <w:rPr>
          <w:lang w:eastAsia="zh-CN"/>
        </w:rPr>
        <w:t>4.7</w:t>
      </w:r>
      <w:r>
        <w:t>.2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_Toc175586754 \h </w:instrText>
      </w:r>
      <w:r>
        <w:fldChar w:fldCharType="separate"/>
      </w:r>
      <w:r>
        <w:t>80</w:t>
      </w:r>
      <w:r>
        <w:fldChar w:fldCharType="end"/>
      </w:r>
    </w:p>
    <w:p w14:paraId="371C6035" w14:textId="0DD9A4A3" w:rsidR="005762C2" w:rsidRDefault="005762C2">
      <w:pPr>
        <w:pStyle w:val="TOC4"/>
        <w:rPr>
          <w:rFonts w:asciiTheme="minorHAnsi" w:hAnsiTheme="minorHAnsi" w:cstheme="minorBidi"/>
          <w:kern w:val="2"/>
          <w:sz w:val="24"/>
          <w:szCs w:val="24"/>
          <w14:ligatures w14:val="standardContextual"/>
        </w:rPr>
      </w:pPr>
      <w:r>
        <w:t>8.</w:t>
      </w:r>
      <w:r>
        <w:rPr>
          <w:lang w:eastAsia="zh-CN"/>
        </w:rPr>
        <w:t>4.7</w:t>
      </w:r>
      <w:r>
        <w:t>.3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_Toc175586755 \h </w:instrText>
      </w:r>
      <w:r>
        <w:fldChar w:fldCharType="separate"/>
      </w:r>
      <w:r>
        <w:t>81</w:t>
      </w:r>
      <w:r>
        <w:fldChar w:fldCharType="end"/>
      </w:r>
    </w:p>
    <w:p w14:paraId="56A3A71F" w14:textId="6DB11FDE" w:rsidR="005762C2" w:rsidRDefault="005762C2">
      <w:pPr>
        <w:pStyle w:val="TOC4"/>
        <w:rPr>
          <w:rFonts w:asciiTheme="minorHAnsi" w:hAnsiTheme="minorHAnsi" w:cstheme="minorBidi"/>
          <w:kern w:val="2"/>
          <w:sz w:val="24"/>
          <w:szCs w:val="24"/>
          <w14:ligatures w14:val="standardContextual"/>
        </w:rPr>
      </w:pPr>
      <w:r>
        <w:t>8.</w:t>
      </w:r>
      <w:r>
        <w:rPr>
          <w:lang w:eastAsia="zh-CN"/>
        </w:rPr>
        <w:t>4.7</w:t>
      </w:r>
      <w: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_Toc175586756 \h </w:instrText>
      </w:r>
      <w:r>
        <w:fldChar w:fldCharType="separate"/>
      </w:r>
      <w:r>
        <w:t>81</w:t>
      </w:r>
      <w:r>
        <w:fldChar w:fldCharType="end"/>
      </w:r>
    </w:p>
    <w:p w14:paraId="5F4F303E" w14:textId="1A107EE4" w:rsidR="005762C2" w:rsidRDefault="005762C2">
      <w:pPr>
        <w:pStyle w:val="TOC3"/>
        <w:rPr>
          <w:rFonts w:asciiTheme="minorHAnsi" w:hAnsiTheme="minorHAnsi" w:cstheme="minorBidi"/>
          <w:kern w:val="2"/>
          <w:sz w:val="24"/>
          <w:szCs w:val="24"/>
          <w14:ligatures w14:val="standardContextual"/>
        </w:rPr>
      </w:pPr>
      <w:r>
        <w:t>8.</w:t>
      </w:r>
      <w:r>
        <w:rPr>
          <w:lang w:eastAsia="zh-CN"/>
        </w:rPr>
        <w:t>4</w:t>
      </w:r>
      <w:r>
        <w:t>.</w:t>
      </w:r>
      <w:r>
        <w:rPr>
          <w:lang w:eastAsia="zh-CN"/>
        </w:rPr>
        <w:t>8</w:t>
      </w:r>
      <w:r>
        <w:rPr>
          <w:rFonts w:asciiTheme="minorHAnsi" w:hAnsiTheme="minorHAnsi" w:cstheme="minorBidi"/>
          <w:kern w:val="2"/>
          <w:sz w:val="24"/>
          <w:szCs w:val="24"/>
          <w14:ligatures w14:val="standardContextual"/>
        </w:rPr>
        <w:tab/>
      </w:r>
      <w:r>
        <w:rPr>
          <w:lang w:eastAsia="zh-CN"/>
        </w:rPr>
        <w:t>Handover</w:t>
      </w:r>
      <w:r>
        <w:t xml:space="preserve"> Report</w:t>
      </w:r>
      <w:r>
        <w:tab/>
      </w:r>
      <w:r>
        <w:fldChar w:fldCharType="begin" w:fldLock="1"/>
      </w:r>
      <w:r>
        <w:instrText xml:space="preserve"> PAGEREF _Toc175586757 \h </w:instrText>
      </w:r>
      <w:r>
        <w:fldChar w:fldCharType="separate"/>
      </w:r>
      <w:r>
        <w:t>81</w:t>
      </w:r>
      <w:r>
        <w:fldChar w:fldCharType="end"/>
      </w:r>
    </w:p>
    <w:p w14:paraId="7BFAAE82" w14:textId="27453DA9" w:rsidR="005762C2" w:rsidRDefault="005762C2">
      <w:pPr>
        <w:pStyle w:val="TOC4"/>
        <w:rPr>
          <w:rFonts w:asciiTheme="minorHAnsi" w:hAnsiTheme="minorHAnsi" w:cstheme="minorBidi"/>
          <w:kern w:val="2"/>
          <w:sz w:val="24"/>
          <w:szCs w:val="24"/>
          <w14:ligatures w14:val="standardContextual"/>
        </w:rPr>
      </w:pPr>
      <w:r>
        <w:t>8.</w:t>
      </w:r>
      <w:r>
        <w:rPr>
          <w:lang w:eastAsia="zh-CN"/>
        </w:rPr>
        <w:t>4.8</w:t>
      </w:r>
      <w:r>
        <w:t>.1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_Toc175586758 \h </w:instrText>
      </w:r>
      <w:r>
        <w:fldChar w:fldCharType="separate"/>
      </w:r>
      <w:r>
        <w:t>81</w:t>
      </w:r>
      <w:r>
        <w:fldChar w:fldCharType="end"/>
      </w:r>
    </w:p>
    <w:p w14:paraId="5B05B852" w14:textId="32AC9893" w:rsidR="005762C2" w:rsidRDefault="005762C2">
      <w:pPr>
        <w:pStyle w:val="TOC4"/>
        <w:rPr>
          <w:rFonts w:asciiTheme="minorHAnsi" w:hAnsiTheme="minorHAnsi" w:cstheme="minorBidi"/>
          <w:kern w:val="2"/>
          <w:sz w:val="24"/>
          <w:szCs w:val="24"/>
          <w14:ligatures w14:val="standardContextual"/>
        </w:rPr>
      </w:pPr>
      <w:r>
        <w:t>8.</w:t>
      </w:r>
      <w:r>
        <w:rPr>
          <w:lang w:eastAsia="zh-CN"/>
        </w:rPr>
        <w:t>4.8</w:t>
      </w:r>
      <w:r>
        <w:t>.2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_Toc175586759 \h </w:instrText>
      </w:r>
      <w:r>
        <w:fldChar w:fldCharType="separate"/>
      </w:r>
      <w:r>
        <w:t>81</w:t>
      </w:r>
      <w:r>
        <w:fldChar w:fldCharType="end"/>
      </w:r>
    </w:p>
    <w:p w14:paraId="057D0ED0" w14:textId="43E3248E" w:rsidR="005762C2" w:rsidRDefault="005762C2">
      <w:pPr>
        <w:pStyle w:val="TOC4"/>
        <w:rPr>
          <w:rFonts w:asciiTheme="minorHAnsi" w:hAnsiTheme="minorHAnsi" w:cstheme="minorBidi"/>
          <w:kern w:val="2"/>
          <w:sz w:val="24"/>
          <w:szCs w:val="24"/>
          <w14:ligatures w14:val="standardContextual"/>
        </w:rPr>
      </w:pPr>
      <w:r>
        <w:lastRenderedPageBreak/>
        <w:t>8.</w:t>
      </w:r>
      <w:r>
        <w:rPr>
          <w:lang w:eastAsia="zh-CN"/>
        </w:rPr>
        <w:t>4.8</w:t>
      </w:r>
      <w:r>
        <w:t>.3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_Toc175586760 \h </w:instrText>
      </w:r>
      <w:r>
        <w:fldChar w:fldCharType="separate"/>
      </w:r>
      <w:r>
        <w:t>81</w:t>
      </w:r>
      <w:r>
        <w:fldChar w:fldCharType="end"/>
      </w:r>
    </w:p>
    <w:p w14:paraId="29AE000E" w14:textId="168EDB7B" w:rsidR="005762C2" w:rsidRDefault="005762C2">
      <w:pPr>
        <w:pStyle w:val="TOC4"/>
        <w:rPr>
          <w:rFonts w:asciiTheme="minorHAnsi" w:hAnsiTheme="minorHAnsi" w:cstheme="minorBidi"/>
          <w:kern w:val="2"/>
          <w:sz w:val="24"/>
          <w:szCs w:val="24"/>
          <w14:ligatures w14:val="standardContextual"/>
        </w:rPr>
      </w:pPr>
      <w:r>
        <w:t>8.</w:t>
      </w:r>
      <w:r>
        <w:rPr>
          <w:lang w:eastAsia="zh-CN"/>
        </w:rPr>
        <w:t>4.8</w:t>
      </w:r>
      <w: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_Toc175586761 \h </w:instrText>
      </w:r>
      <w:r>
        <w:fldChar w:fldCharType="separate"/>
      </w:r>
      <w:r>
        <w:t>82</w:t>
      </w:r>
      <w:r>
        <w:fldChar w:fldCharType="end"/>
      </w:r>
    </w:p>
    <w:p w14:paraId="1344DF4C" w14:textId="016744A0" w:rsidR="005762C2" w:rsidRDefault="005762C2">
      <w:pPr>
        <w:pStyle w:val="TOC3"/>
        <w:rPr>
          <w:rFonts w:asciiTheme="minorHAnsi" w:hAnsiTheme="minorHAnsi" w:cstheme="minorBidi"/>
          <w:kern w:val="2"/>
          <w:sz w:val="24"/>
          <w:szCs w:val="24"/>
          <w14:ligatures w14:val="standardContextual"/>
        </w:rPr>
      </w:pPr>
      <w:r>
        <w:t>8.4.9</w:t>
      </w:r>
      <w:r>
        <w:rPr>
          <w:rFonts w:asciiTheme="minorHAnsi" w:hAnsiTheme="minorHAnsi" w:cstheme="minorBidi"/>
          <w:kern w:val="2"/>
          <w:sz w:val="24"/>
          <w:szCs w:val="24"/>
          <w14:ligatures w14:val="standardContextual"/>
        </w:rPr>
        <w:tab/>
      </w:r>
      <w:r>
        <w:t>Mobility Settings Change</w:t>
      </w:r>
      <w:r>
        <w:tab/>
      </w:r>
      <w:r>
        <w:fldChar w:fldCharType="begin" w:fldLock="1"/>
      </w:r>
      <w:r>
        <w:instrText xml:space="preserve"> PAGEREF _Toc175586762 \h </w:instrText>
      </w:r>
      <w:r>
        <w:fldChar w:fldCharType="separate"/>
      </w:r>
      <w:r>
        <w:t>82</w:t>
      </w:r>
      <w:r>
        <w:fldChar w:fldCharType="end"/>
      </w:r>
    </w:p>
    <w:p w14:paraId="543721A7" w14:textId="05F17D43" w:rsidR="005762C2" w:rsidRDefault="005762C2">
      <w:pPr>
        <w:pStyle w:val="TOC4"/>
        <w:rPr>
          <w:rFonts w:asciiTheme="minorHAnsi" w:hAnsiTheme="minorHAnsi" w:cstheme="minorBidi"/>
          <w:kern w:val="2"/>
          <w:sz w:val="24"/>
          <w:szCs w:val="24"/>
          <w14:ligatures w14:val="standardContextual"/>
        </w:rPr>
      </w:pPr>
      <w:r>
        <w:t>8.4.9.1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_Toc175586763 \h </w:instrText>
      </w:r>
      <w:r>
        <w:fldChar w:fldCharType="separate"/>
      </w:r>
      <w:r>
        <w:t>82</w:t>
      </w:r>
      <w:r>
        <w:fldChar w:fldCharType="end"/>
      </w:r>
    </w:p>
    <w:p w14:paraId="6212E29A" w14:textId="787D92C2" w:rsidR="005762C2" w:rsidRDefault="005762C2">
      <w:pPr>
        <w:pStyle w:val="TOC4"/>
        <w:rPr>
          <w:rFonts w:asciiTheme="minorHAnsi" w:hAnsiTheme="minorHAnsi" w:cstheme="minorBidi"/>
          <w:kern w:val="2"/>
          <w:sz w:val="24"/>
          <w:szCs w:val="24"/>
          <w14:ligatures w14:val="standardContextual"/>
        </w:rPr>
      </w:pPr>
      <w:r>
        <w:t>8.4.9.2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_Toc175586764 \h </w:instrText>
      </w:r>
      <w:r>
        <w:fldChar w:fldCharType="separate"/>
      </w:r>
      <w:r>
        <w:t>82</w:t>
      </w:r>
      <w:r>
        <w:fldChar w:fldCharType="end"/>
      </w:r>
    </w:p>
    <w:p w14:paraId="098C0D1C" w14:textId="5286D415" w:rsidR="005762C2" w:rsidRDefault="005762C2">
      <w:pPr>
        <w:pStyle w:val="TOC4"/>
        <w:rPr>
          <w:rFonts w:asciiTheme="minorHAnsi" w:hAnsiTheme="minorHAnsi" w:cstheme="minorBidi"/>
          <w:kern w:val="2"/>
          <w:sz w:val="24"/>
          <w:szCs w:val="24"/>
          <w14:ligatures w14:val="standardContextual"/>
        </w:rPr>
      </w:pPr>
      <w:r>
        <w:t>8.4.9.3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_Toc175586765 \h </w:instrText>
      </w:r>
      <w:r>
        <w:fldChar w:fldCharType="separate"/>
      </w:r>
      <w:r>
        <w:t>82</w:t>
      </w:r>
      <w:r>
        <w:fldChar w:fldCharType="end"/>
      </w:r>
    </w:p>
    <w:p w14:paraId="5CDF9282" w14:textId="3C802D2A" w:rsidR="005762C2" w:rsidRDefault="005762C2">
      <w:pPr>
        <w:pStyle w:val="TOC4"/>
        <w:rPr>
          <w:rFonts w:asciiTheme="minorHAnsi" w:hAnsiTheme="minorHAnsi" w:cstheme="minorBidi"/>
          <w:kern w:val="2"/>
          <w:sz w:val="24"/>
          <w:szCs w:val="24"/>
          <w14:ligatures w14:val="standardContextual"/>
        </w:rPr>
      </w:pPr>
      <w:r>
        <w:t>8.4.9.4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_Toc175586766 \h </w:instrText>
      </w:r>
      <w:r>
        <w:fldChar w:fldCharType="separate"/>
      </w:r>
      <w:r>
        <w:t>82</w:t>
      </w:r>
      <w:r>
        <w:fldChar w:fldCharType="end"/>
      </w:r>
    </w:p>
    <w:p w14:paraId="08046CEE" w14:textId="00D5E1C5" w:rsidR="005762C2" w:rsidRDefault="005762C2">
      <w:pPr>
        <w:pStyle w:val="TOC3"/>
        <w:rPr>
          <w:rFonts w:asciiTheme="minorHAnsi" w:hAnsiTheme="minorHAnsi" w:cstheme="minorBidi"/>
          <w:kern w:val="2"/>
          <w:sz w:val="24"/>
          <w:szCs w:val="24"/>
          <w14:ligatures w14:val="standardContextual"/>
        </w:rPr>
      </w:pPr>
      <w:r>
        <w:t>8.4.10</w:t>
      </w:r>
      <w:r>
        <w:rPr>
          <w:rFonts w:asciiTheme="minorHAnsi" w:hAnsiTheme="minorHAnsi" w:cstheme="minorBidi"/>
          <w:kern w:val="2"/>
          <w:sz w:val="24"/>
          <w:szCs w:val="24"/>
          <w14:ligatures w14:val="standardContextual"/>
        </w:rPr>
        <w:tab/>
      </w:r>
      <w:r>
        <w:t>Resource Status Reporting Initiation</w:t>
      </w:r>
      <w:r>
        <w:tab/>
      </w:r>
      <w:r>
        <w:fldChar w:fldCharType="begin" w:fldLock="1"/>
      </w:r>
      <w:r>
        <w:instrText xml:space="preserve"> PAGEREF _Toc175586767 \h </w:instrText>
      </w:r>
      <w:r>
        <w:fldChar w:fldCharType="separate"/>
      </w:r>
      <w:r>
        <w:t>83</w:t>
      </w:r>
      <w:r>
        <w:fldChar w:fldCharType="end"/>
      </w:r>
    </w:p>
    <w:p w14:paraId="2CD3A8ED" w14:textId="505EBC15" w:rsidR="005762C2" w:rsidRDefault="005762C2">
      <w:pPr>
        <w:pStyle w:val="TOC4"/>
        <w:rPr>
          <w:rFonts w:asciiTheme="minorHAnsi" w:hAnsiTheme="minorHAnsi" w:cstheme="minorBidi"/>
          <w:kern w:val="2"/>
          <w:sz w:val="24"/>
          <w:szCs w:val="24"/>
          <w14:ligatures w14:val="standardContextual"/>
        </w:rPr>
      </w:pPr>
      <w:r>
        <w:t>8.4.10.1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_Toc175586768 \h </w:instrText>
      </w:r>
      <w:r>
        <w:fldChar w:fldCharType="separate"/>
      </w:r>
      <w:r>
        <w:t>83</w:t>
      </w:r>
      <w:r>
        <w:fldChar w:fldCharType="end"/>
      </w:r>
    </w:p>
    <w:p w14:paraId="4F0443FE" w14:textId="72475508" w:rsidR="005762C2" w:rsidRDefault="005762C2">
      <w:pPr>
        <w:pStyle w:val="TOC4"/>
        <w:rPr>
          <w:rFonts w:asciiTheme="minorHAnsi" w:hAnsiTheme="minorHAnsi" w:cstheme="minorBidi"/>
          <w:kern w:val="2"/>
          <w:sz w:val="24"/>
          <w:szCs w:val="24"/>
          <w14:ligatures w14:val="standardContextual"/>
        </w:rPr>
      </w:pPr>
      <w:r>
        <w:t>8.4.10.2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_Toc175586769 \h </w:instrText>
      </w:r>
      <w:r>
        <w:fldChar w:fldCharType="separate"/>
      </w:r>
      <w:r>
        <w:t>83</w:t>
      </w:r>
      <w:r>
        <w:fldChar w:fldCharType="end"/>
      </w:r>
    </w:p>
    <w:p w14:paraId="71B15471" w14:textId="03BD8BF5" w:rsidR="005762C2" w:rsidRDefault="005762C2">
      <w:pPr>
        <w:pStyle w:val="TOC4"/>
        <w:rPr>
          <w:rFonts w:asciiTheme="minorHAnsi" w:hAnsiTheme="minorHAnsi" w:cstheme="minorBidi"/>
          <w:kern w:val="2"/>
          <w:sz w:val="24"/>
          <w:szCs w:val="24"/>
          <w14:ligatures w14:val="standardContextual"/>
        </w:rPr>
      </w:pPr>
      <w:r>
        <w:t>8.4.10.3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_Toc175586770 \h </w:instrText>
      </w:r>
      <w:r>
        <w:fldChar w:fldCharType="separate"/>
      </w:r>
      <w:r>
        <w:t>84</w:t>
      </w:r>
      <w:r>
        <w:fldChar w:fldCharType="end"/>
      </w:r>
    </w:p>
    <w:p w14:paraId="3B0165D7" w14:textId="75A68F39" w:rsidR="005762C2" w:rsidRDefault="005762C2">
      <w:pPr>
        <w:pStyle w:val="TOC4"/>
        <w:rPr>
          <w:rFonts w:asciiTheme="minorHAnsi" w:hAnsiTheme="minorHAnsi" w:cstheme="minorBidi"/>
          <w:kern w:val="2"/>
          <w:sz w:val="24"/>
          <w:szCs w:val="24"/>
          <w14:ligatures w14:val="standardContextual"/>
        </w:rPr>
      </w:pPr>
      <w:r>
        <w:t>8.4.10.4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_Toc175586771 \h </w:instrText>
      </w:r>
      <w:r>
        <w:fldChar w:fldCharType="separate"/>
      </w:r>
      <w:r>
        <w:t>84</w:t>
      </w:r>
      <w:r>
        <w:fldChar w:fldCharType="end"/>
      </w:r>
    </w:p>
    <w:p w14:paraId="3FACCD6F" w14:textId="620B4167" w:rsidR="005762C2" w:rsidRDefault="005762C2">
      <w:pPr>
        <w:pStyle w:val="TOC3"/>
        <w:rPr>
          <w:rFonts w:asciiTheme="minorHAnsi" w:hAnsiTheme="minorHAnsi" w:cstheme="minorBidi"/>
          <w:kern w:val="2"/>
          <w:sz w:val="24"/>
          <w:szCs w:val="24"/>
          <w14:ligatures w14:val="standardContextual"/>
        </w:rPr>
      </w:pPr>
      <w:r>
        <w:t>8.4.11</w:t>
      </w:r>
      <w:r>
        <w:rPr>
          <w:rFonts w:asciiTheme="minorHAnsi" w:hAnsiTheme="minorHAnsi" w:cstheme="minorBidi"/>
          <w:kern w:val="2"/>
          <w:sz w:val="24"/>
          <w:szCs w:val="24"/>
          <w14:ligatures w14:val="standardContextual"/>
        </w:rPr>
        <w:tab/>
      </w:r>
      <w:r>
        <w:t>Resource Status Reporting</w:t>
      </w:r>
      <w:r>
        <w:tab/>
      </w:r>
      <w:r>
        <w:fldChar w:fldCharType="begin" w:fldLock="1"/>
      </w:r>
      <w:r>
        <w:instrText xml:space="preserve"> PAGEREF _Toc175586772 \h </w:instrText>
      </w:r>
      <w:r>
        <w:fldChar w:fldCharType="separate"/>
      </w:r>
      <w:r>
        <w:t>85</w:t>
      </w:r>
      <w:r>
        <w:fldChar w:fldCharType="end"/>
      </w:r>
    </w:p>
    <w:p w14:paraId="6351FD7A" w14:textId="4A56F6FE" w:rsidR="005762C2" w:rsidRDefault="005762C2">
      <w:pPr>
        <w:pStyle w:val="TOC4"/>
        <w:rPr>
          <w:rFonts w:asciiTheme="minorHAnsi" w:hAnsiTheme="minorHAnsi" w:cstheme="minorBidi"/>
          <w:kern w:val="2"/>
          <w:sz w:val="24"/>
          <w:szCs w:val="24"/>
          <w14:ligatures w14:val="standardContextual"/>
        </w:rPr>
      </w:pPr>
      <w:r>
        <w:t>8.4.11.1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_Toc175586773 \h </w:instrText>
      </w:r>
      <w:r>
        <w:fldChar w:fldCharType="separate"/>
      </w:r>
      <w:r>
        <w:t>85</w:t>
      </w:r>
      <w:r>
        <w:fldChar w:fldCharType="end"/>
      </w:r>
    </w:p>
    <w:p w14:paraId="5B762F93" w14:textId="6B5D40E3" w:rsidR="005762C2" w:rsidRDefault="005762C2">
      <w:pPr>
        <w:pStyle w:val="TOC4"/>
        <w:rPr>
          <w:rFonts w:asciiTheme="minorHAnsi" w:hAnsiTheme="minorHAnsi" w:cstheme="minorBidi"/>
          <w:kern w:val="2"/>
          <w:sz w:val="24"/>
          <w:szCs w:val="24"/>
          <w14:ligatures w14:val="standardContextual"/>
        </w:rPr>
      </w:pPr>
      <w:r>
        <w:t>8.4.11.2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_Toc175586774 \h </w:instrText>
      </w:r>
      <w:r>
        <w:fldChar w:fldCharType="separate"/>
      </w:r>
      <w:r>
        <w:t>85</w:t>
      </w:r>
      <w:r>
        <w:fldChar w:fldCharType="end"/>
      </w:r>
    </w:p>
    <w:p w14:paraId="600BF6B6" w14:textId="77C2BE67" w:rsidR="005762C2" w:rsidRDefault="005762C2">
      <w:pPr>
        <w:pStyle w:val="TOC4"/>
        <w:rPr>
          <w:rFonts w:asciiTheme="minorHAnsi" w:hAnsiTheme="minorHAnsi" w:cstheme="minorBidi"/>
          <w:kern w:val="2"/>
          <w:sz w:val="24"/>
          <w:szCs w:val="24"/>
          <w14:ligatures w14:val="standardContextual"/>
        </w:rPr>
      </w:pPr>
      <w:r>
        <w:t>8.4.11.3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_Toc175586775 \h </w:instrText>
      </w:r>
      <w:r>
        <w:fldChar w:fldCharType="separate"/>
      </w:r>
      <w:r>
        <w:t>85</w:t>
      </w:r>
      <w:r>
        <w:fldChar w:fldCharType="end"/>
      </w:r>
    </w:p>
    <w:p w14:paraId="46049BED" w14:textId="40E11D40" w:rsidR="005762C2" w:rsidRDefault="005762C2">
      <w:pPr>
        <w:pStyle w:val="TOC4"/>
        <w:rPr>
          <w:rFonts w:asciiTheme="minorHAnsi" w:hAnsiTheme="minorHAnsi" w:cstheme="minorBidi"/>
          <w:kern w:val="2"/>
          <w:sz w:val="24"/>
          <w:szCs w:val="24"/>
          <w14:ligatures w14:val="standardContextual"/>
        </w:rPr>
      </w:pPr>
      <w:r>
        <w:t>8.4.11.4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_Toc175586776 \h </w:instrText>
      </w:r>
      <w:r>
        <w:fldChar w:fldCharType="separate"/>
      </w:r>
      <w:r>
        <w:t>85</w:t>
      </w:r>
      <w:r>
        <w:fldChar w:fldCharType="end"/>
      </w:r>
    </w:p>
    <w:p w14:paraId="39DEBDF2" w14:textId="483471E6" w:rsidR="005762C2" w:rsidRDefault="005762C2">
      <w:pPr>
        <w:pStyle w:val="TOC3"/>
        <w:rPr>
          <w:rFonts w:asciiTheme="minorHAnsi" w:hAnsiTheme="minorHAnsi" w:cstheme="minorBidi"/>
          <w:kern w:val="2"/>
          <w:sz w:val="24"/>
          <w:szCs w:val="24"/>
          <w14:ligatures w14:val="standardContextual"/>
        </w:rPr>
      </w:pPr>
      <w:r>
        <w:t>8.4.12</w:t>
      </w:r>
      <w:r>
        <w:rPr>
          <w:rFonts w:asciiTheme="minorHAnsi" w:hAnsiTheme="minorHAnsi" w:cstheme="minorBidi"/>
          <w:kern w:val="2"/>
          <w:sz w:val="24"/>
          <w:szCs w:val="24"/>
          <w14:ligatures w14:val="standardContextual"/>
        </w:rPr>
        <w:tab/>
      </w:r>
      <w:r>
        <w:t>Access And Mobility Indication</w:t>
      </w:r>
      <w:r>
        <w:tab/>
      </w:r>
      <w:r>
        <w:fldChar w:fldCharType="begin" w:fldLock="1"/>
      </w:r>
      <w:r>
        <w:instrText xml:space="preserve"> PAGEREF _Toc175586777 \h </w:instrText>
      </w:r>
      <w:r>
        <w:fldChar w:fldCharType="separate"/>
      </w:r>
      <w:r>
        <w:t>85</w:t>
      </w:r>
      <w:r>
        <w:fldChar w:fldCharType="end"/>
      </w:r>
    </w:p>
    <w:p w14:paraId="3129C781" w14:textId="582CABFB" w:rsidR="005762C2" w:rsidRDefault="005762C2">
      <w:pPr>
        <w:pStyle w:val="TOC4"/>
        <w:rPr>
          <w:rFonts w:asciiTheme="minorHAnsi" w:hAnsiTheme="minorHAnsi" w:cstheme="minorBidi"/>
          <w:kern w:val="2"/>
          <w:sz w:val="24"/>
          <w:szCs w:val="24"/>
          <w14:ligatures w14:val="standardContextual"/>
        </w:rPr>
      </w:pPr>
      <w:r>
        <w:t>8.4.12.1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_Toc175586778 \h </w:instrText>
      </w:r>
      <w:r>
        <w:fldChar w:fldCharType="separate"/>
      </w:r>
      <w:r>
        <w:t>85</w:t>
      </w:r>
      <w:r>
        <w:fldChar w:fldCharType="end"/>
      </w:r>
    </w:p>
    <w:p w14:paraId="2AD76A7E" w14:textId="202D4C88" w:rsidR="005762C2" w:rsidRDefault="005762C2">
      <w:pPr>
        <w:pStyle w:val="TOC4"/>
        <w:rPr>
          <w:rFonts w:asciiTheme="minorHAnsi" w:hAnsiTheme="minorHAnsi" w:cstheme="minorBidi"/>
          <w:kern w:val="2"/>
          <w:sz w:val="24"/>
          <w:szCs w:val="24"/>
          <w14:ligatures w14:val="standardContextual"/>
        </w:rPr>
      </w:pPr>
      <w:r>
        <w:t>8.4.12.2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_Toc175586779 \h </w:instrText>
      </w:r>
      <w:r>
        <w:fldChar w:fldCharType="separate"/>
      </w:r>
      <w:r>
        <w:t>86</w:t>
      </w:r>
      <w:r>
        <w:fldChar w:fldCharType="end"/>
      </w:r>
    </w:p>
    <w:p w14:paraId="251D3A51" w14:textId="632E05F6" w:rsidR="005762C2" w:rsidRDefault="005762C2">
      <w:pPr>
        <w:pStyle w:val="TOC4"/>
        <w:rPr>
          <w:rFonts w:asciiTheme="minorHAnsi" w:hAnsiTheme="minorHAnsi" w:cstheme="minorBidi"/>
          <w:kern w:val="2"/>
          <w:sz w:val="24"/>
          <w:szCs w:val="24"/>
          <w14:ligatures w14:val="standardContextual"/>
        </w:rPr>
      </w:pPr>
      <w:r>
        <w:t>8.4.12.3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_Toc175586780 \h </w:instrText>
      </w:r>
      <w:r>
        <w:fldChar w:fldCharType="separate"/>
      </w:r>
      <w:r>
        <w:t>86</w:t>
      </w:r>
      <w:r>
        <w:fldChar w:fldCharType="end"/>
      </w:r>
    </w:p>
    <w:p w14:paraId="6D530765" w14:textId="3D3E36A9" w:rsidR="005762C2" w:rsidRDefault="005762C2">
      <w:pPr>
        <w:pStyle w:val="TOC1"/>
        <w:rPr>
          <w:rFonts w:asciiTheme="minorHAnsi" w:hAnsiTheme="minorHAnsi" w:cstheme="minorBidi"/>
          <w:kern w:val="2"/>
          <w:sz w:val="24"/>
          <w:szCs w:val="24"/>
          <w14:ligatures w14:val="standardContextual"/>
        </w:rPr>
      </w:pPr>
      <w:r>
        <w:t>9</w:t>
      </w:r>
      <w:r>
        <w:rPr>
          <w:rFonts w:asciiTheme="minorHAnsi" w:hAnsiTheme="minorHAnsi" w:cstheme="minorBidi"/>
          <w:kern w:val="2"/>
          <w:sz w:val="24"/>
          <w:szCs w:val="24"/>
          <w14:ligatures w14:val="standardContextual"/>
        </w:rPr>
        <w:tab/>
      </w:r>
      <w:r>
        <w:t>Elements for XnAP Communication</w:t>
      </w:r>
      <w:r>
        <w:tab/>
      </w:r>
      <w:r>
        <w:fldChar w:fldCharType="begin" w:fldLock="1"/>
      </w:r>
      <w:r>
        <w:instrText xml:space="preserve"> PAGEREF _Toc175586781 \h </w:instrText>
      </w:r>
      <w:r>
        <w:fldChar w:fldCharType="separate"/>
      </w:r>
      <w:r>
        <w:t>87</w:t>
      </w:r>
      <w:r>
        <w:fldChar w:fldCharType="end"/>
      </w:r>
    </w:p>
    <w:p w14:paraId="254FA2F5" w14:textId="168F8B9B" w:rsidR="005762C2" w:rsidRDefault="005762C2">
      <w:pPr>
        <w:pStyle w:val="TOC2"/>
        <w:rPr>
          <w:rFonts w:asciiTheme="minorHAnsi" w:hAnsiTheme="minorHAnsi" w:cstheme="minorBidi"/>
          <w:kern w:val="2"/>
          <w:sz w:val="24"/>
          <w:szCs w:val="24"/>
          <w14:ligatures w14:val="standardContextual"/>
        </w:rPr>
      </w:pPr>
      <w:r>
        <w:t>9.0</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_Toc175586782 \h </w:instrText>
      </w:r>
      <w:r>
        <w:fldChar w:fldCharType="separate"/>
      </w:r>
      <w:r>
        <w:t>87</w:t>
      </w:r>
      <w:r>
        <w:fldChar w:fldCharType="end"/>
      </w:r>
    </w:p>
    <w:p w14:paraId="7B2B4ED1" w14:textId="0A35DBAB" w:rsidR="005762C2" w:rsidRDefault="005762C2">
      <w:pPr>
        <w:pStyle w:val="TOC2"/>
        <w:rPr>
          <w:rFonts w:asciiTheme="minorHAnsi" w:hAnsiTheme="minorHAnsi" w:cstheme="minorBidi"/>
          <w:kern w:val="2"/>
          <w:sz w:val="24"/>
          <w:szCs w:val="24"/>
          <w14:ligatures w14:val="standardContextual"/>
        </w:rPr>
      </w:pPr>
      <w:r>
        <w:t>9.1</w:t>
      </w:r>
      <w:r>
        <w:rPr>
          <w:rFonts w:asciiTheme="minorHAnsi" w:hAnsiTheme="minorHAnsi" w:cstheme="minorBidi"/>
          <w:kern w:val="2"/>
          <w:sz w:val="24"/>
          <w:szCs w:val="24"/>
          <w14:ligatures w14:val="standardContextual"/>
        </w:rPr>
        <w:tab/>
      </w:r>
      <w:r>
        <w:t>Message Functional Definition and Content</w:t>
      </w:r>
      <w:r>
        <w:tab/>
      </w:r>
      <w:r>
        <w:fldChar w:fldCharType="begin" w:fldLock="1"/>
      </w:r>
      <w:r>
        <w:instrText xml:space="preserve"> PAGEREF _Toc175586783 \h </w:instrText>
      </w:r>
      <w:r>
        <w:fldChar w:fldCharType="separate"/>
      </w:r>
      <w:r>
        <w:t>87</w:t>
      </w:r>
      <w:r>
        <w:fldChar w:fldCharType="end"/>
      </w:r>
    </w:p>
    <w:p w14:paraId="477BA282" w14:textId="2FC206CC" w:rsidR="005762C2" w:rsidRDefault="005762C2">
      <w:pPr>
        <w:pStyle w:val="TOC3"/>
        <w:rPr>
          <w:rFonts w:asciiTheme="minorHAnsi" w:hAnsiTheme="minorHAnsi" w:cstheme="minorBidi"/>
          <w:kern w:val="2"/>
          <w:sz w:val="24"/>
          <w:szCs w:val="24"/>
          <w14:ligatures w14:val="standardContextual"/>
        </w:rPr>
      </w:pPr>
      <w:r>
        <w:t>9.1.1</w:t>
      </w:r>
      <w:r>
        <w:rPr>
          <w:rFonts w:asciiTheme="minorHAnsi" w:hAnsiTheme="minorHAnsi" w:cstheme="minorBidi"/>
          <w:kern w:val="2"/>
          <w:sz w:val="24"/>
          <w:szCs w:val="24"/>
          <w14:ligatures w14:val="standardContextual"/>
        </w:rPr>
        <w:tab/>
      </w:r>
      <w:r>
        <w:t>Messages for Basic Mobility Procedures</w:t>
      </w:r>
      <w:r>
        <w:tab/>
      </w:r>
      <w:r>
        <w:fldChar w:fldCharType="begin" w:fldLock="1"/>
      </w:r>
      <w:r>
        <w:instrText xml:space="preserve"> PAGEREF _Toc175586784 \h </w:instrText>
      </w:r>
      <w:r>
        <w:fldChar w:fldCharType="separate"/>
      </w:r>
      <w:r>
        <w:t>87</w:t>
      </w:r>
      <w:r>
        <w:fldChar w:fldCharType="end"/>
      </w:r>
    </w:p>
    <w:p w14:paraId="6D16355B" w14:textId="41AF8499" w:rsidR="005762C2" w:rsidRDefault="005762C2">
      <w:pPr>
        <w:pStyle w:val="TOC4"/>
        <w:rPr>
          <w:rFonts w:asciiTheme="minorHAnsi" w:hAnsiTheme="minorHAnsi" w:cstheme="minorBidi"/>
          <w:kern w:val="2"/>
          <w:sz w:val="24"/>
          <w:szCs w:val="24"/>
          <w14:ligatures w14:val="standardContextual"/>
        </w:rPr>
      </w:pPr>
      <w:r>
        <w:t>9.1.1.1</w:t>
      </w:r>
      <w:r>
        <w:rPr>
          <w:rFonts w:asciiTheme="minorHAnsi" w:hAnsiTheme="minorHAnsi" w:cstheme="minorBidi"/>
          <w:kern w:val="2"/>
          <w:sz w:val="24"/>
          <w:szCs w:val="24"/>
          <w14:ligatures w14:val="standardContextual"/>
        </w:rPr>
        <w:tab/>
      </w:r>
      <w:r>
        <w:t>HANDOVER REQUEST</w:t>
      </w:r>
      <w:r>
        <w:tab/>
      </w:r>
      <w:r>
        <w:fldChar w:fldCharType="begin" w:fldLock="1"/>
      </w:r>
      <w:r>
        <w:instrText xml:space="preserve"> PAGEREF _Toc175586785 \h </w:instrText>
      </w:r>
      <w:r>
        <w:fldChar w:fldCharType="separate"/>
      </w:r>
      <w:r>
        <w:t>87</w:t>
      </w:r>
      <w:r>
        <w:fldChar w:fldCharType="end"/>
      </w:r>
    </w:p>
    <w:p w14:paraId="0809E5FD" w14:textId="6BBE584C" w:rsidR="005762C2" w:rsidRDefault="005762C2">
      <w:pPr>
        <w:pStyle w:val="TOC4"/>
        <w:rPr>
          <w:rFonts w:asciiTheme="minorHAnsi" w:hAnsiTheme="minorHAnsi" w:cstheme="minorBidi"/>
          <w:kern w:val="2"/>
          <w:sz w:val="24"/>
          <w:szCs w:val="24"/>
          <w14:ligatures w14:val="standardContextual"/>
        </w:rPr>
      </w:pPr>
      <w:r>
        <w:t>9.1.1.2</w:t>
      </w:r>
      <w:r>
        <w:rPr>
          <w:rFonts w:asciiTheme="minorHAnsi" w:hAnsiTheme="minorHAnsi" w:cstheme="minorBidi"/>
          <w:kern w:val="2"/>
          <w:sz w:val="24"/>
          <w:szCs w:val="24"/>
          <w14:ligatures w14:val="standardContextual"/>
        </w:rPr>
        <w:tab/>
      </w:r>
      <w:r>
        <w:t>HANDOVER REQUEST ACKNOWLEDGE</w:t>
      </w:r>
      <w:r>
        <w:tab/>
      </w:r>
      <w:r>
        <w:fldChar w:fldCharType="begin" w:fldLock="1"/>
      </w:r>
      <w:r>
        <w:instrText xml:space="preserve"> PAGEREF _Toc175586786 \h </w:instrText>
      </w:r>
      <w:r>
        <w:fldChar w:fldCharType="separate"/>
      </w:r>
      <w:r>
        <w:t>89</w:t>
      </w:r>
      <w:r>
        <w:fldChar w:fldCharType="end"/>
      </w:r>
    </w:p>
    <w:p w14:paraId="7EC8CD2F" w14:textId="307CD438" w:rsidR="005762C2" w:rsidRDefault="005762C2">
      <w:pPr>
        <w:pStyle w:val="TOC4"/>
        <w:rPr>
          <w:rFonts w:asciiTheme="minorHAnsi" w:hAnsiTheme="minorHAnsi" w:cstheme="minorBidi"/>
          <w:kern w:val="2"/>
          <w:sz w:val="24"/>
          <w:szCs w:val="24"/>
          <w14:ligatures w14:val="standardContextual"/>
        </w:rPr>
      </w:pPr>
      <w:r>
        <w:t>9.1.1.3</w:t>
      </w:r>
      <w:r>
        <w:rPr>
          <w:rFonts w:asciiTheme="minorHAnsi" w:hAnsiTheme="minorHAnsi" w:cstheme="minorBidi"/>
          <w:kern w:val="2"/>
          <w:sz w:val="24"/>
          <w:szCs w:val="24"/>
          <w14:ligatures w14:val="standardContextual"/>
        </w:rPr>
        <w:tab/>
      </w:r>
      <w:r>
        <w:t>HANDOVER PREPARATION FAILURE</w:t>
      </w:r>
      <w:r>
        <w:tab/>
      </w:r>
      <w:r>
        <w:fldChar w:fldCharType="begin" w:fldLock="1"/>
      </w:r>
      <w:r>
        <w:instrText xml:space="preserve"> PAGEREF _Toc175586787 \h </w:instrText>
      </w:r>
      <w:r>
        <w:fldChar w:fldCharType="separate"/>
      </w:r>
      <w:r>
        <w:t>90</w:t>
      </w:r>
      <w:r>
        <w:fldChar w:fldCharType="end"/>
      </w:r>
    </w:p>
    <w:p w14:paraId="78747FB4" w14:textId="7E86C282" w:rsidR="005762C2" w:rsidRDefault="005762C2">
      <w:pPr>
        <w:pStyle w:val="TOC4"/>
        <w:rPr>
          <w:rFonts w:asciiTheme="minorHAnsi" w:hAnsiTheme="minorHAnsi" w:cstheme="minorBidi"/>
          <w:kern w:val="2"/>
          <w:sz w:val="24"/>
          <w:szCs w:val="24"/>
          <w14:ligatures w14:val="standardContextual"/>
        </w:rPr>
      </w:pPr>
      <w:r>
        <w:t>9.1.1.4</w:t>
      </w:r>
      <w:r>
        <w:rPr>
          <w:rFonts w:asciiTheme="minorHAnsi" w:hAnsiTheme="minorHAnsi" w:cstheme="minorBidi"/>
          <w:kern w:val="2"/>
          <w:sz w:val="24"/>
          <w:szCs w:val="24"/>
          <w14:ligatures w14:val="standardContextual"/>
        </w:rPr>
        <w:tab/>
      </w:r>
      <w:r>
        <w:t>SN STATUS TRANSFER</w:t>
      </w:r>
      <w:r>
        <w:tab/>
      </w:r>
      <w:r>
        <w:fldChar w:fldCharType="begin" w:fldLock="1"/>
      </w:r>
      <w:r>
        <w:instrText xml:space="preserve"> PAGEREF _Toc175586788 \h </w:instrText>
      </w:r>
      <w:r>
        <w:fldChar w:fldCharType="separate"/>
      </w:r>
      <w:r>
        <w:t>91</w:t>
      </w:r>
      <w:r>
        <w:fldChar w:fldCharType="end"/>
      </w:r>
    </w:p>
    <w:p w14:paraId="28541181" w14:textId="57947DB3" w:rsidR="005762C2" w:rsidRDefault="005762C2">
      <w:pPr>
        <w:pStyle w:val="TOC4"/>
        <w:rPr>
          <w:rFonts w:asciiTheme="minorHAnsi" w:hAnsiTheme="minorHAnsi" w:cstheme="minorBidi"/>
          <w:kern w:val="2"/>
          <w:sz w:val="24"/>
          <w:szCs w:val="24"/>
          <w14:ligatures w14:val="standardContextual"/>
        </w:rPr>
      </w:pPr>
      <w:r>
        <w:t>9.1.1.5</w:t>
      </w:r>
      <w:r>
        <w:rPr>
          <w:rFonts w:asciiTheme="minorHAnsi" w:hAnsiTheme="minorHAnsi" w:cstheme="minorBidi"/>
          <w:kern w:val="2"/>
          <w:sz w:val="24"/>
          <w:szCs w:val="24"/>
          <w14:ligatures w14:val="standardContextual"/>
        </w:rPr>
        <w:tab/>
      </w:r>
      <w:r>
        <w:t>UE CONTEXT RELEASE</w:t>
      </w:r>
      <w:r>
        <w:tab/>
      </w:r>
      <w:r>
        <w:fldChar w:fldCharType="begin" w:fldLock="1"/>
      </w:r>
      <w:r>
        <w:instrText xml:space="preserve"> PAGEREF _Toc175586789 \h </w:instrText>
      </w:r>
      <w:r>
        <w:fldChar w:fldCharType="separate"/>
      </w:r>
      <w:r>
        <w:t>91</w:t>
      </w:r>
      <w:r>
        <w:fldChar w:fldCharType="end"/>
      </w:r>
    </w:p>
    <w:p w14:paraId="3C30581B" w14:textId="56E91747" w:rsidR="005762C2" w:rsidRDefault="005762C2">
      <w:pPr>
        <w:pStyle w:val="TOC4"/>
        <w:rPr>
          <w:rFonts w:asciiTheme="minorHAnsi" w:hAnsiTheme="minorHAnsi" w:cstheme="minorBidi"/>
          <w:kern w:val="2"/>
          <w:sz w:val="24"/>
          <w:szCs w:val="24"/>
          <w14:ligatures w14:val="standardContextual"/>
        </w:rPr>
      </w:pPr>
      <w:r>
        <w:t>9.1.1.6</w:t>
      </w:r>
      <w:r>
        <w:rPr>
          <w:rFonts w:asciiTheme="minorHAnsi" w:hAnsiTheme="minorHAnsi" w:cstheme="minorBidi"/>
          <w:kern w:val="2"/>
          <w:sz w:val="24"/>
          <w:szCs w:val="24"/>
          <w14:ligatures w14:val="standardContextual"/>
        </w:rPr>
        <w:tab/>
      </w:r>
      <w:r>
        <w:t>HANDOVER CANCEL</w:t>
      </w:r>
      <w:r>
        <w:tab/>
      </w:r>
      <w:r>
        <w:fldChar w:fldCharType="begin" w:fldLock="1"/>
      </w:r>
      <w:r>
        <w:instrText xml:space="preserve"> PAGEREF _Toc175586790 \h </w:instrText>
      </w:r>
      <w:r>
        <w:fldChar w:fldCharType="separate"/>
      </w:r>
      <w:r>
        <w:t>92</w:t>
      </w:r>
      <w:r>
        <w:fldChar w:fldCharType="end"/>
      </w:r>
    </w:p>
    <w:p w14:paraId="25B0E046" w14:textId="7D09155C" w:rsidR="005762C2" w:rsidRDefault="005762C2">
      <w:pPr>
        <w:pStyle w:val="TOC4"/>
        <w:rPr>
          <w:rFonts w:asciiTheme="minorHAnsi" w:hAnsiTheme="minorHAnsi" w:cstheme="minorBidi"/>
          <w:kern w:val="2"/>
          <w:sz w:val="24"/>
          <w:szCs w:val="24"/>
          <w14:ligatures w14:val="standardContextual"/>
        </w:rPr>
      </w:pPr>
      <w:r>
        <w:rPr>
          <w:lang w:eastAsia="zh-CN"/>
        </w:rPr>
        <w:t>9.1.1.7</w:t>
      </w:r>
      <w:r>
        <w:rPr>
          <w:rFonts w:asciiTheme="minorHAnsi" w:hAnsiTheme="minorHAnsi" w:cstheme="minorBidi"/>
          <w:kern w:val="2"/>
          <w:sz w:val="24"/>
          <w:szCs w:val="24"/>
          <w14:ligatures w14:val="standardContextual"/>
        </w:rPr>
        <w:tab/>
      </w:r>
      <w:r w:rsidRPr="0044040E">
        <w:rPr>
          <w:lang w:val="en-US"/>
        </w:rPr>
        <w:t xml:space="preserve">RAN </w:t>
      </w:r>
      <w:r>
        <w:t>PAGING</w:t>
      </w:r>
      <w:r>
        <w:tab/>
      </w:r>
      <w:r>
        <w:fldChar w:fldCharType="begin" w:fldLock="1"/>
      </w:r>
      <w:r>
        <w:instrText xml:space="preserve"> PAGEREF _Toc175586791 \h </w:instrText>
      </w:r>
      <w:r>
        <w:fldChar w:fldCharType="separate"/>
      </w:r>
      <w:r>
        <w:t>92</w:t>
      </w:r>
      <w:r>
        <w:fldChar w:fldCharType="end"/>
      </w:r>
    </w:p>
    <w:p w14:paraId="0D989674" w14:textId="00FC23CF" w:rsidR="005762C2" w:rsidRDefault="005762C2">
      <w:pPr>
        <w:pStyle w:val="TOC4"/>
        <w:rPr>
          <w:rFonts w:asciiTheme="minorHAnsi" w:hAnsiTheme="minorHAnsi" w:cstheme="minorBidi"/>
          <w:kern w:val="2"/>
          <w:sz w:val="24"/>
          <w:szCs w:val="24"/>
          <w14:ligatures w14:val="standardContextual"/>
        </w:rPr>
      </w:pPr>
      <w:r>
        <w:t>9.1.1.8</w:t>
      </w:r>
      <w:r>
        <w:rPr>
          <w:rFonts w:asciiTheme="minorHAnsi" w:hAnsiTheme="minorHAnsi" w:cstheme="minorBidi"/>
          <w:kern w:val="2"/>
          <w:sz w:val="24"/>
          <w:szCs w:val="24"/>
          <w14:ligatures w14:val="standardContextual"/>
        </w:rPr>
        <w:tab/>
      </w:r>
      <w:r>
        <w:t>RETRIEVE UE CONTEXT REQUEST</w:t>
      </w:r>
      <w:r>
        <w:tab/>
      </w:r>
      <w:r>
        <w:fldChar w:fldCharType="begin" w:fldLock="1"/>
      </w:r>
      <w:r>
        <w:instrText xml:space="preserve"> PAGEREF _Toc175586792 \h </w:instrText>
      </w:r>
      <w:r>
        <w:fldChar w:fldCharType="separate"/>
      </w:r>
      <w:r>
        <w:t>93</w:t>
      </w:r>
      <w:r>
        <w:fldChar w:fldCharType="end"/>
      </w:r>
    </w:p>
    <w:p w14:paraId="31D09C62" w14:textId="73F11C1A" w:rsidR="005762C2" w:rsidRDefault="005762C2">
      <w:pPr>
        <w:pStyle w:val="TOC4"/>
        <w:rPr>
          <w:rFonts w:asciiTheme="minorHAnsi" w:hAnsiTheme="minorHAnsi" w:cstheme="minorBidi"/>
          <w:kern w:val="2"/>
          <w:sz w:val="24"/>
          <w:szCs w:val="24"/>
          <w14:ligatures w14:val="standardContextual"/>
        </w:rPr>
      </w:pPr>
      <w:r>
        <w:t>9.1.1.9</w:t>
      </w:r>
      <w:r>
        <w:rPr>
          <w:rFonts w:asciiTheme="minorHAnsi" w:hAnsiTheme="minorHAnsi" w:cstheme="minorBidi"/>
          <w:kern w:val="2"/>
          <w:sz w:val="24"/>
          <w:szCs w:val="24"/>
          <w14:ligatures w14:val="standardContextual"/>
        </w:rPr>
        <w:tab/>
      </w:r>
      <w:r>
        <w:t>RETRIEVE UE CONTEXT RESPONSE</w:t>
      </w:r>
      <w:r>
        <w:tab/>
      </w:r>
      <w:r>
        <w:fldChar w:fldCharType="begin" w:fldLock="1"/>
      </w:r>
      <w:r>
        <w:instrText xml:space="preserve"> PAGEREF _Toc175586793 \h </w:instrText>
      </w:r>
      <w:r>
        <w:fldChar w:fldCharType="separate"/>
      </w:r>
      <w:r>
        <w:t>95</w:t>
      </w:r>
      <w:r>
        <w:fldChar w:fldCharType="end"/>
      </w:r>
    </w:p>
    <w:p w14:paraId="2B0C36F1" w14:textId="5DE49E35" w:rsidR="005762C2" w:rsidRDefault="005762C2">
      <w:pPr>
        <w:pStyle w:val="TOC4"/>
        <w:rPr>
          <w:rFonts w:asciiTheme="minorHAnsi" w:hAnsiTheme="minorHAnsi" w:cstheme="minorBidi"/>
          <w:kern w:val="2"/>
          <w:sz w:val="24"/>
          <w:szCs w:val="24"/>
          <w14:ligatures w14:val="standardContextual"/>
        </w:rPr>
      </w:pPr>
      <w:r>
        <w:t>9.1.1.10</w:t>
      </w:r>
      <w:r>
        <w:rPr>
          <w:rFonts w:asciiTheme="minorHAnsi" w:hAnsiTheme="minorHAnsi" w:cstheme="minorBidi"/>
          <w:kern w:val="2"/>
          <w:sz w:val="24"/>
          <w:szCs w:val="24"/>
          <w14:ligatures w14:val="standardContextual"/>
        </w:rPr>
        <w:tab/>
      </w:r>
      <w:r>
        <w:t>RETRIEVE UE CONTEXT FAILURE</w:t>
      </w:r>
      <w:r>
        <w:tab/>
      </w:r>
      <w:r>
        <w:fldChar w:fldCharType="begin" w:fldLock="1"/>
      </w:r>
      <w:r>
        <w:instrText xml:space="preserve"> PAGEREF _Toc175586794 \h </w:instrText>
      </w:r>
      <w:r>
        <w:fldChar w:fldCharType="separate"/>
      </w:r>
      <w:r>
        <w:t>95</w:t>
      </w:r>
      <w:r>
        <w:fldChar w:fldCharType="end"/>
      </w:r>
    </w:p>
    <w:p w14:paraId="0EA47F24" w14:textId="3A29DC51" w:rsidR="005762C2" w:rsidRDefault="005762C2">
      <w:pPr>
        <w:pStyle w:val="TOC4"/>
        <w:rPr>
          <w:rFonts w:asciiTheme="minorHAnsi" w:hAnsiTheme="minorHAnsi" w:cstheme="minorBidi"/>
          <w:kern w:val="2"/>
          <w:sz w:val="24"/>
          <w:szCs w:val="24"/>
          <w14:ligatures w14:val="standardContextual"/>
        </w:rPr>
      </w:pPr>
      <w:r>
        <w:t>9.1.1.11</w:t>
      </w:r>
      <w:r>
        <w:rPr>
          <w:rFonts w:asciiTheme="minorHAnsi" w:hAnsiTheme="minorHAnsi" w:cstheme="minorBidi"/>
          <w:kern w:val="2"/>
          <w:sz w:val="24"/>
          <w:szCs w:val="24"/>
          <w14:ligatures w14:val="standardContextual"/>
        </w:rPr>
        <w:tab/>
      </w:r>
      <w:r>
        <w:t>XN-U ADDRESS INDICATION</w:t>
      </w:r>
      <w:r>
        <w:tab/>
      </w:r>
      <w:r>
        <w:fldChar w:fldCharType="begin" w:fldLock="1"/>
      </w:r>
      <w:r>
        <w:instrText xml:space="preserve"> PAGEREF _Toc175586795 \h </w:instrText>
      </w:r>
      <w:r>
        <w:fldChar w:fldCharType="separate"/>
      </w:r>
      <w:r>
        <w:t>96</w:t>
      </w:r>
      <w:r>
        <w:fldChar w:fldCharType="end"/>
      </w:r>
    </w:p>
    <w:p w14:paraId="57AE3569" w14:textId="32F6A63B" w:rsidR="005762C2" w:rsidRDefault="005762C2">
      <w:pPr>
        <w:pStyle w:val="TOC4"/>
        <w:rPr>
          <w:rFonts w:asciiTheme="minorHAnsi" w:hAnsiTheme="minorHAnsi" w:cstheme="minorBidi"/>
          <w:kern w:val="2"/>
          <w:sz w:val="24"/>
          <w:szCs w:val="24"/>
          <w14:ligatures w14:val="standardContextual"/>
        </w:rPr>
      </w:pPr>
      <w:r>
        <w:t>9.1.1.12</w:t>
      </w:r>
      <w:r>
        <w:rPr>
          <w:rFonts w:asciiTheme="minorHAnsi" w:hAnsiTheme="minorHAnsi" w:cstheme="minorBidi"/>
          <w:kern w:val="2"/>
          <w:sz w:val="24"/>
          <w:szCs w:val="24"/>
          <w14:ligatures w14:val="standardContextual"/>
        </w:rPr>
        <w:tab/>
      </w:r>
      <w:r>
        <w:t>HANDOVER SUCCESS</w:t>
      </w:r>
      <w:r>
        <w:tab/>
      </w:r>
      <w:r>
        <w:fldChar w:fldCharType="begin" w:fldLock="1"/>
      </w:r>
      <w:r>
        <w:instrText xml:space="preserve"> PAGEREF _Toc175586796 \h </w:instrText>
      </w:r>
      <w:r>
        <w:fldChar w:fldCharType="separate"/>
      </w:r>
      <w:r>
        <w:t>97</w:t>
      </w:r>
      <w:r>
        <w:fldChar w:fldCharType="end"/>
      </w:r>
    </w:p>
    <w:p w14:paraId="5143D2DD" w14:textId="7AB16D80" w:rsidR="005762C2" w:rsidRDefault="005762C2">
      <w:pPr>
        <w:pStyle w:val="TOC4"/>
        <w:rPr>
          <w:rFonts w:asciiTheme="minorHAnsi" w:hAnsiTheme="minorHAnsi" w:cstheme="minorBidi"/>
          <w:kern w:val="2"/>
          <w:sz w:val="24"/>
          <w:szCs w:val="24"/>
          <w14:ligatures w14:val="standardContextual"/>
        </w:rPr>
      </w:pPr>
      <w:r>
        <w:t>9.1.1.13</w:t>
      </w:r>
      <w:r>
        <w:rPr>
          <w:rFonts w:asciiTheme="minorHAnsi" w:hAnsiTheme="minorHAnsi" w:cstheme="minorBidi"/>
          <w:kern w:val="2"/>
          <w:sz w:val="24"/>
          <w:szCs w:val="24"/>
          <w14:ligatures w14:val="standardContextual"/>
        </w:rPr>
        <w:tab/>
      </w:r>
      <w:r>
        <w:t>CONDITIONAL HANDOVER CANCEL</w:t>
      </w:r>
      <w:r>
        <w:tab/>
      </w:r>
      <w:r>
        <w:fldChar w:fldCharType="begin" w:fldLock="1"/>
      </w:r>
      <w:r>
        <w:instrText xml:space="preserve"> PAGEREF _Toc175586797 \h </w:instrText>
      </w:r>
      <w:r>
        <w:fldChar w:fldCharType="separate"/>
      </w:r>
      <w:r>
        <w:t>97</w:t>
      </w:r>
      <w:r>
        <w:fldChar w:fldCharType="end"/>
      </w:r>
    </w:p>
    <w:p w14:paraId="31FD3A55" w14:textId="00CF9F64" w:rsidR="005762C2" w:rsidRDefault="005762C2">
      <w:pPr>
        <w:pStyle w:val="TOC4"/>
        <w:rPr>
          <w:rFonts w:asciiTheme="minorHAnsi" w:hAnsiTheme="minorHAnsi" w:cstheme="minorBidi"/>
          <w:kern w:val="2"/>
          <w:sz w:val="24"/>
          <w:szCs w:val="24"/>
          <w14:ligatures w14:val="standardContextual"/>
        </w:rPr>
      </w:pPr>
      <w:r>
        <w:t>9.1.1.14</w:t>
      </w:r>
      <w:r>
        <w:rPr>
          <w:rFonts w:asciiTheme="minorHAnsi" w:hAnsiTheme="minorHAnsi" w:cstheme="minorBidi"/>
          <w:kern w:val="2"/>
          <w:sz w:val="24"/>
          <w:szCs w:val="24"/>
          <w14:ligatures w14:val="standardContextual"/>
        </w:rPr>
        <w:tab/>
      </w:r>
      <w:r>
        <w:t>EARLY STATUS TRANSFER</w:t>
      </w:r>
      <w:r>
        <w:tab/>
      </w:r>
      <w:r>
        <w:fldChar w:fldCharType="begin" w:fldLock="1"/>
      </w:r>
      <w:r>
        <w:instrText xml:space="preserve"> PAGEREF _Toc175586798 \h </w:instrText>
      </w:r>
      <w:r>
        <w:fldChar w:fldCharType="separate"/>
      </w:r>
      <w:r>
        <w:t>98</w:t>
      </w:r>
      <w:r>
        <w:fldChar w:fldCharType="end"/>
      </w:r>
    </w:p>
    <w:p w14:paraId="5AB3A4BF" w14:textId="0F15809E" w:rsidR="005762C2" w:rsidRDefault="005762C2">
      <w:pPr>
        <w:pStyle w:val="TOC3"/>
        <w:rPr>
          <w:rFonts w:asciiTheme="minorHAnsi" w:hAnsiTheme="minorHAnsi" w:cstheme="minorBidi"/>
          <w:kern w:val="2"/>
          <w:sz w:val="24"/>
          <w:szCs w:val="24"/>
          <w14:ligatures w14:val="standardContextual"/>
        </w:rPr>
      </w:pPr>
      <w:r>
        <w:t>9.1.2</w:t>
      </w:r>
      <w:r>
        <w:rPr>
          <w:rFonts w:asciiTheme="minorHAnsi" w:hAnsiTheme="minorHAnsi" w:cstheme="minorBidi"/>
          <w:kern w:val="2"/>
          <w:sz w:val="24"/>
          <w:szCs w:val="24"/>
          <w14:ligatures w14:val="standardContextual"/>
        </w:rPr>
        <w:tab/>
      </w:r>
      <w:r>
        <w:t>Messages for Dual Connectivity Procedures</w:t>
      </w:r>
      <w:r>
        <w:tab/>
      </w:r>
      <w:r>
        <w:fldChar w:fldCharType="begin" w:fldLock="1"/>
      </w:r>
      <w:r>
        <w:instrText xml:space="preserve"> PAGEREF _Toc175586799 \h </w:instrText>
      </w:r>
      <w:r>
        <w:fldChar w:fldCharType="separate"/>
      </w:r>
      <w:r>
        <w:t>99</w:t>
      </w:r>
      <w:r>
        <w:fldChar w:fldCharType="end"/>
      </w:r>
    </w:p>
    <w:p w14:paraId="38C4135F" w14:textId="14288610" w:rsidR="005762C2" w:rsidRDefault="005762C2">
      <w:pPr>
        <w:pStyle w:val="TOC4"/>
        <w:rPr>
          <w:rFonts w:asciiTheme="minorHAnsi" w:hAnsiTheme="minorHAnsi" w:cstheme="minorBidi"/>
          <w:kern w:val="2"/>
          <w:sz w:val="24"/>
          <w:szCs w:val="24"/>
          <w14:ligatures w14:val="standardContextual"/>
        </w:rPr>
      </w:pPr>
      <w:r>
        <w:t>9.1.2.1</w:t>
      </w:r>
      <w:r>
        <w:rPr>
          <w:rFonts w:asciiTheme="minorHAnsi" w:hAnsiTheme="minorHAnsi" w:cstheme="minorBidi"/>
          <w:kern w:val="2"/>
          <w:sz w:val="24"/>
          <w:szCs w:val="24"/>
          <w14:ligatures w14:val="standardContextual"/>
        </w:rPr>
        <w:tab/>
      </w:r>
      <w:r>
        <w:rPr>
          <w:lang w:eastAsia="zh-CN"/>
        </w:rPr>
        <w:t>S-NODE ADDITION REQUEST</w:t>
      </w:r>
      <w:r>
        <w:tab/>
      </w:r>
      <w:r>
        <w:fldChar w:fldCharType="begin" w:fldLock="1"/>
      </w:r>
      <w:r>
        <w:instrText xml:space="preserve"> PAGEREF _Toc175586800 \h </w:instrText>
      </w:r>
      <w:r>
        <w:fldChar w:fldCharType="separate"/>
      </w:r>
      <w:r>
        <w:t>99</w:t>
      </w:r>
      <w:r>
        <w:fldChar w:fldCharType="end"/>
      </w:r>
    </w:p>
    <w:p w14:paraId="5527F123" w14:textId="79BC8193" w:rsidR="005762C2" w:rsidRDefault="005762C2">
      <w:pPr>
        <w:pStyle w:val="TOC4"/>
        <w:rPr>
          <w:rFonts w:asciiTheme="minorHAnsi" w:hAnsiTheme="minorHAnsi" w:cstheme="minorBidi"/>
          <w:kern w:val="2"/>
          <w:sz w:val="24"/>
          <w:szCs w:val="24"/>
          <w14:ligatures w14:val="standardContextual"/>
        </w:rPr>
      </w:pPr>
      <w:r>
        <w:t>9.1.2.2</w:t>
      </w:r>
      <w:r>
        <w:rPr>
          <w:rFonts w:asciiTheme="minorHAnsi" w:hAnsiTheme="minorHAnsi" w:cstheme="minorBidi"/>
          <w:kern w:val="2"/>
          <w:sz w:val="24"/>
          <w:szCs w:val="24"/>
          <w14:ligatures w14:val="standardContextual"/>
        </w:rPr>
        <w:tab/>
      </w:r>
      <w:r>
        <w:t>S-NODE ADDITION REQUEST ACKNOWLEDGE</w:t>
      </w:r>
      <w:r>
        <w:tab/>
      </w:r>
      <w:r>
        <w:fldChar w:fldCharType="begin" w:fldLock="1"/>
      </w:r>
      <w:r>
        <w:instrText xml:space="preserve"> PAGEREF _Toc175586801 \h </w:instrText>
      </w:r>
      <w:r>
        <w:fldChar w:fldCharType="separate"/>
      </w:r>
      <w:r>
        <w:t>102</w:t>
      </w:r>
      <w:r>
        <w:fldChar w:fldCharType="end"/>
      </w:r>
    </w:p>
    <w:p w14:paraId="785AAC72" w14:textId="7FFF7BAA" w:rsidR="005762C2" w:rsidRDefault="005762C2">
      <w:pPr>
        <w:pStyle w:val="TOC4"/>
        <w:rPr>
          <w:rFonts w:asciiTheme="minorHAnsi" w:hAnsiTheme="minorHAnsi" w:cstheme="minorBidi"/>
          <w:kern w:val="2"/>
          <w:sz w:val="24"/>
          <w:szCs w:val="24"/>
          <w14:ligatures w14:val="standardContextual"/>
        </w:rPr>
      </w:pPr>
      <w:r>
        <w:t>9.1.2.3</w:t>
      </w:r>
      <w:r>
        <w:rPr>
          <w:rFonts w:asciiTheme="minorHAnsi" w:hAnsiTheme="minorHAnsi" w:cstheme="minorBidi"/>
          <w:kern w:val="2"/>
          <w:sz w:val="24"/>
          <w:szCs w:val="24"/>
          <w14:ligatures w14:val="standardContextual"/>
        </w:rPr>
        <w:tab/>
      </w:r>
      <w:r>
        <w:t>S-NODE ADDITION REQUEST REJECT</w:t>
      </w:r>
      <w:r>
        <w:tab/>
      </w:r>
      <w:r>
        <w:fldChar w:fldCharType="begin" w:fldLock="1"/>
      </w:r>
      <w:r>
        <w:instrText xml:space="preserve"> PAGEREF _Toc175586802 \h </w:instrText>
      </w:r>
      <w:r>
        <w:fldChar w:fldCharType="separate"/>
      </w:r>
      <w:r>
        <w:t>104</w:t>
      </w:r>
      <w:r>
        <w:fldChar w:fldCharType="end"/>
      </w:r>
    </w:p>
    <w:p w14:paraId="49967E5C" w14:textId="661372AE" w:rsidR="005762C2" w:rsidRDefault="005762C2">
      <w:pPr>
        <w:pStyle w:val="TOC4"/>
        <w:rPr>
          <w:rFonts w:asciiTheme="minorHAnsi" w:hAnsiTheme="minorHAnsi" w:cstheme="minorBidi"/>
          <w:kern w:val="2"/>
          <w:sz w:val="24"/>
          <w:szCs w:val="24"/>
          <w14:ligatures w14:val="standardContextual"/>
        </w:rPr>
      </w:pPr>
      <w:r>
        <w:t>9.1.2.4</w:t>
      </w:r>
      <w:r>
        <w:rPr>
          <w:rFonts w:asciiTheme="minorHAnsi" w:hAnsiTheme="minorHAnsi" w:cstheme="minorBidi"/>
          <w:kern w:val="2"/>
          <w:sz w:val="24"/>
          <w:szCs w:val="24"/>
          <w14:ligatures w14:val="standardContextual"/>
        </w:rPr>
        <w:tab/>
      </w:r>
      <w:r>
        <w:t>S-NODE RECONFIGURATION COMPLETE</w:t>
      </w:r>
      <w:r>
        <w:tab/>
      </w:r>
      <w:r>
        <w:fldChar w:fldCharType="begin" w:fldLock="1"/>
      </w:r>
      <w:r>
        <w:instrText xml:space="preserve"> PAGEREF _Toc175586803 \h </w:instrText>
      </w:r>
      <w:r>
        <w:fldChar w:fldCharType="separate"/>
      </w:r>
      <w:r>
        <w:t>104</w:t>
      </w:r>
      <w:r>
        <w:fldChar w:fldCharType="end"/>
      </w:r>
    </w:p>
    <w:p w14:paraId="2D7A6D75" w14:textId="7BC213F6" w:rsidR="005762C2" w:rsidRDefault="005762C2">
      <w:pPr>
        <w:pStyle w:val="TOC4"/>
        <w:rPr>
          <w:rFonts w:asciiTheme="minorHAnsi" w:hAnsiTheme="minorHAnsi" w:cstheme="minorBidi"/>
          <w:kern w:val="2"/>
          <w:sz w:val="24"/>
          <w:szCs w:val="24"/>
          <w14:ligatures w14:val="standardContextual"/>
        </w:rPr>
      </w:pPr>
      <w:r>
        <w:t>9.1.2.</w:t>
      </w:r>
      <w:r>
        <w:rPr>
          <w:lang w:eastAsia="ja-JP"/>
        </w:rPr>
        <w:t>5</w:t>
      </w:r>
      <w:r>
        <w:rPr>
          <w:rFonts w:asciiTheme="minorHAnsi" w:hAnsiTheme="minorHAnsi" w:cstheme="minorBidi"/>
          <w:kern w:val="2"/>
          <w:sz w:val="24"/>
          <w:szCs w:val="24"/>
          <w14:ligatures w14:val="standardContextual"/>
        </w:rPr>
        <w:tab/>
      </w:r>
      <w:r>
        <w:t>S-NODE MODIFICATION REQUEST</w:t>
      </w:r>
      <w:r>
        <w:tab/>
      </w:r>
      <w:r>
        <w:fldChar w:fldCharType="begin" w:fldLock="1"/>
      </w:r>
      <w:r>
        <w:instrText xml:space="preserve"> PAGEREF _Toc175586804 \h </w:instrText>
      </w:r>
      <w:r>
        <w:fldChar w:fldCharType="separate"/>
      </w:r>
      <w:r>
        <w:t>105</w:t>
      </w:r>
      <w:r>
        <w:fldChar w:fldCharType="end"/>
      </w:r>
    </w:p>
    <w:p w14:paraId="4CC5F9C5" w14:textId="23E7E8D7" w:rsidR="005762C2" w:rsidRDefault="005762C2">
      <w:pPr>
        <w:pStyle w:val="TOC4"/>
        <w:rPr>
          <w:rFonts w:asciiTheme="minorHAnsi" w:hAnsiTheme="minorHAnsi" w:cstheme="minorBidi"/>
          <w:kern w:val="2"/>
          <w:sz w:val="24"/>
          <w:szCs w:val="24"/>
          <w14:ligatures w14:val="standardContextual"/>
        </w:rPr>
      </w:pPr>
      <w:r>
        <w:t>9.1.2.6</w:t>
      </w:r>
      <w:r>
        <w:rPr>
          <w:rFonts w:asciiTheme="minorHAnsi" w:hAnsiTheme="minorHAnsi" w:cstheme="minorBidi"/>
          <w:kern w:val="2"/>
          <w:sz w:val="24"/>
          <w:szCs w:val="24"/>
          <w14:ligatures w14:val="standardContextual"/>
        </w:rPr>
        <w:tab/>
      </w:r>
      <w:r>
        <w:t>S-NODE MODIFICATION REQUEST ACKNOWLEDGE</w:t>
      </w:r>
      <w:r>
        <w:tab/>
      </w:r>
      <w:r>
        <w:fldChar w:fldCharType="begin" w:fldLock="1"/>
      </w:r>
      <w:r>
        <w:instrText xml:space="preserve"> PAGEREF _Toc175586805 \h </w:instrText>
      </w:r>
      <w:r>
        <w:fldChar w:fldCharType="separate"/>
      </w:r>
      <w:r>
        <w:t>108</w:t>
      </w:r>
      <w:r>
        <w:fldChar w:fldCharType="end"/>
      </w:r>
    </w:p>
    <w:p w14:paraId="620BD35B" w14:textId="393B1976" w:rsidR="005762C2" w:rsidRDefault="005762C2">
      <w:pPr>
        <w:pStyle w:val="TOC4"/>
        <w:rPr>
          <w:rFonts w:asciiTheme="minorHAnsi" w:hAnsiTheme="minorHAnsi" w:cstheme="minorBidi"/>
          <w:kern w:val="2"/>
          <w:sz w:val="24"/>
          <w:szCs w:val="24"/>
          <w14:ligatures w14:val="standardContextual"/>
        </w:rPr>
      </w:pPr>
      <w:r>
        <w:t>9.1.2.7</w:t>
      </w:r>
      <w:r>
        <w:rPr>
          <w:rFonts w:asciiTheme="minorHAnsi" w:hAnsiTheme="minorHAnsi" w:cstheme="minorBidi"/>
          <w:kern w:val="2"/>
          <w:sz w:val="24"/>
          <w:szCs w:val="24"/>
          <w14:ligatures w14:val="standardContextual"/>
        </w:rPr>
        <w:tab/>
      </w:r>
      <w:r>
        <w:t>S-NODE MODIFICATION REQUEST REJECT</w:t>
      </w:r>
      <w:r>
        <w:tab/>
      </w:r>
      <w:r>
        <w:fldChar w:fldCharType="begin" w:fldLock="1"/>
      </w:r>
      <w:r>
        <w:instrText xml:space="preserve"> PAGEREF _Toc175586806 \h </w:instrText>
      </w:r>
      <w:r>
        <w:fldChar w:fldCharType="separate"/>
      </w:r>
      <w:r>
        <w:t>111</w:t>
      </w:r>
      <w:r>
        <w:fldChar w:fldCharType="end"/>
      </w:r>
    </w:p>
    <w:p w14:paraId="7AB82D43" w14:textId="594A55E9" w:rsidR="005762C2" w:rsidRDefault="005762C2">
      <w:pPr>
        <w:pStyle w:val="TOC4"/>
        <w:rPr>
          <w:rFonts w:asciiTheme="minorHAnsi" w:hAnsiTheme="minorHAnsi" w:cstheme="minorBidi"/>
          <w:kern w:val="2"/>
          <w:sz w:val="24"/>
          <w:szCs w:val="24"/>
          <w14:ligatures w14:val="standardContextual"/>
        </w:rPr>
      </w:pPr>
      <w:r>
        <w:t>9.1.2.8</w:t>
      </w:r>
      <w:r>
        <w:rPr>
          <w:rFonts w:asciiTheme="minorHAnsi" w:hAnsiTheme="minorHAnsi" w:cstheme="minorBidi"/>
          <w:kern w:val="2"/>
          <w:sz w:val="24"/>
          <w:szCs w:val="24"/>
          <w14:ligatures w14:val="standardContextual"/>
        </w:rPr>
        <w:tab/>
      </w:r>
      <w:r>
        <w:t>S-NODE MODIFICATION REQUIRED</w:t>
      </w:r>
      <w:r>
        <w:tab/>
      </w:r>
      <w:r>
        <w:fldChar w:fldCharType="begin" w:fldLock="1"/>
      </w:r>
      <w:r>
        <w:instrText xml:space="preserve"> PAGEREF _Toc175586807 \h </w:instrText>
      </w:r>
      <w:r>
        <w:fldChar w:fldCharType="separate"/>
      </w:r>
      <w:r>
        <w:t>111</w:t>
      </w:r>
      <w:r>
        <w:fldChar w:fldCharType="end"/>
      </w:r>
    </w:p>
    <w:p w14:paraId="06AD5011" w14:textId="564892CE" w:rsidR="005762C2" w:rsidRDefault="005762C2">
      <w:pPr>
        <w:pStyle w:val="TOC4"/>
        <w:rPr>
          <w:rFonts w:asciiTheme="minorHAnsi" w:hAnsiTheme="minorHAnsi" w:cstheme="minorBidi"/>
          <w:kern w:val="2"/>
          <w:sz w:val="24"/>
          <w:szCs w:val="24"/>
          <w14:ligatures w14:val="standardContextual"/>
        </w:rPr>
      </w:pPr>
      <w:r>
        <w:t>9.1.2.9</w:t>
      </w:r>
      <w:r>
        <w:rPr>
          <w:rFonts w:asciiTheme="minorHAnsi" w:hAnsiTheme="minorHAnsi" w:cstheme="minorBidi"/>
          <w:kern w:val="2"/>
          <w:sz w:val="24"/>
          <w:szCs w:val="24"/>
          <w14:ligatures w14:val="standardContextual"/>
        </w:rPr>
        <w:tab/>
      </w:r>
      <w:r>
        <w:t>S-NODE MODIFICATION CONFIRM</w:t>
      </w:r>
      <w:r>
        <w:tab/>
      </w:r>
      <w:r>
        <w:fldChar w:fldCharType="begin" w:fldLock="1"/>
      </w:r>
      <w:r>
        <w:instrText xml:space="preserve"> PAGEREF _Toc175586808 \h </w:instrText>
      </w:r>
      <w:r>
        <w:fldChar w:fldCharType="separate"/>
      </w:r>
      <w:r>
        <w:t>113</w:t>
      </w:r>
      <w:r>
        <w:fldChar w:fldCharType="end"/>
      </w:r>
    </w:p>
    <w:p w14:paraId="41E53EDE" w14:textId="619C965D" w:rsidR="005762C2" w:rsidRDefault="005762C2">
      <w:pPr>
        <w:pStyle w:val="TOC4"/>
        <w:rPr>
          <w:rFonts w:asciiTheme="minorHAnsi" w:hAnsiTheme="minorHAnsi" w:cstheme="minorBidi"/>
          <w:kern w:val="2"/>
          <w:sz w:val="24"/>
          <w:szCs w:val="24"/>
          <w14:ligatures w14:val="standardContextual"/>
        </w:rPr>
      </w:pPr>
      <w:r>
        <w:t>9.1.2.10</w:t>
      </w:r>
      <w:r>
        <w:rPr>
          <w:rFonts w:asciiTheme="minorHAnsi" w:hAnsiTheme="minorHAnsi" w:cstheme="minorBidi"/>
          <w:kern w:val="2"/>
          <w:sz w:val="24"/>
          <w:szCs w:val="24"/>
          <w14:ligatures w14:val="standardContextual"/>
        </w:rPr>
        <w:tab/>
      </w:r>
      <w:r>
        <w:t>S-NODE MODIFICATION REFUSE</w:t>
      </w:r>
      <w:r>
        <w:tab/>
      </w:r>
      <w:r>
        <w:fldChar w:fldCharType="begin" w:fldLock="1"/>
      </w:r>
      <w:r>
        <w:instrText xml:space="preserve"> PAGEREF _Toc175586809 \h </w:instrText>
      </w:r>
      <w:r>
        <w:fldChar w:fldCharType="separate"/>
      </w:r>
      <w:r>
        <w:t>114</w:t>
      </w:r>
      <w:r>
        <w:fldChar w:fldCharType="end"/>
      </w:r>
    </w:p>
    <w:p w14:paraId="12A9A850" w14:textId="517D1DC0" w:rsidR="005762C2" w:rsidRDefault="005762C2">
      <w:pPr>
        <w:pStyle w:val="TOC4"/>
        <w:rPr>
          <w:rFonts w:asciiTheme="minorHAnsi" w:hAnsiTheme="minorHAnsi" w:cstheme="minorBidi"/>
          <w:kern w:val="2"/>
          <w:sz w:val="24"/>
          <w:szCs w:val="24"/>
          <w14:ligatures w14:val="standardContextual"/>
        </w:rPr>
      </w:pPr>
      <w:r>
        <w:t>9.1.2.11</w:t>
      </w:r>
      <w:r>
        <w:rPr>
          <w:rFonts w:asciiTheme="minorHAnsi" w:hAnsiTheme="minorHAnsi" w:cstheme="minorBidi"/>
          <w:kern w:val="2"/>
          <w:sz w:val="24"/>
          <w:szCs w:val="24"/>
          <w14:ligatures w14:val="standardContextual"/>
        </w:rPr>
        <w:tab/>
      </w:r>
      <w:r>
        <w:t>S-NODE CHANGE REQUIRED</w:t>
      </w:r>
      <w:r>
        <w:tab/>
      </w:r>
      <w:r>
        <w:fldChar w:fldCharType="begin" w:fldLock="1"/>
      </w:r>
      <w:r>
        <w:instrText xml:space="preserve"> PAGEREF _Toc175586810 \h </w:instrText>
      </w:r>
      <w:r>
        <w:fldChar w:fldCharType="separate"/>
      </w:r>
      <w:r>
        <w:t>114</w:t>
      </w:r>
      <w:r>
        <w:fldChar w:fldCharType="end"/>
      </w:r>
    </w:p>
    <w:p w14:paraId="11AABA7D" w14:textId="29E5AE90" w:rsidR="005762C2" w:rsidRDefault="005762C2">
      <w:pPr>
        <w:pStyle w:val="TOC4"/>
        <w:rPr>
          <w:rFonts w:asciiTheme="minorHAnsi" w:hAnsiTheme="minorHAnsi" w:cstheme="minorBidi"/>
          <w:kern w:val="2"/>
          <w:sz w:val="24"/>
          <w:szCs w:val="24"/>
          <w14:ligatures w14:val="standardContextual"/>
        </w:rPr>
      </w:pPr>
      <w:r>
        <w:t>9.1.2.12</w:t>
      </w:r>
      <w:r>
        <w:rPr>
          <w:rFonts w:asciiTheme="minorHAnsi" w:hAnsiTheme="minorHAnsi" w:cstheme="minorBidi"/>
          <w:kern w:val="2"/>
          <w:sz w:val="24"/>
          <w:szCs w:val="24"/>
          <w14:ligatures w14:val="standardContextual"/>
        </w:rPr>
        <w:tab/>
      </w:r>
      <w:r>
        <w:t>S-NODE CHANGE CONFIRM</w:t>
      </w:r>
      <w:r>
        <w:tab/>
      </w:r>
      <w:r>
        <w:fldChar w:fldCharType="begin" w:fldLock="1"/>
      </w:r>
      <w:r>
        <w:instrText xml:space="preserve"> PAGEREF _Toc175586811 \h </w:instrText>
      </w:r>
      <w:r>
        <w:fldChar w:fldCharType="separate"/>
      </w:r>
      <w:r>
        <w:t>115</w:t>
      </w:r>
      <w:r>
        <w:fldChar w:fldCharType="end"/>
      </w:r>
    </w:p>
    <w:p w14:paraId="5DC11471" w14:textId="6E443E22" w:rsidR="005762C2" w:rsidRDefault="005762C2">
      <w:pPr>
        <w:pStyle w:val="TOC4"/>
        <w:rPr>
          <w:rFonts w:asciiTheme="minorHAnsi" w:hAnsiTheme="minorHAnsi" w:cstheme="minorBidi"/>
          <w:kern w:val="2"/>
          <w:sz w:val="24"/>
          <w:szCs w:val="24"/>
          <w14:ligatures w14:val="standardContextual"/>
        </w:rPr>
      </w:pPr>
      <w:r>
        <w:t>9.1.2.13</w:t>
      </w:r>
      <w:r>
        <w:rPr>
          <w:rFonts w:asciiTheme="minorHAnsi" w:hAnsiTheme="minorHAnsi" w:cstheme="minorBidi"/>
          <w:kern w:val="2"/>
          <w:sz w:val="24"/>
          <w:szCs w:val="24"/>
          <w14:ligatures w14:val="standardContextual"/>
        </w:rPr>
        <w:tab/>
      </w:r>
      <w:r>
        <w:t>S-NODE CHANGE REFUSE</w:t>
      </w:r>
      <w:r>
        <w:tab/>
      </w:r>
      <w:r>
        <w:fldChar w:fldCharType="begin" w:fldLock="1"/>
      </w:r>
      <w:r>
        <w:instrText xml:space="preserve"> PAGEREF _Toc175586812 \h </w:instrText>
      </w:r>
      <w:r>
        <w:fldChar w:fldCharType="separate"/>
      </w:r>
      <w:r>
        <w:t>116</w:t>
      </w:r>
      <w:r>
        <w:fldChar w:fldCharType="end"/>
      </w:r>
    </w:p>
    <w:p w14:paraId="533A1462" w14:textId="562064C7" w:rsidR="005762C2" w:rsidRDefault="005762C2">
      <w:pPr>
        <w:pStyle w:val="TOC4"/>
        <w:rPr>
          <w:rFonts w:asciiTheme="minorHAnsi" w:hAnsiTheme="minorHAnsi" w:cstheme="minorBidi"/>
          <w:kern w:val="2"/>
          <w:sz w:val="24"/>
          <w:szCs w:val="24"/>
          <w14:ligatures w14:val="standardContextual"/>
        </w:rPr>
      </w:pPr>
      <w:r>
        <w:t>9.1.2.14</w:t>
      </w:r>
      <w:r>
        <w:rPr>
          <w:rFonts w:asciiTheme="minorHAnsi" w:hAnsiTheme="minorHAnsi" w:cstheme="minorBidi"/>
          <w:kern w:val="2"/>
          <w:sz w:val="24"/>
          <w:szCs w:val="24"/>
          <w14:ligatures w14:val="standardContextual"/>
        </w:rPr>
        <w:tab/>
      </w:r>
      <w:r>
        <w:t>S-NODE RELEASE REQUEST</w:t>
      </w:r>
      <w:r>
        <w:tab/>
      </w:r>
      <w:r>
        <w:fldChar w:fldCharType="begin" w:fldLock="1"/>
      </w:r>
      <w:r>
        <w:instrText xml:space="preserve"> PAGEREF _Toc175586813 \h </w:instrText>
      </w:r>
      <w:r>
        <w:fldChar w:fldCharType="separate"/>
      </w:r>
      <w:r>
        <w:t>116</w:t>
      </w:r>
      <w:r>
        <w:fldChar w:fldCharType="end"/>
      </w:r>
    </w:p>
    <w:p w14:paraId="762CCB90" w14:textId="2F96C3E9" w:rsidR="005762C2" w:rsidRDefault="005762C2">
      <w:pPr>
        <w:pStyle w:val="TOC4"/>
        <w:rPr>
          <w:rFonts w:asciiTheme="minorHAnsi" w:hAnsiTheme="minorHAnsi" w:cstheme="minorBidi"/>
          <w:kern w:val="2"/>
          <w:sz w:val="24"/>
          <w:szCs w:val="24"/>
          <w14:ligatures w14:val="standardContextual"/>
        </w:rPr>
      </w:pPr>
      <w:r>
        <w:t>9.1.2.15</w:t>
      </w:r>
      <w:r>
        <w:rPr>
          <w:rFonts w:asciiTheme="minorHAnsi" w:hAnsiTheme="minorHAnsi" w:cstheme="minorBidi"/>
          <w:kern w:val="2"/>
          <w:sz w:val="24"/>
          <w:szCs w:val="24"/>
          <w14:ligatures w14:val="standardContextual"/>
        </w:rPr>
        <w:tab/>
      </w:r>
      <w:r>
        <w:t>S-NODE RELEASE REQUEST ACKNOWLEDGE</w:t>
      </w:r>
      <w:r>
        <w:tab/>
      </w:r>
      <w:r>
        <w:fldChar w:fldCharType="begin" w:fldLock="1"/>
      </w:r>
      <w:r>
        <w:instrText xml:space="preserve"> PAGEREF _Toc175586814 \h </w:instrText>
      </w:r>
      <w:r>
        <w:fldChar w:fldCharType="separate"/>
      </w:r>
      <w:r>
        <w:t>117</w:t>
      </w:r>
      <w:r>
        <w:fldChar w:fldCharType="end"/>
      </w:r>
    </w:p>
    <w:p w14:paraId="2F8A5CF5" w14:textId="30E74DCD" w:rsidR="005762C2" w:rsidRDefault="005762C2">
      <w:pPr>
        <w:pStyle w:val="TOC4"/>
        <w:rPr>
          <w:rFonts w:asciiTheme="minorHAnsi" w:hAnsiTheme="minorHAnsi" w:cstheme="minorBidi"/>
          <w:kern w:val="2"/>
          <w:sz w:val="24"/>
          <w:szCs w:val="24"/>
          <w14:ligatures w14:val="standardContextual"/>
        </w:rPr>
      </w:pPr>
      <w:r>
        <w:t>9.1.2.16</w:t>
      </w:r>
      <w:r>
        <w:rPr>
          <w:rFonts w:asciiTheme="minorHAnsi" w:hAnsiTheme="minorHAnsi" w:cstheme="minorBidi"/>
          <w:kern w:val="2"/>
          <w:sz w:val="24"/>
          <w:szCs w:val="24"/>
          <w14:ligatures w14:val="standardContextual"/>
        </w:rPr>
        <w:tab/>
      </w:r>
      <w:r>
        <w:t>S-NODE RELEASE REJECT</w:t>
      </w:r>
      <w:r>
        <w:tab/>
      </w:r>
      <w:r>
        <w:fldChar w:fldCharType="begin" w:fldLock="1"/>
      </w:r>
      <w:r>
        <w:instrText xml:space="preserve"> PAGEREF _Toc175586815 \h </w:instrText>
      </w:r>
      <w:r>
        <w:fldChar w:fldCharType="separate"/>
      </w:r>
      <w:r>
        <w:t>117</w:t>
      </w:r>
      <w:r>
        <w:fldChar w:fldCharType="end"/>
      </w:r>
    </w:p>
    <w:p w14:paraId="6A1CF067" w14:textId="537ABC70" w:rsidR="005762C2" w:rsidRDefault="005762C2">
      <w:pPr>
        <w:pStyle w:val="TOC4"/>
        <w:rPr>
          <w:rFonts w:asciiTheme="minorHAnsi" w:hAnsiTheme="minorHAnsi" w:cstheme="minorBidi"/>
          <w:kern w:val="2"/>
          <w:sz w:val="24"/>
          <w:szCs w:val="24"/>
          <w14:ligatures w14:val="standardContextual"/>
        </w:rPr>
      </w:pPr>
      <w:r>
        <w:t>9.1.2.17</w:t>
      </w:r>
      <w:r>
        <w:rPr>
          <w:rFonts w:asciiTheme="minorHAnsi" w:hAnsiTheme="minorHAnsi" w:cstheme="minorBidi"/>
          <w:kern w:val="2"/>
          <w:sz w:val="24"/>
          <w:szCs w:val="24"/>
          <w14:ligatures w14:val="standardContextual"/>
        </w:rPr>
        <w:tab/>
      </w:r>
      <w:r>
        <w:t>S-NODE RELEASE REQUIRED</w:t>
      </w:r>
      <w:r>
        <w:tab/>
      </w:r>
      <w:r>
        <w:fldChar w:fldCharType="begin" w:fldLock="1"/>
      </w:r>
      <w:r>
        <w:instrText xml:space="preserve"> PAGEREF _Toc175586816 \h </w:instrText>
      </w:r>
      <w:r>
        <w:fldChar w:fldCharType="separate"/>
      </w:r>
      <w:r>
        <w:t>117</w:t>
      </w:r>
      <w:r>
        <w:fldChar w:fldCharType="end"/>
      </w:r>
    </w:p>
    <w:p w14:paraId="733F919B" w14:textId="020C37AA" w:rsidR="005762C2" w:rsidRDefault="005762C2">
      <w:pPr>
        <w:pStyle w:val="TOC4"/>
        <w:rPr>
          <w:rFonts w:asciiTheme="minorHAnsi" w:hAnsiTheme="minorHAnsi" w:cstheme="minorBidi"/>
          <w:kern w:val="2"/>
          <w:sz w:val="24"/>
          <w:szCs w:val="24"/>
          <w14:ligatures w14:val="standardContextual"/>
        </w:rPr>
      </w:pPr>
      <w:r>
        <w:t>9.1.2.18</w:t>
      </w:r>
      <w:r>
        <w:rPr>
          <w:rFonts w:asciiTheme="minorHAnsi" w:hAnsiTheme="minorHAnsi" w:cstheme="minorBidi"/>
          <w:kern w:val="2"/>
          <w:sz w:val="24"/>
          <w:szCs w:val="24"/>
          <w14:ligatures w14:val="standardContextual"/>
        </w:rPr>
        <w:tab/>
      </w:r>
      <w:r>
        <w:t>S-NODE RELEASE CONFIRM</w:t>
      </w:r>
      <w:r>
        <w:tab/>
      </w:r>
      <w:r>
        <w:fldChar w:fldCharType="begin" w:fldLock="1"/>
      </w:r>
      <w:r>
        <w:instrText xml:space="preserve"> PAGEREF _Toc175586817 \h </w:instrText>
      </w:r>
      <w:r>
        <w:fldChar w:fldCharType="separate"/>
      </w:r>
      <w:r>
        <w:t>118</w:t>
      </w:r>
      <w:r>
        <w:fldChar w:fldCharType="end"/>
      </w:r>
    </w:p>
    <w:p w14:paraId="68C1E09E" w14:textId="7CB470D9" w:rsidR="005762C2" w:rsidRDefault="005762C2">
      <w:pPr>
        <w:pStyle w:val="TOC4"/>
        <w:rPr>
          <w:rFonts w:asciiTheme="minorHAnsi" w:hAnsiTheme="minorHAnsi" w:cstheme="minorBidi"/>
          <w:kern w:val="2"/>
          <w:sz w:val="24"/>
          <w:szCs w:val="24"/>
          <w14:ligatures w14:val="standardContextual"/>
        </w:rPr>
      </w:pPr>
      <w:r>
        <w:t>9.1.2.19</w:t>
      </w:r>
      <w:r>
        <w:rPr>
          <w:rFonts w:asciiTheme="minorHAnsi" w:hAnsiTheme="minorHAnsi" w:cstheme="minorBidi"/>
          <w:kern w:val="2"/>
          <w:sz w:val="24"/>
          <w:szCs w:val="24"/>
          <w14:ligatures w14:val="standardContextual"/>
        </w:rPr>
        <w:tab/>
      </w:r>
      <w:r>
        <w:t>S-NODE COUNTER CHECK REQUEST</w:t>
      </w:r>
      <w:r>
        <w:tab/>
      </w:r>
      <w:r>
        <w:fldChar w:fldCharType="begin" w:fldLock="1"/>
      </w:r>
      <w:r>
        <w:instrText xml:space="preserve"> PAGEREF _Toc175586818 \h </w:instrText>
      </w:r>
      <w:r>
        <w:fldChar w:fldCharType="separate"/>
      </w:r>
      <w:r>
        <w:t>118</w:t>
      </w:r>
      <w:r>
        <w:fldChar w:fldCharType="end"/>
      </w:r>
    </w:p>
    <w:p w14:paraId="70D2EA3B" w14:textId="0F763529" w:rsidR="005762C2" w:rsidRDefault="005762C2">
      <w:pPr>
        <w:pStyle w:val="TOC4"/>
        <w:rPr>
          <w:rFonts w:asciiTheme="minorHAnsi" w:hAnsiTheme="minorHAnsi" w:cstheme="minorBidi"/>
          <w:kern w:val="2"/>
          <w:sz w:val="24"/>
          <w:szCs w:val="24"/>
          <w14:ligatures w14:val="standardContextual"/>
        </w:rPr>
      </w:pPr>
      <w:r>
        <w:t>9.1.2.20</w:t>
      </w:r>
      <w:r>
        <w:rPr>
          <w:rFonts w:asciiTheme="minorHAnsi" w:hAnsiTheme="minorHAnsi" w:cstheme="minorBidi"/>
          <w:kern w:val="2"/>
          <w:sz w:val="24"/>
          <w:szCs w:val="24"/>
          <w14:ligatures w14:val="standardContextual"/>
        </w:rPr>
        <w:tab/>
      </w:r>
      <w:r>
        <w:rPr>
          <w:lang w:eastAsia="zh-CN"/>
        </w:rPr>
        <w:t>RRC TRANSFER</w:t>
      </w:r>
      <w:r>
        <w:tab/>
      </w:r>
      <w:r>
        <w:fldChar w:fldCharType="begin" w:fldLock="1"/>
      </w:r>
      <w:r>
        <w:instrText xml:space="preserve"> PAGEREF _Toc175586819 \h </w:instrText>
      </w:r>
      <w:r>
        <w:fldChar w:fldCharType="separate"/>
      </w:r>
      <w:r>
        <w:t>119</w:t>
      </w:r>
      <w:r>
        <w:fldChar w:fldCharType="end"/>
      </w:r>
    </w:p>
    <w:p w14:paraId="6670DBA8" w14:textId="4A1E73E0" w:rsidR="005762C2" w:rsidRDefault="005762C2">
      <w:pPr>
        <w:pStyle w:val="TOC4"/>
        <w:rPr>
          <w:rFonts w:asciiTheme="minorHAnsi" w:hAnsiTheme="minorHAnsi" w:cstheme="minorBidi"/>
          <w:kern w:val="2"/>
          <w:sz w:val="24"/>
          <w:szCs w:val="24"/>
          <w14:ligatures w14:val="standardContextual"/>
        </w:rPr>
      </w:pPr>
      <w:r>
        <w:t>9.1.2.21</w:t>
      </w:r>
      <w:r>
        <w:rPr>
          <w:rFonts w:asciiTheme="minorHAnsi" w:hAnsiTheme="minorHAnsi" w:cstheme="minorBidi"/>
          <w:kern w:val="2"/>
          <w:sz w:val="24"/>
          <w:szCs w:val="24"/>
          <w14:ligatures w14:val="standardContextual"/>
        </w:rPr>
        <w:tab/>
      </w:r>
      <w:r>
        <w:t>NOTIFICATION CONTROL INDICATION</w:t>
      </w:r>
      <w:r>
        <w:tab/>
      </w:r>
      <w:r>
        <w:fldChar w:fldCharType="begin" w:fldLock="1"/>
      </w:r>
      <w:r>
        <w:instrText xml:space="preserve"> PAGEREF _Toc175586820 \h </w:instrText>
      </w:r>
      <w:r>
        <w:fldChar w:fldCharType="separate"/>
      </w:r>
      <w:r>
        <w:t>121</w:t>
      </w:r>
      <w:r>
        <w:fldChar w:fldCharType="end"/>
      </w:r>
    </w:p>
    <w:p w14:paraId="12A7B08C" w14:textId="0538EA0A" w:rsidR="005762C2" w:rsidRDefault="005762C2">
      <w:pPr>
        <w:pStyle w:val="TOC4"/>
        <w:rPr>
          <w:rFonts w:asciiTheme="minorHAnsi" w:hAnsiTheme="minorHAnsi" w:cstheme="minorBidi"/>
          <w:kern w:val="2"/>
          <w:sz w:val="24"/>
          <w:szCs w:val="24"/>
          <w14:ligatures w14:val="standardContextual"/>
        </w:rPr>
      </w:pPr>
      <w:r>
        <w:lastRenderedPageBreak/>
        <w:t>9.1.2.22</w:t>
      </w:r>
      <w:r>
        <w:rPr>
          <w:rFonts w:asciiTheme="minorHAnsi" w:hAnsiTheme="minorHAnsi" w:cstheme="minorBidi"/>
          <w:kern w:val="2"/>
          <w:sz w:val="24"/>
          <w:szCs w:val="24"/>
          <w14:ligatures w14:val="standardContextual"/>
        </w:rPr>
        <w:tab/>
      </w:r>
      <w:r>
        <w:t>ACTIVITY NOTIFICATION</w:t>
      </w:r>
      <w:r>
        <w:tab/>
      </w:r>
      <w:r>
        <w:fldChar w:fldCharType="begin" w:fldLock="1"/>
      </w:r>
      <w:r>
        <w:instrText xml:space="preserve"> PAGEREF _Toc175586821 \h </w:instrText>
      </w:r>
      <w:r>
        <w:fldChar w:fldCharType="separate"/>
      </w:r>
      <w:r>
        <w:t>121</w:t>
      </w:r>
      <w:r>
        <w:fldChar w:fldCharType="end"/>
      </w:r>
    </w:p>
    <w:p w14:paraId="462CAFA5" w14:textId="6F2307E3" w:rsidR="005762C2" w:rsidRDefault="005762C2">
      <w:pPr>
        <w:pStyle w:val="TOC4"/>
        <w:rPr>
          <w:rFonts w:asciiTheme="minorHAnsi" w:hAnsiTheme="minorHAnsi" w:cstheme="minorBidi"/>
          <w:kern w:val="2"/>
          <w:sz w:val="24"/>
          <w:szCs w:val="24"/>
          <w14:ligatures w14:val="standardContextual"/>
        </w:rPr>
      </w:pPr>
      <w:r>
        <w:t>9.1.2.23</w:t>
      </w:r>
      <w:r>
        <w:rPr>
          <w:rFonts w:asciiTheme="minorHAnsi" w:hAnsiTheme="minorHAnsi" w:cstheme="minorBidi"/>
          <w:kern w:val="2"/>
          <w:sz w:val="24"/>
          <w:szCs w:val="24"/>
          <w14:ligatures w14:val="standardContextual"/>
        </w:rPr>
        <w:tab/>
      </w:r>
      <w:r>
        <w:t>E-UTRA – NR CELL RESOURCE COORDINATION REQUEST</w:t>
      </w:r>
      <w:r>
        <w:tab/>
      </w:r>
      <w:r>
        <w:fldChar w:fldCharType="begin" w:fldLock="1"/>
      </w:r>
      <w:r>
        <w:instrText xml:space="preserve"> PAGEREF _Toc175586822 \h </w:instrText>
      </w:r>
      <w:r>
        <w:fldChar w:fldCharType="separate"/>
      </w:r>
      <w:r>
        <w:t>122</w:t>
      </w:r>
      <w:r>
        <w:fldChar w:fldCharType="end"/>
      </w:r>
    </w:p>
    <w:p w14:paraId="3B5B1D0A" w14:textId="12DF26DD" w:rsidR="005762C2" w:rsidRDefault="005762C2">
      <w:pPr>
        <w:pStyle w:val="TOC4"/>
        <w:rPr>
          <w:rFonts w:asciiTheme="minorHAnsi" w:hAnsiTheme="minorHAnsi" w:cstheme="minorBidi"/>
          <w:kern w:val="2"/>
          <w:sz w:val="24"/>
          <w:szCs w:val="24"/>
          <w14:ligatures w14:val="standardContextual"/>
        </w:rPr>
      </w:pPr>
      <w:r>
        <w:t>9.1.2.24</w:t>
      </w:r>
      <w:r>
        <w:rPr>
          <w:rFonts w:asciiTheme="minorHAnsi" w:hAnsiTheme="minorHAnsi" w:cstheme="minorBidi"/>
          <w:kern w:val="2"/>
          <w:sz w:val="24"/>
          <w:szCs w:val="24"/>
          <w14:ligatures w14:val="standardContextual"/>
        </w:rPr>
        <w:tab/>
      </w:r>
      <w:r>
        <w:t>E-UTRA – NR CELL RESOURCE COORDINATION RESPONSE</w:t>
      </w:r>
      <w:r>
        <w:tab/>
      </w:r>
      <w:r>
        <w:fldChar w:fldCharType="begin" w:fldLock="1"/>
      </w:r>
      <w:r>
        <w:instrText xml:space="preserve"> PAGEREF _Toc175586823 \h </w:instrText>
      </w:r>
      <w:r>
        <w:fldChar w:fldCharType="separate"/>
      </w:r>
      <w:r>
        <w:t>123</w:t>
      </w:r>
      <w:r>
        <w:fldChar w:fldCharType="end"/>
      </w:r>
    </w:p>
    <w:p w14:paraId="3175E924" w14:textId="01BF24E3" w:rsidR="005762C2" w:rsidRDefault="005762C2">
      <w:pPr>
        <w:pStyle w:val="TOC4"/>
        <w:rPr>
          <w:rFonts w:asciiTheme="minorHAnsi" w:hAnsiTheme="minorHAnsi" w:cstheme="minorBidi"/>
          <w:kern w:val="2"/>
          <w:sz w:val="24"/>
          <w:szCs w:val="24"/>
          <w14:ligatures w14:val="standardContextual"/>
        </w:rPr>
      </w:pPr>
      <w:r>
        <w:t>9.1.2.25</w:t>
      </w:r>
      <w:r>
        <w:rPr>
          <w:rFonts w:asciiTheme="minorHAnsi" w:hAnsiTheme="minorHAnsi" w:cstheme="minorBidi"/>
          <w:kern w:val="2"/>
          <w:sz w:val="24"/>
          <w:szCs w:val="24"/>
          <w14:ligatures w14:val="standardContextual"/>
        </w:rPr>
        <w:tab/>
      </w:r>
      <w:r>
        <w:t>SECONDARY RAT DATA USAGE REPORT</w:t>
      </w:r>
      <w:r>
        <w:tab/>
      </w:r>
      <w:r>
        <w:fldChar w:fldCharType="begin" w:fldLock="1"/>
      </w:r>
      <w:r>
        <w:instrText xml:space="preserve"> PAGEREF _Toc175586824 \h </w:instrText>
      </w:r>
      <w:r>
        <w:fldChar w:fldCharType="separate"/>
      </w:r>
      <w:r>
        <w:t>124</w:t>
      </w:r>
      <w:r>
        <w:fldChar w:fldCharType="end"/>
      </w:r>
    </w:p>
    <w:p w14:paraId="137DE21F" w14:textId="47E45093" w:rsidR="005762C2" w:rsidRDefault="005762C2">
      <w:pPr>
        <w:pStyle w:val="TOC4"/>
        <w:rPr>
          <w:rFonts w:asciiTheme="minorHAnsi" w:hAnsiTheme="minorHAnsi" w:cstheme="minorBidi"/>
          <w:kern w:val="2"/>
          <w:sz w:val="24"/>
          <w:szCs w:val="24"/>
          <w14:ligatures w14:val="standardContextual"/>
        </w:rPr>
      </w:pPr>
      <w:r>
        <w:t>9.1.2.26</w:t>
      </w:r>
      <w:r>
        <w:rPr>
          <w:rFonts w:asciiTheme="minorHAnsi" w:hAnsiTheme="minorHAnsi" w:cstheme="minorBidi"/>
          <w:kern w:val="2"/>
          <w:sz w:val="24"/>
          <w:szCs w:val="24"/>
          <w14:ligatures w14:val="standardContextual"/>
        </w:rPr>
        <w:tab/>
      </w:r>
      <w:r>
        <w:t>TRACE START</w:t>
      </w:r>
      <w:r>
        <w:tab/>
      </w:r>
      <w:r>
        <w:fldChar w:fldCharType="begin" w:fldLock="1"/>
      </w:r>
      <w:r>
        <w:instrText xml:space="preserve"> PAGEREF _Toc175586825 \h </w:instrText>
      </w:r>
      <w:r>
        <w:fldChar w:fldCharType="separate"/>
      </w:r>
      <w:r>
        <w:t>125</w:t>
      </w:r>
      <w:r>
        <w:fldChar w:fldCharType="end"/>
      </w:r>
    </w:p>
    <w:p w14:paraId="5F588325" w14:textId="49DB082B" w:rsidR="005762C2" w:rsidRDefault="005762C2">
      <w:pPr>
        <w:pStyle w:val="TOC4"/>
        <w:rPr>
          <w:rFonts w:asciiTheme="minorHAnsi" w:hAnsiTheme="minorHAnsi" w:cstheme="minorBidi"/>
          <w:kern w:val="2"/>
          <w:sz w:val="24"/>
          <w:szCs w:val="24"/>
          <w14:ligatures w14:val="standardContextual"/>
        </w:rPr>
      </w:pPr>
      <w:r>
        <w:t>9.1.2.27</w:t>
      </w:r>
      <w:r>
        <w:rPr>
          <w:rFonts w:asciiTheme="minorHAnsi" w:hAnsiTheme="minorHAnsi" w:cstheme="minorBidi"/>
          <w:kern w:val="2"/>
          <w:sz w:val="24"/>
          <w:szCs w:val="24"/>
          <w14:ligatures w14:val="standardContextual"/>
        </w:rPr>
        <w:tab/>
      </w:r>
      <w:r>
        <w:t>DEACTIVATE TRACE</w:t>
      </w:r>
      <w:r>
        <w:tab/>
      </w:r>
      <w:r>
        <w:fldChar w:fldCharType="begin" w:fldLock="1"/>
      </w:r>
      <w:r>
        <w:instrText xml:space="preserve"> PAGEREF _Toc175586826 \h </w:instrText>
      </w:r>
      <w:r>
        <w:fldChar w:fldCharType="separate"/>
      </w:r>
      <w:r>
        <w:t>125</w:t>
      </w:r>
      <w:r>
        <w:fldChar w:fldCharType="end"/>
      </w:r>
    </w:p>
    <w:p w14:paraId="61AC1202" w14:textId="6472A7AA" w:rsidR="005762C2" w:rsidRDefault="005762C2">
      <w:pPr>
        <w:pStyle w:val="TOC3"/>
        <w:rPr>
          <w:rFonts w:asciiTheme="minorHAnsi" w:hAnsiTheme="minorHAnsi" w:cstheme="minorBidi"/>
          <w:kern w:val="2"/>
          <w:sz w:val="24"/>
          <w:szCs w:val="24"/>
          <w14:ligatures w14:val="standardContextual"/>
        </w:rPr>
      </w:pPr>
      <w:r>
        <w:t>9.1.3</w:t>
      </w:r>
      <w:r>
        <w:rPr>
          <w:rFonts w:asciiTheme="minorHAnsi" w:hAnsiTheme="minorHAnsi" w:cstheme="minorBidi"/>
          <w:kern w:val="2"/>
          <w:sz w:val="24"/>
          <w:szCs w:val="24"/>
          <w14:ligatures w14:val="standardContextual"/>
        </w:rPr>
        <w:tab/>
      </w:r>
      <w:r>
        <w:t>Messages for Global Procedures</w:t>
      </w:r>
      <w:r>
        <w:tab/>
      </w:r>
      <w:r>
        <w:fldChar w:fldCharType="begin" w:fldLock="1"/>
      </w:r>
      <w:r>
        <w:instrText xml:space="preserve"> PAGEREF _Toc175586827 \h </w:instrText>
      </w:r>
      <w:r>
        <w:fldChar w:fldCharType="separate"/>
      </w:r>
      <w:r>
        <w:t>125</w:t>
      </w:r>
      <w:r>
        <w:fldChar w:fldCharType="end"/>
      </w:r>
    </w:p>
    <w:p w14:paraId="213BC253" w14:textId="56E81D81" w:rsidR="005762C2" w:rsidRDefault="005762C2">
      <w:pPr>
        <w:pStyle w:val="TOC4"/>
        <w:rPr>
          <w:rFonts w:asciiTheme="minorHAnsi" w:hAnsiTheme="minorHAnsi" w:cstheme="minorBidi"/>
          <w:kern w:val="2"/>
          <w:sz w:val="24"/>
          <w:szCs w:val="24"/>
          <w14:ligatures w14:val="standardContextual"/>
        </w:rPr>
      </w:pPr>
      <w:r>
        <w:t>9.1.3.1</w:t>
      </w:r>
      <w:r>
        <w:rPr>
          <w:rFonts w:asciiTheme="minorHAnsi" w:hAnsiTheme="minorHAnsi" w:cstheme="minorBidi"/>
          <w:kern w:val="2"/>
          <w:sz w:val="24"/>
          <w:szCs w:val="24"/>
          <w14:ligatures w14:val="standardContextual"/>
        </w:rPr>
        <w:tab/>
      </w:r>
      <w:r>
        <w:t>XN SETUP REQUEST</w:t>
      </w:r>
      <w:r>
        <w:tab/>
      </w:r>
      <w:r>
        <w:fldChar w:fldCharType="begin" w:fldLock="1"/>
      </w:r>
      <w:r>
        <w:instrText xml:space="preserve"> PAGEREF _Toc175586828 \h </w:instrText>
      </w:r>
      <w:r>
        <w:fldChar w:fldCharType="separate"/>
      </w:r>
      <w:r>
        <w:t>125</w:t>
      </w:r>
      <w:r>
        <w:fldChar w:fldCharType="end"/>
      </w:r>
    </w:p>
    <w:p w14:paraId="0C9ABDB3" w14:textId="30751BAB" w:rsidR="005762C2" w:rsidRDefault="005762C2">
      <w:pPr>
        <w:pStyle w:val="TOC4"/>
        <w:rPr>
          <w:rFonts w:asciiTheme="minorHAnsi" w:hAnsiTheme="minorHAnsi" w:cstheme="minorBidi"/>
          <w:kern w:val="2"/>
          <w:sz w:val="24"/>
          <w:szCs w:val="24"/>
          <w14:ligatures w14:val="standardContextual"/>
        </w:rPr>
      </w:pPr>
      <w:r>
        <w:t>9.1.3.2</w:t>
      </w:r>
      <w:r>
        <w:rPr>
          <w:rFonts w:asciiTheme="minorHAnsi" w:hAnsiTheme="minorHAnsi" w:cstheme="minorBidi"/>
          <w:kern w:val="2"/>
          <w:sz w:val="24"/>
          <w:szCs w:val="24"/>
          <w14:ligatures w14:val="standardContextual"/>
        </w:rPr>
        <w:tab/>
      </w:r>
      <w:r>
        <w:t>XN SETUP RESPONSE</w:t>
      </w:r>
      <w:r>
        <w:tab/>
      </w:r>
      <w:r>
        <w:fldChar w:fldCharType="begin" w:fldLock="1"/>
      </w:r>
      <w:r>
        <w:instrText xml:space="preserve"> PAGEREF _Toc175586829 \h </w:instrText>
      </w:r>
      <w:r>
        <w:fldChar w:fldCharType="separate"/>
      </w:r>
      <w:r>
        <w:t>127</w:t>
      </w:r>
      <w:r>
        <w:fldChar w:fldCharType="end"/>
      </w:r>
    </w:p>
    <w:p w14:paraId="276C43CF" w14:textId="7A65FB04" w:rsidR="005762C2" w:rsidRDefault="005762C2">
      <w:pPr>
        <w:pStyle w:val="TOC4"/>
        <w:rPr>
          <w:rFonts w:asciiTheme="minorHAnsi" w:hAnsiTheme="minorHAnsi" w:cstheme="minorBidi"/>
          <w:kern w:val="2"/>
          <w:sz w:val="24"/>
          <w:szCs w:val="24"/>
          <w14:ligatures w14:val="standardContextual"/>
        </w:rPr>
      </w:pPr>
      <w:r>
        <w:t>9.1.3.3</w:t>
      </w:r>
      <w:r>
        <w:rPr>
          <w:rFonts w:asciiTheme="minorHAnsi" w:hAnsiTheme="minorHAnsi" w:cstheme="minorBidi"/>
          <w:kern w:val="2"/>
          <w:sz w:val="24"/>
          <w:szCs w:val="24"/>
          <w14:ligatures w14:val="standardContextual"/>
        </w:rPr>
        <w:tab/>
      </w:r>
      <w:r>
        <w:t>XN SETUP FAILURE</w:t>
      </w:r>
      <w:r>
        <w:tab/>
      </w:r>
      <w:r>
        <w:fldChar w:fldCharType="begin" w:fldLock="1"/>
      </w:r>
      <w:r>
        <w:instrText xml:space="preserve"> PAGEREF _Toc175586830 \h </w:instrText>
      </w:r>
      <w:r>
        <w:fldChar w:fldCharType="separate"/>
      </w:r>
      <w:r>
        <w:t>128</w:t>
      </w:r>
      <w:r>
        <w:fldChar w:fldCharType="end"/>
      </w:r>
    </w:p>
    <w:p w14:paraId="7F72367C" w14:textId="6B8E6EBB" w:rsidR="005762C2" w:rsidRDefault="005762C2">
      <w:pPr>
        <w:pStyle w:val="TOC4"/>
        <w:rPr>
          <w:rFonts w:asciiTheme="minorHAnsi" w:hAnsiTheme="minorHAnsi" w:cstheme="minorBidi"/>
          <w:kern w:val="2"/>
          <w:sz w:val="24"/>
          <w:szCs w:val="24"/>
          <w14:ligatures w14:val="standardContextual"/>
        </w:rPr>
      </w:pPr>
      <w:r>
        <w:t>9.1.3.4</w:t>
      </w:r>
      <w:r>
        <w:rPr>
          <w:rFonts w:asciiTheme="minorHAnsi" w:hAnsiTheme="minorHAnsi" w:cstheme="minorBidi"/>
          <w:kern w:val="2"/>
          <w:sz w:val="24"/>
          <w:szCs w:val="24"/>
          <w14:ligatures w14:val="standardContextual"/>
        </w:rPr>
        <w:tab/>
      </w:r>
      <w:r>
        <w:t>NG-RAN NODE CONFIGURATION UPDATE</w:t>
      </w:r>
      <w:r>
        <w:tab/>
      </w:r>
      <w:r>
        <w:fldChar w:fldCharType="begin" w:fldLock="1"/>
      </w:r>
      <w:r>
        <w:instrText xml:space="preserve"> PAGEREF _Toc175586831 \h </w:instrText>
      </w:r>
      <w:r>
        <w:fldChar w:fldCharType="separate"/>
      </w:r>
      <w:r>
        <w:t>128</w:t>
      </w:r>
      <w:r>
        <w:fldChar w:fldCharType="end"/>
      </w:r>
    </w:p>
    <w:p w14:paraId="5BA12E87" w14:textId="2BAAA3F2" w:rsidR="005762C2" w:rsidRDefault="005762C2">
      <w:pPr>
        <w:pStyle w:val="TOC4"/>
        <w:rPr>
          <w:rFonts w:asciiTheme="minorHAnsi" w:hAnsiTheme="minorHAnsi" w:cstheme="minorBidi"/>
          <w:kern w:val="2"/>
          <w:sz w:val="24"/>
          <w:szCs w:val="24"/>
          <w14:ligatures w14:val="standardContextual"/>
        </w:rPr>
      </w:pPr>
      <w:r>
        <w:t>9.1.3.5</w:t>
      </w:r>
      <w:r>
        <w:rPr>
          <w:rFonts w:asciiTheme="minorHAnsi" w:hAnsiTheme="minorHAnsi" w:cstheme="minorBidi"/>
          <w:kern w:val="2"/>
          <w:sz w:val="24"/>
          <w:szCs w:val="24"/>
          <w14:ligatures w14:val="standardContextual"/>
        </w:rPr>
        <w:tab/>
      </w:r>
      <w:r>
        <w:t>NG-RAN NODE CONFIGURATION UPDATE ACKNOWLEDGE</w:t>
      </w:r>
      <w:r>
        <w:tab/>
      </w:r>
      <w:r>
        <w:fldChar w:fldCharType="begin" w:fldLock="1"/>
      </w:r>
      <w:r>
        <w:instrText xml:space="preserve"> PAGEREF _Toc175586832 \h </w:instrText>
      </w:r>
      <w:r>
        <w:fldChar w:fldCharType="separate"/>
      </w:r>
      <w:r>
        <w:t>129</w:t>
      </w:r>
      <w:r>
        <w:fldChar w:fldCharType="end"/>
      </w:r>
    </w:p>
    <w:p w14:paraId="5182D812" w14:textId="1487C3F9" w:rsidR="005762C2" w:rsidRDefault="005762C2">
      <w:pPr>
        <w:pStyle w:val="TOC4"/>
        <w:rPr>
          <w:rFonts w:asciiTheme="minorHAnsi" w:hAnsiTheme="minorHAnsi" w:cstheme="minorBidi"/>
          <w:kern w:val="2"/>
          <w:sz w:val="24"/>
          <w:szCs w:val="24"/>
          <w14:ligatures w14:val="standardContextual"/>
        </w:rPr>
      </w:pPr>
      <w:r>
        <w:t>9.1.3.6</w:t>
      </w:r>
      <w:r>
        <w:rPr>
          <w:rFonts w:asciiTheme="minorHAnsi" w:hAnsiTheme="minorHAnsi" w:cstheme="minorBidi"/>
          <w:kern w:val="2"/>
          <w:sz w:val="24"/>
          <w:szCs w:val="24"/>
          <w14:ligatures w14:val="standardContextual"/>
        </w:rPr>
        <w:tab/>
      </w:r>
      <w:r>
        <w:t>NG-RAN NODE CONFIGURATION UPDATE FAILURE</w:t>
      </w:r>
      <w:r>
        <w:tab/>
      </w:r>
      <w:r>
        <w:fldChar w:fldCharType="begin" w:fldLock="1"/>
      </w:r>
      <w:r>
        <w:instrText xml:space="preserve"> PAGEREF _Toc175586833 \h </w:instrText>
      </w:r>
      <w:r>
        <w:fldChar w:fldCharType="separate"/>
      </w:r>
      <w:r>
        <w:t>131</w:t>
      </w:r>
      <w:r>
        <w:fldChar w:fldCharType="end"/>
      </w:r>
    </w:p>
    <w:p w14:paraId="23A7FB04" w14:textId="74FE794B" w:rsidR="005762C2" w:rsidRDefault="005762C2">
      <w:pPr>
        <w:pStyle w:val="TOC4"/>
        <w:rPr>
          <w:rFonts w:asciiTheme="minorHAnsi" w:hAnsiTheme="minorHAnsi" w:cstheme="minorBidi"/>
          <w:kern w:val="2"/>
          <w:sz w:val="24"/>
          <w:szCs w:val="24"/>
          <w14:ligatures w14:val="standardContextual"/>
        </w:rPr>
      </w:pPr>
      <w:r w:rsidRPr="0044040E">
        <w:rPr>
          <w:lang w:val="en-US"/>
        </w:rPr>
        <w:t>9.1.3.7</w:t>
      </w:r>
      <w:r>
        <w:rPr>
          <w:rFonts w:asciiTheme="minorHAnsi" w:hAnsiTheme="minorHAnsi" w:cstheme="minorBidi"/>
          <w:kern w:val="2"/>
          <w:sz w:val="24"/>
          <w:szCs w:val="24"/>
          <w14:ligatures w14:val="standardContextual"/>
        </w:rPr>
        <w:tab/>
      </w:r>
      <w:r w:rsidRPr="00EB6886">
        <w:rPr>
          <w:lang w:eastAsia="ja-JP"/>
        </w:rPr>
        <w:t xml:space="preserve">CELL </w:t>
      </w:r>
      <w:r w:rsidRPr="0044040E">
        <w:rPr>
          <w:lang w:val="en-US" w:eastAsia="ja-JP"/>
        </w:rPr>
        <w:t>ACTIVATION REQUEST</w:t>
      </w:r>
      <w:r>
        <w:tab/>
      </w:r>
      <w:r>
        <w:fldChar w:fldCharType="begin" w:fldLock="1"/>
      </w:r>
      <w:r>
        <w:instrText xml:space="preserve"> PAGEREF _Toc175586834 \h </w:instrText>
      </w:r>
      <w:r>
        <w:fldChar w:fldCharType="separate"/>
      </w:r>
      <w:r>
        <w:t>131</w:t>
      </w:r>
      <w:r>
        <w:fldChar w:fldCharType="end"/>
      </w:r>
    </w:p>
    <w:p w14:paraId="7E557F13" w14:textId="5E78EDCD" w:rsidR="005762C2" w:rsidRDefault="005762C2">
      <w:pPr>
        <w:pStyle w:val="TOC4"/>
        <w:rPr>
          <w:rFonts w:asciiTheme="minorHAnsi" w:hAnsiTheme="minorHAnsi" w:cstheme="minorBidi"/>
          <w:kern w:val="2"/>
          <w:sz w:val="24"/>
          <w:szCs w:val="24"/>
          <w14:ligatures w14:val="standardContextual"/>
        </w:rPr>
      </w:pPr>
      <w:r w:rsidRPr="00EB6886">
        <w:t>9.1.3.8</w:t>
      </w:r>
      <w:r>
        <w:rPr>
          <w:rFonts w:asciiTheme="minorHAnsi" w:hAnsiTheme="minorHAnsi" w:cstheme="minorBidi"/>
          <w:kern w:val="2"/>
          <w:sz w:val="24"/>
          <w:szCs w:val="24"/>
          <w14:ligatures w14:val="standardContextual"/>
        </w:rPr>
        <w:tab/>
      </w:r>
      <w:r w:rsidRPr="00EB6886">
        <w:rPr>
          <w:lang w:eastAsia="ja-JP"/>
        </w:rPr>
        <w:t>CELL ACTIVATION RESPONSE</w:t>
      </w:r>
      <w:r>
        <w:tab/>
      </w:r>
      <w:r>
        <w:fldChar w:fldCharType="begin" w:fldLock="1"/>
      </w:r>
      <w:r>
        <w:instrText xml:space="preserve"> PAGEREF _Toc175586835 \h </w:instrText>
      </w:r>
      <w:r>
        <w:fldChar w:fldCharType="separate"/>
      </w:r>
      <w:r>
        <w:t>132</w:t>
      </w:r>
      <w:r>
        <w:fldChar w:fldCharType="end"/>
      </w:r>
    </w:p>
    <w:p w14:paraId="30F8E5B4" w14:textId="414A1E94" w:rsidR="005762C2" w:rsidRDefault="005762C2">
      <w:pPr>
        <w:pStyle w:val="TOC4"/>
        <w:rPr>
          <w:rFonts w:asciiTheme="minorHAnsi" w:hAnsiTheme="minorHAnsi" w:cstheme="minorBidi"/>
          <w:kern w:val="2"/>
          <w:sz w:val="24"/>
          <w:szCs w:val="24"/>
          <w14:ligatures w14:val="standardContextual"/>
        </w:rPr>
      </w:pPr>
      <w:r w:rsidRPr="00EB6886">
        <w:t>9.1.</w:t>
      </w:r>
      <w:r w:rsidRPr="00EB6886">
        <w:rPr>
          <w:rFonts w:eastAsia="SimSun"/>
          <w:lang w:eastAsia="zh-CN"/>
        </w:rPr>
        <w:t>3.9</w:t>
      </w:r>
      <w:r>
        <w:rPr>
          <w:rFonts w:asciiTheme="minorHAnsi" w:hAnsiTheme="minorHAnsi" w:cstheme="minorBidi"/>
          <w:kern w:val="2"/>
          <w:sz w:val="24"/>
          <w:szCs w:val="24"/>
          <w14:ligatures w14:val="standardContextual"/>
        </w:rPr>
        <w:tab/>
      </w:r>
      <w:r w:rsidRPr="00EB6886">
        <w:rPr>
          <w:lang w:eastAsia="ja-JP"/>
        </w:rPr>
        <w:t xml:space="preserve">CELL ACTIVATION </w:t>
      </w:r>
      <w:r w:rsidRPr="00EB6886">
        <w:rPr>
          <w:rFonts w:eastAsia="SimSun"/>
          <w:lang w:eastAsia="zh-CN"/>
        </w:rPr>
        <w:t>FAILURE</w:t>
      </w:r>
      <w:r>
        <w:tab/>
      </w:r>
      <w:r>
        <w:fldChar w:fldCharType="begin" w:fldLock="1"/>
      </w:r>
      <w:r>
        <w:instrText xml:space="preserve"> PAGEREF _Toc175586836 \h </w:instrText>
      </w:r>
      <w:r>
        <w:fldChar w:fldCharType="separate"/>
      </w:r>
      <w:r>
        <w:t>132</w:t>
      </w:r>
      <w:r>
        <w:fldChar w:fldCharType="end"/>
      </w:r>
    </w:p>
    <w:p w14:paraId="5790F026" w14:textId="51A74CE6" w:rsidR="005762C2" w:rsidRDefault="005762C2">
      <w:pPr>
        <w:pStyle w:val="TOC4"/>
        <w:rPr>
          <w:rFonts w:asciiTheme="minorHAnsi" w:hAnsiTheme="minorHAnsi" w:cstheme="minorBidi"/>
          <w:kern w:val="2"/>
          <w:sz w:val="24"/>
          <w:szCs w:val="24"/>
          <w14:ligatures w14:val="standardContextual"/>
        </w:rPr>
      </w:pPr>
      <w:r w:rsidRPr="0044040E">
        <w:rPr>
          <w:rFonts w:eastAsia="Batang"/>
        </w:rPr>
        <w:t>9.1.3.10</w:t>
      </w:r>
      <w:r>
        <w:rPr>
          <w:rFonts w:asciiTheme="minorHAnsi" w:hAnsiTheme="minorHAnsi" w:cstheme="minorBidi"/>
          <w:kern w:val="2"/>
          <w:sz w:val="24"/>
          <w:szCs w:val="24"/>
          <w14:ligatures w14:val="standardContextual"/>
        </w:rPr>
        <w:tab/>
      </w:r>
      <w:r w:rsidRPr="0044040E">
        <w:rPr>
          <w:rFonts w:eastAsia="Batang"/>
          <w:lang w:eastAsia="zh-CN"/>
        </w:rPr>
        <w:t>RESET REQUEST</w:t>
      </w:r>
      <w:r>
        <w:tab/>
      </w:r>
      <w:r>
        <w:fldChar w:fldCharType="begin" w:fldLock="1"/>
      </w:r>
      <w:r>
        <w:instrText xml:space="preserve"> PAGEREF _Toc175586837 \h </w:instrText>
      </w:r>
      <w:r>
        <w:fldChar w:fldCharType="separate"/>
      </w:r>
      <w:r>
        <w:t>133</w:t>
      </w:r>
      <w:r>
        <w:fldChar w:fldCharType="end"/>
      </w:r>
    </w:p>
    <w:p w14:paraId="6E59BFC3" w14:textId="1223F8C9" w:rsidR="005762C2" w:rsidRDefault="005762C2">
      <w:pPr>
        <w:pStyle w:val="TOC4"/>
        <w:rPr>
          <w:rFonts w:asciiTheme="minorHAnsi" w:hAnsiTheme="minorHAnsi" w:cstheme="minorBidi"/>
          <w:kern w:val="2"/>
          <w:sz w:val="24"/>
          <w:szCs w:val="24"/>
          <w14:ligatures w14:val="standardContextual"/>
        </w:rPr>
      </w:pPr>
      <w:r>
        <w:t>9.1.3.11</w:t>
      </w:r>
      <w:r>
        <w:rPr>
          <w:rFonts w:asciiTheme="minorHAnsi" w:hAnsiTheme="minorHAnsi" w:cstheme="minorBidi"/>
          <w:kern w:val="2"/>
          <w:sz w:val="24"/>
          <w:szCs w:val="24"/>
          <w14:ligatures w14:val="standardContextual"/>
        </w:rPr>
        <w:tab/>
      </w:r>
      <w:r w:rsidRPr="0044040E">
        <w:rPr>
          <w:rFonts w:eastAsia="SimSun"/>
          <w:lang w:eastAsia="zh-CN"/>
        </w:rPr>
        <w:t>RESET RESPONSE</w:t>
      </w:r>
      <w:r>
        <w:tab/>
      </w:r>
      <w:r>
        <w:fldChar w:fldCharType="begin" w:fldLock="1"/>
      </w:r>
      <w:r>
        <w:instrText xml:space="preserve"> PAGEREF _Toc175586838 \h </w:instrText>
      </w:r>
      <w:r>
        <w:fldChar w:fldCharType="separate"/>
      </w:r>
      <w:r>
        <w:t>133</w:t>
      </w:r>
      <w:r>
        <w:fldChar w:fldCharType="end"/>
      </w:r>
    </w:p>
    <w:p w14:paraId="041E9381" w14:textId="5B4A4983" w:rsidR="005762C2" w:rsidRDefault="005762C2">
      <w:pPr>
        <w:pStyle w:val="TOC4"/>
        <w:rPr>
          <w:rFonts w:asciiTheme="minorHAnsi" w:hAnsiTheme="minorHAnsi" w:cstheme="minorBidi"/>
          <w:kern w:val="2"/>
          <w:sz w:val="24"/>
          <w:szCs w:val="24"/>
          <w14:ligatures w14:val="standardContextual"/>
        </w:rPr>
      </w:pPr>
      <w:r>
        <w:t>9.1.3.12</w:t>
      </w:r>
      <w:r>
        <w:rPr>
          <w:rFonts w:asciiTheme="minorHAnsi" w:hAnsiTheme="minorHAnsi" w:cstheme="minorBidi"/>
          <w:kern w:val="2"/>
          <w:sz w:val="24"/>
          <w:szCs w:val="24"/>
          <w14:ligatures w14:val="standardContextual"/>
        </w:rPr>
        <w:tab/>
      </w:r>
      <w:r>
        <w:t>ERROR INDICATION</w:t>
      </w:r>
      <w:r>
        <w:tab/>
      </w:r>
      <w:r>
        <w:fldChar w:fldCharType="begin" w:fldLock="1"/>
      </w:r>
      <w:r>
        <w:instrText xml:space="preserve"> PAGEREF _Toc175586839 \h </w:instrText>
      </w:r>
      <w:r>
        <w:fldChar w:fldCharType="separate"/>
      </w:r>
      <w:r>
        <w:t>134</w:t>
      </w:r>
      <w:r>
        <w:fldChar w:fldCharType="end"/>
      </w:r>
    </w:p>
    <w:p w14:paraId="240D727D" w14:textId="7E8247CC" w:rsidR="005762C2" w:rsidRDefault="005762C2">
      <w:pPr>
        <w:pStyle w:val="TOC4"/>
        <w:rPr>
          <w:rFonts w:asciiTheme="minorHAnsi" w:hAnsiTheme="minorHAnsi" w:cstheme="minorBidi"/>
          <w:kern w:val="2"/>
          <w:sz w:val="24"/>
          <w:szCs w:val="24"/>
          <w14:ligatures w14:val="standardContextual"/>
        </w:rPr>
      </w:pPr>
      <w:r>
        <w:t>9.1.3.13</w:t>
      </w:r>
      <w:r>
        <w:rPr>
          <w:rFonts w:asciiTheme="minorHAnsi" w:hAnsiTheme="minorHAnsi" w:cstheme="minorBidi"/>
          <w:kern w:val="2"/>
          <w:sz w:val="24"/>
          <w:szCs w:val="24"/>
          <w14:ligatures w14:val="standardContextual"/>
        </w:rPr>
        <w:tab/>
      </w:r>
      <w:r>
        <w:t>XN REMOVAL REQUEST</w:t>
      </w:r>
      <w:r>
        <w:tab/>
      </w:r>
      <w:r>
        <w:fldChar w:fldCharType="begin" w:fldLock="1"/>
      </w:r>
      <w:r>
        <w:instrText xml:space="preserve"> PAGEREF _Toc175586840 \h </w:instrText>
      </w:r>
      <w:r>
        <w:fldChar w:fldCharType="separate"/>
      </w:r>
      <w:r>
        <w:t>134</w:t>
      </w:r>
      <w:r>
        <w:fldChar w:fldCharType="end"/>
      </w:r>
    </w:p>
    <w:p w14:paraId="32EDE8D9" w14:textId="62707474" w:rsidR="005762C2" w:rsidRDefault="005762C2">
      <w:pPr>
        <w:pStyle w:val="TOC4"/>
        <w:rPr>
          <w:rFonts w:asciiTheme="minorHAnsi" w:hAnsiTheme="minorHAnsi" w:cstheme="minorBidi"/>
          <w:kern w:val="2"/>
          <w:sz w:val="24"/>
          <w:szCs w:val="24"/>
          <w14:ligatures w14:val="standardContextual"/>
        </w:rPr>
      </w:pPr>
      <w:r>
        <w:t>9.1.3.14</w:t>
      </w:r>
      <w:r>
        <w:rPr>
          <w:rFonts w:asciiTheme="minorHAnsi" w:hAnsiTheme="minorHAnsi" w:cstheme="minorBidi"/>
          <w:kern w:val="2"/>
          <w:sz w:val="24"/>
          <w:szCs w:val="24"/>
          <w14:ligatures w14:val="standardContextual"/>
        </w:rPr>
        <w:tab/>
      </w:r>
      <w:r>
        <w:t>XN REMOVAL RESPONSE</w:t>
      </w:r>
      <w:r>
        <w:tab/>
      </w:r>
      <w:r>
        <w:fldChar w:fldCharType="begin" w:fldLock="1"/>
      </w:r>
      <w:r>
        <w:instrText xml:space="preserve"> PAGEREF _Toc175586841 \h </w:instrText>
      </w:r>
      <w:r>
        <w:fldChar w:fldCharType="separate"/>
      </w:r>
      <w:r>
        <w:t>135</w:t>
      </w:r>
      <w:r>
        <w:fldChar w:fldCharType="end"/>
      </w:r>
    </w:p>
    <w:p w14:paraId="6C0A9297" w14:textId="593FD184" w:rsidR="005762C2" w:rsidRDefault="005762C2">
      <w:pPr>
        <w:pStyle w:val="TOC4"/>
        <w:rPr>
          <w:rFonts w:asciiTheme="minorHAnsi" w:hAnsiTheme="minorHAnsi" w:cstheme="minorBidi"/>
          <w:kern w:val="2"/>
          <w:sz w:val="24"/>
          <w:szCs w:val="24"/>
          <w14:ligatures w14:val="standardContextual"/>
        </w:rPr>
      </w:pPr>
      <w:r>
        <w:t>9.1.3.15</w:t>
      </w:r>
      <w:r>
        <w:rPr>
          <w:rFonts w:asciiTheme="minorHAnsi" w:hAnsiTheme="minorHAnsi" w:cstheme="minorBidi"/>
          <w:kern w:val="2"/>
          <w:sz w:val="24"/>
          <w:szCs w:val="24"/>
          <w14:ligatures w14:val="standardContextual"/>
        </w:rPr>
        <w:tab/>
      </w:r>
      <w:r>
        <w:t>XN REMOVAL FAILURE</w:t>
      </w:r>
      <w:r>
        <w:tab/>
      </w:r>
      <w:r>
        <w:fldChar w:fldCharType="begin" w:fldLock="1"/>
      </w:r>
      <w:r>
        <w:instrText xml:space="preserve"> PAGEREF _Toc175586842 \h </w:instrText>
      </w:r>
      <w:r>
        <w:fldChar w:fldCharType="separate"/>
      </w:r>
      <w:r>
        <w:t>135</w:t>
      </w:r>
      <w:r>
        <w:fldChar w:fldCharType="end"/>
      </w:r>
    </w:p>
    <w:p w14:paraId="6CA688D0" w14:textId="3FF5A407" w:rsidR="005762C2" w:rsidRDefault="005762C2">
      <w:pPr>
        <w:pStyle w:val="TOC4"/>
        <w:rPr>
          <w:rFonts w:asciiTheme="minorHAnsi" w:hAnsiTheme="minorHAnsi" w:cstheme="minorBidi"/>
          <w:kern w:val="2"/>
          <w:sz w:val="24"/>
          <w:szCs w:val="24"/>
          <w14:ligatures w14:val="standardContextual"/>
        </w:rPr>
      </w:pPr>
      <w:r>
        <w:rPr>
          <w:lang w:eastAsia="zh-CN"/>
        </w:rPr>
        <w:t>9.1.3</w:t>
      </w:r>
      <w:r>
        <w:t>.16</w:t>
      </w:r>
      <w:r>
        <w:rPr>
          <w:rFonts w:asciiTheme="minorHAnsi" w:hAnsiTheme="minorHAnsi" w:cstheme="minorBidi"/>
          <w:kern w:val="2"/>
          <w:sz w:val="24"/>
          <w:szCs w:val="24"/>
          <w14:ligatures w14:val="standardContextual"/>
        </w:rPr>
        <w:tab/>
      </w:r>
      <w:r>
        <w:t>FAILURE INDICATION</w:t>
      </w:r>
      <w:r>
        <w:tab/>
      </w:r>
      <w:r>
        <w:fldChar w:fldCharType="begin" w:fldLock="1"/>
      </w:r>
      <w:r>
        <w:instrText xml:space="preserve"> PAGEREF _Toc175586843 \h </w:instrText>
      </w:r>
      <w:r>
        <w:fldChar w:fldCharType="separate"/>
      </w:r>
      <w:r>
        <w:t>135</w:t>
      </w:r>
      <w:r>
        <w:fldChar w:fldCharType="end"/>
      </w:r>
    </w:p>
    <w:p w14:paraId="4BDB8B5F" w14:textId="546BD199" w:rsidR="005762C2" w:rsidRDefault="005762C2">
      <w:pPr>
        <w:pStyle w:val="TOC4"/>
        <w:rPr>
          <w:rFonts w:asciiTheme="minorHAnsi" w:hAnsiTheme="minorHAnsi" w:cstheme="minorBidi"/>
          <w:kern w:val="2"/>
          <w:sz w:val="24"/>
          <w:szCs w:val="24"/>
          <w14:ligatures w14:val="standardContextual"/>
        </w:rPr>
      </w:pPr>
      <w:r>
        <w:rPr>
          <w:lang w:eastAsia="zh-CN"/>
        </w:rPr>
        <w:t>9.1.3.17</w:t>
      </w:r>
      <w:r>
        <w:rPr>
          <w:rFonts w:asciiTheme="minorHAnsi" w:hAnsiTheme="minorHAnsi" w:cstheme="minorBidi"/>
          <w:kern w:val="2"/>
          <w:sz w:val="24"/>
          <w:szCs w:val="24"/>
          <w14:ligatures w14:val="standardContextual"/>
        </w:rPr>
        <w:tab/>
      </w:r>
      <w:r>
        <w:rPr>
          <w:lang w:eastAsia="zh-CN"/>
        </w:rPr>
        <w:t>HANDOVER</w:t>
      </w:r>
      <w:r>
        <w:t xml:space="preserve"> REPORT</w:t>
      </w:r>
      <w:r>
        <w:tab/>
      </w:r>
      <w:r>
        <w:fldChar w:fldCharType="begin" w:fldLock="1"/>
      </w:r>
      <w:r>
        <w:instrText xml:space="preserve"> PAGEREF _Toc175586844 \h </w:instrText>
      </w:r>
      <w:r>
        <w:fldChar w:fldCharType="separate"/>
      </w:r>
      <w:r>
        <w:t>136</w:t>
      </w:r>
      <w:r>
        <w:fldChar w:fldCharType="end"/>
      </w:r>
    </w:p>
    <w:p w14:paraId="407EA66F" w14:textId="1E562970" w:rsidR="005762C2" w:rsidRDefault="005762C2">
      <w:pPr>
        <w:pStyle w:val="TOC4"/>
        <w:rPr>
          <w:rFonts w:asciiTheme="minorHAnsi" w:hAnsiTheme="minorHAnsi" w:cstheme="minorBidi"/>
          <w:kern w:val="2"/>
          <w:sz w:val="24"/>
          <w:szCs w:val="24"/>
          <w14:ligatures w14:val="standardContextual"/>
        </w:rPr>
      </w:pPr>
      <w:r>
        <w:t>9.1.3.18</w:t>
      </w:r>
      <w:r>
        <w:rPr>
          <w:rFonts w:asciiTheme="minorHAnsi" w:hAnsiTheme="minorHAnsi" w:cstheme="minorBidi"/>
          <w:kern w:val="2"/>
          <w:sz w:val="24"/>
          <w:szCs w:val="24"/>
          <w14:ligatures w14:val="standardContextual"/>
        </w:rPr>
        <w:tab/>
      </w:r>
      <w:r>
        <w:t>RESOURCE STATUS REQUEST</w:t>
      </w:r>
      <w:r>
        <w:tab/>
      </w:r>
      <w:r>
        <w:fldChar w:fldCharType="begin" w:fldLock="1"/>
      </w:r>
      <w:r>
        <w:instrText xml:space="preserve"> PAGEREF _Toc175586845 \h </w:instrText>
      </w:r>
      <w:r>
        <w:fldChar w:fldCharType="separate"/>
      </w:r>
      <w:r>
        <w:t>138</w:t>
      </w:r>
      <w:r>
        <w:fldChar w:fldCharType="end"/>
      </w:r>
    </w:p>
    <w:p w14:paraId="55C3D1E1" w14:textId="3BAE7A8F" w:rsidR="005762C2" w:rsidRDefault="005762C2">
      <w:pPr>
        <w:pStyle w:val="TOC4"/>
        <w:rPr>
          <w:rFonts w:asciiTheme="minorHAnsi" w:hAnsiTheme="minorHAnsi" w:cstheme="minorBidi"/>
          <w:kern w:val="2"/>
          <w:sz w:val="24"/>
          <w:szCs w:val="24"/>
          <w14:ligatures w14:val="standardContextual"/>
        </w:rPr>
      </w:pPr>
      <w:r>
        <w:t>9.1.3.19</w:t>
      </w:r>
      <w:r>
        <w:rPr>
          <w:rFonts w:asciiTheme="minorHAnsi" w:hAnsiTheme="minorHAnsi" w:cstheme="minorBidi"/>
          <w:kern w:val="2"/>
          <w:sz w:val="24"/>
          <w:szCs w:val="24"/>
          <w14:ligatures w14:val="standardContextual"/>
        </w:rPr>
        <w:tab/>
      </w:r>
      <w:r>
        <w:t>RESOURCE STATUS RESPONSE</w:t>
      </w:r>
      <w:r>
        <w:tab/>
      </w:r>
      <w:r>
        <w:fldChar w:fldCharType="begin" w:fldLock="1"/>
      </w:r>
      <w:r>
        <w:instrText xml:space="preserve"> PAGEREF _Toc175586846 \h </w:instrText>
      </w:r>
      <w:r>
        <w:fldChar w:fldCharType="separate"/>
      </w:r>
      <w:r>
        <w:t>139</w:t>
      </w:r>
      <w:r>
        <w:fldChar w:fldCharType="end"/>
      </w:r>
    </w:p>
    <w:p w14:paraId="5457919C" w14:textId="15A1B1F3" w:rsidR="005762C2" w:rsidRDefault="005762C2">
      <w:pPr>
        <w:pStyle w:val="TOC4"/>
        <w:rPr>
          <w:rFonts w:asciiTheme="minorHAnsi" w:hAnsiTheme="minorHAnsi" w:cstheme="minorBidi"/>
          <w:kern w:val="2"/>
          <w:sz w:val="24"/>
          <w:szCs w:val="24"/>
          <w14:ligatures w14:val="standardContextual"/>
        </w:rPr>
      </w:pPr>
      <w:r>
        <w:t>9.1.3.20</w:t>
      </w:r>
      <w:r>
        <w:rPr>
          <w:rFonts w:asciiTheme="minorHAnsi" w:hAnsiTheme="minorHAnsi" w:cstheme="minorBidi"/>
          <w:kern w:val="2"/>
          <w:sz w:val="24"/>
          <w:szCs w:val="24"/>
          <w14:ligatures w14:val="standardContextual"/>
        </w:rPr>
        <w:tab/>
      </w:r>
      <w:r>
        <w:t>RESOURCE STATUS FAILURE</w:t>
      </w:r>
      <w:r>
        <w:tab/>
      </w:r>
      <w:r>
        <w:fldChar w:fldCharType="begin" w:fldLock="1"/>
      </w:r>
      <w:r>
        <w:instrText xml:space="preserve"> PAGEREF _Toc175586847 \h </w:instrText>
      </w:r>
      <w:r>
        <w:fldChar w:fldCharType="separate"/>
      </w:r>
      <w:r>
        <w:t>140</w:t>
      </w:r>
      <w:r>
        <w:fldChar w:fldCharType="end"/>
      </w:r>
    </w:p>
    <w:p w14:paraId="3E79E497" w14:textId="466F0FCA" w:rsidR="005762C2" w:rsidRDefault="005762C2">
      <w:pPr>
        <w:pStyle w:val="TOC4"/>
        <w:rPr>
          <w:rFonts w:asciiTheme="minorHAnsi" w:hAnsiTheme="minorHAnsi" w:cstheme="minorBidi"/>
          <w:kern w:val="2"/>
          <w:sz w:val="24"/>
          <w:szCs w:val="24"/>
          <w14:ligatures w14:val="standardContextual"/>
        </w:rPr>
      </w:pPr>
      <w:r>
        <w:t>9.1.3.21</w:t>
      </w:r>
      <w:r>
        <w:rPr>
          <w:rFonts w:asciiTheme="minorHAnsi" w:hAnsiTheme="minorHAnsi" w:cstheme="minorBidi"/>
          <w:kern w:val="2"/>
          <w:sz w:val="24"/>
          <w:szCs w:val="24"/>
          <w14:ligatures w14:val="standardContextual"/>
        </w:rPr>
        <w:tab/>
      </w:r>
      <w:r>
        <w:t>RESOURCE STATUS UPDATE</w:t>
      </w:r>
      <w:r>
        <w:tab/>
      </w:r>
      <w:r>
        <w:fldChar w:fldCharType="begin" w:fldLock="1"/>
      </w:r>
      <w:r>
        <w:instrText xml:space="preserve"> PAGEREF _Toc175586848 \h </w:instrText>
      </w:r>
      <w:r>
        <w:fldChar w:fldCharType="separate"/>
      </w:r>
      <w:r>
        <w:t>140</w:t>
      </w:r>
      <w:r>
        <w:fldChar w:fldCharType="end"/>
      </w:r>
    </w:p>
    <w:p w14:paraId="6543434E" w14:textId="40A240E6" w:rsidR="005762C2" w:rsidRDefault="005762C2">
      <w:pPr>
        <w:pStyle w:val="TOC4"/>
        <w:rPr>
          <w:rFonts w:asciiTheme="minorHAnsi" w:hAnsiTheme="minorHAnsi" w:cstheme="minorBidi"/>
          <w:kern w:val="2"/>
          <w:sz w:val="24"/>
          <w:szCs w:val="24"/>
          <w14:ligatures w14:val="standardContextual"/>
        </w:rPr>
      </w:pPr>
      <w:r>
        <w:t>9.1.3.22</w:t>
      </w:r>
      <w:r>
        <w:rPr>
          <w:rFonts w:asciiTheme="minorHAnsi" w:hAnsiTheme="minorHAnsi" w:cstheme="minorBidi"/>
          <w:kern w:val="2"/>
          <w:sz w:val="24"/>
          <w:szCs w:val="24"/>
          <w14:ligatures w14:val="standardContextual"/>
        </w:rPr>
        <w:tab/>
      </w:r>
      <w:r>
        <w:t>MOBILITY CHANGE REQUEST</w:t>
      </w:r>
      <w:r>
        <w:tab/>
      </w:r>
      <w:r>
        <w:fldChar w:fldCharType="begin" w:fldLock="1"/>
      </w:r>
      <w:r>
        <w:instrText xml:space="preserve"> PAGEREF _Toc175586849 \h </w:instrText>
      </w:r>
      <w:r>
        <w:fldChar w:fldCharType="separate"/>
      </w:r>
      <w:r>
        <w:t>141</w:t>
      </w:r>
      <w:r>
        <w:fldChar w:fldCharType="end"/>
      </w:r>
    </w:p>
    <w:p w14:paraId="6079E7FE" w14:textId="74897272" w:rsidR="005762C2" w:rsidRDefault="005762C2">
      <w:pPr>
        <w:pStyle w:val="TOC4"/>
        <w:rPr>
          <w:rFonts w:asciiTheme="minorHAnsi" w:hAnsiTheme="minorHAnsi" w:cstheme="minorBidi"/>
          <w:kern w:val="2"/>
          <w:sz w:val="24"/>
          <w:szCs w:val="24"/>
          <w14:ligatures w14:val="standardContextual"/>
        </w:rPr>
      </w:pPr>
      <w:r>
        <w:t>9.1.3.23</w:t>
      </w:r>
      <w:r>
        <w:rPr>
          <w:rFonts w:asciiTheme="minorHAnsi" w:hAnsiTheme="minorHAnsi" w:cstheme="minorBidi"/>
          <w:kern w:val="2"/>
          <w:sz w:val="24"/>
          <w:szCs w:val="24"/>
          <w14:ligatures w14:val="standardContextual"/>
        </w:rPr>
        <w:tab/>
      </w:r>
      <w:r>
        <w:t>MOBILITY CHANGE ACKNOWLEDGE</w:t>
      </w:r>
      <w:r>
        <w:tab/>
      </w:r>
      <w:r>
        <w:fldChar w:fldCharType="begin" w:fldLock="1"/>
      </w:r>
      <w:r>
        <w:instrText xml:space="preserve"> PAGEREF _Toc175586850 \h </w:instrText>
      </w:r>
      <w:r>
        <w:fldChar w:fldCharType="separate"/>
      </w:r>
      <w:r>
        <w:t>141</w:t>
      </w:r>
      <w:r>
        <w:fldChar w:fldCharType="end"/>
      </w:r>
    </w:p>
    <w:p w14:paraId="3FC5E140" w14:textId="5AC67605" w:rsidR="005762C2" w:rsidRDefault="005762C2">
      <w:pPr>
        <w:pStyle w:val="TOC4"/>
        <w:rPr>
          <w:rFonts w:asciiTheme="minorHAnsi" w:hAnsiTheme="minorHAnsi" w:cstheme="minorBidi"/>
          <w:kern w:val="2"/>
          <w:sz w:val="24"/>
          <w:szCs w:val="24"/>
          <w14:ligatures w14:val="standardContextual"/>
        </w:rPr>
      </w:pPr>
      <w:r>
        <w:t>9.1.3.24</w:t>
      </w:r>
      <w:r>
        <w:rPr>
          <w:rFonts w:asciiTheme="minorHAnsi" w:hAnsiTheme="minorHAnsi" w:cstheme="minorBidi"/>
          <w:kern w:val="2"/>
          <w:sz w:val="24"/>
          <w:szCs w:val="24"/>
          <w14:ligatures w14:val="standardContextual"/>
        </w:rPr>
        <w:tab/>
      </w:r>
      <w:r>
        <w:t>MOBILITY CHANGE FAILURE</w:t>
      </w:r>
      <w:r>
        <w:tab/>
      </w:r>
      <w:r>
        <w:fldChar w:fldCharType="begin" w:fldLock="1"/>
      </w:r>
      <w:r>
        <w:instrText xml:space="preserve"> PAGEREF _Toc175586851 \h </w:instrText>
      </w:r>
      <w:r>
        <w:fldChar w:fldCharType="separate"/>
      </w:r>
      <w:r>
        <w:t>141</w:t>
      </w:r>
      <w:r>
        <w:fldChar w:fldCharType="end"/>
      </w:r>
    </w:p>
    <w:p w14:paraId="255F3642" w14:textId="690FA858" w:rsidR="005762C2" w:rsidRDefault="005762C2">
      <w:pPr>
        <w:pStyle w:val="TOC4"/>
        <w:rPr>
          <w:rFonts w:asciiTheme="minorHAnsi" w:hAnsiTheme="minorHAnsi" w:cstheme="minorBidi"/>
          <w:kern w:val="2"/>
          <w:sz w:val="24"/>
          <w:szCs w:val="24"/>
          <w14:ligatures w14:val="standardContextual"/>
        </w:rPr>
      </w:pPr>
      <w:r>
        <w:rPr>
          <w:lang w:eastAsia="zh-CN"/>
        </w:rPr>
        <w:t>9.1.3.25</w:t>
      </w:r>
      <w:r>
        <w:rPr>
          <w:rFonts w:asciiTheme="minorHAnsi" w:hAnsiTheme="minorHAnsi" w:cstheme="minorBidi"/>
          <w:kern w:val="2"/>
          <w:sz w:val="24"/>
          <w:szCs w:val="24"/>
          <w14:ligatures w14:val="standardContextual"/>
        </w:rPr>
        <w:tab/>
      </w:r>
      <w:r>
        <w:rPr>
          <w:lang w:eastAsia="zh-CN"/>
        </w:rPr>
        <w:t>ACCESS AND MOBILITY INDICATION</w:t>
      </w:r>
      <w:r>
        <w:tab/>
      </w:r>
      <w:r>
        <w:fldChar w:fldCharType="begin" w:fldLock="1"/>
      </w:r>
      <w:r>
        <w:instrText xml:space="preserve"> PAGEREF _Toc175586852 \h </w:instrText>
      </w:r>
      <w:r>
        <w:fldChar w:fldCharType="separate"/>
      </w:r>
      <w:r>
        <w:t>142</w:t>
      </w:r>
      <w:r>
        <w:fldChar w:fldCharType="end"/>
      </w:r>
    </w:p>
    <w:p w14:paraId="50B14BEE" w14:textId="2465E12D" w:rsidR="005762C2" w:rsidRDefault="005762C2">
      <w:pPr>
        <w:pStyle w:val="TOC2"/>
        <w:rPr>
          <w:rFonts w:asciiTheme="minorHAnsi" w:hAnsiTheme="minorHAnsi" w:cstheme="minorBidi"/>
          <w:kern w:val="2"/>
          <w:sz w:val="24"/>
          <w:szCs w:val="24"/>
          <w14:ligatures w14:val="standardContextual"/>
        </w:rPr>
      </w:pPr>
      <w:r>
        <w:t>9.2</w:t>
      </w:r>
      <w:r>
        <w:rPr>
          <w:rFonts w:asciiTheme="minorHAnsi" w:hAnsiTheme="minorHAnsi" w:cstheme="minorBidi"/>
          <w:kern w:val="2"/>
          <w:sz w:val="24"/>
          <w:szCs w:val="24"/>
          <w14:ligatures w14:val="standardContextual"/>
        </w:rPr>
        <w:tab/>
      </w:r>
      <w:r>
        <w:t>Information Element definitions</w:t>
      </w:r>
      <w:r>
        <w:tab/>
      </w:r>
      <w:r>
        <w:fldChar w:fldCharType="begin" w:fldLock="1"/>
      </w:r>
      <w:r>
        <w:instrText xml:space="preserve"> PAGEREF _Toc175586853 \h </w:instrText>
      </w:r>
      <w:r>
        <w:fldChar w:fldCharType="separate"/>
      </w:r>
      <w:r>
        <w:t>142</w:t>
      </w:r>
      <w:r>
        <w:fldChar w:fldCharType="end"/>
      </w:r>
    </w:p>
    <w:p w14:paraId="3CBACE04" w14:textId="624ACF55" w:rsidR="005762C2" w:rsidRDefault="005762C2">
      <w:pPr>
        <w:pStyle w:val="TOC3"/>
        <w:rPr>
          <w:rFonts w:asciiTheme="minorHAnsi" w:hAnsiTheme="minorHAnsi" w:cstheme="minorBidi"/>
          <w:kern w:val="2"/>
          <w:sz w:val="24"/>
          <w:szCs w:val="24"/>
          <w14:ligatures w14:val="standardContextual"/>
        </w:rPr>
      </w:pPr>
      <w:r>
        <w:t>9.2.0</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_Toc175586854 \h </w:instrText>
      </w:r>
      <w:r>
        <w:fldChar w:fldCharType="separate"/>
      </w:r>
      <w:r>
        <w:t>142</w:t>
      </w:r>
      <w:r>
        <w:fldChar w:fldCharType="end"/>
      </w:r>
    </w:p>
    <w:p w14:paraId="657E4026" w14:textId="58E77C91" w:rsidR="005762C2" w:rsidRDefault="005762C2">
      <w:pPr>
        <w:pStyle w:val="TOC3"/>
        <w:rPr>
          <w:rFonts w:asciiTheme="minorHAnsi" w:hAnsiTheme="minorHAnsi" w:cstheme="minorBidi"/>
          <w:kern w:val="2"/>
          <w:sz w:val="24"/>
          <w:szCs w:val="24"/>
          <w14:ligatures w14:val="standardContextual"/>
        </w:rPr>
      </w:pPr>
      <w:r>
        <w:t>9.2.1</w:t>
      </w:r>
      <w:r>
        <w:rPr>
          <w:rFonts w:asciiTheme="minorHAnsi" w:hAnsiTheme="minorHAnsi" w:cstheme="minorBidi"/>
          <w:kern w:val="2"/>
          <w:sz w:val="24"/>
          <w:szCs w:val="24"/>
          <w14:ligatures w14:val="standardContextual"/>
        </w:rPr>
        <w:tab/>
      </w:r>
      <w:r>
        <w:t>Container and List IE definitions</w:t>
      </w:r>
      <w:r>
        <w:tab/>
      </w:r>
      <w:r>
        <w:fldChar w:fldCharType="begin" w:fldLock="1"/>
      </w:r>
      <w:r>
        <w:instrText xml:space="preserve"> PAGEREF _Toc175586855 \h </w:instrText>
      </w:r>
      <w:r>
        <w:fldChar w:fldCharType="separate"/>
      </w:r>
      <w:r>
        <w:t>142</w:t>
      </w:r>
      <w:r>
        <w:fldChar w:fldCharType="end"/>
      </w:r>
    </w:p>
    <w:p w14:paraId="376FE3B2" w14:textId="355A2ED3" w:rsidR="005762C2" w:rsidRDefault="005762C2">
      <w:pPr>
        <w:pStyle w:val="TOC4"/>
        <w:rPr>
          <w:rFonts w:asciiTheme="minorHAnsi" w:hAnsiTheme="minorHAnsi" w:cstheme="minorBidi"/>
          <w:kern w:val="2"/>
          <w:sz w:val="24"/>
          <w:szCs w:val="24"/>
          <w14:ligatures w14:val="standardContextual"/>
        </w:rPr>
      </w:pPr>
      <w:r>
        <w:t>9.2.1.1</w:t>
      </w:r>
      <w:r>
        <w:rPr>
          <w:rFonts w:asciiTheme="minorHAnsi" w:hAnsiTheme="minorHAnsi" w:cstheme="minorBidi"/>
          <w:kern w:val="2"/>
          <w:sz w:val="24"/>
          <w:szCs w:val="24"/>
          <w14:ligatures w14:val="standardContextual"/>
        </w:rPr>
        <w:tab/>
      </w:r>
      <w:r>
        <w:t>PDU Session Resources To Be Setup List</w:t>
      </w:r>
      <w:r>
        <w:tab/>
      </w:r>
      <w:r>
        <w:fldChar w:fldCharType="begin" w:fldLock="1"/>
      </w:r>
      <w:r>
        <w:instrText xml:space="preserve"> PAGEREF _Toc175586856 \h </w:instrText>
      </w:r>
      <w:r>
        <w:fldChar w:fldCharType="separate"/>
      </w:r>
      <w:r>
        <w:t>142</w:t>
      </w:r>
      <w:r>
        <w:fldChar w:fldCharType="end"/>
      </w:r>
    </w:p>
    <w:p w14:paraId="5A7F0119" w14:textId="2F845E3F" w:rsidR="005762C2" w:rsidRDefault="005762C2">
      <w:pPr>
        <w:pStyle w:val="TOC4"/>
        <w:rPr>
          <w:rFonts w:asciiTheme="minorHAnsi" w:hAnsiTheme="minorHAnsi" w:cstheme="minorBidi"/>
          <w:kern w:val="2"/>
          <w:sz w:val="24"/>
          <w:szCs w:val="24"/>
          <w14:ligatures w14:val="standardContextual"/>
        </w:rPr>
      </w:pPr>
      <w:r w:rsidRPr="00EB6886">
        <w:t>9.2.1.2</w:t>
      </w:r>
      <w:r>
        <w:rPr>
          <w:rFonts w:asciiTheme="minorHAnsi" w:hAnsiTheme="minorHAnsi" w:cstheme="minorBidi"/>
          <w:kern w:val="2"/>
          <w:sz w:val="24"/>
          <w:szCs w:val="24"/>
          <w14:ligatures w14:val="standardContextual"/>
        </w:rPr>
        <w:tab/>
      </w:r>
      <w:r w:rsidRPr="00EB6886">
        <w:t>PDU Session Resources Admitted List</w:t>
      </w:r>
      <w:r>
        <w:tab/>
      </w:r>
      <w:r>
        <w:fldChar w:fldCharType="begin" w:fldLock="1"/>
      </w:r>
      <w:r>
        <w:instrText xml:space="preserve"> PAGEREF _Toc175586857 \h </w:instrText>
      </w:r>
      <w:r>
        <w:fldChar w:fldCharType="separate"/>
      </w:r>
      <w:r>
        <w:t>144</w:t>
      </w:r>
      <w:r>
        <w:fldChar w:fldCharType="end"/>
      </w:r>
    </w:p>
    <w:p w14:paraId="555A0954" w14:textId="045EF00E" w:rsidR="005762C2" w:rsidRDefault="005762C2">
      <w:pPr>
        <w:pStyle w:val="TOC4"/>
        <w:rPr>
          <w:rFonts w:asciiTheme="minorHAnsi" w:hAnsiTheme="minorHAnsi" w:cstheme="minorBidi"/>
          <w:kern w:val="2"/>
          <w:sz w:val="24"/>
          <w:szCs w:val="24"/>
          <w14:ligatures w14:val="standardContextual"/>
        </w:rPr>
      </w:pPr>
      <w:r>
        <w:t>9.2.1.3</w:t>
      </w:r>
      <w:r>
        <w:rPr>
          <w:rFonts w:asciiTheme="minorHAnsi" w:hAnsiTheme="minorHAnsi" w:cstheme="minorBidi"/>
          <w:kern w:val="2"/>
          <w:sz w:val="24"/>
          <w:szCs w:val="24"/>
          <w14:ligatures w14:val="standardContextual"/>
        </w:rPr>
        <w:tab/>
      </w:r>
      <w:r>
        <w:t>PDU Session Resources Not Admitted List</w:t>
      </w:r>
      <w:r>
        <w:tab/>
      </w:r>
      <w:r>
        <w:fldChar w:fldCharType="begin" w:fldLock="1"/>
      </w:r>
      <w:r>
        <w:instrText xml:space="preserve"> PAGEREF _Toc175586858 \h </w:instrText>
      </w:r>
      <w:r>
        <w:fldChar w:fldCharType="separate"/>
      </w:r>
      <w:r>
        <w:t>145</w:t>
      </w:r>
      <w:r>
        <w:fldChar w:fldCharType="end"/>
      </w:r>
    </w:p>
    <w:p w14:paraId="7A24AEE8" w14:textId="6C5F7460" w:rsidR="005762C2" w:rsidRDefault="005762C2">
      <w:pPr>
        <w:pStyle w:val="TOC4"/>
        <w:rPr>
          <w:rFonts w:asciiTheme="minorHAnsi" w:hAnsiTheme="minorHAnsi" w:cstheme="minorBidi"/>
          <w:kern w:val="2"/>
          <w:sz w:val="24"/>
          <w:szCs w:val="24"/>
          <w14:ligatures w14:val="standardContextual"/>
        </w:rPr>
      </w:pPr>
      <w:r w:rsidRPr="00EB6886">
        <w:t>9.2.1.4</w:t>
      </w:r>
      <w:r>
        <w:rPr>
          <w:rFonts w:asciiTheme="minorHAnsi" w:hAnsiTheme="minorHAnsi" w:cstheme="minorBidi"/>
          <w:kern w:val="2"/>
          <w:sz w:val="24"/>
          <w:szCs w:val="24"/>
          <w14:ligatures w14:val="standardContextual"/>
        </w:rPr>
        <w:tab/>
      </w:r>
      <w:r w:rsidRPr="00EB6886">
        <w:t>QoS Flow List with Cause</w:t>
      </w:r>
      <w:r>
        <w:tab/>
      </w:r>
      <w:r>
        <w:fldChar w:fldCharType="begin" w:fldLock="1"/>
      </w:r>
      <w:r>
        <w:instrText xml:space="preserve"> PAGEREF _Toc175586859 \h </w:instrText>
      </w:r>
      <w:r>
        <w:fldChar w:fldCharType="separate"/>
      </w:r>
      <w:r>
        <w:t>145</w:t>
      </w:r>
      <w:r>
        <w:fldChar w:fldCharType="end"/>
      </w:r>
    </w:p>
    <w:p w14:paraId="6C5700DA" w14:textId="33F6EEB8" w:rsidR="005762C2" w:rsidRDefault="005762C2">
      <w:pPr>
        <w:pStyle w:val="TOC4"/>
        <w:rPr>
          <w:rFonts w:asciiTheme="minorHAnsi" w:hAnsiTheme="minorHAnsi" w:cstheme="minorBidi"/>
          <w:kern w:val="2"/>
          <w:sz w:val="24"/>
          <w:szCs w:val="24"/>
          <w14:ligatures w14:val="standardContextual"/>
        </w:rPr>
      </w:pPr>
      <w:r w:rsidRPr="00EB6886">
        <w:t>9.2.1.4a</w:t>
      </w:r>
      <w:r>
        <w:rPr>
          <w:rFonts w:asciiTheme="minorHAnsi" w:hAnsiTheme="minorHAnsi" w:cstheme="minorBidi"/>
          <w:kern w:val="2"/>
          <w:sz w:val="24"/>
          <w:szCs w:val="24"/>
          <w14:ligatures w14:val="standardContextual"/>
        </w:rPr>
        <w:tab/>
      </w:r>
      <w:r w:rsidRPr="00EB6886">
        <w:t>QoS Flow List</w:t>
      </w:r>
      <w:r>
        <w:tab/>
      </w:r>
      <w:r>
        <w:fldChar w:fldCharType="begin" w:fldLock="1"/>
      </w:r>
      <w:r>
        <w:instrText xml:space="preserve"> PAGEREF _Toc175586860 \h </w:instrText>
      </w:r>
      <w:r>
        <w:fldChar w:fldCharType="separate"/>
      </w:r>
      <w:r>
        <w:t>145</w:t>
      </w:r>
      <w:r>
        <w:fldChar w:fldCharType="end"/>
      </w:r>
    </w:p>
    <w:p w14:paraId="60C88DB9" w14:textId="1ADD69EC" w:rsidR="005762C2" w:rsidRDefault="005762C2">
      <w:pPr>
        <w:pStyle w:val="TOC4"/>
        <w:rPr>
          <w:rFonts w:asciiTheme="minorHAnsi" w:hAnsiTheme="minorHAnsi" w:cstheme="minorBidi"/>
          <w:kern w:val="2"/>
          <w:sz w:val="24"/>
          <w:szCs w:val="24"/>
          <w14:ligatures w14:val="standardContextual"/>
        </w:rPr>
      </w:pPr>
      <w:r>
        <w:t>9.2.1.5</w:t>
      </w:r>
      <w:r>
        <w:rPr>
          <w:rFonts w:asciiTheme="minorHAnsi" w:hAnsiTheme="minorHAnsi" w:cstheme="minorBidi"/>
          <w:kern w:val="2"/>
          <w:sz w:val="24"/>
          <w:szCs w:val="24"/>
          <w14:ligatures w14:val="standardContextual"/>
        </w:rPr>
        <w:tab/>
      </w:r>
      <w:r>
        <w:t>PDU Session Resource Setup Info – SN terminated</w:t>
      </w:r>
      <w:r>
        <w:tab/>
      </w:r>
      <w:r>
        <w:fldChar w:fldCharType="begin" w:fldLock="1"/>
      </w:r>
      <w:r>
        <w:instrText xml:space="preserve"> PAGEREF _Toc175586861 \h </w:instrText>
      </w:r>
      <w:r>
        <w:fldChar w:fldCharType="separate"/>
      </w:r>
      <w:r>
        <w:t>146</w:t>
      </w:r>
      <w:r>
        <w:fldChar w:fldCharType="end"/>
      </w:r>
    </w:p>
    <w:p w14:paraId="08F1ED05" w14:textId="0E3E6782" w:rsidR="005762C2" w:rsidRDefault="005762C2">
      <w:pPr>
        <w:pStyle w:val="TOC4"/>
        <w:rPr>
          <w:rFonts w:asciiTheme="minorHAnsi" w:hAnsiTheme="minorHAnsi" w:cstheme="minorBidi"/>
          <w:kern w:val="2"/>
          <w:sz w:val="24"/>
          <w:szCs w:val="24"/>
          <w14:ligatures w14:val="standardContextual"/>
        </w:rPr>
      </w:pPr>
      <w:r>
        <w:t>9.2.1.6</w:t>
      </w:r>
      <w:r>
        <w:rPr>
          <w:rFonts w:asciiTheme="minorHAnsi" w:hAnsiTheme="minorHAnsi" w:cstheme="minorBidi"/>
          <w:kern w:val="2"/>
          <w:sz w:val="24"/>
          <w:szCs w:val="24"/>
          <w14:ligatures w14:val="standardContextual"/>
        </w:rPr>
        <w:tab/>
      </w:r>
      <w:r>
        <w:t>PDU Session Resource Setup Response Info – SN terminated</w:t>
      </w:r>
      <w:r>
        <w:tab/>
      </w:r>
      <w:r>
        <w:fldChar w:fldCharType="begin" w:fldLock="1"/>
      </w:r>
      <w:r>
        <w:instrText xml:space="preserve"> PAGEREF _Toc175586862 \h </w:instrText>
      </w:r>
      <w:r>
        <w:fldChar w:fldCharType="separate"/>
      </w:r>
      <w:r>
        <w:t>147</w:t>
      </w:r>
      <w:r>
        <w:fldChar w:fldCharType="end"/>
      </w:r>
    </w:p>
    <w:p w14:paraId="441E8121" w14:textId="34D05FA1" w:rsidR="005762C2" w:rsidRDefault="005762C2">
      <w:pPr>
        <w:pStyle w:val="TOC4"/>
        <w:rPr>
          <w:rFonts w:asciiTheme="minorHAnsi" w:hAnsiTheme="minorHAnsi" w:cstheme="minorBidi"/>
          <w:kern w:val="2"/>
          <w:sz w:val="24"/>
          <w:szCs w:val="24"/>
          <w14:ligatures w14:val="standardContextual"/>
        </w:rPr>
      </w:pPr>
      <w:r>
        <w:t>9.2.1.7</w:t>
      </w:r>
      <w:r>
        <w:rPr>
          <w:rFonts w:asciiTheme="minorHAnsi" w:hAnsiTheme="minorHAnsi" w:cstheme="minorBidi"/>
          <w:kern w:val="2"/>
          <w:sz w:val="24"/>
          <w:szCs w:val="24"/>
          <w14:ligatures w14:val="standardContextual"/>
        </w:rPr>
        <w:tab/>
      </w:r>
      <w:r>
        <w:t>PDU Session Resource Setup Info – MN terminated</w:t>
      </w:r>
      <w:r>
        <w:tab/>
      </w:r>
      <w:r>
        <w:fldChar w:fldCharType="begin" w:fldLock="1"/>
      </w:r>
      <w:r>
        <w:instrText xml:space="preserve"> PAGEREF _Toc175586863 \h </w:instrText>
      </w:r>
      <w:r>
        <w:fldChar w:fldCharType="separate"/>
      </w:r>
      <w:r>
        <w:t>149</w:t>
      </w:r>
      <w:r>
        <w:fldChar w:fldCharType="end"/>
      </w:r>
    </w:p>
    <w:p w14:paraId="614C9E30" w14:textId="79388830" w:rsidR="005762C2" w:rsidRDefault="005762C2">
      <w:pPr>
        <w:pStyle w:val="TOC4"/>
        <w:rPr>
          <w:rFonts w:asciiTheme="minorHAnsi" w:hAnsiTheme="minorHAnsi" w:cstheme="minorBidi"/>
          <w:kern w:val="2"/>
          <w:sz w:val="24"/>
          <w:szCs w:val="24"/>
          <w14:ligatures w14:val="standardContextual"/>
        </w:rPr>
      </w:pPr>
      <w:r>
        <w:t>9.2.1.8</w:t>
      </w:r>
      <w:r>
        <w:rPr>
          <w:rFonts w:asciiTheme="minorHAnsi" w:hAnsiTheme="minorHAnsi" w:cstheme="minorBidi"/>
          <w:kern w:val="2"/>
          <w:sz w:val="24"/>
          <w:szCs w:val="24"/>
          <w14:ligatures w14:val="standardContextual"/>
        </w:rPr>
        <w:tab/>
      </w:r>
      <w:r>
        <w:t>PDU Session Resource Setup Response Info – MN terminated</w:t>
      </w:r>
      <w:r>
        <w:tab/>
      </w:r>
      <w:r>
        <w:fldChar w:fldCharType="begin" w:fldLock="1"/>
      </w:r>
      <w:r>
        <w:instrText xml:space="preserve"> PAGEREF _Toc175586864 \h </w:instrText>
      </w:r>
      <w:r>
        <w:fldChar w:fldCharType="separate"/>
      </w:r>
      <w:r>
        <w:t>150</w:t>
      </w:r>
      <w:r>
        <w:fldChar w:fldCharType="end"/>
      </w:r>
    </w:p>
    <w:p w14:paraId="535D710D" w14:textId="39D14F77" w:rsidR="005762C2" w:rsidRDefault="005762C2">
      <w:pPr>
        <w:pStyle w:val="TOC4"/>
        <w:rPr>
          <w:rFonts w:asciiTheme="minorHAnsi" w:hAnsiTheme="minorHAnsi" w:cstheme="minorBidi"/>
          <w:kern w:val="2"/>
          <w:sz w:val="24"/>
          <w:szCs w:val="24"/>
          <w14:ligatures w14:val="standardContextual"/>
        </w:rPr>
      </w:pPr>
      <w:r>
        <w:t>9.2.1.9</w:t>
      </w:r>
      <w:r>
        <w:rPr>
          <w:rFonts w:asciiTheme="minorHAnsi" w:hAnsiTheme="minorHAnsi" w:cstheme="minorBidi"/>
          <w:kern w:val="2"/>
          <w:sz w:val="24"/>
          <w:szCs w:val="24"/>
          <w14:ligatures w14:val="standardContextual"/>
        </w:rPr>
        <w:tab/>
      </w:r>
      <w:r>
        <w:t>PDU Session Resource Modification Info – SN terminated</w:t>
      </w:r>
      <w:r>
        <w:tab/>
      </w:r>
      <w:r>
        <w:fldChar w:fldCharType="begin" w:fldLock="1"/>
      </w:r>
      <w:r>
        <w:instrText xml:space="preserve"> PAGEREF _Toc175586865 \h </w:instrText>
      </w:r>
      <w:r>
        <w:fldChar w:fldCharType="separate"/>
      </w:r>
      <w:r>
        <w:t>152</w:t>
      </w:r>
      <w:r>
        <w:fldChar w:fldCharType="end"/>
      </w:r>
    </w:p>
    <w:p w14:paraId="42C6E2DA" w14:textId="1273C219" w:rsidR="005762C2" w:rsidRDefault="005762C2">
      <w:pPr>
        <w:pStyle w:val="TOC4"/>
        <w:rPr>
          <w:rFonts w:asciiTheme="minorHAnsi" w:hAnsiTheme="minorHAnsi" w:cstheme="minorBidi"/>
          <w:kern w:val="2"/>
          <w:sz w:val="24"/>
          <w:szCs w:val="24"/>
          <w14:ligatures w14:val="standardContextual"/>
        </w:rPr>
      </w:pPr>
      <w:r>
        <w:t>9.2.1.10</w:t>
      </w:r>
      <w:r>
        <w:rPr>
          <w:rFonts w:asciiTheme="minorHAnsi" w:hAnsiTheme="minorHAnsi" w:cstheme="minorBidi"/>
          <w:kern w:val="2"/>
          <w:sz w:val="24"/>
          <w:szCs w:val="24"/>
          <w14:ligatures w14:val="standardContextual"/>
        </w:rPr>
        <w:tab/>
      </w:r>
      <w:r>
        <w:t>PDU Session Resource Modification Response Info – SN terminated</w:t>
      </w:r>
      <w:r>
        <w:tab/>
      </w:r>
      <w:r>
        <w:fldChar w:fldCharType="begin" w:fldLock="1"/>
      </w:r>
      <w:r>
        <w:instrText xml:space="preserve"> PAGEREF _Toc175586866 \h </w:instrText>
      </w:r>
      <w:r>
        <w:fldChar w:fldCharType="separate"/>
      </w:r>
      <w:r>
        <w:t>154</w:t>
      </w:r>
      <w:r>
        <w:fldChar w:fldCharType="end"/>
      </w:r>
    </w:p>
    <w:p w14:paraId="62F9AAF2" w14:textId="4B11E6A8" w:rsidR="005762C2" w:rsidRDefault="005762C2">
      <w:pPr>
        <w:pStyle w:val="TOC4"/>
        <w:rPr>
          <w:rFonts w:asciiTheme="minorHAnsi" w:hAnsiTheme="minorHAnsi" w:cstheme="minorBidi"/>
          <w:kern w:val="2"/>
          <w:sz w:val="24"/>
          <w:szCs w:val="24"/>
          <w14:ligatures w14:val="standardContextual"/>
        </w:rPr>
      </w:pPr>
      <w:r>
        <w:t>9.2.1.11</w:t>
      </w:r>
      <w:r>
        <w:rPr>
          <w:rFonts w:asciiTheme="minorHAnsi" w:hAnsiTheme="minorHAnsi" w:cstheme="minorBidi"/>
          <w:kern w:val="2"/>
          <w:sz w:val="24"/>
          <w:szCs w:val="24"/>
          <w14:ligatures w14:val="standardContextual"/>
        </w:rPr>
        <w:tab/>
      </w:r>
      <w:r>
        <w:t>PDU Session Resource Modification Info – MN terminated</w:t>
      </w:r>
      <w:r>
        <w:tab/>
      </w:r>
      <w:r>
        <w:fldChar w:fldCharType="begin" w:fldLock="1"/>
      </w:r>
      <w:r>
        <w:instrText xml:space="preserve"> PAGEREF _Toc175586867 \h </w:instrText>
      </w:r>
      <w:r>
        <w:fldChar w:fldCharType="separate"/>
      </w:r>
      <w:r>
        <w:t>158</w:t>
      </w:r>
      <w:r>
        <w:fldChar w:fldCharType="end"/>
      </w:r>
    </w:p>
    <w:p w14:paraId="1F1FF962" w14:textId="73A411D8" w:rsidR="005762C2" w:rsidRPr="00EB6886" w:rsidRDefault="005762C2">
      <w:pPr>
        <w:pStyle w:val="TOC4"/>
        <w:rPr>
          <w:rFonts w:asciiTheme="minorHAnsi" w:hAnsiTheme="minorHAnsi" w:cstheme="minorBidi"/>
          <w:kern w:val="2"/>
          <w:sz w:val="24"/>
          <w:szCs w:val="24"/>
          <w:lang w:val="fr-FR"/>
          <w14:ligatures w14:val="standardContextual"/>
        </w:rPr>
      </w:pPr>
      <w:r w:rsidRPr="00EB6886">
        <w:rPr>
          <w:lang w:val="fr-FR"/>
        </w:rPr>
        <w:t>9.2.1.12</w:t>
      </w:r>
      <w:r w:rsidRPr="00EB6886">
        <w:rPr>
          <w:rFonts w:asciiTheme="minorHAnsi" w:hAnsiTheme="minorHAnsi" w:cstheme="minorBidi"/>
          <w:kern w:val="2"/>
          <w:sz w:val="24"/>
          <w:szCs w:val="24"/>
          <w:lang w:val="fr-FR"/>
          <w14:ligatures w14:val="standardContextual"/>
        </w:rPr>
        <w:tab/>
      </w:r>
      <w:r w:rsidRPr="00EB6886">
        <w:rPr>
          <w:lang w:val="fr-FR"/>
        </w:rPr>
        <w:t>PDU Session Resource Modification Response Info – MN terminated</w:t>
      </w:r>
      <w:r w:rsidRPr="00EB6886">
        <w:rPr>
          <w:lang w:val="fr-FR"/>
        </w:rPr>
        <w:tab/>
      </w:r>
      <w:r>
        <w:fldChar w:fldCharType="begin" w:fldLock="1"/>
      </w:r>
      <w:r w:rsidRPr="00EB6886">
        <w:rPr>
          <w:lang w:val="fr-FR"/>
        </w:rPr>
        <w:instrText xml:space="preserve"> PAGEREF _Toc175586868 \h </w:instrText>
      </w:r>
      <w:r>
        <w:fldChar w:fldCharType="separate"/>
      </w:r>
      <w:r w:rsidRPr="00EB6886">
        <w:rPr>
          <w:lang w:val="fr-FR"/>
        </w:rPr>
        <w:t>160</w:t>
      </w:r>
      <w:r>
        <w:fldChar w:fldCharType="end"/>
      </w:r>
    </w:p>
    <w:p w14:paraId="28AED48F" w14:textId="10848046" w:rsidR="005762C2" w:rsidRPr="00EB6886" w:rsidRDefault="005762C2">
      <w:pPr>
        <w:pStyle w:val="TOC4"/>
        <w:rPr>
          <w:rFonts w:asciiTheme="minorHAnsi" w:hAnsiTheme="minorHAnsi" w:cstheme="minorBidi"/>
          <w:kern w:val="2"/>
          <w:sz w:val="24"/>
          <w:szCs w:val="24"/>
          <w:lang w:val="fr-FR"/>
          <w14:ligatures w14:val="standardContextual"/>
        </w:rPr>
      </w:pPr>
      <w:r w:rsidRPr="0044040E">
        <w:rPr>
          <w:lang w:val="fr-FR"/>
        </w:rPr>
        <w:t>9.2.1.13</w:t>
      </w:r>
      <w:r w:rsidRPr="00EB6886">
        <w:rPr>
          <w:rFonts w:asciiTheme="minorHAnsi" w:hAnsiTheme="minorHAnsi" w:cstheme="minorBidi"/>
          <w:kern w:val="2"/>
          <w:sz w:val="24"/>
          <w:szCs w:val="24"/>
          <w:lang w:val="fr-FR"/>
          <w14:ligatures w14:val="standardContextual"/>
        </w:rPr>
        <w:tab/>
      </w:r>
      <w:r w:rsidRPr="0044040E">
        <w:rPr>
          <w:lang w:val="fr-FR"/>
        </w:rPr>
        <w:t>UE Context Information – Retrieve UE Context Response</w:t>
      </w:r>
      <w:r w:rsidRPr="00EB6886">
        <w:rPr>
          <w:lang w:val="fr-FR"/>
        </w:rPr>
        <w:tab/>
      </w:r>
      <w:r>
        <w:fldChar w:fldCharType="begin" w:fldLock="1"/>
      </w:r>
      <w:r w:rsidRPr="00EB6886">
        <w:rPr>
          <w:lang w:val="fr-FR"/>
        </w:rPr>
        <w:instrText xml:space="preserve"> PAGEREF _Toc175586869 \h </w:instrText>
      </w:r>
      <w:r>
        <w:fldChar w:fldCharType="separate"/>
      </w:r>
      <w:r w:rsidRPr="00EB6886">
        <w:rPr>
          <w:lang w:val="fr-FR"/>
        </w:rPr>
        <w:t>162</w:t>
      </w:r>
      <w:r>
        <w:fldChar w:fldCharType="end"/>
      </w:r>
    </w:p>
    <w:p w14:paraId="561D2F04" w14:textId="023340DC" w:rsidR="005762C2" w:rsidRDefault="005762C2">
      <w:pPr>
        <w:pStyle w:val="TOC4"/>
        <w:rPr>
          <w:rFonts w:asciiTheme="minorHAnsi" w:hAnsiTheme="minorHAnsi" w:cstheme="minorBidi"/>
          <w:kern w:val="2"/>
          <w:sz w:val="24"/>
          <w:szCs w:val="24"/>
          <w14:ligatures w14:val="standardContextual"/>
        </w:rPr>
      </w:pPr>
      <w:r>
        <w:t>9.2.1.14</w:t>
      </w:r>
      <w:r>
        <w:rPr>
          <w:rFonts w:asciiTheme="minorHAnsi" w:hAnsiTheme="minorHAnsi" w:cstheme="minorBidi"/>
          <w:kern w:val="2"/>
          <w:sz w:val="24"/>
          <w:szCs w:val="24"/>
          <w14:ligatures w14:val="standardContextual"/>
        </w:rPr>
        <w:tab/>
      </w:r>
      <w:r>
        <w:t>DRBs Subject To Status Transfer List</w:t>
      </w:r>
      <w:r>
        <w:tab/>
      </w:r>
      <w:r>
        <w:fldChar w:fldCharType="begin" w:fldLock="1"/>
      </w:r>
      <w:r>
        <w:instrText xml:space="preserve"> PAGEREF _Toc175586870 \h </w:instrText>
      </w:r>
      <w:r>
        <w:fldChar w:fldCharType="separate"/>
      </w:r>
      <w:r>
        <w:t>163</w:t>
      </w:r>
      <w:r>
        <w:fldChar w:fldCharType="end"/>
      </w:r>
    </w:p>
    <w:p w14:paraId="38A187B7" w14:textId="7E640D0E" w:rsidR="005762C2" w:rsidRDefault="005762C2">
      <w:pPr>
        <w:pStyle w:val="TOC4"/>
        <w:rPr>
          <w:rFonts w:asciiTheme="minorHAnsi" w:hAnsiTheme="minorHAnsi" w:cstheme="minorBidi"/>
          <w:kern w:val="2"/>
          <w:sz w:val="24"/>
          <w:szCs w:val="24"/>
          <w14:ligatures w14:val="standardContextual"/>
        </w:rPr>
      </w:pPr>
      <w:r>
        <w:t>9.2.1.15</w:t>
      </w:r>
      <w:r>
        <w:rPr>
          <w:rFonts w:asciiTheme="minorHAnsi" w:hAnsiTheme="minorHAnsi" w:cstheme="minorBidi"/>
          <w:kern w:val="2"/>
          <w:sz w:val="24"/>
          <w:szCs w:val="24"/>
          <w14:ligatures w14:val="standardContextual"/>
        </w:rPr>
        <w:tab/>
      </w:r>
      <w:r>
        <w:t>DRB to QoS Flow Mapping List</w:t>
      </w:r>
      <w:r>
        <w:tab/>
      </w:r>
      <w:r>
        <w:fldChar w:fldCharType="begin" w:fldLock="1"/>
      </w:r>
      <w:r>
        <w:instrText xml:space="preserve"> PAGEREF _Toc175586871 \h </w:instrText>
      </w:r>
      <w:r>
        <w:fldChar w:fldCharType="separate"/>
      </w:r>
      <w:r>
        <w:t>165</w:t>
      </w:r>
      <w:r>
        <w:fldChar w:fldCharType="end"/>
      </w:r>
    </w:p>
    <w:p w14:paraId="27E05A76" w14:textId="1CC4330A" w:rsidR="005762C2" w:rsidRDefault="005762C2">
      <w:pPr>
        <w:pStyle w:val="TOC4"/>
        <w:rPr>
          <w:rFonts w:asciiTheme="minorHAnsi" w:hAnsiTheme="minorHAnsi" w:cstheme="minorBidi"/>
          <w:kern w:val="2"/>
          <w:sz w:val="24"/>
          <w:szCs w:val="24"/>
          <w14:ligatures w14:val="standardContextual"/>
        </w:rPr>
      </w:pPr>
      <w:r>
        <w:t>9.2.1.16</w:t>
      </w:r>
      <w:r>
        <w:rPr>
          <w:rFonts w:asciiTheme="minorHAnsi" w:hAnsiTheme="minorHAnsi" w:cstheme="minorBidi"/>
          <w:kern w:val="2"/>
          <w:sz w:val="24"/>
          <w:szCs w:val="24"/>
          <w14:ligatures w14:val="standardContextual"/>
        </w:rPr>
        <w:tab/>
      </w:r>
      <w:r>
        <w:t>Data Forwarding Info from target NG-RAN node</w:t>
      </w:r>
      <w:r>
        <w:tab/>
      </w:r>
      <w:r>
        <w:fldChar w:fldCharType="begin" w:fldLock="1"/>
      </w:r>
      <w:r>
        <w:instrText xml:space="preserve"> PAGEREF _Toc175586872 \h </w:instrText>
      </w:r>
      <w:r>
        <w:fldChar w:fldCharType="separate"/>
      </w:r>
      <w:r>
        <w:t>165</w:t>
      </w:r>
      <w:r>
        <w:fldChar w:fldCharType="end"/>
      </w:r>
    </w:p>
    <w:p w14:paraId="64FB38AE" w14:textId="00C7130D" w:rsidR="005762C2" w:rsidRDefault="005762C2">
      <w:pPr>
        <w:pStyle w:val="TOC4"/>
        <w:rPr>
          <w:rFonts w:asciiTheme="minorHAnsi" w:hAnsiTheme="minorHAnsi" w:cstheme="minorBidi"/>
          <w:kern w:val="2"/>
          <w:sz w:val="24"/>
          <w:szCs w:val="24"/>
          <w14:ligatures w14:val="standardContextual"/>
        </w:rPr>
      </w:pPr>
      <w:r>
        <w:t>9.2.1.17</w:t>
      </w:r>
      <w:r>
        <w:rPr>
          <w:rFonts w:asciiTheme="minorHAnsi" w:hAnsiTheme="minorHAnsi" w:cstheme="minorBidi"/>
          <w:kern w:val="2"/>
          <w:sz w:val="24"/>
          <w:szCs w:val="24"/>
          <w14:ligatures w14:val="standardContextual"/>
        </w:rPr>
        <w:tab/>
      </w:r>
      <w:r>
        <w:t>Data Forwarding and Offloading Info from source NG-RAN node</w:t>
      </w:r>
      <w:r>
        <w:tab/>
      </w:r>
      <w:r>
        <w:fldChar w:fldCharType="begin" w:fldLock="1"/>
      </w:r>
      <w:r>
        <w:instrText xml:space="preserve"> PAGEREF _Toc175586873 \h </w:instrText>
      </w:r>
      <w:r>
        <w:fldChar w:fldCharType="separate"/>
      </w:r>
      <w:r>
        <w:t>166</w:t>
      </w:r>
      <w:r>
        <w:fldChar w:fldCharType="end"/>
      </w:r>
    </w:p>
    <w:p w14:paraId="14BA66EC" w14:textId="3FADA269" w:rsidR="005762C2" w:rsidRDefault="005762C2">
      <w:pPr>
        <w:pStyle w:val="TOC4"/>
        <w:rPr>
          <w:rFonts w:asciiTheme="minorHAnsi" w:hAnsiTheme="minorHAnsi" w:cstheme="minorBidi"/>
          <w:kern w:val="2"/>
          <w:sz w:val="24"/>
          <w:szCs w:val="24"/>
          <w14:ligatures w14:val="standardContextual"/>
        </w:rPr>
      </w:pPr>
      <w:r>
        <w:t>9.2.1.18</w:t>
      </w:r>
      <w:r>
        <w:rPr>
          <w:rFonts w:asciiTheme="minorHAnsi" w:hAnsiTheme="minorHAnsi" w:cstheme="minorBidi"/>
          <w:kern w:val="2"/>
          <w:sz w:val="24"/>
          <w:szCs w:val="24"/>
          <w14:ligatures w14:val="standardContextual"/>
        </w:rPr>
        <w:tab/>
      </w:r>
      <w:r>
        <w:t>PDU Session Resource Change Required Info – SN terminated</w:t>
      </w:r>
      <w:r>
        <w:tab/>
      </w:r>
      <w:r>
        <w:fldChar w:fldCharType="begin" w:fldLock="1"/>
      </w:r>
      <w:r>
        <w:instrText xml:space="preserve"> PAGEREF _Toc175586874 \h </w:instrText>
      </w:r>
      <w:r>
        <w:fldChar w:fldCharType="separate"/>
      </w:r>
      <w:r>
        <w:t>167</w:t>
      </w:r>
      <w:r>
        <w:fldChar w:fldCharType="end"/>
      </w:r>
    </w:p>
    <w:p w14:paraId="4E0B1AF0" w14:textId="28DC0B83" w:rsidR="005762C2" w:rsidRDefault="005762C2">
      <w:pPr>
        <w:pStyle w:val="TOC4"/>
        <w:rPr>
          <w:rFonts w:asciiTheme="minorHAnsi" w:hAnsiTheme="minorHAnsi" w:cstheme="minorBidi"/>
          <w:kern w:val="2"/>
          <w:sz w:val="24"/>
          <w:szCs w:val="24"/>
          <w14:ligatures w14:val="standardContextual"/>
        </w:rPr>
      </w:pPr>
      <w:r>
        <w:t>9.2.1.19</w:t>
      </w:r>
      <w:r>
        <w:rPr>
          <w:rFonts w:asciiTheme="minorHAnsi" w:hAnsiTheme="minorHAnsi" w:cstheme="minorBidi"/>
          <w:kern w:val="2"/>
          <w:sz w:val="24"/>
          <w:szCs w:val="24"/>
          <w14:ligatures w14:val="standardContextual"/>
        </w:rPr>
        <w:tab/>
      </w:r>
      <w:r>
        <w:t>PDU Session Resource Change Confirm Info – SN terminated</w:t>
      </w:r>
      <w:r>
        <w:tab/>
      </w:r>
      <w:r>
        <w:fldChar w:fldCharType="begin" w:fldLock="1"/>
      </w:r>
      <w:r>
        <w:instrText xml:space="preserve"> PAGEREF _Toc175586875 \h </w:instrText>
      </w:r>
      <w:r>
        <w:fldChar w:fldCharType="separate"/>
      </w:r>
      <w:r>
        <w:t>167</w:t>
      </w:r>
      <w:r>
        <w:fldChar w:fldCharType="end"/>
      </w:r>
    </w:p>
    <w:p w14:paraId="1B1553AA" w14:textId="682C076D" w:rsidR="005762C2" w:rsidRDefault="005762C2">
      <w:pPr>
        <w:pStyle w:val="TOC4"/>
        <w:rPr>
          <w:rFonts w:asciiTheme="minorHAnsi" w:hAnsiTheme="minorHAnsi" w:cstheme="minorBidi"/>
          <w:kern w:val="2"/>
          <w:sz w:val="24"/>
          <w:szCs w:val="24"/>
          <w14:ligatures w14:val="standardContextual"/>
        </w:rPr>
      </w:pPr>
      <w:r>
        <w:t>9.2.1.20</w:t>
      </w:r>
      <w:r>
        <w:rPr>
          <w:rFonts w:asciiTheme="minorHAnsi" w:hAnsiTheme="minorHAnsi" w:cstheme="minorBidi"/>
          <w:kern w:val="2"/>
          <w:sz w:val="24"/>
          <w:szCs w:val="24"/>
          <w14:ligatures w14:val="standardContextual"/>
        </w:rPr>
        <w:tab/>
      </w:r>
      <w:r>
        <w:t>PDU Session Resource Modification Required Info – SN terminated</w:t>
      </w:r>
      <w:r>
        <w:tab/>
      </w:r>
      <w:r>
        <w:fldChar w:fldCharType="begin" w:fldLock="1"/>
      </w:r>
      <w:r>
        <w:instrText xml:space="preserve"> PAGEREF _Toc175586876 \h </w:instrText>
      </w:r>
      <w:r>
        <w:fldChar w:fldCharType="separate"/>
      </w:r>
      <w:r>
        <w:t>167</w:t>
      </w:r>
      <w:r>
        <w:fldChar w:fldCharType="end"/>
      </w:r>
    </w:p>
    <w:p w14:paraId="1C375882" w14:textId="57A1EB12" w:rsidR="005762C2" w:rsidRDefault="005762C2">
      <w:pPr>
        <w:pStyle w:val="TOC4"/>
        <w:rPr>
          <w:rFonts w:asciiTheme="minorHAnsi" w:hAnsiTheme="minorHAnsi" w:cstheme="minorBidi"/>
          <w:kern w:val="2"/>
          <w:sz w:val="24"/>
          <w:szCs w:val="24"/>
          <w14:ligatures w14:val="standardContextual"/>
        </w:rPr>
      </w:pPr>
      <w:r>
        <w:t>9.2.1.21</w:t>
      </w:r>
      <w:r>
        <w:rPr>
          <w:rFonts w:asciiTheme="minorHAnsi" w:hAnsiTheme="minorHAnsi" w:cstheme="minorBidi"/>
          <w:kern w:val="2"/>
          <w:sz w:val="24"/>
          <w:szCs w:val="24"/>
          <w14:ligatures w14:val="standardContextual"/>
        </w:rPr>
        <w:tab/>
      </w:r>
      <w:r>
        <w:t>PDU Session Resource Modification Confirm Info – SN terminated</w:t>
      </w:r>
      <w:r>
        <w:tab/>
      </w:r>
      <w:r>
        <w:fldChar w:fldCharType="begin" w:fldLock="1"/>
      </w:r>
      <w:r>
        <w:instrText xml:space="preserve"> PAGEREF _Toc175586877 \h </w:instrText>
      </w:r>
      <w:r>
        <w:fldChar w:fldCharType="separate"/>
      </w:r>
      <w:r>
        <w:t>170</w:t>
      </w:r>
      <w:r>
        <w:fldChar w:fldCharType="end"/>
      </w:r>
    </w:p>
    <w:p w14:paraId="124B2C1A" w14:textId="3EB19623" w:rsidR="005762C2" w:rsidRDefault="005762C2">
      <w:pPr>
        <w:pStyle w:val="TOC4"/>
        <w:rPr>
          <w:rFonts w:asciiTheme="minorHAnsi" w:hAnsiTheme="minorHAnsi" w:cstheme="minorBidi"/>
          <w:kern w:val="2"/>
          <w:sz w:val="24"/>
          <w:szCs w:val="24"/>
          <w14:ligatures w14:val="standardContextual"/>
        </w:rPr>
      </w:pPr>
      <w:r>
        <w:t>9.2.1.22</w:t>
      </w:r>
      <w:r>
        <w:rPr>
          <w:rFonts w:asciiTheme="minorHAnsi" w:hAnsiTheme="minorHAnsi" w:cstheme="minorBidi"/>
          <w:kern w:val="2"/>
          <w:sz w:val="24"/>
          <w:szCs w:val="24"/>
          <w14:ligatures w14:val="standardContextual"/>
        </w:rPr>
        <w:tab/>
      </w:r>
      <w:r>
        <w:t>PDU Session Resource Modification Required Info – MN terminated</w:t>
      </w:r>
      <w:r>
        <w:tab/>
      </w:r>
      <w:r>
        <w:fldChar w:fldCharType="begin" w:fldLock="1"/>
      </w:r>
      <w:r>
        <w:instrText xml:space="preserve"> PAGEREF _Toc175586878 \h </w:instrText>
      </w:r>
      <w:r>
        <w:fldChar w:fldCharType="separate"/>
      </w:r>
      <w:r>
        <w:t>172</w:t>
      </w:r>
      <w:r>
        <w:fldChar w:fldCharType="end"/>
      </w:r>
    </w:p>
    <w:p w14:paraId="68E78FC0" w14:textId="78F4161A" w:rsidR="005762C2" w:rsidRDefault="005762C2">
      <w:pPr>
        <w:pStyle w:val="TOC4"/>
        <w:rPr>
          <w:rFonts w:asciiTheme="minorHAnsi" w:hAnsiTheme="minorHAnsi" w:cstheme="minorBidi"/>
          <w:kern w:val="2"/>
          <w:sz w:val="24"/>
          <w:szCs w:val="24"/>
          <w14:ligatures w14:val="standardContextual"/>
        </w:rPr>
      </w:pPr>
      <w:r>
        <w:t>9.2.1.23</w:t>
      </w:r>
      <w:r>
        <w:rPr>
          <w:rFonts w:asciiTheme="minorHAnsi" w:hAnsiTheme="minorHAnsi" w:cstheme="minorBidi"/>
          <w:kern w:val="2"/>
          <w:sz w:val="24"/>
          <w:szCs w:val="24"/>
          <w14:ligatures w14:val="standardContextual"/>
        </w:rPr>
        <w:tab/>
      </w:r>
      <w:r>
        <w:t>PDU Session Resource Modification Confirm Info – MN terminated</w:t>
      </w:r>
      <w:r>
        <w:tab/>
      </w:r>
      <w:r>
        <w:fldChar w:fldCharType="begin" w:fldLock="1"/>
      </w:r>
      <w:r>
        <w:instrText xml:space="preserve"> PAGEREF _Toc175586879 \h </w:instrText>
      </w:r>
      <w:r>
        <w:fldChar w:fldCharType="separate"/>
      </w:r>
      <w:r>
        <w:t>172</w:t>
      </w:r>
      <w:r>
        <w:fldChar w:fldCharType="end"/>
      </w:r>
    </w:p>
    <w:p w14:paraId="16829C55" w14:textId="603987E9" w:rsidR="005762C2" w:rsidRDefault="005762C2">
      <w:pPr>
        <w:pStyle w:val="TOC4"/>
        <w:rPr>
          <w:rFonts w:asciiTheme="minorHAnsi" w:hAnsiTheme="minorHAnsi" w:cstheme="minorBidi"/>
          <w:kern w:val="2"/>
          <w:sz w:val="24"/>
          <w:szCs w:val="24"/>
          <w14:ligatures w14:val="standardContextual"/>
        </w:rPr>
      </w:pPr>
      <w:r>
        <w:t>9.2.1.24</w:t>
      </w:r>
      <w:r>
        <w:rPr>
          <w:rFonts w:asciiTheme="minorHAnsi" w:hAnsiTheme="minorHAnsi" w:cstheme="minorBidi"/>
          <w:kern w:val="2"/>
          <w:sz w:val="24"/>
          <w:szCs w:val="24"/>
          <w14:ligatures w14:val="standardContextual"/>
        </w:rPr>
        <w:tab/>
      </w:r>
      <w:r>
        <w:t>PDU Session List with data forwarding request info</w:t>
      </w:r>
      <w:r>
        <w:tab/>
      </w:r>
      <w:r>
        <w:fldChar w:fldCharType="begin" w:fldLock="1"/>
      </w:r>
      <w:r>
        <w:instrText xml:space="preserve"> PAGEREF _Toc175586880 \h </w:instrText>
      </w:r>
      <w:r>
        <w:fldChar w:fldCharType="separate"/>
      </w:r>
      <w:r>
        <w:t>173</w:t>
      </w:r>
      <w:r>
        <w:fldChar w:fldCharType="end"/>
      </w:r>
    </w:p>
    <w:p w14:paraId="2BB42BB7" w14:textId="11941AB9" w:rsidR="005762C2" w:rsidRDefault="005762C2">
      <w:pPr>
        <w:pStyle w:val="TOC4"/>
        <w:rPr>
          <w:rFonts w:asciiTheme="minorHAnsi" w:hAnsiTheme="minorHAnsi" w:cstheme="minorBidi"/>
          <w:kern w:val="2"/>
          <w:sz w:val="24"/>
          <w:szCs w:val="24"/>
          <w14:ligatures w14:val="standardContextual"/>
        </w:rPr>
      </w:pPr>
      <w:r>
        <w:t>9.2.1.25</w:t>
      </w:r>
      <w:r>
        <w:rPr>
          <w:rFonts w:asciiTheme="minorHAnsi" w:hAnsiTheme="minorHAnsi" w:cstheme="minorBidi"/>
          <w:kern w:val="2"/>
          <w:sz w:val="24"/>
          <w:szCs w:val="24"/>
          <w14:ligatures w14:val="standardContextual"/>
        </w:rPr>
        <w:tab/>
      </w:r>
      <w:r>
        <w:t>PDU Session List with data forwarding info from the target node</w:t>
      </w:r>
      <w:r>
        <w:tab/>
      </w:r>
      <w:r>
        <w:fldChar w:fldCharType="begin" w:fldLock="1"/>
      </w:r>
      <w:r>
        <w:instrText xml:space="preserve"> PAGEREF _Toc175586881 \h </w:instrText>
      </w:r>
      <w:r>
        <w:fldChar w:fldCharType="separate"/>
      </w:r>
      <w:r>
        <w:t>173</w:t>
      </w:r>
      <w:r>
        <w:fldChar w:fldCharType="end"/>
      </w:r>
    </w:p>
    <w:p w14:paraId="39FDE638" w14:textId="1402D9A8" w:rsidR="005762C2" w:rsidRDefault="005762C2">
      <w:pPr>
        <w:pStyle w:val="TOC4"/>
        <w:rPr>
          <w:rFonts w:asciiTheme="minorHAnsi" w:hAnsiTheme="minorHAnsi" w:cstheme="minorBidi"/>
          <w:kern w:val="2"/>
          <w:sz w:val="24"/>
          <w:szCs w:val="24"/>
          <w14:ligatures w14:val="standardContextual"/>
        </w:rPr>
      </w:pPr>
      <w:r>
        <w:t>9.2.1.26</w:t>
      </w:r>
      <w:r>
        <w:rPr>
          <w:rFonts w:asciiTheme="minorHAnsi" w:hAnsiTheme="minorHAnsi" w:cstheme="minorBidi"/>
          <w:kern w:val="2"/>
          <w:sz w:val="24"/>
          <w:szCs w:val="24"/>
          <w14:ligatures w14:val="standardContextual"/>
        </w:rPr>
        <w:tab/>
      </w:r>
      <w:r>
        <w:t>PDU Session List with Cause</w:t>
      </w:r>
      <w:r>
        <w:tab/>
      </w:r>
      <w:r>
        <w:fldChar w:fldCharType="begin" w:fldLock="1"/>
      </w:r>
      <w:r>
        <w:instrText xml:space="preserve"> PAGEREF _Toc175586882 \h </w:instrText>
      </w:r>
      <w:r>
        <w:fldChar w:fldCharType="separate"/>
      </w:r>
      <w:r>
        <w:t>173</w:t>
      </w:r>
      <w:r>
        <w:fldChar w:fldCharType="end"/>
      </w:r>
    </w:p>
    <w:p w14:paraId="5C75CAE8" w14:textId="542BE835" w:rsidR="005762C2" w:rsidRDefault="005762C2">
      <w:pPr>
        <w:pStyle w:val="TOC4"/>
        <w:rPr>
          <w:rFonts w:asciiTheme="minorHAnsi" w:hAnsiTheme="minorHAnsi" w:cstheme="minorBidi"/>
          <w:kern w:val="2"/>
          <w:sz w:val="24"/>
          <w:szCs w:val="24"/>
          <w14:ligatures w14:val="standardContextual"/>
        </w:rPr>
      </w:pPr>
      <w:r>
        <w:lastRenderedPageBreak/>
        <w:t>9.2.1.27</w:t>
      </w:r>
      <w:r>
        <w:rPr>
          <w:rFonts w:asciiTheme="minorHAnsi" w:hAnsiTheme="minorHAnsi" w:cstheme="minorBidi"/>
          <w:kern w:val="2"/>
          <w:sz w:val="24"/>
          <w:szCs w:val="24"/>
          <w14:ligatures w14:val="standardContextual"/>
        </w:rPr>
        <w:tab/>
      </w:r>
      <w:r>
        <w:t>PDU Session List</w:t>
      </w:r>
      <w:r>
        <w:tab/>
      </w:r>
      <w:r>
        <w:fldChar w:fldCharType="begin" w:fldLock="1"/>
      </w:r>
      <w:r>
        <w:instrText xml:space="preserve"> PAGEREF _Toc175586883 \h </w:instrText>
      </w:r>
      <w:r>
        <w:fldChar w:fldCharType="separate"/>
      </w:r>
      <w:r>
        <w:t>174</w:t>
      </w:r>
      <w:r>
        <w:fldChar w:fldCharType="end"/>
      </w:r>
    </w:p>
    <w:p w14:paraId="2DF61AF2" w14:textId="64AB4501" w:rsidR="005762C2" w:rsidRDefault="005762C2">
      <w:pPr>
        <w:pStyle w:val="TOC4"/>
        <w:rPr>
          <w:rFonts w:asciiTheme="minorHAnsi" w:hAnsiTheme="minorHAnsi" w:cstheme="minorBidi"/>
          <w:kern w:val="2"/>
          <w:sz w:val="24"/>
          <w:szCs w:val="24"/>
          <w14:ligatures w14:val="standardContextual"/>
        </w:rPr>
      </w:pPr>
      <w:r>
        <w:t>9.2.1.28</w:t>
      </w:r>
      <w:r>
        <w:rPr>
          <w:rFonts w:asciiTheme="minorHAnsi" w:hAnsiTheme="minorHAnsi" w:cstheme="minorBidi"/>
          <w:kern w:val="2"/>
          <w:sz w:val="24"/>
          <w:szCs w:val="24"/>
          <w14:ligatures w14:val="standardContextual"/>
        </w:rPr>
        <w:tab/>
      </w:r>
      <w:r>
        <w:t>DRB List with Cause</w:t>
      </w:r>
      <w:r>
        <w:tab/>
      </w:r>
      <w:r>
        <w:fldChar w:fldCharType="begin" w:fldLock="1"/>
      </w:r>
      <w:r>
        <w:instrText xml:space="preserve"> PAGEREF _Toc175586884 \h </w:instrText>
      </w:r>
      <w:r>
        <w:fldChar w:fldCharType="separate"/>
      </w:r>
      <w:r>
        <w:t>174</w:t>
      </w:r>
      <w:r>
        <w:fldChar w:fldCharType="end"/>
      </w:r>
    </w:p>
    <w:p w14:paraId="557488A2" w14:textId="14919912" w:rsidR="005762C2" w:rsidRDefault="005762C2">
      <w:pPr>
        <w:pStyle w:val="TOC4"/>
        <w:rPr>
          <w:rFonts w:asciiTheme="minorHAnsi" w:hAnsiTheme="minorHAnsi" w:cstheme="minorBidi"/>
          <w:kern w:val="2"/>
          <w:sz w:val="24"/>
          <w:szCs w:val="24"/>
          <w14:ligatures w14:val="standardContextual"/>
        </w:rPr>
      </w:pPr>
      <w:r>
        <w:t>9.2.1.29</w:t>
      </w:r>
      <w:r>
        <w:rPr>
          <w:rFonts w:asciiTheme="minorHAnsi" w:hAnsiTheme="minorHAnsi" w:cstheme="minorBidi"/>
          <w:kern w:val="2"/>
          <w:sz w:val="24"/>
          <w:szCs w:val="24"/>
          <w14:ligatures w14:val="standardContextual"/>
        </w:rPr>
        <w:tab/>
      </w:r>
      <w:r>
        <w:t>DRB List</w:t>
      </w:r>
      <w:r>
        <w:tab/>
      </w:r>
      <w:r>
        <w:fldChar w:fldCharType="begin" w:fldLock="1"/>
      </w:r>
      <w:r>
        <w:instrText xml:space="preserve"> PAGEREF _Toc175586885 \h </w:instrText>
      </w:r>
      <w:r>
        <w:fldChar w:fldCharType="separate"/>
      </w:r>
      <w:r>
        <w:t>174</w:t>
      </w:r>
      <w:r>
        <w:fldChar w:fldCharType="end"/>
      </w:r>
    </w:p>
    <w:p w14:paraId="72AA9D11" w14:textId="12CC71C5" w:rsidR="005762C2" w:rsidRDefault="005762C2">
      <w:pPr>
        <w:pStyle w:val="TOC4"/>
        <w:rPr>
          <w:rFonts w:asciiTheme="minorHAnsi" w:hAnsiTheme="minorHAnsi" w:cstheme="minorBidi"/>
          <w:kern w:val="2"/>
          <w:sz w:val="24"/>
          <w:szCs w:val="24"/>
          <w14:ligatures w14:val="standardContextual"/>
        </w:rPr>
      </w:pPr>
      <w:r>
        <w:t>9.2.1.30</w:t>
      </w:r>
      <w:r>
        <w:rPr>
          <w:rFonts w:asciiTheme="minorHAnsi" w:hAnsiTheme="minorHAnsi" w:cstheme="minorBidi"/>
          <w:kern w:val="2"/>
          <w:sz w:val="24"/>
          <w:szCs w:val="24"/>
          <w14:ligatures w14:val="standardContextual"/>
        </w:rPr>
        <w:tab/>
      </w:r>
      <w:r>
        <w:t>PDU Session Resource Setup Complete Info – SN terminated</w:t>
      </w:r>
      <w:r>
        <w:tab/>
      </w:r>
      <w:r>
        <w:fldChar w:fldCharType="begin" w:fldLock="1"/>
      </w:r>
      <w:r>
        <w:instrText xml:space="preserve"> PAGEREF _Toc175586886 \h </w:instrText>
      </w:r>
      <w:r>
        <w:fldChar w:fldCharType="separate"/>
      </w:r>
      <w:r>
        <w:t>175</w:t>
      </w:r>
      <w:r>
        <w:fldChar w:fldCharType="end"/>
      </w:r>
    </w:p>
    <w:p w14:paraId="16589CCD" w14:textId="72F4D337" w:rsidR="005762C2" w:rsidRDefault="005762C2">
      <w:pPr>
        <w:pStyle w:val="TOC4"/>
        <w:rPr>
          <w:rFonts w:asciiTheme="minorHAnsi" w:hAnsiTheme="minorHAnsi" w:cstheme="minorBidi"/>
          <w:kern w:val="2"/>
          <w:sz w:val="24"/>
          <w:szCs w:val="24"/>
          <w14:ligatures w14:val="standardContextual"/>
        </w:rPr>
      </w:pPr>
      <w:r>
        <w:t>9.2.1.31</w:t>
      </w:r>
      <w:r>
        <w:rPr>
          <w:rFonts w:asciiTheme="minorHAnsi" w:hAnsiTheme="minorHAnsi" w:cstheme="minorBidi"/>
          <w:kern w:val="2"/>
          <w:sz w:val="24"/>
          <w:szCs w:val="24"/>
          <w14:ligatures w14:val="standardContextual"/>
        </w:rPr>
        <w:tab/>
      </w:r>
      <w:r>
        <w:rPr>
          <w:lang w:eastAsia="zh-CN"/>
        </w:rPr>
        <w:t>Secondary Data Forwarding Info from target NG-RAN node List</w:t>
      </w:r>
      <w:r>
        <w:tab/>
      </w:r>
      <w:r>
        <w:fldChar w:fldCharType="begin" w:fldLock="1"/>
      </w:r>
      <w:r>
        <w:instrText xml:space="preserve"> PAGEREF _Toc175586887 \h </w:instrText>
      </w:r>
      <w:r>
        <w:fldChar w:fldCharType="separate"/>
      </w:r>
      <w:r>
        <w:t>175</w:t>
      </w:r>
      <w:r>
        <w:fldChar w:fldCharType="end"/>
      </w:r>
    </w:p>
    <w:p w14:paraId="60840F41" w14:textId="468EF81B" w:rsidR="005762C2" w:rsidRDefault="005762C2">
      <w:pPr>
        <w:pStyle w:val="TOC4"/>
        <w:rPr>
          <w:rFonts w:asciiTheme="minorHAnsi" w:hAnsiTheme="minorHAnsi" w:cstheme="minorBidi"/>
          <w:kern w:val="2"/>
          <w:sz w:val="24"/>
          <w:szCs w:val="24"/>
          <w14:ligatures w14:val="standardContextual"/>
        </w:rPr>
      </w:pPr>
      <w:r>
        <w:t>9.2.1.32</w:t>
      </w:r>
      <w:r>
        <w:rPr>
          <w:rFonts w:asciiTheme="minorHAnsi" w:hAnsiTheme="minorHAnsi" w:cstheme="minorBidi"/>
          <w:kern w:val="2"/>
          <w:sz w:val="24"/>
          <w:szCs w:val="24"/>
          <w14:ligatures w14:val="standardContextual"/>
        </w:rPr>
        <w:tab/>
      </w:r>
      <w:r>
        <w:rPr>
          <w:lang w:eastAsia="zh-CN"/>
        </w:rPr>
        <w:t xml:space="preserve">Additional </w:t>
      </w:r>
      <w:r>
        <w:t xml:space="preserve">UL NG-U </w:t>
      </w:r>
      <w:r w:rsidRPr="0044040E">
        <w:rPr>
          <w:rFonts w:cs="Arial"/>
        </w:rPr>
        <w:t xml:space="preserve">UP </w:t>
      </w:r>
      <w:r w:rsidRPr="0044040E">
        <w:rPr>
          <w:rFonts w:cs="Arial"/>
          <w:lang w:eastAsia="zh-CN"/>
        </w:rPr>
        <w:t>TNL Information</w:t>
      </w:r>
      <w:r>
        <w:t xml:space="preserve"> at UPF</w:t>
      </w:r>
      <w:r>
        <w:rPr>
          <w:lang w:eastAsia="zh-CN"/>
        </w:rPr>
        <w:t xml:space="preserve"> List</w:t>
      </w:r>
      <w:r>
        <w:tab/>
      </w:r>
      <w:r>
        <w:fldChar w:fldCharType="begin" w:fldLock="1"/>
      </w:r>
      <w:r>
        <w:instrText xml:space="preserve"> PAGEREF _Toc175586888 \h </w:instrText>
      </w:r>
      <w:r>
        <w:fldChar w:fldCharType="separate"/>
      </w:r>
      <w:r>
        <w:t>175</w:t>
      </w:r>
      <w:r>
        <w:fldChar w:fldCharType="end"/>
      </w:r>
    </w:p>
    <w:p w14:paraId="454A25F3" w14:textId="16F13DAE" w:rsidR="005762C2" w:rsidRDefault="005762C2">
      <w:pPr>
        <w:pStyle w:val="TOC4"/>
        <w:rPr>
          <w:rFonts w:asciiTheme="minorHAnsi" w:hAnsiTheme="minorHAnsi" w:cstheme="minorBidi"/>
          <w:kern w:val="2"/>
          <w:sz w:val="24"/>
          <w:szCs w:val="24"/>
          <w14:ligatures w14:val="standardContextual"/>
        </w:rPr>
      </w:pPr>
      <w:r>
        <w:t>9.2.</w:t>
      </w:r>
      <w:r>
        <w:rPr>
          <w:lang w:eastAsia="zh-CN"/>
        </w:rPr>
        <w:t>1.</w:t>
      </w:r>
      <w:r>
        <w:t>33</w:t>
      </w:r>
      <w:r>
        <w:rPr>
          <w:rFonts w:asciiTheme="minorHAnsi" w:hAnsiTheme="minorHAnsi" w:cstheme="minorBidi"/>
          <w:kern w:val="2"/>
          <w:sz w:val="24"/>
          <w:szCs w:val="24"/>
          <w14:ligatures w14:val="standardContextual"/>
        </w:rPr>
        <w:tab/>
      </w:r>
      <w:r>
        <w:rPr>
          <w:lang w:eastAsia="ja-JP"/>
        </w:rPr>
        <w:t>DAPS Request Information</w:t>
      </w:r>
      <w:r>
        <w:tab/>
      </w:r>
      <w:r>
        <w:fldChar w:fldCharType="begin" w:fldLock="1"/>
      </w:r>
      <w:r>
        <w:instrText xml:space="preserve"> PAGEREF _Toc175586889 \h </w:instrText>
      </w:r>
      <w:r>
        <w:fldChar w:fldCharType="separate"/>
      </w:r>
      <w:r>
        <w:t>176</w:t>
      </w:r>
      <w:r>
        <w:fldChar w:fldCharType="end"/>
      </w:r>
    </w:p>
    <w:p w14:paraId="489EC65A" w14:textId="3A260B21" w:rsidR="005762C2" w:rsidRDefault="005762C2">
      <w:pPr>
        <w:pStyle w:val="TOC4"/>
        <w:rPr>
          <w:rFonts w:asciiTheme="minorHAnsi" w:hAnsiTheme="minorHAnsi" w:cstheme="minorBidi"/>
          <w:kern w:val="2"/>
          <w:sz w:val="24"/>
          <w:szCs w:val="24"/>
          <w14:ligatures w14:val="standardContextual"/>
        </w:rPr>
      </w:pPr>
      <w:r>
        <w:t>9.2.</w:t>
      </w:r>
      <w:r>
        <w:rPr>
          <w:lang w:eastAsia="zh-CN"/>
        </w:rPr>
        <w:t>1.</w:t>
      </w:r>
      <w:r>
        <w:t>34</w:t>
      </w:r>
      <w:r>
        <w:rPr>
          <w:rFonts w:asciiTheme="minorHAnsi" w:hAnsiTheme="minorHAnsi" w:cstheme="minorBidi"/>
          <w:kern w:val="2"/>
          <w:sz w:val="24"/>
          <w:szCs w:val="24"/>
          <w14:ligatures w14:val="standardContextual"/>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_Toc175586890 \h </w:instrText>
      </w:r>
      <w:r>
        <w:fldChar w:fldCharType="separate"/>
      </w:r>
      <w:r>
        <w:t>176</w:t>
      </w:r>
      <w:r>
        <w:fldChar w:fldCharType="end"/>
      </w:r>
    </w:p>
    <w:p w14:paraId="0E2C33D4" w14:textId="6DDC3D95" w:rsidR="005762C2" w:rsidRDefault="005762C2">
      <w:pPr>
        <w:pStyle w:val="TOC4"/>
        <w:rPr>
          <w:rFonts w:asciiTheme="minorHAnsi" w:hAnsiTheme="minorHAnsi" w:cstheme="minorBidi"/>
          <w:kern w:val="2"/>
          <w:sz w:val="24"/>
          <w:szCs w:val="24"/>
          <w14:ligatures w14:val="standardContextual"/>
        </w:rPr>
      </w:pPr>
      <w:r>
        <w:t>9.2.1.35</w:t>
      </w:r>
      <w:r>
        <w:rPr>
          <w:rFonts w:asciiTheme="minorHAnsi" w:hAnsiTheme="minorHAnsi" w:cstheme="minorBidi"/>
          <w:kern w:val="2"/>
          <w:sz w:val="24"/>
          <w:szCs w:val="24"/>
          <w14:ligatures w14:val="standardContextual"/>
        </w:rPr>
        <w:tab/>
      </w:r>
      <w:r>
        <w:t>Data Forwarding Info from target E-UTRAN node</w:t>
      </w:r>
      <w:r>
        <w:tab/>
      </w:r>
      <w:r>
        <w:fldChar w:fldCharType="begin" w:fldLock="1"/>
      </w:r>
      <w:r>
        <w:instrText xml:space="preserve"> PAGEREF _Toc175586891 \h </w:instrText>
      </w:r>
      <w:r>
        <w:fldChar w:fldCharType="separate"/>
      </w:r>
      <w:r>
        <w:t>176</w:t>
      </w:r>
      <w:r>
        <w:fldChar w:fldCharType="end"/>
      </w:r>
    </w:p>
    <w:p w14:paraId="50CD0A48" w14:textId="6F91A5C3" w:rsidR="005762C2" w:rsidRDefault="005762C2">
      <w:pPr>
        <w:pStyle w:val="TOC3"/>
        <w:rPr>
          <w:rFonts w:asciiTheme="minorHAnsi" w:hAnsiTheme="minorHAnsi" w:cstheme="minorBidi"/>
          <w:kern w:val="2"/>
          <w:sz w:val="24"/>
          <w:szCs w:val="24"/>
          <w14:ligatures w14:val="standardContextual"/>
        </w:rPr>
      </w:pPr>
      <w:r>
        <w:t>9.2.2</w:t>
      </w:r>
      <w:r>
        <w:rPr>
          <w:rFonts w:asciiTheme="minorHAnsi" w:hAnsiTheme="minorHAnsi" w:cstheme="minorBidi"/>
          <w:kern w:val="2"/>
          <w:sz w:val="24"/>
          <w:szCs w:val="24"/>
          <w14:ligatures w14:val="standardContextual"/>
        </w:rPr>
        <w:tab/>
      </w:r>
      <w:r>
        <w:t>NG-RAN Node and Cell Configuration related IE definitions</w:t>
      </w:r>
      <w:r>
        <w:tab/>
      </w:r>
      <w:r>
        <w:fldChar w:fldCharType="begin" w:fldLock="1"/>
      </w:r>
      <w:r>
        <w:instrText xml:space="preserve"> PAGEREF _Toc175586892 \h </w:instrText>
      </w:r>
      <w:r>
        <w:fldChar w:fldCharType="separate"/>
      </w:r>
      <w:r>
        <w:t>176</w:t>
      </w:r>
      <w:r>
        <w:fldChar w:fldCharType="end"/>
      </w:r>
    </w:p>
    <w:p w14:paraId="651043D2" w14:textId="571002C1" w:rsidR="005762C2" w:rsidRDefault="005762C2">
      <w:pPr>
        <w:pStyle w:val="TOC4"/>
        <w:rPr>
          <w:rFonts w:asciiTheme="minorHAnsi" w:hAnsiTheme="minorHAnsi" w:cstheme="minorBidi"/>
          <w:kern w:val="2"/>
          <w:sz w:val="24"/>
          <w:szCs w:val="24"/>
          <w14:ligatures w14:val="standardContextual"/>
        </w:rPr>
      </w:pPr>
      <w:r>
        <w:t>9.2.2.1</w:t>
      </w:r>
      <w:r>
        <w:rPr>
          <w:rFonts w:asciiTheme="minorHAnsi" w:hAnsiTheme="minorHAnsi" w:cstheme="minorBidi"/>
          <w:kern w:val="2"/>
          <w:sz w:val="24"/>
          <w:szCs w:val="24"/>
          <w14:ligatures w14:val="standardContextual"/>
        </w:rPr>
        <w:tab/>
      </w:r>
      <w:r>
        <w:t>Global gNB ID</w:t>
      </w:r>
      <w:r>
        <w:tab/>
      </w:r>
      <w:r>
        <w:fldChar w:fldCharType="begin" w:fldLock="1"/>
      </w:r>
      <w:r>
        <w:instrText xml:space="preserve"> PAGEREF _Toc175586893 \h </w:instrText>
      </w:r>
      <w:r>
        <w:fldChar w:fldCharType="separate"/>
      </w:r>
      <w:r>
        <w:t>177</w:t>
      </w:r>
      <w:r>
        <w:fldChar w:fldCharType="end"/>
      </w:r>
    </w:p>
    <w:p w14:paraId="3C06BD0F" w14:textId="1D4D2C15" w:rsidR="005762C2" w:rsidRDefault="005762C2">
      <w:pPr>
        <w:pStyle w:val="TOC4"/>
        <w:rPr>
          <w:rFonts w:asciiTheme="minorHAnsi" w:hAnsiTheme="minorHAnsi" w:cstheme="minorBidi"/>
          <w:kern w:val="2"/>
          <w:sz w:val="24"/>
          <w:szCs w:val="24"/>
          <w14:ligatures w14:val="standardContextual"/>
        </w:rPr>
      </w:pPr>
      <w:r>
        <w:t>9.2.2.2</w:t>
      </w:r>
      <w:r>
        <w:rPr>
          <w:rFonts w:asciiTheme="minorHAnsi" w:hAnsiTheme="minorHAnsi" w:cstheme="minorBidi"/>
          <w:kern w:val="2"/>
          <w:sz w:val="24"/>
          <w:szCs w:val="24"/>
          <w14:ligatures w14:val="standardContextual"/>
        </w:rPr>
        <w:tab/>
      </w:r>
      <w:r>
        <w:t>Global ng-eNB ID</w:t>
      </w:r>
      <w:r>
        <w:tab/>
      </w:r>
      <w:r>
        <w:fldChar w:fldCharType="begin" w:fldLock="1"/>
      </w:r>
      <w:r>
        <w:instrText xml:space="preserve"> PAGEREF _Toc175586894 \h </w:instrText>
      </w:r>
      <w:r>
        <w:fldChar w:fldCharType="separate"/>
      </w:r>
      <w:r>
        <w:t>177</w:t>
      </w:r>
      <w:r>
        <w:fldChar w:fldCharType="end"/>
      </w:r>
    </w:p>
    <w:p w14:paraId="698FC642" w14:textId="25FAC82B" w:rsidR="005762C2" w:rsidRDefault="005762C2">
      <w:pPr>
        <w:pStyle w:val="TOC4"/>
        <w:rPr>
          <w:rFonts w:asciiTheme="minorHAnsi" w:hAnsiTheme="minorHAnsi" w:cstheme="minorBidi"/>
          <w:kern w:val="2"/>
          <w:sz w:val="24"/>
          <w:szCs w:val="24"/>
          <w14:ligatures w14:val="standardContextual"/>
        </w:rPr>
      </w:pPr>
      <w:r>
        <w:t>9.2.2.3</w:t>
      </w:r>
      <w:r>
        <w:rPr>
          <w:rFonts w:asciiTheme="minorHAnsi" w:hAnsiTheme="minorHAnsi" w:cstheme="minorBidi"/>
          <w:kern w:val="2"/>
          <w:sz w:val="24"/>
          <w:szCs w:val="24"/>
          <w14:ligatures w14:val="standardContextual"/>
        </w:rPr>
        <w:tab/>
      </w:r>
      <w:r>
        <w:t>Global NG-RAN Node ID</w:t>
      </w:r>
      <w:r>
        <w:tab/>
      </w:r>
      <w:r>
        <w:fldChar w:fldCharType="begin" w:fldLock="1"/>
      </w:r>
      <w:r>
        <w:instrText xml:space="preserve"> PAGEREF _Toc175586895 \h </w:instrText>
      </w:r>
      <w:r>
        <w:fldChar w:fldCharType="separate"/>
      </w:r>
      <w:r>
        <w:t>177</w:t>
      </w:r>
      <w:r>
        <w:fldChar w:fldCharType="end"/>
      </w:r>
    </w:p>
    <w:p w14:paraId="4BB5BBB3" w14:textId="1FE877DB" w:rsidR="005762C2" w:rsidRDefault="005762C2">
      <w:pPr>
        <w:pStyle w:val="TOC4"/>
        <w:rPr>
          <w:rFonts w:asciiTheme="minorHAnsi" w:hAnsiTheme="minorHAnsi" w:cstheme="minorBidi"/>
          <w:kern w:val="2"/>
          <w:sz w:val="24"/>
          <w:szCs w:val="24"/>
          <w14:ligatures w14:val="standardContextual"/>
        </w:rPr>
      </w:pPr>
      <w:r>
        <w:t>9.2.2.4</w:t>
      </w:r>
      <w:r>
        <w:rPr>
          <w:rFonts w:asciiTheme="minorHAnsi" w:hAnsiTheme="minorHAnsi" w:cstheme="minorBidi"/>
          <w:kern w:val="2"/>
          <w:sz w:val="24"/>
          <w:szCs w:val="24"/>
          <w14:ligatures w14:val="standardContextual"/>
        </w:rPr>
        <w:tab/>
      </w:r>
      <w:r>
        <w:t>PLMN Identity</w:t>
      </w:r>
      <w:r>
        <w:tab/>
      </w:r>
      <w:r>
        <w:fldChar w:fldCharType="begin" w:fldLock="1"/>
      </w:r>
      <w:r>
        <w:instrText xml:space="preserve"> PAGEREF _Toc175586896 \h </w:instrText>
      </w:r>
      <w:r>
        <w:fldChar w:fldCharType="separate"/>
      </w:r>
      <w:r>
        <w:t>177</w:t>
      </w:r>
      <w:r>
        <w:fldChar w:fldCharType="end"/>
      </w:r>
    </w:p>
    <w:p w14:paraId="15EEA72F" w14:textId="411CA081" w:rsidR="005762C2" w:rsidRDefault="005762C2">
      <w:pPr>
        <w:pStyle w:val="TOC4"/>
        <w:rPr>
          <w:rFonts w:asciiTheme="minorHAnsi" w:hAnsiTheme="minorHAnsi" w:cstheme="minorBidi"/>
          <w:kern w:val="2"/>
          <w:sz w:val="24"/>
          <w:szCs w:val="24"/>
          <w14:ligatures w14:val="standardContextual"/>
        </w:rPr>
      </w:pPr>
      <w:r>
        <w:t>9.2.2.5</w:t>
      </w:r>
      <w:r>
        <w:rPr>
          <w:rFonts w:asciiTheme="minorHAnsi" w:hAnsiTheme="minorHAnsi" w:cstheme="minorBidi"/>
          <w:kern w:val="2"/>
          <w:sz w:val="24"/>
          <w:szCs w:val="24"/>
          <w14:ligatures w14:val="standardContextual"/>
        </w:rPr>
        <w:tab/>
      </w:r>
      <w:r>
        <w:t>TAC</w:t>
      </w:r>
      <w:r>
        <w:tab/>
      </w:r>
      <w:r>
        <w:fldChar w:fldCharType="begin" w:fldLock="1"/>
      </w:r>
      <w:r>
        <w:instrText xml:space="preserve"> PAGEREF _Toc175586897 \h </w:instrText>
      </w:r>
      <w:r>
        <w:fldChar w:fldCharType="separate"/>
      </w:r>
      <w:r>
        <w:t>178</w:t>
      </w:r>
      <w:r>
        <w:fldChar w:fldCharType="end"/>
      </w:r>
    </w:p>
    <w:p w14:paraId="7F9071CA" w14:textId="1C4D64F8" w:rsidR="005762C2" w:rsidRDefault="005762C2">
      <w:pPr>
        <w:pStyle w:val="TOC4"/>
        <w:rPr>
          <w:rFonts w:asciiTheme="minorHAnsi" w:hAnsiTheme="minorHAnsi" w:cstheme="minorBidi"/>
          <w:kern w:val="2"/>
          <w:sz w:val="24"/>
          <w:szCs w:val="24"/>
          <w14:ligatures w14:val="standardContextual"/>
        </w:rPr>
      </w:pPr>
      <w:r>
        <w:t>9.2.2.6</w:t>
      </w:r>
      <w:r>
        <w:rPr>
          <w:rFonts w:asciiTheme="minorHAnsi" w:hAnsiTheme="minorHAnsi" w:cstheme="minorBidi"/>
          <w:kern w:val="2"/>
          <w:sz w:val="24"/>
          <w:szCs w:val="24"/>
          <w14:ligatures w14:val="standardContextual"/>
        </w:rPr>
        <w:tab/>
      </w:r>
      <w:r>
        <w:t>RAN Area Code</w:t>
      </w:r>
      <w:r>
        <w:tab/>
      </w:r>
      <w:r>
        <w:fldChar w:fldCharType="begin" w:fldLock="1"/>
      </w:r>
      <w:r>
        <w:instrText xml:space="preserve"> PAGEREF _Toc175586898 \h </w:instrText>
      </w:r>
      <w:r>
        <w:fldChar w:fldCharType="separate"/>
      </w:r>
      <w:r>
        <w:t>178</w:t>
      </w:r>
      <w:r>
        <w:fldChar w:fldCharType="end"/>
      </w:r>
    </w:p>
    <w:p w14:paraId="636A49AB" w14:textId="5D1AB5B5" w:rsidR="005762C2" w:rsidRPr="00EB6886" w:rsidRDefault="005762C2">
      <w:pPr>
        <w:pStyle w:val="TOC4"/>
        <w:rPr>
          <w:rFonts w:asciiTheme="minorHAnsi" w:hAnsiTheme="minorHAnsi" w:cstheme="minorBidi"/>
          <w:kern w:val="2"/>
          <w:sz w:val="24"/>
          <w:szCs w:val="24"/>
          <w:lang w:val="fr-FR"/>
          <w14:ligatures w14:val="standardContextual"/>
        </w:rPr>
      </w:pPr>
      <w:r w:rsidRPr="00EB6886">
        <w:rPr>
          <w:lang w:val="fr-FR"/>
        </w:rPr>
        <w:t>9.2.2.7</w:t>
      </w:r>
      <w:r w:rsidRPr="00EB6886">
        <w:rPr>
          <w:rFonts w:asciiTheme="minorHAnsi" w:hAnsiTheme="minorHAnsi" w:cstheme="minorBidi"/>
          <w:kern w:val="2"/>
          <w:sz w:val="24"/>
          <w:szCs w:val="24"/>
          <w:lang w:val="fr-FR"/>
          <w14:ligatures w14:val="standardContextual"/>
        </w:rPr>
        <w:tab/>
      </w:r>
      <w:r w:rsidRPr="00EB6886">
        <w:rPr>
          <w:lang w:val="fr-FR"/>
        </w:rPr>
        <w:t>NR CGI</w:t>
      </w:r>
      <w:r w:rsidRPr="00EB6886">
        <w:rPr>
          <w:lang w:val="fr-FR"/>
        </w:rPr>
        <w:tab/>
      </w:r>
      <w:r>
        <w:fldChar w:fldCharType="begin" w:fldLock="1"/>
      </w:r>
      <w:r w:rsidRPr="00EB6886">
        <w:rPr>
          <w:lang w:val="fr-FR"/>
        </w:rPr>
        <w:instrText xml:space="preserve"> PAGEREF _Toc175586899 \h </w:instrText>
      </w:r>
      <w:r>
        <w:fldChar w:fldCharType="separate"/>
      </w:r>
      <w:r w:rsidRPr="00EB6886">
        <w:rPr>
          <w:lang w:val="fr-FR"/>
        </w:rPr>
        <w:t>178</w:t>
      </w:r>
      <w:r>
        <w:fldChar w:fldCharType="end"/>
      </w:r>
    </w:p>
    <w:p w14:paraId="7F99058D" w14:textId="50E33132" w:rsidR="005762C2" w:rsidRPr="00EB6886" w:rsidRDefault="005762C2">
      <w:pPr>
        <w:pStyle w:val="TOC4"/>
        <w:rPr>
          <w:rFonts w:asciiTheme="minorHAnsi" w:hAnsiTheme="minorHAnsi" w:cstheme="minorBidi"/>
          <w:kern w:val="2"/>
          <w:sz w:val="24"/>
          <w:szCs w:val="24"/>
          <w:lang w:val="fr-FR"/>
          <w14:ligatures w14:val="standardContextual"/>
        </w:rPr>
      </w:pPr>
      <w:r w:rsidRPr="00EB6886">
        <w:rPr>
          <w:lang w:val="fr-FR"/>
        </w:rPr>
        <w:t>9.2.2.8</w:t>
      </w:r>
      <w:r w:rsidRPr="00EB6886">
        <w:rPr>
          <w:rFonts w:asciiTheme="minorHAnsi" w:hAnsiTheme="minorHAnsi" w:cstheme="minorBidi"/>
          <w:kern w:val="2"/>
          <w:sz w:val="24"/>
          <w:szCs w:val="24"/>
          <w:lang w:val="fr-FR"/>
          <w14:ligatures w14:val="standardContextual"/>
        </w:rPr>
        <w:tab/>
      </w:r>
      <w:r w:rsidRPr="00EB6886">
        <w:rPr>
          <w:lang w:val="fr-FR"/>
        </w:rPr>
        <w:t>E-UTRA CGI</w:t>
      </w:r>
      <w:r w:rsidRPr="00EB6886">
        <w:rPr>
          <w:lang w:val="fr-FR"/>
        </w:rPr>
        <w:tab/>
      </w:r>
      <w:r>
        <w:fldChar w:fldCharType="begin" w:fldLock="1"/>
      </w:r>
      <w:r w:rsidRPr="00EB6886">
        <w:rPr>
          <w:lang w:val="fr-FR"/>
        </w:rPr>
        <w:instrText xml:space="preserve"> PAGEREF _Toc175586900 \h </w:instrText>
      </w:r>
      <w:r>
        <w:fldChar w:fldCharType="separate"/>
      </w:r>
      <w:r w:rsidRPr="00EB6886">
        <w:rPr>
          <w:lang w:val="fr-FR"/>
        </w:rPr>
        <w:t>178</w:t>
      </w:r>
      <w:r>
        <w:fldChar w:fldCharType="end"/>
      </w:r>
    </w:p>
    <w:p w14:paraId="2C76E9A9" w14:textId="56484178" w:rsidR="005762C2" w:rsidRDefault="005762C2">
      <w:pPr>
        <w:pStyle w:val="TOC4"/>
        <w:rPr>
          <w:rFonts w:asciiTheme="minorHAnsi" w:hAnsiTheme="minorHAnsi" w:cstheme="minorBidi"/>
          <w:kern w:val="2"/>
          <w:sz w:val="24"/>
          <w:szCs w:val="24"/>
          <w14:ligatures w14:val="standardContextual"/>
        </w:rPr>
      </w:pPr>
      <w:r>
        <w:t>9.2.2.9</w:t>
      </w:r>
      <w:r>
        <w:rPr>
          <w:rFonts w:asciiTheme="minorHAnsi" w:hAnsiTheme="minorHAnsi" w:cstheme="minorBidi"/>
          <w:kern w:val="2"/>
          <w:sz w:val="24"/>
          <w:szCs w:val="24"/>
          <w14:ligatures w14:val="standardContextual"/>
        </w:rPr>
        <w:tab/>
      </w:r>
      <w:r>
        <w:t>NG-RAN Cell Identity</w:t>
      </w:r>
      <w:r>
        <w:tab/>
      </w:r>
      <w:r>
        <w:fldChar w:fldCharType="begin" w:fldLock="1"/>
      </w:r>
      <w:r>
        <w:instrText xml:space="preserve"> PAGEREF _Toc175586901 \h </w:instrText>
      </w:r>
      <w:r>
        <w:fldChar w:fldCharType="separate"/>
      </w:r>
      <w:r>
        <w:t>178</w:t>
      </w:r>
      <w:r>
        <w:fldChar w:fldCharType="end"/>
      </w:r>
    </w:p>
    <w:p w14:paraId="68EEC08C" w14:textId="00B874F7" w:rsidR="005762C2" w:rsidRDefault="005762C2">
      <w:pPr>
        <w:pStyle w:val="TOC4"/>
        <w:rPr>
          <w:rFonts w:asciiTheme="minorHAnsi" w:hAnsiTheme="minorHAnsi" w:cstheme="minorBidi"/>
          <w:kern w:val="2"/>
          <w:sz w:val="24"/>
          <w:szCs w:val="24"/>
          <w14:ligatures w14:val="standardContextual"/>
        </w:rPr>
      </w:pPr>
      <w:r>
        <w:t>9.2.2.10</w:t>
      </w:r>
      <w:r>
        <w:rPr>
          <w:rFonts w:asciiTheme="minorHAnsi" w:hAnsiTheme="minorHAnsi" w:cstheme="minorBidi"/>
          <w:kern w:val="2"/>
          <w:sz w:val="24"/>
          <w:szCs w:val="24"/>
          <w14:ligatures w14:val="standardContextual"/>
        </w:rPr>
        <w:tab/>
      </w:r>
      <w:r>
        <w:t xml:space="preserve">NG-RAN </w:t>
      </w:r>
      <w:r w:rsidRPr="0044040E">
        <w:rPr>
          <w:rFonts w:eastAsia="SimSun"/>
          <w:lang w:eastAsia="zh-CN"/>
        </w:rPr>
        <w:t>C</w:t>
      </w:r>
      <w:r>
        <w:rPr>
          <w:lang w:eastAsia="ja-JP"/>
        </w:rPr>
        <w:t xml:space="preserve">ell </w:t>
      </w:r>
      <w:r>
        <w:t>PCI</w:t>
      </w:r>
      <w:r>
        <w:tab/>
      </w:r>
      <w:r>
        <w:fldChar w:fldCharType="begin" w:fldLock="1"/>
      </w:r>
      <w:r>
        <w:instrText xml:space="preserve"> PAGEREF _Toc175586902 \h </w:instrText>
      </w:r>
      <w:r>
        <w:fldChar w:fldCharType="separate"/>
      </w:r>
      <w:r>
        <w:t>179</w:t>
      </w:r>
      <w:r>
        <w:fldChar w:fldCharType="end"/>
      </w:r>
    </w:p>
    <w:p w14:paraId="2A5DB7FE" w14:textId="16940C9A" w:rsidR="005762C2" w:rsidRDefault="005762C2">
      <w:pPr>
        <w:pStyle w:val="TOC4"/>
        <w:rPr>
          <w:rFonts w:asciiTheme="minorHAnsi" w:hAnsiTheme="minorHAnsi" w:cstheme="minorBidi"/>
          <w:kern w:val="2"/>
          <w:sz w:val="24"/>
          <w:szCs w:val="24"/>
          <w14:ligatures w14:val="standardContextual"/>
        </w:rPr>
      </w:pPr>
      <w:r>
        <w:t>9.2.2.11</w:t>
      </w:r>
      <w:r>
        <w:rPr>
          <w:rFonts w:asciiTheme="minorHAnsi" w:hAnsiTheme="minorHAnsi" w:cstheme="minorBidi"/>
          <w:kern w:val="2"/>
          <w:sz w:val="24"/>
          <w:szCs w:val="24"/>
          <w14:ligatures w14:val="standardContextual"/>
        </w:rPr>
        <w:tab/>
      </w:r>
      <w:r>
        <w:t>Served Cell Information NR</w:t>
      </w:r>
      <w:r>
        <w:tab/>
      </w:r>
      <w:r>
        <w:fldChar w:fldCharType="begin" w:fldLock="1"/>
      </w:r>
      <w:r>
        <w:instrText xml:space="preserve"> PAGEREF _Toc175586903 \h </w:instrText>
      </w:r>
      <w:r>
        <w:fldChar w:fldCharType="separate"/>
      </w:r>
      <w:r>
        <w:t>179</w:t>
      </w:r>
      <w:r>
        <w:fldChar w:fldCharType="end"/>
      </w:r>
    </w:p>
    <w:p w14:paraId="68684BC9" w14:textId="43870289" w:rsidR="005762C2" w:rsidRDefault="005762C2">
      <w:pPr>
        <w:pStyle w:val="TOC4"/>
        <w:rPr>
          <w:rFonts w:asciiTheme="minorHAnsi" w:hAnsiTheme="minorHAnsi" w:cstheme="minorBidi"/>
          <w:kern w:val="2"/>
          <w:sz w:val="24"/>
          <w:szCs w:val="24"/>
          <w14:ligatures w14:val="standardContextual"/>
        </w:rPr>
      </w:pPr>
      <w:r>
        <w:t>9.2.2.12</w:t>
      </w:r>
      <w:r>
        <w:rPr>
          <w:rFonts w:asciiTheme="minorHAnsi" w:hAnsiTheme="minorHAnsi" w:cstheme="minorBidi"/>
          <w:kern w:val="2"/>
          <w:sz w:val="24"/>
          <w:szCs w:val="24"/>
          <w14:ligatures w14:val="standardContextual"/>
        </w:rPr>
        <w:tab/>
      </w:r>
      <w:r>
        <w:t>Served Cell Information E-UTRA</w:t>
      </w:r>
      <w:r>
        <w:tab/>
      </w:r>
      <w:r>
        <w:fldChar w:fldCharType="begin" w:fldLock="1"/>
      </w:r>
      <w:r>
        <w:instrText xml:space="preserve"> PAGEREF _Toc175586904 \h </w:instrText>
      </w:r>
      <w:r>
        <w:fldChar w:fldCharType="separate"/>
      </w:r>
      <w:r>
        <w:t>182</w:t>
      </w:r>
      <w:r>
        <w:fldChar w:fldCharType="end"/>
      </w:r>
    </w:p>
    <w:p w14:paraId="043046EC" w14:textId="59E3129A" w:rsidR="005762C2" w:rsidRDefault="005762C2">
      <w:pPr>
        <w:pStyle w:val="TOC4"/>
        <w:rPr>
          <w:rFonts w:asciiTheme="minorHAnsi" w:hAnsiTheme="minorHAnsi" w:cstheme="minorBidi"/>
          <w:kern w:val="2"/>
          <w:sz w:val="24"/>
          <w:szCs w:val="24"/>
          <w14:ligatures w14:val="standardContextual"/>
        </w:rPr>
      </w:pPr>
      <w:r>
        <w:t>9.2.2.13</w:t>
      </w:r>
      <w:r>
        <w:rPr>
          <w:rFonts w:asciiTheme="minorHAnsi" w:hAnsiTheme="minorHAnsi" w:cstheme="minorBidi"/>
          <w:kern w:val="2"/>
          <w:sz w:val="24"/>
          <w:szCs w:val="24"/>
          <w14:ligatures w14:val="standardContextual"/>
        </w:rPr>
        <w:tab/>
      </w:r>
      <w:r>
        <w:t>Neighbour Information NR</w:t>
      </w:r>
      <w:r>
        <w:tab/>
      </w:r>
      <w:r>
        <w:fldChar w:fldCharType="begin" w:fldLock="1"/>
      </w:r>
      <w:r>
        <w:instrText xml:space="preserve"> PAGEREF _Toc175586905 \h </w:instrText>
      </w:r>
      <w:r>
        <w:fldChar w:fldCharType="separate"/>
      </w:r>
      <w:r>
        <w:t>185</w:t>
      </w:r>
      <w:r>
        <w:fldChar w:fldCharType="end"/>
      </w:r>
    </w:p>
    <w:p w14:paraId="4B1D8A99" w14:textId="1A0BCEFC" w:rsidR="005762C2" w:rsidRDefault="005762C2">
      <w:pPr>
        <w:pStyle w:val="TOC4"/>
        <w:rPr>
          <w:rFonts w:asciiTheme="minorHAnsi" w:hAnsiTheme="minorHAnsi" w:cstheme="minorBidi"/>
          <w:kern w:val="2"/>
          <w:sz w:val="24"/>
          <w:szCs w:val="24"/>
          <w14:ligatures w14:val="standardContextual"/>
        </w:rPr>
      </w:pPr>
      <w:r>
        <w:t>9.2.2.14</w:t>
      </w:r>
      <w:r>
        <w:rPr>
          <w:rFonts w:asciiTheme="minorHAnsi" w:hAnsiTheme="minorHAnsi" w:cstheme="minorBidi"/>
          <w:kern w:val="2"/>
          <w:sz w:val="24"/>
          <w:szCs w:val="24"/>
          <w14:ligatures w14:val="standardContextual"/>
        </w:rPr>
        <w:tab/>
      </w:r>
      <w:r>
        <w:t>Neighbour Information E-UTRA</w:t>
      </w:r>
      <w:r>
        <w:tab/>
      </w:r>
      <w:r>
        <w:fldChar w:fldCharType="begin" w:fldLock="1"/>
      </w:r>
      <w:r>
        <w:instrText xml:space="preserve"> PAGEREF _Toc175586906 \h </w:instrText>
      </w:r>
      <w:r>
        <w:fldChar w:fldCharType="separate"/>
      </w:r>
      <w:r>
        <w:t>185</w:t>
      </w:r>
      <w:r>
        <w:fldChar w:fldCharType="end"/>
      </w:r>
    </w:p>
    <w:p w14:paraId="475AF8A2" w14:textId="7CAAF244" w:rsidR="005762C2" w:rsidRDefault="005762C2">
      <w:pPr>
        <w:pStyle w:val="TOC4"/>
        <w:rPr>
          <w:rFonts w:asciiTheme="minorHAnsi" w:hAnsiTheme="minorHAnsi" w:cstheme="minorBidi"/>
          <w:kern w:val="2"/>
          <w:sz w:val="24"/>
          <w:szCs w:val="24"/>
          <w14:ligatures w14:val="standardContextual"/>
        </w:rPr>
      </w:pPr>
      <w:r>
        <w:t>9.2.2.15</w:t>
      </w:r>
      <w:r>
        <w:rPr>
          <w:rFonts w:asciiTheme="minorHAnsi" w:hAnsiTheme="minorHAnsi" w:cstheme="minorBidi"/>
          <w:kern w:val="2"/>
          <w:sz w:val="24"/>
          <w:szCs w:val="24"/>
          <w14:ligatures w14:val="standardContextual"/>
        </w:rPr>
        <w:tab/>
      </w:r>
      <w:r>
        <w:t>Served Cells To Update NR</w:t>
      </w:r>
      <w:r>
        <w:tab/>
      </w:r>
      <w:r>
        <w:fldChar w:fldCharType="begin" w:fldLock="1"/>
      </w:r>
      <w:r>
        <w:instrText xml:space="preserve"> PAGEREF _Toc175586907 \h </w:instrText>
      </w:r>
      <w:r>
        <w:fldChar w:fldCharType="separate"/>
      </w:r>
      <w:r>
        <w:t>186</w:t>
      </w:r>
      <w:r>
        <w:fldChar w:fldCharType="end"/>
      </w:r>
    </w:p>
    <w:p w14:paraId="08012BA8" w14:textId="7A52146C" w:rsidR="005762C2" w:rsidRDefault="005762C2">
      <w:pPr>
        <w:pStyle w:val="TOC4"/>
        <w:rPr>
          <w:rFonts w:asciiTheme="minorHAnsi" w:hAnsiTheme="minorHAnsi" w:cstheme="minorBidi"/>
          <w:kern w:val="2"/>
          <w:sz w:val="24"/>
          <w:szCs w:val="24"/>
          <w14:ligatures w14:val="standardContextual"/>
        </w:rPr>
      </w:pPr>
      <w:r>
        <w:t>9.2.2.16</w:t>
      </w:r>
      <w:r>
        <w:rPr>
          <w:rFonts w:asciiTheme="minorHAnsi" w:hAnsiTheme="minorHAnsi" w:cstheme="minorBidi"/>
          <w:kern w:val="2"/>
          <w:sz w:val="24"/>
          <w:szCs w:val="24"/>
          <w14:ligatures w14:val="standardContextual"/>
        </w:rPr>
        <w:tab/>
      </w:r>
      <w:r>
        <w:t>Served Cells to Update E-UTRA</w:t>
      </w:r>
      <w:r>
        <w:tab/>
      </w:r>
      <w:r>
        <w:fldChar w:fldCharType="begin" w:fldLock="1"/>
      </w:r>
      <w:r>
        <w:instrText xml:space="preserve"> PAGEREF _Toc175586908 \h </w:instrText>
      </w:r>
      <w:r>
        <w:fldChar w:fldCharType="separate"/>
      </w:r>
      <w:r>
        <w:t>186</w:t>
      </w:r>
      <w:r>
        <w:fldChar w:fldCharType="end"/>
      </w:r>
    </w:p>
    <w:p w14:paraId="2FF4867A" w14:textId="59827794" w:rsidR="005762C2" w:rsidRDefault="005762C2">
      <w:pPr>
        <w:pStyle w:val="TOC4"/>
        <w:rPr>
          <w:rFonts w:asciiTheme="minorHAnsi" w:hAnsiTheme="minorHAnsi" w:cstheme="minorBidi"/>
          <w:kern w:val="2"/>
          <w:sz w:val="24"/>
          <w:szCs w:val="24"/>
          <w14:ligatures w14:val="standardContextual"/>
        </w:rPr>
      </w:pPr>
      <w:r>
        <w:t>9.2.2.17</w:t>
      </w:r>
      <w:r>
        <w:rPr>
          <w:rFonts w:asciiTheme="minorHAnsi" w:hAnsiTheme="minorHAnsi" w:cstheme="minorBidi"/>
          <w:kern w:val="2"/>
          <w:sz w:val="24"/>
          <w:szCs w:val="24"/>
          <w14:ligatures w14:val="standardContextual"/>
        </w:rPr>
        <w:tab/>
      </w:r>
      <w:r>
        <w:t>Cell Assistance Information NR</w:t>
      </w:r>
      <w:r>
        <w:tab/>
      </w:r>
      <w:r>
        <w:fldChar w:fldCharType="begin" w:fldLock="1"/>
      </w:r>
      <w:r>
        <w:instrText xml:space="preserve"> PAGEREF _Toc175586909 \h </w:instrText>
      </w:r>
      <w:r>
        <w:fldChar w:fldCharType="separate"/>
      </w:r>
      <w:r>
        <w:t>187</w:t>
      </w:r>
      <w:r>
        <w:fldChar w:fldCharType="end"/>
      </w:r>
    </w:p>
    <w:p w14:paraId="52D7C3DF" w14:textId="28885A3E" w:rsidR="005762C2" w:rsidRDefault="005762C2">
      <w:pPr>
        <w:pStyle w:val="TOC4"/>
        <w:rPr>
          <w:rFonts w:asciiTheme="minorHAnsi" w:hAnsiTheme="minorHAnsi" w:cstheme="minorBidi"/>
          <w:kern w:val="2"/>
          <w:sz w:val="24"/>
          <w:szCs w:val="24"/>
          <w14:ligatures w14:val="standardContextual"/>
        </w:rPr>
      </w:pPr>
      <w:r w:rsidRPr="00EB6886">
        <w:t>9.2.2.18</w:t>
      </w:r>
      <w:r>
        <w:rPr>
          <w:rFonts w:asciiTheme="minorHAnsi" w:hAnsiTheme="minorHAnsi" w:cstheme="minorBidi"/>
          <w:kern w:val="2"/>
          <w:sz w:val="24"/>
          <w:szCs w:val="24"/>
          <w14:ligatures w14:val="standardContextual"/>
        </w:rPr>
        <w:tab/>
      </w:r>
      <w:r w:rsidRPr="00EB6886">
        <w:t>SUL Information</w:t>
      </w:r>
      <w:r>
        <w:tab/>
      </w:r>
      <w:r>
        <w:fldChar w:fldCharType="begin" w:fldLock="1"/>
      </w:r>
      <w:r>
        <w:instrText xml:space="preserve"> PAGEREF _Toc175586910 \h </w:instrText>
      </w:r>
      <w:r>
        <w:fldChar w:fldCharType="separate"/>
      </w:r>
      <w:r>
        <w:t>188</w:t>
      </w:r>
      <w:r>
        <w:fldChar w:fldCharType="end"/>
      </w:r>
    </w:p>
    <w:p w14:paraId="3A821BC7" w14:textId="7AECCBFB" w:rsidR="005762C2" w:rsidRDefault="005762C2">
      <w:pPr>
        <w:pStyle w:val="TOC4"/>
        <w:rPr>
          <w:rFonts w:asciiTheme="minorHAnsi" w:hAnsiTheme="minorHAnsi" w:cstheme="minorBidi"/>
          <w:kern w:val="2"/>
          <w:sz w:val="24"/>
          <w:szCs w:val="24"/>
          <w14:ligatures w14:val="standardContextual"/>
        </w:rPr>
      </w:pPr>
      <w:r>
        <w:t>9.2.2.19</w:t>
      </w:r>
      <w:r>
        <w:rPr>
          <w:rFonts w:asciiTheme="minorHAnsi" w:hAnsiTheme="minorHAnsi" w:cstheme="minorBidi"/>
          <w:kern w:val="2"/>
          <w:sz w:val="24"/>
          <w:szCs w:val="24"/>
          <w14:ligatures w14:val="standardContextual"/>
        </w:rPr>
        <w:tab/>
      </w:r>
      <w:r>
        <w:t>NR Frequency Info</w:t>
      </w:r>
      <w:r>
        <w:tab/>
      </w:r>
      <w:r>
        <w:fldChar w:fldCharType="begin" w:fldLock="1"/>
      </w:r>
      <w:r>
        <w:instrText xml:space="preserve"> PAGEREF _Toc175586911 \h </w:instrText>
      </w:r>
      <w:r>
        <w:fldChar w:fldCharType="separate"/>
      </w:r>
      <w:r>
        <w:t>188</w:t>
      </w:r>
      <w:r>
        <w:fldChar w:fldCharType="end"/>
      </w:r>
    </w:p>
    <w:p w14:paraId="2C706BFF" w14:textId="0CDE3BFC" w:rsidR="005762C2" w:rsidRDefault="005762C2">
      <w:pPr>
        <w:pStyle w:val="TOC4"/>
        <w:rPr>
          <w:rFonts w:asciiTheme="minorHAnsi" w:hAnsiTheme="minorHAnsi" w:cstheme="minorBidi"/>
          <w:kern w:val="2"/>
          <w:sz w:val="24"/>
          <w:szCs w:val="24"/>
          <w14:ligatures w14:val="standardContextual"/>
        </w:rPr>
      </w:pPr>
      <w:r w:rsidRPr="00EB6886">
        <w:t>9.2.2.20</w:t>
      </w:r>
      <w:r>
        <w:rPr>
          <w:rFonts w:asciiTheme="minorHAnsi" w:hAnsiTheme="minorHAnsi" w:cstheme="minorBidi"/>
          <w:kern w:val="2"/>
          <w:sz w:val="24"/>
          <w:szCs w:val="24"/>
          <w14:ligatures w14:val="standardContextual"/>
        </w:rPr>
        <w:tab/>
      </w:r>
      <w:r w:rsidRPr="00EB6886">
        <w:t>NR Transmission Bandwidth</w:t>
      </w:r>
      <w:r>
        <w:tab/>
      </w:r>
      <w:r>
        <w:fldChar w:fldCharType="begin" w:fldLock="1"/>
      </w:r>
      <w:r>
        <w:instrText xml:space="preserve"> PAGEREF _Toc175586912 \h </w:instrText>
      </w:r>
      <w:r>
        <w:fldChar w:fldCharType="separate"/>
      </w:r>
      <w:r>
        <w:t>190</w:t>
      </w:r>
      <w:r>
        <w:fldChar w:fldCharType="end"/>
      </w:r>
    </w:p>
    <w:p w14:paraId="6FEBF325" w14:textId="76B0D90E" w:rsidR="005762C2" w:rsidRDefault="005762C2">
      <w:pPr>
        <w:pStyle w:val="TOC4"/>
        <w:rPr>
          <w:rFonts w:asciiTheme="minorHAnsi" w:hAnsiTheme="minorHAnsi" w:cstheme="minorBidi"/>
          <w:kern w:val="2"/>
          <w:sz w:val="24"/>
          <w:szCs w:val="24"/>
          <w14:ligatures w14:val="standardContextual"/>
        </w:rPr>
      </w:pPr>
      <w:r>
        <w:t>9.2.2.21</w:t>
      </w:r>
      <w:r>
        <w:rPr>
          <w:rFonts w:asciiTheme="minorHAnsi" w:hAnsiTheme="minorHAnsi" w:cstheme="minorBidi"/>
          <w:kern w:val="2"/>
          <w:sz w:val="24"/>
          <w:szCs w:val="24"/>
          <w14:ligatures w14:val="standardContextual"/>
        </w:rPr>
        <w:tab/>
      </w:r>
      <w:r>
        <w:t>E-UTRA ARFCN</w:t>
      </w:r>
      <w:r>
        <w:tab/>
      </w:r>
      <w:r>
        <w:fldChar w:fldCharType="begin" w:fldLock="1"/>
      </w:r>
      <w:r>
        <w:instrText xml:space="preserve"> PAGEREF _Toc175586913 \h </w:instrText>
      </w:r>
      <w:r>
        <w:fldChar w:fldCharType="separate"/>
      </w:r>
      <w:r>
        <w:t>190</w:t>
      </w:r>
      <w:r>
        <w:fldChar w:fldCharType="end"/>
      </w:r>
    </w:p>
    <w:p w14:paraId="49DBC6A8" w14:textId="0E627315" w:rsidR="005762C2" w:rsidRDefault="005762C2">
      <w:pPr>
        <w:pStyle w:val="TOC4"/>
        <w:rPr>
          <w:rFonts w:asciiTheme="minorHAnsi" w:hAnsiTheme="minorHAnsi" w:cstheme="minorBidi"/>
          <w:kern w:val="2"/>
          <w:sz w:val="24"/>
          <w:szCs w:val="24"/>
          <w14:ligatures w14:val="standardContextual"/>
        </w:rPr>
      </w:pPr>
      <w:r>
        <w:t>9.2.2.22</w:t>
      </w:r>
      <w:r>
        <w:rPr>
          <w:rFonts w:asciiTheme="minorHAnsi" w:hAnsiTheme="minorHAnsi" w:cstheme="minorBidi"/>
          <w:kern w:val="2"/>
          <w:sz w:val="24"/>
          <w:szCs w:val="24"/>
          <w14:ligatures w14:val="standardContextual"/>
        </w:rPr>
        <w:tab/>
      </w:r>
      <w:r>
        <w:t>E-UTRA Transmission Bandwidth</w:t>
      </w:r>
      <w:r>
        <w:tab/>
      </w:r>
      <w:r>
        <w:fldChar w:fldCharType="begin" w:fldLock="1"/>
      </w:r>
      <w:r>
        <w:instrText xml:space="preserve"> PAGEREF _Toc175586914 \h </w:instrText>
      </w:r>
      <w:r>
        <w:fldChar w:fldCharType="separate"/>
      </w:r>
      <w:r>
        <w:t>190</w:t>
      </w:r>
      <w:r>
        <w:fldChar w:fldCharType="end"/>
      </w:r>
    </w:p>
    <w:p w14:paraId="0F60EA62" w14:textId="39B18172" w:rsidR="005762C2" w:rsidRDefault="005762C2">
      <w:pPr>
        <w:pStyle w:val="TOC4"/>
        <w:rPr>
          <w:rFonts w:asciiTheme="minorHAnsi" w:hAnsiTheme="minorHAnsi" w:cstheme="minorBidi"/>
          <w:kern w:val="2"/>
          <w:sz w:val="24"/>
          <w:szCs w:val="24"/>
          <w14:ligatures w14:val="standardContextual"/>
        </w:rPr>
      </w:pPr>
      <w:r>
        <w:t>9.2.2.23</w:t>
      </w:r>
      <w:r>
        <w:rPr>
          <w:rFonts w:asciiTheme="minorHAnsi" w:hAnsiTheme="minorHAnsi" w:cstheme="minorBidi"/>
          <w:kern w:val="2"/>
          <w:sz w:val="24"/>
          <w:szCs w:val="24"/>
          <w14:ligatures w14:val="standardContextual"/>
        </w:rPr>
        <w:tab/>
      </w:r>
      <w:r>
        <w:t>Number of Antenna Ports E-UTRA</w:t>
      </w:r>
      <w:r>
        <w:tab/>
      </w:r>
      <w:r>
        <w:fldChar w:fldCharType="begin" w:fldLock="1"/>
      </w:r>
      <w:r>
        <w:instrText xml:space="preserve"> PAGEREF _Toc175586915 \h </w:instrText>
      </w:r>
      <w:r>
        <w:fldChar w:fldCharType="separate"/>
      </w:r>
      <w:r>
        <w:t>190</w:t>
      </w:r>
      <w:r>
        <w:fldChar w:fldCharType="end"/>
      </w:r>
    </w:p>
    <w:p w14:paraId="140C72CB" w14:textId="30C7D52B" w:rsidR="005762C2" w:rsidRDefault="005762C2">
      <w:pPr>
        <w:pStyle w:val="TOC4"/>
        <w:rPr>
          <w:rFonts w:asciiTheme="minorHAnsi" w:hAnsiTheme="minorHAnsi" w:cstheme="minorBidi"/>
          <w:kern w:val="2"/>
          <w:sz w:val="24"/>
          <w:szCs w:val="24"/>
          <w14:ligatures w14:val="standardContextual"/>
        </w:rPr>
      </w:pPr>
      <w:r w:rsidRPr="0044040E">
        <w:rPr>
          <w:rFonts w:eastAsia="Batang"/>
        </w:rPr>
        <w:t>9.2.2.24</w:t>
      </w:r>
      <w:r>
        <w:rPr>
          <w:rFonts w:asciiTheme="minorHAnsi" w:hAnsiTheme="minorHAnsi" w:cstheme="minorBidi"/>
          <w:kern w:val="2"/>
          <w:sz w:val="24"/>
          <w:szCs w:val="24"/>
          <w14:ligatures w14:val="standardContextual"/>
        </w:rPr>
        <w:tab/>
      </w:r>
      <w:r w:rsidRPr="0044040E">
        <w:rPr>
          <w:rFonts w:eastAsia="Batang"/>
        </w:rPr>
        <w:t>E-UTRA Multiband Info List</w:t>
      </w:r>
      <w:r>
        <w:tab/>
      </w:r>
      <w:r>
        <w:fldChar w:fldCharType="begin" w:fldLock="1"/>
      </w:r>
      <w:r>
        <w:instrText xml:space="preserve"> PAGEREF _Toc175586916 \h </w:instrText>
      </w:r>
      <w:r>
        <w:fldChar w:fldCharType="separate"/>
      </w:r>
      <w:r>
        <w:t>191</w:t>
      </w:r>
      <w:r>
        <w:fldChar w:fldCharType="end"/>
      </w:r>
    </w:p>
    <w:p w14:paraId="3C9C8A45" w14:textId="14F0F7BD" w:rsidR="005762C2" w:rsidRDefault="005762C2">
      <w:pPr>
        <w:pStyle w:val="TOC4"/>
        <w:rPr>
          <w:rFonts w:asciiTheme="minorHAnsi" w:hAnsiTheme="minorHAnsi" w:cstheme="minorBidi"/>
          <w:kern w:val="2"/>
          <w:sz w:val="24"/>
          <w:szCs w:val="24"/>
          <w14:ligatures w14:val="standardContextual"/>
        </w:rPr>
      </w:pPr>
      <w:r>
        <w:t>9.2.2.25</w:t>
      </w:r>
      <w:r>
        <w:rPr>
          <w:rFonts w:asciiTheme="minorHAnsi" w:hAnsiTheme="minorHAnsi" w:cstheme="minorBidi"/>
          <w:kern w:val="2"/>
          <w:sz w:val="24"/>
          <w:szCs w:val="24"/>
          <w14:ligatures w14:val="standardContextual"/>
        </w:rPr>
        <w:tab/>
      </w:r>
      <w:r>
        <w:t>E-UTRA PRACH Configuration</w:t>
      </w:r>
      <w:r>
        <w:tab/>
      </w:r>
      <w:r>
        <w:fldChar w:fldCharType="begin" w:fldLock="1"/>
      </w:r>
      <w:r>
        <w:instrText xml:space="preserve"> PAGEREF _Toc175586917 \h </w:instrText>
      </w:r>
      <w:r>
        <w:fldChar w:fldCharType="separate"/>
      </w:r>
      <w:r>
        <w:t>191</w:t>
      </w:r>
      <w:r>
        <w:fldChar w:fldCharType="end"/>
      </w:r>
    </w:p>
    <w:p w14:paraId="5C715F91" w14:textId="58654F5C" w:rsidR="005762C2" w:rsidRDefault="005762C2">
      <w:pPr>
        <w:pStyle w:val="TOC4"/>
        <w:rPr>
          <w:rFonts w:asciiTheme="minorHAnsi" w:hAnsiTheme="minorHAnsi" w:cstheme="minorBidi"/>
          <w:kern w:val="2"/>
          <w:sz w:val="24"/>
          <w:szCs w:val="24"/>
          <w14:ligatures w14:val="standardContextual"/>
        </w:rPr>
      </w:pPr>
      <w:r>
        <w:t>9.2.2.26</w:t>
      </w:r>
      <w:r>
        <w:rPr>
          <w:rFonts w:asciiTheme="minorHAnsi" w:hAnsiTheme="minorHAnsi" w:cstheme="minorBidi"/>
          <w:kern w:val="2"/>
          <w:sz w:val="24"/>
          <w:szCs w:val="24"/>
          <w14:ligatures w14:val="standardContextual"/>
        </w:rPr>
        <w:tab/>
      </w:r>
      <w:r>
        <w:t xml:space="preserve">MBSFN </w:t>
      </w:r>
      <w:r w:rsidRPr="0044040E">
        <w:rPr>
          <w:rFonts w:eastAsia="Batang"/>
        </w:rPr>
        <w:t>Subframe Allocation E-UTRA</w:t>
      </w:r>
      <w:r>
        <w:tab/>
      </w:r>
      <w:r>
        <w:fldChar w:fldCharType="begin" w:fldLock="1"/>
      </w:r>
      <w:r>
        <w:instrText xml:space="preserve"> PAGEREF _Toc175586918 \h </w:instrText>
      </w:r>
      <w:r>
        <w:fldChar w:fldCharType="separate"/>
      </w:r>
      <w:r>
        <w:t>191</w:t>
      </w:r>
      <w:r>
        <w:fldChar w:fldCharType="end"/>
      </w:r>
    </w:p>
    <w:p w14:paraId="046C2A1A" w14:textId="086FEBDF" w:rsidR="005762C2" w:rsidRDefault="005762C2">
      <w:pPr>
        <w:pStyle w:val="TOC4"/>
        <w:rPr>
          <w:rFonts w:asciiTheme="minorHAnsi" w:hAnsiTheme="minorHAnsi" w:cstheme="minorBidi"/>
          <w:kern w:val="2"/>
          <w:sz w:val="24"/>
          <w:szCs w:val="24"/>
          <w14:ligatures w14:val="standardContextual"/>
        </w:rPr>
      </w:pPr>
      <w:r w:rsidRPr="00EB6886">
        <w:t>9.2.2.27</w:t>
      </w:r>
      <w:r>
        <w:rPr>
          <w:rFonts w:asciiTheme="minorHAnsi" w:hAnsiTheme="minorHAnsi" w:cstheme="minorBidi"/>
          <w:kern w:val="2"/>
          <w:sz w:val="24"/>
          <w:szCs w:val="24"/>
          <w14:ligatures w14:val="standardContextual"/>
        </w:rPr>
        <w:tab/>
      </w:r>
      <w:r w:rsidRPr="00EB6886">
        <w:t>Global NG-RAN Cell Identity</w:t>
      </w:r>
      <w:r>
        <w:tab/>
      </w:r>
      <w:r>
        <w:fldChar w:fldCharType="begin" w:fldLock="1"/>
      </w:r>
      <w:r>
        <w:instrText xml:space="preserve"> PAGEREF _Toc175586919 \h </w:instrText>
      </w:r>
      <w:r>
        <w:fldChar w:fldCharType="separate"/>
      </w:r>
      <w:r>
        <w:t>192</w:t>
      </w:r>
      <w:r>
        <w:fldChar w:fldCharType="end"/>
      </w:r>
    </w:p>
    <w:p w14:paraId="4497D48D" w14:textId="3826EAEF" w:rsidR="005762C2" w:rsidRDefault="005762C2">
      <w:pPr>
        <w:pStyle w:val="TOC4"/>
        <w:rPr>
          <w:rFonts w:asciiTheme="minorHAnsi" w:hAnsiTheme="minorHAnsi" w:cstheme="minorBidi"/>
          <w:kern w:val="2"/>
          <w:sz w:val="24"/>
          <w:szCs w:val="24"/>
          <w14:ligatures w14:val="standardContextual"/>
        </w:rPr>
      </w:pPr>
      <w:r w:rsidRPr="00EB6886">
        <w:t>9.2.2.28</w:t>
      </w:r>
      <w:r>
        <w:rPr>
          <w:rFonts w:asciiTheme="minorHAnsi" w:hAnsiTheme="minorHAnsi" w:cstheme="minorBidi"/>
          <w:kern w:val="2"/>
          <w:sz w:val="24"/>
          <w:szCs w:val="24"/>
          <w14:ligatures w14:val="standardContextual"/>
        </w:rPr>
        <w:tab/>
      </w:r>
      <w:r w:rsidRPr="00EB6886">
        <w:t>Connectivity Support</w:t>
      </w:r>
      <w:r>
        <w:tab/>
      </w:r>
      <w:r>
        <w:fldChar w:fldCharType="begin" w:fldLock="1"/>
      </w:r>
      <w:r>
        <w:instrText xml:space="preserve"> PAGEREF _Toc175586920 \h </w:instrText>
      </w:r>
      <w:r>
        <w:fldChar w:fldCharType="separate"/>
      </w:r>
      <w:r>
        <w:t>192</w:t>
      </w:r>
      <w:r>
        <w:fldChar w:fldCharType="end"/>
      </w:r>
    </w:p>
    <w:p w14:paraId="0FC20C67" w14:textId="433D22B8" w:rsidR="005762C2" w:rsidRDefault="005762C2">
      <w:pPr>
        <w:pStyle w:val="TOC4"/>
        <w:rPr>
          <w:rFonts w:asciiTheme="minorHAnsi" w:hAnsiTheme="minorHAnsi" w:cstheme="minorBidi"/>
          <w:kern w:val="2"/>
          <w:sz w:val="24"/>
          <w:szCs w:val="24"/>
          <w14:ligatures w14:val="standardContextual"/>
        </w:rPr>
      </w:pPr>
      <w:r>
        <w:t>9.2.2.29</w:t>
      </w:r>
      <w:r>
        <w:rPr>
          <w:rFonts w:asciiTheme="minorHAnsi" w:hAnsiTheme="minorHAnsi" w:cstheme="minorBidi"/>
          <w:kern w:val="2"/>
          <w:sz w:val="24"/>
          <w:szCs w:val="24"/>
          <w14:ligatures w14:val="standardContextual"/>
        </w:rPr>
        <w:tab/>
      </w:r>
      <w:r>
        <w:t>Protected E-UTRA Resource Indication</w:t>
      </w:r>
      <w:r>
        <w:tab/>
      </w:r>
      <w:r>
        <w:fldChar w:fldCharType="begin" w:fldLock="1"/>
      </w:r>
      <w:r>
        <w:instrText xml:space="preserve"> PAGEREF _Toc175586921 \h </w:instrText>
      </w:r>
      <w:r>
        <w:fldChar w:fldCharType="separate"/>
      </w:r>
      <w:r>
        <w:t>192</w:t>
      </w:r>
      <w:r>
        <w:fldChar w:fldCharType="end"/>
      </w:r>
    </w:p>
    <w:p w14:paraId="22628377" w14:textId="191BBE1C" w:rsidR="005762C2" w:rsidRDefault="005762C2">
      <w:pPr>
        <w:pStyle w:val="TOC4"/>
        <w:rPr>
          <w:rFonts w:asciiTheme="minorHAnsi" w:hAnsiTheme="minorHAnsi" w:cstheme="minorBidi"/>
          <w:kern w:val="2"/>
          <w:sz w:val="24"/>
          <w:szCs w:val="24"/>
          <w14:ligatures w14:val="standardContextual"/>
        </w:rPr>
      </w:pPr>
      <w:r>
        <w:t>9.2.2.30</w:t>
      </w:r>
      <w:r>
        <w:rPr>
          <w:rFonts w:asciiTheme="minorHAnsi" w:hAnsiTheme="minorHAnsi" w:cstheme="minorBidi"/>
          <w:kern w:val="2"/>
          <w:sz w:val="24"/>
          <w:szCs w:val="24"/>
          <w14:ligatures w14:val="standardContextual"/>
        </w:rPr>
        <w:tab/>
      </w:r>
      <w:r>
        <w:t>Data Traffic Resource Indication</w:t>
      </w:r>
      <w:r>
        <w:tab/>
      </w:r>
      <w:r>
        <w:fldChar w:fldCharType="begin" w:fldLock="1"/>
      </w:r>
      <w:r>
        <w:instrText xml:space="preserve"> PAGEREF _Toc175586922 \h </w:instrText>
      </w:r>
      <w:r>
        <w:fldChar w:fldCharType="separate"/>
      </w:r>
      <w:r>
        <w:t>193</w:t>
      </w:r>
      <w:r>
        <w:fldChar w:fldCharType="end"/>
      </w:r>
    </w:p>
    <w:p w14:paraId="385A40FA" w14:textId="19B8FD4E" w:rsidR="005762C2" w:rsidRDefault="005762C2">
      <w:pPr>
        <w:pStyle w:val="TOC4"/>
        <w:rPr>
          <w:rFonts w:asciiTheme="minorHAnsi" w:hAnsiTheme="minorHAnsi" w:cstheme="minorBidi"/>
          <w:kern w:val="2"/>
          <w:sz w:val="24"/>
          <w:szCs w:val="24"/>
          <w14:ligatures w14:val="standardContextual"/>
        </w:rPr>
      </w:pPr>
      <w:r>
        <w:t>9.2.2.31</w:t>
      </w:r>
      <w:r>
        <w:rPr>
          <w:rFonts w:asciiTheme="minorHAnsi" w:hAnsiTheme="minorHAnsi" w:cstheme="minorBidi"/>
          <w:kern w:val="2"/>
          <w:sz w:val="24"/>
          <w:szCs w:val="24"/>
          <w14:ligatures w14:val="standardContextual"/>
        </w:rPr>
        <w:tab/>
      </w:r>
      <w:r>
        <w:t>Data Traffic Resources</w:t>
      </w:r>
      <w:r>
        <w:tab/>
      </w:r>
      <w:r>
        <w:fldChar w:fldCharType="begin" w:fldLock="1"/>
      </w:r>
      <w:r>
        <w:instrText xml:space="preserve"> PAGEREF _Toc175586923 \h </w:instrText>
      </w:r>
      <w:r>
        <w:fldChar w:fldCharType="separate"/>
      </w:r>
      <w:r>
        <w:t>194</w:t>
      </w:r>
      <w:r>
        <w:fldChar w:fldCharType="end"/>
      </w:r>
    </w:p>
    <w:p w14:paraId="797B7B00" w14:textId="7191689E" w:rsidR="005762C2" w:rsidRDefault="005762C2">
      <w:pPr>
        <w:pStyle w:val="TOC4"/>
        <w:rPr>
          <w:rFonts w:asciiTheme="minorHAnsi" w:hAnsiTheme="minorHAnsi" w:cstheme="minorBidi"/>
          <w:kern w:val="2"/>
          <w:sz w:val="24"/>
          <w:szCs w:val="24"/>
          <w14:ligatures w14:val="standardContextual"/>
        </w:rPr>
      </w:pPr>
      <w:r>
        <w:t>9.2.2.32</w:t>
      </w:r>
      <w:r>
        <w:rPr>
          <w:rFonts w:asciiTheme="minorHAnsi" w:hAnsiTheme="minorHAnsi" w:cstheme="minorBidi"/>
          <w:kern w:val="2"/>
          <w:sz w:val="24"/>
          <w:szCs w:val="24"/>
          <w14:ligatures w14:val="standardContextual"/>
        </w:rPr>
        <w:tab/>
      </w:r>
      <w:r>
        <w:t>Reserved Subframe Pattern</w:t>
      </w:r>
      <w:r>
        <w:tab/>
      </w:r>
      <w:r>
        <w:fldChar w:fldCharType="begin" w:fldLock="1"/>
      </w:r>
      <w:r>
        <w:instrText xml:space="preserve"> PAGEREF _Toc175586924 \h </w:instrText>
      </w:r>
      <w:r>
        <w:fldChar w:fldCharType="separate"/>
      </w:r>
      <w:r>
        <w:t>194</w:t>
      </w:r>
      <w:r>
        <w:fldChar w:fldCharType="end"/>
      </w:r>
    </w:p>
    <w:p w14:paraId="112ABA72" w14:textId="17E2EDCB" w:rsidR="005762C2" w:rsidRDefault="005762C2">
      <w:pPr>
        <w:pStyle w:val="TOC4"/>
        <w:rPr>
          <w:rFonts w:asciiTheme="minorHAnsi" w:hAnsiTheme="minorHAnsi" w:cstheme="minorBidi"/>
          <w:kern w:val="2"/>
          <w:sz w:val="24"/>
          <w:szCs w:val="24"/>
          <w14:ligatures w14:val="standardContextual"/>
        </w:rPr>
      </w:pPr>
      <w:r>
        <w:t>9.2.2.33</w:t>
      </w:r>
      <w:r>
        <w:rPr>
          <w:rFonts w:asciiTheme="minorHAnsi" w:hAnsiTheme="minorHAnsi" w:cstheme="minorBidi"/>
          <w:kern w:val="2"/>
          <w:sz w:val="24"/>
          <w:szCs w:val="24"/>
          <w14:ligatures w14:val="standardContextual"/>
        </w:rPr>
        <w:tab/>
      </w:r>
      <w:r>
        <w:t xml:space="preserve"> MR-DC Resource Coordination Information</w:t>
      </w:r>
      <w:r>
        <w:tab/>
      </w:r>
      <w:r>
        <w:fldChar w:fldCharType="begin" w:fldLock="1"/>
      </w:r>
      <w:r>
        <w:instrText xml:space="preserve"> PAGEREF _Toc175586925 \h </w:instrText>
      </w:r>
      <w:r>
        <w:fldChar w:fldCharType="separate"/>
      </w:r>
      <w:r>
        <w:t>195</w:t>
      </w:r>
      <w:r>
        <w:fldChar w:fldCharType="end"/>
      </w:r>
    </w:p>
    <w:p w14:paraId="2F3F5C3D" w14:textId="35C94ED1" w:rsidR="005762C2" w:rsidRDefault="005762C2">
      <w:pPr>
        <w:pStyle w:val="TOC4"/>
        <w:rPr>
          <w:rFonts w:asciiTheme="minorHAnsi" w:hAnsiTheme="minorHAnsi" w:cstheme="minorBidi"/>
          <w:kern w:val="2"/>
          <w:sz w:val="24"/>
          <w:szCs w:val="24"/>
          <w14:ligatures w14:val="standardContextual"/>
        </w:rPr>
      </w:pPr>
      <w:r>
        <w:t>9.2.2.34</w:t>
      </w:r>
      <w:r>
        <w:rPr>
          <w:rFonts w:asciiTheme="minorHAnsi" w:hAnsiTheme="minorHAnsi" w:cstheme="minorBidi"/>
          <w:kern w:val="2"/>
          <w:sz w:val="24"/>
          <w:szCs w:val="24"/>
          <w14:ligatures w14:val="standardContextual"/>
        </w:rPr>
        <w:tab/>
      </w:r>
      <w:r>
        <w:t>E-UTRA Resource Coordination Information</w:t>
      </w:r>
      <w:r>
        <w:tab/>
      </w:r>
      <w:r>
        <w:fldChar w:fldCharType="begin" w:fldLock="1"/>
      </w:r>
      <w:r>
        <w:instrText xml:space="preserve"> PAGEREF _Toc175586926 \h </w:instrText>
      </w:r>
      <w:r>
        <w:fldChar w:fldCharType="separate"/>
      </w:r>
      <w:r>
        <w:t>195</w:t>
      </w:r>
      <w:r>
        <w:fldChar w:fldCharType="end"/>
      </w:r>
    </w:p>
    <w:p w14:paraId="2CC26C2C" w14:textId="13FAC8FD" w:rsidR="005762C2" w:rsidRDefault="005762C2">
      <w:pPr>
        <w:pStyle w:val="TOC4"/>
        <w:rPr>
          <w:rFonts w:asciiTheme="minorHAnsi" w:hAnsiTheme="minorHAnsi" w:cstheme="minorBidi"/>
          <w:kern w:val="2"/>
          <w:sz w:val="24"/>
          <w:szCs w:val="24"/>
          <w14:ligatures w14:val="standardContextual"/>
        </w:rPr>
      </w:pPr>
      <w:r>
        <w:t>9.2.2.35</w:t>
      </w:r>
      <w:r>
        <w:rPr>
          <w:rFonts w:asciiTheme="minorHAnsi" w:hAnsiTheme="minorHAnsi" w:cstheme="minorBidi"/>
          <w:kern w:val="2"/>
          <w:sz w:val="24"/>
          <w:szCs w:val="24"/>
          <w14:ligatures w14:val="standardContextual"/>
        </w:rPr>
        <w:tab/>
      </w:r>
      <w:r>
        <w:t>NR Resource Coordination Information</w:t>
      </w:r>
      <w:r>
        <w:tab/>
      </w:r>
      <w:r>
        <w:fldChar w:fldCharType="begin" w:fldLock="1"/>
      </w:r>
      <w:r>
        <w:instrText xml:space="preserve"> PAGEREF _Toc175586927 \h </w:instrText>
      </w:r>
      <w:r>
        <w:fldChar w:fldCharType="separate"/>
      </w:r>
      <w:r>
        <w:t>197</w:t>
      </w:r>
      <w:r>
        <w:fldChar w:fldCharType="end"/>
      </w:r>
    </w:p>
    <w:p w14:paraId="39BCAFEC" w14:textId="57693BA8" w:rsidR="005762C2" w:rsidRDefault="005762C2">
      <w:pPr>
        <w:pStyle w:val="TOC4"/>
        <w:rPr>
          <w:rFonts w:asciiTheme="minorHAnsi" w:hAnsiTheme="minorHAnsi" w:cstheme="minorBidi"/>
          <w:kern w:val="2"/>
          <w:sz w:val="24"/>
          <w:szCs w:val="24"/>
          <w14:ligatures w14:val="standardContextual"/>
        </w:rPr>
      </w:pPr>
      <w:r>
        <w:t>9.2.2.36</w:t>
      </w:r>
      <w:r>
        <w:rPr>
          <w:rFonts w:asciiTheme="minorHAnsi" w:hAnsiTheme="minorHAnsi" w:cstheme="minorBidi"/>
          <w:kern w:val="2"/>
          <w:sz w:val="24"/>
          <w:szCs w:val="24"/>
          <w14:ligatures w14:val="standardContextual"/>
        </w:rPr>
        <w:tab/>
      </w:r>
      <w:r>
        <w:t>E-UTRA Coordination Assistance Information</w:t>
      </w:r>
      <w:r>
        <w:tab/>
      </w:r>
      <w:r>
        <w:fldChar w:fldCharType="begin" w:fldLock="1"/>
      </w:r>
      <w:r>
        <w:instrText xml:space="preserve"> PAGEREF _Toc175586928 \h </w:instrText>
      </w:r>
      <w:r>
        <w:fldChar w:fldCharType="separate"/>
      </w:r>
      <w:r>
        <w:t>198</w:t>
      </w:r>
      <w:r>
        <w:fldChar w:fldCharType="end"/>
      </w:r>
    </w:p>
    <w:p w14:paraId="16B5C5B5" w14:textId="46FE684E" w:rsidR="005762C2" w:rsidRDefault="005762C2">
      <w:pPr>
        <w:pStyle w:val="TOC4"/>
        <w:rPr>
          <w:rFonts w:asciiTheme="minorHAnsi" w:hAnsiTheme="minorHAnsi" w:cstheme="minorBidi"/>
          <w:kern w:val="2"/>
          <w:sz w:val="24"/>
          <w:szCs w:val="24"/>
          <w14:ligatures w14:val="standardContextual"/>
        </w:rPr>
      </w:pPr>
      <w:r>
        <w:t>9.2.2.37</w:t>
      </w:r>
      <w:r>
        <w:rPr>
          <w:rFonts w:asciiTheme="minorHAnsi" w:hAnsiTheme="minorHAnsi" w:cstheme="minorBidi"/>
          <w:kern w:val="2"/>
          <w:sz w:val="24"/>
          <w:szCs w:val="24"/>
          <w14:ligatures w14:val="standardContextual"/>
        </w:rPr>
        <w:tab/>
      </w:r>
      <w:r>
        <w:t>NR Coordination Assistance Information</w:t>
      </w:r>
      <w:r>
        <w:tab/>
      </w:r>
      <w:r>
        <w:fldChar w:fldCharType="begin" w:fldLock="1"/>
      </w:r>
      <w:r>
        <w:instrText xml:space="preserve"> PAGEREF _Toc175586929 \h </w:instrText>
      </w:r>
      <w:r>
        <w:fldChar w:fldCharType="separate"/>
      </w:r>
      <w:r>
        <w:t>198</w:t>
      </w:r>
      <w:r>
        <w:fldChar w:fldCharType="end"/>
      </w:r>
    </w:p>
    <w:p w14:paraId="566E637B" w14:textId="67681CA5" w:rsidR="005762C2" w:rsidRDefault="005762C2">
      <w:pPr>
        <w:pStyle w:val="TOC4"/>
        <w:rPr>
          <w:rFonts w:asciiTheme="minorHAnsi" w:hAnsiTheme="minorHAnsi" w:cstheme="minorBidi"/>
          <w:kern w:val="2"/>
          <w:sz w:val="24"/>
          <w:szCs w:val="24"/>
          <w14:ligatures w14:val="standardContextual"/>
        </w:rPr>
      </w:pPr>
      <w:r w:rsidRPr="0044040E">
        <w:rPr>
          <w:rFonts w:eastAsia="SimSun"/>
        </w:rPr>
        <w:t>9.2.2.38</w:t>
      </w:r>
      <w:r>
        <w:rPr>
          <w:rFonts w:asciiTheme="minorHAnsi" w:hAnsiTheme="minorHAnsi" w:cstheme="minorBidi"/>
          <w:kern w:val="2"/>
          <w:sz w:val="24"/>
          <w:szCs w:val="24"/>
          <w14:ligatures w14:val="standardContextual"/>
        </w:rPr>
        <w:tab/>
      </w:r>
      <w:r w:rsidRPr="0044040E">
        <w:rPr>
          <w:rFonts w:eastAsia="SimSun"/>
        </w:rPr>
        <w:t>NE-DC TDM Pattern</w:t>
      </w:r>
      <w:r>
        <w:tab/>
      </w:r>
      <w:r>
        <w:fldChar w:fldCharType="begin" w:fldLock="1"/>
      </w:r>
      <w:r>
        <w:instrText xml:space="preserve"> PAGEREF _Toc175586930 \h </w:instrText>
      </w:r>
      <w:r>
        <w:fldChar w:fldCharType="separate"/>
      </w:r>
      <w:r>
        <w:t>198</w:t>
      </w:r>
      <w:r>
        <w:fldChar w:fldCharType="end"/>
      </w:r>
    </w:p>
    <w:p w14:paraId="63EB3E66" w14:textId="7372C30C" w:rsidR="005762C2" w:rsidRDefault="005762C2">
      <w:pPr>
        <w:pStyle w:val="TOC4"/>
        <w:rPr>
          <w:rFonts w:asciiTheme="minorHAnsi" w:hAnsiTheme="minorHAnsi" w:cstheme="minorBidi"/>
          <w:kern w:val="2"/>
          <w:sz w:val="24"/>
          <w:szCs w:val="24"/>
          <w14:ligatures w14:val="standardContextual"/>
        </w:rPr>
      </w:pPr>
      <w:r>
        <w:t>9.2.2.39</w:t>
      </w:r>
      <w:r>
        <w:rPr>
          <w:rFonts w:asciiTheme="minorHAnsi" w:hAnsiTheme="minorHAnsi" w:cstheme="minorBidi"/>
          <w:kern w:val="2"/>
          <w:sz w:val="24"/>
          <w:szCs w:val="24"/>
          <w14:ligatures w14:val="standardContextual"/>
        </w:rPr>
        <w:tab/>
      </w:r>
      <w:r>
        <w:t>Interface Instance Indication</w:t>
      </w:r>
      <w:r>
        <w:tab/>
      </w:r>
      <w:r>
        <w:fldChar w:fldCharType="begin" w:fldLock="1"/>
      </w:r>
      <w:r>
        <w:instrText xml:space="preserve"> PAGEREF _Toc175586931 \h </w:instrText>
      </w:r>
      <w:r>
        <w:fldChar w:fldCharType="separate"/>
      </w:r>
      <w:r>
        <w:t>198</w:t>
      </w:r>
      <w:r>
        <w:fldChar w:fldCharType="end"/>
      </w:r>
    </w:p>
    <w:p w14:paraId="52C5AB4A" w14:textId="6C02FA3F" w:rsidR="005762C2" w:rsidRDefault="005762C2">
      <w:pPr>
        <w:pStyle w:val="TOC4"/>
        <w:rPr>
          <w:rFonts w:asciiTheme="minorHAnsi" w:hAnsiTheme="minorHAnsi" w:cstheme="minorBidi"/>
          <w:kern w:val="2"/>
          <w:sz w:val="24"/>
          <w:szCs w:val="24"/>
          <w14:ligatures w14:val="standardContextual"/>
        </w:rPr>
      </w:pPr>
      <w:r w:rsidRPr="0044040E">
        <w:rPr>
          <w:rFonts w:eastAsia="Batang"/>
        </w:rPr>
        <w:t>9.2.2.39a</w:t>
      </w:r>
      <w:r>
        <w:rPr>
          <w:rFonts w:asciiTheme="minorHAnsi" w:hAnsiTheme="minorHAnsi" w:cstheme="minorBidi"/>
          <w:kern w:val="2"/>
          <w:sz w:val="24"/>
          <w:szCs w:val="24"/>
          <w14:ligatures w14:val="standardContextual"/>
        </w:rPr>
        <w:tab/>
      </w:r>
      <w:r w:rsidRPr="0044040E">
        <w:rPr>
          <w:rFonts w:eastAsia="Batang"/>
        </w:rPr>
        <w:t>Configured TAC Indication</w:t>
      </w:r>
      <w:r>
        <w:tab/>
      </w:r>
      <w:r>
        <w:fldChar w:fldCharType="begin" w:fldLock="1"/>
      </w:r>
      <w:r>
        <w:instrText xml:space="preserve"> PAGEREF _Toc175586932 \h </w:instrText>
      </w:r>
      <w:r>
        <w:fldChar w:fldCharType="separate"/>
      </w:r>
      <w:r>
        <w:t>199</w:t>
      </w:r>
      <w:r>
        <w:fldChar w:fldCharType="end"/>
      </w:r>
    </w:p>
    <w:p w14:paraId="044926BB" w14:textId="10F65ABA" w:rsidR="005762C2" w:rsidRDefault="005762C2">
      <w:pPr>
        <w:pStyle w:val="TOC4"/>
        <w:rPr>
          <w:rFonts w:asciiTheme="minorHAnsi" w:hAnsiTheme="minorHAnsi" w:cstheme="minorBidi"/>
          <w:kern w:val="2"/>
          <w:sz w:val="24"/>
          <w:szCs w:val="24"/>
          <w14:ligatures w14:val="standardContextual"/>
        </w:rPr>
      </w:pPr>
      <w:r w:rsidRPr="0044040E">
        <w:rPr>
          <w:rFonts w:eastAsia="Batang"/>
        </w:rPr>
        <w:t>9.2.2.40</w:t>
      </w:r>
      <w:r>
        <w:rPr>
          <w:rFonts w:asciiTheme="minorHAnsi" w:hAnsiTheme="minorHAnsi" w:cstheme="minorBidi"/>
          <w:kern w:val="2"/>
          <w:sz w:val="24"/>
          <w:szCs w:val="24"/>
          <w14:ligatures w14:val="standardContextual"/>
        </w:rPr>
        <w:tab/>
      </w:r>
      <w:r w:rsidRPr="0044040E">
        <w:rPr>
          <w:rFonts w:eastAsia="SimSun"/>
        </w:rPr>
        <w:t>Intended TDD DL-UL Configuration NR</w:t>
      </w:r>
      <w:r>
        <w:tab/>
      </w:r>
      <w:r>
        <w:fldChar w:fldCharType="begin" w:fldLock="1"/>
      </w:r>
      <w:r>
        <w:instrText xml:space="preserve"> PAGEREF _Toc175586933 \h </w:instrText>
      </w:r>
      <w:r>
        <w:fldChar w:fldCharType="separate"/>
      </w:r>
      <w:r>
        <w:t>199</w:t>
      </w:r>
      <w:r>
        <w:fldChar w:fldCharType="end"/>
      </w:r>
    </w:p>
    <w:p w14:paraId="055F762E" w14:textId="391707F6" w:rsidR="005762C2" w:rsidRDefault="005762C2">
      <w:pPr>
        <w:pStyle w:val="TOC4"/>
        <w:rPr>
          <w:rFonts w:asciiTheme="minorHAnsi" w:hAnsiTheme="minorHAnsi" w:cstheme="minorBidi"/>
          <w:kern w:val="2"/>
          <w:sz w:val="24"/>
          <w:szCs w:val="24"/>
          <w14:ligatures w14:val="standardContextual"/>
        </w:rPr>
      </w:pPr>
      <w:r>
        <w:rPr>
          <w:lang w:eastAsia="zh-CN"/>
        </w:rPr>
        <w:t>9.2.2.41</w:t>
      </w:r>
      <w:r>
        <w:rPr>
          <w:rFonts w:asciiTheme="minorHAnsi" w:hAnsiTheme="minorHAnsi" w:cstheme="minorBidi"/>
          <w:kern w:val="2"/>
          <w:sz w:val="24"/>
          <w:szCs w:val="24"/>
          <w14:ligatures w14:val="standardContextual"/>
        </w:rPr>
        <w:tab/>
      </w:r>
      <w:r>
        <w:t>Cell and Capacity Assistance Information NR</w:t>
      </w:r>
      <w:r>
        <w:tab/>
      </w:r>
      <w:r>
        <w:fldChar w:fldCharType="begin" w:fldLock="1"/>
      </w:r>
      <w:r>
        <w:instrText xml:space="preserve"> PAGEREF _Toc175586934 \h </w:instrText>
      </w:r>
      <w:r>
        <w:fldChar w:fldCharType="separate"/>
      </w:r>
      <w:r>
        <w:t>200</w:t>
      </w:r>
      <w:r>
        <w:fldChar w:fldCharType="end"/>
      </w:r>
    </w:p>
    <w:p w14:paraId="3A457690" w14:textId="131D07BA" w:rsidR="005762C2" w:rsidRDefault="005762C2">
      <w:pPr>
        <w:pStyle w:val="TOC4"/>
        <w:rPr>
          <w:rFonts w:asciiTheme="minorHAnsi" w:hAnsiTheme="minorHAnsi" w:cstheme="minorBidi"/>
          <w:kern w:val="2"/>
          <w:sz w:val="24"/>
          <w:szCs w:val="24"/>
          <w14:ligatures w14:val="standardContextual"/>
        </w:rPr>
      </w:pPr>
      <w:r>
        <w:rPr>
          <w:lang w:eastAsia="zh-CN"/>
        </w:rPr>
        <w:t>9.2.2.42</w:t>
      </w:r>
      <w:r>
        <w:rPr>
          <w:rFonts w:asciiTheme="minorHAnsi" w:hAnsiTheme="minorHAnsi" w:cstheme="minorBidi"/>
          <w:kern w:val="2"/>
          <w:sz w:val="24"/>
          <w:szCs w:val="24"/>
          <w14:ligatures w14:val="standardContextual"/>
        </w:rPr>
        <w:tab/>
      </w:r>
      <w:r>
        <w:t>Cell and Capacity Assistance Information E-UTRA</w:t>
      </w:r>
      <w:r>
        <w:tab/>
      </w:r>
      <w:r>
        <w:fldChar w:fldCharType="begin" w:fldLock="1"/>
      </w:r>
      <w:r>
        <w:instrText xml:space="preserve"> PAGEREF _Toc175586935 \h </w:instrText>
      </w:r>
      <w:r>
        <w:fldChar w:fldCharType="separate"/>
      </w:r>
      <w:r>
        <w:t>200</w:t>
      </w:r>
      <w:r>
        <w:fldChar w:fldCharType="end"/>
      </w:r>
    </w:p>
    <w:p w14:paraId="15E24077" w14:textId="083FBA6F" w:rsidR="005762C2" w:rsidRDefault="005762C2">
      <w:pPr>
        <w:pStyle w:val="TOC4"/>
        <w:rPr>
          <w:rFonts w:asciiTheme="minorHAnsi" w:hAnsiTheme="minorHAnsi" w:cstheme="minorBidi"/>
          <w:kern w:val="2"/>
          <w:sz w:val="24"/>
          <w:szCs w:val="24"/>
          <w14:ligatures w14:val="standardContextual"/>
        </w:rPr>
      </w:pPr>
      <w:r>
        <w:rPr>
          <w:lang w:eastAsia="zh-CN"/>
        </w:rPr>
        <w:t>9.2.2.43</w:t>
      </w:r>
      <w:r>
        <w:rPr>
          <w:rFonts w:asciiTheme="minorHAnsi" w:hAnsiTheme="minorHAnsi" w:cstheme="minorBidi"/>
          <w:kern w:val="2"/>
          <w:sz w:val="24"/>
          <w:szCs w:val="24"/>
          <w14:ligatures w14:val="standardContextual"/>
        </w:rPr>
        <w:tab/>
      </w:r>
      <w:r>
        <w:t>Cell Assistance Information E-UTRA</w:t>
      </w:r>
      <w:r>
        <w:tab/>
      </w:r>
      <w:r>
        <w:fldChar w:fldCharType="begin" w:fldLock="1"/>
      </w:r>
      <w:r>
        <w:instrText xml:space="preserve"> PAGEREF _Toc175586936 \h </w:instrText>
      </w:r>
      <w:r>
        <w:fldChar w:fldCharType="separate"/>
      </w:r>
      <w:r>
        <w:t>200</w:t>
      </w:r>
      <w:r>
        <w:fldChar w:fldCharType="end"/>
      </w:r>
    </w:p>
    <w:p w14:paraId="23CFDA04" w14:textId="727ADB66" w:rsidR="005762C2" w:rsidRDefault="005762C2">
      <w:pPr>
        <w:pStyle w:val="TOC4"/>
        <w:rPr>
          <w:rFonts w:asciiTheme="minorHAnsi" w:hAnsiTheme="minorHAnsi" w:cstheme="minorBidi"/>
          <w:kern w:val="2"/>
          <w:sz w:val="24"/>
          <w:szCs w:val="24"/>
          <w14:ligatures w14:val="standardContextual"/>
        </w:rPr>
      </w:pPr>
      <w:r>
        <w:rPr>
          <w:lang w:eastAsia="zh-CN"/>
        </w:rPr>
        <w:t>9.2.2.44</w:t>
      </w:r>
      <w:r>
        <w:rPr>
          <w:rFonts w:asciiTheme="minorHAnsi" w:hAnsiTheme="minorHAnsi" w:cstheme="minorBidi"/>
          <w:kern w:val="2"/>
          <w:sz w:val="24"/>
          <w:szCs w:val="24"/>
          <w14:ligatures w14:val="standardContextual"/>
        </w:rPr>
        <w:tab/>
      </w:r>
      <w:r>
        <w:rPr>
          <w:lang w:eastAsia="zh-CN"/>
        </w:rPr>
        <w:t>Maximum Cell List Size</w:t>
      </w:r>
      <w:r>
        <w:tab/>
      </w:r>
      <w:r>
        <w:fldChar w:fldCharType="begin" w:fldLock="1"/>
      </w:r>
      <w:r>
        <w:instrText xml:space="preserve"> PAGEREF _Toc175586937 \h </w:instrText>
      </w:r>
      <w:r>
        <w:fldChar w:fldCharType="separate"/>
      </w:r>
      <w:r>
        <w:t>200</w:t>
      </w:r>
      <w:r>
        <w:fldChar w:fldCharType="end"/>
      </w:r>
    </w:p>
    <w:p w14:paraId="77EB9B8C" w14:textId="78B8317B" w:rsidR="005762C2" w:rsidRDefault="005762C2">
      <w:pPr>
        <w:pStyle w:val="TOC4"/>
        <w:rPr>
          <w:rFonts w:asciiTheme="minorHAnsi" w:hAnsiTheme="minorHAnsi" w:cstheme="minorBidi"/>
          <w:kern w:val="2"/>
          <w:sz w:val="24"/>
          <w:szCs w:val="24"/>
          <w14:ligatures w14:val="standardContextual"/>
        </w:rPr>
      </w:pPr>
      <w:r>
        <w:rPr>
          <w:lang w:eastAsia="zh-CN"/>
        </w:rPr>
        <w:t>9.2.2.45</w:t>
      </w:r>
      <w:r>
        <w:rPr>
          <w:rFonts w:asciiTheme="minorHAnsi" w:hAnsiTheme="minorHAnsi" w:cstheme="minorBidi"/>
          <w:kern w:val="2"/>
          <w:sz w:val="24"/>
          <w:szCs w:val="24"/>
          <w14:ligatures w14:val="standardContextual"/>
        </w:rPr>
        <w:tab/>
      </w:r>
      <w:r>
        <w:rPr>
          <w:lang w:eastAsia="zh-CN"/>
        </w:rPr>
        <w:t>Message Oversize Notification</w:t>
      </w:r>
      <w:r>
        <w:tab/>
      </w:r>
      <w:r>
        <w:fldChar w:fldCharType="begin" w:fldLock="1"/>
      </w:r>
      <w:r>
        <w:instrText xml:space="preserve"> PAGEREF _Toc175586938 \h </w:instrText>
      </w:r>
      <w:r>
        <w:fldChar w:fldCharType="separate"/>
      </w:r>
      <w:r>
        <w:t>201</w:t>
      </w:r>
      <w:r>
        <w:fldChar w:fldCharType="end"/>
      </w:r>
    </w:p>
    <w:p w14:paraId="24BB50BB" w14:textId="3FADFE1C" w:rsidR="005762C2" w:rsidRDefault="005762C2">
      <w:pPr>
        <w:pStyle w:val="TOC4"/>
        <w:rPr>
          <w:rFonts w:asciiTheme="minorHAnsi" w:hAnsiTheme="minorHAnsi" w:cstheme="minorBidi"/>
          <w:kern w:val="2"/>
          <w:sz w:val="24"/>
          <w:szCs w:val="24"/>
          <w14:ligatures w14:val="standardContextual"/>
        </w:rPr>
      </w:pPr>
      <w:r>
        <w:rPr>
          <w:lang w:eastAsia="zh-CN"/>
        </w:rPr>
        <w:t>9.2.2.46</w:t>
      </w:r>
      <w:r>
        <w:rPr>
          <w:rFonts w:asciiTheme="minorHAnsi" w:hAnsiTheme="minorHAnsi" w:cstheme="minorBidi"/>
          <w:kern w:val="2"/>
          <w:sz w:val="24"/>
          <w:szCs w:val="24"/>
          <w14:ligatures w14:val="standardContextual"/>
        </w:rPr>
        <w:tab/>
      </w:r>
      <w:r>
        <w:t>Partial List Indicator</w:t>
      </w:r>
      <w:r>
        <w:tab/>
      </w:r>
      <w:r>
        <w:fldChar w:fldCharType="begin" w:fldLock="1"/>
      </w:r>
      <w:r>
        <w:instrText xml:space="preserve"> PAGEREF _Toc175586939 \h </w:instrText>
      </w:r>
      <w:r>
        <w:fldChar w:fldCharType="separate"/>
      </w:r>
      <w:r>
        <w:t>201</w:t>
      </w:r>
      <w:r>
        <w:fldChar w:fldCharType="end"/>
      </w:r>
    </w:p>
    <w:p w14:paraId="4114EDF9" w14:textId="78DD600B" w:rsidR="005762C2" w:rsidRDefault="005762C2">
      <w:pPr>
        <w:pStyle w:val="TOC4"/>
        <w:rPr>
          <w:rFonts w:asciiTheme="minorHAnsi" w:hAnsiTheme="minorHAnsi" w:cstheme="minorBidi"/>
          <w:kern w:val="2"/>
          <w:sz w:val="24"/>
          <w:szCs w:val="24"/>
          <w14:ligatures w14:val="standardContextual"/>
        </w:rPr>
      </w:pPr>
      <w:r>
        <w:t xml:space="preserve">9.2.2.47 </w:t>
      </w:r>
      <w:r>
        <w:rPr>
          <w:rFonts w:asciiTheme="minorHAnsi" w:hAnsiTheme="minorHAnsi" w:cstheme="minorBidi"/>
          <w:kern w:val="2"/>
          <w:sz w:val="24"/>
          <w:szCs w:val="24"/>
          <w14:ligatures w14:val="standardContextual"/>
        </w:rPr>
        <w:tab/>
      </w:r>
      <w:r>
        <w:t>Offset of NB-IoT Channel Number to EARFCN</w:t>
      </w:r>
      <w:r>
        <w:tab/>
      </w:r>
      <w:r>
        <w:fldChar w:fldCharType="begin" w:fldLock="1"/>
      </w:r>
      <w:r>
        <w:instrText xml:space="preserve"> PAGEREF _Toc175586940 \h </w:instrText>
      </w:r>
      <w:r>
        <w:fldChar w:fldCharType="separate"/>
      </w:r>
      <w:r>
        <w:t>201</w:t>
      </w:r>
      <w:r>
        <w:fldChar w:fldCharType="end"/>
      </w:r>
    </w:p>
    <w:p w14:paraId="5AFA53B4" w14:textId="33C60DB3" w:rsidR="005762C2" w:rsidRDefault="005762C2">
      <w:pPr>
        <w:pStyle w:val="TOC4"/>
        <w:rPr>
          <w:rFonts w:asciiTheme="minorHAnsi" w:hAnsiTheme="minorHAnsi" w:cstheme="minorBidi"/>
          <w:kern w:val="2"/>
          <w:sz w:val="24"/>
          <w:szCs w:val="24"/>
          <w14:ligatures w14:val="standardContextual"/>
        </w:rPr>
      </w:pPr>
      <w:r>
        <w:t xml:space="preserve">9.2.2.48 </w:t>
      </w:r>
      <w:r>
        <w:rPr>
          <w:rFonts w:asciiTheme="minorHAnsi" w:hAnsiTheme="minorHAnsi" w:cstheme="minorBidi"/>
          <w:kern w:val="2"/>
          <w:sz w:val="24"/>
          <w:szCs w:val="24"/>
          <w14:ligatures w14:val="standardContextual"/>
        </w:rPr>
        <w:tab/>
      </w:r>
      <w:r>
        <w:t>NB-IoT UL DL Alignment Offset</w:t>
      </w:r>
      <w:r>
        <w:tab/>
      </w:r>
      <w:r>
        <w:fldChar w:fldCharType="begin" w:fldLock="1"/>
      </w:r>
      <w:r>
        <w:instrText xml:space="preserve"> PAGEREF _Toc175586941 \h </w:instrText>
      </w:r>
      <w:r>
        <w:fldChar w:fldCharType="separate"/>
      </w:r>
      <w:r>
        <w:t>201</w:t>
      </w:r>
      <w:r>
        <w:fldChar w:fldCharType="end"/>
      </w:r>
    </w:p>
    <w:p w14:paraId="506A0FF5" w14:textId="1571D4AB" w:rsidR="005762C2" w:rsidRDefault="005762C2">
      <w:pPr>
        <w:pStyle w:val="TOC4"/>
        <w:rPr>
          <w:rFonts w:asciiTheme="minorHAnsi" w:hAnsiTheme="minorHAnsi" w:cstheme="minorBidi"/>
          <w:kern w:val="2"/>
          <w:sz w:val="24"/>
          <w:szCs w:val="24"/>
          <w14:ligatures w14:val="standardContextual"/>
        </w:rPr>
      </w:pPr>
      <w:r>
        <w:t>9.2.2.49</w:t>
      </w:r>
      <w:r>
        <w:rPr>
          <w:rFonts w:asciiTheme="minorHAnsi" w:hAnsiTheme="minorHAnsi" w:cstheme="minorBidi"/>
          <w:kern w:val="2"/>
          <w:sz w:val="24"/>
          <w:szCs w:val="24"/>
          <w14:ligatures w14:val="standardContextual"/>
        </w:rPr>
        <w:tab/>
      </w:r>
      <w:r>
        <w:t>TNL Capacity Indicator</w:t>
      </w:r>
      <w:r>
        <w:tab/>
      </w:r>
      <w:r>
        <w:fldChar w:fldCharType="begin" w:fldLock="1"/>
      </w:r>
      <w:r>
        <w:instrText xml:space="preserve"> PAGEREF _Toc175586942 \h </w:instrText>
      </w:r>
      <w:r>
        <w:fldChar w:fldCharType="separate"/>
      </w:r>
      <w:r>
        <w:t>201</w:t>
      </w:r>
      <w:r>
        <w:fldChar w:fldCharType="end"/>
      </w:r>
    </w:p>
    <w:p w14:paraId="0FF3159B" w14:textId="2E394C76" w:rsidR="005762C2" w:rsidRDefault="005762C2">
      <w:pPr>
        <w:pStyle w:val="TOC4"/>
        <w:rPr>
          <w:rFonts w:asciiTheme="minorHAnsi" w:hAnsiTheme="minorHAnsi" w:cstheme="minorBidi"/>
          <w:kern w:val="2"/>
          <w:sz w:val="24"/>
          <w:szCs w:val="24"/>
          <w14:ligatures w14:val="standardContextual"/>
        </w:rPr>
      </w:pPr>
      <w:r w:rsidRPr="00EB6886">
        <w:t>9.2.2.50</w:t>
      </w:r>
      <w:r>
        <w:rPr>
          <w:rFonts w:asciiTheme="minorHAnsi" w:hAnsiTheme="minorHAnsi" w:cstheme="minorBidi"/>
          <w:kern w:val="2"/>
          <w:sz w:val="24"/>
          <w:szCs w:val="24"/>
          <w14:ligatures w14:val="standardContextual"/>
        </w:rPr>
        <w:tab/>
      </w:r>
      <w:r w:rsidRPr="00EB6886">
        <w:t>Radio Resource Status</w:t>
      </w:r>
      <w:r>
        <w:tab/>
      </w:r>
      <w:r>
        <w:fldChar w:fldCharType="begin" w:fldLock="1"/>
      </w:r>
      <w:r>
        <w:instrText xml:space="preserve"> PAGEREF _Toc175586943 \h </w:instrText>
      </w:r>
      <w:r>
        <w:fldChar w:fldCharType="separate"/>
      </w:r>
      <w:r>
        <w:t>202</w:t>
      </w:r>
      <w:r>
        <w:fldChar w:fldCharType="end"/>
      </w:r>
    </w:p>
    <w:p w14:paraId="7B90887D" w14:textId="25B82C35" w:rsidR="005762C2" w:rsidRDefault="005762C2">
      <w:pPr>
        <w:pStyle w:val="TOC4"/>
        <w:rPr>
          <w:rFonts w:asciiTheme="minorHAnsi" w:hAnsiTheme="minorHAnsi" w:cstheme="minorBidi"/>
          <w:kern w:val="2"/>
          <w:sz w:val="24"/>
          <w:szCs w:val="24"/>
          <w14:ligatures w14:val="standardContextual"/>
        </w:rPr>
      </w:pPr>
      <w:r w:rsidRPr="00EB6886">
        <w:t>9.2.2.51</w:t>
      </w:r>
      <w:r>
        <w:rPr>
          <w:rFonts w:asciiTheme="minorHAnsi" w:hAnsiTheme="minorHAnsi" w:cstheme="minorBidi"/>
          <w:kern w:val="2"/>
          <w:sz w:val="24"/>
          <w:szCs w:val="24"/>
          <w14:ligatures w14:val="standardContextual"/>
        </w:rPr>
        <w:tab/>
      </w:r>
      <w:r w:rsidRPr="00EB6886">
        <w:t>Composite Available Capacity Group</w:t>
      </w:r>
      <w:r>
        <w:tab/>
      </w:r>
      <w:r>
        <w:fldChar w:fldCharType="begin" w:fldLock="1"/>
      </w:r>
      <w:r>
        <w:instrText xml:space="preserve"> PAGEREF _Toc175586944 \h </w:instrText>
      </w:r>
      <w:r>
        <w:fldChar w:fldCharType="separate"/>
      </w:r>
      <w:r>
        <w:t>203</w:t>
      </w:r>
      <w:r>
        <w:fldChar w:fldCharType="end"/>
      </w:r>
    </w:p>
    <w:p w14:paraId="72D1118D" w14:textId="419756C2" w:rsidR="005762C2" w:rsidRDefault="005762C2">
      <w:pPr>
        <w:pStyle w:val="TOC4"/>
        <w:rPr>
          <w:rFonts w:asciiTheme="minorHAnsi" w:hAnsiTheme="minorHAnsi" w:cstheme="minorBidi"/>
          <w:kern w:val="2"/>
          <w:sz w:val="24"/>
          <w:szCs w:val="24"/>
          <w14:ligatures w14:val="standardContextual"/>
        </w:rPr>
      </w:pPr>
      <w:r w:rsidRPr="00EB6886">
        <w:lastRenderedPageBreak/>
        <w:t>9.2.2.52</w:t>
      </w:r>
      <w:r>
        <w:rPr>
          <w:rFonts w:asciiTheme="minorHAnsi" w:hAnsiTheme="minorHAnsi" w:cstheme="minorBidi"/>
          <w:kern w:val="2"/>
          <w:sz w:val="24"/>
          <w:szCs w:val="24"/>
          <w14:ligatures w14:val="standardContextual"/>
        </w:rPr>
        <w:tab/>
      </w:r>
      <w:r w:rsidRPr="00EB6886">
        <w:t>Composite Available Capacity</w:t>
      </w:r>
      <w:r>
        <w:tab/>
      </w:r>
      <w:r>
        <w:fldChar w:fldCharType="begin" w:fldLock="1"/>
      </w:r>
      <w:r>
        <w:instrText xml:space="preserve"> PAGEREF _Toc175586945 \h </w:instrText>
      </w:r>
      <w:r>
        <w:fldChar w:fldCharType="separate"/>
      </w:r>
      <w:r>
        <w:t>203</w:t>
      </w:r>
      <w:r>
        <w:fldChar w:fldCharType="end"/>
      </w:r>
    </w:p>
    <w:p w14:paraId="599B4F06" w14:textId="5BE4C6A9" w:rsidR="005762C2" w:rsidRDefault="005762C2">
      <w:pPr>
        <w:pStyle w:val="TOC4"/>
        <w:rPr>
          <w:rFonts w:asciiTheme="minorHAnsi" w:hAnsiTheme="minorHAnsi" w:cstheme="minorBidi"/>
          <w:kern w:val="2"/>
          <w:sz w:val="24"/>
          <w:szCs w:val="24"/>
          <w14:ligatures w14:val="standardContextual"/>
        </w:rPr>
      </w:pPr>
      <w:r>
        <w:t>9.2.2.53</w:t>
      </w:r>
      <w:r>
        <w:rPr>
          <w:rFonts w:asciiTheme="minorHAnsi" w:hAnsiTheme="minorHAnsi" w:cstheme="minorBidi"/>
          <w:kern w:val="2"/>
          <w:sz w:val="24"/>
          <w:szCs w:val="24"/>
          <w14:ligatures w14:val="standardContextual"/>
        </w:rPr>
        <w:tab/>
      </w:r>
      <w:r>
        <w:t>Cell Capacity Class Value</w:t>
      </w:r>
      <w:r>
        <w:tab/>
      </w:r>
      <w:r>
        <w:fldChar w:fldCharType="begin" w:fldLock="1"/>
      </w:r>
      <w:r>
        <w:instrText xml:space="preserve"> PAGEREF _Toc175586946 \h </w:instrText>
      </w:r>
      <w:r>
        <w:fldChar w:fldCharType="separate"/>
      </w:r>
      <w:r>
        <w:t>203</w:t>
      </w:r>
      <w:r>
        <w:fldChar w:fldCharType="end"/>
      </w:r>
    </w:p>
    <w:p w14:paraId="36337C50" w14:textId="7A001DF3" w:rsidR="005762C2" w:rsidRDefault="005762C2">
      <w:pPr>
        <w:pStyle w:val="TOC4"/>
        <w:rPr>
          <w:rFonts w:asciiTheme="minorHAnsi" w:hAnsiTheme="minorHAnsi" w:cstheme="minorBidi"/>
          <w:kern w:val="2"/>
          <w:sz w:val="24"/>
          <w:szCs w:val="24"/>
          <w14:ligatures w14:val="standardContextual"/>
        </w:rPr>
      </w:pPr>
      <w:r>
        <w:t>9.2.2.54</w:t>
      </w:r>
      <w:r>
        <w:rPr>
          <w:rFonts w:asciiTheme="minorHAnsi" w:hAnsiTheme="minorHAnsi" w:cstheme="minorBidi"/>
          <w:kern w:val="2"/>
          <w:sz w:val="24"/>
          <w:szCs w:val="24"/>
          <w14:ligatures w14:val="standardContextual"/>
        </w:rPr>
        <w:tab/>
      </w:r>
      <w:r>
        <w:t>Capacity Value</w:t>
      </w:r>
      <w:r>
        <w:tab/>
      </w:r>
      <w:r>
        <w:fldChar w:fldCharType="begin" w:fldLock="1"/>
      </w:r>
      <w:r>
        <w:instrText xml:space="preserve"> PAGEREF _Toc175586947 \h </w:instrText>
      </w:r>
      <w:r>
        <w:fldChar w:fldCharType="separate"/>
      </w:r>
      <w:r>
        <w:t>203</w:t>
      </w:r>
      <w:r>
        <w:fldChar w:fldCharType="end"/>
      </w:r>
    </w:p>
    <w:p w14:paraId="7034C873" w14:textId="2134487E" w:rsidR="005762C2" w:rsidRDefault="005762C2">
      <w:pPr>
        <w:pStyle w:val="TOC4"/>
        <w:rPr>
          <w:rFonts w:asciiTheme="minorHAnsi" w:hAnsiTheme="minorHAnsi" w:cstheme="minorBidi"/>
          <w:kern w:val="2"/>
          <w:sz w:val="24"/>
          <w:szCs w:val="24"/>
          <w14:ligatures w14:val="standardContextual"/>
        </w:rPr>
      </w:pPr>
      <w:r>
        <w:t>9.2.2.55</w:t>
      </w:r>
      <w:r>
        <w:rPr>
          <w:rFonts w:asciiTheme="minorHAnsi" w:hAnsiTheme="minorHAnsi" w:cstheme="minorBidi"/>
          <w:kern w:val="2"/>
          <w:sz w:val="24"/>
          <w:szCs w:val="24"/>
          <w14:ligatures w14:val="standardContextual"/>
        </w:rPr>
        <w:tab/>
      </w:r>
      <w:r>
        <w:t>Slice Available Capacity</w:t>
      </w:r>
      <w:r>
        <w:tab/>
      </w:r>
      <w:r>
        <w:fldChar w:fldCharType="begin" w:fldLock="1"/>
      </w:r>
      <w:r>
        <w:instrText xml:space="preserve"> PAGEREF _Toc175586948 \h </w:instrText>
      </w:r>
      <w:r>
        <w:fldChar w:fldCharType="separate"/>
      </w:r>
      <w:r>
        <w:t>204</w:t>
      </w:r>
      <w:r>
        <w:fldChar w:fldCharType="end"/>
      </w:r>
    </w:p>
    <w:p w14:paraId="33FAD73E" w14:textId="26919D31" w:rsidR="005762C2" w:rsidRDefault="005762C2">
      <w:pPr>
        <w:pStyle w:val="TOC4"/>
        <w:rPr>
          <w:rFonts w:asciiTheme="minorHAnsi" w:hAnsiTheme="minorHAnsi" w:cstheme="minorBidi"/>
          <w:kern w:val="2"/>
          <w:sz w:val="24"/>
          <w:szCs w:val="24"/>
          <w14:ligatures w14:val="standardContextual"/>
        </w:rPr>
      </w:pPr>
      <w:r>
        <w:t>9.2.2.56</w:t>
      </w:r>
      <w:r>
        <w:rPr>
          <w:rFonts w:asciiTheme="minorHAnsi" w:hAnsiTheme="minorHAnsi" w:cstheme="minorBidi"/>
          <w:kern w:val="2"/>
          <w:sz w:val="24"/>
          <w:szCs w:val="24"/>
          <w14:ligatures w14:val="standardContextual"/>
        </w:rPr>
        <w:tab/>
      </w:r>
      <w:r>
        <w:t>RRC Connections</w:t>
      </w:r>
      <w:r>
        <w:tab/>
      </w:r>
      <w:r>
        <w:fldChar w:fldCharType="begin" w:fldLock="1"/>
      </w:r>
      <w:r>
        <w:instrText xml:space="preserve"> PAGEREF _Toc175586949 \h </w:instrText>
      </w:r>
      <w:r>
        <w:fldChar w:fldCharType="separate"/>
      </w:r>
      <w:r>
        <w:t>204</w:t>
      </w:r>
      <w:r>
        <w:fldChar w:fldCharType="end"/>
      </w:r>
    </w:p>
    <w:p w14:paraId="39203BEB" w14:textId="28249353" w:rsidR="005762C2" w:rsidRDefault="005762C2">
      <w:pPr>
        <w:pStyle w:val="TOC4"/>
        <w:rPr>
          <w:rFonts w:asciiTheme="minorHAnsi" w:hAnsiTheme="minorHAnsi" w:cstheme="minorBidi"/>
          <w:kern w:val="2"/>
          <w:sz w:val="24"/>
          <w:szCs w:val="24"/>
          <w14:ligatures w14:val="standardContextual"/>
        </w:rPr>
      </w:pPr>
      <w:r>
        <w:t>9.2.2.57</w:t>
      </w:r>
      <w:r>
        <w:rPr>
          <w:rFonts w:asciiTheme="minorHAnsi" w:hAnsiTheme="minorHAnsi" w:cstheme="minorBidi"/>
          <w:kern w:val="2"/>
          <w:sz w:val="24"/>
          <w:szCs w:val="24"/>
          <w14:ligatures w14:val="standardContextual"/>
        </w:rPr>
        <w:tab/>
      </w:r>
      <w:r>
        <w:t>Number of RRC Connections</w:t>
      </w:r>
      <w:r>
        <w:tab/>
      </w:r>
      <w:r>
        <w:fldChar w:fldCharType="begin" w:fldLock="1"/>
      </w:r>
      <w:r>
        <w:instrText xml:space="preserve"> PAGEREF _Toc175586950 \h </w:instrText>
      </w:r>
      <w:r>
        <w:fldChar w:fldCharType="separate"/>
      </w:r>
      <w:r>
        <w:t>205</w:t>
      </w:r>
      <w:r>
        <w:fldChar w:fldCharType="end"/>
      </w:r>
    </w:p>
    <w:p w14:paraId="24A76A68" w14:textId="6DA05BC5" w:rsidR="005762C2" w:rsidRDefault="005762C2">
      <w:pPr>
        <w:pStyle w:val="TOC4"/>
        <w:rPr>
          <w:rFonts w:asciiTheme="minorHAnsi" w:hAnsiTheme="minorHAnsi" w:cstheme="minorBidi"/>
          <w:kern w:val="2"/>
          <w:sz w:val="24"/>
          <w:szCs w:val="24"/>
          <w14:ligatures w14:val="standardContextual"/>
        </w:rPr>
      </w:pPr>
      <w:r>
        <w:t>9.2.2.58</w:t>
      </w:r>
      <w:r>
        <w:rPr>
          <w:rFonts w:asciiTheme="minorHAnsi" w:hAnsiTheme="minorHAnsi" w:cstheme="minorBidi"/>
          <w:kern w:val="2"/>
          <w:sz w:val="24"/>
          <w:szCs w:val="24"/>
          <w14:ligatures w14:val="standardContextual"/>
        </w:rPr>
        <w:tab/>
      </w:r>
      <w:r>
        <w:t>Available RRC Connection Capacity Value</w:t>
      </w:r>
      <w:r>
        <w:tab/>
      </w:r>
      <w:r>
        <w:fldChar w:fldCharType="begin" w:fldLock="1"/>
      </w:r>
      <w:r>
        <w:instrText xml:space="preserve"> PAGEREF _Toc175586951 \h </w:instrText>
      </w:r>
      <w:r>
        <w:fldChar w:fldCharType="separate"/>
      </w:r>
      <w:r>
        <w:t>205</w:t>
      </w:r>
      <w:r>
        <w:fldChar w:fldCharType="end"/>
      </w:r>
    </w:p>
    <w:p w14:paraId="45A9EEEC" w14:textId="2CCF0693" w:rsidR="005762C2" w:rsidRDefault="005762C2">
      <w:pPr>
        <w:pStyle w:val="TOC4"/>
        <w:rPr>
          <w:rFonts w:asciiTheme="minorHAnsi" w:hAnsiTheme="minorHAnsi" w:cstheme="minorBidi"/>
          <w:kern w:val="2"/>
          <w:sz w:val="24"/>
          <w:szCs w:val="24"/>
          <w14:ligatures w14:val="standardContextual"/>
        </w:rPr>
      </w:pPr>
      <w:r>
        <w:t>9.2.2.59</w:t>
      </w:r>
      <w:r>
        <w:rPr>
          <w:rFonts w:asciiTheme="minorHAnsi" w:hAnsiTheme="minorHAnsi" w:cstheme="minorBidi"/>
          <w:kern w:val="2"/>
          <w:sz w:val="24"/>
          <w:szCs w:val="24"/>
          <w14:ligatures w14:val="standardContextual"/>
        </w:rPr>
        <w:tab/>
      </w:r>
      <w:r>
        <w:t>UE RLF Report</w:t>
      </w:r>
      <w:r>
        <w:tab/>
      </w:r>
      <w:r>
        <w:fldChar w:fldCharType="begin" w:fldLock="1"/>
      </w:r>
      <w:r>
        <w:instrText xml:space="preserve"> PAGEREF _Toc175586952 \h </w:instrText>
      </w:r>
      <w:r>
        <w:fldChar w:fldCharType="separate"/>
      </w:r>
      <w:r>
        <w:t>205</w:t>
      </w:r>
      <w:r>
        <w:fldChar w:fldCharType="end"/>
      </w:r>
    </w:p>
    <w:p w14:paraId="233FB717" w14:textId="77EF3103" w:rsidR="005762C2" w:rsidRDefault="005762C2">
      <w:pPr>
        <w:pStyle w:val="TOC4"/>
        <w:rPr>
          <w:rFonts w:asciiTheme="minorHAnsi" w:hAnsiTheme="minorHAnsi" w:cstheme="minorBidi"/>
          <w:kern w:val="2"/>
          <w:sz w:val="24"/>
          <w:szCs w:val="24"/>
          <w14:ligatures w14:val="standardContextual"/>
        </w:rPr>
      </w:pPr>
      <w:r>
        <w:t>9.2.2.60</w:t>
      </w:r>
      <w:r>
        <w:rPr>
          <w:rFonts w:asciiTheme="minorHAnsi" w:hAnsiTheme="minorHAnsi" w:cstheme="minorBidi"/>
          <w:kern w:val="2"/>
          <w:sz w:val="24"/>
          <w:szCs w:val="24"/>
          <w14:ligatures w14:val="standardContextual"/>
        </w:rPr>
        <w:tab/>
      </w:r>
      <w:r>
        <w:t>Mobility Parameters Information</w:t>
      </w:r>
      <w:r>
        <w:tab/>
      </w:r>
      <w:r>
        <w:fldChar w:fldCharType="begin" w:fldLock="1"/>
      </w:r>
      <w:r>
        <w:instrText xml:space="preserve"> PAGEREF _Toc175586953 \h </w:instrText>
      </w:r>
      <w:r>
        <w:fldChar w:fldCharType="separate"/>
      </w:r>
      <w:r>
        <w:t>206</w:t>
      </w:r>
      <w:r>
        <w:fldChar w:fldCharType="end"/>
      </w:r>
    </w:p>
    <w:p w14:paraId="5E5FC1A6" w14:textId="32A619C9" w:rsidR="005762C2" w:rsidRDefault="005762C2">
      <w:pPr>
        <w:pStyle w:val="TOC4"/>
        <w:rPr>
          <w:rFonts w:asciiTheme="minorHAnsi" w:hAnsiTheme="minorHAnsi" w:cstheme="minorBidi"/>
          <w:kern w:val="2"/>
          <w:sz w:val="24"/>
          <w:szCs w:val="24"/>
          <w14:ligatures w14:val="standardContextual"/>
        </w:rPr>
      </w:pPr>
      <w:r>
        <w:t>9.2.2.61</w:t>
      </w:r>
      <w:r>
        <w:rPr>
          <w:rFonts w:asciiTheme="minorHAnsi" w:hAnsiTheme="minorHAnsi" w:cstheme="minorBidi"/>
          <w:kern w:val="2"/>
          <w:sz w:val="24"/>
          <w:szCs w:val="24"/>
          <w14:ligatures w14:val="standardContextual"/>
        </w:rPr>
        <w:tab/>
      </w:r>
      <w:r>
        <w:t>Mobility Parameters Modification Range</w:t>
      </w:r>
      <w:r>
        <w:tab/>
      </w:r>
      <w:r>
        <w:fldChar w:fldCharType="begin" w:fldLock="1"/>
      </w:r>
      <w:r>
        <w:instrText xml:space="preserve"> PAGEREF _Toc175586954 \h </w:instrText>
      </w:r>
      <w:r>
        <w:fldChar w:fldCharType="separate"/>
      </w:r>
      <w:r>
        <w:t>206</w:t>
      </w:r>
      <w:r>
        <w:fldChar w:fldCharType="end"/>
      </w:r>
    </w:p>
    <w:p w14:paraId="1A94E469" w14:textId="51AB1E14" w:rsidR="005762C2" w:rsidRDefault="005762C2">
      <w:pPr>
        <w:pStyle w:val="TOC4"/>
        <w:rPr>
          <w:rFonts w:asciiTheme="minorHAnsi" w:hAnsiTheme="minorHAnsi" w:cstheme="minorBidi"/>
          <w:kern w:val="2"/>
          <w:sz w:val="24"/>
          <w:szCs w:val="24"/>
          <w14:ligatures w14:val="standardContextual"/>
        </w:rPr>
      </w:pPr>
      <w:r>
        <w:t xml:space="preserve">9.2.2.62 </w:t>
      </w:r>
      <w:r>
        <w:rPr>
          <w:rFonts w:asciiTheme="minorHAnsi" w:hAnsiTheme="minorHAnsi" w:cstheme="minorBidi"/>
          <w:kern w:val="2"/>
          <w:sz w:val="24"/>
          <w:szCs w:val="24"/>
          <w14:ligatures w14:val="standardContextual"/>
        </w:rPr>
        <w:tab/>
      </w:r>
      <w:r>
        <w:t>Number of Active UEs</w:t>
      </w:r>
      <w:r>
        <w:tab/>
      </w:r>
      <w:r>
        <w:fldChar w:fldCharType="begin" w:fldLock="1"/>
      </w:r>
      <w:r>
        <w:instrText xml:space="preserve"> PAGEREF _Toc175586955 \h </w:instrText>
      </w:r>
      <w:r>
        <w:fldChar w:fldCharType="separate"/>
      </w:r>
      <w:r>
        <w:t>206</w:t>
      </w:r>
      <w:r>
        <w:fldChar w:fldCharType="end"/>
      </w:r>
    </w:p>
    <w:p w14:paraId="5D0B4139" w14:textId="071EBC62" w:rsidR="005762C2" w:rsidRDefault="005762C2">
      <w:pPr>
        <w:pStyle w:val="TOC4"/>
        <w:rPr>
          <w:rFonts w:asciiTheme="minorHAnsi" w:hAnsiTheme="minorHAnsi" w:cstheme="minorBidi"/>
          <w:kern w:val="2"/>
          <w:sz w:val="24"/>
          <w:szCs w:val="24"/>
          <w14:ligatures w14:val="standardContextual"/>
        </w:rPr>
      </w:pPr>
      <w:r>
        <w:t>9.2.2.63</w:t>
      </w:r>
      <w:r>
        <w:rPr>
          <w:rFonts w:asciiTheme="minorHAnsi" w:hAnsiTheme="minorHAnsi" w:cstheme="minorBidi"/>
          <w:kern w:val="2"/>
          <w:sz w:val="24"/>
          <w:szCs w:val="24"/>
          <w14:ligatures w14:val="standardContextual"/>
        </w:rPr>
        <w:tab/>
      </w:r>
      <w:r>
        <w:t>NR Carrier List</w:t>
      </w:r>
      <w:r>
        <w:tab/>
      </w:r>
      <w:r>
        <w:fldChar w:fldCharType="begin" w:fldLock="1"/>
      </w:r>
      <w:r>
        <w:instrText xml:space="preserve"> PAGEREF _Toc175586956 \h </w:instrText>
      </w:r>
      <w:r>
        <w:fldChar w:fldCharType="separate"/>
      </w:r>
      <w:r>
        <w:t>206</w:t>
      </w:r>
      <w:r>
        <w:fldChar w:fldCharType="end"/>
      </w:r>
    </w:p>
    <w:p w14:paraId="13D20093" w14:textId="07C72005" w:rsidR="005762C2" w:rsidRDefault="005762C2">
      <w:pPr>
        <w:pStyle w:val="TOC4"/>
        <w:rPr>
          <w:rFonts w:asciiTheme="minorHAnsi" w:hAnsiTheme="minorHAnsi" w:cstheme="minorBidi"/>
          <w:kern w:val="2"/>
          <w:sz w:val="24"/>
          <w:szCs w:val="24"/>
          <w14:ligatures w14:val="standardContextual"/>
        </w:rPr>
      </w:pPr>
      <w:r w:rsidRPr="00EB6886">
        <w:t>9.2.2.64</w:t>
      </w:r>
      <w:r>
        <w:rPr>
          <w:rFonts w:asciiTheme="minorHAnsi" w:hAnsiTheme="minorHAnsi" w:cstheme="minorBidi"/>
          <w:kern w:val="2"/>
          <w:sz w:val="24"/>
          <w:szCs w:val="24"/>
          <w14:ligatures w14:val="standardContextual"/>
        </w:rPr>
        <w:tab/>
      </w:r>
      <w:r w:rsidRPr="00EB6886">
        <w:rPr>
          <w:lang w:eastAsia="zh-CN"/>
        </w:rPr>
        <w:t>SSB Positions In Burst</w:t>
      </w:r>
      <w:r>
        <w:tab/>
      </w:r>
      <w:r>
        <w:fldChar w:fldCharType="begin" w:fldLock="1"/>
      </w:r>
      <w:r>
        <w:instrText xml:space="preserve"> PAGEREF _Toc175586957 \h </w:instrText>
      </w:r>
      <w:r>
        <w:fldChar w:fldCharType="separate"/>
      </w:r>
      <w:r>
        <w:t>207</w:t>
      </w:r>
      <w:r>
        <w:fldChar w:fldCharType="end"/>
      </w:r>
    </w:p>
    <w:p w14:paraId="7A6CCB36" w14:textId="3338AEF8" w:rsidR="005762C2" w:rsidRDefault="005762C2">
      <w:pPr>
        <w:pStyle w:val="TOC4"/>
        <w:rPr>
          <w:rFonts w:asciiTheme="minorHAnsi" w:hAnsiTheme="minorHAnsi" w:cstheme="minorBidi"/>
          <w:kern w:val="2"/>
          <w:sz w:val="24"/>
          <w:szCs w:val="24"/>
          <w14:ligatures w14:val="standardContextual"/>
        </w:rPr>
      </w:pPr>
      <w:r>
        <w:t>9.2.2.65</w:t>
      </w:r>
      <w:r>
        <w:rPr>
          <w:rFonts w:asciiTheme="minorHAnsi" w:hAnsiTheme="minorHAnsi" w:cstheme="minorBidi"/>
          <w:kern w:val="2"/>
          <w:sz w:val="24"/>
          <w:szCs w:val="24"/>
          <w14:ligatures w14:val="standardContextual"/>
        </w:rPr>
        <w:tab/>
      </w:r>
      <w:r>
        <w:t>NID</w:t>
      </w:r>
      <w:r>
        <w:tab/>
      </w:r>
      <w:r>
        <w:fldChar w:fldCharType="begin" w:fldLock="1"/>
      </w:r>
      <w:r>
        <w:instrText xml:space="preserve"> PAGEREF _Toc175586958 \h </w:instrText>
      </w:r>
      <w:r>
        <w:fldChar w:fldCharType="separate"/>
      </w:r>
      <w:r>
        <w:t>207</w:t>
      </w:r>
      <w:r>
        <w:fldChar w:fldCharType="end"/>
      </w:r>
    </w:p>
    <w:p w14:paraId="3ABCBF38" w14:textId="634B7903" w:rsidR="005762C2" w:rsidRDefault="005762C2">
      <w:pPr>
        <w:pStyle w:val="TOC4"/>
        <w:rPr>
          <w:rFonts w:asciiTheme="minorHAnsi" w:hAnsiTheme="minorHAnsi" w:cstheme="minorBidi"/>
          <w:kern w:val="2"/>
          <w:sz w:val="24"/>
          <w:szCs w:val="24"/>
          <w14:ligatures w14:val="standardContextual"/>
        </w:rPr>
      </w:pPr>
      <w:r>
        <w:t>9.2.2.66</w:t>
      </w:r>
      <w:r>
        <w:rPr>
          <w:rFonts w:asciiTheme="minorHAnsi" w:hAnsiTheme="minorHAnsi" w:cstheme="minorBidi"/>
          <w:kern w:val="2"/>
          <w:sz w:val="24"/>
          <w:szCs w:val="24"/>
          <w14:ligatures w14:val="standardContextual"/>
        </w:rPr>
        <w:tab/>
      </w:r>
      <w:r>
        <w:t>CAG-Identifier</w:t>
      </w:r>
      <w:r>
        <w:tab/>
      </w:r>
      <w:r>
        <w:fldChar w:fldCharType="begin" w:fldLock="1"/>
      </w:r>
      <w:r>
        <w:instrText xml:space="preserve"> PAGEREF _Toc175586959 \h </w:instrText>
      </w:r>
      <w:r>
        <w:fldChar w:fldCharType="separate"/>
      </w:r>
      <w:r>
        <w:t>207</w:t>
      </w:r>
      <w:r>
        <w:fldChar w:fldCharType="end"/>
      </w:r>
    </w:p>
    <w:p w14:paraId="760090B2" w14:textId="2FA8D821" w:rsidR="005762C2" w:rsidRDefault="005762C2">
      <w:pPr>
        <w:pStyle w:val="TOC4"/>
        <w:rPr>
          <w:rFonts w:asciiTheme="minorHAnsi" w:hAnsiTheme="minorHAnsi" w:cstheme="minorBidi"/>
          <w:kern w:val="2"/>
          <w:sz w:val="24"/>
          <w:szCs w:val="24"/>
          <w14:ligatures w14:val="standardContextual"/>
        </w:rPr>
      </w:pPr>
      <w:r>
        <w:t>9.2.2.67</w:t>
      </w:r>
      <w:r>
        <w:rPr>
          <w:rFonts w:asciiTheme="minorHAnsi" w:hAnsiTheme="minorHAnsi" w:cstheme="minorBidi"/>
          <w:kern w:val="2"/>
          <w:sz w:val="24"/>
          <w:szCs w:val="24"/>
          <w14:ligatures w14:val="standardContextual"/>
        </w:rPr>
        <w:tab/>
      </w:r>
      <w:r>
        <w:t>Broadcast NID List</w:t>
      </w:r>
      <w:r>
        <w:tab/>
      </w:r>
      <w:r>
        <w:fldChar w:fldCharType="begin" w:fldLock="1"/>
      </w:r>
      <w:r>
        <w:instrText xml:space="preserve"> PAGEREF _Toc175586960 \h </w:instrText>
      </w:r>
      <w:r>
        <w:fldChar w:fldCharType="separate"/>
      </w:r>
      <w:r>
        <w:t>208</w:t>
      </w:r>
      <w:r>
        <w:fldChar w:fldCharType="end"/>
      </w:r>
    </w:p>
    <w:p w14:paraId="0EBBF633" w14:textId="7676F437" w:rsidR="005762C2" w:rsidRDefault="005762C2">
      <w:pPr>
        <w:pStyle w:val="TOC4"/>
        <w:rPr>
          <w:rFonts w:asciiTheme="minorHAnsi" w:hAnsiTheme="minorHAnsi" w:cstheme="minorBidi"/>
          <w:kern w:val="2"/>
          <w:sz w:val="24"/>
          <w:szCs w:val="24"/>
          <w14:ligatures w14:val="standardContextual"/>
        </w:rPr>
      </w:pPr>
      <w:r>
        <w:t>9.2.2.68</w:t>
      </w:r>
      <w:r>
        <w:rPr>
          <w:rFonts w:asciiTheme="minorHAnsi" w:hAnsiTheme="minorHAnsi" w:cstheme="minorBidi"/>
          <w:kern w:val="2"/>
          <w:sz w:val="24"/>
          <w:szCs w:val="24"/>
          <w14:ligatures w14:val="standardContextual"/>
        </w:rPr>
        <w:tab/>
      </w:r>
      <w:r>
        <w:t>Broadcast SNPN ID List</w:t>
      </w:r>
      <w:r>
        <w:tab/>
      </w:r>
      <w:r>
        <w:fldChar w:fldCharType="begin" w:fldLock="1"/>
      </w:r>
      <w:r>
        <w:instrText xml:space="preserve"> PAGEREF _Toc175586961 \h </w:instrText>
      </w:r>
      <w:r>
        <w:fldChar w:fldCharType="separate"/>
      </w:r>
      <w:r>
        <w:t>208</w:t>
      </w:r>
      <w:r>
        <w:fldChar w:fldCharType="end"/>
      </w:r>
    </w:p>
    <w:p w14:paraId="5BE0CDFB" w14:textId="22AE7271" w:rsidR="005762C2" w:rsidRDefault="005762C2">
      <w:pPr>
        <w:pStyle w:val="TOC4"/>
        <w:rPr>
          <w:rFonts w:asciiTheme="minorHAnsi" w:hAnsiTheme="minorHAnsi" w:cstheme="minorBidi"/>
          <w:kern w:val="2"/>
          <w:sz w:val="24"/>
          <w:szCs w:val="24"/>
          <w14:ligatures w14:val="standardContextual"/>
        </w:rPr>
      </w:pPr>
      <w:r>
        <w:t>9.2.2.69</w:t>
      </w:r>
      <w:r>
        <w:rPr>
          <w:rFonts w:asciiTheme="minorHAnsi" w:hAnsiTheme="minorHAnsi" w:cstheme="minorBidi"/>
          <w:kern w:val="2"/>
          <w:sz w:val="24"/>
          <w:szCs w:val="24"/>
          <w14:ligatures w14:val="standardContextual"/>
        </w:rPr>
        <w:tab/>
      </w:r>
      <w:r>
        <w:t>Broadcast CAG-Identifier List</w:t>
      </w:r>
      <w:r>
        <w:tab/>
      </w:r>
      <w:r>
        <w:fldChar w:fldCharType="begin" w:fldLock="1"/>
      </w:r>
      <w:r>
        <w:instrText xml:space="preserve"> PAGEREF _Toc175586962 \h </w:instrText>
      </w:r>
      <w:r>
        <w:fldChar w:fldCharType="separate"/>
      </w:r>
      <w:r>
        <w:t>208</w:t>
      </w:r>
      <w:r>
        <w:fldChar w:fldCharType="end"/>
      </w:r>
    </w:p>
    <w:p w14:paraId="5A4AECA6" w14:textId="01E65843" w:rsidR="005762C2" w:rsidRDefault="005762C2">
      <w:pPr>
        <w:pStyle w:val="TOC4"/>
        <w:rPr>
          <w:rFonts w:asciiTheme="minorHAnsi" w:hAnsiTheme="minorHAnsi" w:cstheme="minorBidi"/>
          <w:kern w:val="2"/>
          <w:sz w:val="24"/>
          <w:szCs w:val="24"/>
          <w14:ligatures w14:val="standardContextual"/>
        </w:rPr>
      </w:pPr>
      <w:r>
        <w:t>9.2.2.70</w:t>
      </w:r>
      <w:r>
        <w:rPr>
          <w:rFonts w:asciiTheme="minorHAnsi" w:hAnsiTheme="minorHAnsi" w:cstheme="minorBidi"/>
          <w:kern w:val="2"/>
          <w:sz w:val="24"/>
          <w:szCs w:val="24"/>
          <w14:ligatures w14:val="standardContextual"/>
        </w:rPr>
        <w:tab/>
      </w:r>
      <w:r>
        <w:t>Broadcast PNI-NPN ID Information</w:t>
      </w:r>
      <w:r>
        <w:tab/>
      </w:r>
      <w:r>
        <w:fldChar w:fldCharType="begin" w:fldLock="1"/>
      </w:r>
      <w:r>
        <w:instrText xml:space="preserve"> PAGEREF _Toc175586963 \h </w:instrText>
      </w:r>
      <w:r>
        <w:fldChar w:fldCharType="separate"/>
      </w:r>
      <w:r>
        <w:t>208</w:t>
      </w:r>
      <w:r>
        <w:fldChar w:fldCharType="end"/>
      </w:r>
    </w:p>
    <w:p w14:paraId="07658DAD" w14:textId="0B421AC6" w:rsidR="005762C2" w:rsidRDefault="005762C2">
      <w:pPr>
        <w:pStyle w:val="TOC4"/>
        <w:rPr>
          <w:rFonts w:asciiTheme="minorHAnsi" w:hAnsiTheme="minorHAnsi" w:cstheme="minorBidi"/>
          <w:kern w:val="2"/>
          <w:sz w:val="24"/>
          <w:szCs w:val="24"/>
          <w14:ligatures w14:val="standardContextual"/>
        </w:rPr>
      </w:pPr>
      <w:r>
        <w:t>9.2.2.71</w:t>
      </w:r>
      <w:r>
        <w:rPr>
          <w:rFonts w:asciiTheme="minorHAnsi" w:hAnsiTheme="minorHAnsi" w:cstheme="minorBidi"/>
          <w:kern w:val="2"/>
          <w:sz w:val="24"/>
          <w:szCs w:val="24"/>
          <w14:ligatures w14:val="standardContextual"/>
        </w:rPr>
        <w:tab/>
      </w:r>
      <w:r>
        <w:t>NPN Broadcast Information</w:t>
      </w:r>
      <w:r>
        <w:tab/>
      </w:r>
      <w:r>
        <w:fldChar w:fldCharType="begin" w:fldLock="1"/>
      </w:r>
      <w:r>
        <w:instrText xml:space="preserve"> PAGEREF _Toc175586964 \h </w:instrText>
      </w:r>
      <w:r>
        <w:fldChar w:fldCharType="separate"/>
      </w:r>
      <w:r>
        <w:t>209</w:t>
      </w:r>
      <w:r>
        <w:fldChar w:fldCharType="end"/>
      </w:r>
    </w:p>
    <w:p w14:paraId="5DF8D281" w14:textId="3CA81924" w:rsidR="005762C2" w:rsidRDefault="005762C2">
      <w:pPr>
        <w:pStyle w:val="TOC4"/>
        <w:rPr>
          <w:rFonts w:asciiTheme="minorHAnsi" w:hAnsiTheme="minorHAnsi" w:cstheme="minorBidi"/>
          <w:kern w:val="2"/>
          <w:sz w:val="24"/>
          <w:szCs w:val="24"/>
          <w14:ligatures w14:val="standardContextual"/>
        </w:rPr>
      </w:pPr>
      <w:r w:rsidRPr="0044040E">
        <w:rPr>
          <w:rFonts w:eastAsia="SimSun"/>
        </w:rPr>
        <w:t>9.2.2.72</w:t>
      </w:r>
      <w:r>
        <w:rPr>
          <w:rFonts w:asciiTheme="minorHAnsi" w:hAnsiTheme="minorHAnsi" w:cstheme="minorBidi"/>
          <w:kern w:val="2"/>
          <w:sz w:val="24"/>
          <w:szCs w:val="24"/>
          <w14:ligatures w14:val="standardContextual"/>
        </w:rPr>
        <w:tab/>
      </w:r>
      <w:r w:rsidRPr="0044040E">
        <w:rPr>
          <w:rFonts w:eastAsia="SimSun"/>
        </w:rPr>
        <w:t>NPN Support</w:t>
      </w:r>
      <w:r>
        <w:tab/>
      </w:r>
      <w:r>
        <w:fldChar w:fldCharType="begin" w:fldLock="1"/>
      </w:r>
      <w:r>
        <w:instrText xml:space="preserve"> PAGEREF _Toc175586965 \h </w:instrText>
      </w:r>
      <w:r>
        <w:fldChar w:fldCharType="separate"/>
      </w:r>
      <w:r>
        <w:t>209</w:t>
      </w:r>
      <w:r>
        <w:fldChar w:fldCharType="end"/>
      </w:r>
    </w:p>
    <w:p w14:paraId="2DB08298" w14:textId="1C2D8ECF" w:rsidR="005762C2" w:rsidRDefault="005762C2">
      <w:pPr>
        <w:pStyle w:val="TOC4"/>
        <w:rPr>
          <w:rFonts w:asciiTheme="minorHAnsi" w:hAnsiTheme="minorHAnsi" w:cstheme="minorBidi"/>
          <w:kern w:val="2"/>
          <w:sz w:val="24"/>
          <w:szCs w:val="24"/>
          <w14:ligatures w14:val="standardContextual"/>
        </w:rPr>
      </w:pPr>
      <w:r>
        <w:t>9.2.2.73</w:t>
      </w:r>
      <w:r>
        <w:rPr>
          <w:rFonts w:asciiTheme="minorHAnsi" w:hAnsiTheme="minorHAnsi" w:cstheme="minorBidi"/>
          <w:kern w:val="2"/>
          <w:sz w:val="24"/>
          <w:szCs w:val="24"/>
          <w14:ligatures w14:val="standardContextual"/>
        </w:rPr>
        <w:tab/>
      </w:r>
      <w:r>
        <w:t xml:space="preserve">Global </w:t>
      </w:r>
      <w:r>
        <w:rPr>
          <w:lang w:eastAsia="zh-CN"/>
        </w:rPr>
        <w:t>C</w:t>
      </w:r>
      <w:r>
        <w:rPr>
          <w:lang w:eastAsia="ja-JP"/>
        </w:rPr>
        <w:t>ell Identity</w:t>
      </w:r>
      <w:r>
        <w:tab/>
      </w:r>
      <w:r>
        <w:fldChar w:fldCharType="begin" w:fldLock="1"/>
      </w:r>
      <w:r>
        <w:instrText xml:space="preserve"> PAGEREF _Toc175586966 \h </w:instrText>
      </w:r>
      <w:r>
        <w:fldChar w:fldCharType="separate"/>
      </w:r>
      <w:r>
        <w:t>209</w:t>
      </w:r>
      <w:r>
        <w:fldChar w:fldCharType="end"/>
      </w:r>
    </w:p>
    <w:p w14:paraId="678ED1FD" w14:textId="12B7D3C8" w:rsidR="005762C2" w:rsidRDefault="005762C2">
      <w:pPr>
        <w:pStyle w:val="TOC4"/>
        <w:rPr>
          <w:rFonts w:asciiTheme="minorHAnsi" w:hAnsiTheme="minorHAnsi" w:cstheme="minorBidi"/>
          <w:kern w:val="2"/>
          <w:sz w:val="24"/>
          <w:szCs w:val="24"/>
          <w14:ligatures w14:val="standardContextual"/>
        </w:rPr>
      </w:pPr>
      <w:r w:rsidRPr="0044040E">
        <w:rPr>
          <w:rFonts w:eastAsia="Malgun Gothic"/>
        </w:rPr>
        <w:t>9.2.2.74</w:t>
      </w:r>
      <w:r>
        <w:rPr>
          <w:rFonts w:asciiTheme="minorHAnsi" w:hAnsiTheme="minorHAnsi" w:cstheme="minorBidi"/>
          <w:kern w:val="2"/>
          <w:sz w:val="24"/>
          <w:szCs w:val="24"/>
          <w14:ligatures w14:val="standardContextual"/>
        </w:rPr>
        <w:tab/>
      </w:r>
      <w:r w:rsidRPr="0044040E">
        <w:rPr>
          <w:rFonts w:eastAsia="Malgun Gothic"/>
          <w:lang w:eastAsia="zh-CN"/>
        </w:rPr>
        <w:t>NPRACH Configuration</w:t>
      </w:r>
      <w:r>
        <w:tab/>
      </w:r>
      <w:r>
        <w:fldChar w:fldCharType="begin" w:fldLock="1"/>
      </w:r>
      <w:r>
        <w:instrText xml:space="preserve"> PAGEREF _Toc175586967 \h </w:instrText>
      </w:r>
      <w:r>
        <w:fldChar w:fldCharType="separate"/>
      </w:r>
      <w:r>
        <w:t>209</w:t>
      </w:r>
      <w:r>
        <w:fldChar w:fldCharType="end"/>
      </w:r>
    </w:p>
    <w:p w14:paraId="6D1ACFC4" w14:textId="318227D9" w:rsidR="005762C2" w:rsidRDefault="005762C2">
      <w:pPr>
        <w:pStyle w:val="TOC4"/>
        <w:rPr>
          <w:rFonts w:asciiTheme="minorHAnsi" w:hAnsiTheme="minorHAnsi" w:cstheme="minorBidi"/>
          <w:kern w:val="2"/>
          <w:sz w:val="24"/>
          <w:szCs w:val="24"/>
          <w14:ligatures w14:val="standardContextual"/>
        </w:rPr>
      </w:pPr>
      <w:r>
        <w:rPr>
          <w:lang w:eastAsia="zh-CN"/>
        </w:rPr>
        <w:t>9.2.2.75</w:t>
      </w:r>
      <w:r>
        <w:rPr>
          <w:rFonts w:asciiTheme="minorHAnsi" w:hAnsiTheme="minorHAnsi" w:cstheme="minorBidi"/>
          <w:kern w:val="2"/>
          <w:sz w:val="24"/>
          <w:szCs w:val="24"/>
          <w14:ligatures w14:val="standardContextual"/>
        </w:rPr>
        <w:tab/>
      </w:r>
      <w:r>
        <w:rPr>
          <w:lang w:eastAsia="zh-CN"/>
        </w:rPr>
        <w:t>SFN Offset</w:t>
      </w:r>
      <w:r>
        <w:tab/>
      </w:r>
      <w:r>
        <w:fldChar w:fldCharType="begin" w:fldLock="1"/>
      </w:r>
      <w:r>
        <w:instrText xml:space="preserve"> PAGEREF _Toc175586968 \h </w:instrText>
      </w:r>
      <w:r>
        <w:fldChar w:fldCharType="separate"/>
      </w:r>
      <w:r>
        <w:t>210</w:t>
      </w:r>
      <w:r>
        <w:fldChar w:fldCharType="end"/>
      </w:r>
    </w:p>
    <w:p w14:paraId="38A191E2" w14:textId="42055431" w:rsidR="005762C2" w:rsidRDefault="005762C2">
      <w:pPr>
        <w:pStyle w:val="TOC3"/>
        <w:rPr>
          <w:rFonts w:asciiTheme="minorHAnsi" w:hAnsiTheme="minorHAnsi" w:cstheme="minorBidi"/>
          <w:kern w:val="2"/>
          <w:sz w:val="24"/>
          <w:szCs w:val="24"/>
          <w14:ligatures w14:val="standardContextual"/>
        </w:rPr>
      </w:pPr>
      <w:r>
        <w:t>9.2.3</w:t>
      </w:r>
      <w:r>
        <w:rPr>
          <w:rFonts w:asciiTheme="minorHAnsi" w:hAnsiTheme="minorHAnsi" w:cstheme="minorBidi"/>
          <w:kern w:val="2"/>
          <w:sz w:val="24"/>
          <w:szCs w:val="24"/>
          <w14:ligatures w14:val="standardContextual"/>
        </w:rPr>
        <w:tab/>
      </w:r>
      <w:r>
        <w:t>General IE definitions</w:t>
      </w:r>
      <w:r>
        <w:tab/>
      </w:r>
      <w:r>
        <w:fldChar w:fldCharType="begin" w:fldLock="1"/>
      </w:r>
      <w:r>
        <w:instrText xml:space="preserve"> PAGEREF _Toc175586969 \h </w:instrText>
      </w:r>
      <w:r>
        <w:fldChar w:fldCharType="separate"/>
      </w:r>
      <w:r>
        <w:t>211</w:t>
      </w:r>
      <w:r>
        <w:fldChar w:fldCharType="end"/>
      </w:r>
    </w:p>
    <w:p w14:paraId="2966525C" w14:textId="52F1F9FF" w:rsidR="005762C2" w:rsidRDefault="005762C2">
      <w:pPr>
        <w:pStyle w:val="TOC4"/>
        <w:rPr>
          <w:rFonts w:asciiTheme="minorHAnsi" w:hAnsiTheme="minorHAnsi" w:cstheme="minorBidi"/>
          <w:kern w:val="2"/>
          <w:sz w:val="24"/>
          <w:szCs w:val="24"/>
          <w14:ligatures w14:val="standardContextual"/>
        </w:rPr>
      </w:pPr>
      <w:r>
        <w:t>9.2.3.1</w:t>
      </w:r>
      <w:r>
        <w:rPr>
          <w:rFonts w:asciiTheme="minorHAnsi" w:hAnsiTheme="minorHAnsi" w:cstheme="minorBidi"/>
          <w:kern w:val="2"/>
          <w:sz w:val="24"/>
          <w:szCs w:val="24"/>
          <w14:ligatures w14:val="standardContextual"/>
        </w:rPr>
        <w:tab/>
      </w:r>
      <w:r>
        <w:t>Message Type</w:t>
      </w:r>
      <w:r>
        <w:tab/>
      </w:r>
      <w:r>
        <w:fldChar w:fldCharType="begin" w:fldLock="1"/>
      </w:r>
      <w:r>
        <w:instrText xml:space="preserve"> PAGEREF _Toc175586970 \h </w:instrText>
      </w:r>
      <w:r>
        <w:fldChar w:fldCharType="separate"/>
      </w:r>
      <w:r>
        <w:t>211</w:t>
      </w:r>
      <w:r>
        <w:fldChar w:fldCharType="end"/>
      </w:r>
    </w:p>
    <w:p w14:paraId="5572634B" w14:textId="342CBF6B" w:rsidR="005762C2" w:rsidRDefault="005762C2">
      <w:pPr>
        <w:pStyle w:val="TOC4"/>
        <w:rPr>
          <w:rFonts w:asciiTheme="minorHAnsi" w:hAnsiTheme="minorHAnsi" w:cstheme="minorBidi"/>
          <w:kern w:val="2"/>
          <w:sz w:val="24"/>
          <w:szCs w:val="24"/>
          <w14:ligatures w14:val="standardContextual"/>
        </w:rPr>
      </w:pPr>
      <w:r>
        <w:t>9.2.3.2</w:t>
      </w:r>
      <w:r>
        <w:rPr>
          <w:rFonts w:asciiTheme="minorHAnsi" w:hAnsiTheme="minorHAnsi" w:cstheme="minorBidi"/>
          <w:kern w:val="2"/>
          <w:sz w:val="24"/>
          <w:szCs w:val="24"/>
          <w14:ligatures w14:val="standardContextual"/>
        </w:rPr>
        <w:tab/>
      </w:r>
      <w:r>
        <w:t>Cause</w:t>
      </w:r>
      <w:r>
        <w:tab/>
      </w:r>
      <w:r>
        <w:fldChar w:fldCharType="begin" w:fldLock="1"/>
      </w:r>
      <w:r>
        <w:instrText xml:space="preserve"> PAGEREF _Toc175586971 \h </w:instrText>
      </w:r>
      <w:r>
        <w:fldChar w:fldCharType="separate"/>
      </w:r>
      <w:r>
        <w:t>211</w:t>
      </w:r>
      <w:r>
        <w:fldChar w:fldCharType="end"/>
      </w:r>
    </w:p>
    <w:p w14:paraId="20582637" w14:textId="76566478" w:rsidR="005762C2" w:rsidRDefault="005762C2">
      <w:pPr>
        <w:pStyle w:val="TOC4"/>
        <w:rPr>
          <w:rFonts w:asciiTheme="minorHAnsi" w:hAnsiTheme="minorHAnsi" w:cstheme="minorBidi"/>
          <w:kern w:val="2"/>
          <w:sz w:val="24"/>
          <w:szCs w:val="24"/>
          <w14:ligatures w14:val="standardContextual"/>
        </w:rPr>
      </w:pPr>
      <w:r>
        <w:t>9.2.3.3</w:t>
      </w:r>
      <w:r>
        <w:rPr>
          <w:rFonts w:asciiTheme="minorHAnsi" w:hAnsiTheme="minorHAnsi" w:cstheme="minorBidi"/>
          <w:kern w:val="2"/>
          <w:sz w:val="24"/>
          <w:szCs w:val="24"/>
          <w14:ligatures w14:val="standardContextual"/>
        </w:rPr>
        <w:tab/>
      </w:r>
      <w:r>
        <w:t>Criticality Diagnostics</w:t>
      </w:r>
      <w:r>
        <w:tab/>
      </w:r>
      <w:r>
        <w:fldChar w:fldCharType="begin" w:fldLock="1"/>
      </w:r>
      <w:r>
        <w:instrText xml:space="preserve"> PAGEREF _Toc175586972 \h </w:instrText>
      </w:r>
      <w:r>
        <w:fldChar w:fldCharType="separate"/>
      </w:r>
      <w:r>
        <w:t>217</w:t>
      </w:r>
      <w:r>
        <w:fldChar w:fldCharType="end"/>
      </w:r>
    </w:p>
    <w:p w14:paraId="70BECA05" w14:textId="671F0F74" w:rsidR="005762C2" w:rsidRDefault="005762C2">
      <w:pPr>
        <w:pStyle w:val="TOC4"/>
        <w:rPr>
          <w:rFonts w:asciiTheme="minorHAnsi" w:hAnsiTheme="minorHAnsi" w:cstheme="minorBidi"/>
          <w:kern w:val="2"/>
          <w:sz w:val="24"/>
          <w:szCs w:val="24"/>
          <w14:ligatures w14:val="standardContextual"/>
        </w:rPr>
      </w:pPr>
      <w:r>
        <w:t>9.2.3.4</w:t>
      </w:r>
      <w:r>
        <w:rPr>
          <w:rFonts w:asciiTheme="minorHAnsi" w:hAnsiTheme="minorHAnsi" w:cstheme="minorBidi"/>
          <w:kern w:val="2"/>
          <w:sz w:val="24"/>
          <w:szCs w:val="24"/>
          <w14:ligatures w14:val="standardContextual"/>
        </w:rPr>
        <w:tab/>
      </w:r>
      <w:r>
        <w:t>Bit Rate</w:t>
      </w:r>
      <w:r>
        <w:tab/>
      </w:r>
      <w:r>
        <w:fldChar w:fldCharType="begin" w:fldLock="1"/>
      </w:r>
      <w:r>
        <w:instrText xml:space="preserve"> PAGEREF _Toc175586973 \h </w:instrText>
      </w:r>
      <w:r>
        <w:fldChar w:fldCharType="separate"/>
      </w:r>
      <w:r>
        <w:t>218</w:t>
      </w:r>
      <w:r>
        <w:fldChar w:fldCharType="end"/>
      </w:r>
    </w:p>
    <w:p w14:paraId="62590AF0" w14:textId="111F4718" w:rsidR="005762C2" w:rsidRDefault="005762C2">
      <w:pPr>
        <w:pStyle w:val="TOC4"/>
        <w:rPr>
          <w:rFonts w:asciiTheme="minorHAnsi" w:hAnsiTheme="minorHAnsi" w:cstheme="minorBidi"/>
          <w:kern w:val="2"/>
          <w:sz w:val="24"/>
          <w:szCs w:val="24"/>
          <w14:ligatures w14:val="standardContextual"/>
        </w:rPr>
      </w:pPr>
      <w:r>
        <w:t>9.2.3.5</w:t>
      </w:r>
      <w:r>
        <w:rPr>
          <w:rFonts w:asciiTheme="minorHAnsi" w:hAnsiTheme="minorHAnsi" w:cstheme="minorBidi"/>
          <w:kern w:val="2"/>
          <w:sz w:val="24"/>
          <w:szCs w:val="24"/>
          <w14:ligatures w14:val="standardContextual"/>
        </w:rPr>
        <w:tab/>
      </w:r>
      <w:r>
        <w:t>QoS Flow</w:t>
      </w:r>
      <w:r w:rsidRPr="0044040E">
        <w:rPr>
          <w:rFonts w:eastAsia="Batang"/>
        </w:rPr>
        <w:t xml:space="preserve"> Level QoS Parameters</w:t>
      </w:r>
      <w:r>
        <w:tab/>
      </w:r>
      <w:r>
        <w:fldChar w:fldCharType="begin" w:fldLock="1"/>
      </w:r>
      <w:r>
        <w:instrText xml:space="preserve"> PAGEREF _Toc175586974 \h </w:instrText>
      </w:r>
      <w:r>
        <w:fldChar w:fldCharType="separate"/>
      </w:r>
      <w:r>
        <w:t>218</w:t>
      </w:r>
      <w:r>
        <w:fldChar w:fldCharType="end"/>
      </w:r>
    </w:p>
    <w:p w14:paraId="0D059366" w14:textId="1402B8CA" w:rsidR="005762C2" w:rsidRDefault="005762C2">
      <w:pPr>
        <w:pStyle w:val="TOC4"/>
        <w:rPr>
          <w:rFonts w:asciiTheme="minorHAnsi" w:hAnsiTheme="minorHAnsi" w:cstheme="minorBidi"/>
          <w:kern w:val="2"/>
          <w:sz w:val="24"/>
          <w:szCs w:val="24"/>
          <w14:ligatures w14:val="standardContextual"/>
        </w:rPr>
      </w:pPr>
      <w:r>
        <w:t>9.2.3.6</w:t>
      </w:r>
      <w:r>
        <w:rPr>
          <w:rFonts w:asciiTheme="minorHAnsi" w:hAnsiTheme="minorHAnsi" w:cstheme="minorBidi"/>
          <w:kern w:val="2"/>
          <w:sz w:val="24"/>
          <w:szCs w:val="24"/>
          <w14:ligatures w14:val="standardContextual"/>
        </w:rPr>
        <w:tab/>
      </w:r>
      <w:r>
        <w:t>GBR QoS Flow Information</w:t>
      </w:r>
      <w:r>
        <w:tab/>
      </w:r>
      <w:r>
        <w:fldChar w:fldCharType="begin" w:fldLock="1"/>
      </w:r>
      <w:r>
        <w:instrText xml:space="preserve"> PAGEREF _Toc175586975 \h </w:instrText>
      </w:r>
      <w:r>
        <w:fldChar w:fldCharType="separate"/>
      </w:r>
      <w:r>
        <w:t>219</w:t>
      </w:r>
      <w:r>
        <w:fldChar w:fldCharType="end"/>
      </w:r>
    </w:p>
    <w:p w14:paraId="29F46D59" w14:textId="0C2ADAD9" w:rsidR="005762C2" w:rsidRDefault="005762C2">
      <w:pPr>
        <w:pStyle w:val="TOC4"/>
        <w:rPr>
          <w:rFonts w:asciiTheme="minorHAnsi" w:hAnsiTheme="minorHAnsi" w:cstheme="minorBidi"/>
          <w:kern w:val="2"/>
          <w:sz w:val="24"/>
          <w:szCs w:val="24"/>
          <w14:ligatures w14:val="standardContextual"/>
        </w:rPr>
      </w:pPr>
      <w:r w:rsidRPr="00EB6886">
        <w:t>9.2.3.7</w:t>
      </w:r>
      <w:r>
        <w:rPr>
          <w:rFonts w:asciiTheme="minorHAnsi" w:hAnsiTheme="minorHAnsi" w:cstheme="minorBidi"/>
          <w:kern w:val="2"/>
          <w:sz w:val="24"/>
          <w:szCs w:val="24"/>
          <w14:ligatures w14:val="standardContextual"/>
        </w:rPr>
        <w:tab/>
      </w:r>
      <w:r w:rsidRPr="00EB6886">
        <w:t>Allocation and Retention Priority</w:t>
      </w:r>
      <w:r>
        <w:tab/>
      </w:r>
      <w:r>
        <w:fldChar w:fldCharType="begin" w:fldLock="1"/>
      </w:r>
      <w:r>
        <w:instrText xml:space="preserve"> PAGEREF _Toc175586976 \h </w:instrText>
      </w:r>
      <w:r>
        <w:fldChar w:fldCharType="separate"/>
      </w:r>
      <w:r>
        <w:t>220</w:t>
      </w:r>
      <w:r>
        <w:fldChar w:fldCharType="end"/>
      </w:r>
    </w:p>
    <w:p w14:paraId="2113B923" w14:textId="50FDB505" w:rsidR="005762C2" w:rsidRPr="00EB6886" w:rsidRDefault="005762C2">
      <w:pPr>
        <w:pStyle w:val="TOC4"/>
        <w:rPr>
          <w:rFonts w:asciiTheme="minorHAnsi" w:hAnsiTheme="minorHAnsi" w:cstheme="minorBidi"/>
          <w:kern w:val="2"/>
          <w:sz w:val="24"/>
          <w:szCs w:val="24"/>
          <w:lang w:val="fr-FR"/>
          <w14:ligatures w14:val="standardContextual"/>
        </w:rPr>
      </w:pPr>
      <w:r w:rsidRPr="00EB6886">
        <w:rPr>
          <w:lang w:val="fr-FR"/>
        </w:rPr>
        <w:t>9.2.3.8</w:t>
      </w:r>
      <w:r w:rsidRPr="00EB6886">
        <w:rPr>
          <w:rFonts w:asciiTheme="minorHAnsi" w:hAnsiTheme="minorHAnsi" w:cstheme="minorBidi"/>
          <w:kern w:val="2"/>
          <w:sz w:val="24"/>
          <w:szCs w:val="24"/>
          <w:lang w:val="fr-FR"/>
          <w14:ligatures w14:val="standardContextual"/>
        </w:rPr>
        <w:tab/>
      </w:r>
      <w:r w:rsidRPr="00EB6886">
        <w:rPr>
          <w:lang w:val="fr-FR"/>
        </w:rPr>
        <w:t>Non dynamic 5QI Descriptor</w:t>
      </w:r>
      <w:r w:rsidRPr="00EB6886">
        <w:rPr>
          <w:lang w:val="fr-FR"/>
        </w:rPr>
        <w:tab/>
      </w:r>
      <w:r>
        <w:fldChar w:fldCharType="begin" w:fldLock="1"/>
      </w:r>
      <w:r w:rsidRPr="00EB6886">
        <w:rPr>
          <w:lang w:val="fr-FR"/>
        </w:rPr>
        <w:instrText xml:space="preserve"> PAGEREF _Toc175586977 \h </w:instrText>
      </w:r>
      <w:r>
        <w:fldChar w:fldCharType="separate"/>
      </w:r>
      <w:r w:rsidRPr="00EB6886">
        <w:rPr>
          <w:lang w:val="fr-FR"/>
        </w:rPr>
        <w:t>221</w:t>
      </w:r>
      <w:r>
        <w:fldChar w:fldCharType="end"/>
      </w:r>
    </w:p>
    <w:p w14:paraId="0CB24A56" w14:textId="63A5075E" w:rsidR="005762C2" w:rsidRPr="00EB6886" w:rsidRDefault="005762C2">
      <w:pPr>
        <w:pStyle w:val="TOC4"/>
        <w:rPr>
          <w:rFonts w:asciiTheme="minorHAnsi" w:hAnsiTheme="minorHAnsi" w:cstheme="minorBidi"/>
          <w:kern w:val="2"/>
          <w:sz w:val="24"/>
          <w:szCs w:val="24"/>
          <w:lang w:val="fr-FR"/>
          <w14:ligatures w14:val="standardContextual"/>
        </w:rPr>
      </w:pPr>
      <w:r w:rsidRPr="0044040E">
        <w:rPr>
          <w:lang w:val="fr-FR"/>
        </w:rPr>
        <w:t>9.2.3.9</w:t>
      </w:r>
      <w:r w:rsidRPr="00EB6886">
        <w:rPr>
          <w:rFonts w:asciiTheme="minorHAnsi" w:hAnsiTheme="minorHAnsi" w:cstheme="minorBidi"/>
          <w:kern w:val="2"/>
          <w:sz w:val="24"/>
          <w:szCs w:val="24"/>
          <w:lang w:val="fr-FR"/>
          <w14:ligatures w14:val="standardContextual"/>
        </w:rPr>
        <w:tab/>
      </w:r>
      <w:r w:rsidRPr="0044040E">
        <w:rPr>
          <w:lang w:val="fr-FR"/>
        </w:rPr>
        <w:t>Dynamic 5QI Descriptor</w:t>
      </w:r>
      <w:r w:rsidRPr="00EB6886">
        <w:rPr>
          <w:lang w:val="fr-FR"/>
        </w:rPr>
        <w:tab/>
      </w:r>
      <w:r>
        <w:fldChar w:fldCharType="begin" w:fldLock="1"/>
      </w:r>
      <w:r w:rsidRPr="00EB6886">
        <w:rPr>
          <w:lang w:val="fr-FR"/>
        </w:rPr>
        <w:instrText xml:space="preserve"> PAGEREF _Toc175586978 \h </w:instrText>
      </w:r>
      <w:r>
        <w:fldChar w:fldCharType="separate"/>
      </w:r>
      <w:r w:rsidRPr="00EB6886">
        <w:rPr>
          <w:lang w:val="fr-FR"/>
        </w:rPr>
        <w:t>222</w:t>
      </w:r>
      <w:r>
        <w:fldChar w:fldCharType="end"/>
      </w:r>
    </w:p>
    <w:p w14:paraId="2EDA77D2" w14:textId="2645905F" w:rsidR="005762C2" w:rsidRDefault="005762C2">
      <w:pPr>
        <w:pStyle w:val="TOC4"/>
        <w:rPr>
          <w:rFonts w:asciiTheme="minorHAnsi" w:hAnsiTheme="minorHAnsi" w:cstheme="minorBidi"/>
          <w:kern w:val="2"/>
          <w:sz w:val="24"/>
          <w:szCs w:val="24"/>
          <w14:ligatures w14:val="standardContextual"/>
        </w:rPr>
      </w:pPr>
      <w:r w:rsidRPr="0044040E">
        <w:rPr>
          <w:rFonts w:eastAsia="Batang"/>
        </w:rPr>
        <w:t>9.2.3.10</w:t>
      </w:r>
      <w:r>
        <w:rPr>
          <w:rFonts w:asciiTheme="minorHAnsi" w:hAnsiTheme="minorHAnsi" w:cstheme="minorBidi"/>
          <w:kern w:val="2"/>
          <w:sz w:val="24"/>
          <w:szCs w:val="24"/>
          <w14:ligatures w14:val="standardContextual"/>
        </w:rPr>
        <w:tab/>
      </w:r>
      <w:r w:rsidRPr="0044040E">
        <w:rPr>
          <w:rFonts w:eastAsia="Batang"/>
        </w:rPr>
        <w:t xml:space="preserve">QoS Flow </w:t>
      </w:r>
      <w:r w:rsidRPr="0044040E">
        <w:rPr>
          <w:rFonts w:cs="Arial"/>
          <w:bCs/>
          <w:iCs/>
          <w:lang w:eastAsia="ja-JP"/>
        </w:rPr>
        <w:t>Identifier</w:t>
      </w:r>
      <w:r>
        <w:tab/>
      </w:r>
      <w:r>
        <w:fldChar w:fldCharType="begin" w:fldLock="1"/>
      </w:r>
      <w:r>
        <w:instrText xml:space="preserve"> PAGEREF _Toc175586979 \h </w:instrText>
      </w:r>
      <w:r>
        <w:fldChar w:fldCharType="separate"/>
      </w:r>
      <w:r>
        <w:t>223</w:t>
      </w:r>
      <w:r>
        <w:fldChar w:fldCharType="end"/>
      </w:r>
    </w:p>
    <w:p w14:paraId="0E337E12" w14:textId="7E9CFFB1" w:rsidR="005762C2" w:rsidRDefault="005762C2">
      <w:pPr>
        <w:pStyle w:val="TOC4"/>
        <w:rPr>
          <w:rFonts w:asciiTheme="minorHAnsi" w:hAnsiTheme="minorHAnsi" w:cstheme="minorBidi"/>
          <w:kern w:val="2"/>
          <w:sz w:val="24"/>
          <w:szCs w:val="24"/>
          <w14:ligatures w14:val="standardContextual"/>
        </w:rPr>
      </w:pPr>
      <w:r>
        <w:t>9.2.3.11</w:t>
      </w:r>
      <w:r>
        <w:rPr>
          <w:rFonts w:asciiTheme="minorHAnsi" w:hAnsiTheme="minorHAnsi" w:cstheme="minorBidi"/>
          <w:kern w:val="2"/>
          <w:sz w:val="24"/>
          <w:szCs w:val="24"/>
          <w14:ligatures w14:val="standardContextual"/>
        </w:rPr>
        <w:tab/>
      </w:r>
      <w:r>
        <w:t>Packet Loss Rate</w:t>
      </w:r>
      <w:r>
        <w:tab/>
      </w:r>
      <w:r>
        <w:fldChar w:fldCharType="begin" w:fldLock="1"/>
      </w:r>
      <w:r>
        <w:instrText xml:space="preserve"> PAGEREF _Toc175586980 \h </w:instrText>
      </w:r>
      <w:r>
        <w:fldChar w:fldCharType="separate"/>
      </w:r>
      <w:r>
        <w:t>223</w:t>
      </w:r>
      <w:r>
        <w:fldChar w:fldCharType="end"/>
      </w:r>
    </w:p>
    <w:p w14:paraId="687836A7" w14:textId="436A77D9" w:rsidR="005762C2" w:rsidRDefault="005762C2">
      <w:pPr>
        <w:pStyle w:val="TOC4"/>
        <w:rPr>
          <w:rFonts w:asciiTheme="minorHAnsi" w:hAnsiTheme="minorHAnsi" w:cstheme="minorBidi"/>
          <w:kern w:val="2"/>
          <w:sz w:val="24"/>
          <w:szCs w:val="24"/>
          <w14:ligatures w14:val="standardContextual"/>
        </w:rPr>
      </w:pPr>
      <w:r>
        <w:t>9.2.3.12</w:t>
      </w:r>
      <w:r>
        <w:rPr>
          <w:rFonts w:asciiTheme="minorHAnsi" w:hAnsiTheme="minorHAnsi" w:cstheme="minorBidi"/>
          <w:kern w:val="2"/>
          <w:sz w:val="24"/>
          <w:szCs w:val="24"/>
          <w14:ligatures w14:val="standardContextual"/>
        </w:rPr>
        <w:tab/>
      </w:r>
      <w:r>
        <w:t>Packet Delay Budget</w:t>
      </w:r>
      <w:r>
        <w:tab/>
      </w:r>
      <w:r>
        <w:fldChar w:fldCharType="begin" w:fldLock="1"/>
      </w:r>
      <w:r>
        <w:instrText xml:space="preserve"> PAGEREF _Toc175586981 \h </w:instrText>
      </w:r>
      <w:r>
        <w:fldChar w:fldCharType="separate"/>
      </w:r>
      <w:r>
        <w:t>223</w:t>
      </w:r>
      <w:r>
        <w:fldChar w:fldCharType="end"/>
      </w:r>
    </w:p>
    <w:p w14:paraId="66D594C2" w14:textId="7DACA2F3" w:rsidR="005762C2" w:rsidRDefault="005762C2">
      <w:pPr>
        <w:pStyle w:val="TOC4"/>
        <w:rPr>
          <w:rFonts w:asciiTheme="minorHAnsi" w:hAnsiTheme="minorHAnsi" w:cstheme="minorBidi"/>
          <w:kern w:val="2"/>
          <w:sz w:val="24"/>
          <w:szCs w:val="24"/>
          <w14:ligatures w14:val="standardContextual"/>
        </w:rPr>
      </w:pPr>
      <w:r>
        <w:t>9.2.3.13</w:t>
      </w:r>
      <w:r>
        <w:rPr>
          <w:rFonts w:asciiTheme="minorHAnsi" w:hAnsiTheme="minorHAnsi" w:cstheme="minorBidi"/>
          <w:kern w:val="2"/>
          <w:sz w:val="24"/>
          <w:szCs w:val="24"/>
          <w14:ligatures w14:val="standardContextual"/>
        </w:rPr>
        <w:tab/>
      </w:r>
      <w:r>
        <w:t>Packet Error Rate</w:t>
      </w:r>
      <w:r>
        <w:tab/>
      </w:r>
      <w:r>
        <w:fldChar w:fldCharType="begin" w:fldLock="1"/>
      </w:r>
      <w:r>
        <w:instrText xml:space="preserve"> PAGEREF _Toc175586982 \h </w:instrText>
      </w:r>
      <w:r>
        <w:fldChar w:fldCharType="separate"/>
      </w:r>
      <w:r>
        <w:t>223</w:t>
      </w:r>
      <w:r>
        <w:fldChar w:fldCharType="end"/>
      </w:r>
    </w:p>
    <w:p w14:paraId="2AB8CC7E" w14:textId="5D16FD4B" w:rsidR="005762C2" w:rsidRDefault="005762C2">
      <w:pPr>
        <w:pStyle w:val="TOC4"/>
        <w:rPr>
          <w:rFonts w:asciiTheme="minorHAnsi" w:hAnsiTheme="minorHAnsi" w:cstheme="minorBidi"/>
          <w:kern w:val="2"/>
          <w:sz w:val="24"/>
          <w:szCs w:val="24"/>
          <w14:ligatures w14:val="standardContextual"/>
        </w:rPr>
      </w:pPr>
      <w:r>
        <w:t>9.2.3.14</w:t>
      </w:r>
      <w:r>
        <w:rPr>
          <w:rFonts w:asciiTheme="minorHAnsi" w:hAnsiTheme="minorHAnsi" w:cstheme="minorBidi"/>
          <w:kern w:val="2"/>
          <w:sz w:val="24"/>
          <w:szCs w:val="24"/>
          <w14:ligatures w14:val="standardContextual"/>
        </w:rPr>
        <w:tab/>
      </w:r>
      <w:r>
        <w:t>Averaging Window</w:t>
      </w:r>
      <w:r>
        <w:tab/>
      </w:r>
      <w:r>
        <w:fldChar w:fldCharType="begin" w:fldLock="1"/>
      </w:r>
      <w:r>
        <w:instrText xml:space="preserve"> PAGEREF _Toc175586983 \h </w:instrText>
      </w:r>
      <w:r>
        <w:fldChar w:fldCharType="separate"/>
      </w:r>
      <w:r>
        <w:t>223</w:t>
      </w:r>
      <w:r>
        <w:fldChar w:fldCharType="end"/>
      </w:r>
    </w:p>
    <w:p w14:paraId="0E89B479" w14:textId="4DAE60B2" w:rsidR="005762C2" w:rsidRDefault="005762C2">
      <w:pPr>
        <w:pStyle w:val="TOC4"/>
        <w:rPr>
          <w:rFonts w:asciiTheme="minorHAnsi" w:hAnsiTheme="minorHAnsi" w:cstheme="minorBidi"/>
          <w:kern w:val="2"/>
          <w:sz w:val="24"/>
          <w:szCs w:val="24"/>
          <w14:ligatures w14:val="standardContextual"/>
        </w:rPr>
      </w:pPr>
      <w:r>
        <w:t>9.2.3.15</w:t>
      </w:r>
      <w:r>
        <w:rPr>
          <w:rFonts w:asciiTheme="minorHAnsi" w:hAnsiTheme="minorHAnsi" w:cstheme="minorBidi"/>
          <w:kern w:val="2"/>
          <w:sz w:val="24"/>
          <w:szCs w:val="24"/>
          <w14:ligatures w14:val="standardContextual"/>
        </w:rPr>
        <w:tab/>
      </w:r>
      <w:r>
        <w:t>Maximum Data Burst Volume</w:t>
      </w:r>
      <w:r>
        <w:tab/>
      </w:r>
      <w:r>
        <w:fldChar w:fldCharType="begin" w:fldLock="1"/>
      </w:r>
      <w:r>
        <w:instrText xml:space="preserve"> PAGEREF _Toc175586984 \h </w:instrText>
      </w:r>
      <w:r>
        <w:fldChar w:fldCharType="separate"/>
      </w:r>
      <w:r>
        <w:t>224</w:t>
      </w:r>
      <w:r>
        <w:fldChar w:fldCharType="end"/>
      </w:r>
    </w:p>
    <w:p w14:paraId="53DD505C" w14:textId="5DBD9EC4" w:rsidR="005762C2" w:rsidRDefault="005762C2">
      <w:pPr>
        <w:pStyle w:val="TOC4"/>
        <w:rPr>
          <w:rFonts w:asciiTheme="minorHAnsi" w:hAnsiTheme="minorHAnsi" w:cstheme="minorBidi"/>
          <w:kern w:val="2"/>
          <w:sz w:val="24"/>
          <w:szCs w:val="24"/>
          <w14:ligatures w14:val="standardContextual"/>
        </w:rPr>
      </w:pPr>
      <w:r w:rsidRPr="0044040E">
        <w:rPr>
          <w:rFonts w:eastAsia="Batang"/>
        </w:rPr>
        <w:t>9.2.3.16</w:t>
      </w:r>
      <w:r>
        <w:rPr>
          <w:rFonts w:asciiTheme="minorHAnsi" w:hAnsiTheme="minorHAnsi" w:cstheme="minorBidi"/>
          <w:kern w:val="2"/>
          <w:sz w:val="24"/>
          <w:szCs w:val="24"/>
          <w14:ligatures w14:val="standardContextual"/>
        </w:rPr>
        <w:tab/>
      </w:r>
      <w:r w:rsidRPr="0044040E">
        <w:rPr>
          <w:rFonts w:eastAsia="Batang"/>
        </w:rPr>
        <w:t>NG-RAN node UE XnAP ID</w:t>
      </w:r>
      <w:r>
        <w:tab/>
      </w:r>
      <w:r>
        <w:fldChar w:fldCharType="begin" w:fldLock="1"/>
      </w:r>
      <w:r>
        <w:instrText xml:space="preserve"> PAGEREF _Toc175586985 \h </w:instrText>
      </w:r>
      <w:r>
        <w:fldChar w:fldCharType="separate"/>
      </w:r>
      <w:r>
        <w:t>224</w:t>
      </w:r>
      <w:r>
        <w:fldChar w:fldCharType="end"/>
      </w:r>
    </w:p>
    <w:p w14:paraId="6C60C16C" w14:textId="0340F686" w:rsidR="005762C2" w:rsidRDefault="005762C2">
      <w:pPr>
        <w:pStyle w:val="TOC4"/>
        <w:rPr>
          <w:rFonts w:asciiTheme="minorHAnsi" w:hAnsiTheme="minorHAnsi" w:cstheme="minorBidi"/>
          <w:kern w:val="2"/>
          <w:sz w:val="24"/>
          <w:szCs w:val="24"/>
          <w14:ligatures w14:val="standardContextual"/>
        </w:rPr>
      </w:pPr>
      <w:r w:rsidRPr="0044040E">
        <w:rPr>
          <w:rFonts w:eastAsia="Malgun Gothic"/>
        </w:rPr>
        <w:t>9.2.3.17</w:t>
      </w:r>
      <w:r>
        <w:rPr>
          <w:rFonts w:asciiTheme="minorHAnsi" w:hAnsiTheme="minorHAnsi" w:cstheme="minorBidi"/>
          <w:kern w:val="2"/>
          <w:sz w:val="24"/>
          <w:szCs w:val="24"/>
          <w14:ligatures w14:val="standardContextual"/>
        </w:rPr>
        <w:tab/>
      </w:r>
      <w:r w:rsidRPr="0044040E">
        <w:rPr>
          <w:rFonts w:eastAsia="Malgun Gothic"/>
        </w:rPr>
        <w:t>UE Aggregate Maximum Bit Rate</w:t>
      </w:r>
      <w:r>
        <w:tab/>
      </w:r>
      <w:r>
        <w:fldChar w:fldCharType="begin" w:fldLock="1"/>
      </w:r>
      <w:r>
        <w:instrText xml:space="preserve"> PAGEREF _Toc175586986 \h </w:instrText>
      </w:r>
      <w:r>
        <w:fldChar w:fldCharType="separate"/>
      </w:r>
      <w:r>
        <w:t>224</w:t>
      </w:r>
      <w:r>
        <w:fldChar w:fldCharType="end"/>
      </w:r>
    </w:p>
    <w:p w14:paraId="56E92A91" w14:textId="30678B3B" w:rsidR="005762C2" w:rsidRPr="00EB6886" w:rsidRDefault="005762C2">
      <w:pPr>
        <w:pStyle w:val="TOC4"/>
        <w:rPr>
          <w:rFonts w:asciiTheme="minorHAnsi" w:hAnsiTheme="minorHAnsi" w:cstheme="minorBidi"/>
          <w:kern w:val="2"/>
          <w:sz w:val="24"/>
          <w:szCs w:val="24"/>
          <w:lang w:val="fr-FR"/>
          <w14:ligatures w14:val="standardContextual"/>
        </w:rPr>
      </w:pPr>
      <w:r w:rsidRPr="00EB6886">
        <w:rPr>
          <w:rFonts w:eastAsia="Batang"/>
          <w:lang w:val="fr-FR"/>
        </w:rPr>
        <w:t>9.2.3.18</w:t>
      </w:r>
      <w:r w:rsidRPr="00EB6886">
        <w:rPr>
          <w:rFonts w:asciiTheme="minorHAnsi" w:hAnsiTheme="minorHAnsi" w:cstheme="minorBidi"/>
          <w:kern w:val="2"/>
          <w:sz w:val="24"/>
          <w:szCs w:val="24"/>
          <w:lang w:val="fr-FR"/>
          <w14:ligatures w14:val="standardContextual"/>
        </w:rPr>
        <w:tab/>
      </w:r>
      <w:r w:rsidRPr="00EB6886">
        <w:rPr>
          <w:rFonts w:eastAsia="Batang"/>
          <w:lang w:val="fr-FR"/>
        </w:rPr>
        <w:t>PDU Session ID</w:t>
      </w:r>
      <w:r w:rsidRPr="00EB6886">
        <w:rPr>
          <w:lang w:val="fr-FR"/>
        </w:rPr>
        <w:tab/>
      </w:r>
      <w:r>
        <w:fldChar w:fldCharType="begin" w:fldLock="1"/>
      </w:r>
      <w:r w:rsidRPr="00EB6886">
        <w:rPr>
          <w:lang w:val="fr-FR"/>
        </w:rPr>
        <w:instrText xml:space="preserve"> PAGEREF _Toc175586987 \h </w:instrText>
      </w:r>
      <w:r>
        <w:fldChar w:fldCharType="separate"/>
      </w:r>
      <w:r w:rsidRPr="00EB6886">
        <w:rPr>
          <w:lang w:val="fr-FR"/>
        </w:rPr>
        <w:t>224</w:t>
      </w:r>
      <w:r>
        <w:fldChar w:fldCharType="end"/>
      </w:r>
    </w:p>
    <w:p w14:paraId="4A12F0E4" w14:textId="2D2399C7" w:rsidR="005762C2" w:rsidRPr="00EB6886" w:rsidRDefault="005762C2">
      <w:pPr>
        <w:pStyle w:val="TOC4"/>
        <w:rPr>
          <w:rFonts w:asciiTheme="minorHAnsi" w:hAnsiTheme="minorHAnsi" w:cstheme="minorBidi"/>
          <w:kern w:val="2"/>
          <w:sz w:val="24"/>
          <w:szCs w:val="24"/>
          <w:lang w:val="fr-FR"/>
          <w14:ligatures w14:val="standardContextual"/>
        </w:rPr>
      </w:pPr>
      <w:r w:rsidRPr="00EB6886">
        <w:rPr>
          <w:rFonts w:eastAsia="Batang"/>
          <w:lang w:val="fr-FR"/>
        </w:rPr>
        <w:t>9.2.3.19</w:t>
      </w:r>
      <w:r w:rsidRPr="00EB6886">
        <w:rPr>
          <w:rFonts w:asciiTheme="minorHAnsi" w:hAnsiTheme="minorHAnsi" w:cstheme="minorBidi"/>
          <w:kern w:val="2"/>
          <w:sz w:val="24"/>
          <w:szCs w:val="24"/>
          <w:lang w:val="fr-FR"/>
          <w14:ligatures w14:val="standardContextual"/>
        </w:rPr>
        <w:tab/>
      </w:r>
      <w:r w:rsidRPr="00EB6886">
        <w:rPr>
          <w:rFonts w:eastAsia="Batang"/>
          <w:lang w:val="fr-FR"/>
        </w:rPr>
        <w:t>PDU Session Type</w:t>
      </w:r>
      <w:r w:rsidRPr="00EB6886">
        <w:rPr>
          <w:lang w:val="fr-FR"/>
        </w:rPr>
        <w:tab/>
      </w:r>
      <w:r>
        <w:fldChar w:fldCharType="begin" w:fldLock="1"/>
      </w:r>
      <w:r w:rsidRPr="00EB6886">
        <w:rPr>
          <w:lang w:val="fr-FR"/>
        </w:rPr>
        <w:instrText xml:space="preserve"> PAGEREF _Toc175586988 \h </w:instrText>
      </w:r>
      <w:r>
        <w:fldChar w:fldCharType="separate"/>
      </w:r>
      <w:r w:rsidRPr="00EB6886">
        <w:rPr>
          <w:lang w:val="fr-FR"/>
        </w:rPr>
        <w:t>224</w:t>
      </w:r>
      <w:r>
        <w:fldChar w:fldCharType="end"/>
      </w:r>
    </w:p>
    <w:p w14:paraId="53B02A1A" w14:textId="11A45D47" w:rsidR="005762C2" w:rsidRDefault="005762C2">
      <w:pPr>
        <w:pStyle w:val="TOC4"/>
        <w:rPr>
          <w:rFonts w:asciiTheme="minorHAnsi" w:hAnsiTheme="minorHAnsi" w:cstheme="minorBidi"/>
          <w:kern w:val="2"/>
          <w:sz w:val="24"/>
          <w:szCs w:val="24"/>
          <w14:ligatures w14:val="standardContextual"/>
        </w:rPr>
      </w:pPr>
      <w:r>
        <w:t>9.2.3.20</w:t>
      </w:r>
      <w:r>
        <w:rPr>
          <w:rFonts w:asciiTheme="minorHAnsi" w:hAnsiTheme="minorHAnsi" w:cstheme="minorBidi"/>
          <w:kern w:val="2"/>
          <w:sz w:val="24"/>
          <w:szCs w:val="24"/>
          <w14:ligatures w14:val="standardContextual"/>
        </w:rPr>
        <w:tab/>
      </w:r>
      <w:r>
        <w:t>TAI Support List</w:t>
      </w:r>
      <w:r>
        <w:tab/>
      </w:r>
      <w:r>
        <w:fldChar w:fldCharType="begin" w:fldLock="1"/>
      </w:r>
      <w:r>
        <w:instrText xml:space="preserve"> PAGEREF _Toc175586989 \h </w:instrText>
      </w:r>
      <w:r>
        <w:fldChar w:fldCharType="separate"/>
      </w:r>
      <w:r>
        <w:t>225</w:t>
      </w:r>
      <w:r>
        <w:fldChar w:fldCharType="end"/>
      </w:r>
    </w:p>
    <w:p w14:paraId="284C0808" w14:textId="2FC3B49A" w:rsidR="005762C2" w:rsidRDefault="005762C2">
      <w:pPr>
        <w:pStyle w:val="TOC4"/>
        <w:rPr>
          <w:rFonts w:asciiTheme="minorHAnsi" w:hAnsiTheme="minorHAnsi" w:cstheme="minorBidi"/>
          <w:kern w:val="2"/>
          <w:sz w:val="24"/>
          <w:szCs w:val="24"/>
          <w14:ligatures w14:val="standardContextual"/>
        </w:rPr>
      </w:pPr>
      <w:r>
        <w:t>9.2.3.21</w:t>
      </w:r>
      <w:r>
        <w:rPr>
          <w:rFonts w:asciiTheme="minorHAnsi" w:hAnsiTheme="minorHAnsi" w:cstheme="minorBidi"/>
          <w:kern w:val="2"/>
          <w:sz w:val="24"/>
          <w:szCs w:val="24"/>
          <w14:ligatures w14:val="standardContextual"/>
        </w:rPr>
        <w:tab/>
      </w:r>
      <w:r>
        <w:t>S-NSSAI</w:t>
      </w:r>
      <w:r>
        <w:tab/>
      </w:r>
      <w:r>
        <w:fldChar w:fldCharType="begin" w:fldLock="1"/>
      </w:r>
      <w:r>
        <w:instrText xml:space="preserve"> PAGEREF _Toc175586990 \h </w:instrText>
      </w:r>
      <w:r>
        <w:fldChar w:fldCharType="separate"/>
      </w:r>
      <w:r>
        <w:t>225</w:t>
      </w:r>
      <w:r>
        <w:fldChar w:fldCharType="end"/>
      </w:r>
    </w:p>
    <w:p w14:paraId="07DCD38E" w14:textId="4C6CE287" w:rsidR="005762C2" w:rsidRDefault="005762C2">
      <w:pPr>
        <w:pStyle w:val="TOC4"/>
        <w:rPr>
          <w:rFonts w:asciiTheme="minorHAnsi" w:hAnsiTheme="minorHAnsi" w:cstheme="minorBidi"/>
          <w:kern w:val="2"/>
          <w:sz w:val="24"/>
          <w:szCs w:val="24"/>
          <w14:ligatures w14:val="standardContextual"/>
        </w:rPr>
      </w:pPr>
      <w:r>
        <w:t>9.2.3.22</w:t>
      </w:r>
      <w:r>
        <w:rPr>
          <w:rFonts w:asciiTheme="minorHAnsi" w:hAnsiTheme="minorHAnsi" w:cstheme="minorBidi"/>
          <w:kern w:val="2"/>
          <w:sz w:val="24"/>
          <w:szCs w:val="24"/>
          <w14:ligatures w14:val="standardContextual"/>
        </w:rPr>
        <w:tab/>
      </w:r>
      <w:r>
        <w:t>Slice Support List</w:t>
      </w:r>
      <w:r>
        <w:tab/>
      </w:r>
      <w:r>
        <w:fldChar w:fldCharType="begin" w:fldLock="1"/>
      </w:r>
      <w:r>
        <w:instrText xml:space="preserve"> PAGEREF _Toc175586991 \h </w:instrText>
      </w:r>
      <w:r>
        <w:fldChar w:fldCharType="separate"/>
      </w:r>
      <w:r>
        <w:t>225</w:t>
      </w:r>
      <w:r>
        <w:fldChar w:fldCharType="end"/>
      </w:r>
    </w:p>
    <w:p w14:paraId="3DACAE5A" w14:textId="3B574076" w:rsidR="005762C2" w:rsidRDefault="005762C2">
      <w:pPr>
        <w:pStyle w:val="TOC4"/>
        <w:rPr>
          <w:rFonts w:asciiTheme="minorHAnsi" w:hAnsiTheme="minorHAnsi" w:cstheme="minorBidi"/>
          <w:kern w:val="2"/>
          <w:sz w:val="24"/>
          <w:szCs w:val="24"/>
          <w14:ligatures w14:val="standardContextual"/>
        </w:rPr>
      </w:pPr>
      <w:r>
        <w:t>9.2.3.23</w:t>
      </w:r>
      <w:r>
        <w:rPr>
          <w:rFonts w:asciiTheme="minorHAnsi" w:hAnsiTheme="minorHAnsi" w:cstheme="minorBidi"/>
          <w:kern w:val="2"/>
          <w:sz w:val="24"/>
          <w:szCs w:val="24"/>
          <w14:ligatures w14:val="standardContextual"/>
        </w:rPr>
        <w:tab/>
      </w:r>
      <w:r>
        <w:t>Index to RAT/Frequency Selection Priority</w:t>
      </w:r>
      <w:r>
        <w:tab/>
      </w:r>
      <w:r>
        <w:fldChar w:fldCharType="begin" w:fldLock="1"/>
      </w:r>
      <w:r>
        <w:instrText xml:space="preserve"> PAGEREF _Toc175586992 \h </w:instrText>
      </w:r>
      <w:r>
        <w:fldChar w:fldCharType="separate"/>
      </w:r>
      <w:r>
        <w:t>225</w:t>
      </w:r>
      <w:r>
        <w:fldChar w:fldCharType="end"/>
      </w:r>
    </w:p>
    <w:p w14:paraId="24A97C47" w14:textId="388EF602" w:rsidR="005762C2" w:rsidRDefault="005762C2">
      <w:pPr>
        <w:pStyle w:val="TOC4"/>
        <w:rPr>
          <w:rFonts w:asciiTheme="minorHAnsi" w:hAnsiTheme="minorHAnsi" w:cstheme="minorBidi"/>
          <w:kern w:val="2"/>
          <w:sz w:val="24"/>
          <w:szCs w:val="24"/>
          <w14:ligatures w14:val="standardContextual"/>
        </w:rPr>
      </w:pPr>
      <w:r w:rsidRPr="00EB6886">
        <w:t>9.2.3.24</w:t>
      </w:r>
      <w:r>
        <w:rPr>
          <w:rFonts w:asciiTheme="minorHAnsi" w:hAnsiTheme="minorHAnsi" w:cstheme="minorBidi"/>
          <w:kern w:val="2"/>
          <w:sz w:val="24"/>
          <w:szCs w:val="24"/>
          <w14:ligatures w14:val="standardContextual"/>
        </w:rPr>
        <w:tab/>
      </w:r>
      <w:r w:rsidRPr="00EB6886">
        <w:t>GUAMI</w:t>
      </w:r>
      <w:r>
        <w:tab/>
      </w:r>
      <w:r>
        <w:fldChar w:fldCharType="begin" w:fldLock="1"/>
      </w:r>
      <w:r>
        <w:instrText xml:space="preserve"> PAGEREF _Toc175586993 \h </w:instrText>
      </w:r>
      <w:r>
        <w:fldChar w:fldCharType="separate"/>
      </w:r>
      <w:r>
        <w:t>226</w:t>
      </w:r>
      <w:r>
        <w:fldChar w:fldCharType="end"/>
      </w:r>
    </w:p>
    <w:p w14:paraId="15117182" w14:textId="59B9C4BD" w:rsidR="005762C2" w:rsidRDefault="005762C2">
      <w:pPr>
        <w:pStyle w:val="TOC4"/>
        <w:rPr>
          <w:rFonts w:asciiTheme="minorHAnsi" w:hAnsiTheme="minorHAnsi" w:cstheme="minorBidi"/>
          <w:kern w:val="2"/>
          <w:sz w:val="24"/>
          <w:szCs w:val="24"/>
          <w14:ligatures w14:val="standardContextual"/>
        </w:rPr>
      </w:pPr>
      <w:r w:rsidRPr="00EB6886">
        <w:t>9.2.3.25</w:t>
      </w:r>
      <w:r>
        <w:rPr>
          <w:rFonts w:asciiTheme="minorHAnsi" w:hAnsiTheme="minorHAnsi" w:cstheme="minorBidi"/>
          <w:kern w:val="2"/>
          <w:sz w:val="24"/>
          <w:szCs w:val="24"/>
          <w14:ligatures w14:val="standardContextual"/>
        </w:rPr>
        <w:tab/>
      </w:r>
      <w:r w:rsidRPr="00EB6886">
        <w:t>Target Cell Global ID</w:t>
      </w:r>
      <w:r>
        <w:tab/>
      </w:r>
      <w:r>
        <w:fldChar w:fldCharType="begin" w:fldLock="1"/>
      </w:r>
      <w:r>
        <w:instrText xml:space="preserve"> PAGEREF _Toc175586994 \h </w:instrText>
      </w:r>
      <w:r>
        <w:fldChar w:fldCharType="separate"/>
      </w:r>
      <w:r>
        <w:t>226</w:t>
      </w:r>
      <w:r>
        <w:fldChar w:fldCharType="end"/>
      </w:r>
    </w:p>
    <w:p w14:paraId="593C472A" w14:textId="2B9C3D80" w:rsidR="005762C2" w:rsidRDefault="005762C2">
      <w:pPr>
        <w:pStyle w:val="TOC4"/>
        <w:rPr>
          <w:rFonts w:asciiTheme="minorHAnsi" w:hAnsiTheme="minorHAnsi" w:cstheme="minorBidi"/>
          <w:kern w:val="2"/>
          <w:sz w:val="24"/>
          <w:szCs w:val="24"/>
          <w14:ligatures w14:val="standardContextual"/>
        </w:rPr>
      </w:pPr>
      <w:r w:rsidRPr="0044040E">
        <w:rPr>
          <w:rFonts w:eastAsia="Batang"/>
        </w:rPr>
        <w:t>9.2.3.26</w:t>
      </w:r>
      <w:r>
        <w:rPr>
          <w:rFonts w:asciiTheme="minorHAnsi" w:hAnsiTheme="minorHAnsi" w:cstheme="minorBidi"/>
          <w:kern w:val="2"/>
          <w:sz w:val="24"/>
          <w:szCs w:val="24"/>
          <w14:ligatures w14:val="standardContextual"/>
        </w:rPr>
        <w:tab/>
      </w:r>
      <w:r w:rsidRPr="0044040E">
        <w:rPr>
          <w:rFonts w:eastAsia="Batang"/>
        </w:rPr>
        <w:t>AMF UE NGAP ID</w:t>
      </w:r>
      <w:r>
        <w:tab/>
      </w:r>
      <w:r>
        <w:fldChar w:fldCharType="begin" w:fldLock="1"/>
      </w:r>
      <w:r>
        <w:instrText xml:space="preserve"> PAGEREF _Toc175586995 \h </w:instrText>
      </w:r>
      <w:r>
        <w:fldChar w:fldCharType="separate"/>
      </w:r>
      <w:r>
        <w:t>226</w:t>
      </w:r>
      <w:r>
        <w:fldChar w:fldCharType="end"/>
      </w:r>
    </w:p>
    <w:p w14:paraId="78830646" w14:textId="558A64AC" w:rsidR="005762C2" w:rsidRDefault="005762C2">
      <w:pPr>
        <w:pStyle w:val="TOC4"/>
        <w:rPr>
          <w:rFonts w:asciiTheme="minorHAnsi" w:hAnsiTheme="minorHAnsi" w:cstheme="minorBidi"/>
          <w:kern w:val="2"/>
          <w:sz w:val="24"/>
          <w:szCs w:val="24"/>
          <w14:ligatures w14:val="standardContextual"/>
        </w:rPr>
      </w:pPr>
      <w:r>
        <w:t>9.2.3.27</w:t>
      </w:r>
      <w:r>
        <w:rPr>
          <w:rFonts w:asciiTheme="minorHAnsi" w:hAnsiTheme="minorHAnsi" w:cstheme="minorBidi"/>
          <w:kern w:val="2"/>
          <w:sz w:val="24"/>
          <w:szCs w:val="24"/>
          <w14:ligatures w14:val="standardContextual"/>
        </w:rPr>
        <w:tab/>
      </w:r>
      <w:r>
        <w:t xml:space="preserve">SCG Configuration </w:t>
      </w:r>
      <w:r>
        <w:rPr>
          <w:lang w:eastAsia="zh-TW"/>
        </w:rPr>
        <w:t>Query</w:t>
      </w:r>
      <w:r>
        <w:tab/>
      </w:r>
      <w:r>
        <w:fldChar w:fldCharType="begin" w:fldLock="1"/>
      </w:r>
      <w:r>
        <w:instrText xml:space="preserve"> PAGEREF _Toc175586996 \h </w:instrText>
      </w:r>
      <w:r>
        <w:fldChar w:fldCharType="separate"/>
      </w:r>
      <w:r>
        <w:t>226</w:t>
      </w:r>
      <w:r>
        <w:fldChar w:fldCharType="end"/>
      </w:r>
    </w:p>
    <w:p w14:paraId="55949A79" w14:textId="340C417E" w:rsidR="005762C2" w:rsidRDefault="005762C2">
      <w:pPr>
        <w:pStyle w:val="TOC4"/>
        <w:rPr>
          <w:rFonts w:asciiTheme="minorHAnsi" w:hAnsiTheme="minorHAnsi" w:cstheme="minorBidi"/>
          <w:kern w:val="2"/>
          <w:sz w:val="24"/>
          <w:szCs w:val="24"/>
          <w14:ligatures w14:val="standardContextual"/>
        </w:rPr>
      </w:pPr>
      <w:r>
        <w:t>9.2.3.28</w:t>
      </w:r>
      <w:r>
        <w:rPr>
          <w:rFonts w:asciiTheme="minorHAnsi" w:hAnsiTheme="minorHAnsi" w:cstheme="minorBidi"/>
          <w:kern w:val="2"/>
          <w:sz w:val="24"/>
          <w:szCs w:val="24"/>
          <w14:ligatures w14:val="standardContextual"/>
        </w:rPr>
        <w:tab/>
      </w:r>
      <w:r>
        <w:t>RLC Mode</w:t>
      </w:r>
      <w:r>
        <w:tab/>
      </w:r>
      <w:r>
        <w:fldChar w:fldCharType="begin" w:fldLock="1"/>
      </w:r>
      <w:r>
        <w:instrText xml:space="preserve"> PAGEREF _Toc175586997 \h </w:instrText>
      </w:r>
      <w:r>
        <w:fldChar w:fldCharType="separate"/>
      </w:r>
      <w:r>
        <w:t>226</w:t>
      </w:r>
      <w:r>
        <w:fldChar w:fldCharType="end"/>
      </w:r>
    </w:p>
    <w:p w14:paraId="40F6F54A" w14:textId="7977AE5C" w:rsidR="005762C2" w:rsidRDefault="005762C2">
      <w:pPr>
        <w:pStyle w:val="TOC4"/>
        <w:rPr>
          <w:rFonts w:asciiTheme="minorHAnsi" w:hAnsiTheme="minorHAnsi" w:cstheme="minorBidi"/>
          <w:kern w:val="2"/>
          <w:sz w:val="24"/>
          <w:szCs w:val="24"/>
          <w14:ligatures w14:val="standardContextual"/>
        </w:rPr>
      </w:pPr>
      <w:r>
        <w:rPr>
          <w:lang w:eastAsia="ja-JP"/>
        </w:rPr>
        <w:t>9.2.3.29</w:t>
      </w:r>
      <w:r>
        <w:rPr>
          <w:rFonts w:asciiTheme="minorHAnsi" w:hAnsiTheme="minorHAnsi" w:cstheme="minorBidi"/>
          <w:kern w:val="2"/>
          <w:sz w:val="24"/>
          <w:szCs w:val="24"/>
          <w14:ligatures w14:val="standardContextual"/>
        </w:rPr>
        <w:tab/>
      </w:r>
      <w:r>
        <w:rPr>
          <w:lang w:eastAsia="ja-JP"/>
        </w:rPr>
        <w:t>Transport Layer Address</w:t>
      </w:r>
      <w:r>
        <w:tab/>
      </w:r>
      <w:r>
        <w:fldChar w:fldCharType="begin" w:fldLock="1"/>
      </w:r>
      <w:r>
        <w:instrText xml:space="preserve"> PAGEREF _Toc175586998 \h </w:instrText>
      </w:r>
      <w:r>
        <w:fldChar w:fldCharType="separate"/>
      </w:r>
      <w:r>
        <w:t>227</w:t>
      </w:r>
      <w:r>
        <w:fldChar w:fldCharType="end"/>
      </w:r>
    </w:p>
    <w:p w14:paraId="5D2CEFD9" w14:textId="01063E5F" w:rsidR="005762C2" w:rsidRDefault="005762C2">
      <w:pPr>
        <w:pStyle w:val="TOC4"/>
        <w:rPr>
          <w:rFonts w:asciiTheme="minorHAnsi" w:hAnsiTheme="minorHAnsi" w:cstheme="minorBidi"/>
          <w:kern w:val="2"/>
          <w:sz w:val="24"/>
          <w:szCs w:val="24"/>
          <w14:ligatures w14:val="standardContextual"/>
        </w:rPr>
      </w:pPr>
      <w:r>
        <w:rPr>
          <w:lang w:eastAsia="ja-JP"/>
        </w:rPr>
        <w:t>9.2.3.30</w:t>
      </w:r>
      <w:r>
        <w:rPr>
          <w:rFonts w:asciiTheme="minorHAnsi" w:hAnsiTheme="minorHAnsi" w:cstheme="minorBidi"/>
          <w:kern w:val="2"/>
          <w:sz w:val="24"/>
          <w:szCs w:val="24"/>
          <w14:ligatures w14:val="standardContextual"/>
        </w:rPr>
        <w:tab/>
      </w:r>
      <w:r>
        <w:rPr>
          <w:lang w:eastAsia="ja-JP"/>
        </w:rPr>
        <w:t>UP Transport Layer Information</w:t>
      </w:r>
      <w:r>
        <w:tab/>
      </w:r>
      <w:r>
        <w:fldChar w:fldCharType="begin" w:fldLock="1"/>
      </w:r>
      <w:r>
        <w:instrText xml:space="preserve"> PAGEREF _Toc175586999 \h </w:instrText>
      </w:r>
      <w:r>
        <w:fldChar w:fldCharType="separate"/>
      </w:r>
      <w:r>
        <w:t>227</w:t>
      </w:r>
      <w:r>
        <w:fldChar w:fldCharType="end"/>
      </w:r>
    </w:p>
    <w:p w14:paraId="1FFA3B1D" w14:textId="20C912ED" w:rsidR="005762C2" w:rsidRDefault="005762C2">
      <w:pPr>
        <w:pStyle w:val="TOC4"/>
        <w:rPr>
          <w:rFonts w:asciiTheme="minorHAnsi" w:hAnsiTheme="minorHAnsi" w:cstheme="minorBidi"/>
          <w:kern w:val="2"/>
          <w:sz w:val="24"/>
          <w:szCs w:val="24"/>
          <w14:ligatures w14:val="standardContextual"/>
        </w:rPr>
      </w:pPr>
      <w:r>
        <w:rPr>
          <w:lang w:eastAsia="ja-JP"/>
        </w:rPr>
        <w:t>9.2.3.31</w:t>
      </w:r>
      <w:r>
        <w:rPr>
          <w:rFonts w:asciiTheme="minorHAnsi" w:hAnsiTheme="minorHAnsi" w:cstheme="minorBidi"/>
          <w:kern w:val="2"/>
          <w:sz w:val="24"/>
          <w:szCs w:val="24"/>
          <w14:ligatures w14:val="standardContextual"/>
        </w:rPr>
        <w:tab/>
      </w:r>
      <w:r>
        <w:rPr>
          <w:lang w:eastAsia="ja-JP"/>
        </w:rPr>
        <w:t>CP Transport Layer Information</w:t>
      </w:r>
      <w:r>
        <w:tab/>
      </w:r>
      <w:r>
        <w:fldChar w:fldCharType="begin" w:fldLock="1"/>
      </w:r>
      <w:r>
        <w:instrText xml:space="preserve"> PAGEREF _Toc175587000 \h </w:instrText>
      </w:r>
      <w:r>
        <w:fldChar w:fldCharType="separate"/>
      </w:r>
      <w:r>
        <w:t>227</w:t>
      </w:r>
      <w:r>
        <w:fldChar w:fldCharType="end"/>
      </w:r>
    </w:p>
    <w:p w14:paraId="5DBA94DC" w14:textId="77D7F6A4" w:rsidR="005762C2" w:rsidRDefault="005762C2">
      <w:pPr>
        <w:pStyle w:val="TOC4"/>
        <w:rPr>
          <w:rFonts w:asciiTheme="minorHAnsi" w:hAnsiTheme="minorHAnsi" w:cstheme="minorBidi"/>
          <w:kern w:val="2"/>
          <w:sz w:val="24"/>
          <w:szCs w:val="24"/>
          <w14:ligatures w14:val="standardContextual"/>
        </w:rPr>
      </w:pPr>
      <w:r>
        <w:t>9.2.3.32</w:t>
      </w:r>
      <w:r>
        <w:rPr>
          <w:rFonts w:asciiTheme="minorHAnsi" w:hAnsiTheme="minorHAnsi" w:cstheme="minorBidi"/>
          <w:kern w:val="2"/>
          <w:sz w:val="24"/>
          <w:szCs w:val="24"/>
          <w14:ligatures w14:val="standardContextual"/>
        </w:rPr>
        <w:tab/>
      </w:r>
      <w:r>
        <w:rPr>
          <w:lang w:eastAsia="zh-CN"/>
        </w:rPr>
        <w:t>Masked IMEISV</w:t>
      </w:r>
      <w:r>
        <w:tab/>
      </w:r>
      <w:r>
        <w:fldChar w:fldCharType="begin" w:fldLock="1"/>
      </w:r>
      <w:r>
        <w:instrText xml:space="preserve"> PAGEREF _Toc175587001 \h </w:instrText>
      </w:r>
      <w:r>
        <w:fldChar w:fldCharType="separate"/>
      </w:r>
      <w:r>
        <w:t>228</w:t>
      </w:r>
      <w:r>
        <w:fldChar w:fldCharType="end"/>
      </w:r>
    </w:p>
    <w:p w14:paraId="59EDA725" w14:textId="76199D4F" w:rsidR="005762C2" w:rsidRDefault="005762C2">
      <w:pPr>
        <w:pStyle w:val="TOC4"/>
        <w:rPr>
          <w:rFonts w:asciiTheme="minorHAnsi" w:hAnsiTheme="minorHAnsi" w:cstheme="minorBidi"/>
          <w:kern w:val="2"/>
          <w:sz w:val="24"/>
          <w:szCs w:val="24"/>
          <w14:ligatures w14:val="standardContextual"/>
        </w:rPr>
      </w:pPr>
      <w:r w:rsidRPr="0044040E">
        <w:rPr>
          <w:rFonts w:eastAsia="Batang"/>
        </w:rPr>
        <w:t>9.2.3.33</w:t>
      </w:r>
      <w:r>
        <w:rPr>
          <w:rFonts w:asciiTheme="minorHAnsi" w:hAnsiTheme="minorHAnsi" w:cstheme="minorBidi"/>
          <w:kern w:val="2"/>
          <w:sz w:val="24"/>
          <w:szCs w:val="24"/>
          <w14:ligatures w14:val="standardContextual"/>
        </w:rPr>
        <w:tab/>
      </w:r>
      <w:r w:rsidRPr="0044040E">
        <w:rPr>
          <w:rFonts w:eastAsia="Batang"/>
        </w:rPr>
        <w:t>DRB ID</w:t>
      </w:r>
      <w:r>
        <w:tab/>
      </w:r>
      <w:r>
        <w:fldChar w:fldCharType="begin" w:fldLock="1"/>
      </w:r>
      <w:r>
        <w:instrText xml:space="preserve"> PAGEREF _Toc175587002 \h </w:instrText>
      </w:r>
      <w:r>
        <w:fldChar w:fldCharType="separate"/>
      </w:r>
      <w:r>
        <w:t>228</w:t>
      </w:r>
      <w:r>
        <w:fldChar w:fldCharType="end"/>
      </w:r>
    </w:p>
    <w:p w14:paraId="0D320D83" w14:textId="6558D473" w:rsidR="005762C2" w:rsidRDefault="005762C2">
      <w:pPr>
        <w:pStyle w:val="TOC4"/>
        <w:rPr>
          <w:rFonts w:asciiTheme="minorHAnsi" w:hAnsiTheme="minorHAnsi" w:cstheme="minorBidi"/>
          <w:kern w:val="2"/>
          <w:sz w:val="24"/>
          <w:szCs w:val="24"/>
          <w14:ligatures w14:val="standardContextual"/>
        </w:rPr>
      </w:pPr>
      <w:r>
        <w:t>9.2.3.34</w:t>
      </w:r>
      <w:r>
        <w:rPr>
          <w:rFonts w:asciiTheme="minorHAnsi" w:hAnsiTheme="minorHAnsi" w:cstheme="minorBidi"/>
          <w:kern w:val="2"/>
          <w:sz w:val="24"/>
          <w:szCs w:val="24"/>
          <w14:ligatures w14:val="standardContextual"/>
        </w:rPr>
        <w:tab/>
      </w:r>
      <w:r>
        <w:t>DL Forwarding</w:t>
      </w:r>
      <w:r>
        <w:tab/>
      </w:r>
      <w:r>
        <w:fldChar w:fldCharType="begin" w:fldLock="1"/>
      </w:r>
      <w:r>
        <w:instrText xml:space="preserve"> PAGEREF _Toc175587003 \h </w:instrText>
      </w:r>
      <w:r>
        <w:fldChar w:fldCharType="separate"/>
      </w:r>
      <w:r>
        <w:t>228</w:t>
      </w:r>
      <w:r>
        <w:fldChar w:fldCharType="end"/>
      </w:r>
    </w:p>
    <w:p w14:paraId="543D109D" w14:textId="3E931CA2" w:rsidR="005762C2" w:rsidRDefault="005762C2">
      <w:pPr>
        <w:pStyle w:val="TOC4"/>
        <w:rPr>
          <w:rFonts w:asciiTheme="minorHAnsi" w:hAnsiTheme="minorHAnsi" w:cstheme="minorBidi"/>
          <w:kern w:val="2"/>
          <w:sz w:val="24"/>
          <w:szCs w:val="24"/>
          <w14:ligatures w14:val="standardContextual"/>
        </w:rPr>
      </w:pPr>
      <w:r>
        <w:t>9.2.3.35</w:t>
      </w:r>
      <w:r>
        <w:rPr>
          <w:rFonts w:asciiTheme="minorHAnsi" w:hAnsiTheme="minorHAnsi" w:cstheme="minorBidi"/>
          <w:kern w:val="2"/>
          <w:sz w:val="24"/>
          <w:szCs w:val="24"/>
          <w14:ligatures w14:val="standardContextual"/>
        </w:rPr>
        <w:tab/>
      </w:r>
      <w:r>
        <w:t>Data Forwarding Accepted</w:t>
      </w:r>
      <w:r>
        <w:tab/>
      </w:r>
      <w:r>
        <w:fldChar w:fldCharType="begin" w:fldLock="1"/>
      </w:r>
      <w:r>
        <w:instrText xml:space="preserve"> PAGEREF _Toc175587004 \h </w:instrText>
      </w:r>
      <w:r>
        <w:fldChar w:fldCharType="separate"/>
      </w:r>
      <w:r>
        <w:t>228</w:t>
      </w:r>
      <w:r>
        <w:fldChar w:fldCharType="end"/>
      </w:r>
    </w:p>
    <w:p w14:paraId="45B32F73" w14:textId="1396333B" w:rsidR="005762C2" w:rsidRDefault="005762C2">
      <w:pPr>
        <w:pStyle w:val="TOC4"/>
        <w:rPr>
          <w:rFonts w:asciiTheme="minorHAnsi" w:hAnsiTheme="minorHAnsi" w:cstheme="minorBidi"/>
          <w:kern w:val="2"/>
          <w:sz w:val="24"/>
          <w:szCs w:val="24"/>
          <w14:ligatures w14:val="standardContextual"/>
        </w:rPr>
      </w:pPr>
      <w:r>
        <w:t>9.2.3.36</w:t>
      </w:r>
      <w:r>
        <w:rPr>
          <w:rFonts w:asciiTheme="minorHAnsi" w:hAnsiTheme="minorHAnsi" w:cstheme="minorBidi"/>
          <w:kern w:val="2"/>
          <w:sz w:val="24"/>
          <w:szCs w:val="24"/>
          <w14:ligatures w14:val="standardContextual"/>
        </w:rPr>
        <w:tab/>
      </w:r>
      <w:r>
        <w:t>COUNT Value for PDCP SN Length 12</w:t>
      </w:r>
      <w:r>
        <w:tab/>
      </w:r>
      <w:r>
        <w:fldChar w:fldCharType="begin" w:fldLock="1"/>
      </w:r>
      <w:r>
        <w:instrText xml:space="preserve"> PAGEREF _Toc175587005 \h </w:instrText>
      </w:r>
      <w:r>
        <w:fldChar w:fldCharType="separate"/>
      </w:r>
      <w:r>
        <w:t>228</w:t>
      </w:r>
      <w:r>
        <w:fldChar w:fldCharType="end"/>
      </w:r>
    </w:p>
    <w:p w14:paraId="06303582" w14:textId="0A14A8BC" w:rsidR="005762C2" w:rsidRDefault="005762C2">
      <w:pPr>
        <w:pStyle w:val="TOC4"/>
        <w:rPr>
          <w:rFonts w:asciiTheme="minorHAnsi" w:hAnsiTheme="minorHAnsi" w:cstheme="minorBidi"/>
          <w:kern w:val="2"/>
          <w:sz w:val="24"/>
          <w:szCs w:val="24"/>
          <w14:ligatures w14:val="standardContextual"/>
        </w:rPr>
      </w:pPr>
      <w:r>
        <w:t>9.2.3.37</w:t>
      </w:r>
      <w:r>
        <w:rPr>
          <w:rFonts w:asciiTheme="minorHAnsi" w:hAnsiTheme="minorHAnsi" w:cstheme="minorBidi"/>
          <w:kern w:val="2"/>
          <w:sz w:val="24"/>
          <w:szCs w:val="24"/>
          <w14:ligatures w14:val="standardContextual"/>
        </w:rPr>
        <w:tab/>
      </w:r>
      <w:r>
        <w:t>COUNT Value for PDCP SN Length 18</w:t>
      </w:r>
      <w:r>
        <w:tab/>
      </w:r>
      <w:r>
        <w:fldChar w:fldCharType="begin" w:fldLock="1"/>
      </w:r>
      <w:r>
        <w:instrText xml:space="preserve"> PAGEREF _Toc175587006 \h </w:instrText>
      </w:r>
      <w:r>
        <w:fldChar w:fldCharType="separate"/>
      </w:r>
      <w:r>
        <w:t>229</w:t>
      </w:r>
      <w:r>
        <w:fldChar w:fldCharType="end"/>
      </w:r>
    </w:p>
    <w:p w14:paraId="028170D5" w14:textId="705194B7" w:rsidR="005762C2" w:rsidRDefault="005762C2">
      <w:pPr>
        <w:pStyle w:val="TOC4"/>
        <w:rPr>
          <w:rFonts w:asciiTheme="minorHAnsi" w:hAnsiTheme="minorHAnsi" w:cstheme="minorBidi"/>
          <w:kern w:val="2"/>
          <w:sz w:val="24"/>
          <w:szCs w:val="24"/>
          <w14:ligatures w14:val="standardContextual"/>
        </w:rPr>
      </w:pPr>
      <w:r>
        <w:rPr>
          <w:lang w:eastAsia="zh-CN"/>
        </w:rPr>
        <w:lastRenderedPageBreak/>
        <w:t>9</w:t>
      </w:r>
      <w:r>
        <w:t>.</w:t>
      </w:r>
      <w:r>
        <w:rPr>
          <w:lang w:eastAsia="zh-CN"/>
        </w:rPr>
        <w:t>2</w:t>
      </w:r>
      <w:r>
        <w:t>.3.38</w:t>
      </w:r>
      <w:r>
        <w:rPr>
          <w:rFonts w:asciiTheme="minorHAnsi" w:hAnsiTheme="minorHAnsi" w:cstheme="minorBidi"/>
          <w:kern w:val="2"/>
          <w:sz w:val="24"/>
          <w:szCs w:val="24"/>
          <w14:ligatures w14:val="standardContextual"/>
        </w:rPr>
        <w:tab/>
      </w:r>
      <w:r>
        <w:rPr>
          <w:lang w:eastAsia="zh-CN"/>
        </w:rPr>
        <w:t>RAN Paging Area</w:t>
      </w:r>
      <w:r>
        <w:tab/>
      </w:r>
      <w:r>
        <w:fldChar w:fldCharType="begin" w:fldLock="1"/>
      </w:r>
      <w:r>
        <w:instrText xml:space="preserve"> PAGEREF _Toc175587007 \h </w:instrText>
      </w:r>
      <w:r>
        <w:fldChar w:fldCharType="separate"/>
      </w:r>
      <w:r>
        <w:t>229</w:t>
      </w:r>
      <w:r>
        <w:fldChar w:fldCharType="end"/>
      </w:r>
    </w:p>
    <w:p w14:paraId="3AD23C20" w14:textId="6E58A916" w:rsidR="005762C2" w:rsidRDefault="005762C2">
      <w:pPr>
        <w:pStyle w:val="TOC4"/>
        <w:rPr>
          <w:rFonts w:asciiTheme="minorHAnsi" w:hAnsiTheme="minorHAnsi" w:cstheme="minorBidi"/>
          <w:kern w:val="2"/>
          <w:sz w:val="24"/>
          <w:szCs w:val="24"/>
          <w14:ligatures w14:val="standardContextual"/>
        </w:rPr>
      </w:pPr>
      <w:r>
        <w:t>9.2.3.39</w:t>
      </w:r>
      <w:r>
        <w:rPr>
          <w:rFonts w:asciiTheme="minorHAnsi" w:hAnsiTheme="minorHAnsi" w:cstheme="minorBidi"/>
          <w:kern w:val="2"/>
          <w:sz w:val="24"/>
          <w:szCs w:val="24"/>
          <w14:ligatures w14:val="standardContextual"/>
        </w:rPr>
        <w:tab/>
      </w:r>
      <w:r>
        <w:t>RAN Area ID</w:t>
      </w:r>
      <w:r>
        <w:tab/>
      </w:r>
      <w:r>
        <w:fldChar w:fldCharType="begin" w:fldLock="1"/>
      </w:r>
      <w:r>
        <w:instrText xml:space="preserve"> PAGEREF _Toc175587008 \h </w:instrText>
      </w:r>
      <w:r>
        <w:fldChar w:fldCharType="separate"/>
      </w:r>
      <w:r>
        <w:t>229</w:t>
      </w:r>
      <w:r>
        <w:fldChar w:fldCharType="end"/>
      </w:r>
    </w:p>
    <w:p w14:paraId="2E595991" w14:textId="2465E917" w:rsidR="005762C2" w:rsidRDefault="005762C2">
      <w:pPr>
        <w:pStyle w:val="TOC4"/>
        <w:rPr>
          <w:rFonts w:asciiTheme="minorHAnsi" w:hAnsiTheme="minorHAnsi" w:cstheme="minorBidi"/>
          <w:kern w:val="2"/>
          <w:sz w:val="24"/>
          <w:szCs w:val="24"/>
          <w14:ligatures w14:val="standardContextual"/>
        </w:rPr>
      </w:pPr>
      <w:r>
        <w:t>9.2.3.40</w:t>
      </w:r>
      <w:r>
        <w:rPr>
          <w:rFonts w:asciiTheme="minorHAnsi" w:hAnsiTheme="minorHAnsi" w:cstheme="minorBidi"/>
          <w:kern w:val="2"/>
          <w:sz w:val="24"/>
          <w:szCs w:val="24"/>
          <w14:ligatures w14:val="standardContextual"/>
        </w:rPr>
        <w:tab/>
      </w:r>
      <w:r w:rsidRPr="0044040E">
        <w:rPr>
          <w:rFonts w:eastAsia="SimSun"/>
          <w:lang w:eastAsia="zh-CN"/>
        </w:rPr>
        <w:t>UE Context ID</w:t>
      </w:r>
      <w:r>
        <w:tab/>
      </w:r>
      <w:r>
        <w:fldChar w:fldCharType="begin" w:fldLock="1"/>
      </w:r>
      <w:r>
        <w:instrText xml:space="preserve"> PAGEREF _Toc175587009 \h </w:instrText>
      </w:r>
      <w:r>
        <w:fldChar w:fldCharType="separate"/>
      </w:r>
      <w:r>
        <w:t>229</w:t>
      </w:r>
      <w:r>
        <w:fldChar w:fldCharType="end"/>
      </w:r>
    </w:p>
    <w:p w14:paraId="34CDD429" w14:textId="624BC4B6" w:rsidR="005762C2" w:rsidRDefault="005762C2">
      <w:pPr>
        <w:pStyle w:val="TOC4"/>
        <w:rPr>
          <w:rFonts w:asciiTheme="minorHAnsi" w:hAnsiTheme="minorHAnsi" w:cstheme="minorBidi"/>
          <w:kern w:val="2"/>
          <w:sz w:val="24"/>
          <w:szCs w:val="24"/>
          <w14:ligatures w14:val="standardContextual"/>
        </w:rPr>
      </w:pPr>
      <w:r>
        <w:t>9.2.3.41</w:t>
      </w:r>
      <w:r>
        <w:rPr>
          <w:rFonts w:asciiTheme="minorHAnsi" w:hAnsiTheme="minorHAnsi" w:cstheme="minorBidi"/>
          <w:kern w:val="2"/>
          <w:sz w:val="24"/>
          <w:szCs w:val="24"/>
          <w14:ligatures w14:val="standardContextual"/>
        </w:rPr>
        <w:tab/>
      </w:r>
      <w:r>
        <w:t>Assistance Data for RAN Paging</w:t>
      </w:r>
      <w:r>
        <w:tab/>
      </w:r>
      <w:r>
        <w:fldChar w:fldCharType="begin" w:fldLock="1"/>
      </w:r>
      <w:r>
        <w:instrText xml:space="preserve"> PAGEREF _Toc175587010 \h </w:instrText>
      </w:r>
      <w:r>
        <w:fldChar w:fldCharType="separate"/>
      </w:r>
      <w:r>
        <w:t>230</w:t>
      </w:r>
      <w:r>
        <w:fldChar w:fldCharType="end"/>
      </w:r>
    </w:p>
    <w:p w14:paraId="5751037B" w14:textId="61AC2B40" w:rsidR="005762C2" w:rsidRDefault="005762C2">
      <w:pPr>
        <w:pStyle w:val="TOC4"/>
        <w:rPr>
          <w:rFonts w:asciiTheme="minorHAnsi" w:hAnsiTheme="minorHAnsi" w:cstheme="minorBidi"/>
          <w:kern w:val="2"/>
          <w:sz w:val="24"/>
          <w:szCs w:val="24"/>
          <w14:ligatures w14:val="standardContextual"/>
        </w:rPr>
      </w:pPr>
      <w:r>
        <w:t>9.2.3.42</w:t>
      </w:r>
      <w:r>
        <w:rPr>
          <w:rFonts w:asciiTheme="minorHAnsi" w:hAnsiTheme="minorHAnsi" w:cstheme="minorBidi"/>
          <w:kern w:val="2"/>
          <w:sz w:val="24"/>
          <w:szCs w:val="24"/>
          <w14:ligatures w14:val="standardContextual"/>
        </w:rPr>
        <w:tab/>
      </w:r>
      <w:r>
        <w:t>RAN Paging Attempt Information</w:t>
      </w:r>
      <w:r>
        <w:tab/>
      </w:r>
      <w:r>
        <w:fldChar w:fldCharType="begin" w:fldLock="1"/>
      </w:r>
      <w:r>
        <w:instrText xml:space="preserve"> PAGEREF _Toc175587011 \h </w:instrText>
      </w:r>
      <w:r>
        <w:fldChar w:fldCharType="separate"/>
      </w:r>
      <w:r>
        <w:t>230</w:t>
      </w:r>
      <w:r>
        <w:fldChar w:fldCharType="end"/>
      </w:r>
    </w:p>
    <w:p w14:paraId="59FF76AD" w14:textId="0F3BEC44" w:rsidR="005762C2" w:rsidRDefault="005762C2">
      <w:pPr>
        <w:pStyle w:val="TOC4"/>
        <w:rPr>
          <w:rFonts w:asciiTheme="minorHAnsi" w:hAnsiTheme="minorHAnsi" w:cstheme="minorBidi"/>
          <w:kern w:val="2"/>
          <w:sz w:val="24"/>
          <w:szCs w:val="24"/>
          <w14:ligatures w14:val="standardContextual"/>
        </w:rPr>
      </w:pPr>
      <w:r>
        <w:t>9.2.3.43</w:t>
      </w:r>
      <w:r>
        <w:rPr>
          <w:rFonts w:asciiTheme="minorHAnsi" w:hAnsiTheme="minorHAnsi" w:cstheme="minorBidi"/>
          <w:kern w:val="2"/>
          <w:sz w:val="24"/>
          <w:szCs w:val="24"/>
          <w14:ligatures w14:val="standardContextual"/>
        </w:rPr>
        <w:tab/>
      </w:r>
      <w:r>
        <w:t>UE RAN Paging Identity</w:t>
      </w:r>
      <w:r>
        <w:tab/>
      </w:r>
      <w:r>
        <w:fldChar w:fldCharType="begin" w:fldLock="1"/>
      </w:r>
      <w:r>
        <w:instrText xml:space="preserve"> PAGEREF _Toc175587012 \h </w:instrText>
      </w:r>
      <w:r>
        <w:fldChar w:fldCharType="separate"/>
      </w:r>
      <w:r>
        <w:t>230</w:t>
      </w:r>
      <w:r>
        <w:fldChar w:fldCharType="end"/>
      </w:r>
    </w:p>
    <w:p w14:paraId="3878A164" w14:textId="0B5EF595" w:rsidR="005762C2" w:rsidRDefault="005762C2">
      <w:pPr>
        <w:pStyle w:val="TOC4"/>
        <w:rPr>
          <w:rFonts w:asciiTheme="minorHAnsi" w:hAnsiTheme="minorHAnsi" w:cstheme="minorBidi"/>
          <w:kern w:val="2"/>
          <w:sz w:val="24"/>
          <w:szCs w:val="24"/>
          <w14:ligatures w14:val="standardContextual"/>
        </w:rPr>
      </w:pPr>
      <w:r w:rsidRPr="0044040E">
        <w:rPr>
          <w:rFonts w:eastAsia="Batang"/>
        </w:rPr>
        <w:t>9.2.3.44</w:t>
      </w:r>
      <w:r>
        <w:rPr>
          <w:rFonts w:asciiTheme="minorHAnsi" w:hAnsiTheme="minorHAnsi" w:cstheme="minorBidi"/>
          <w:kern w:val="2"/>
          <w:sz w:val="24"/>
          <w:szCs w:val="24"/>
          <w14:ligatures w14:val="standardContextual"/>
        </w:rPr>
        <w:tab/>
      </w:r>
      <w:r w:rsidRPr="0044040E">
        <w:rPr>
          <w:rFonts w:eastAsia="Batang"/>
        </w:rPr>
        <w:t>Paging Priority</w:t>
      </w:r>
      <w:r>
        <w:tab/>
      </w:r>
      <w:r>
        <w:fldChar w:fldCharType="begin" w:fldLock="1"/>
      </w:r>
      <w:r>
        <w:instrText xml:space="preserve"> PAGEREF _Toc175587013 \h </w:instrText>
      </w:r>
      <w:r>
        <w:fldChar w:fldCharType="separate"/>
      </w:r>
      <w:r>
        <w:t>231</w:t>
      </w:r>
      <w:r>
        <w:fldChar w:fldCharType="end"/>
      </w:r>
    </w:p>
    <w:p w14:paraId="06D44B4E" w14:textId="3B14997F" w:rsidR="005762C2" w:rsidRDefault="005762C2">
      <w:pPr>
        <w:pStyle w:val="TOC4"/>
        <w:rPr>
          <w:rFonts w:asciiTheme="minorHAnsi" w:hAnsiTheme="minorHAnsi" w:cstheme="minorBidi"/>
          <w:kern w:val="2"/>
          <w:sz w:val="24"/>
          <w:szCs w:val="24"/>
          <w14:ligatures w14:val="standardContextual"/>
        </w:rPr>
      </w:pPr>
      <w:r>
        <w:t>9.2.3.45</w:t>
      </w:r>
      <w:r>
        <w:rPr>
          <w:rFonts w:asciiTheme="minorHAnsi" w:hAnsiTheme="minorHAnsi" w:cstheme="minorBidi"/>
          <w:kern w:val="2"/>
          <w:sz w:val="24"/>
          <w:szCs w:val="24"/>
          <w14:ligatures w14:val="standardContextual"/>
        </w:rPr>
        <w:tab/>
      </w:r>
      <w:r>
        <w:t>Delivery Status</w:t>
      </w:r>
      <w:r>
        <w:tab/>
      </w:r>
      <w:r>
        <w:fldChar w:fldCharType="begin" w:fldLock="1"/>
      </w:r>
      <w:r>
        <w:instrText xml:space="preserve"> PAGEREF _Toc175587014 \h </w:instrText>
      </w:r>
      <w:r>
        <w:fldChar w:fldCharType="separate"/>
      </w:r>
      <w:r>
        <w:t>231</w:t>
      </w:r>
      <w:r>
        <w:fldChar w:fldCharType="end"/>
      </w:r>
    </w:p>
    <w:p w14:paraId="195997E0" w14:textId="28A6B7BA" w:rsidR="005762C2" w:rsidRDefault="005762C2">
      <w:pPr>
        <w:pStyle w:val="TOC4"/>
        <w:rPr>
          <w:rFonts w:asciiTheme="minorHAnsi" w:hAnsiTheme="minorHAnsi" w:cstheme="minorBidi"/>
          <w:kern w:val="2"/>
          <w:sz w:val="24"/>
          <w:szCs w:val="24"/>
          <w14:ligatures w14:val="standardContextual"/>
        </w:rPr>
      </w:pPr>
      <w:r>
        <w:t>9.2.3.46</w:t>
      </w:r>
      <w:r>
        <w:rPr>
          <w:rFonts w:asciiTheme="minorHAnsi" w:hAnsiTheme="minorHAnsi" w:cstheme="minorBidi"/>
          <w:kern w:val="2"/>
          <w:sz w:val="24"/>
          <w:szCs w:val="24"/>
          <w14:ligatures w14:val="standardContextual"/>
        </w:rPr>
        <w:tab/>
      </w:r>
      <w:r>
        <w:t>I-RNTI</w:t>
      </w:r>
      <w:r>
        <w:tab/>
      </w:r>
      <w:r>
        <w:fldChar w:fldCharType="begin" w:fldLock="1"/>
      </w:r>
      <w:r>
        <w:instrText xml:space="preserve"> PAGEREF _Toc175587015 \h </w:instrText>
      </w:r>
      <w:r>
        <w:fldChar w:fldCharType="separate"/>
      </w:r>
      <w:r>
        <w:t>231</w:t>
      </w:r>
      <w:r>
        <w:fldChar w:fldCharType="end"/>
      </w:r>
    </w:p>
    <w:p w14:paraId="1D242A1E" w14:textId="6A616DF4" w:rsidR="005762C2" w:rsidRDefault="005762C2">
      <w:pPr>
        <w:pStyle w:val="TOC4"/>
        <w:rPr>
          <w:rFonts w:asciiTheme="minorHAnsi" w:hAnsiTheme="minorHAnsi" w:cstheme="minorBidi"/>
          <w:kern w:val="2"/>
          <w:sz w:val="24"/>
          <w:szCs w:val="24"/>
          <w14:ligatures w14:val="standardContextual"/>
        </w:rPr>
      </w:pPr>
      <w:r>
        <w:t>9.2.3.47</w:t>
      </w:r>
      <w:r>
        <w:rPr>
          <w:rFonts w:asciiTheme="minorHAnsi" w:hAnsiTheme="minorHAnsi" w:cstheme="minorBidi"/>
          <w:kern w:val="2"/>
          <w:sz w:val="24"/>
          <w:szCs w:val="24"/>
          <w14:ligatures w14:val="standardContextual"/>
        </w:rPr>
        <w:tab/>
      </w:r>
      <w:r>
        <w:t>Location Reporting Information</w:t>
      </w:r>
      <w:r>
        <w:tab/>
      </w:r>
      <w:r>
        <w:fldChar w:fldCharType="begin" w:fldLock="1"/>
      </w:r>
      <w:r>
        <w:instrText xml:space="preserve"> PAGEREF _Toc175587016 \h </w:instrText>
      </w:r>
      <w:r>
        <w:fldChar w:fldCharType="separate"/>
      </w:r>
      <w:r>
        <w:t>231</w:t>
      </w:r>
      <w:r>
        <w:fldChar w:fldCharType="end"/>
      </w:r>
    </w:p>
    <w:p w14:paraId="0F708E27" w14:textId="3333EEB0" w:rsidR="005762C2" w:rsidRDefault="005762C2">
      <w:pPr>
        <w:pStyle w:val="TOC4"/>
        <w:rPr>
          <w:rFonts w:asciiTheme="minorHAnsi" w:hAnsiTheme="minorHAnsi" w:cstheme="minorBidi"/>
          <w:kern w:val="2"/>
          <w:sz w:val="24"/>
          <w:szCs w:val="24"/>
          <w14:ligatures w14:val="standardContextual"/>
        </w:rPr>
      </w:pPr>
      <w:r>
        <w:t>9.2.3.48</w:t>
      </w:r>
      <w:r>
        <w:rPr>
          <w:rFonts w:asciiTheme="minorHAnsi" w:hAnsiTheme="minorHAnsi" w:cstheme="minorBidi"/>
          <w:kern w:val="2"/>
          <w:sz w:val="24"/>
          <w:szCs w:val="24"/>
          <w14:ligatures w14:val="standardContextual"/>
        </w:rPr>
        <w:tab/>
      </w:r>
      <w:r>
        <w:t>Area of Interest Information</w:t>
      </w:r>
      <w:r>
        <w:tab/>
      </w:r>
      <w:r>
        <w:fldChar w:fldCharType="begin" w:fldLock="1"/>
      </w:r>
      <w:r>
        <w:instrText xml:space="preserve"> PAGEREF _Toc175587017 \h </w:instrText>
      </w:r>
      <w:r>
        <w:fldChar w:fldCharType="separate"/>
      </w:r>
      <w:r>
        <w:t>232</w:t>
      </w:r>
      <w:r>
        <w:fldChar w:fldCharType="end"/>
      </w:r>
    </w:p>
    <w:p w14:paraId="6C0A2C0E" w14:textId="49E8CA3F" w:rsidR="005762C2" w:rsidRDefault="005762C2">
      <w:pPr>
        <w:pStyle w:val="TOC4"/>
        <w:rPr>
          <w:rFonts w:asciiTheme="minorHAnsi" w:hAnsiTheme="minorHAnsi" w:cstheme="minorBidi"/>
          <w:kern w:val="2"/>
          <w:sz w:val="24"/>
          <w:szCs w:val="24"/>
          <w14:ligatures w14:val="standardContextual"/>
        </w:rPr>
      </w:pPr>
      <w:r>
        <w:t>9.2.3.49</w:t>
      </w:r>
      <w:r>
        <w:rPr>
          <w:rFonts w:asciiTheme="minorHAnsi" w:hAnsiTheme="minorHAnsi" w:cstheme="minorBidi"/>
          <w:kern w:val="2"/>
          <w:sz w:val="24"/>
          <w:szCs w:val="24"/>
          <w14:ligatures w14:val="standardContextual"/>
        </w:rPr>
        <w:tab/>
      </w:r>
      <w:r>
        <w:t>UE Security Capabilities</w:t>
      </w:r>
      <w:r>
        <w:tab/>
      </w:r>
      <w:r>
        <w:fldChar w:fldCharType="begin" w:fldLock="1"/>
      </w:r>
      <w:r>
        <w:instrText xml:space="preserve"> PAGEREF _Toc175587018 \h </w:instrText>
      </w:r>
      <w:r>
        <w:fldChar w:fldCharType="separate"/>
      </w:r>
      <w:r>
        <w:t>233</w:t>
      </w:r>
      <w:r>
        <w:fldChar w:fldCharType="end"/>
      </w:r>
    </w:p>
    <w:p w14:paraId="5D4916A3" w14:textId="3600EB7D" w:rsidR="005762C2" w:rsidRDefault="005762C2">
      <w:pPr>
        <w:pStyle w:val="TOC4"/>
        <w:rPr>
          <w:rFonts w:asciiTheme="minorHAnsi" w:hAnsiTheme="minorHAnsi" w:cstheme="minorBidi"/>
          <w:kern w:val="2"/>
          <w:sz w:val="24"/>
          <w:szCs w:val="24"/>
          <w14:ligatures w14:val="standardContextual"/>
        </w:rPr>
      </w:pPr>
      <w:r>
        <w:t>9.2.3.50</w:t>
      </w:r>
      <w:r>
        <w:rPr>
          <w:rFonts w:asciiTheme="minorHAnsi" w:hAnsiTheme="minorHAnsi" w:cstheme="minorBidi"/>
          <w:kern w:val="2"/>
          <w:sz w:val="24"/>
          <w:szCs w:val="24"/>
          <w14:ligatures w14:val="standardContextual"/>
        </w:rPr>
        <w:tab/>
      </w:r>
      <w:r>
        <w:t>AS Security Information</w:t>
      </w:r>
      <w:r>
        <w:tab/>
      </w:r>
      <w:r>
        <w:fldChar w:fldCharType="begin" w:fldLock="1"/>
      </w:r>
      <w:r>
        <w:instrText xml:space="preserve"> PAGEREF _Toc175587019 \h </w:instrText>
      </w:r>
      <w:r>
        <w:fldChar w:fldCharType="separate"/>
      </w:r>
      <w:r>
        <w:t>234</w:t>
      </w:r>
      <w:r>
        <w:fldChar w:fldCharType="end"/>
      </w:r>
    </w:p>
    <w:p w14:paraId="57F6474D" w14:textId="5AA86364" w:rsidR="005762C2" w:rsidRDefault="005762C2">
      <w:pPr>
        <w:pStyle w:val="TOC4"/>
        <w:rPr>
          <w:rFonts w:asciiTheme="minorHAnsi" w:hAnsiTheme="minorHAnsi" w:cstheme="minorBidi"/>
          <w:kern w:val="2"/>
          <w:sz w:val="24"/>
          <w:szCs w:val="24"/>
          <w14:ligatures w14:val="standardContextual"/>
        </w:rPr>
      </w:pPr>
      <w:r>
        <w:t>9.2.3.51</w:t>
      </w:r>
      <w:r>
        <w:rPr>
          <w:rFonts w:asciiTheme="minorHAnsi" w:hAnsiTheme="minorHAnsi" w:cstheme="minorBidi"/>
          <w:kern w:val="2"/>
          <w:sz w:val="24"/>
          <w:szCs w:val="24"/>
          <w14:ligatures w14:val="standardContextual"/>
        </w:rPr>
        <w:tab/>
      </w:r>
      <w:r>
        <w:t>S-NG-RAN node Security Key</w:t>
      </w:r>
      <w:r>
        <w:tab/>
      </w:r>
      <w:r>
        <w:fldChar w:fldCharType="begin" w:fldLock="1"/>
      </w:r>
      <w:r>
        <w:instrText xml:space="preserve"> PAGEREF _Toc175587020 \h </w:instrText>
      </w:r>
      <w:r>
        <w:fldChar w:fldCharType="separate"/>
      </w:r>
      <w:r>
        <w:t>234</w:t>
      </w:r>
      <w:r>
        <w:fldChar w:fldCharType="end"/>
      </w:r>
    </w:p>
    <w:p w14:paraId="1E1A37E1" w14:textId="244856EE" w:rsidR="005762C2" w:rsidRDefault="005762C2">
      <w:pPr>
        <w:pStyle w:val="TOC4"/>
        <w:rPr>
          <w:rFonts w:asciiTheme="minorHAnsi" w:hAnsiTheme="minorHAnsi" w:cstheme="minorBidi"/>
          <w:kern w:val="2"/>
          <w:sz w:val="24"/>
          <w:szCs w:val="24"/>
          <w14:ligatures w14:val="standardContextual"/>
        </w:rPr>
      </w:pPr>
      <w:r>
        <w:t>9.2.3.52</w:t>
      </w:r>
      <w:r>
        <w:rPr>
          <w:rFonts w:asciiTheme="minorHAnsi" w:hAnsiTheme="minorHAnsi" w:cstheme="minorBidi"/>
          <w:kern w:val="2"/>
          <w:sz w:val="24"/>
          <w:szCs w:val="24"/>
          <w14:ligatures w14:val="standardContextual"/>
        </w:rPr>
        <w:tab/>
      </w:r>
      <w:r>
        <w:t>Security Indication</w:t>
      </w:r>
      <w:r>
        <w:tab/>
      </w:r>
      <w:r>
        <w:fldChar w:fldCharType="begin" w:fldLock="1"/>
      </w:r>
      <w:r>
        <w:instrText xml:space="preserve"> PAGEREF _Toc175587021 \h </w:instrText>
      </w:r>
      <w:r>
        <w:fldChar w:fldCharType="separate"/>
      </w:r>
      <w:r>
        <w:t>234</w:t>
      </w:r>
      <w:r>
        <w:fldChar w:fldCharType="end"/>
      </w:r>
    </w:p>
    <w:p w14:paraId="6EDE8395" w14:textId="6FA2AE92" w:rsidR="005762C2" w:rsidRDefault="005762C2">
      <w:pPr>
        <w:pStyle w:val="TOC4"/>
        <w:rPr>
          <w:rFonts w:asciiTheme="minorHAnsi" w:hAnsiTheme="minorHAnsi" w:cstheme="minorBidi"/>
          <w:kern w:val="2"/>
          <w:sz w:val="24"/>
          <w:szCs w:val="24"/>
          <w14:ligatures w14:val="standardContextual"/>
        </w:rPr>
      </w:pPr>
      <w:r>
        <w:t>9.2.3.53</w:t>
      </w:r>
      <w:r>
        <w:rPr>
          <w:rFonts w:asciiTheme="minorHAnsi" w:hAnsiTheme="minorHAnsi" w:cstheme="minorBidi"/>
          <w:kern w:val="2"/>
          <w:sz w:val="24"/>
          <w:szCs w:val="24"/>
          <w14:ligatures w14:val="standardContextual"/>
        </w:rPr>
        <w:tab/>
      </w:r>
      <w:r>
        <w:t>Mobility Restriction List</w:t>
      </w:r>
      <w:r>
        <w:tab/>
      </w:r>
      <w:r>
        <w:fldChar w:fldCharType="begin" w:fldLock="1"/>
      </w:r>
      <w:r>
        <w:instrText xml:space="preserve"> PAGEREF _Toc175587022 \h </w:instrText>
      </w:r>
      <w:r>
        <w:fldChar w:fldCharType="separate"/>
      </w:r>
      <w:r>
        <w:t>234</w:t>
      </w:r>
      <w:r>
        <w:fldChar w:fldCharType="end"/>
      </w:r>
    </w:p>
    <w:p w14:paraId="696AEAF4" w14:textId="42D6A8BF" w:rsidR="005762C2" w:rsidRDefault="005762C2">
      <w:pPr>
        <w:pStyle w:val="TOC4"/>
        <w:rPr>
          <w:rFonts w:asciiTheme="minorHAnsi" w:hAnsiTheme="minorHAnsi" w:cstheme="minorBidi"/>
          <w:kern w:val="2"/>
          <w:sz w:val="24"/>
          <w:szCs w:val="24"/>
          <w14:ligatures w14:val="standardContextual"/>
        </w:rPr>
      </w:pPr>
      <w:r>
        <w:t>9.2.3.54</w:t>
      </w:r>
      <w:r>
        <w:rPr>
          <w:rFonts w:asciiTheme="minorHAnsi" w:hAnsiTheme="minorHAnsi" w:cstheme="minorBidi"/>
          <w:kern w:val="2"/>
          <w:sz w:val="24"/>
          <w:szCs w:val="24"/>
          <w14:ligatures w14:val="standardContextual"/>
        </w:rPr>
        <w:tab/>
      </w:r>
      <w:r>
        <w:t>Xn Benefit Value</w:t>
      </w:r>
      <w:r>
        <w:tab/>
      </w:r>
      <w:r>
        <w:fldChar w:fldCharType="begin" w:fldLock="1"/>
      </w:r>
      <w:r>
        <w:instrText xml:space="preserve"> PAGEREF _Toc175587023 \h </w:instrText>
      </w:r>
      <w:r>
        <w:fldChar w:fldCharType="separate"/>
      </w:r>
      <w:r>
        <w:t>236</w:t>
      </w:r>
      <w:r>
        <w:fldChar w:fldCharType="end"/>
      </w:r>
    </w:p>
    <w:p w14:paraId="45C48E59" w14:textId="4E3E7F5F" w:rsidR="005762C2" w:rsidRDefault="005762C2">
      <w:pPr>
        <w:pStyle w:val="TOC4"/>
        <w:rPr>
          <w:rFonts w:asciiTheme="minorHAnsi" w:hAnsiTheme="minorHAnsi" w:cstheme="minorBidi"/>
          <w:kern w:val="2"/>
          <w:sz w:val="24"/>
          <w:szCs w:val="24"/>
          <w14:ligatures w14:val="standardContextual"/>
        </w:rPr>
      </w:pPr>
      <w:r>
        <w:t>9.2.3.55</w:t>
      </w:r>
      <w:r>
        <w:rPr>
          <w:rFonts w:asciiTheme="minorHAnsi" w:hAnsiTheme="minorHAnsi" w:cstheme="minorBidi"/>
          <w:kern w:val="2"/>
          <w:sz w:val="24"/>
          <w:szCs w:val="24"/>
          <w14:ligatures w14:val="standardContextual"/>
        </w:rPr>
        <w:tab/>
      </w:r>
      <w:r>
        <w:t>Trace Activation</w:t>
      </w:r>
      <w:r>
        <w:tab/>
      </w:r>
      <w:r>
        <w:fldChar w:fldCharType="begin" w:fldLock="1"/>
      </w:r>
      <w:r>
        <w:instrText xml:space="preserve"> PAGEREF _Toc175587024 \h </w:instrText>
      </w:r>
      <w:r>
        <w:fldChar w:fldCharType="separate"/>
      </w:r>
      <w:r>
        <w:t>237</w:t>
      </w:r>
      <w:r>
        <w:fldChar w:fldCharType="end"/>
      </w:r>
    </w:p>
    <w:p w14:paraId="2095C1E7" w14:textId="51369356" w:rsidR="005762C2" w:rsidRDefault="005762C2">
      <w:pPr>
        <w:pStyle w:val="TOC4"/>
        <w:rPr>
          <w:rFonts w:asciiTheme="minorHAnsi" w:hAnsiTheme="minorHAnsi" w:cstheme="minorBidi"/>
          <w:kern w:val="2"/>
          <w:sz w:val="24"/>
          <w:szCs w:val="24"/>
          <w14:ligatures w14:val="standardContextual"/>
        </w:rPr>
      </w:pPr>
      <w:r>
        <w:t>9.2.3.56</w:t>
      </w:r>
      <w:r>
        <w:rPr>
          <w:rFonts w:asciiTheme="minorHAnsi" w:hAnsiTheme="minorHAnsi" w:cstheme="minorBidi"/>
          <w:kern w:val="2"/>
          <w:sz w:val="24"/>
          <w:szCs w:val="24"/>
          <w14:ligatures w14:val="standardContextual"/>
        </w:rPr>
        <w:tab/>
      </w:r>
      <w:r w:rsidRPr="0044040E">
        <w:rPr>
          <w:rFonts w:eastAsia="Batang"/>
        </w:rPr>
        <w:t>Time To Wait</w:t>
      </w:r>
      <w:r>
        <w:tab/>
      </w:r>
      <w:r>
        <w:fldChar w:fldCharType="begin" w:fldLock="1"/>
      </w:r>
      <w:r>
        <w:instrText xml:space="preserve"> PAGEREF _Toc175587025 \h </w:instrText>
      </w:r>
      <w:r>
        <w:fldChar w:fldCharType="separate"/>
      </w:r>
      <w:r>
        <w:t>237</w:t>
      </w:r>
      <w:r>
        <w:fldChar w:fldCharType="end"/>
      </w:r>
    </w:p>
    <w:p w14:paraId="2C3C7F08" w14:textId="67B5054B" w:rsidR="005762C2" w:rsidRDefault="005762C2">
      <w:pPr>
        <w:pStyle w:val="TOC4"/>
        <w:rPr>
          <w:rFonts w:asciiTheme="minorHAnsi" w:hAnsiTheme="minorHAnsi" w:cstheme="minorBidi"/>
          <w:kern w:val="2"/>
          <w:sz w:val="24"/>
          <w:szCs w:val="24"/>
          <w14:ligatures w14:val="standardContextual"/>
        </w:rPr>
      </w:pPr>
      <w:r>
        <w:t>9.2.3.57</w:t>
      </w:r>
      <w:r>
        <w:rPr>
          <w:rFonts w:asciiTheme="minorHAnsi" w:hAnsiTheme="minorHAnsi" w:cstheme="minorBidi"/>
          <w:kern w:val="2"/>
          <w:sz w:val="24"/>
          <w:szCs w:val="24"/>
          <w14:ligatures w14:val="standardContextual"/>
        </w:rPr>
        <w:tab/>
      </w:r>
      <w:r>
        <w:t>QoS Flow Notification Control Indication Info</w:t>
      </w:r>
      <w:r>
        <w:tab/>
      </w:r>
      <w:r>
        <w:fldChar w:fldCharType="begin" w:fldLock="1"/>
      </w:r>
      <w:r>
        <w:instrText xml:space="preserve"> PAGEREF _Toc175587026 \h </w:instrText>
      </w:r>
      <w:r>
        <w:fldChar w:fldCharType="separate"/>
      </w:r>
      <w:r>
        <w:t>238</w:t>
      </w:r>
      <w:r>
        <w:fldChar w:fldCharType="end"/>
      </w:r>
    </w:p>
    <w:p w14:paraId="27E20DA8" w14:textId="7F6A0FB0" w:rsidR="005762C2" w:rsidRDefault="005762C2">
      <w:pPr>
        <w:pStyle w:val="TOC4"/>
        <w:rPr>
          <w:rFonts w:asciiTheme="minorHAnsi" w:hAnsiTheme="minorHAnsi" w:cstheme="minorBidi"/>
          <w:kern w:val="2"/>
          <w:sz w:val="24"/>
          <w:szCs w:val="24"/>
          <w14:ligatures w14:val="standardContextual"/>
        </w:rPr>
      </w:pPr>
      <w:r>
        <w:t>9.2.3.58</w:t>
      </w:r>
      <w:r>
        <w:rPr>
          <w:rFonts w:asciiTheme="minorHAnsi" w:hAnsiTheme="minorHAnsi" w:cstheme="minorBidi"/>
          <w:kern w:val="2"/>
          <w:sz w:val="24"/>
          <w:szCs w:val="24"/>
          <w14:ligatures w14:val="standardContextual"/>
        </w:rPr>
        <w:tab/>
      </w:r>
      <w:r>
        <w:t>Request</w:t>
      </w:r>
      <w:r w:rsidRPr="0044040E">
        <w:rPr>
          <w:rFonts w:cs="Arial"/>
          <w:lang w:eastAsia="zh-CN"/>
        </w:rPr>
        <w:t xml:space="preserve"> Reporting Reference ID</w:t>
      </w:r>
      <w:r>
        <w:tab/>
      </w:r>
      <w:r>
        <w:fldChar w:fldCharType="begin" w:fldLock="1"/>
      </w:r>
      <w:r>
        <w:instrText xml:space="preserve"> PAGEREF _Toc175587027 \h </w:instrText>
      </w:r>
      <w:r>
        <w:fldChar w:fldCharType="separate"/>
      </w:r>
      <w:r>
        <w:t>238</w:t>
      </w:r>
      <w:r>
        <w:fldChar w:fldCharType="end"/>
      </w:r>
    </w:p>
    <w:p w14:paraId="26329EE7" w14:textId="5C216C7F" w:rsidR="005762C2" w:rsidRDefault="005762C2">
      <w:pPr>
        <w:pStyle w:val="TOC4"/>
        <w:rPr>
          <w:rFonts w:asciiTheme="minorHAnsi" w:hAnsiTheme="minorHAnsi" w:cstheme="minorBidi"/>
          <w:kern w:val="2"/>
          <w:sz w:val="24"/>
          <w:szCs w:val="24"/>
          <w14:ligatures w14:val="standardContextual"/>
        </w:rPr>
      </w:pPr>
      <w:r>
        <w:t>9.2.3.59</w:t>
      </w:r>
      <w:r>
        <w:rPr>
          <w:rFonts w:asciiTheme="minorHAnsi" w:hAnsiTheme="minorHAnsi" w:cstheme="minorBidi"/>
          <w:kern w:val="2"/>
          <w:sz w:val="24"/>
          <w:szCs w:val="24"/>
          <w14:ligatures w14:val="standardContextual"/>
        </w:rPr>
        <w:tab/>
      </w:r>
      <w:r>
        <w:t>User plane traffic activity report</w:t>
      </w:r>
      <w:r>
        <w:tab/>
      </w:r>
      <w:r>
        <w:fldChar w:fldCharType="begin" w:fldLock="1"/>
      </w:r>
      <w:r>
        <w:instrText xml:space="preserve"> PAGEREF _Toc175587028 \h </w:instrText>
      </w:r>
      <w:r>
        <w:fldChar w:fldCharType="separate"/>
      </w:r>
      <w:r>
        <w:t>238</w:t>
      </w:r>
      <w:r>
        <w:fldChar w:fldCharType="end"/>
      </w:r>
    </w:p>
    <w:p w14:paraId="7F06D895" w14:textId="55331A32" w:rsidR="005762C2" w:rsidRDefault="005762C2">
      <w:pPr>
        <w:pStyle w:val="TOC4"/>
        <w:rPr>
          <w:rFonts w:asciiTheme="minorHAnsi" w:hAnsiTheme="minorHAnsi" w:cstheme="minorBidi"/>
          <w:kern w:val="2"/>
          <w:sz w:val="24"/>
          <w:szCs w:val="24"/>
          <w14:ligatures w14:val="standardContextual"/>
        </w:rPr>
      </w:pPr>
      <w:r>
        <w:t>9.2.3.60</w:t>
      </w:r>
      <w:r>
        <w:rPr>
          <w:rFonts w:asciiTheme="minorHAnsi" w:hAnsiTheme="minorHAnsi" w:cstheme="minorBidi"/>
          <w:kern w:val="2"/>
          <w:sz w:val="24"/>
          <w:szCs w:val="24"/>
          <w14:ligatures w14:val="standardContextual"/>
        </w:rPr>
        <w:tab/>
      </w:r>
      <w:r>
        <w:t>Lower Layer presence status change</w:t>
      </w:r>
      <w:r>
        <w:tab/>
      </w:r>
      <w:r>
        <w:fldChar w:fldCharType="begin" w:fldLock="1"/>
      </w:r>
      <w:r>
        <w:instrText xml:space="preserve"> PAGEREF _Toc175587029 \h </w:instrText>
      </w:r>
      <w:r>
        <w:fldChar w:fldCharType="separate"/>
      </w:r>
      <w:r>
        <w:t>238</w:t>
      </w:r>
      <w:r>
        <w:fldChar w:fldCharType="end"/>
      </w:r>
    </w:p>
    <w:p w14:paraId="44AFD612" w14:textId="4FF401C4" w:rsidR="005762C2" w:rsidRDefault="005762C2">
      <w:pPr>
        <w:pStyle w:val="TOC4"/>
        <w:rPr>
          <w:rFonts w:asciiTheme="minorHAnsi" w:hAnsiTheme="minorHAnsi" w:cstheme="minorBidi"/>
          <w:kern w:val="2"/>
          <w:sz w:val="24"/>
          <w:szCs w:val="24"/>
          <w14:ligatures w14:val="standardContextual"/>
        </w:rPr>
      </w:pPr>
      <w:r>
        <w:t>9.2.3.61</w:t>
      </w:r>
      <w:r>
        <w:rPr>
          <w:rFonts w:asciiTheme="minorHAnsi" w:hAnsiTheme="minorHAnsi" w:cstheme="minorBidi"/>
          <w:kern w:val="2"/>
          <w:sz w:val="24"/>
          <w:szCs w:val="24"/>
          <w14:ligatures w14:val="standardContextual"/>
        </w:rPr>
        <w:tab/>
      </w:r>
      <w:r>
        <w:t>RRC Resume Cause</w:t>
      </w:r>
      <w:r>
        <w:tab/>
      </w:r>
      <w:r>
        <w:fldChar w:fldCharType="begin" w:fldLock="1"/>
      </w:r>
      <w:r>
        <w:instrText xml:space="preserve"> PAGEREF _Toc175587030 \h </w:instrText>
      </w:r>
      <w:r>
        <w:fldChar w:fldCharType="separate"/>
      </w:r>
      <w:r>
        <w:t>239</w:t>
      </w:r>
      <w:r>
        <w:fldChar w:fldCharType="end"/>
      </w:r>
    </w:p>
    <w:p w14:paraId="28B459D1" w14:textId="68A6B702" w:rsidR="005762C2" w:rsidRDefault="005762C2">
      <w:pPr>
        <w:pStyle w:val="TOC4"/>
        <w:rPr>
          <w:rFonts w:asciiTheme="minorHAnsi" w:hAnsiTheme="minorHAnsi" w:cstheme="minorBidi"/>
          <w:kern w:val="2"/>
          <w:sz w:val="24"/>
          <w:szCs w:val="24"/>
          <w14:ligatures w14:val="standardContextual"/>
        </w:rPr>
      </w:pPr>
      <w:r w:rsidRPr="0044040E">
        <w:rPr>
          <w:rFonts w:eastAsia="Batang"/>
        </w:rPr>
        <w:t>9.2.3.62</w:t>
      </w:r>
      <w:r>
        <w:rPr>
          <w:rFonts w:asciiTheme="minorHAnsi" w:hAnsiTheme="minorHAnsi" w:cstheme="minorBidi"/>
          <w:kern w:val="2"/>
          <w:sz w:val="24"/>
          <w:szCs w:val="24"/>
          <w14:ligatures w14:val="standardContextual"/>
        </w:rPr>
        <w:tab/>
      </w:r>
      <w:r>
        <w:t>Priority Level</w:t>
      </w:r>
      <w:r>
        <w:tab/>
      </w:r>
      <w:r>
        <w:fldChar w:fldCharType="begin" w:fldLock="1"/>
      </w:r>
      <w:r>
        <w:instrText xml:space="preserve"> PAGEREF _Toc175587031 \h </w:instrText>
      </w:r>
      <w:r>
        <w:fldChar w:fldCharType="separate"/>
      </w:r>
      <w:r>
        <w:t>239</w:t>
      </w:r>
      <w:r>
        <w:fldChar w:fldCharType="end"/>
      </w:r>
    </w:p>
    <w:p w14:paraId="29E66245" w14:textId="373D4E32" w:rsidR="005762C2" w:rsidRDefault="005762C2">
      <w:pPr>
        <w:pStyle w:val="TOC4"/>
        <w:rPr>
          <w:rFonts w:asciiTheme="minorHAnsi" w:hAnsiTheme="minorHAnsi" w:cstheme="minorBidi"/>
          <w:kern w:val="2"/>
          <w:sz w:val="24"/>
          <w:szCs w:val="24"/>
          <w14:ligatures w14:val="standardContextual"/>
        </w:rPr>
      </w:pPr>
      <w:r>
        <w:t>9.2.3.63</w:t>
      </w:r>
      <w:r>
        <w:rPr>
          <w:rFonts w:asciiTheme="minorHAnsi" w:hAnsiTheme="minorHAnsi" w:cstheme="minorBidi"/>
          <w:kern w:val="2"/>
          <w:sz w:val="24"/>
          <w:szCs w:val="24"/>
          <w14:ligatures w14:val="standardContextual"/>
        </w:rPr>
        <w:tab/>
      </w:r>
      <w:r>
        <w:t>PDCP SN Length</w:t>
      </w:r>
      <w:r>
        <w:tab/>
      </w:r>
      <w:r>
        <w:fldChar w:fldCharType="begin" w:fldLock="1"/>
      </w:r>
      <w:r>
        <w:instrText xml:space="preserve"> PAGEREF _Toc175587032 \h </w:instrText>
      </w:r>
      <w:r>
        <w:fldChar w:fldCharType="separate"/>
      </w:r>
      <w:r>
        <w:t>239</w:t>
      </w:r>
      <w:r>
        <w:fldChar w:fldCharType="end"/>
      </w:r>
    </w:p>
    <w:p w14:paraId="0654C584" w14:textId="0EE622E0" w:rsidR="005762C2" w:rsidRDefault="005762C2">
      <w:pPr>
        <w:pStyle w:val="TOC4"/>
        <w:rPr>
          <w:rFonts w:asciiTheme="minorHAnsi" w:hAnsiTheme="minorHAnsi" w:cstheme="minorBidi"/>
          <w:kern w:val="2"/>
          <w:sz w:val="24"/>
          <w:szCs w:val="24"/>
          <w14:ligatures w14:val="standardContextual"/>
        </w:rPr>
      </w:pPr>
      <w:r>
        <w:t>9.2.3.64</w:t>
      </w:r>
      <w:r>
        <w:rPr>
          <w:rFonts w:asciiTheme="minorHAnsi" w:hAnsiTheme="minorHAnsi" w:cstheme="minorBidi"/>
          <w:kern w:val="2"/>
          <w:sz w:val="24"/>
          <w:szCs w:val="24"/>
          <w14:ligatures w14:val="standardContextual"/>
        </w:rPr>
        <w:tab/>
      </w:r>
      <w:r>
        <w:t>UE History Information</w:t>
      </w:r>
      <w:r>
        <w:tab/>
      </w:r>
      <w:r>
        <w:fldChar w:fldCharType="begin" w:fldLock="1"/>
      </w:r>
      <w:r>
        <w:instrText xml:space="preserve"> PAGEREF _Toc175587033 \h </w:instrText>
      </w:r>
      <w:r>
        <w:fldChar w:fldCharType="separate"/>
      </w:r>
      <w:r>
        <w:t>239</w:t>
      </w:r>
      <w:r>
        <w:fldChar w:fldCharType="end"/>
      </w:r>
    </w:p>
    <w:p w14:paraId="7D2A0143" w14:textId="67EECE17" w:rsidR="005762C2" w:rsidRDefault="005762C2">
      <w:pPr>
        <w:pStyle w:val="TOC4"/>
        <w:rPr>
          <w:rFonts w:asciiTheme="minorHAnsi" w:hAnsiTheme="minorHAnsi" w:cstheme="minorBidi"/>
          <w:kern w:val="2"/>
          <w:sz w:val="24"/>
          <w:szCs w:val="24"/>
          <w14:ligatures w14:val="standardContextual"/>
        </w:rPr>
      </w:pPr>
      <w:r>
        <w:t>9.2.3.65</w:t>
      </w:r>
      <w:r>
        <w:rPr>
          <w:rFonts w:asciiTheme="minorHAnsi" w:hAnsiTheme="minorHAnsi" w:cstheme="minorBidi"/>
          <w:kern w:val="2"/>
          <w:sz w:val="24"/>
          <w:szCs w:val="24"/>
          <w14:ligatures w14:val="standardContextual"/>
        </w:rPr>
        <w:tab/>
      </w:r>
      <w:r>
        <w:t>Last Visited Cell Information</w:t>
      </w:r>
      <w:r>
        <w:tab/>
      </w:r>
      <w:r>
        <w:fldChar w:fldCharType="begin" w:fldLock="1"/>
      </w:r>
      <w:r>
        <w:instrText xml:space="preserve"> PAGEREF _Toc175587034 \h </w:instrText>
      </w:r>
      <w:r>
        <w:fldChar w:fldCharType="separate"/>
      </w:r>
      <w:r>
        <w:t>240</w:t>
      </w:r>
      <w:r>
        <w:fldChar w:fldCharType="end"/>
      </w:r>
    </w:p>
    <w:p w14:paraId="4F7F5CE7" w14:textId="31825956" w:rsidR="005762C2" w:rsidRDefault="005762C2">
      <w:pPr>
        <w:pStyle w:val="TOC4"/>
        <w:rPr>
          <w:rFonts w:asciiTheme="minorHAnsi" w:hAnsiTheme="minorHAnsi" w:cstheme="minorBidi"/>
          <w:kern w:val="2"/>
          <w:sz w:val="24"/>
          <w:szCs w:val="24"/>
          <w14:ligatures w14:val="standardContextual"/>
        </w:rPr>
      </w:pPr>
      <w:r>
        <w:t>9.2.3.66</w:t>
      </w:r>
      <w:r>
        <w:rPr>
          <w:rFonts w:asciiTheme="minorHAnsi" w:hAnsiTheme="minorHAnsi" w:cstheme="minorBidi"/>
          <w:kern w:val="2"/>
          <w:sz w:val="24"/>
          <w:szCs w:val="24"/>
          <w14:ligatures w14:val="standardContextual"/>
        </w:rPr>
        <w:tab/>
      </w:r>
      <w:r>
        <w:t>Paging DRX</w:t>
      </w:r>
      <w:r>
        <w:tab/>
      </w:r>
      <w:r>
        <w:fldChar w:fldCharType="begin" w:fldLock="1"/>
      </w:r>
      <w:r>
        <w:instrText xml:space="preserve"> PAGEREF _Toc175587035 \h </w:instrText>
      </w:r>
      <w:r>
        <w:fldChar w:fldCharType="separate"/>
      </w:r>
      <w:r>
        <w:t>240</w:t>
      </w:r>
      <w:r>
        <w:fldChar w:fldCharType="end"/>
      </w:r>
    </w:p>
    <w:p w14:paraId="641BE39B" w14:textId="0C539B25" w:rsidR="005762C2" w:rsidRDefault="005762C2">
      <w:pPr>
        <w:pStyle w:val="TOC4"/>
        <w:rPr>
          <w:rFonts w:asciiTheme="minorHAnsi" w:hAnsiTheme="minorHAnsi" w:cstheme="minorBidi"/>
          <w:kern w:val="2"/>
          <w:sz w:val="24"/>
          <w:szCs w:val="24"/>
          <w14:ligatures w14:val="standardContextual"/>
        </w:rPr>
      </w:pPr>
      <w:r>
        <w:t>9.2.3.67</w:t>
      </w:r>
      <w:r>
        <w:rPr>
          <w:rFonts w:asciiTheme="minorHAnsi" w:hAnsiTheme="minorHAnsi" w:cstheme="minorBidi"/>
          <w:kern w:val="2"/>
          <w:sz w:val="24"/>
          <w:szCs w:val="24"/>
          <w14:ligatures w14:val="standardContextual"/>
        </w:rPr>
        <w:tab/>
      </w:r>
      <w:r>
        <w:t>Security Result</w:t>
      </w:r>
      <w:r>
        <w:tab/>
      </w:r>
      <w:r>
        <w:fldChar w:fldCharType="begin" w:fldLock="1"/>
      </w:r>
      <w:r>
        <w:instrText xml:space="preserve"> PAGEREF _Toc175587036 \h </w:instrText>
      </w:r>
      <w:r>
        <w:fldChar w:fldCharType="separate"/>
      </w:r>
      <w:r>
        <w:t>240</w:t>
      </w:r>
      <w:r>
        <w:fldChar w:fldCharType="end"/>
      </w:r>
    </w:p>
    <w:p w14:paraId="1CF79B69" w14:textId="2697EA53" w:rsidR="005762C2" w:rsidRDefault="005762C2">
      <w:pPr>
        <w:pStyle w:val="TOC4"/>
        <w:rPr>
          <w:rFonts w:asciiTheme="minorHAnsi" w:hAnsiTheme="minorHAnsi" w:cstheme="minorBidi"/>
          <w:kern w:val="2"/>
          <w:sz w:val="24"/>
          <w:szCs w:val="24"/>
          <w14:ligatures w14:val="standardContextual"/>
        </w:rPr>
      </w:pPr>
      <w:r>
        <w:t>9.2.3.68</w:t>
      </w:r>
      <w:r>
        <w:rPr>
          <w:rFonts w:asciiTheme="minorHAnsi" w:hAnsiTheme="minorHAnsi" w:cstheme="minorBidi"/>
          <w:kern w:val="2"/>
          <w:sz w:val="24"/>
          <w:szCs w:val="24"/>
          <w14:ligatures w14:val="standardContextual"/>
        </w:rPr>
        <w:tab/>
      </w:r>
      <w:r>
        <w:t>UE Context Kept Indicator</w:t>
      </w:r>
      <w:r>
        <w:tab/>
      </w:r>
      <w:r>
        <w:fldChar w:fldCharType="begin" w:fldLock="1"/>
      </w:r>
      <w:r>
        <w:instrText xml:space="preserve"> PAGEREF _Toc175587037 \h </w:instrText>
      </w:r>
      <w:r>
        <w:fldChar w:fldCharType="separate"/>
      </w:r>
      <w:r>
        <w:t>240</w:t>
      </w:r>
      <w:r>
        <w:fldChar w:fldCharType="end"/>
      </w:r>
    </w:p>
    <w:p w14:paraId="6211C669" w14:textId="395B845F" w:rsidR="005762C2" w:rsidRDefault="005762C2">
      <w:pPr>
        <w:pStyle w:val="TOC4"/>
        <w:rPr>
          <w:rFonts w:asciiTheme="minorHAnsi" w:hAnsiTheme="minorHAnsi" w:cstheme="minorBidi"/>
          <w:kern w:val="2"/>
          <w:sz w:val="24"/>
          <w:szCs w:val="24"/>
          <w14:ligatures w14:val="standardContextual"/>
        </w:rPr>
      </w:pPr>
      <w:r w:rsidRPr="0044040E">
        <w:rPr>
          <w:rFonts w:eastAsia="Batang"/>
        </w:rPr>
        <w:t>9.2.3.69</w:t>
      </w:r>
      <w:r>
        <w:rPr>
          <w:rFonts w:asciiTheme="minorHAnsi" w:hAnsiTheme="minorHAnsi" w:cstheme="minorBidi"/>
          <w:kern w:val="2"/>
          <w:sz w:val="24"/>
          <w:szCs w:val="24"/>
          <w14:ligatures w14:val="standardContextual"/>
        </w:rPr>
        <w:tab/>
      </w:r>
      <w:r>
        <w:t>PDU Session Aggregate Maximum Bit Rate</w:t>
      </w:r>
      <w:r>
        <w:tab/>
      </w:r>
      <w:r>
        <w:fldChar w:fldCharType="begin" w:fldLock="1"/>
      </w:r>
      <w:r>
        <w:instrText xml:space="preserve"> PAGEREF _Toc175587038 \h </w:instrText>
      </w:r>
      <w:r>
        <w:fldChar w:fldCharType="separate"/>
      </w:r>
      <w:r>
        <w:t>241</w:t>
      </w:r>
      <w:r>
        <w:fldChar w:fldCharType="end"/>
      </w:r>
    </w:p>
    <w:p w14:paraId="5EF59DFB" w14:textId="344B3DDF" w:rsidR="005762C2" w:rsidRDefault="005762C2">
      <w:pPr>
        <w:pStyle w:val="TOC4"/>
        <w:rPr>
          <w:rFonts w:asciiTheme="minorHAnsi" w:hAnsiTheme="minorHAnsi" w:cstheme="minorBidi"/>
          <w:kern w:val="2"/>
          <w:sz w:val="24"/>
          <w:szCs w:val="24"/>
          <w14:ligatures w14:val="standardContextual"/>
        </w:rPr>
      </w:pPr>
      <w:r>
        <w:rPr>
          <w:lang w:eastAsia="zh-CN"/>
        </w:rPr>
        <w:t>9.2.3.70</w:t>
      </w:r>
      <w:r>
        <w:rPr>
          <w:rFonts w:asciiTheme="minorHAnsi" w:hAnsiTheme="minorHAnsi" w:cstheme="minorBidi"/>
          <w:kern w:val="2"/>
          <w:sz w:val="24"/>
          <w:szCs w:val="24"/>
          <w14:ligatures w14:val="standardContextual"/>
        </w:rPr>
        <w:tab/>
      </w:r>
      <w:r>
        <w:rPr>
          <w:lang w:eastAsia="zh-CN"/>
        </w:rPr>
        <w:t>LCID</w:t>
      </w:r>
      <w:r>
        <w:tab/>
      </w:r>
      <w:r>
        <w:fldChar w:fldCharType="begin" w:fldLock="1"/>
      </w:r>
      <w:r>
        <w:instrText xml:space="preserve"> PAGEREF _Toc175587039 \h </w:instrText>
      </w:r>
      <w:r>
        <w:fldChar w:fldCharType="separate"/>
      </w:r>
      <w:r>
        <w:t>241</w:t>
      </w:r>
      <w:r>
        <w:fldChar w:fldCharType="end"/>
      </w:r>
    </w:p>
    <w:p w14:paraId="0FBA9F59" w14:textId="20C791B4" w:rsidR="005762C2" w:rsidRDefault="005762C2">
      <w:pPr>
        <w:pStyle w:val="TOC4"/>
        <w:rPr>
          <w:rFonts w:asciiTheme="minorHAnsi" w:hAnsiTheme="minorHAnsi" w:cstheme="minorBidi"/>
          <w:kern w:val="2"/>
          <w:sz w:val="24"/>
          <w:szCs w:val="24"/>
          <w14:ligatures w14:val="standardContextual"/>
        </w:rPr>
      </w:pPr>
      <w:r>
        <w:rPr>
          <w:lang w:eastAsia="zh-CN"/>
        </w:rPr>
        <w:t>9.2.3.71</w:t>
      </w:r>
      <w:r>
        <w:rPr>
          <w:rFonts w:asciiTheme="minorHAnsi" w:hAnsiTheme="minorHAnsi" w:cstheme="minorBidi"/>
          <w:kern w:val="2"/>
          <w:sz w:val="24"/>
          <w:szCs w:val="24"/>
          <w14:ligatures w14:val="standardContextual"/>
        </w:rPr>
        <w:tab/>
      </w:r>
      <w:r>
        <w:rPr>
          <w:lang w:eastAsia="zh-CN"/>
        </w:rPr>
        <w:t>Duplication Activation</w:t>
      </w:r>
      <w:r>
        <w:tab/>
      </w:r>
      <w:r>
        <w:fldChar w:fldCharType="begin" w:fldLock="1"/>
      </w:r>
      <w:r>
        <w:instrText xml:space="preserve"> PAGEREF _Toc175587040 \h </w:instrText>
      </w:r>
      <w:r>
        <w:fldChar w:fldCharType="separate"/>
      </w:r>
      <w:r>
        <w:t>241</w:t>
      </w:r>
      <w:r>
        <w:fldChar w:fldCharType="end"/>
      </w:r>
    </w:p>
    <w:p w14:paraId="057FC1CC" w14:textId="22575A83" w:rsidR="005762C2" w:rsidRDefault="005762C2">
      <w:pPr>
        <w:pStyle w:val="TOC4"/>
        <w:rPr>
          <w:rFonts w:asciiTheme="minorHAnsi" w:hAnsiTheme="minorHAnsi" w:cstheme="minorBidi"/>
          <w:kern w:val="2"/>
          <w:sz w:val="24"/>
          <w:szCs w:val="24"/>
          <w14:ligatures w14:val="standardContextual"/>
        </w:rPr>
      </w:pPr>
      <w:r>
        <w:rPr>
          <w:lang w:eastAsia="zh-CN"/>
        </w:rPr>
        <w:t>9.2.3.72</w:t>
      </w:r>
      <w:r>
        <w:rPr>
          <w:rFonts w:asciiTheme="minorHAnsi" w:hAnsiTheme="minorHAnsi" w:cstheme="minorBidi"/>
          <w:kern w:val="2"/>
          <w:sz w:val="24"/>
          <w:szCs w:val="24"/>
          <w14:ligatures w14:val="standardContextual"/>
        </w:rPr>
        <w:tab/>
      </w:r>
      <w:r>
        <w:rPr>
          <w:lang w:eastAsia="zh-CN"/>
        </w:rPr>
        <w:t>RRC Config Indication</w:t>
      </w:r>
      <w:r>
        <w:tab/>
      </w:r>
      <w:r>
        <w:fldChar w:fldCharType="begin" w:fldLock="1"/>
      </w:r>
      <w:r>
        <w:instrText xml:space="preserve"> PAGEREF _Toc175587041 \h </w:instrText>
      </w:r>
      <w:r>
        <w:fldChar w:fldCharType="separate"/>
      </w:r>
      <w:r>
        <w:t>241</w:t>
      </w:r>
      <w:r>
        <w:fldChar w:fldCharType="end"/>
      </w:r>
    </w:p>
    <w:p w14:paraId="113A65E3" w14:textId="7D6522BC" w:rsidR="005762C2" w:rsidRDefault="005762C2">
      <w:pPr>
        <w:pStyle w:val="TOC4"/>
        <w:rPr>
          <w:rFonts w:asciiTheme="minorHAnsi" w:hAnsiTheme="minorHAnsi" w:cstheme="minorBidi"/>
          <w:kern w:val="2"/>
          <w:sz w:val="24"/>
          <w:szCs w:val="24"/>
          <w14:ligatures w14:val="standardContextual"/>
        </w:rPr>
      </w:pPr>
      <w:r w:rsidRPr="0044040E">
        <w:rPr>
          <w:rFonts w:eastAsia="Malgun Gothic"/>
        </w:rPr>
        <w:t>9.2.3.73</w:t>
      </w:r>
      <w:r>
        <w:rPr>
          <w:rFonts w:asciiTheme="minorHAnsi" w:hAnsiTheme="minorHAnsi" w:cstheme="minorBidi"/>
          <w:kern w:val="2"/>
          <w:sz w:val="24"/>
          <w:szCs w:val="24"/>
          <w14:ligatures w14:val="standardContextual"/>
        </w:rPr>
        <w:tab/>
      </w:r>
      <w:r w:rsidRPr="0044040E">
        <w:rPr>
          <w:rFonts w:eastAsia="Malgun Gothic"/>
        </w:rPr>
        <w:t>Maximum Integrity Protected Data Rate</w:t>
      </w:r>
      <w:r>
        <w:tab/>
      </w:r>
      <w:r>
        <w:fldChar w:fldCharType="begin" w:fldLock="1"/>
      </w:r>
      <w:r>
        <w:instrText xml:space="preserve"> PAGEREF _Toc175587042 \h </w:instrText>
      </w:r>
      <w:r>
        <w:fldChar w:fldCharType="separate"/>
      </w:r>
      <w:r>
        <w:t>241</w:t>
      </w:r>
      <w:r>
        <w:fldChar w:fldCharType="end"/>
      </w:r>
    </w:p>
    <w:p w14:paraId="0863607A" w14:textId="6FCBD8C3" w:rsidR="005762C2" w:rsidRDefault="005762C2">
      <w:pPr>
        <w:pStyle w:val="TOC4"/>
        <w:rPr>
          <w:rFonts w:asciiTheme="minorHAnsi" w:hAnsiTheme="minorHAnsi" w:cstheme="minorBidi"/>
          <w:kern w:val="2"/>
          <w:sz w:val="24"/>
          <w:szCs w:val="24"/>
          <w14:ligatures w14:val="standardContextual"/>
        </w:rPr>
      </w:pPr>
      <w:r w:rsidRPr="0044040E">
        <w:rPr>
          <w:rFonts w:eastAsia="Malgun Gothic"/>
        </w:rPr>
        <w:t>9.2.3.74</w:t>
      </w:r>
      <w:r>
        <w:rPr>
          <w:rFonts w:asciiTheme="minorHAnsi" w:hAnsiTheme="minorHAnsi" w:cstheme="minorBidi"/>
          <w:kern w:val="2"/>
          <w:sz w:val="24"/>
          <w:szCs w:val="24"/>
          <w14:ligatures w14:val="standardContextual"/>
        </w:rPr>
        <w:tab/>
      </w:r>
      <w:r w:rsidRPr="0044040E">
        <w:rPr>
          <w:rFonts w:eastAsia="Malgun Gothic"/>
        </w:rPr>
        <w:t>PDCP Change Indication</w:t>
      </w:r>
      <w:r>
        <w:tab/>
      </w:r>
      <w:r>
        <w:fldChar w:fldCharType="begin" w:fldLock="1"/>
      </w:r>
      <w:r>
        <w:instrText xml:space="preserve"> PAGEREF _Toc175587043 \h </w:instrText>
      </w:r>
      <w:r>
        <w:fldChar w:fldCharType="separate"/>
      </w:r>
      <w:r>
        <w:t>242</w:t>
      </w:r>
      <w:r>
        <w:fldChar w:fldCharType="end"/>
      </w:r>
    </w:p>
    <w:p w14:paraId="6778E5D6" w14:textId="3D71A015" w:rsidR="005762C2" w:rsidRDefault="005762C2">
      <w:pPr>
        <w:pStyle w:val="TOC4"/>
        <w:rPr>
          <w:rFonts w:asciiTheme="minorHAnsi" w:hAnsiTheme="minorHAnsi" w:cstheme="minorBidi"/>
          <w:kern w:val="2"/>
          <w:sz w:val="24"/>
          <w:szCs w:val="24"/>
          <w14:ligatures w14:val="standardContextual"/>
        </w:rPr>
      </w:pPr>
      <w:r w:rsidRPr="0044040E">
        <w:rPr>
          <w:rFonts w:eastAsia="Malgun Gothic"/>
        </w:rPr>
        <w:t>9.2.3.75</w:t>
      </w:r>
      <w:r>
        <w:rPr>
          <w:rFonts w:asciiTheme="minorHAnsi" w:hAnsiTheme="minorHAnsi" w:cstheme="minorBidi"/>
          <w:kern w:val="2"/>
          <w:sz w:val="24"/>
          <w:szCs w:val="24"/>
          <w14:ligatures w14:val="standardContextual"/>
        </w:rPr>
        <w:tab/>
      </w:r>
      <w:r w:rsidRPr="0044040E">
        <w:rPr>
          <w:rFonts w:eastAsia="Malgun Gothic"/>
        </w:rPr>
        <w:t>UL Configuration</w:t>
      </w:r>
      <w:r>
        <w:tab/>
      </w:r>
      <w:r>
        <w:fldChar w:fldCharType="begin" w:fldLock="1"/>
      </w:r>
      <w:r>
        <w:instrText xml:space="preserve"> PAGEREF _Toc175587044 \h </w:instrText>
      </w:r>
      <w:r>
        <w:fldChar w:fldCharType="separate"/>
      </w:r>
      <w:r>
        <w:t>242</w:t>
      </w:r>
      <w:r>
        <w:fldChar w:fldCharType="end"/>
      </w:r>
    </w:p>
    <w:p w14:paraId="24162174" w14:textId="188FD202" w:rsidR="005762C2" w:rsidRDefault="005762C2">
      <w:pPr>
        <w:pStyle w:val="TOC4"/>
        <w:rPr>
          <w:rFonts w:asciiTheme="minorHAnsi" w:hAnsiTheme="minorHAnsi" w:cstheme="minorBidi"/>
          <w:kern w:val="2"/>
          <w:sz w:val="24"/>
          <w:szCs w:val="24"/>
          <w14:ligatures w14:val="standardContextual"/>
        </w:rPr>
      </w:pPr>
      <w:r>
        <w:t>9.2.3.76</w:t>
      </w:r>
      <w:r>
        <w:rPr>
          <w:rFonts w:asciiTheme="minorHAnsi" w:hAnsiTheme="minorHAnsi" w:cstheme="minorBidi"/>
          <w:kern w:val="2"/>
          <w:sz w:val="24"/>
          <w:szCs w:val="24"/>
          <w14:ligatures w14:val="standardContextual"/>
        </w:rPr>
        <w:tab/>
      </w:r>
      <w:r>
        <w:t>UP Transport Parameters</w:t>
      </w:r>
      <w:r>
        <w:tab/>
      </w:r>
      <w:r>
        <w:fldChar w:fldCharType="begin" w:fldLock="1"/>
      </w:r>
      <w:r>
        <w:instrText xml:space="preserve"> PAGEREF _Toc175587045 \h </w:instrText>
      </w:r>
      <w:r>
        <w:fldChar w:fldCharType="separate"/>
      </w:r>
      <w:r>
        <w:t>242</w:t>
      </w:r>
      <w:r>
        <w:fldChar w:fldCharType="end"/>
      </w:r>
    </w:p>
    <w:p w14:paraId="000E2966" w14:textId="31C44646" w:rsidR="005762C2" w:rsidRDefault="005762C2">
      <w:pPr>
        <w:pStyle w:val="TOC4"/>
        <w:rPr>
          <w:rFonts w:asciiTheme="minorHAnsi" w:hAnsiTheme="minorHAnsi" w:cstheme="minorBidi"/>
          <w:kern w:val="2"/>
          <w:sz w:val="24"/>
          <w:szCs w:val="24"/>
          <w14:ligatures w14:val="standardContextual"/>
        </w:rPr>
      </w:pPr>
      <w:r>
        <w:t>9.2.3.77</w:t>
      </w:r>
      <w:r>
        <w:rPr>
          <w:rFonts w:asciiTheme="minorHAnsi" w:hAnsiTheme="minorHAnsi" w:cstheme="minorBidi"/>
          <w:kern w:val="2"/>
          <w:sz w:val="24"/>
          <w:szCs w:val="24"/>
          <w14:ligatures w14:val="standardContextual"/>
        </w:rPr>
        <w:tab/>
      </w:r>
      <w:r>
        <w:t>Desired Activity Notification Level</w:t>
      </w:r>
      <w:r>
        <w:tab/>
      </w:r>
      <w:r>
        <w:fldChar w:fldCharType="begin" w:fldLock="1"/>
      </w:r>
      <w:r>
        <w:instrText xml:space="preserve"> PAGEREF _Toc175587046 \h </w:instrText>
      </w:r>
      <w:r>
        <w:fldChar w:fldCharType="separate"/>
      </w:r>
      <w:r>
        <w:t>243</w:t>
      </w:r>
      <w:r>
        <w:fldChar w:fldCharType="end"/>
      </w:r>
    </w:p>
    <w:p w14:paraId="3A56E1C2" w14:textId="14DA10D0" w:rsidR="005762C2" w:rsidRDefault="005762C2">
      <w:pPr>
        <w:pStyle w:val="TOC4"/>
        <w:rPr>
          <w:rFonts w:asciiTheme="minorHAnsi" w:hAnsiTheme="minorHAnsi" w:cstheme="minorBidi"/>
          <w:kern w:val="2"/>
          <w:sz w:val="24"/>
          <w:szCs w:val="24"/>
          <w14:ligatures w14:val="standardContextual"/>
        </w:rPr>
      </w:pPr>
      <w:r>
        <w:t>9.2.3.78</w:t>
      </w:r>
      <w:r>
        <w:rPr>
          <w:rFonts w:asciiTheme="minorHAnsi" w:hAnsiTheme="minorHAnsi" w:cstheme="minorBidi"/>
          <w:kern w:val="2"/>
          <w:sz w:val="24"/>
          <w:szCs w:val="24"/>
          <w14:ligatures w14:val="standardContextual"/>
        </w:rPr>
        <w:tab/>
      </w:r>
      <w:r>
        <w:t>Number of DRB IDs</w:t>
      </w:r>
      <w:r>
        <w:tab/>
      </w:r>
      <w:r>
        <w:fldChar w:fldCharType="begin" w:fldLock="1"/>
      </w:r>
      <w:r>
        <w:instrText xml:space="preserve"> PAGEREF _Toc175587047 \h </w:instrText>
      </w:r>
      <w:r>
        <w:fldChar w:fldCharType="separate"/>
      </w:r>
      <w:r>
        <w:t>243</w:t>
      </w:r>
      <w:r>
        <w:fldChar w:fldCharType="end"/>
      </w:r>
    </w:p>
    <w:p w14:paraId="321F8FB1" w14:textId="57813F80" w:rsidR="005762C2" w:rsidRDefault="005762C2">
      <w:pPr>
        <w:pStyle w:val="TOC4"/>
        <w:rPr>
          <w:rFonts w:asciiTheme="minorHAnsi" w:hAnsiTheme="minorHAnsi" w:cstheme="minorBidi"/>
          <w:kern w:val="2"/>
          <w:sz w:val="24"/>
          <w:szCs w:val="24"/>
          <w14:ligatures w14:val="standardContextual"/>
        </w:rPr>
      </w:pPr>
      <w:r w:rsidRPr="0044040E">
        <w:rPr>
          <w:rFonts w:eastAsia="Malgun Gothic"/>
        </w:rPr>
        <w:t>9.2.3.79</w:t>
      </w:r>
      <w:r>
        <w:rPr>
          <w:rFonts w:asciiTheme="minorHAnsi" w:hAnsiTheme="minorHAnsi" w:cstheme="minorBidi"/>
          <w:kern w:val="2"/>
          <w:sz w:val="24"/>
          <w:szCs w:val="24"/>
          <w14:ligatures w14:val="standardContextual"/>
        </w:rPr>
        <w:tab/>
      </w:r>
      <w:r w:rsidRPr="0044040E">
        <w:rPr>
          <w:rFonts w:eastAsia="Malgun Gothic"/>
        </w:rPr>
        <w:t>QoS Flow Mapping Indication</w:t>
      </w:r>
      <w:r>
        <w:tab/>
      </w:r>
      <w:r>
        <w:fldChar w:fldCharType="begin" w:fldLock="1"/>
      </w:r>
      <w:r>
        <w:instrText xml:space="preserve"> PAGEREF _Toc175587048 \h </w:instrText>
      </w:r>
      <w:r>
        <w:fldChar w:fldCharType="separate"/>
      </w:r>
      <w:r>
        <w:t>243</w:t>
      </w:r>
      <w:r>
        <w:fldChar w:fldCharType="end"/>
      </w:r>
    </w:p>
    <w:p w14:paraId="7FD853F6" w14:textId="43876B0D" w:rsidR="005762C2" w:rsidRDefault="005762C2">
      <w:pPr>
        <w:pStyle w:val="TOC4"/>
        <w:rPr>
          <w:rFonts w:asciiTheme="minorHAnsi" w:hAnsiTheme="minorHAnsi" w:cstheme="minorBidi"/>
          <w:kern w:val="2"/>
          <w:sz w:val="24"/>
          <w:szCs w:val="24"/>
          <w14:ligatures w14:val="standardContextual"/>
        </w:rPr>
      </w:pPr>
      <w:r>
        <w:t>9.2.3.80</w:t>
      </w:r>
      <w:r>
        <w:rPr>
          <w:rFonts w:asciiTheme="minorHAnsi" w:hAnsiTheme="minorHAnsi" w:cstheme="minorBidi"/>
          <w:kern w:val="2"/>
          <w:sz w:val="24"/>
          <w:szCs w:val="24"/>
          <w14:ligatures w14:val="standardContextual"/>
        </w:rPr>
        <w:tab/>
      </w:r>
      <w:r>
        <w:t>RLC Status</w:t>
      </w:r>
      <w:r>
        <w:tab/>
      </w:r>
      <w:r>
        <w:fldChar w:fldCharType="begin" w:fldLock="1"/>
      </w:r>
      <w:r>
        <w:instrText xml:space="preserve"> PAGEREF _Toc175587049 \h </w:instrText>
      </w:r>
      <w:r>
        <w:fldChar w:fldCharType="separate"/>
      </w:r>
      <w:r>
        <w:t>243</w:t>
      </w:r>
      <w:r>
        <w:fldChar w:fldCharType="end"/>
      </w:r>
    </w:p>
    <w:p w14:paraId="2919FC54" w14:textId="238D2F30" w:rsidR="005762C2" w:rsidRDefault="005762C2">
      <w:pPr>
        <w:pStyle w:val="TOC4"/>
        <w:rPr>
          <w:rFonts w:asciiTheme="minorHAnsi" w:hAnsiTheme="minorHAnsi" w:cstheme="minorBidi"/>
          <w:kern w:val="2"/>
          <w:sz w:val="24"/>
          <w:szCs w:val="24"/>
          <w14:ligatures w14:val="standardContextual"/>
        </w:rPr>
      </w:pPr>
      <w:r w:rsidRPr="0044040E">
        <w:rPr>
          <w:rFonts w:eastAsia="Batang"/>
        </w:rPr>
        <w:t>9.2.3.81</w:t>
      </w:r>
      <w:r>
        <w:rPr>
          <w:rFonts w:asciiTheme="minorHAnsi" w:hAnsiTheme="minorHAnsi" w:cstheme="minorBidi"/>
          <w:kern w:val="2"/>
          <w:sz w:val="24"/>
          <w:szCs w:val="24"/>
          <w14:ligatures w14:val="standardContextual"/>
        </w:rPr>
        <w:tab/>
      </w:r>
      <w:r>
        <w:t>Expected UE Behaviour</w:t>
      </w:r>
      <w:r>
        <w:tab/>
      </w:r>
      <w:r>
        <w:fldChar w:fldCharType="begin" w:fldLock="1"/>
      </w:r>
      <w:r>
        <w:instrText xml:space="preserve"> PAGEREF _Toc175587050 \h </w:instrText>
      </w:r>
      <w:r>
        <w:fldChar w:fldCharType="separate"/>
      </w:r>
      <w:r>
        <w:t>244</w:t>
      </w:r>
      <w:r>
        <w:fldChar w:fldCharType="end"/>
      </w:r>
    </w:p>
    <w:p w14:paraId="64F1F502" w14:textId="0CFD21B7" w:rsidR="005762C2" w:rsidRDefault="005762C2">
      <w:pPr>
        <w:pStyle w:val="TOC4"/>
        <w:rPr>
          <w:rFonts w:asciiTheme="minorHAnsi" w:hAnsiTheme="minorHAnsi" w:cstheme="minorBidi"/>
          <w:kern w:val="2"/>
          <w:sz w:val="24"/>
          <w:szCs w:val="24"/>
          <w14:ligatures w14:val="standardContextual"/>
        </w:rPr>
      </w:pPr>
      <w:r w:rsidRPr="0044040E">
        <w:rPr>
          <w:rFonts w:eastAsia="Batang"/>
        </w:rPr>
        <w:t>9.2.3.82</w:t>
      </w:r>
      <w:r>
        <w:rPr>
          <w:rFonts w:asciiTheme="minorHAnsi" w:hAnsiTheme="minorHAnsi" w:cstheme="minorBidi"/>
          <w:kern w:val="2"/>
          <w:sz w:val="24"/>
          <w:szCs w:val="24"/>
          <w14:ligatures w14:val="standardContextual"/>
        </w:rPr>
        <w:tab/>
      </w:r>
      <w:r>
        <w:t>Expected UE Activity Behaviour</w:t>
      </w:r>
      <w:r>
        <w:tab/>
      </w:r>
      <w:r>
        <w:fldChar w:fldCharType="begin" w:fldLock="1"/>
      </w:r>
      <w:r>
        <w:instrText xml:space="preserve"> PAGEREF _Toc175587051 \h </w:instrText>
      </w:r>
      <w:r>
        <w:fldChar w:fldCharType="separate"/>
      </w:r>
      <w:r>
        <w:t>244</w:t>
      </w:r>
      <w:r>
        <w:fldChar w:fldCharType="end"/>
      </w:r>
    </w:p>
    <w:p w14:paraId="31514D68" w14:textId="04DEC9AA" w:rsidR="005762C2" w:rsidRDefault="005762C2">
      <w:pPr>
        <w:pStyle w:val="TOC4"/>
        <w:rPr>
          <w:rFonts w:asciiTheme="minorHAnsi" w:hAnsiTheme="minorHAnsi" w:cstheme="minorBidi"/>
          <w:kern w:val="2"/>
          <w:sz w:val="24"/>
          <w:szCs w:val="24"/>
          <w14:ligatures w14:val="standardContextual"/>
        </w:rPr>
      </w:pPr>
      <w:r w:rsidRPr="0044040E">
        <w:rPr>
          <w:rFonts w:eastAsia="Batang"/>
        </w:rPr>
        <w:t>9.2.3.83</w:t>
      </w:r>
      <w:r>
        <w:rPr>
          <w:rFonts w:asciiTheme="minorHAnsi" w:hAnsiTheme="minorHAnsi" w:cstheme="minorBidi"/>
          <w:kern w:val="2"/>
          <w:sz w:val="24"/>
          <w:szCs w:val="24"/>
          <w14:ligatures w14:val="standardContextual"/>
        </w:rPr>
        <w:tab/>
      </w:r>
      <w:r w:rsidRPr="0044040E">
        <w:rPr>
          <w:rFonts w:eastAsia="Batang"/>
        </w:rPr>
        <w:t>AMF Region Information</w:t>
      </w:r>
      <w:r>
        <w:tab/>
      </w:r>
      <w:r>
        <w:fldChar w:fldCharType="begin" w:fldLock="1"/>
      </w:r>
      <w:r>
        <w:instrText xml:space="preserve"> PAGEREF _Toc175587052 \h </w:instrText>
      </w:r>
      <w:r>
        <w:fldChar w:fldCharType="separate"/>
      </w:r>
      <w:r>
        <w:t>245</w:t>
      </w:r>
      <w:r>
        <w:fldChar w:fldCharType="end"/>
      </w:r>
    </w:p>
    <w:p w14:paraId="1713560A" w14:textId="4DD64A30" w:rsidR="005762C2" w:rsidRDefault="005762C2">
      <w:pPr>
        <w:pStyle w:val="TOC4"/>
        <w:rPr>
          <w:rFonts w:asciiTheme="minorHAnsi" w:hAnsiTheme="minorHAnsi" w:cstheme="minorBidi"/>
          <w:kern w:val="2"/>
          <w:sz w:val="24"/>
          <w:szCs w:val="24"/>
          <w14:ligatures w14:val="standardContextual"/>
        </w:rPr>
      </w:pPr>
      <w:r>
        <w:t>9.2.3.84</w:t>
      </w:r>
      <w:r>
        <w:rPr>
          <w:rFonts w:asciiTheme="minorHAnsi" w:hAnsiTheme="minorHAnsi" w:cstheme="minorBidi"/>
          <w:kern w:val="2"/>
          <w:sz w:val="24"/>
          <w:szCs w:val="24"/>
          <w14:ligatures w14:val="standardContextual"/>
        </w:rPr>
        <w:tab/>
      </w:r>
      <w:r>
        <w:t>TNL Association Usage</w:t>
      </w:r>
      <w:r>
        <w:tab/>
      </w:r>
      <w:r>
        <w:fldChar w:fldCharType="begin" w:fldLock="1"/>
      </w:r>
      <w:r>
        <w:instrText xml:space="preserve"> PAGEREF _Toc175587053 \h </w:instrText>
      </w:r>
      <w:r>
        <w:fldChar w:fldCharType="separate"/>
      </w:r>
      <w:r>
        <w:t>245</w:t>
      </w:r>
      <w:r>
        <w:fldChar w:fldCharType="end"/>
      </w:r>
    </w:p>
    <w:p w14:paraId="5BD88D81" w14:textId="3C7CA78A" w:rsidR="005762C2" w:rsidRDefault="005762C2">
      <w:pPr>
        <w:pStyle w:val="TOC4"/>
        <w:rPr>
          <w:rFonts w:asciiTheme="minorHAnsi" w:hAnsiTheme="minorHAnsi" w:cstheme="minorBidi"/>
          <w:kern w:val="2"/>
          <w:sz w:val="24"/>
          <w:szCs w:val="24"/>
          <w14:ligatures w14:val="standardContextual"/>
        </w:rPr>
      </w:pPr>
      <w:r w:rsidRPr="0044040E">
        <w:rPr>
          <w:rFonts w:eastAsia="Batang"/>
        </w:rPr>
        <w:t>9.2.3.85</w:t>
      </w:r>
      <w:r>
        <w:rPr>
          <w:rFonts w:asciiTheme="minorHAnsi" w:hAnsiTheme="minorHAnsi" w:cstheme="minorBidi"/>
          <w:kern w:val="2"/>
          <w:sz w:val="24"/>
          <w:szCs w:val="24"/>
          <w14:ligatures w14:val="standardContextual"/>
        </w:rPr>
        <w:tab/>
      </w:r>
      <w:r>
        <w:t>Network Instance</w:t>
      </w:r>
      <w:r>
        <w:tab/>
      </w:r>
      <w:r>
        <w:fldChar w:fldCharType="begin" w:fldLock="1"/>
      </w:r>
      <w:r>
        <w:instrText xml:space="preserve"> PAGEREF _Toc175587054 \h </w:instrText>
      </w:r>
      <w:r>
        <w:fldChar w:fldCharType="separate"/>
      </w:r>
      <w:r>
        <w:t>245</w:t>
      </w:r>
      <w:r>
        <w:fldChar w:fldCharType="end"/>
      </w:r>
    </w:p>
    <w:p w14:paraId="1DB97FD5" w14:textId="468800F2" w:rsidR="005762C2" w:rsidRDefault="005762C2">
      <w:pPr>
        <w:pStyle w:val="TOC4"/>
        <w:rPr>
          <w:rFonts w:asciiTheme="minorHAnsi" w:hAnsiTheme="minorHAnsi" w:cstheme="minorBidi"/>
          <w:kern w:val="2"/>
          <w:sz w:val="24"/>
          <w:szCs w:val="24"/>
          <w14:ligatures w14:val="standardContextual"/>
        </w:rPr>
      </w:pPr>
      <w:r>
        <w:rPr>
          <w:lang w:eastAsia="en-US"/>
        </w:rPr>
        <w:t>9.2.3.86</w:t>
      </w:r>
      <w:r>
        <w:rPr>
          <w:rFonts w:asciiTheme="minorHAnsi" w:hAnsiTheme="minorHAnsi" w:cstheme="minorBidi"/>
          <w:kern w:val="2"/>
          <w:sz w:val="24"/>
          <w:szCs w:val="24"/>
          <w14:ligatures w14:val="standardContextual"/>
        </w:rPr>
        <w:tab/>
      </w:r>
      <w:r>
        <w:rPr>
          <w:lang w:eastAsia="en-US"/>
        </w:rPr>
        <w:t>PDCP Duplication Configuration</w:t>
      </w:r>
      <w:r>
        <w:tab/>
      </w:r>
      <w:r>
        <w:fldChar w:fldCharType="begin" w:fldLock="1"/>
      </w:r>
      <w:r>
        <w:instrText xml:space="preserve"> PAGEREF _Toc175587055 \h </w:instrText>
      </w:r>
      <w:r>
        <w:fldChar w:fldCharType="separate"/>
      </w:r>
      <w:r>
        <w:t>245</w:t>
      </w:r>
      <w:r>
        <w:fldChar w:fldCharType="end"/>
      </w:r>
    </w:p>
    <w:p w14:paraId="7069CC6B" w14:textId="0716812E" w:rsidR="005762C2" w:rsidRDefault="005762C2">
      <w:pPr>
        <w:pStyle w:val="TOC4"/>
        <w:rPr>
          <w:rFonts w:asciiTheme="minorHAnsi" w:hAnsiTheme="minorHAnsi" w:cstheme="minorBidi"/>
          <w:kern w:val="2"/>
          <w:sz w:val="24"/>
          <w:szCs w:val="24"/>
          <w14:ligatures w14:val="standardContextual"/>
        </w:rPr>
      </w:pPr>
      <w:r w:rsidRPr="0044040E">
        <w:rPr>
          <w:rFonts w:eastAsia="MS Mincho"/>
        </w:rPr>
        <w:t>9.2.3.87</w:t>
      </w:r>
      <w:r>
        <w:rPr>
          <w:rFonts w:asciiTheme="minorHAnsi" w:hAnsiTheme="minorHAnsi" w:cstheme="minorBidi"/>
          <w:kern w:val="2"/>
          <w:sz w:val="24"/>
          <w:szCs w:val="24"/>
          <w14:ligatures w14:val="standardContextual"/>
        </w:rPr>
        <w:tab/>
      </w:r>
      <w:r w:rsidRPr="0044040E">
        <w:rPr>
          <w:rFonts w:eastAsia="MS Mincho"/>
        </w:rPr>
        <w:t>Secondary RAT Usage Information</w:t>
      </w:r>
      <w:r>
        <w:tab/>
      </w:r>
      <w:r>
        <w:fldChar w:fldCharType="begin" w:fldLock="1"/>
      </w:r>
      <w:r>
        <w:instrText xml:space="preserve"> PAGEREF _Toc175587056 \h </w:instrText>
      </w:r>
      <w:r>
        <w:fldChar w:fldCharType="separate"/>
      </w:r>
      <w:r>
        <w:t>246</w:t>
      </w:r>
      <w:r>
        <w:fldChar w:fldCharType="end"/>
      </w:r>
    </w:p>
    <w:p w14:paraId="25D40DFF" w14:textId="3E586856" w:rsidR="005762C2" w:rsidRDefault="005762C2">
      <w:pPr>
        <w:pStyle w:val="TOC4"/>
        <w:rPr>
          <w:rFonts w:asciiTheme="minorHAnsi" w:hAnsiTheme="minorHAnsi" w:cstheme="minorBidi"/>
          <w:kern w:val="2"/>
          <w:sz w:val="24"/>
          <w:szCs w:val="24"/>
          <w14:ligatures w14:val="standardContextual"/>
        </w:rPr>
      </w:pPr>
      <w:r w:rsidRPr="0044040E">
        <w:rPr>
          <w:rFonts w:eastAsia="MS Mincho"/>
        </w:rPr>
        <w:t>9.2.3.88</w:t>
      </w:r>
      <w:r>
        <w:rPr>
          <w:rFonts w:asciiTheme="minorHAnsi" w:hAnsiTheme="minorHAnsi" w:cstheme="minorBidi"/>
          <w:kern w:val="2"/>
          <w:sz w:val="24"/>
          <w:szCs w:val="24"/>
          <w14:ligatures w14:val="standardContextual"/>
        </w:rPr>
        <w:tab/>
      </w:r>
      <w:r w:rsidRPr="0044040E">
        <w:rPr>
          <w:rFonts w:eastAsia="MS Mincho"/>
        </w:rPr>
        <w:t>Volume Timed Report List</w:t>
      </w:r>
      <w:r>
        <w:tab/>
      </w:r>
      <w:r>
        <w:fldChar w:fldCharType="begin" w:fldLock="1"/>
      </w:r>
      <w:r>
        <w:instrText xml:space="preserve"> PAGEREF _Toc175587057 \h </w:instrText>
      </w:r>
      <w:r>
        <w:fldChar w:fldCharType="separate"/>
      </w:r>
      <w:r>
        <w:t>246</w:t>
      </w:r>
      <w:r>
        <w:fldChar w:fldCharType="end"/>
      </w:r>
    </w:p>
    <w:p w14:paraId="5329C37B" w14:textId="36000A38" w:rsidR="005762C2" w:rsidRDefault="005762C2">
      <w:pPr>
        <w:pStyle w:val="TOC4"/>
        <w:rPr>
          <w:rFonts w:asciiTheme="minorHAnsi" w:hAnsiTheme="minorHAnsi" w:cstheme="minorBidi"/>
          <w:kern w:val="2"/>
          <w:sz w:val="24"/>
          <w:szCs w:val="24"/>
          <w14:ligatures w14:val="standardContextual"/>
        </w:rPr>
      </w:pPr>
      <w:r>
        <w:t>9.2.3.89</w:t>
      </w:r>
      <w:r>
        <w:rPr>
          <w:rFonts w:asciiTheme="minorHAnsi" w:hAnsiTheme="minorHAnsi" w:cstheme="minorBidi"/>
          <w:kern w:val="2"/>
          <w:sz w:val="24"/>
          <w:szCs w:val="24"/>
          <w14:ligatures w14:val="standardContextual"/>
        </w:rPr>
        <w:tab/>
      </w:r>
      <w:r>
        <w:t>Maximum IP Rate</w:t>
      </w:r>
      <w:r>
        <w:tab/>
      </w:r>
      <w:r>
        <w:fldChar w:fldCharType="begin" w:fldLock="1"/>
      </w:r>
      <w:r>
        <w:instrText xml:space="preserve"> PAGEREF _Toc175587058 \h </w:instrText>
      </w:r>
      <w:r>
        <w:fldChar w:fldCharType="separate"/>
      </w:r>
      <w:r>
        <w:t>247</w:t>
      </w:r>
      <w:r>
        <w:fldChar w:fldCharType="end"/>
      </w:r>
    </w:p>
    <w:p w14:paraId="043D2958" w14:textId="3F186A06" w:rsidR="005762C2" w:rsidRDefault="005762C2">
      <w:pPr>
        <w:pStyle w:val="TOC4"/>
        <w:rPr>
          <w:rFonts w:asciiTheme="minorHAnsi" w:hAnsiTheme="minorHAnsi" w:cstheme="minorBidi"/>
          <w:kern w:val="2"/>
          <w:sz w:val="24"/>
          <w:szCs w:val="24"/>
          <w14:ligatures w14:val="standardContextual"/>
        </w:rPr>
      </w:pPr>
      <w:r w:rsidRPr="0044040E">
        <w:rPr>
          <w:rFonts w:eastAsia="Arial"/>
        </w:rPr>
        <w:t>9.2.3.90</w:t>
      </w:r>
      <w:r>
        <w:rPr>
          <w:rFonts w:asciiTheme="minorHAnsi" w:hAnsiTheme="minorHAnsi" w:cstheme="minorBidi"/>
          <w:kern w:val="2"/>
          <w:sz w:val="24"/>
          <w:szCs w:val="24"/>
          <w14:ligatures w14:val="standardContextual"/>
        </w:rPr>
        <w:tab/>
      </w:r>
      <w:r w:rsidRPr="0044040E">
        <w:rPr>
          <w:rFonts w:eastAsia="Arial"/>
        </w:rPr>
        <w:t>UL Forwarding</w:t>
      </w:r>
      <w:r>
        <w:tab/>
      </w:r>
      <w:r>
        <w:fldChar w:fldCharType="begin" w:fldLock="1"/>
      </w:r>
      <w:r>
        <w:instrText xml:space="preserve"> PAGEREF _Toc175587059 \h </w:instrText>
      </w:r>
      <w:r>
        <w:fldChar w:fldCharType="separate"/>
      </w:r>
      <w:r>
        <w:t>247</w:t>
      </w:r>
      <w:r>
        <w:fldChar w:fldCharType="end"/>
      </w:r>
    </w:p>
    <w:p w14:paraId="3967B869" w14:textId="17DDE2E7" w:rsidR="005762C2" w:rsidRDefault="005762C2">
      <w:pPr>
        <w:pStyle w:val="TOC4"/>
        <w:rPr>
          <w:rFonts w:asciiTheme="minorHAnsi" w:hAnsiTheme="minorHAnsi" w:cstheme="minorBidi"/>
          <w:kern w:val="2"/>
          <w:sz w:val="24"/>
          <w:szCs w:val="24"/>
          <w14:ligatures w14:val="standardContextual"/>
        </w:rPr>
      </w:pPr>
      <w:r w:rsidRPr="0044040E">
        <w:rPr>
          <w:rFonts w:eastAsia="Batang"/>
        </w:rPr>
        <w:t>9.2.3.91</w:t>
      </w:r>
      <w:r>
        <w:rPr>
          <w:rFonts w:asciiTheme="minorHAnsi" w:hAnsiTheme="minorHAnsi" w:cstheme="minorBidi"/>
          <w:kern w:val="2"/>
          <w:sz w:val="24"/>
          <w:szCs w:val="24"/>
          <w14:ligatures w14:val="standardContextual"/>
        </w:rPr>
        <w:tab/>
      </w:r>
      <w:r>
        <w:t>UE Radio Capability for Paging</w:t>
      </w:r>
      <w:r>
        <w:tab/>
      </w:r>
      <w:r>
        <w:fldChar w:fldCharType="begin" w:fldLock="1"/>
      </w:r>
      <w:r>
        <w:instrText xml:space="preserve"> PAGEREF _Toc175587060 \h </w:instrText>
      </w:r>
      <w:r>
        <w:fldChar w:fldCharType="separate"/>
      </w:r>
      <w:r>
        <w:t>247</w:t>
      </w:r>
      <w:r>
        <w:fldChar w:fldCharType="end"/>
      </w:r>
    </w:p>
    <w:p w14:paraId="5B1A6AC3" w14:textId="3B259698" w:rsidR="005762C2" w:rsidRDefault="005762C2">
      <w:pPr>
        <w:pStyle w:val="TOC4"/>
        <w:rPr>
          <w:rFonts w:asciiTheme="minorHAnsi" w:hAnsiTheme="minorHAnsi" w:cstheme="minorBidi"/>
          <w:kern w:val="2"/>
          <w:sz w:val="24"/>
          <w:szCs w:val="24"/>
          <w14:ligatures w14:val="standardContextual"/>
        </w:rPr>
      </w:pPr>
      <w:r>
        <w:t>9.2.3.92</w:t>
      </w:r>
      <w:r>
        <w:rPr>
          <w:rFonts w:asciiTheme="minorHAnsi" w:hAnsiTheme="minorHAnsi" w:cstheme="minorBidi"/>
          <w:kern w:val="2"/>
          <w:sz w:val="24"/>
          <w:szCs w:val="24"/>
          <w14:ligatures w14:val="standardContextual"/>
        </w:rPr>
        <w:tab/>
      </w:r>
      <w:r>
        <w:t>Common Network Instance</w:t>
      </w:r>
      <w:r>
        <w:tab/>
      </w:r>
      <w:r>
        <w:fldChar w:fldCharType="begin" w:fldLock="1"/>
      </w:r>
      <w:r>
        <w:instrText xml:space="preserve"> PAGEREF _Toc175587061 \h </w:instrText>
      </w:r>
      <w:r>
        <w:fldChar w:fldCharType="separate"/>
      </w:r>
      <w:r>
        <w:t>247</w:t>
      </w:r>
      <w:r>
        <w:fldChar w:fldCharType="end"/>
      </w:r>
    </w:p>
    <w:p w14:paraId="1F7E93C8" w14:textId="7F1F6DB6" w:rsidR="005762C2" w:rsidRDefault="005762C2">
      <w:pPr>
        <w:pStyle w:val="TOC4"/>
        <w:rPr>
          <w:rFonts w:asciiTheme="minorHAnsi" w:hAnsiTheme="minorHAnsi" w:cstheme="minorBidi"/>
          <w:kern w:val="2"/>
          <w:sz w:val="24"/>
          <w:szCs w:val="24"/>
          <w14:ligatures w14:val="standardContextual"/>
        </w:rPr>
      </w:pPr>
      <w:r>
        <w:t>9.2.3.93</w:t>
      </w:r>
      <w:r>
        <w:rPr>
          <w:rFonts w:asciiTheme="minorHAnsi" w:hAnsiTheme="minorHAnsi" w:cstheme="minorBidi"/>
          <w:kern w:val="2"/>
          <w:sz w:val="24"/>
          <w:szCs w:val="24"/>
          <w14:ligatures w14:val="standardContextual"/>
        </w:rPr>
        <w:tab/>
      </w:r>
      <w:r>
        <w:t>Default DRB Allowed</w:t>
      </w:r>
      <w:r>
        <w:tab/>
      </w:r>
      <w:r>
        <w:fldChar w:fldCharType="begin" w:fldLock="1"/>
      </w:r>
      <w:r>
        <w:instrText xml:space="preserve"> PAGEREF _Toc175587062 \h </w:instrText>
      </w:r>
      <w:r>
        <w:fldChar w:fldCharType="separate"/>
      </w:r>
      <w:r>
        <w:t>248</w:t>
      </w:r>
      <w:r>
        <w:fldChar w:fldCharType="end"/>
      </w:r>
    </w:p>
    <w:p w14:paraId="55F82A6F" w14:textId="422D6896" w:rsidR="005762C2" w:rsidRDefault="005762C2">
      <w:pPr>
        <w:pStyle w:val="TOC4"/>
        <w:rPr>
          <w:rFonts w:asciiTheme="minorHAnsi" w:hAnsiTheme="minorHAnsi" w:cstheme="minorBidi"/>
          <w:kern w:val="2"/>
          <w:sz w:val="24"/>
          <w:szCs w:val="24"/>
          <w14:ligatures w14:val="standardContextual"/>
        </w:rPr>
      </w:pPr>
      <w:r>
        <w:t>9.2.3.94</w:t>
      </w:r>
      <w:r>
        <w:rPr>
          <w:rFonts w:asciiTheme="minorHAnsi" w:hAnsiTheme="minorHAnsi" w:cstheme="minorBidi"/>
          <w:kern w:val="2"/>
          <w:sz w:val="24"/>
          <w:szCs w:val="24"/>
          <w14:ligatures w14:val="standardContextual"/>
        </w:rPr>
        <w:tab/>
      </w:r>
      <w:r>
        <w:t>Split Session Indicator</w:t>
      </w:r>
      <w:r>
        <w:tab/>
      </w:r>
      <w:r>
        <w:fldChar w:fldCharType="begin" w:fldLock="1"/>
      </w:r>
      <w:r>
        <w:instrText xml:space="preserve"> PAGEREF _Toc175587063 \h </w:instrText>
      </w:r>
      <w:r>
        <w:fldChar w:fldCharType="separate"/>
      </w:r>
      <w:r>
        <w:t>248</w:t>
      </w:r>
      <w:r>
        <w:fldChar w:fldCharType="end"/>
      </w:r>
    </w:p>
    <w:p w14:paraId="2C80C8CE" w14:textId="5C1C22B8" w:rsidR="005762C2" w:rsidRDefault="005762C2">
      <w:pPr>
        <w:pStyle w:val="TOC4"/>
        <w:rPr>
          <w:rFonts w:asciiTheme="minorHAnsi" w:hAnsiTheme="minorHAnsi" w:cstheme="minorBidi"/>
          <w:kern w:val="2"/>
          <w:sz w:val="24"/>
          <w:szCs w:val="24"/>
          <w14:ligatures w14:val="standardContextual"/>
        </w:rPr>
      </w:pPr>
      <w:r w:rsidRPr="0044040E">
        <w:rPr>
          <w:rFonts w:eastAsia="Arial"/>
        </w:rPr>
        <w:t>9.2.3.95</w:t>
      </w:r>
      <w:r>
        <w:rPr>
          <w:rFonts w:asciiTheme="minorHAnsi" w:hAnsiTheme="minorHAnsi" w:cstheme="minorBidi"/>
          <w:kern w:val="2"/>
          <w:sz w:val="24"/>
          <w:szCs w:val="24"/>
          <w14:ligatures w14:val="standardContextual"/>
        </w:rPr>
        <w:tab/>
      </w:r>
      <w:r w:rsidRPr="0044040E">
        <w:rPr>
          <w:rFonts w:eastAsia="Arial"/>
        </w:rPr>
        <w:t>UL Forwarding Proposal</w:t>
      </w:r>
      <w:r>
        <w:tab/>
      </w:r>
      <w:r>
        <w:fldChar w:fldCharType="begin" w:fldLock="1"/>
      </w:r>
      <w:r>
        <w:instrText xml:space="preserve"> PAGEREF _Toc175587064 \h </w:instrText>
      </w:r>
      <w:r>
        <w:fldChar w:fldCharType="separate"/>
      </w:r>
      <w:r>
        <w:t>248</w:t>
      </w:r>
      <w:r>
        <w:fldChar w:fldCharType="end"/>
      </w:r>
    </w:p>
    <w:p w14:paraId="63A45090" w14:textId="704E58C9" w:rsidR="005762C2" w:rsidRDefault="005762C2">
      <w:pPr>
        <w:pStyle w:val="TOC4"/>
        <w:rPr>
          <w:rFonts w:asciiTheme="minorHAnsi" w:hAnsiTheme="minorHAnsi" w:cstheme="minorBidi"/>
          <w:kern w:val="2"/>
          <w:sz w:val="24"/>
          <w:szCs w:val="24"/>
          <w14:ligatures w14:val="standardContextual"/>
        </w:rPr>
      </w:pPr>
      <w:r>
        <w:t>9.2.3.96</w:t>
      </w:r>
      <w:r>
        <w:rPr>
          <w:rFonts w:asciiTheme="minorHAnsi" w:hAnsiTheme="minorHAnsi" w:cstheme="minorBidi"/>
          <w:kern w:val="2"/>
          <w:sz w:val="24"/>
          <w:szCs w:val="24"/>
          <w14:ligatures w14:val="standardContextual"/>
        </w:rPr>
        <w:tab/>
      </w:r>
      <w:r>
        <w:t>TNL Configuration Info</w:t>
      </w:r>
      <w:r>
        <w:tab/>
      </w:r>
      <w:r>
        <w:fldChar w:fldCharType="begin" w:fldLock="1"/>
      </w:r>
      <w:r>
        <w:instrText xml:space="preserve"> PAGEREF _Toc175587065 \h </w:instrText>
      </w:r>
      <w:r>
        <w:fldChar w:fldCharType="separate"/>
      </w:r>
      <w:r>
        <w:t>248</w:t>
      </w:r>
      <w:r>
        <w:fldChar w:fldCharType="end"/>
      </w:r>
    </w:p>
    <w:p w14:paraId="31B39A53" w14:textId="7ECFB1D7" w:rsidR="005762C2" w:rsidRDefault="005762C2">
      <w:pPr>
        <w:pStyle w:val="TOC4"/>
        <w:rPr>
          <w:rFonts w:asciiTheme="minorHAnsi" w:hAnsiTheme="minorHAnsi" w:cstheme="minorBidi"/>
          <w:kern w:val="2"/>
          <w:sz w:val="24"/>
          <w:szCs w:val="24"/>
          <w14:ligatures w14:val="standardContextual"/>
        </w:rPr>
      </w:pPr>
      <w:r>
        <w:t>9.2.3.97</w:t>
      </w:r>
      <w:r>
        <w:rPr>
          <w:rFonts w:asciiTheme="minorHAnsi" w:hAnsiTheme="minorHAnsi" w:cstheme="minorBidi"/>
          <w:kern w:val="2"/>
          <w:sz w:val="24"/>
          <w:szCs w:val="24"/>
          <w14:ligatures w14:val="standardContextual"/>
        </w:rPr>
        <w:tab/>
      </w:r>
      <w:r>
        <w:rPr>
          <w:lang w:eastAsia="ja-JP"/>
        </w:rPr>
        <w:t>NG-RAN Trace ID</w:t>
      </w:r>
      <w:r>
        <w:tab/>
      </w:r>
      <w:r>
        <w:fldChar w:fldCharType="begin" w:fldLock="1"/>
      </w:r>
      <w:r>
        <w:instrText xml:space="preserve"> PAGEREF _Toc175587066 \h </w:instrText>
      </w:r>
      <w:r>
        <w:fldChar w:fldCharType="separate"/>
      </w:r>
      <w:r>
        <w:t>249</w:t>
      </w:r>
      <w:r>
        <w:fldChar w:fldCharType="end"/>
      </w:r>
    </w:p>
    <w:p w14:paraId="52343F36" w14:textId="0AB45378" w:rsidR="005762C2" w:rsidRDefault="005762C2">
      <w:pPr>
        <w:pStyle w:val="TOC4"/>
        <w:rPr>
          <w:rFonts w:asciiTheme="minorHAnsi" w:hAnsiTheme="minorHAnsi" w:cstheme="minorBidi"/>
          <w:kern w:val="2"/>
          <w:sz w:val="24"/>
          <w:szCs w:val="24"/>
          <w14:ligatures w14:val="standardContextual"/>
        </w:rPr>
      </w:pPr>
      <w:r w:rsidRPr="0044040E">
        <w:rPr>
          <w:rFonts w:eastAsia="Batang"/>
        </w:rPr>
        <w:t>9.2.3.98</w:t>
      </w:r>
      <w:r>
        <w:rPr>
          <w:rFonts w:asciiTheme="minorHAnsi" w:hAnsiTheme="minorHAnsi" w:cstheme="minorBidi"/>
          <w:kern w:val="2"/>
          <w:sz w:val="24"/>
          <w:szCs w:val="24"/>
          <w14:ligatures w14:val="standardContextual"/>
        </w:rPr>
        <w:tab/>
      </w:r>
      <w:r w:rsidRPr="0044040E">
        <w:rPr>
          <w:rFonts w:eastAsia="Batang"/>
        </w:rPr>
        <w:t>Non-GBR Resources Offered</w:t>
      </w:r>
      <w:r>
        <w:tab/>
      </w:r>
      <w:r>
        <w:fldChar w:fldCharType="begin" w:fldLock="1"/>
      </w:r>
      <w:r>
        <w:instrText xml:space="preserve"> PAGEREF _Toc175587067 \h </w:instrText>
      </w:r>
      <w:r>
        <w:fldChar w:fldCharType="separate"/>
      </w:r>
      <w:r>
        <w:t>249</w:t>
      </w:r>
      <w:r>
        <w:fldChar w:fldCharType="end"/>
      </w:r>
    </w:p>
    <w:p w14:paraId="3969EB63" w14:textId="65234F97" w:rsidR="005762C2" w:rsidRDefault="005762C2">
      <w:pPr>
        <w:pStyle w:val="TOC4"/>
        <w:rPr>
          <w:rFonts w:asciiTheme="minorHAnsi" w:hAnsiTheme="minorHAnsi" w:cstheme="minorBidi"/>
          <w:kern w:val="2"/>
          <w:sz w:val="24"/>
          <w:szCs w:val="24"/>
          <w14:ligatures w14:val="standardContextual"/>
        </w:rPr>
      </w:pPr>
      <w:r w:rsidRPr="0044040E">
        <w:rPr>
          <w:rFonts w:eastAsia="SimSun"/>
        </w:rPr>
        <w:t>9.2.3.99</w:t>
      </w:r>
      <w:r>
        <w:rPr>
          <w:rFonts w:asciiTheme="minorHAnsi" w:hAnsiTheme="minorHAnsi" w:cstheme="minorBidi"/>
          <w:kern w:val="2"/>
          <w:sz w:val="24"/>
          <w:szCs w:val="24"/>
          <w14:ligatures w14:val="standardContextual"/>
        </w:rPr>
        <w:tab/>
      </w:r>
      <w:r w:rsidRPr="0044040E">
        <w:rPr>
          <w:rFonts w:eastAsia="SimSun"/>
        </w:rPr>
        <w:t>Extended RAT Restriction Information</w:t>
      </w:r>
      <w:r>
        <w:tab/>
      </w:r>
      <w:r>
        <w:fldChar w:fldCharType="begin" w:fldLock="1"/>
      </w:r>
      <w:r>
        <w:instrText xml:space="preserve"> PAGEREF _Toc175587068 \h </w:instrText>
      </w:r>
      <w:r>
        <w:fldChar w:fldCharType="separate"/>
      </w:r>
      <w:r>
        <w:t>249</w:t>
      </w:r>
      <w:r>
        <w:fldChar w:fldCharType="end"/>
      </w:r>
    </w:p>
    <w:p w14:paraId="2F77F69A" w14:textId="2E7E91C4" w:rsidR="005762C2" w:rsidRDefault="005762C2">
      <w:pPr>
        <w:pStyle w:val="TOC4"/>
        <w:rPr>
          <w:rFonts w:asciiTheme="minorHAnsi" w:hAnsiTheme="minorHAnsi" w:cstheme="minorBidi"/>
          <w:kern w:val="2"/>
          <w:sz w:val="24"/>
          <w:szCs w:val="24"/>
          <w14:ligatures w14:val="standardContextual"/>
        </w:rPr>
      </w:pPr>
      <w:r>
        <w:lastRenderedPageBreak/>
        <w:t>9.2.3.100</w:t>
      </w:r>
      <w:r>
        <w:rPr>
          <w:rFonts w:asciiTheme="minorHAnsi" w:hAnsiTheme="minorHAnsi" w:cstheme="minorBidi"/>
          <w:kern w:val="2"/>
          <w:sz w:val="24"/>
          <w:szCs w:val="24"/>
          <w14:ligatures w14:val="standardContextual"/>
        </w:rPr>
        <w:tab/>
      </w:r>
      <w:r>
        <w:t>5GC Mobility Restriction List Container</w:t>
      </w:r>
      <w:r>
        <w:tab/>
      </w:r>
      <w:r>
        <w:fldChar w:fldCharType="begin" w:fldLock="1"/>
      </w:r>
      <w:r>
        <w:instrText xml:space="preserve"> PAGEREF _Toc175587069 \h </w:instrText>
      </w:r>
      <w:r>
        <w:fldChar w:fldCharType="separate"/>
      </w:r>
      <w:r>
        <w:t>250</w:t>
      </w:r>
      <w:r>
        <w:fldChar w:fldCharType="end"/>
      </w:r>
    </w:p>
    <w:p w14:paraId="283C5048" w14:textId="4DD24015" w:rsidR="005762C2" w:rsidRDefault="005762C2">
      <w:pPr>
        <w:pStyle w:val="TOC4"/>
        <w:rPr>
          <w:rFonts w:asciiTheme="minorHAnsi" w:hAnsiTheme="minorHAnsi" w:cstheme="minorBidi"/>
          <w:kern w:val="2"/>
          <w:sz w:val="24"/>
          <w:szCs w:val="24"/>
          <w14:ligatures w14:val="standardContextual"/>
        </w:rPr>
      </w:pPr>
      <w:r>
        <w:t>9.2.3.101</w:t>
      </w:r>
      <w:r>
        <w:rPr>
          <w:rFonts w:asciiTheme="minorHAnsi" w:hAnsiTheme="minorHAnsi" w:cstheme="minorBidi"/>
          <w:kern w:val="2"/>
          <w:sz w:val="24"/>
          <w:szCs w:val="24"/>
          <w14:ligatures w14:val="standardContextual"/>
        </w:rPr>
        <w:tab/>
      </w:r>
      <w:r>
        <w:rPr>
          <w:lang w:eastAsia="ja-JP"/>
        </w:rPr>
        <w:t>Maximum Number of CHO Preparations</w:t>
      </w:r>
      <w:r>
        <w:tab/>
      </w:r>
      <w:r>
        <w:fldChar w:fldCharType="begin" w:fldLock="1"/>
      </w:r>
      <w:r>
        <w:instrText xml:space="preserve"> PAGEREF _Toc175587070 \h </w:instrText>
      </w:r>
      <w:r>
        <w:fldChar w:fldCharType="separate"/>
      </w:r>
      <w:r>
        <w:t>250</w:t>
      </w:r>
      <w:r>
        <w:fldChar w:fldCharType="end"/>
      </w:r>
    </w:p>
    <w:p w14:paraId="2CE0A7EF" w14:textId="2B7C38F0" w:rsidR="005762C2" w:rsidRDefault="005762C2">
      <w:pPr>
        <w:pStyle w:val="TOC4"/>
        <w:rPr>
          <w:rFonts w:asciiTheme="minorHAnsi" w:hAnsiTheme="minorHAnsi" w:cstheme="minorBidi"/>
          <w:kern w:val="2"/>
          <w:sz w:val="24"/>
          <w:szCs w:val="24"/>
          <w14:ligatures w14:val="standardContextual"/>
        </w:rPr>
      </w:pPr>
      <w:r>
        <w:t>9.2.3.102</w:t>
      </w:r>
      <w:r>
        <w:rPr>
          <w:rFonts w:asciiTheme="minorHAnsi" w:hAnsiTheme="minorHAnsi" w:cstheme="minorBidi"/>
          <w:kern w:val="2"/>
          <w:sz w:val="24"/>
          <w:szCs w:val="24"/>
          <w14:ligatures w14:val="standardContextual"/>
        </w:rPr>
        <w:tab/>
      </w:r>
      <w:r>
        <w:t>Alternative QoS Parameters Set List</w:t>
      </w:r>
      <w:r>
        <w:tab/>
      </w:r>
      <w:r>
        <w:fldChar w:fldCharType="begin" w:fldLock="1"/>
      </w:r>
      <w:r>
        <w:instrText xml:space="preserve"> PAGEREF _Toc175587071 \h </w:instrText>
      </w:r>
      <w:r>
        <w:fldChar w:fldCharType="separate"/>
      </w:r>
      <w:r>
        <w:t>250</w:t>
      </w:r>
      <w:r>
        <w:fldChar w:fldCharType="end"/>
      </w:r>
    </w:p>
    <w:p w14:paraId="41974421" w14:textId="197D0B89" w:rsidR="005762C2" w:rsidRDefault="005762C2">
      <w:pPr>
        <w:pStyle w:val="TOC4"/>
        <w:rPr>
          <w:rFonts w:asciiTheme="minorHAnsi" w:hAnsiTheme="minorHAnsi" w:cstheme="minorBidi"/>
          <w:kern w:val="2"/>
          <w:sz w:val="24"/>
          <w:szCs w:val="24"/>
          <w14:ligatures w14:val="standardContextual"/>
        </w:rPr>
      </w:pPr>
      <w:r>
        <w:t>9.2.3.103</w:t>
      </w:r>
      <w:r>
        <w:rPr>
          <w:rFonts w:asciiTheme="minorHAnsi" w:hAnsiTheme="minorHAnsi" w:cstheme="minorBidi"/>
          <w:kern w:val="2"/>
          <w:sz w:val="24"/>
          <w:szCs w:val="24"/>
          <w14:ligatures w14:val="standardContextual"/>
        </w:rPr>
        <w:tab/>
      </w:r>
      <w:r>
        <w:t>Alternative QoS Parameters Set Index</w:t>
      </w:r>
      <w:r>
        <w:tab/>
      </w:r>
      <w:r>
        <w:fldChar w:fldCharType="begin" w:fldLock="1"/>
      </w:r>
      <w:r>
        <w:instrText xml:space="preserve"> PAGEREF _Toc175587072 \h </w:instrText>
      </w:r>
      <w:r>
        <w:fldChar w:fldCharType="separate"/>
      </w:r>
      <w:r>
        <w:t>250</w:t>
      </w:r>
      <w:r>
        <w:fldChar w:fldCharType="end"/>
      </w:r>
    </w:p>
    <w:p w14:paraId="631D8AB1" w14:textId="6799984C" w:rsidR="005762C2" w:rsidRDefault="005762C2">
      <w:pPr>
        <w:pStyle w:val="TOC4"/>
        <w:rPr>
          <w:rFonts w:asciiTheme="minorHAnsi" w:hAnsiTheme="minorHAnsi" w:cstheme="minorBidi"/>
          <w:kern w:val="2"/>
          <w:sz w:val="24"/>
          <w:szCs w:val="24"/>
          <w14:ligatures w14:val="standardContextual"/>
        </w:rPr>
      </w:pPr>
      <w:r>
        <w:t>9.2.3.104</w:t>
      </w:r>
      <w:r>
        <w:rPr>
          <w:rFonts w:asciiTheme="minorHAnsi" w:hAnsiTheme="minorHAnsi" w:cstheme="minorBidi"/>
          <w:kern w:val="2"/>
          <w:sz w:val="24"/>
          <w:szCs w:val="24"/>
          <w14:ligatures w14:val="standardContextual"/>
        </w:rPr>
        <w:tab/>
      </w:r>
      <w:r>
        <w:t>Alternative QoS Parameters Set Notify Index</w:t>
      </w:r>
      <w:r>
        <w:tab/>
      </w:r>
      <w:r>
        <w:fldChar w:fldCharType="begin" w:fldLock="1"/>
      </w:r>
      <w:r>
        <w:instrText xml:space="preserve"> PAGEREF _Toc175587073 \h </w:instrText>
      </w:r>
      <w:r>
        <w:fldChar w:fldCharType="separate"/>
      </w:r>
      <w:r>
        <w:t>251</w:t>
      </w:r>
      <w:r>
        <w:fldChar w:fldCharType="end"/>
      </w:r>
    </w:p>
    <w:p w14:paraId="7F5E86EF" w14:textId="76E5AFBD" w:rsidR="005762C2" w:rsidRDefault="005762C2">
      <w:pPr>
        <w:pStyle w:val="TOC4"/>
        <w:rPr>
          <w:rFonts w:asciiTheme="minorHAnsi" w:hAnsiTheme="minorHAnsi" w:cstheme="minorBidi"/>
          <w:kern w:val="2"/>
          <w:sz w:val="24"/>
          <w:szCs w:val="24"/>
          <w14:ligatures w14:val="standardContextual"/>
        </w:rPr>
      </w:pPr>
      <w:r>
        <w:t>9.2.3.105</w:t>
      </w:r>
      <w:r>
        <w:rPr>
          <w:rFonts w:asciiTheme="minorHAnsi" w:hAnsiTheme="minorHAnsi" w:cstheme="minorBidi"/>
          <w:kern w:val="2"/>
          <w:sz w:val="24"/>
          <w:szCs w:val="24"/>
          <w14:ligatures w14:val="standardContextual"/>
        </w:rPr>
        <w:tab/>
      </w:r>
      <w:r>
        <w:t>NR V2X Services Authorized</w:t>
      </w:r>
      <w:r>
        <w:tab/>
      </w:r>
      <w:r>
        <w:fldChar w:fldCharType="begin" w:fldLock="1"/>
      </w:r>
      <w:r>
        <w:instrText xml:space="preserve"> PAGEREF _Toc175587074 \h </w:instrText>
      </w:r>
      <w:r>
        <w:fldChar w:fldCharType="separate"/>
      </w:r>
      <w:r>
        <w:t>251</w:t>
      </w:r>
      <w:r>
        <w:fldChar w:fldCharType="end"/>
      </w:r>
    </w:p>
    <w:p w14:paraId="686B6879" w14:textId="3A03D228" w:rsidR="005762C2" w:rsidRDefault="005762C2">
      <w:pPr>
        <w:pStyle w:val="TOC4"/>
        <w:rPr>
          <w:rFonts w:asciiTheme="minorHAnsi" w:hAnsiTheme="minorHAnsi" w:cstheme="minorBidi"/>
          <w:kern w:val="2"/>
          <w:sz w:val="24"/>
          <w:szCs w:val="24"/>
          <w14:ligatures w14:val="standardContextual"/>
        </w:rPr>
      </w:pPr>
      <w:r>
        <w:t>9.2.3.106</w:t>
      </w:r>
      <w:r>
        <w:rPr>
          <w:rFonts w:asciiTheme="minorHAnsi" w:hAnsiTheme="minorHAnsi" w:cstheme="minorBidi"/>
          <w:kern w:val="2"/>
          <w:sz w:val="24"/>
          <w:szCs w:val="24"/>
          <w14:ligatures w14:val="standardContextual"/>
        </w:rPr>
        <w:tab/>
      </w:r>
      <w:r>
        <w:t>LTE V2X Services Authorized</w:t>
      </w:r>
      <w:r>
        <w:tab/>
      </w:r>
      <w:r>
        <w:fldChar w:fldCharType="begin" w:fldLock="1"/>
      </w:r>
      <w:r>
        <w:instrText xml:space="preserve"> PAGEREF _Toc175587075 \h </w:instrText>
      </w:r>
      <w:r>
        <w:fldChar w:fldCharType="separate"/>
      </w:r>
      <w:r>
        <w:t>251</w:t>
      </w:r>
      <w:r>
        <w:fldChar w:fldCharType="end"/>
      </w:r>
    </w:p>
    <w:p w14:paraId="7B93C84A" w14:textId="5BEF803E" w:rsidR="005762C2" w:rsidRDefault="005762C2">
      <w:pPr>
        <w:pStyle w:val="TOC4"/>
        <w:rPr>
          <w:rFonts w:asciiTheme="minorHAnsi" w:hAnsiTheme="minorHAnsi" w:cstheme="minorBidi"/>
          <w:kern w:val="2"/>
          <w:sz w:val="24"/>
          <w:szCs w:val="24"/>
          <w14:ligatures w14:val="standardContextual"/>
        </w:rPr>
      </w:pPr>
      <w:r>
        <w:t>9.2.3.107</w:t>
      </w:r>
      <w:r>
        <w:rPr>
          <w:rFonts w:asciiTheme="minorHAnsi" w:hAnsiTheme="minorHAnsi" w:cstheme="minorBidi"/>
          <w:kern w:val="2"/>
          <w:sz w:val="24"/>
          <w:szCs w:val="24"/>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_Toc175587076 \h </w:instrText>
      </w:r>
      <w:r>
        <w:fldChar w:fldCharType="separate"/>
      </w:r>
      <w:r>
        <w:t>251</w:t>
      </w:r>
      <w:r>
        <w:fldChar w:fldCharType="end"/>
      </w:r>
    </w:p>
    <w:p w14:paraId="6F77B305" w14:textId="641210C4" w:rsidR="005762C2" w:rsidRDefault="005762C2">
      <w:pPr>
        <w:pStyle w:val="TOC4"/>
        <w:rPr>
          <w:rFonts w:asciiTheme="minorHAnsi" w:hAnsiTheme="minorHAnsi" w:cstheme="minorBidi"/>
          <w:kern w:val="2"/>
          <w:sz w:val="24"/>
          <w:szCs w:val="24"/>
          <w14:ligatures w14:val="standardContextual"/>
        </w:rPr>
      </w:pPr>
      <w:r>
        <w:t>9.2.3.108</w:t>
      </w:r>
      <w:r>
        <w:rPr>
          <w:rFonts w:asciiTheme="minorHAnsi" w:hAnsiTheme="minorHAnsi" w:cstheme="minorBidi"/>
          <w:kern w:val="2"/>
          <w:sz w:val="24"/>
          <w:szCs w:val="24"/>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_Toc175587077 \h </w:instrText>
      </w:r>
      <w:r>
        <w:fldChar w:fldCharType="separate"/>
      </w:r>
      <w:r>
        <w:t>252</w:t>
      </w:r>
      <w:r>
        <w:fldChar w:fldCharType="end"/>
      </w:r>
    </w:p>
    <w:p w14:paraId="5E1BB5A2" w14:textId="64C355C4" w:rsidR="005762C2" w:rsidRDefault="005762C2">
      <w:pPr>
        <w:pStyle w:val="TOC4"/>
        <w:rPr>
          <w:rFonts w:asciiTheme="minorHAnsi" w:hAnsiTheme="minorHAnsi" w:cstheme="minorBidi"/>
          <w:kern w:val="2"/>
          <w:sz w:val="24"/>
          <w:szCs w:val="24"/>
          <w14:ligatures w14:val="standardContextual"/>
        </w:rPr>
      </w:pPr>
      <w:r>
        <w:t>9.</w:t>
      </w:r>
      <w:r>
        <w:rPr>
          <w:lang w:eastAsia="zh-CN"/>
        </w:rPr>
        <w:t>2</w:t>
      </w:r>
      <w:r>
        <w:t>.</w:t>
      </w:r>
      <w:r>
        <w:rPr>
          <w:lang w:eastAsia="zh-CN"/>
        </w:rPr>
        <w:t>3</w:t>
      </w:r>
      <w:r>
        <w:t>.</w:t>
      </w:r>
      <w:r>
        <w:rPr>
          <w:lang w:eastAsia="zh-CN"/>
        </w:rPr>
        <w:t>109</w:t>
      </w:r>
      <w:r>
        <w:rPr>
          <w:rFonts w:asciiTheme="minorHAnsi" w:hAnsiTheme="minorHAnsi" w:cstheme="minorBidi"/>
          <w:kern w:val="2"/>
          <w:sz w:val="24"/>
          <w:szCs w:val="24"/>
          <w14:ligatures w14:val="standardContextual"/>
        </w:rPr>
        <w:tab/>
      </w:r>
      <w:r w:rsidRPr="0044040E">
        <w:rPr>
          <w:rFonts w:cs="Arial"/>
          <w:lang w:eastAsia="zh-CN"/>
        </w:rPr>
        <w:t>PC5 QoS Parameters</w:t>
      </w:r>
      <w:r>
        <w:tab/>
      </w:r>
      <w:r>
        <w:fldChar w:fldCharType="begin" w:fldLock="1"/>
      </w:r>
      <w:r>
        <w:instrText xml:space="preserve"> PAGEREF _Toc175587078 \h </w:instrText>
      </w:r>
      <w:r>
        <w:fldChar w:fldCharType="separate"/>
      </w:r>
      <w:r>
        <w:t>252</w:t>
      </w:r>
      <w:r>
        <w:fldChar w:fldCharType="end"/>
      </w:r>
    </w:p>
    <w:p w14:paraId="6813FA91" w14:textId="121A0AB8" w:rsidR="005762C2" w:rsidRDefault="005762C2">
      <w:pPr>
        <w:pStyle w:val="TOC4"/>
        <w:rPr>
          <w:rFonts w:asciiTheme="minorHAnsi" w:hAnsiTheme="minorHAnsi" w:cstheme="minorBidi"/>
          <w:kern w:val="2"/>
          <w:sz w:val="24"/>
          <w:szCs w:val="24"/>
          <w14:ligatures w14:val="standardContextual"/>
        </w:rPr>
      </w:pPr>
      <w:r>
        <w:t>9.2.3.110</w:t>
      </w:r>
      <w:r>
        <w:rPr>
          <w:rFonts w:asciiTheme="minorHAnsi" w:hAnsiTheme="minorHAnsi" w:cstheme="minorBidi"/>
          <w:kern w:val="2"/>
          <w:sz w:val="24"/>
          <w:szCs w:val="24"/>
          <w14:ligatures w14:val="standardContextual"/>
        </w:rPr>
        <w:tab/>
      </w:r>
      <w:r>
        <w:t>UE History Information from the UE</w:t>
      </w:r>
      <w:r>
        <w:tab/>
      </w:r>
      <w:r>
        <w:fldChar w:fldCharType="begin" w:fldLock="1"/>
      </w:r>
      <w:r>
        <w:instrText xml:space="preserve"> PAGEREF _Toc175587079 \h </w:instrText>
      </w:r>
      <w:r>
        <w:fldChar w:fldCharType="separate"/>
      </w:r>
      <w:r>
        <w:t>252</w:t>
      </w:r>
      <w:r>
        <w:fldChar w:fldCharType="end"/>
      </w:r>
    </w:p>
    <w:p w14:paraId="61806A09" w14:textId="24ACD303" w:rsidR="005762C2" w:rsidRPr="00EB6886" w:rsidRDefault="005762C2">
      <w:pPr>
        <w:pStyle w:val="TOC4"/>
        <w:rPr>
          <w:rFonts w:asciiTheme="minorHAnsi" w:hAnsiTheme="minorHAnsi" w:cstheme="minorBidi"/>
          <w:kern w:val="2"/>
          <w:sz w:val="24"/>
          <w:szCs w:val="24"/>
          <w:lang w:val="fr-FR"/>
          <w14:ligatures w14:val="standardContextual"/>
        </w:rPr>
      </w:pPr>
      <w:r w:rsidRPr="00EB6886">
        <w:rPr>
          <w:rFonts w:eastAsia="SimSun"/>
          <w:lang w:val="fr-FR"/>
        </w:rPr>
        <w:t>9.2.3.111</w:t>
      </w:r>
      <w:r w:rsidRPr="00EB6886">
        <w:rPr>
          <w:rFonts w:asciiTheme="minorHAnsi" w:hAnsiTheme="minorHAnsi" w:cstheme="minorBidi"/>
          <w:kern w:val="2"/>
          <w:sz w:val="24"/>
          <w:szCs w:val="24"/>
          <w:lang w:val="fr-FR"/>
          <w14:ligatures w14:val="standardContextual"/>
        </w:rPr>
        <w:tab/>
      </w:r>
      <w:r w:rsidRPr="00EB6886">
        <w:rPr>
          <w:rFonts w:eastAsia="SimSun"/>
          <w:lang w:val="fr-FR"/>
        </w:rPr>
        <w:t>RLC Duplication Information</w:t>
      </w:r>
      <w:r w:rsidRPr="00EB6886">
        <w:rPr>
          <w:lang w:val="fr-FR"/>
        </w:rPr>
        <w:tab/>
      </w:r>
      <w:r>
        <w:fldChar w:fldCharType="begin" w:fldLock="1"/>
      </w:r>
      <w:r w:rsidRPr="00EB6886">
        <w:rPr>
          <w:lang w:val="fr-FR"/>
        </w:rPr>
        <w:instrText xml:space="preserve"> PAGEREF _Toc175587080 \h </w:instrText>
      </w:r>
      <w:r>
        <w:fldChar w:fldCharType="separate"/>
      </w:r>
      <w:r w:rsidRPr="00EB6886">
        <w:rPr>
          <w:lang w:val="fr-FR"/>
        </w:rPr>
        <w:t>252</w:t>
      </w:r>
      <w:r>
        <w:fldChar w:fldCharType="end"/>
      </w:r>
    </w:p>
    <w:p w14:paraId="1670C18D" w14:textId="7E6D8670" w:rsidR="005762C2" w:rsidRPr="00EB6886" w:rsidRDefault="005762C2">
      <w:pPr>
        <w:pStyle w:val="TOC4"/>
        <w:rPr>
          <w:rFonts w:asciiTheme="minorHAnsi" w:hAnsiTheme="minorHAnsi" w:cstheme="minorBidi"/>
          <w:kern w:val="2"/>
          <w:sz w:val="24"/>
          <w:szCs w:val="24"/>
          <w:lang w:val="fr-FR"/>
          <w14:ligatures w14:val="standardContextual"/>
        </w:rPr>
      </w:pPr>
      <w:r w:rsidRPr="00EB6886">
        <w:rPr>
          <w:rFonts w:eastAsia="SimSun"/>
          <w:lang w:val="fr-FR"/>
        </w:rPr>
        <w:t>9.2.3.112</w:t>
      </w:r>
      <w:r w:rsidRPr="00EB6886">
        <w:rPr>
          <w:rFonts w:asciiTheme="minorHAnsi" w:hAnsiTheme="minorHAnsi" w:cstheme="minorBidi"/>
          <w:kern w:val="2"/>
          <w:sz w:val="24"/>
          <w:szCs w:val="24"/>
          <w:lang w:val="fr-FR"/>
          <w14:ligatures w14:val="standardContextual"/>
        </w:rPr>
        <w:tab/>
      </w:r>
      <w:r w:rsidRPr="00EB6886">
        <w:rPr>
          <w:rFonts w:eastAsia="SimSun"/>
          <w:lang w:val="fr-FR"/>
        </w:rPr>
        <w:t>Redundant PDU Session Information</w:t>
      </w:r>
      <w:r w:rsidRPr="00EB6886">
        <w:rPr>
          <w:lang w:val="fr-FR"/>
        </w:rPr>
        <w:tab/>
      </w:r>
      <w:r>
        <w:fldChar w:fldCharType="begin" w:fldLock="1"/>
      </w:r>
      <w:r w:rsidRPr="00EB6886">
        <w:rPr>
          <w:lang w:val="fr-FR"/>
        </w:rPr>
        <w:instrText xml:space="preserve"> PAGEREF _Toc175587081 \h </w:instrText>
      </w:r>
      <w:r>
        <w:fldChar w:fldCharType="separate"/>
      </w:r>
      <w:r w:rsidRPr="00EB6886">
        <w:rPr>
          <w:lang w:val="fr-FR"/>
        </w:rPr>
        <w:t>253</w:t>
      </w:r>
      <w:r>
        <w:fldChar w:fldCharType="end"/>
      </w:r>
    </w:p>
    <w:p w14:paraId="7EBDEF5F" w14:textId="41847939" w:rsidR="005762C2" w:rsidRDefault="005762C2">
      <w:pPr>
        <w:pStyle w:val="TOC4"/>
        <w:rPr>
          <w:rFonts w:asciiTheme="minorHAnsi" w:hAnsiTheme="minorHAnsi" w:cstheme="minorBidi"/>
          <w:kern w:val="2"/>
          <w:sz w:val="24"/>
          <w:szCs w:val="24"/>
          <w14:ligatures w14:val="standardContextual"/>
        </w:rPr>
      </w:pPr>
      <w:r w:rsidRPr="0044040E">
        <w:rPr>
          <w:rFonts w:eastAsia="Batang"/>
        </w:rPr>
        <w:t>9.2.3.113</w:t>
      </w:r>
      <w:r>
        <w:rPr>
          <w:rFonts w:asciiTheme="minorHAnsi" w:hAnsiTheme="minorHAnsi" w:cstheme="minorBidi"/>
          <w:kern w:val="2"/>
          <w:sz w:val="24"/>
          <w:szCs w:val="24"/>
          <w14:ligatures w14:val="standardContextual"/>
        </w:rPr>
        <w:tab/>
      </w:r>
      <w:r w:rsidRPr="0044040E">
        <w:rPr>
          <w:rFonts w:eastAsia="Batang"/>
        </w:rPr>
        <w:t xml:space="preserve">Extended </w:t>
      </w:r>
      <w:r>
        <w:t>Packet Delay Budget</w:t>
      </w:r>
      <w:r>
        <w:tab/>
      </w:r>
      <w:r>
        <w:fldChar w:fldCharType="begin" w:fldLock="1"/>
      </w:r>
      <w:r>
        <w:instrText xml:space="preserve"> PAGEREF _Toc175587082 \h </w:instrText>
      </w:r>
      <w:r>
        <w:fldChar w:fldCharType="separate"/>
      </w:r>
      <w:r>
        <w:t>253</w:t>
      </w:r>
      <w:r>
        <w:fldChar w:fldCharType="end"/>
      </w:r>
    </w:p>
    <w:p w14:paraId="579515B5" w14:textId="6986C81A" w:rsidR="005762C2" w:rsidRDefault="005762C2">
      <w:pPr>
        <w:pStyle w:val="TOC4"/>
        <w:rPr>
          <w:rFonts w:asciiTheme="minorHAnsi" w:hAnsiTheme="minorHAnsi" w:cstheme="minorBidi"/>
          <w:kern w:val="2"/>
          <w:sz w:val="24"/>
          <w:szCs w:val="24"/>
          <w14:ligatures w14:val="standardContextual"/>
        </w:rPr>
      </w:pPr>
      <w:r>
        <w:t>9.2.3.114</w:t>
      </w:r>
      <w:r>
        <w:rPr>
          <w:rFonts w:asciiTheme="minorHAnsi" w:hAnsiTheme="minorHAnsi" w:cstheme="minorBidi"/>
          <w:kern w:val="2"/>
          <w:sz w:val="24"/>
          <w:szCs w:val="24"/>
          <w14:ligatures w14:val="standardContextual"/>
        </w:rPr>
        <w:tab/>
      </w:r>
      <w:r>
        <w:t>TSC Traffic Characteristics</w:t>
      </w:r>
      <w:r>
        <w:tab/>
      </w:r>
      <w:r>
        <w:fldChar w:fldCharType="begin" w:fldLock="1"/>
      </w:r>
      <w:r>
        <w:instrText xml:space="preserve"> PAGEREF _Toc175587083 \h </w:instrText>
      </w:r>
      <w:r>
        <w:fldChar w:fldCharType="separate"/>
      </w:r>
      <w:r>
        <w:t>253</w:t>
      </w:r>
      <w:r>
        <w:fldChar w:fldCharType="end"/>
      </w:r>
    </w:p>
    <w:p w14:paraId="0D6EA6E2" w14:textId="700CCECC" w:rsidR="005762C2" w:rsidRDefault="005762C2">
      <w:pPr>
        <w:pStyle w:val="TOC4"/>
        <w:rPr>
          <w:rFonts w:asciiTheme="minorHAnsi" w:hAnsiTheme="minorHAnsi" w:cstheme="minorBidi"/>
          <w:kern w:val="2"/>
          <w:sz w:val="24"/>
          <w:szCs w:val="24"/>
          <w14:ligatures w14:val="standardContextual"/>
        </w:rPr>
      </w:pPr>
      <w:r>
        <w:t>9.2.3.115</w:t>
      </w:r>
      <w:r>
        <w:rPr>
          <w:rFonts w:asciiTheme="minorHAnsi" w:hAnsiTheme="minorHAnsi" w:cstheme="minorBidi"/>
          <w:kern w:val="2"/>
          <w:sz w:val="24"/>
          <w:szCs w:val="24"/>
          <w14:ligatures w14:val="standardContextual"/>
        </w:rPr>
        <w:tab/>
      </w:r>
      <w:r>
        <w:t>TSC Assistance Information</w:t>
      </w:r>
      <w:r>
        <w:tab/>
      </w:r>
      <w:r>
        <w:fldChar w:fldCharType="begin" w:fldLock="1"/>
      </w:r>
      <w:r>
        <w:instrText xml:space="preserve"> PAGEREF _Toc175587084 \h </w:instrText>
      </w:r>
      <w:r>
        <w:fldChar w:fldCharType="separate"/>
      </w:r>
      <w:r>
        <w:t>253</w:t>
      </w:r>
      <w:r>
        <w:fldChar w:fldCharType="end"/>
      </w:r>
    </w:p>
    <w:p w14:paraId="6904F5AE" w14:textId="4C460CC8" w:rsidR="005762C2" w:rsidRDefault="005762C2">
      <w:pPr>
        <w:pStyle w:val="TOC4"/>
        <w:rPr>
          <w:rFonts w:asciiTheme="minorHAnsi" w:hAnsiTheme="minorHAnsi" w:cstheme="minorBidi"/>
          <w:kern w:val="2"/>
          <w:sz w:val="24"/>
          <w:szCs w:val="24"/>
          <w14:ligatures w14:val="standardContextual"/>
        </w:rPr>
      </w:pPr>
      <w:r>
        <w:t>9.2.3.116</w:t>
      </w:r>
      <w:r>
        <w:rPr>
          <w:rFonts w:asciiTheme="minorHAnsi" w:hAnsiTheme="minorHAnsi" w:cstheme="minorBidi"/>
          <w:kern w:val="2"/>
          <w:sz w:val="24"/>
          <w:szCs w:val="24"/>
          <w14:ligatures w14:val="standardContextual"/>
        </w:rPr>
        <w:tab/>
      </w:r>
      <w:r>
        <w:t>Periodicity</w:t>
      </w:r>
      <w:r>
        <w:tab/>
      </w:r>
      <w:r>
        <w:fldChar w:fldCharType="begin" w:fldLock="1"/>
      </w:r>
      <w:r>
        <w:instrText xml:space="preserve"> PAGEREF _Toc175587085 \h </w:instrText>
      </w:r>
      <w:r>
        <w:fldChar w:fldCharType="separate"/>
      </w:r>
      <w:r>
        <w:t>254</w:t>
      </w:r>
      <w:r>
        <w:fldChar w:fldCharType="end"/>
      </w:r>
    </w:p>
    <w:p w14:paraId="7E51FC48" w14:textId="23B2B35E" w:rsidR="005762C2" w:rsidRDefault="005762C2">
      <w:pPr>
        <w:pStyle w:val="TOC4"/>
        <w:rPr>
          <w:rFonts w:asciiTheme="minorHAnsi" w:hAnsiTheme="minorHAnsi" w:cstheme="minorBidi"/>
          <w:kern w:val="2"/>
          <w:sz w:val="24"/>
          <w:szCs w:val="24"/>
          <w14:ligatures w14:val="standardContextual"/>
        </w:rPr>
      </w:pPr>
      <w:r>
        <w:t>9.2.3.117</w:t>
      </w:r>
      <w:r>
        <w:rPr>
          <w:rFonts w:asciiTheme="minorHAnsi" w:hAnsiTheme="minorHAnsi" w:cstheme="minorBidi"/>
          <w:kern w:val="2"/>
          <w:sz w:val="24"/>
          <w:szCs w:val="24"/>
          <w14:ligatures w14:val="standardContextual"/>
        </w:rPr>
        <w:tab/>
      </w:r>
      <w:r>
        <w:t>Burst Arrival Time</w:t>
      </w:r>
      <w:r>
        <w:tab/>
      </w:r>
      <w:r>
        <w:fldChar w:fldCharType="begin" w:fldLock="1"/>
      </w:r>
      <w:r>
        <w:instrText xml:space="preserve"> PAGEREF _Toc175587086 \h </w:instrText>
      </w:r>
      <w:r>
        <w:fldChar w:fldCharType="separate"/>
      </w:r>
      <w:r>
        <w:t>254</w:t>
      </w:r>
      <w:r>
        <w:fldChar w:fldCharType="end"/>
      </w:r>
    </w:p>
    <w:p w14:paraId="2A4861D3" w14:textId="3E2A565E" w:rsidR="005762C2" w:rsidRDefault="005762C2">
      <w:pPr>
        <w:pStyle w:val="TOC4"/>
        <w:rPr>
          <w:rFonts w:asciiTheme="minorHAnsi" w:hAnsiTheme="minorHAnsi" w:cstheme="minorBidi"/>
          <w:kern w:val="2"/>
          <w:sz w:val="24"/>
          <w:szCs w:val="24"/>
          <w14:ligatures w14:val="standardContextual"/>
        </w:rPr>
      </w:pPr>
      <w:r>
        <w:t>9.2.3.118</w:t>
      </w:r>
      <w:r>
        <w:rPr>
          <w:rFonts w:asciiTheme="minorHAnsi" w:hAnsiTheme="minorHAnsi" w:cstheme="minorBidi"/>
          <w:kern w:val="2"/>
          <w:sz w:val="24"/>
          <w:szCs w:val="24"/>
          <w14:ligatures w14:val="standardContextual"/>
        </w:rPr>
        <w:tab/>
      </w:r>
      <w:r>
        <w:t>Redundant QoS Flow Indicator</w:t>
      </w:r>
      <w:r>
        <w:tab/>
      </w:r>
      <w:r>
        <w:fldChar w:fldCharType="begin" w:fldLock="1"/>
      </w:r>
      <w:r>
        <w:instrText xml:space="preserve"> PAGEREF _Toc175587087 \h </w:instrText>
      </w:r>
      <w:r>
        <w:fldChar w:fldCharType="separate"/>
      </w:r>
      <w:r>
        <w:t>254</w:t>
      </w:r>
      <w:r>
        <w:fldChar w:fldCharType="end"/>
      </w:r>
    </w:p>
    <w:p w14:paraId="35DDA54F" w14:textId="10560FEC" w:rsidR="005762C2" w:rsidRDefault="005762C2">
      <w:pPr>
        <w:pStyle w:val="TOC4"/>
        <w:rPr>
          <w:rFonts w:asciiTheme="minorHAnsi" w:hAnsiTheme="minorHAnsi" w:cstheme="minorBidi"/>
          <w:kern w:val="2"/>
          <w:sz w:val="24"/>
          <w:szCs w:val="24"/>
          <w14:ligatures w14:val="standardContextual"/>
        </w:rPr>
      </w:pPr>
      <w:r w:rsidRPr="0044040E">
        <w:rPr>
          <w:rFonts w:eastAsia="MS Mincho"/>
        </w:rPr>
        <w:t>9.2.3.119</w:t>
      </w:r>
      <w:r>
        <w:rPr>
          <w:rFonts w:asciiTheme="minorHAnsi" w:hAnsiTheme="minorHAnsi" w:cstheme="minorBidi"/>
          <w:kern w:val="2"/>
          <w:sz w:val="24"/>
          <w:szCs w:val="24"/>
          <w14:ligatures w14:val="standardContextual"/>
        </w:rPr>
        <w:tab/>
      </w:r>
      <w:r w:rsidRPr="0044040E">
        <w:rPr>
          <w:rFonts w:eastAsia="MS Mincho"/>
        </w:rPr>
        <w:t>NPN Mobility Information</w:t>
      </w:r>
      <w:r>
        <w:tab/>
      </w:r>
      <w:r>
        <w:fldChar w:fldCharType="begin" w:fldLock="1"/>
      </w:r>
      <w:r>
        <w:instrText xml:space="preserve"> PAGEREF _Toc175587088 \h </w:instrText>
      </w:r>
      <w:r>
        <w:fldChar w:fldCharType="separate"/>
      </w:r>
      <w:r>
        <w:t>254</w:t>
      </w:r>
      <w:r>
        <w:fldChar w:fldCharType="end"/>
      </w:r>
    </w:p>
    <w:p w14:paraId="131B9062" w14:textId="4B7F2323" w:rsidR="005762C2" w:rsidRDefault="005762C2">
      <w:pPr>
        <w:pStyle w:val="TOC4"/>
        <w:rPr>
          <w:rFonts w:asciiTheme="minorHAnsi" w:hAnsiTheme="minorHAnsi" w:cstheme="minorBidi"/>
          <w:kern w:val="2"/>
          <w:sz w:val="24"/>
          <w:szCs w:val="24"/>
          <w14:ligatures w14:val="standardContextual"/>
        </w:rPr>
      </w:pPr>
      <w:r>
        <w:t>9.2.3.120</w:t>
      </w:r>
      <w:r>
        <w:rPr>
          <w:rFonts w:asciiTheme="minorHAnsi" w:hAnsiTheme="minorHAnsi" w:cstheme="minorBidi"/>
          <w:kern w:val="2"/>
          <w:sz w:val="24"/>
          <w:szCs w:val="24"/>
          <w14:ligatures w14:val="standardContextual"/>
        </w:rPr>
        <w:tab/>
      </w:r>
      <w:r>
        <w:t>Allowed PNI-NPN ID List</w:t>
      </w:r>
      <w:r>
        <w:tab/>
      </w:r>
      <w:r>
        <w:fldChar w:fldCharType="begin" w:fldLock="1"/>
      </w:r>
      <w:r>
        <w:instrText xml:space="preserve"> PAGEREF _Toc175587089 \h </w:instrText>
      </w:r>
      <w:r>
        <w:fldChar w:fldCharType="separate"/>
      </w:r>
      <w:r>
        <w:t>255</w:t>
      </w:r>
      <w:r>
        <w:fldChar w:fldCharType="end"/>
      </w:r>
    </w:p>
    <w:p w14:paraId="237EBA6C" w14:textId="7222059C" w:rsidR="005762C2" w:rsidRDefault="005762C2">
      <w:pPr>
        <w:pStyle w:val="TOC4"/>
        <w:rPr>
          <w:rFonts w:asciiTheme="minorHAnsi" w:hAnsiTheme="minorHAnsi" w:cstheme="minorBidi"/>
          <w:kern w:val="2"/>
          <w:sz w:val="24"/>
          <w:szCs w:val="24"/>
          <w14:ligatures w14:val="standardContextual"/>
        </w:rPr>
      </w:pPr>
      <w:r>
        <w:t>9.2.3.121</w:t>
      </w:r>
      <w:r>
        <w:rPr>
          <w:rFonts w:asciiTheme="minorHAnsi" w:hAnsiTheme="minorHAnsi" w:cstheme="minorBidi"/>
          <w:kern w:val="2"/>
          <w:sz w:val="24"/>
          <w:szCs w:val="24"/>
          <w14:ligatures w14:val="standardContextual"/>
        </w:rPr>
        <w:tab/>
      </w:r>
      <w:r>
        <w:t>NPN Paging Assistance Information</w:t>
      </w:r>
      <w:r>
        <w:tab/>
      </w:r>
      <w:r>
        <w:fldChar w:fldCharType="begin" w:fldLock="1"/>
      </w:r>
      <w:r>
        <w:instrText xml:space="preserve"> PAGEREF _Toc175587090 \h </w:instrText>
      </w:r>
      <w:r>
        <w:fldChar w:fldCharType="separate"/>
      </w:r>
      <w:r>
        <w:t>255</w:t>
      </w:r>
      <w:r>
        <w:fldChar w:fldCharType="end"/>
      </w:r>
    </w:p>
    <w:p w14:paraId="4FC28B43" w14:textId="23C61DF2" w:rsidR="005762C2" w:rsidRDefault="005762C2">
      <w:pPr>
        <w:pStyle w:val="TOC4"/>
        <w:rPr>
          <w:rFonts w:asciiTheme="minorHAnsi" w:hAnsiTheme="minorHAnsi" w:cstheme="minorBidi"/>
          <w:kern w:val="2"/>
          <w:sz w:val="24"/>
          <w:szCs w:val="24"/>
          <w14:ligatures w14:val="standardContextual"/>
        </w:rPr>
      </w:pPr>
      <w:r>
        <w:t>9.2.3.122</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_Toc175587091 \h </w:instrText>
      </w:r>
      <w:r>
        <w:fldChar w:fldCharType="separate"/>
      </w:r>
      <w:r>
        <w:t>255</w:t>
      </w:r>
      <w:r>
        <w:fldChar w:fldCharType="end"/>
      </w:r>
    </w:p>
    <w:p w14:paraId="756574DC" w14:textId="66B9935F" w:rsidR="005762C2" w:rsidRDefault="005762C2">
      <w:pPr>
        <w:pStyle w:val="TOC4"/>
        <w:rPr>
          <w:rFonts w:asciiTheme="minorHAnsi" w:hAnsiTheme="minorHAnsi" w:cstheme="minorBidi"/>
          <w:kern w:val="2"/>
          <w:sz w:val="24"/>
          <w:szCs w:val="24"/>
          <w14:ligatures w14:val="standardContextual"/>
        </w:rPr>
      </w:pPr>
      <w:r>
        <w:t>9.2.3.123</w:t>
      </w:r>
      <w:r>
        <w:rPr>
          <w:rFonts w:asciiTheme="minorHAnsi" w:hAnsiTheme="minorHAnsi" w:cstheme="minorBidi"/>
          <w:kern w:val="2"/>
          <w:sz w:val="24"/>
          <w:szCs w:val="24"/>
          <w14:ligatures w14:val="standardContextual"/>
        </w:rPr>
        <w:tab/>
      </w:r>
      <w:r>
        <w:t>PNI-NPN Restricted Information</w:t>
      </w:r>
      <w:r>
        <w:tab/>
      </w:r>
      <w:r>
        <w:fldChar w:fldCharType="begin" w:fldLock="1"/>
      </w:r>
      <w:r>
        <w:instrText xml:space="preserve"> PAGEREF _Toc175587092 \h </w:instrText>
      </w:r>
      <w:r>
        <w:fldChar w:fldCharType="separate"/>
      </w:r>
      <w:r>
        <w:t>255</w:t>
      </w:r>
      <w:r>
        <w:fldChar w:fldCharType="end"/>
      </w:r>
    </w:p>
    <w:p w14:paraId="50410EDC" w14:textId="50E3E5C6" w:rsidR="005762C2" w:rsidRDefault="005762C2">
      <w:pPr>
        <w:pStyle w:val="TOC4"/>
        <w:rPr>
          <w:rFonts w:asciiTheme="minorHAnsi" w:hAnsiTheme="minorHAnsi" w:cstheme="minorBidi"/>
          <w:kern w:val="2"/>
          <w:sz w:val="24"/>
          <w:szCs w:val="24"/>
          <w14:ligatures w14:val="standardContextual"/>
        </w:rPr>
      </w:pPr>
      <w:r>
        <w:rPr>
          <w:lang w:eastAsia="ja-JP"/>
        </w:rPr>
        <w:t>9.2.3.</w:t>
      </w:r>
      <w:r w:rsidRPr="0044040E">
        <w:rPr>
          <w:lang w:val="en-US" w:eastAsia="ja-JP"/>
        </w:rPr>
        <w:t>124</w:t>
      </w:r>
      <w:r>
        <w:rPr>
          <w:rFonts w:asciiTheme="minorHAnsi" w:hAnsiTheme="minorHAnsi" w:cstheme="minorBidi"/>
          <w:kern w:val="2"/>
          <w:sz w:val="24"/>
          <w:szCs w:val="24"/>
          <w14:ligatures w14:val="standardContextual"/>
        </w:rPr>
        <w:tab/>
      </w:r>
      <w:r w:rsidRPr="0044040E">
        <w:rPr>
          <w:lang w:val="en-US" w:eastAsia="ja-JP"/>
        </w:rPr>
        <w:t>URI</w:t>
      </w:r>
      <w:r>
        <w:tab/>
      </w:r>
      <w:r>
        <w:fldChar w:fldCharType="begin" w:fldLock="1"/>
      </w:r>
      <w:r>
        <w:instrText xml:space="preserve"> PAGEREF _Toc175587093 \h </w:instrText>
      </w:r>
      <w:r>
        <w:fldChar w:fldCharType="separate"/>
      </w:r>
      <w:r>
        <w:t>255</w:t>
      </w:r>
      <w:r>
        <w:fldChar w:fldCharType="end"/>
      </w:r>
    </w:p>
    <w:p w14:paraId="6AE40056" w14:textId="35BDA999" w:rsidR="005762C2" w:rsidRDefault="005762C2">
      <w:pPr>
        <w:pStyle w:val="TOC4"/>
        <w:rPr>
          <w:rFonts w:asciiTheme="minorHAnsi" w:hAnsiTheme="minorHAnsi" w:cstheme="minorBidi"/>
          <w:kern w:val="2"/>
          <w:sz w:val="24"/>
          <w:szCs w:val="24"/>
          <w14:ligatures w14:val="standardContextual"/>
        </w:rPr>
      </w:pPr>
      <w:r>
        <w:rPr>
          <w:lang w:eastAsia="ja-JP"/>
        </w:rPr>
        <w:t>9.2.3.125</w:t>
      </w:r>
      <w:r>
        <w:rPr>
          <w:rFonts w:asciiTheme="minorHAnsi" w:hAnsiTheme="minorHAnsi" w:cstheme="minorBidi"/>
          <w:kern w:val="2"/>
          <w:sz w:val="24"/>
          <w:szCs w:val="24"/>
          <w14:ligatures w14:val="standardContextual"/>
        </w:rPr>
        <w:tab/>
      </w:r>
      <w:r>
        <w:rPr>
          <w:lang w:eastAsia="ja-JP"/>
        </w:rPr>
        <w:t>MDT Configuration</w:t>
      </w:r>
      <w:r>
        <w:tab/>
      </w:r>
      <w:r>
        <w:fldChar w:fldCharType="begin" w:fldLock="1"/>
      </w:r>
      <w:r>
        <w:instrText xml:space="preserve"> PAGEREF _Toc175587094 \h </w:instrText>
      </w:r>
      <w:r>
        <w:fldChar w:fldCharType="separate"/>
      </w:r>
      <w:r>
        <w:t>256</w:t>
      </w:r>
      <w:r>
        <w:fldChar w:fldCharType="end"/>
      </w:r>
    </w:p>
    <w:p w14:paraId="47EDCB18" w14:textId="5AF6E3DB" w:rsidR="005762C2" w:rsidRDefault="005762C2">
      <w:pPr>
        <w:pStyle w:val="TOC4"/>
        <w:rPr>
          <w:rFonts w:asciiTheme="minorHAnsi" w:hAnsiTheme="minorHAnsi" w:cstheme="minorBidi"/>
          <w:kern w:val="2"/>
          <w:sz w:val="24"/>
          <w:szCs w:val="24"/>
          <w14:ligatures w14:val="standardContextual"/>
        </w:rPr>
      </w:pPr>
      <w:r>
        <w:rPr>
          <w:lang w:eastAsia="ja-JP"/>
        </w:rPr>
        <w:t>9.2.3.126</w:t>
      </w:r>
      <w:r>
        <w:rPr>
          <w:rFonts w:asciiTheme="minorHAnsi" w:hAnsiTheme="minorHAnsi" w:cstheme="minorBidi"/>
          <w:kern w:val="2"/>
          <w:sz w:val="24"/>
          <w:szCs w:val="24"/>
          <w14:ligatures w14:val="standardContextual"/>
        </w:rPr>
        <w:tab/>
      </w:r>
      <w:r>
        <w:rPr>
          <w:lang w:eastAsia="ja-JP"/>
        </w:rPr>
        <w:t>MDT Configuration-NR</w:t>
      </w:r>
      <w:r>
        <w:tab/>
      </w:r>
      <w:r>
        <w:fldChar w:fldCharType="begin" w:fldLock="1"/>
      </w:r>
      <w:r>
        <w:instrText xml:space="preserve"> PAGEREF _Toc175587095 \h </w:instrText>
      </w:r>
      <w:r>
        <w:fldChar w:fldCharType="separate"/>
      </w:r>
      <w:r>
        <w:t>256</w:t>
      </w:r>
      <w:r>
        <w:fldChar w:fldCharType="end"/>
      </w:r>
    </w:p>
    <w:p w14:paraId="08952845" w14:textId="392F2ADC" w:rsidR="005762C2" w:rsidRDefault="005762C2">
      <w:pPr>
        <w:pStyle w:val="TOC4"/>
        <w:rPr>
          <w:rFonts w:asciiTheme="minorHAnsi" w:hAnsiTheme="minorHAnsi" w:cstheme="minorBidi"/>
          <w:kern w:val="2"/>
          <w:sz w:val="24"/>
          <w:szCs w:val="24"/>
          <w14:ligatures w14:val="standardContextual"/>
        </w:rPr>
      </w:pPr>
      <w:r>
        <w:rPr>
          <w:lang w:eastAsia="ja-JP"/>
        </w:rPr>
        <w:t>9.2.3.127</w:t>
      </w:r>
      <w:r>
        <w:rPr>
          <w:rFonts w:asciiTheme="minorHAnsi" w:hAnsiTheme="minorHAnsi" w:cstheme="minorBidi"/>
          <w:kern w:val="2"/>
          <w:sz w:val="24"/>
          <w:szCs w:val="24"/>
          <w14:ligatures w14:val="standardContextual"/>
        </w:rPr>
        <w:tab/>
      </w:r>
      <w:r>
        <w:rPr>
          <w:lang w:eastAsia="ja-JP"/>
        </w:rPr>
        <w:t>MDT Configuration-EUTRA</w:t>
      </w:r>
      <w:r>
        <w:tab/>
      </w:r>
      <w:r>
        <w:fldChar w:fldCharType="begin" w:fldLock="1"/>
      </w:r>
      <w:r>
        <w:instrText xml:space="preserve"> PAGEREF _Toc175587096 \h </w:instrText>
      </w:r>
      <w:r>
        <w:fldChar w:fldCharType="separate"/>
      </w:r>
      <w:r>
        <w:t>257</w:t>
      </w:r>
      <w:r>
        <w:fldChar w:fldCharType="end"/>
      </w:r>
    </w:p>
    <w:p w14:paraId="5D369CA8" w14:textId="0E0BE065" w:rsidR="005762C2" w:rsidRDefault="005762C2">
      <w:pPr>
        <w:pStyle w:val="TOC4"/>
        <w:rPr>
          <w:rFonts w:asciiTheme="minorHAnsi" w:hAnsiTheme="minorHAnsi" w:cstheme="minorBidi"/>
          <w:kern w:val="2"/>
          <w:sz w:val="24"/>
          <w:szCs w:val="24"/>
          <w14:ligatures w14:val="standardContextual"/>
        </w:rPr>
      </w:pPr>
      <w:r>
        <w:rPr>
          <w:lang w:eastAsia="ja-JP"/>
        </w:rPr>
        <w:t>9.2.3.128</w:t>
      </w:r>
      <w:r>
        <w:rPr>
          <w:rFonts w:asciiTheme="minorHAnsi" w:hAnsiTheme="minorHAnsi" w:cstheme="minorBidi"/>
          <w:kern w:val="2"/>
          <w:sz w:val="24"/>
          <w:szCs w:val="24"/>
          <w14:ligatures w14:val="standardContextual"/>
        </w:rPr>
        <w:tab/>
      </w:r>
      <w:r>
        <w:rPr>
          <w:lang w:eastAsia="ja-JP"/>
        </w:rPr>
        <w:t>M1 Configuration</w:t>
      </w:r>
      <w:r>
        <w:tab/>
      </w:r>
      <w:r>
        <w:fldChar w:fldCharType="begin" w:fldLock="1"/>
      </w:r>
      <w:r>
        <w:instrText xml:space="preserve"> PAGEREF _Toc175587097 \h </w:instrText>
      </w:r>
      <w:r>
        <w:fldChar w:fldCharType="separate"/>
      </w:r>
      <w:r>
        <w:t>258</w:t>
      </w:r>
      <w:r>
        <w:fldChar w:fldCharType="end"/>
      </w:r>
    </w:p>
    <w:p w14:paraId="1324BEB6" w14:textId="766F28B0" w:rsidR="005762C2" w:rsidRDefault="005762C2">
      <w:pPr>
        <w:pStyle w:val="TOC4"/>
        <w:rPr>
          <w:rFonts w:asciiTheme="minorHAnsi" w:hAnsiTheme="minorHAnsi" w:cstheme="minorBidi"/>
          <w:kern w:val="2"/>
          <w:sz w:val="24"/>
          <w:szCs w:val="24"/>
          <w14:ligatures w14:val="standardContextual"/>
        </w:rPr>
      </w:pPr>
      <w:r>
        <w:rPr>
          <w:lang w:eastAsia="ja-JP"/>
        </w:rPr>
        <w:t>9.2.3.129</w:t>
      </w:r>
      <w:r>
        <w:rPr>
          <w:rFonts w:asciiTheme="minorHAnsi" w:hAnsiTheme="minorHAnsi" w:cstheme="minorBidi"/>
          <w:kern w:val="2"/>
          <w:sz w:val="24"/>
          <w:szCs w:val="24"/>
          <w14:ligatures w14:val="standardContextual"/>
        </w:rPr>
        <w:tab/>
      </w:r>
      <w:r>
        <w:rPr>
          <w:lang w:eastAsia="ja-JP"/>
        </w:rPr>
        <w:t>M4 Configuration</w:t>
      </w:r>
      <w:r>
        <w:tab/>
      </w:r>
      <w:r>
        <w:fldChar w:fldCharType="begin" w:fldLock="1"/>
      </w:r>
      <w:r>
        <w:instrText xml:space="preserve"> PAGEREF _Toc175587098 \h </w:instrText>
      </w:r>
      <w:r>
        <w:fldChar w:fldCharType="separate"/>
      </w:r>
      <w:r>
        <w:t>259</w:t>
      </w:r>
      <w:r>
        <w:fldChar w:fldCharType="end"/>
      </w:r>
    </w:p>
    <w:p w14:paraId="03B51241" w14:textId="0F861802" w:rsidR="005762C2" w:rsidRDefault="005762C2">
      <w:pPr>
        <w:pStyle w:val="TOC4"/>
        <w:rPr>
          <w:rFonts w:asciiTheme="minorHAnsi" w:hAnsiTheme="minorHAnsi" w:cstheme="minorBidi"/>
          <w:kern w:val="2"/>
          <w:sz w:val="24"/>
          <w:szCs w:val="24"/>
          <w14:ligatures w14:val="standardContextual"/>
        </w:rPr>
      </w:pPr>
      <w:r>
        <w:rPr>
          <w:lang w:eastAsia="ja-JP"/>
        </w:rPr>
        <w:t>9.2.3.130</w:t>
      </w:r>
      <w:r>
        <w:rPr>
          <w:rFonts w:asciiTheme="minorHAnsi" w:hAnsiTheme="minorHAnsi" w:cstheme="minorBidi"/>
          <w:kern w:val="2"/>
          <w:sz w:val="24"/>
          <w:szCs w:val="24"/>
          <w14:ligatures w14:val="standardContextual"/>
        </w:rPr>
        <w:tab/>
      </w:r>
      <w:r>
        <w:rPr>
          <w:lang w:eastAsia="ja-JP"/>
        </w:rPr>
        <w:t>M5 Configuration</w:t>
      </w:r>
      <w:r>
        <w:tab/>
      </w:r>
      <w:r>
        <w:fldChar w:fldCharType="begin" w:fldLock="1"/>
      </w:r>
      <w:r>
        <w:instrText xml:space="preserve"> PAGEREF _Toc175587099 \h </w:instrText>
      </w:r>
      <w:r>
        <w:fldChar w:fldCharType="separate"/>
      </w:r>
      <w:r>
        <w:t>259</w:t>
      </w:r>
      <w:r>
        <w:fldChar w:fldCharType="end"/>
      </w:r>
    </w:p>
    <w:p w14:paraId="5489FBB0" w14:textId="13FF6A2B" w:rsidR="005762C2" w:rsidRDefault="005762C2">
      <w:pPr>
        <w:pStyle w:val="TOC4"/>
        <w:rPr>
          <w:rFonts w:asciiTheme="minorHAnsi" w:hAnsiTheme="minorHAnsi" w:cstheme="minorBidi"/>
          <w:kern w:val="2"/>
          <w:sz w:val="24"/>
          <w:szCs w:val="24"/>
          <w14:ligatures w14:val="standardContextual"/>
        </w:rPr>
      </w:pPr>
      <w:r>
        <w:rPr>
          <w:lang w:eastAsia="ja-JP"/>
        </w:rPr>
        <w:t>9.2.3.131</w:t>
      </w:r>
      <w:r>
        <w:rPr>
          <w:rFonts w:asciiTheme="minorHAnsi" w:hAnsiTheme="minorHAnsi" w:cstheme="minorBidi"/>
          <w:kern w:val="2"/>
          <w:sz w:val="24"/>
          <w:szCs w:val="24"/>
          <w14:ligatures w14:val="standardContextual"/>
        </w:rPr>
        <w:tab/>
      </w:r>
      <w:r>
        <w:rPr>
          <w:lang w:eastAsia="ja-JP"/>
        </w:rPr>
        <w:t>M6 Configuration</w:t>
      </w:r>
      <w:r>
        <w:tab/>
      </w:r>
      <w:r>
        <w:fldChar w:fldCharType="begin" w:fldLock="1"/>
      </w:r>
      <w:r>
        <w:instrText xml:space="preserve"> PAGEREF _Toc175587100 \h </w:instrText>
      </w:r>
      <w:r>
        <w:fldChar w:fldCharType="separate"/>
      </w:r>
      <w:r>
        <w:t>260</w:t>
      </w:r>
      <w:r>
        <w:fldChar w:fldCharType="end"/>
      </w:r>
    </w:p>
    <w:p w14:paraId="4C8971FE" w14:textId="6C384BB3" w:rsidR="005762C2" w:rsidRDefault="005762C2">
      <w:pPr>
        <w:pStyle w:val="TOC4"/>
        <w:rPr>
          <w:rFonts w:asciiTheme="minorHAnsi" w:hAnsiTheme="minorHAnsi" w:cstheme="minorBidi"/>
          <w:kern w:val="2"/>
          <w:sz w:val="24"/>
          <w:szCs w:val="24"/>
          <w14:ligatures w14:val="standardContextual"/>
        </w:rPr>
      </w:pPr>
      <w:r>
        <w:rPr>
          <w:lang w:eastAsia="ja-JP"/>
        </w:rPr>
        <w:t>9.2.3.132</w:t>
      </w:r>
      <w:r>
        <w:rPr>
          <w:rFonts w:asciiTheme="minorHAnsi" w:hAnsiTheme="minorHAnsi" w:cstheme="minorBidi"/>
          <w:kern w:val="2"/>
          <w:sz w:val="24"/>
          <w:szCs w:val="24"/>
          <w14:ligatures w14:val="standardContextual"/>
        </w:rPr>
        <w:tab/>
      </w:r>
      <w:r>
        <w:rPr>
          <w:lang w:eastAsia="ja-JP"/>
        </w:rPr>
        <w:t>M7 Configuration</w:t>
      </w:r>
      <w:r>
        <w:tab/>
      </w:r>
      <w:r>
        <w:fldChar w:fldCharType="begin" w:fldLock="1"/>
      </w:r>
      <w:r>
        <w:instrText xml:space="preserve"> PAGEREF _Toc175587101 \h </w:instrText>
      </w:r>
      <w:r>
        <w:fldChar w:fldCharType="separate"/>
      </w:r>
      <w:r>
        <w:t>260</w:t>
      </w:r>
      <w:r>
        <w:fldChar w:fldCharType="end"/>
      </w:r>
    </w:p>
    <w:p w14:paraId="4FE6FC0F" w14:textId="71396B14" w:rsidR="005762C2" w:rsidRDefault="005762C2">
      <w:pPr>
        <w:pStyle w:val="TOC4"/>
        <w:rPr>
          <w:rFonts w:asciiTheme="minorHAnsi" w:hAnsiTheme="minorHAnsi" w:cstheme="minorBidi"/>
          <w:kern w:val="2"/>
          <w:sz w:val="24"/>
          <w:szCs w:val="24"/>
          <w14:ligatures w14:val="standardContextual"/>
        </w:rPr>
      </w:pPr>
      <w:r>
        <w:rPr>
          <w:lang w:eastAsia="ja-JP"/>
        </w:rPr>
        <w:t>9.2.3.133</w:t>
      </w:r>
      <w:r>
        <w:rPr>
          <w:rFonts w:asciiTheme="minorHAnsi" w:hAnsiTheme="minorHAnsi" w:cstheme="minorBidi"/>
          <w:kern w:val="2"/>
          <w:sz w:val="24"/>
          <w:szCs w:val="24"/>
          <w14:ligatures w14:val="standardContextual"/>
        </w:rPr>
        <w:tab/>
      </w:r>
      <w:r>
        <w:rPr>
          <w:lang w:eastAsia="ja-JP"/>
        </w:rPr>
        <w:t>MDT PLMN List</w:t>
      </w:r>
      <w:r>
        <w:tab/>
      </w:r>
      <w:r>
        <w:fldChar w:fldCharType="begin" w:fldLock="1"/>
      </w:r>
      <w:r>
        <w:instrText xml:space="preserve"> PAGEREF _Toc175587102 \h </w:instrText>
      </w:r>
      <w:r>
        <w:fldChar w:fldCharType="separate"/>
      </w:r>
      <w:r>
        <w:t>260</w:t>
      </w:r>
      <w:r>
        <w:fldChar w:fldCharType="end"/>
      </w:r>
    </w:p>
    <w:p w14:paraId="6B609CAB" w14:textId="0E9A1E5F" w:rsidR="005762C2" w:rsidRDefault="005762C2">
      <w:pPr>
        <w:pStyle w:val="TOC4"/>
        <w:rPr>
          <w:rFonts w:asciiTheme="minorHAnsi" w:hAnsiTheme="minorHAnsi" w:cstheme="minorBidi"/>
          <w:kern w:val="2"/>
          <w:sz w:val="24"/>
          <w:szCs w:val="24"/>
          <w14:ligatures w14:val="standardContextual"/>
        </w:rPr>
      </w:pPr>
      <w:r>
        <w:rPr>
          <w:lang w:eastAsia="ja-JP"/>
        </w:rPr>
        <w:t>9.2.3.134</w:t>
      </w:r>
      <w:r>
        <w:rPr>
          <w:rFonts w:asciiTheme="minorHAnsi" w:hAnsiTheme="minorHAnsi" w:cstheme="minorBidi"/>
          <w:kern w:val="2"/>
          <w:sz w:val="24"/>
          <w:szCs w:val="24"/>
          <w14:ligatures w14:val="standardContextual"/>
        </w:rPr>
        <w:tab/>
      </w:r>
      <w:r>
        <w:rPr>
          <w:lang w:eastAsia="ja-JP"/>
        </w:rPr>
        <w:t>Bluetooth Measurement Configuration</w:t>
      </w:r>
      <w:r>
        <w:tab/>
      </w:r>
      <w:r>
        <w:fldChar w:fldCharType="begin" w:fldLock="1"/>
      </w:r>
      <w:r>
        <w:instrText xml:space="preserve"> PAGEREF _Toc175587103 \h </w:instrText>
      </w:r>
      <w:r>
        <w:fldChar w:fldCharType="separate"/>
      </w:r>
      <w:r>
        <w:t>260</w:t>
      </w:r>
      <w:r>
        <w:fldChar w:fldCharType="end"/>
      </w:r>
    </w:p>
    <w:p w14:paraId="7467486D" w14:textId="47296783" w:rsidR="005762C2" w:rsidRDefault="005762C2">
      <w:pPr>
        <w:pStyle w:val="TOC4"/>
        <w:rPr>
          <w:rFonts w:asciiTheme="minorHAnsi" w:hAnsiTheme="minorHAnsi" w:cstheme="minorBidi"/>
          <w:kern w:val="2"/>
          <w:sz w:val="24"/>
          <w:szCs w:val="24"/>
          <w14:ligatures w14:val="standardContextual"/>
        </w:rPr>
      </w:pPr>
      <w:r>
        <w:rPr>
          <w:lang w:eastAsia="ja-JP"/>
        </w:rPr>
        <w:t>9.2.3.135</w:t>
      </w:r>
      <w:r>
        <w:rPr>
          <w:rFonts w:asciiTheme="minorHAnsi" w:hAnsiTheme="minorHAnsi" w:cstheme="minorBidi"/>
          <w:kern w:val="2"/>
          <w:sz w:val="24"/>
          <w:szCs w:val="24"/>
          <w14:ligatures w14:val="standardContextual"/>
        </w:rPr>
        <w:tab/>
      </w:r>
      <w:r>
        <w:rPr>
          <w:lang w:eastAsia="ja-JP"/>
        </w:rPr>
        <w:t>WLAN Measurement Configuration</w:t>
      </w:r>
      <w:r>
        <w:tab/>
      </w:r>
      <w:r>
        <w:fldChar w:fldCharType="begin" w:fldLock="1"/>
      </w:r>
      <w:r>
        <w:instrText xml:space="preserve"> PAGEREF _Toc175587104 \h </w:instrText>
      </w:r>
      <w:r>
        <w:fldChar w:fldCharType="separate"/>
      </w:r>
      <w:r>
        <w:t>261</w:t>
      </w:r>
      <w:r>
        <w:fldChar w:fldCharType="end"/>
      </w:r>
    </w:p>
    <w:p w14:paraId="395264A0" w14:textId="20CB6835" w:rsidR="005762C2" w:rsidRDefault="005762C2">
      <w:pPr>
        <w:pStyle w:val="TOC4"/>
        <w:rPr>
          <w:rFonts w:asciiTheme="minorHAnsi" w:hAnsiTheme="minorHAnsi" w:cstheme="minorBidi"/>
          <w:kern w:val="2"/>
          <w:sz w:val="24"/>
          <w:szCs w:val="24"/>
          <w14:ligatures w14:val="standardContextual"/>
        </w:rPr>
      </w:pPr>
      <w:r>
        <w:rPr>
          <w:lang w:eastAsia="ja-JP"/>
        </w:rPr>
        <w:t>9.2.3.136</w:t>
      </w:r>
      <w:r>
        <w:rPr>
          <w:rFonts w:asciiTheme="minorHAnsi" w:hAnsiTheme="minorHAnsi" w:cstheme="minorBidi"/>
          <w:kern w:val="2"/>
          <w:sz w:val="24"/>
          <w:szCs w:val="24"/>
          <w14:ligatures w14:val="standardContextual"/>
        </w:rPr>
        <w:tab/>
      </w:r>
      <w:r>
        <w:rPr>
          <w:lang w:eastAsia="ja-JP"/>
        </w:rPr>
        <w:t>Sensor Measurement Configuration</w:t>
      </w:r>
      <w:r>
        <w:tab/>
      </w:r>
      <w:r>
        <w:fldChar w:fldCharType="begin" w:fldLock="1"/>
      </w:r>
      <w:r>
        <w:instrText xml:space="preserve"> PAGEREF _Toc175587105 \h </w:instrText>
      </w:r>
      <w:r>
        <w:fldChar w:fldCharType="separate"/>
      </w:r>
      <w:r>
        <w:t>261</w:t>
      </w:r>
      <w:r>
        <w:fldChar w:fldCharType="end"/>
      </w:r>
    </w:p>
    <w:p w14:paraId="28EB1EAD" w14:textId="050BEA6B" w:rsidR="005762C2" w:rsidRDefault="005762C2">
      <w:pPr>
        <w:pStyle w:val="TOC4"/>
        <w:rPr>
          <w:rFonts w:asciiTheme="minorHAnsi" w:hAnsiTheme="minorHAnsi" w:cstheme="minorBidi"/>
          <w:kern w:val="2"/>
          <w:sz w:val="24"/>
          <w:szCs w:val="24"/>
          <w14:ligatures w14:val="standardContextual"/>
        </w:rPr>
      </w:pPr>
      <w:r>
        <w:rPr>
          <w:lang w:eastAsia="ja-JP"/>
        </w:rPr>
        <w:t>9.2.3.137</w:t>
      </w:r>
      <w:r>
        <w:rPr>
          <w:rFonts w:asciiTheme="minorHAnsi" w:hAnsiTheme="minorHAnsi" w:cstheme="minorBidi"/>
          <w:kern w:val="2"/>
          <w:sz w:val="24"/>
          <w:szCs w:val="24"/>
          <w14:ligatures w14:val="standardContextual"/>
        </w:rPr>
        <w:tab/>
      </w:r>
      <w:r>
        <w:rPr>
          <w:lang w:eastAsia="ja-JP"/>
        </w:rPr>
        <w:t>Logged Event Trigger Config</w:t>
      </w:r>
      <w:r>
        <w:tab/>
      </w:r>
      <w:r>
        <w:fldChar w:fldCharType="begin" w:fldLock="1"/>
      </w:r>
      <w:r>
        <w:instrText xml:space="preserve"> PAGEREF _Toc175587106 \h </w:instrText>
      </w:r>
      <w:r>
        <w:fldChar w:fldCharType="separate"/>
      </w:r>
      <w:r>
        <w:t>262</w:t>
      </w:r>
      <w:r>
        <w:fldChar w:fldCharType="end"/>
      </w:r>
    </w:p>
    <w:p w14:paraId="5F049070" w14:textId="6D540F4E" w:rsidR="005762C2" w:rsidRDefault="005762C2">
      <w:pPr>
        <w:pStyle w:val="TOC4"/>
        <w:rPr>
          <w:rFonts w:asciiTheme="minorHAnsi" w:hAnsiTheme="minorHAnsi" w:cstheme="minorBidi"/>
          <w:kern w:val="2"/>
          <w:sz w:val="24"/>
          <w:szCs w:val="24"/>
          <w14:ligatures w14:val="standardContextual"/>
        </w:rPr>
      </w:pPr>
      <w:r w:rsidRPr="0044040E">
        <w:rPr>
          <w:rFonts w:eastAsia="Batang"/>
        </w:rPr>
        <w:t>9.2.3.138</w:t>
      </w:r>
      <w:r>
        <w:rPr>
          <w:rFonts w:asciiTheme="minorHAnsi" w:hAnsiTheme="minorHAnsi" w:cstheme="minorBidi"/>
          <w:kern w:val="2"/>
          <w:sz w:val="24"/>
          <w:szCs w:val="24"/>
          <w14:ligatures w14:val="standardContextual"/>
        </w:rPr>
        <w:tab/>
      </w:r>
      <w:r w:rsidRPr="0044040E">
        <w:rPr>
          <w:rFonts w:cs="Arial"/>
          <w:lang w:eastAsia="zh-CN"/>
        </w:rPr>
        <w:t>UE Radio Capability ID</w:t>
      </w:r>
      <w:r>
        <w:tab/>
      </w:r>
      <w:r>
        <w:fldChar w:fldCharType="begin" w:fldLock="1"/>
      </w:r>
      <w:r>
        <w:instrText xml:space="preserve"> PAGEREF _Toc175587107 \h </w:instrText>
      </w:r>
      <w:r>
        <w:fldChar w:fldCharType="separate"/>
      </w:r>
      <w:r>
        <w:t>262</w:t>
      </w:r>
      <w:r>
        <w:fldChar w:fldCharType="end"/>
      </w:r>
    </w:p>
    <w:p w14:paraId="4D25FE5D" w14:textId="4FC548C6" w:rsidR="005762C2" w:rsidRDefault="005762C2">
      <w:pPr>
        <w:pStyle w:val="TOC4"/>
        <w:rPr>
          <w:rFonts w:asciiTheme="minorHAnsi" w:hAnsiTheme="minorHAnsi" w:cstheme="minorBidi"/>
          <w:kern w:val="2"/>
          <w:sz w:val="24"/>
          <w:szCs w:val="24"/>
          <w14:ligatures w14:val="standardContextual"/>
        </w:rPr>
      </w:pPr>
      <w:r w:rsidRPr="0044040E">
        <w:rPr>
          <w:rFonts w:eastAsia="Batang"/>
        </w:rPr>
        <w:t>9.2.3.139</w:t>
      </w:r>
      <w:r>
        <w:rPr>
          <w:rFonts w:asciiTheme="minorHAnsi" w:hAnsiTheme="minorHAnsi" w:cstheme="minorBidi"/>
          <w:kern w:val="2"/>
          <w:sz w:val="24"/>
          <w:szCs w:val="24"/>
          <w14:ligatures w14:val="standardContextual"/>
        </w:rPr>
        <w:tab/>
      </w:r>
      <w:r w:rsidRPr="0044040E">
        <w:rPr>
          <w:rFonts w:eastAsia="Batang"/>
        </w:rPr>
        <w:t>Extended Slice Support List</w:t>
      </w:r>
      <w:r>
        <w:tab/>
      </w:r>
      <w:r>
        <w:fldChar w:fldCharType="begin" w:fldLock="1"/>
      </w:r>
      <w:r>
        <w:instrText xml:space="preserve"> PAGEREF _Toc175587108 \h </w:instrText>
      </w:r>
      <w:r>
        <w:fldChar w:fldCharType="separate"/>
      </w:r>
      <w:r>
        <w:t>262</w:t>
      </w:r>
      <w:r>
        <w:fldChar w:fldCharType="end"/>
      </w:r>
    </w:p>
    <w:p w14:paraId="459C2248" w14:textId="663745F5" w:rsidR="005762C2" w:rsidRDefault="005762C2">
      <w:pPr>
        <w:pStyle w:val="TOC4"/>
        <w:rPr>
          <w:rFonts w:asciiTheme="minorHAnsi" w:hAnsiTheme="minorHAnsi" w:cstheme="minorBidi"/>
          <w:kern w:val="2"/>
          <w:sz w:val="24"/>
          <w:szCs w:val="24"/>
          <w14:ligatures w14:val="standardContextual"/>
        </w:rPr>
      </w:pPr>
      <w:r w:rsidRPr="0044040E">
        <w:rPr>
          <w:rFonts w:eastAsia="Batang"/>
        </w:rPr>
        <w:t>9.2.3.140</w:t>
      </w:r>
      <w:r>
        <w:rPr>
          <w:rFonts w:asciiTheme="minorHAnsi" w:hAnsiTheme="minorHAnsi" w:cstheme="minorBidi"/>
          <w:kern w:val="2"/>
          <w:sz w:val="24"/>
          <w:szCs w:val="24"/>
          <w14:ligatures w14:val="standardContextual"/>
        </w:rPr>
        <w:tab/>
      </w:r>
      <w:r w:rsidRPr="0044040E">
        <w:rPr>
          <w:rFonts w:eastAsia="Batang"/>
        </w:rPr>
        <w:t>Area Scope of Neighbour Cells</w:t>
      </w:r>
      <w:r>
        <w:tab/>
      </w:r>
      <w:r>
        <w:fldChar w:fldCharType="begin" w:fldLock="1"/>
      </w:r>
      <w:r>
        <w:instrText xml:space="preserve"> PAGEREF _Toc175587109 \h </w:instrText>
      </w:r>
      <w:r>
        <w:fldChar w:fldCharType="separate"/>
      </w:r>
      <w:r>
        <w:t>263</w:t>
      </w:r>
      <w:r>
        <w:fldChar w:fldCharType="end"/>
      </w:r>
    </w:p>
    <w:p w14:paraId="11DBFE99" w14:textId="25F8348B" w:rsidR="005762C2" w:rsidRDefault="005762C2">
      <w:pPr>
        <w:pStyle w:val="TOC4"/>
        <w:rPr>
          <w:rFonts w:asciiTheme="minorHAnsi" w:hAnsiTheme="minorHAnsi" w:cstheme="minorBidi"/>
          <w:kern w:val="2"/>
          <w:sz w:val="24"/>
          <w:szCs w:val="24"/>
          <w14:ligatures w14:val="standardContextual"/>
        </w:rPr>
      </w:pPr>
      <w:r>
        <w:t>9.2.3.</w:t>
      </w:r>
      <w:r w:rsidRPr="0044040E">
        <w:rPr>
          <w:lang w:val="en-US"/>
        </w:rPr>
        <w:t>141</w:t>
      </w:r>
      <w:r>
        <w:rPr>
          <w:rFonts w:asciiTheme="minorHAnsi" w:hAnsiTheme="minorHAnsi" w:cstheme="minorBidi"/>
          <w:kern w:val="2"/>
          <w:sz w:val="24"/>
          <w:szCs w:val="24"/>
          <w14:ligatures w14:val="standardContextual"/>
        </w:rPr>
        <w:tab/>
      </w:r>
      <w:r>
        <w:t>Extended UE Identity Index Value</w:t>
      </w:r>
      <w:r>
        <w:tab/>
      </w:r>
      <w:r>
        <w:fldChar w:fldCharType="begin" w:fldLock="1"/>
      </w:r>
      <w:r>
        <w:instrText xml:space="preserve"> PAGEREF _Toc175587110 \h </w:instrText>
      </w:r>
      <w:r>
        <w:fldChar w:fldCharType="separate"/>
      </w:r>
      <w:r>
        <w:t>263</w:t>
      </w:r>
      <w:r>
        <w:fldChar w:fldCharType="end"/>
      </w:r>
    </w:p>
    <w:p w14:paraId="3FC2F046" w14:textId="08FBBC18" w:rsidR="005762C2" w:rsidRDefault="005762C2">
      <w:pPr>
        <w:pStyle w:val="TOC4"/>
        <w:rPr>
          <w:rFonts w:asciiTheme="minorHAnsi" w:hAnsiTheme="minorHAnsi" w:cstheme="minorBidi"/>
          <w:kern w:val="2"/>
          <w:sz w:val="24"/>
          <w:szCs w:val="24"/>
          <w14:ligatures w14:val="standardContextual"/>
        </w:rPr>
      </w:pPr>
      <w:r w:rsidRPr="0044040E">
        <w:rPr>
          <w:rFonts w:eastAsia="Batang"/>
        </w:rPr>
        <w:t>9.2.3.</w:t>
      </w:r>
      <w:r w:rsidRPr="0044040E">
        <w:rPr>
          <w:rFonts w:eastAsia="Batang"/>
          <w:lang w:val="en-US"/>
        </w:rPr>
        <w:t>142</w:t>
      </w:r>
      <w:r>
        <w:rPr>
          <w:rFonts w:asciiTheme="minorHAnsi" w:hAnsiTheme="minorHAnsi" w:cstheme="minorBidi"/>
          <w:kern w:val="2"/>
          <w:sz w:val="24"/>
          <w:szCs w:val="24"/>
          <w14:ligatures w14:val="standardContextual"/>
        </w:rPr>
        <w:tab/>
      </w:r>
      <w:r w:rsidRPr="0044040E">
        <w:rPr>
          <w:rFonts w:eastAsia="Batang"/>
        </w:rPr>
        <w:t>Paging eDRX Information</w:t>
      </w:r>
      <w:r>
        <w:tab/>
      </w:r>
      <w:r>
        <w:fldChar w:fldCharType="begin" w:fldLock="1"/>
      </w:r>
      <w:r>
        <w:instrText xml:space="preserve"> PAGEREF _Toc175587111 \h </w:instrText>
      </w:r>
      <w:r>
        <w:fldChar w:fldCharType="separate"/>
      </w:r>
      <w:r>
        <w:t>263</w:t>
      </w:r>
      <w:r>
        <w:fldChar w:fldCharType="end"/>
      </w:r>
    </w:p>
    <w:p w14:paraId="34888C37" w14:textId="79A32B9B" w:rsidR="005762C2" w:rsidRDefault="005762C2">
      <w:pPr>
        <w:pStyle w:val="TOC4"/>
        <w:rPr>
          <w:rFonts w:asciiTheme="minorHAnsi" w:hAnsiTheme="minorHAnsi" w:cstheme="minorBidi"/>
          <w:kern w:val="2"/>
          <w:sz w:val="24"/>
          <w:szCs w:val="24"/>
          <w14:ligatures w14:val="standardContextual"/>
        </w:rPr>
      </w:pPr>
      <w:r>
        <w:t>9.2.3.143</w:t>
      </w:r>
      <w:r>
        <w:rPr>
          <w:rFonts w:asciiTheme="minorHAnsi" w:hAnsiTheme="minorHAnsi" w:cstheme="minorBidi"/>
          <w:kern w:val="2"/>
          <w:sz w:val="24"/>
          <w:szCs w:val="24"/>
          <w14:ligatures w14:val="standardContextual"/>
        </w:rPr>
        <w:tab/>
      </w:r>
      <w:r>
        <w:t>UE Specific DRX</w:t>
      </w:r>
      <w:r>
        <w:tab/>
      </w:r>
      <w:r>
        <w:fldChar w:fldCharType="begin" w:fldLock="1"/>
      </w:r>
      <w:r>
        <w:instrText xml:space="preserve"> PAGEREF _Toc175587112 \h </w:instrText>
      </w:r>
      <w:r>
        <w:fldChar w:fldCharType="separate"/>
      </w:r>
      <w:r>
        <w:t>264</w:t>
      </w:r>
      <w:r>
        <w:fldChar w:fldCharType="end"/>
      </w:r>
    </w:p>
    <w:p w14:paraId="7577EB33" w14:textId="370829C3" w:rsidR="005762C2" w:rsidRDefault="005762C2">
      <w:pPr>
        <w:pStyle w:val="TOC4"/>
        <w:rPr>
          <w:rFonts w:asciiTheme="minorHAnsi" w:hAnsiTheme="minorHAnsi" w:cstheme="minorBidi"/>
          <w:kern w:val="2"/>
          <w:sz w:val="24"/>
          <w:szCs w:val="24"/>
          <w14:ligatures w14:val="standardContextual"/>
        </w:rPr>
      </w:pPr>
      <w:r>
        <w:t>9.2.3.144</w:t>
      </w:r>
      <w:r>
        <w:rPr>
          <w:rFonts w:asciiTheme="minorHAnsi" w:hAnsiTheme="minorHAnsi" w:cstheme="minorBidi"/>
          <w:kern w:val="2"/>
          <w:sz w:val="24"/>
          <w:szCs w:val="24"/>
          <w14:ligatures w14:val="standardContextual"/>
        </w:rPr>
        <w:tab/>
      </w:r>
      <w:r>
        <w:t>QoS Mapping Information</w:t>
      </w:r>
      <w:r>
        <w:tab/>
      </w:r>
      <w:r>
        <w:fldChar w:fldCharType="begin" w:fldLock="1"/>
      </w:r>
      <w:r>
        <w:instrText xml:space="preserve"> PAGEREF _Toc175587113 \h </w:instrText>
      </w:r>
      <w:r>
        <w:fldChar w:fldCharType="separate"/>
      </w:r>
      <w:r>
        <w:t>264</w:t>
      </w:r>
      <w:r>
        <w:fldChar w:fldCharType="end"/>
      </w:r>
    </w:p>
    <w:p w14:paraId="1486FFD6" w14:textId="558444F6" w:rsidR="005762C2" w:rsidRDefault="005762C2">
      <w:pPr>
        <w:pStyle w:val="TOC4"/>
        <w:rPr>
          <w:rFonts w:asciiTheme="minorHAnsi" w:hAnsiTheme="minorHAnsi" w:cstheme="minorBidi"/>
          <w:kern w:val="2"/>
          <w:sz w:val="24"/>
          <w:szCs w:val="24"/>
          <w14:ligatures w14:val="standardContextual"/>
        </w:rPr>
      </w:pPr>
      <w:r>
        <w:t>9.</w:t>
      </w:r>
      <w:r>
        <w:rPr>
          <w:lang w:eastAsia="zh-CN"/>
        </w:rPr>
        <w:t>2</w:t>
      </w:r>
      <w:r>
        <w:t>.3.</w:t>
      </w:r>
      <w:r w:rsidRPr="0044040E">
        <w:rPr>
          <w:lang w:val="en-US" w:eastAsia="zh-CN"/>
        </w:rPr>
        <w:t>144a</w:t>
      </w:r>
      <w:r>
        <w:rPr>
          <w:rFonts w:asciiTheme="minorHAnsi" w:hAnsiTheme="minorHAnsi" w:cstheme="minorBidi"/>
          <w:kern w:val="2"/>
          <w:sz w:val="24"/>
          <w:szCs w:val="24"/>
          <w14:ligatures w14:val="standardContextual"/>
        </w:rPr>
        <w:tab/>
      </w:r>
      <w:r w:rsidRPr="0044040E">
        <w:rPr>
          <w:lang w:val="en-US" w:eastAsia="zh-CN"/>
        </w:rPr>
        <w:t>Hashed UE Identity Index Value</w:t>
      </w:r>
      <w:r>
        <w:tab/>
      </w:r>
      <w:r>
        <w:fldChar w:fldCharType="begin" w:fldLock="1"/>
      </w:r>
      <w:r>
        <w:instrText xml:space="preserve"> PAGEREF _Toc175587114 \h </w:instrText>
      </w:r>
      <w:r>
        <w:fldChar w:fldCharType="separate"/>
      </w:r>
      <w:r>
        <w:t>264</w:t>
      </w:r>
      <w:r>
        <w:fldChar w:fldCharType="end"/>
      </w:r>
    </w:p>
    <w:p w14:paraId="1A117568" w14:textId="0CFEB1C9" w:rsidR="005762C2" w:rsidRDefault="005762C2">
      <w:pPr>
        <w:pStyle w:val="TOC2"/>
        <w:rPr>
          <w:rFonts w:asciiTheme="minorHAnsi" w:hAnsiTheme="minorHAnsi" w:cstheme="minorBidi"/>
          <w:kern w:val="2"/>
          <w:sz w:val="24"/>
          <w:szCs w:val="24"/>
          <w14:ligatures w14:val="standardContextual"/>
        </w:rPr>
      </w:pPr>
      <w:r>
        <w:rPr>
          <w:lang w:eastAsia="ja-JP"/>
        </w:rPr>
        <w:t>9.3</w:t>
      </w:r>
      <w:r>
        <w:rPr>
          <w:rFonts w:asciiTheme="minorHAnsi" w:hAnsiTheme="minorHAnsi" w:cstheme="minorBidi"/>
          <w:kern w:val="2"/>
          <w:sz w:val="24"/>
          <w:szCs w:val="24"/>
          <w14:ligatures w14:val="standardContextual"/>
        </w:rPr>
        <w:tab/>
      </w:r>
      <w:r>
        <w:rPr>
          <w:lang w:eastAsia="ja-JP"/>
        </w:rPr>
        <w:t>Message and Information Element Abstract Syntax (with ASN.1)</w:t>
      </w:r>
      <w:r>
        <w:tab/>
      </w:r>
      <w:r>
        <w:fldChar w:fldCharType="begin" w:fldLock="1"/>
      </w:r>
      <w:r>
        <w:instrText xml:space="preserve"> PAGEREF _Toc175587115 \h </w:instrText>
      </w:r>
      <w:r>
        <w:fldChar w:fldCharType="separate"/>
      </w:r>
      <w:r>
        <w:t>265</w:t>
      </w:r>
      <w:r>
        <w:fldChar w:fldCharType="end"/>
      </w:r>
    </w:p>
    <w:p w14:paraId="2AD1E741" w14:textId="2329EA07" w:rsidR="005762C2" w:rsidRDefault="005762C2">
      <w:pPr>
        <w:pStyle w:val="TOC3"/>
        <w:rPr>
          <w:rFonts w:asciiTheme="minorHAnsi" w:hAnsiTheme="minorHAnsi" w:cstheme="minorBidi"/>
          <w:kern w:val="2"/>
          <w:sz w:val="24"/>
          <w:szCs w:val="24"/>
          <w14:ligatures w14:val="standardContextual"/>
        </w:rPr>
      </w:pPr>
      <w:r>
        <w:t>9.3.1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_Toc175587116 \h </w:instrText>
      </w:r>
      <w:r>
        <w:fldChar w:fldCharType="separate"/>
      </w:r>
      <w:r>
        <w:t>265</w:t>
      </w:r>
      <w:r>
        <w:fldChar w:fldCharType="end"/>
      </w:r>
    </w:p>
    <w:p w14:paraId="51A18599" w14:textId="366D9BF1" w:rsidR="005762C2" w:rsidRDefault="005762C2">
      <w:pPr>
        <w:pStyle w:val="TOC3"/>
        <w:rPr>
          <w:rFonts w:asciiTheme="minorHAnsi" w:hAnsiTheme="minorHAnsi" w:cstheme="minorBidi"/>
          <w:kern w:val="2"/>
          <w:sz w:val="24"/>
          <w:szCs w:val="24"/>
          <w14:ligatures w14:val="standardContextual"/>
        </w:rPr>
      </w:pPr>
      <w:r>
        <w:t>9.3.2</w:t>
      </w:r>
      <w:r>
        <w:rPr>
          <w:rFonts w:asciiTheme="minorHAnsi"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_Toc175587117 \h </w:instrText>
      </w:r>
      <w:r>
        <w:fldChar w:fldCharType="separate"/>
      </w:r>
      <w:r>
        <w:t>265</w:t>
      </w:r>
      <w:r>
        <w:fldChar w:fldCharType="end"/>
      </w:r>
    </w:p>
    <w:p w14:paraId="3C8F2862" w14:textId="2882B10B" w:rsidR="005762C2" w:rsidRDefault="005762C2">
      <w:pPr>
        <w:pStyle w:val="TOC3"/>
        <w:rPr>
          <w:rFonts w:asciiTheme="minorHAnsi" w:hAnsiTheme="minorHAnsi" w:cstheme="minorBidi"/>
          <w:kern w:val="2"/>
          <w:sz w:val="24"/>
          <w:szCs w:val="24"/>
          <w14:ligatures w14:val="standardContextual"/>
        </w:rPr>
      </w:pPr>
      <w:r>
        <w:t>9.3.3</w:t>
      </w:r>
      <w:r>
        <w:rPr>
          <w:rFonts w:asciiTheme="minorHAnsi" w:hAnsiTheme="minorHAnsi" w:cstheme="minorBidi"/>
          <w:kern w:val="2"/>
          <w:sz w:val="24"/>
          <w:szCs w:val="24"/>
          <w14:ligatures w14:val="standardContextual"/>
        </w:rPr>
        <w:tab/>
      </w:r>
      <w:r>
        <w:t>Elementary Procedure Definitions</w:t>
      </w:r>
      <w:r>
        <w:tab/>
      </w:r>
      <w:r>
        <w:fldChar w:fldCharType="begin" w:fldLock="1"/>
      </w:r>
      <w:r>
        <w:instrText xml:space="preserve"> PAGEREF _Toc175587118 \h </w:instrText>
      </w:r>
      <w:r>
        <w:fldChar w:fldCharType="separate"/>
      </w:r>
      <w:r>
        <w:t>266</w:t>
      </w:r>
      <w:r>
        <w:fldChar w:fldCharType="end"/>
      </w:r>
    </w:p>
    <w:p w14:paraId="5B0CFD5C" w14:textId="23044422" w:rsidR="005762C2" w:rsidRDefault="005762C2">
      <w:pPr>
        <w:pStyle w:val="TOC3"/>
        <w:rPr>
          <w:rFonts w:asciiTheme="minorHAnsi" w:hAnsiTheme="minorHAnsi" w:cstheme="minorBidi"/>
          <w:kern w:val="2"/>
          <w:sz w:val="24"/>
          <w:szCs w:val="24"/>
          <w14:ligatures w14:val="standardContextual"/>
        </w:rPr>
      </w:pPr>
      <w:r>
        <w:t>9.3.4</w:t>
      </w:r>
      <w:r>
        <w:rPr>
          <w:rFonts w:asciiTheme="minorHAnsi" w:hAnsiTheme="minorHAnsi" w:cstheme="minorBidi"/>
          <w:kern w:val="2"/>
          <w:sz w:val="24"/>
          <w:szCs w:val="24"/>
          <w14:ligatures w14:val="standardContextual"/>
        </w:rPr>
        <w:tab/>
      </w:r>
      <w:r>
        <w:t>PDU Definitions</w:t>
      </w:r>
      <w:r>
        <w:tab/>
      </w:r>
      <w:r>
        <w:fldChar w:fldCharType="begin" w:fldLock="1"/>
      </w:r>
      <w:r>
        <w:instrText xml:space="preserve"> PAGEREF _Toc175587119 \h </w:instrText>
      </w:r>
      <w:r>
        <w:fldChar w:fldCharType="separate"/>
      </w:r>
      <w:r>
        <w:t>276</w:t>
      </w:r>
      <w:r>
        <w:fldChar w:fldCharType="end"/>
      </w:r>
    </w:p>
    <w:p w14:paraId="1C609062" w14:textId="5D7C939E" w:rsidR="005762C2" w:rsidRDefault="005762C2">
      <w:pPr>
        <w:pStyle w:val="TOC3"/>
        <w:rPr>
          <w:rFonts w:asciiTheme="minorHAnsi" w:hAnsiTheme="minorHAnsi" w:cstheme="minorBidi"/>
          <w:kern w:val="2"/>
          <w:sz w:val="24"/>
          <w:szCs w:val="24"/>
          <w14:ligatures w14:val="standardContextual"/>
        </w:rPr>
      </w:pPr>
      <w:r>
        <w:t>9.3.5</w:t>
      </w:r>
      <w:r>
        <w:rPr>
          <w:rFonts w:asciiTheme="minorHAnsi" w:hAnsiTheme="minorHAnsi" w:cstheme="minorBidi"/>
          <w:kern w:val="2"/>
          <w:sz w:val="24"/>
          <w:szCs w:val="24"/>
          <w14:ligatures w14:val="standardContextual"/>
        </w:rPr>
        <w:tab/>
      </w:r>
      <w:r>
        <w:t>Information Element definitions</w:t>
      </w:r>
      <w:r>
        <w:tab/>
      </w:r>
      <w:r>
        <w:fldChar w:fldCharType="begin" w:fldLock="1"/>
      </w:r>
      <w:r>
        <w:instrText xml:space="preserve"> PAGEREF _Toc175587120 \h </w:instrText>
      </w:r>
      <w:r>
        <w:fldChar w:fldCharType="separate"/>
      </w:r>
      <w:r>
        <w:t>324</w:t>
      </w:r>
      <w:r>
        <w:fldChar w:fldCharType="end"/>
      </w:r>
    </w:p>
    <w:p w14:paraId="3F8FD0E6" w14:textId="64BD79E4" w:rsidR="005762C2" w:rsidRDefault="005762C2">
      <w:pPr>
        <w:pStyle w:val="TOC3"/>
        <w:rPr>
          <w:rFonts w:asciiTheme="minorHAnsi" w:hAnsiTheme="minorHAnsi" w:cstheme="minorBidi"/>
          <w:kern w:val="2"/>
          <w:sz w:val="24"/>
          <w:szCs w:val="24"/>
          <w14:ligatures w14:val="standardContextual"/>
        </w:rPr>
      </w:pPr>
      <w:r>
        <w:t>9.3.6</w:t>
      </w:r>
      <w:r>
        <w:rPr>
          <w:rFonts w:asciiTheme="minorHAnsi" w:hAnsiTheme="minorHAnsi" w:cstheme="minorBidi"/>
          <w:kern w:val="2"/>
          <w:sz w:val="24"/>
          <w:szCs w:val="24"/>
          <w14:ligatures w14:val="standardContextual"/>
        </w:rPr>
        <w:tab/>
      </w:r>
      <w:r>
        <w:t>Common definitions</w:t>
      </w:r>
      <w:r>
        <w:tab/>
      </w:r>
      <w:r>
        <w:fldChar w:fldCharType="begin" w:fldLock="1"/>
      </w:r>
      <w:r>
        <w:instrText xml:space="preserve"> PAGEREF _Toc175587121 \h </w:instrText>
      </w:r>
      <w:r>
        <w:fldChar w:fldCharType="separate"/>
      </w:r>
      <w:r>
        <w:t>433</w:t>
      </w:r>
      <w:r>
        <w:fldChar w:fldCharType="end"/>
      </w:r>
    </w:p>
    <w:p w14:paraId="0B4DE478" w14:textId="0976169C" w:rsidR="005762C2" w:rsidRDefault="005762C2">
      <w:pPr>
        <w:pStyle w:val="TOC3"/>
        <w:rPr>
          <w:rFonts w:asciiTheme="minorHAnsi" w:hAnsiTheme="minorHAnsi" w:cstheme="minorBidi"/>
          <w:kern w:val="2"/>
          <w:sz w:val="24"/>
          <w:szCs w:val="24"/>
          <w14:ligatures w14:val="standardContextual"/>
        </w:rPr>
      </w:pPr>
      <w:r>
        <w:t>9.3.7</w:t>
      </w:r>
      <w:r>
        <w:rPr>
          <w:rFonts w:asciiTheme="minorHAnsi" w:hAnsiTheme="minorHAnsi" w:cstheme="minorBidi"/>
          <w:kern w:val="2"/>
          <w:sz w:val="24"/>
          <w:szCs w:val="24"/>
          <w14:ligatures w14:val="standardContextual"/>
        </w:rPr>
        <w:tab/>
      </w:r>
      <w:r>
        <w:t>Constant definitions</w:t>
      </w:r>
      <w:r>
        <w:tab/>
      </w:r>
      <w:r>
        <w:fldChar w:fldCharType="begin" w:fldLock="1"/>
      </w:r>
      <w:r>
        <w:instrText xml:space="preserve"> PAGEREF _Toc175587122 \h </w:instrText>
      </w:r>
      <w:r>
        <w:fldChar w:fldCharType="separate"/>
      </w:r>
      <w:r>
        <w:t>434</w:t>
      </w:r>
      <w:r>
        <w:fldChar w:fldCharType="end"/>
      </w:r>
    </w:p>
    <w:p w14:paraId="46428C10" w14:textId="5B840F04" w:rsidR="005762C2" w:rsidRDefault="005762C2">
      <w:pPr>
        <w:pStyle w:val="TOC3"/>
        <w:rPr>
          <w:rFonts w:asciiTheme="minorHAnsi" w:hAnsiTheme="minorHAnsi" w:cstheme="minorBidi"/>
          <w:kern w:val="2"/>
          <w:sz w:val="24"/>
          <w:szCs w:val="24"/>
          <w14:ligatures w14:val="standardContextual"/>
        </w:rPr>
      </w:pPr>
      <w:r>
        <w:t>9.3.8</w:t>
      </w:r>
      <w:r>
        <w:rPr>
          <w:rFonts w:asciiTheme="minorHAnsi" w:hAnsiTheme="minorHAnsi" w:cstheme="minorBidi"/>
          <w:kern w:val="2"/>
          <w:sz w:val="24"/>
          <w:szCs w:val="24"/>
          <w14:ligatures w14:val="standardContextual"/>
        </w:rPr>
        <w:tab/>
      </w:r>
      <w:r>
        <w:t>Container definitions</w:t>
      </w:r>
      <w:r>
        <w:tab/>
      </w:r>
      <w:r>
        <w:fldChar w:fldCharType="begin" w:fldLock="1"/>
      </w:r>
      <w:r>
        <w:instrText xml:space="preserve"> PAGEREF _Toc175587123 \h </w:instrText>
      </w:r>
      <w:r>
        <w:fldChar w:fldCharType="separate"/>
      </w:r>
      <w:r>
        <w:t>442</w:t>
      </w:r>
      <w:r>
        <w:fldChar w:fldCharType="end"/>
      </w:r>
    </w:p>
    <w:p w14:paraId="02040BB2" w14:textId="16AA155A" w:rsidR="005762C2" w:rsidRDefault="005762C2">
      <w:pPr>
        <w:pStyle w:val="TOC2"/>
        <w:rPr>
          <w:rFonts w:asciiTheme="minorHAnsi" w:hAnsiTheme="minorHAnsi" w:cstheme="minorBidi"/>
          <w:kern w:val="2"/>
          <w:sz w:val="24"/>
          <w:szCs w:val="24"/>
          <w14:ligatures w14:val="standardContextual"/>
        </w:rPr>
      </w:pPr>
      <w:r>
        <w:t>9.4</w:t>
      </w:r>
      <w:r>
        <w:rPr>
          <w:rFonts w:asciiTheme="minorHAnsi" w:hAnsiTheme="minorHAnsi" w:cstheme="minorBidi"/>
          <w:kern w:val="2"/>
          <w:sz w:val="24"/>
          <w:szCs w:val="24"/>
          <w14:ligatures w14:val="standardContextual"/>
        </w:rPr>
        <w:tab/>
      </w:r>
      <w:r>
        <w:t>Message transfer syntax</w:t>
      </w:r>
      <w:r>
        <w:tab/>
      </w:r>
      <w:r>
        <w:fldChar w:fldCharType="begin" w:fldLock="1"/>
      </w:r>
      <w:r>
        <w:instrText xml:space="preserve"> PAGEREF _Toc175587124 \h </w:instrText>
      </w:r>
      <w:r>
        <w:fldChar w:fldCharType="separate"/>
      </w:r>
      <w:r>
        <w:t>447</w:t>
      </w:r>
      <w:r>
        <w:fldChar w:fldCharType="end"/>
      </w:r>
    </w:p>
    <w:p w14:paraId="704162E2" w14:textId="0BD03B1D" w:rsidR="005762C2" w:rsidRDefault="005762C2">
      <w:pPr>
        <w:pStyle w:val="TOC2"/>
        <w:rPr>
          <w:rFonts w:asciiTheme="minorHAnsi" w:hAnsiTheme="minorHAnsi" w:cstheme="minorBidi"/>
          <w:kern w:val="2"/>
          <w:sz w:val="24"/>
          <w:szCs w:val="24"/>
          <w14:ligatures w14:val="standardContextual"/>
        </w:rPr>
      </w:pPr>
      <w:r>
        <w:t>9.5</w:t>
      </w:r>
      <w:r>
        <w:rPr>
          <w:rFonts w:asciiTheme="minorHAnsi" w:hAnsiTheme="minorHAnsi" w:cstheme="minorBidi"/>
          <w:kern w:val="2"/>
          <w:sz w:val="24"/>
          <w:szCs w:val="24"/>
          <w14:ligatures w14:val="standardContextual"/>
        </w:rPr>
        <w:tab/>
      </w:r>
      <w:r>
        <w:t>Timers</w:t>
      </w:r>
      <w:r>
        <w:tab/>
      </w:r>
      <w:r>
        <w:fldChar w:fldCharType="begin" w:fldLock="1"/>
      </w:r>
      <w:r>
        <w:instrText xml:space="preserve"> PAGEREF _Toc175587125 \h </w:instrText>
      </w:r>
      <w:r>
        <w:fldChar w:fldCharType="separate"/>
      </w:r>
      <w:r>
        <w:t>447</w:t>
      </w:r>
      <w:r>
        <w:fldChar w:fldCharType="end"/>
      </w:r>
    </w:p>
    <w:p w14:paraId="177B734A" w14:textId="4F5A0D9E" w:rsidR="005762C2" w:rsidRDefault="005762C2">
      <w:pPr>
        <w:pStyle w:val="TOC1"/>
        <w:rPr>
          <w:rFonts w:asciiTheme="minorHAnsi" w:hAnsiTheme="minorHAnsi" w:cstheme="minorBidi"/>
          <w:kern w:val="2"/>
          <w:sz w:val="24"/>
          <w:szCs w:val="24"/>
          <w14:ligatures w14:val="standardContextual"/>
        </w:rPr>
      </w:pPr>
      <w:r>
        <w:t>10</w:t>
      </w:r>
      <w:r>
        <w:rPr>
          <w:rFonts w:asciiTheme="minorHAnsi"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_Toc175587126 \h </w:instrText>
      </w:r>
      <w:r>
        <w:fldChar w:fldCharType="separate"/>
      </w:r>
      <w:r>
        <w:t>447</w:t>
      </w:r>
      <w:r>
        <w:fldChar w:fldCharType="end"/>
      </w:r>
    </w:p>
    <w:p w14:paraId="760299BF" w14:textId="57C72387" w:rsidR="005762C2" w:rsidRDefault="005762C2">
      <w:pPr>
        <w:pStyle w:val="TOC8"/>
        <w:rPr>
          <w:rFonts w:asciiTheme="minorHAnsi"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_Toc175587127 \h </w:instrText>
      </w:r>
      <w:r>
        <w:fldChar w:fldCharType="separate"/>
      </w:r>
      <w:r>
        <w:t>448</w:t>
      </w:r>
      <w:r>
        <w:fldChar w:fldCharType="end"/>
      </w:r>
    </w:p>
    <w:p w14:paraId="3E47A9E5" w14:textId="5CD1399C" w:rsidR="00080512" w:rsidRPr="00FD0425" w:rsidRDefault="008C2A11">
      <w:r>
        <w:rPr>
          <w:noProof/>
          <w:sz w:val="22"/>
        </w:rPr>
        <w:fldChar w:fldCharType="end"/>
      </w:r>
    </w:p>
    <w:p w14:paraId="5E4D8E15" w14:textId="77777777" w:rsidR="00080512" w:rsidRPr="00FD0425" w:rsidRDefault="00080512">
      <w:pPr>
        <w:pStyle w:val="Heading1"/>
      </w:pPr>
      <w:bookmarkStart w:id="7" w:name="_CRForeword"/>
      <w:bookmarkEnd w:id="7"/>
      <w:r w:rsidRPr="00FD0425">
        <w:br w:type="page"/>
      </w:r>
      <w:bookmarkStart w:id="8" w:name="_Toc20955030"/>
      <w:bookmarkStart w:id="9" w:name="_Toc29991217"/>
      <w:bookmarkStart w:id="10" w:name="_Toc36555617"/>
      <w:bookmarkStart w:id="11" w:name="_Toc44497280"/>
      <w:bookmarkStart w:id="12" w:name="_Toc45107668"/>
      <w:bookmarkStart w:id="13" w:name="_Toc45901288"/>
      <w:bookmarkStart w:id="14" w:name="_Toc51850367"/>
      <w:bookmarkStart w:id="15" w:name="_Toc56693370"/>
      <w:bookmarkStart w:id="16" w:name="_Toc64446913"/>
      <w:bookmarkStart w:id="17" w:name="_Toc66286407"/>
      <w:bookmarkStart w:id="18" w:name="_Toc74151102"/>
      <w:bookmarkStart w:id="19" w:name="_Toc88653574"/>
      <w:bookmarkStart w:id="20" w:name="_Toc97903930"/>
      <w:bookmarkStart w:id="21" w:name="_Toc105174971"/>
      <w:bookmarkStart w:id="22" w:name="_Toc113826001"/>
      <w:bookmarkStart w:id="23" w:name="_Toc175586583"/>
      <w:r w:rsidRPr="00FD0425">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bookmarkStart w:id="24" w:name="_CR1"/>
      <w:bookmarkEnd w:id="24"/>
      <w:r w:rsidRPr="00FD0425">
        <w:br w:type="page"/>
      </w:r>
      <w:bookmarkStart w:id="25" w:name="_Toc20955031"/>
      <w:bookmarkStart w:id="26" w:name="_Toc29991218"/>
      <w:bookmarkStart w:id="27" w:name="_Toc36555618"/>
      <w:bookmarkStart w:id="28" w:name="_Toc44497281"/>
      <w:bookmarkStart w:id="29" w:name="_Toc45107669"/>
      <w:bookmarkStart w:id="30" w:name="_Toc45901289"/>
      <w:bookmarkStart w:id="31" w:name="_Toc51850368"/>
      <w:bookmarkStart w:id="32" w:name="_Toc56693371"/>
      <w:bookmarkStart w:id="33" w:name="_Toc64446914"/>
      <w:bookmarkStart w:id="34" w:name="_Toc66286408"/>
      <w:bookmarkStart w:id="35" w:name="_Toc74151103"/>
      <w:bookmarkStart w:id="36" w:name="_Toc88653575"/>
      <w:bookmarkStart w:id="37" w:name="_Toc97903931"/>
      <w:bookmarkStart w:id="38" w:name="_Toc105174972"/>
      <w:bookmarkStart w:id="39" w:name="_Toc113826002"/>
      <w:bookmarkStart w:id="40" w:name="_Toc175586584"/>
      <w:bookmarkStart w:id="41" w:name="historyclause"/>
      <w:r w:rsidR="00F02090" w:rsidRPr="00FD0425">
        <w:lastRenderedPageBreak/>
        <w:t>1</w:t>
      </w:r>
      <w:r w:rsidR="00F02090" w:rsidRPr="00FD0425">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12E09151" w14:textId="77777777" w:rsidR="00F02090" w:rsidRPr="00FD0425" w:rsidRDefault="00F02090" w:rsidP="00F02090">
      <w:bookmarkStart w:id="42"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43" w:name="_CR2"/>
      <w:bookmarkStart w:id="44" w:name="_Toc20955032"/>
      <w:bookmarkStart w:id="45" w:name="_Toc29991219"/>
      <w:bookmarkStart w:id="46" w:name="_Toc36555619"/>
      <w:bookmarkStart w:id="47" w:name="_Toc44497282"/>
      <w:bookmarkStart w:id="48" w:name="_Toc45107670"/>
      <w:bookmarkStart w:id="49" w:name="_Toc45901290"/>
      <w:bookmarkStart w:id="50" w:name="_Toc51850369"/>
      <w:bookmarkStart w:id="51" w:name="_Toc56693372"/>
      <w:bookmarkStart w:id="52" w:name="_Toc64446915"/>
      <w:bookmarkStart w:id="53" w:name="_Toc66286409"/>
      <w:bookmarkStart w:id="54" w:name="_Toc74151104"/>
      <w:bookmarkStart w:id="55" w:name="_Toc88653576"/>
      <w:bookmarkStart w:id="56" w:name="_Toc97903932"/>
      <w:bookmarkStart w:id="57" w:name="_Toc105174973"/>
      <w:bookmarkStart w:id="58" w:name="_Toc113826003"/>
      <w:bookmarkStart w:id="59" w:name="_Toc175586585"/>
      <w:bookmarkStart w:id="60" w:name="_Hlk512610705"/>
      <w:bookmarkEnd w:id="42"/>
      <w:bookmarkEnd w:id="43"/>
      <w:r w:rsidRPr="00FD0425">
        <w:t>2</w:t>
      </w:r>
      <w:r w:rsidRPr="00FD0425">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61" w:name="OLE_LINK2"/>
      <w:bookmarkStart w:id="62" w:name="OLE_LINK3"/>
      <w:bookmarkStart w:id="63" w:name="OLE_LINK4"/>
      <w:bookmarkStart w:id="64"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61"/>
    <w:bookmarkEnd w:id="62"/>
    <w:bookmarkEnd w:id="63"/>
    <w:bookmarkEnd w:id="64"/>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t>[19]</w:t>
      </w:r>
      <w:r w:rsidRPr="00FD0425">
        <w:tab/>
        <w:t>3GPP TS 38.424: "NG-RAN; Xn data transport".</w:t>
      </w:r>
    </w:p>
    <w:p w14:paraId="6C6BA04B" w14:textId="77777777" w:rsidR="00F02090" w:rsidRPr="00FD0425" w:rsidRDefault="00F02090" w:rsidP="00F02090">
      <w:pPr>
        <w:pStyle w:val="EX"/>
      </w:pPr>
      <w:r w:rsidRPr="00FD0425">
        <w:lastRenderedPageBreak/>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60"/>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65"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66" w:name="_Hlk44418285"/>
      <w:bookmarkEnd w:id="65"/>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66"/>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46DF44E4" w:rsidR="00C06B51" w:rsidRPr="00FD0425" w:rsidRDefault="00C06B51" w:rsidP="00C06B51">
      <w:pPr>
        <w:pStyle w:val="EX"/>
      </w:pPr>
      <w:r w:rsidRPr="00FD0425">
        <w:t>[</w:t>
      </w:r>
      <w:r>
        <w:t>4</w:t>
      </w:r>
      <w:r w:rsidR="00845471">
        <w:t>4</w:t>
      </w:r>
      <w:r w:rsidRPr="00FD0425">
        <w:t>]</w:t>
      </w:r>
      <w:r w:rsidRPr="00FD0425">
        <w:tab/>
        <w:t xml:space="preserve">3GPP TS </w:t>
      </w:r>
      <w:r w:rsidRPr="00FD0425">
        <w:rPr>
          <w:rFonts w:hint="eastAsia"/>
          <w:lang w:eastAsia="zh-CN"/>
        </w:rPr>
        <w:t>3</w:t>
      </w:r>
      <w:r>
        <w:rPr>
          <w:lang w:eastAsia="zh-CN"/>
        </w:rPr>
        <w:t>6.423</w:t>
      </w:r>
      <w:r w:rsidRPr="00FD0425">
        <w:t>: "</w:t>
      </w:r>
      <w:r w:rsidRPr="006231AA">
        <w:t xml:space="preserve"> </w:t>
      </w:r>
      <w:r>
        <w:rPr>
          <w:lang w:eastAsia="zh-CN"/>
        </w:rPr>
        <w:t>Evolved Universal Terrestrial Radio Access Network (E-UTRAN); X2 application protocol (X2AP)</w:t>
      </w:r>
      <w:r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7" w:name="_CR3"/>
      <w:bookmarkStart w:id="68" w:name="_Toc20955033"/>
      <w:bookmarkStart w:id="69" w:name="_Toc29991220"/>
      <w:bookmarkStart w:id="70" w:name="_Toc36555620"/>
      <w:bookmarkStart w:id="71" w:name="_Toc44497283"/>
      <w:bookmarkStart w:id="72" w:name="_Toc45107671"/>
      <w:bookmarkStart w:id="73" w:name="_Toc45901291"/>
      <w:bookmarkStart w:id="74" w:name="_Toc51850370"/>
      <w:bookmarkStart w:id="75" w:name="_Toc56693373"/>
      <w:bookmarkStart w:id="76" w:name="_Toc64446916"/>
      <w:bookmarkStart w:id="77" w:name="_Toc66286410"/>
      <w:bookmarkStart w:id="78" w:name="_Toc74151105"/>
      <w:bookmarkStart w:id="79" w:name="_Toc88653577"/>
      <w:bookmarkStart w:id="80" w:name="_Toc97903933"/>
      <w:bookmarkStart w:id="81" w:name="_Toc105174974"/>
      <w:bookmarkStart w:id="82" w:name="_Toc113826004"/>
      <w:bookmarkStart w:id="83" w:name="_Toc175586586"/>
      <w:bookmarkEnd w:id="67"/>
      <w:r w:rsidRPr="00FD0425">
        <w:lastRenderedPageBreak/>
        <w:t>3</w:t>
      </w:r>
      <w:r w:rsidRPr="00FD0425">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73CBB83C" w14:textId="77777777" w:rsidR="00F02090" w:rsidRPr="00FD0425" w:rsidRDefault="00F02090" w:rsidP="00F02090">
      <w:pPr>
        <w:pStyle w:val="Heading2"/>
      </w:pPr>
      <w:bookmarkStart w:id="84" w:name="_CR3_1"/>
      <w:bookmarkStart w:id="85" w:name="_Toc20955034"/>
      <w:bookmarkStart w:id="86" w:name="_Toc29991221"/>
      <w:bookmarkStart w:id="87" w:name="_Toc36555621"/>
      <w:bookmarkStart w:id="88" w:name="_Toc44497284"/>
      <w:bookmarkStart w:id="89" w:name="_Toc45107672"/>
      <w:bookmarkStart w:id="90" w:name="_Toc45901292"/>
      <w:bookmarkStart w:id="91" w:name="_Toc51850371"/>
      <w:bookmarkStart w:id="92" w:name="_Toc56693374"/>
      <w:bookmarkStart w:id="93" w:name="_Toc64446917"/>
      <w:bookmarkStart w:id="94" w:name="_Toc66286411"/>
      <w:bookmarkStart w:id="95" w:name="_Toc74151106"/>
      <w:bookmarkStart w:id="96" w:name="_Toc88653578"/>
      <w:bookmarkStart w:id="97" w:name="_Toc97903934"/>
      <w:bookmarkStart w:id="98" w:name="_Toc105174975"/>
      <w:bookmarkStart w:id="99" w:name="_Toc113826005"/>
      <w:bookmarkStart w:id="100" w:name="_Toc175586587"/>
      <w:bookmarkEnd w:id="84"/>
      <w:r w:rsidRPr="00FD0425">
        <w:t>3.1</w:t>
      </w:r>
      <w:r w:rsidRPr="00FD0425">
        <w:tab/>
        <w:t>Definitions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967C956" w14:textId="77777777" w:rsidR="00F02090" w:rsidRPr="00FD0425" w:rsidRDefault="00F02090" w:rsidP="00F02090">
      <w:r w:rsidRPr="00FD0425">
        <w:t xml:space="preserve">For the purposes of the present document, the terms and definitions given in </w:t>
      </w:r>
      <w:bookmarkStart w:id="101" w:name="OLE_LINK6"/>
      <w:bookmarkStart w:id="102" w:name="OLE_LINK7"/>
      <w:bookmarkStart w:id="103" w:name="OLE_LINK8"/>
      <w:r w:rsidRPr="00FD0425">
        <w:t xml:space="preserve">3GPP </w:t>
      </w:r>
      <w:bookmarkEnd w:id="101"/>
      <w:bookmarkEnd w:id="102"/>
      <w:bookmarkEnd w:id="103"/>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104" w:name="_Toc20955035"/>
      <w:bookmarkStart w:id="105" w:name="_Toc29991222"/>
      <w:bookmarkStart w:id="106"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107" w:name="_CR3_2"/>
      <w:bookmarkStart w:id="108" w:name="_Toc44497285"/>
      <w:bookmarkStart w:id="109" w:name="_Toc45107673"/>
      <w:bookmarkStart w:id="110" w:name="_Toc45901293"/>
      <w:bookmarkStart w:id="111" w:name="_Toc51850372"/>
      <w:bookmarkStart w:id="112" w:name="_Toc56693375"/>
      <w:bookmarkStart w:id="113" w:name="_Toc64446918"/>
      <w:bookmarkStart w:id="114" w:name="_Toc66286412"/>
      <w:bookmarkStart w:id="115" w:name="_Toc74151107"/>
      <w:bookmarkStart w:id="116" w:name="_Toc88653579"/>
      <w:bookmarkStart w:id="117" w:name="_Toc97903935"/>
      <w:bookmarkStart w:id="118" w:name="_Toc105174976"/>
      <w:bookmarkStart w:id="119" w:name="_Toc113826006"/>
      <w:bookmarkStart w:id="120" w:name="_Toc175586588"/>
      <w:bookmarkEnd w:id="107"/>
      <w:r w:rsidRPr="00FD0425">
        <w:t>3.2</w:t>
      </w:r>
      <w:r w:rsidRPr="00FD0425">
        <w:tab/>
        <w:t>Abbreviations</w:t>
      </w:r>
      <w:bookmarkEnd w:id="104"/>
      <w:bookmarkEnd w:id="105"/>
      <w:bookmarkEnd w:id="106"/>
      <w:bookmarkEnd w:id="108"/>
      <w:bookmarkEnd w:id="109"/>
      <w:bookmarkEnd w:id="110"/>
      <w:bookmarkEnd w:id="111"/>
      <w:bookmarkEnd w:id="112"/>
      <w:bookmarkEnd w:id="113"/>
      <w:bookmarkEnd w:id="114"/>
      <w:bookmarkEnd w:id="115"/>
      <w:bookmarkEnd w:id="116"/>
      <w:bookmarkEnd w:id="117"/>
      <w:bookmarkEnd w:id="118"/>
      <w:bookmarkEnd w:id="119"/>
      <w:bookmarkEnd w:id="120"/>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t>NID</w:t>
      </w:r>
      <w:r>
        <w:tab/>
        <w:t>Network Identifier</w:t>
      </w:r>
    </w:p>
    <w:p w14:paraId="0B48AC63" w14:textId="77777777" w:rsidR="002F40C6" w:rsidRDefault="002F40C6" w:rsidP="002F40C6">
      <w:pPr>
        <w:pStyle w:val="EW"/>
        <w:ind w:left="1985" w:hanging="1701"/>
      </w:pPr>
      <w:r>
        <w:lastRenderedPageBreak/>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21" w:name="_CR4"/>
      <w:bookmarkStart w:id="122" w:name="_Toc20955036"/>
      <w:bookmarkStart w:id="123" w:name="_Toc29991223"/>
      <w:bookmarkStart w:id="124" w:name="_Toc36555623"/>
      <w:bookmarkStart w:id="125" w:name="_Toc44497286"/>
      <w:bookmarkStart w:id="126" w:name="_Toc45107674"/>
      <w:bookmarkStart w:id="127" w:name="_Toc45901294"/>
      <w:bookmarkStart w:id="128" w:name="_Toc51850373"/>
      <w:bookmarkStart w:id="129" w:name="_Toc56693376"/>
      <w:bookmarkStart w:id="130" w:name="_Toc64446919"/>
      <w:bookmarkStart w:id="131" w:name="_Toc66286413"/>
      <w:bookmarkStart w:id="132" w:name="_Toc74151108"/>
      <w:bookmarkStart w:id="133" w:name="_Toc88653580"/>
      <w:bookmarkStart w:id="134" w:name="_Toc97903936"/>
      <w:bookmarkStart w:id="135" w:name="_Toc105174977"/>
      <w:bookmarkStart w:id="136" w:name="_Toc113826007"/>
      <w:bookmarkStart w:id="137" w:name="_Toc175586589"/>
      <w:bookmarkEnd w:id="121"/>
      <w:r w:rsidRPr="00FD0425">
        <w:t>4</w:t>
      </w:r>
      <w:r w:rsidRPr="00FD0425">
        <w:tab/>
        <w:t>General</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48F76A75" w14:textId="77777777" w:rsidR="00F02090" w:rsidRPr="00FD0425" w:rsidRDefault="00F02090" w:rsidP="00F02090">
      <w:pPr>
        <w:pStyle w:val="Heading2"/>
      </w:pPr>
      <w:bookmarkStart w:id="138" w:name="_CR4_1"/>
      <w:bookmarkStart w:id="139" w:name="_Toc20955037"/>
      <w:bookmarkStart w:id="140" w:name="_Toc29991224"/>
      <w:bookmarkStart w:id="141" w:name="_Toc36555624"/>
      <w:bookmarkStart w:id="142" w:name="_Toc44497287"/>
      <w:bookmarkStart w:id="143" w:name="_Toc45107675"/>
      <w:bookmarkStart w:id="144" w:name="_Toc45901295"/>
      <w:bookmarkStart w:id="145" w:name="_Toc51850374"/>
      <w:bookmarkStart w:id="146" w:name="_Toc56693377"/>
      <w:bookmarkStart w:id="147" w:name="_Toc64446920"/>
      <w:bookmarkStart w:id="148" w:name="_Toc66286414"/>
      <w:bookmarkStart w:id="149" w:name="_Toc74151109"/>
      <w:bookmarkStart w:id="150" w:name="_Toc88653581"/>
      <w:bookmarkStart w:id="151" w:name="_Toc97903937"/>
      <w:bookmarkStart w:id="152" w:name="_Toc105174978"/>
      <w:bookmarkStart w:id="153" w:name="_Toc113826008"/>
      <w:bookmarkStart w:id="154" w:name="_Toc175586590"/>
      <w:bookmarkEnd w:id="138"/>
      <w:r w:rsidRPr="00FD0425">
        <w:t>4.1</w:t>
      </w:r>
      <w:r w:rsidRPr="00FD0425">
        <w:tab/>
        <w:t>Procedure specification principles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55" w:name="_CR4_2"/>
      <w:bookmarkStart w:id="156" w:name="_Toc20955038"/>
      <w:bookmarkStart w:id="157" w:name="_Toc29991225"/>
      <w:bookmarkStart w:id="158" w:name="_Toc36555625"/>
      <w:bookmarkStart w:id="159" w:name="_Toc44497288"/>
      <w:bookmarkStart w:id="160" w:name="_Toc45107676"/>
      <w:bookmarkStart w:id="161" w:name="_Toc45901296"/>
      <w:bookmarkStart w:id="162" w:name="_Toc51850375"/>
      <w:bookmarkStart w:id="163" w:name="_Toc56693378"/>
      <w:bookmarkStart w:id="164" w:name="_Toc64446921"/>
      <w:bookmarkStart w:id="165" w:name="_Toc66286415"/>
      <w:bookmarkStart w:id="166" w:name="_Toc74151110"/>
      <w:bookmarkStart w:id="167" w:name="_Toc88653582"/>
      <w:bookmarkStart w:id="168" w:name="_Toc97903938"/>
      <w:bookmarkStart w:id="169" w:name="_Toc105174979"/>
      <w:bookmarkStart w:id="170" w:name="_Toc113826009"/>
      <w:bookmarkStart w:id="171" w:name="_Toc175586591"/>
      <w:bookmarkEnd w:id="155"/>
      <w:r w:rsidRPr="00FD0425">
        <w:t>4.2</w:t>
      </w:r>
      <w:r w:rsidRPr="00FD0425">
        <w:tab/>
        <w:t>Forwards and backwards compatibility</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72" w:name="_CR4_3"/>
      <w:bookmarkStart w:id="173" w:name="_Toc20955039"/>
      <w:bookmarkStart w:id="174" w:name="_Toc29991226"/>
      <w:bookmarkStart w:id="175" w:name="_Toc36555626"/>
      <w:bookmarkStart w:id="176" w:name="_Toc44497289"/>
      <w:bookmarkStart w:id="177" w:name="_Toc45107677"/>
      <w:bookmarkStart w:id="178" w:name="_Toc45901297"/>
      <w:bookmarkStart w:id="179" w:name="_Toc51850376"/>
      <w:bookmarkStart w:id="180" w:name="_Toc56693379"/>
      <w:bookmarkStart w:id="181" w:name="_Toc64446922"/>
      <w:bookmarkStart w:id="182" w:name="_Toc66286416"/>
      <w:bookmarkStart w:id="183" w:name="_Toc74151111"/>
      <w:bookmarkStart w:id="184" w:name="_Toc88653583"/>
      <w:bookmarkStart w:id="185" w:name="_Toc97903939"/>
      <w:bookmarkStart w:id="186" w:name="_Toc105174980"/>
      <w:bookmarkStart w:id="187" w:name="_Toc113826010"/>
      <w:bookmarkStart w:id="188" w:name="_Toc175586592"/>
      <w:bookmarkEnd w:id="172"/>
      <w:r w:rsidRPr="00FD0425">
        <w:lastRenderedPageBreak/>
        <w:t>4.3</w:t>
      </w:r>
      <w:r w:rsidRPr="00FD0425">
        <w:tab/>
        <w:t>Specification notations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89" w:name="_CR5"/>
      <w:bookmarkStart w:id="190" w:name="_Toc20955040"/>
      <w:bookmarkStart w:id="191" w:name="_Toc29991227"/>
      <w:bookmarkStart w:id="192" w:name="_Toc36555627"/>
      <w:bookmarkStart w:id="193" w:name="_Toc44497290"/>
      <w:bookmarkStart w:id="194" w:name="_Toc45107678"/>
      <w:bookmarkStart w:id="195" w:name="_Toc45901298"/>
      <w:bookmarkStart w:id="196" w:name="_Toc51850377"/>
      <w:bookmarkStart w:id="197" w:name="_Toc56693380"/>
      <w:bookmarkStart w:id="198" w:name="_Toc64446923"/>
      <w:bookmarkStart w:id="199" w:name="_Toc66286417"/>
      <w:bookmarkStart w:id="200" w:name="_Toc74151112"/>
      <w:bookmarkStart w:id="201" w:name="_Toc88653584"/>
      <w:bookmarkStart w:id="202" w:name="_Toc97903940"/>
      <w:bookmarkStart w:id="203" w:name="_Toc105174981"/>
      <w:bookmarkStart w:id="204" w:name="_Toc113826011"/>
      <w:bookmarkStart w:id="205" w:name="_Toc175586593"/>
      <w:bookmarkEnd w:id="189"/>
      <w:r w:rsidRPr="00FD0425">
        <w:t>5</w:t>
      </w:r>
      <w:r w:rsidRPr="00FD0425">
        <w:tab/>
        <w:t>XnAP services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206" w:name="_CR5_1"/>
      <w:bookmarkStart w:id="207" w:name="_Toc20955041"/>
      <w:bookmarkStart w:id="208" w:name="_Toc29991228"/>
      <w:bookmarkStart w:id="209" w:name="_Toc36555628"/>
      <w:bookmarkStart w:id="210" w:name="_Toc44497291"/>
      <w:bookmarkStart w:id="211" w:name="_Toc45107679"/>
      <w:bookmarkStart w:id="212" w:name="_Toc45901299"/>
      <w:bookmarkStart w:id="213" w:name="_Toc51850378"/>
      <w:bookmarkStart w:id="214" w:name="_Toc56693381"/>
      <w:bookmarkStart w:id="215" w:name="_Toc64446924"/>
      <w:bookmarkStart w:id="216" w:name="_Toc66286418"/>
      <w:bookmarkStart w:id="217" w:name="_Toc74151113"/>
      <w:bookmarkStart w:id="218" w:name="_Toc88653585"/>
      <w:bookmarkStart w:id="219" w:name="_Toc97903941"/>
      <w:bookmarkStart w:id="220" w:name="_Toc105174982"/>
      <w:bookmarkStart w:id="221" w:name="_Toc113826012"/>
      <w:bookmarkStart w:id="222" w:name="_Toc175586594"/>
      <w:bookmarkEnd w:id="206"/>
      <w:r w:rsidRPr="00FD0425">
        <w:t>5.1</w:t>
      </w:r>
      <w:r w:rsidRPr="00FD0425">
        <w:tab/>
        <w:t>XnAP procedure modules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23" w:name="_CR5_2"/>
      <w:bookmarkStart w:id="224" w:name="_Toc20955042"/>
      <w:bookmarkStart w:id="225" w:name="_Toc29991229"/>
      <w:bookmarkStart w:id="226" w:name="_Toc36555629"/>
      <w:bookmarkStart w:id="227" w:name="_Toc44497292"/>
      <w:bookmarkStart w:id="228" w:name="_Toc45107680"/>
      <w:bookmarkStart w:id="229" w:name="_Toc45901300"/>
      <w:bookmarkStart w:id="230" w:name="_Toc51850379"/>
      <w:bookmarkStart w:id="231" w:name="_Toc56693382"/>
      <w:bookmarkStart w:id="232" w:name="_Toc64446925"/>
      <w:bookmarkStart w:id="233" w:name="_Toc66286419"/>
      <w:bookmarkStart w:id="234" w:name="_Toc74151114"/>
      <w:bookmarkStart w:id="235" w:name="_Toc88653586"/>
      <w:bookmarkStart w:id="236" w:name="_Toc97903942"/>
      <w:bookmarkStart w:id="237" w:name="_Toc105174983"/>
      <w:bookmarkStart w:id="238" w:name="_Toc113826013"/>
      <w:bookmarkStart w:id="239" w:name="_Toc175586595"/>
      <w:bookmarkEnd w:id="223"/>
      <w:r w:rsidRPr="00FD0425">
        <w:t>5.2</w:t>
      </w:r>
      <w:r w:rsidRPr="00FD0425">
        <w:tab/>
        <w:t>Parallel transactions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40" w:name="_CR6"/>
      <w:bookmarkStart w:id="241" w:name="_Toc20955043"/>
      <w:bookmarkStart w:id="242" w:name="_Toc29991230"/>
      <w:bookmarkStart w:id="243" w:name="_Toc36555630"/>
      <w:bookmarkStart w:id="244" w:name="_Toc44497293"/>
      <w:bookmarkStart w:id="245" w:name="_Toc45107681"/>
      <w:bookmarkStart w:id="246" w:name="_Toc45901301"/>
      <w:bookmarkStart w:id="247" w:name="_Toc51850380"/>
      <w:bookmarkStart w:id="248" w:name="_Toc56693383"/>
      <w:bookmarkStart w:id="249" w:name="_Toc64446926"/>
      <w:bookmarkStart w:id="250" w:name="_Toc66286420"/>
      <w:bookmarkStart w:id="251" w:name="_Toc74151115"/>
      <w:bookmarkStart w:id="252" w:name="_Toc88653587"/>
      <w:bookmarkStart w:id="253" w:name="_Toc97903943"/>
      <w:bookmarkStart w:id="254" w:name="_Toc105174984"/>
      <w:bookmarkStart w:id="255" w:name="_Toc113826014"/>
      <w:bookmarkStart w:id="256" w:name="_Toc175586596"/>
      <w:bookmarkEnd w:id="240"/>
      <w:r w:rsidRPr="00FD0425">
        <w:t>6</w:t>
      </w:r>
      <w:r w:rsidRPr="00FD0425">
        <w:tab/>
        <w:t>Services expected from signalling transport</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57" w:name="_CR7"/>
      <w:bookmarkStart w:id="258" w:name="_Toc20955044"/>
      <w:bookmarkStart w:id="259" w:name="_Toc29991231"/>
      <w:bookmarkStart w:id="260" w:name="_Toc36555631"/>
      <w:bookmarkStart w:id="261" w:name="_Toc44497294"/>
      <w:bookmarkStart w:id="262" w:name="_Toc45107682"/>
      <w:bookmarkStart w:id="263" w:name="_Toc45901302"/>
      <w:bookmarkStart w:id="264" w:name="_Toc51850381"/>
      <w:bookmarkStart w:id="265" w:name="_Toc56693384"/>
      <w:bookmarkStart w:id="266" w:name="_Toc64446927"/>
      <w:bookmarkStart w:id="267" w:name="_Toc66286421"/>
      <w:bookmarkStart w:id="268" w:name="_Toc74151116"/>
      <w:bookmarkStart w:id="269" w:name="_Toc88653588"/>
      <w:bookmarkStart w:id="270" w:name="_Toc97903944"/>
      <w:bookmarkStart w:id="271" w:name="_Toc105174985"/>
      <w:bookmarkStart w:id="272" w:name="_Toc113826015"/>
      <w:bookmarkStart w:id="273" w:name="_Toc175586597"/>
      <w:bookmarkEnd w:id="257"/>
      <w:r w:rsidRPr="00FD0425">
        <w:t>7</w:t>
      </w:r>
      <w:r w:rsidRPr="00FD0425">
        <w:tab/>
        <w:t>Functions of XnAP</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74" w:name="_CR8"/>
      <w:bookmarkStart w:id="275" w:name="_Toc20955045"/>
      <w:bookmarkStart w:id="276" w:name="_Toc29991232"/>
      <w:bookmarkStart w:id="277" w:name="_Toc36555632"/>
      <w:bookmarkStart w:id="278" w:name="_Toc44497295"/>
      <w:bookmarkStart w:id="279" w:name="_Toc45107683"/>
      <w:bookmarkStart w:id="280" w:name="_Toc45901303"/>
      <w:bookmarkStart w:id="281" w:name="_Toc51850382"/>
      <w:bookmarkStart w:id="282" w:name="_Toc56693385"/>
      <w:bookmarkStart w:id="283" w:name="_Toc64446928"/>
      <w:bookmarkStart w:id="284" w:name="_Toc66286422"/>
      <w:bookmarkStart w:id="285" w:name="_Toc74151117"/>
      <w:bookmarkStart w:id="286" w:name="_Toc88653589"/>
      <w:bookmarkStart w:id="287" w:name="_Toc97903945"/>
      <w:bookmarkStart w:id="288" w:name="_Toc105174986"/>
      <w:bookmarkStart w:id="289" w:name="_Toc113826016"/>
      <w:bookmarkStart w:id="290" w:name="_Toc175586598"/>
      <w:bookmarkEnd w:id="274"/>
      <w:r w:rsidRPr="00FD0425">
        <w:lastRenderedPageBreak/>
        <w:t>8</w:t>
      </w:r>
      <w:r w:rsidRPr="00FD0425">
        <w:tab/>
        <w:t>XnAP procedures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AE40409" w14:textId="77777777" w:rsidR="00F02090" w:rsidRPr="00FD0425" w:rsidRDefault="00F02090" w:rsidP="00F02090">
      <w:pPr>
        <w:pStyle w:val="Heading2"/>
      </w:pPr>
      <w:bookmarkStart w:id="291" w:name="_CR8_1"/>
      <w:bookmarkStart w:id="292" w:name="_Toc20955046"/>
      <w:bookmarkStart w:id="293" w:name="_Toc29991233"/>
      <w:bookmarkStart w:id="294" w:name="_Toc36555633"/>
      <w:bookmarkStart w:id="295" w:name="_Toc44497296"/>
      <w:bookmarkStart w:id="296" w:name="_Toc45107684"/>
      <w:bookmarkStart w:id="297" w:name="_Toc45901304"/>
      <w:bookmarkStart w:id="298" w:name="_Toc51850383"/>
      <w:bookmarkStart w:id="299" w:name="_Toc56693386"/>
      <w:bookmarkStart w:id="300" w:name="_Toc64446929"/>
      <w:bookmarkStart w:id="301" w:name="_Toc66286423"/>
      <w:bookmarkStart w:id="302" w:name="_Toc74151118"/>
      <w:bookmarkStart w:id="303" w:name="_Toc88653590"/>
      <w:bookmarkStart w:id="304" w:name="_Toc97903946"/>
      <w:bookmarkStart w:id="305" w:name="_Toc105174987"/>
      <w:bookmarkStart w:id="306" w:name="_Toc113826017"/>
      <w:bookmarkStart w:id="307" w:name="_Toc175586599"/>
      <w:bookmarkEnd w:id="291"/>
      <w:r w:rsidRPr="00FD0425">
        <w:t>8.1</w:t>
      </w:r>
      <w:r w:rsidRPr="00FD0425">
        <w:tab/>
        <w:t>Elementary procedures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84"/>
      </w:tblGrid>
      <w:tr w:rsidR="00F02090" w:rsidRPr="00FD0425" w14:paraId="091DA178" w14:textId="77777777" w:rsidTr="00694C97">
        <w:trPr>
          <w:cantSplit/>
          <w:tblHeader/>
          <w:jc w:val="center"/>
        </w:trPr>
        <w:tc>
          <w:tcPr>
            <w:tcW w:w="1668" w:type="dxa"/>
            <w:vMerge w:val="restart"/>
          </w:tcPr>
          <w:p w14:paraId="4007ACB4" w14:textId="77777777" w:rsidR="00F02090" w:rsidRPr="00BC0A25" w:rsidRDefault="00F02090" w:rsidP="00BC0A25">
            <w:pPr>
              <w:pStyle w:val="TAH"/>
            </w:pPr>
            <w:r w:rsidRPr="00BC0A25">
              <w:t>Elementary Procedure</w:t>
            </w:r>
          </w:p>
        </w:tc>
        <w:tc>
          <w:tcPr>
            <w:tcW w:w="2087" w:type="dxa"/>
            <w:vMerge w:val="restart"/>
          </w:tcPr>
          <w:p w14:paraId="017939E1" w14:textId="77777777" w:rsidR="00F02090" w:rsidRPr="00BC0A25" w:rsidRDefault="00F02090" w:rsidP="00BC0A25">
            <w:pPr>
              <w:pStyle w:val="TAH"/>
            </w:pPr>
            <w:r w:rsidRPr="00BC0A25">
              <w:t>Initiating Message</w:t>
            </w:r>
          </w:p>
        </w:tc>
        <w:tc>
          <w:tcPr>
            <w:tcW w:w="2126" w:type="dxa"/>
          </w:tcPr>
          <w:p w14:paraId="22AE20F7" w14:textId="77777777" w:rsidR="00F02090" w:rsidRPr="00BC0A25" w:rsidRDefault="00F02090" w:rsidP="00BC0A25">
            <w:pPr>
              <w:pStyle w:val="TAH"/>
            </w:pPr>
            <w:r w:rsidRPr="00BC0A25">
              <w:t>Successful Outcome</w:t>
            </w:r>
          </w:p>
        </w:tc>
        <w:tc>
          <w:tcPr>
            <w:tcW w:w="2484" w:type="dxa"/>
          </w:tcPr>
          <w:p w14:paraId="0D336E5D" w14:textId="77777777" w:rsidR="00F02090" w:rsidRPr="00BC0A25" w:rsidRDefault="00F02090" w:rsidP="00BC0A25">
            <w:pPr>
              <w:pStyle w:val="TAH"/>
            </w:pPr>
            <w:r w:rsidRPr="00BC0A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BD1D4F" w:rsidRDefault="00F02090" w:rsidP="00BD1D4F">
            <w:pPr>
              <w:pStyle w:val="TAH"/>
            </w:pPr>
          </w:p>
        </w:tc>
        <w:tc>
          <w:tcPr>
            <w:tcW w:w="2087" w:type="dxa"/>
            <w:vMerge/>
          </w:tcPr>
          <w:p w14:paraId="2B53A482" w14:textId="77777777" w:rsidR="00F02090" w:rsidRPr="00BD1D4F" w:rsidRDefault="00F02090" w:rsidP="00BD1D4F">
            <w:pPr>
              <w:pStyle w:val="TAH"/>
            </w:pPr>
          </w:p>
        </w:tc>
        <w:tc>
          <w:tcPr>
            <w:tcW w:w="2126" w:type="dxa"/>
          </w:tcPr>
          <w:p w14:paraId="42DAE026" w14:textId="77777777" w:rsidR="00F02090" w:rsidRPr="00BC0A25" w:rsidRDefault="00F02090" w:rsidP="00BC0A25">
            <w:pPr>
              <w:pStyle w:val="TAH"/>
            </w:pPr>
            <w:r w:rsidRPr="00BC0A25">
              <w:t>Response message</w:t>
            </w:r>
          </w:p>
        </w:tc>
        <w:tc>
          <w:tcPr>
            <w:tcW w:w="2484" w:type="dxa"/>
          </w:tcPr>
          <w:p w14:paraId="61D5F23C" w14:textId="77777777" w:rsidR="00F02090" w:rsidRPr="00BC0A25" w:rsidRDefault="00F02090" w:rsidP="00BC0A25">
            <w:pPr>
              <w:pStyle w:val="TAH"/>
            </w:pPr>
            <w:r w:rsidRPr="00BC0A25">
              <w:t>Response message</w:t>
            </w:r>
          </w:p>
        </w:tc>
      </w:tr>
      <w:tr w:rsidR="00F02090" w:rsidRPr="00FD0425" w14:paraId="410B08D2" w14:textId="77777777" w:rsidTr="00694C97">
        <w:trPr>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bookmarkStart w:id="308" w:name="_CR8_2"/>
      <w:bookmarkEnd w:id="308"/>
      <w:r w:rsidRPr="00FD0425">
        <w:br w:type="page"/>
      </w:r>
      <w:bookmarkStart w:id="309" w:name="_Toc20955047"/>
      <w:bookmarkStart w:id="310" w:name="_Toc29991234"/>
      <w:bookmarkStart w:id="311" w:name="_Toc36555634"/>
      <w:bookmarkStart w:id="312" w:name="_Toc44497297"/>
      <w:bookmarkStart w:id="313" w:name="_Toc45107685"/>
      <w:bookmarkStart w:id="314" w:name="_Toc45901305"/>
      <w:bookmarkStart w:id="315" w:name="_Toc51850384"/>
      <w:bookmarkStart w:id="316" w:name="_Toc56693387"/>
      <w:bookmarkStart w:id="317" w:name="_Toc64446930"/>
      <w:bookmarkStart w:id="318" w:name="_Toc66286424"/>
      <w:bookmarkStart w:id="319" w:name="_Toc74151119"/>
      <w:bookmarkStart w:id="320" w:name="_Toc88653591"/>
      <w:bookmarkStart w:id="321" w:name="_Toc97903947"/>
      <w:bookmarkStart w:id="322" w:name="_Toc105174988"/>
      <w:bookmarkStart w:id="323" w:name="_Toc113826018"/>
      <w:bookmarkStart w:id="324" w:name="_Toc175586600"/>
      <w:r w:rsidRPr="00FD0425">
        <w:lastRenderedPageBreak/>
        <w:t>8.2</w:t>
      </w:r>
      <w:r w:rsidRPr="00FD0425">
        <w:tab/>
        <w:t>Basic mobility procedures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3110A56D" w14:textId="77777777" w:rsidR="00F02090" w:rsidRPr="00FD0425" w:rsidRDefault="00F02090" w:rsidP="00F02090">
      <w:pPr>
        <w:pStyle w:val="Heading3"/>
      </w:pPr>
      <w:bookmarkStart w:id="325" w:name="_CR8_2_1"/>
      <w:bookmarkStart w:id="326" w:name="_Toc20955048"/>
      <w:bookmarkStart w:id="327" w:name="_Toc29991235"/>
      <w:bookmarkStart w:id="328" w:name="_Toc36555635"/>
      <w:bookmarkStart w:id="329" w:name="_Toc44497298"/>
      <w:bookmarkStart w:id="330" w:name="_Toc45107686"/>
      <w:bookmarkStart w:id="331" w:name="_Toc45901306"/>
      <w:bookmarkStart w:id="332" w:name="_Toc51850385"/>
      <w:bookmarkStart w:id="333" w:name="_Toc56693388"/>
      <w:bookmarkStart w:id="334" w:name="_Toc64446931"/>
      <w:bookmarkStart w:id="335" w:name="_Toc66286425"/>
      <w:bookmarkStart w:id="336" w:name="_Toc74151120"/>
      <w:bookmarkStart w:id="337" w:name="_Toc88653592"/>
      <w:bookmarkStart w:id="338" w:name="_Toc97903948"/>
      <w:bookmarkStart w:id="339" w:name="_Toc105174989"/>
      <w:bookmarkStart w:id="340" w:name="_Toc113826019"/>
      <w:bookmarkStart w:id="341" w:name="_Toc175586601"/>
      <w:bookmarkEnd w:id="325"/>
      <w:r w:rsidRPr="00FD0425">
        <w:t>8.2.1</w:t>
      </w:r>
      <w:r w:rsidRPr="00FD0425">
        <w:tab/>
        <w:t>Handover Preparation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6A704C9" w14:textId="77777777" w:rsidR="00F02090" w:rsidRPr="00FD0425" w:rsidRDefault="00F02090" w:rsidP="00F02090">
      <w:pPr>
        <w:pStyle w:val="Heading4"/>
      </w:pPr>
      <w:bookmarkStart w:id="342" w:name="_CR8_2_1_1"/>
      <w:bookmarkStart w:id="343" w:name="_Toc20955049"/>
      <w:bookmarkStart w:id="344" w:name="_Toc29991236"/>
      <w:bookmarkStart w:id="345" w:name="_Toc36555636"/>
      <w:bookmarkStart w:id="346" w:name="_Toc44497299"/>
      <w:bookmarkStart w:id="347" w:name="_Toc45107687"/>
      <w:bookmarkStart w:id="348" w:name="_Toc45901307"/>
      <w:bookmarkStart w:id="349" w:name="_Toc51850386"/>
      <w:bookmarkStart w:id="350" w:name="_Toc56693389"/>
      <w:bookmarkStart w:id="351" w:name="_Toc64446932"/>
      <w:bookmarkStart w:id="352" w:name="_Toc66286426"/>
      <w:bookmarkStart w:id="353" w:name="_Toc74151121"/>
      <w:bookmarkStart w:id="354" w:name="_Toc88653593"/>
      <w:bookmarkStart w:id="355" w:name="_Toc97903949"/>
      <w:bookmarkStart w:id="356" w:name="_Toc105174990"/>
      <w:bookmarkStart w:id="357" w:name="_Toc113826020"/>
      <w:bookmarkStart w:id="358" w:name="_Toc175586602"/>
      <w:bookmarkEnd w:id="342"/>
      <w:r w:rsidRPr="00FD0425">
        <w:t>8.2.1.1</w:t>
      </w:r>
      <w:r w:rsidRPr="00FD0425">
        <w:tab/>
        <w:t>General</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59" w:name="_CR8_2_1_2"/>
      <w:bookmarkStart w:id="360" w:name="_Toc20955050"/>
      <w:bookmarkStart w:id="361" w:name="_Toc29991237"/>
      <w:bookmarkStart w:id="362" w:name="_Toc36555637"/>
      <w:bookmarkStart w:id="363" w:name="_Toc44497300"/>
      <w:bookmarkStart w:id="364" w:name="_Toc45107688"/>
      <w:bookmarkStart w:id="365" w:name="_Toc45901308"/>
      <w:bookmarkStart w:id="366" w:name="_Toc51850387"/>
      <w:bookmarkStart w:id="367" w:name="_Toc56693390"/>
      <w:bookmarkStart w:id="368" w:name="_Toc64446933"/>
      <w:bookmarkStart w:id="369" w:name="_Toc66286427"/>
      <w:bookmarkStart w:id="370" w:name="_Toc74151122"/>
      <w:bookmarkStart w:id="371" w:name="_Toc88653594"/>
      <w:bookmarkStart w:id="372" w:name="_Toc97903950"/>
      <w:bookmarkStart w:id="373" w:name="_Toc105174991"/>
      <w:bookmarkStart w:id="374" w:name="_Toc113826021"/>
      <w:bookmarkStart w:id="375" w:name="_Toc175586603"/>
      <w:bookmarkEnd w:id="359"/>
      <w:r w:rsidRPr="00FD0425">
        <w:t>8.2.1.2</w:t>
      </w:r>
      <w:r w:rsidRPr="00FD0425">
        <w:tab/>
        <w:t>Successful Operation</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4FC6AF9" w14:textId="77777777" w:rsidR="00F02090" w:rsidRPr="00FD0425" w:rsidRDefault="00F02090" w:rsidP="00F02090">
      <w:pPr>
        <w:pStyle w:val="TH"/>
        <w:rPr>
          <w:rFonts w:eastAsia="SimSun"/>
        </w:rPr>
      </w:pPr>
      <w:r w:rsidRPr="00FD0425">
        <w:object w:dxaOrig="6840" w:dyaOrig="2520" w14:anchorId="1CF2EC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85pt;height:130.4pt" o:ole="">
            <v:imagedata r:id="rId13" o:title=""/>
          </v:shape>
          <o:OLEObject Type="Embed" ProgID="Visio.Drawing.15" ShapeID="_x0000_i1025" DrawAspect="Content" ObjectID="_1786949693" r:id="rId14"/>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76" w:name="_Hlk25189334"/>
      <w:r w:rsidRPr="0090263D">
        <w:t>sh</w:t>
      </w:r>
      <w:r>
        <w:t xml:space="preserve">all remove the existing prepared conditional HO identified by </w:t>
      </w:r>
      <w:bookmarkEnd w:id="376"/>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77"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78" w:name="_Hlk513291162"/>
      <w:r w:rsidRPr="00FD0425">
        <w:t>the target NG-RAN node shall behave the same as specified in TS 38.413 [5] for the PDU Session Resource Setup procedure</w:t>
      </w:r>
      <w:bookmarkEnd w:id="378"/>
      <w:r w:rsidRPr="00FD0425">
        <w:t xml:space="preserve">. </w:t>
      </w:r>
      <w:bookmarkEnd w:id="377"/>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w:t>
      </w:r>
      <w:r w:rsidRPr="00FD0425">
        <w:lastRenderedPageBreak/>
        <w:t xml:space="preserve">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79"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79"/>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lastRenderedPageBreak/>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1E69A566"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80" w:name="OLE_LINK148"/>
      <w:bookmarkStart w:id="381" w:name="OLE_LINK149"/>
      <w:bookmarkStart w:id="382" w:name="OLE_LINK150"/>
      <w:r w:rsidRPr="00FD0425">
        <w:rPr>
          <w:rFonts w:hint="eastAsia"/>
          <w:i/>
          <w:lang w:eastAsia="zh-CN"/>
        </w:rPr>
        <w:t>Security Indication</w:t>
      </w:r>
      <w:r w:rsidRPr="00FD0425">
        <w:rPr>
          <w:rFonts w:hint="eastAsia"/>
          <w:lang w:eastAsia="zh-CN"/>
        </w:rPr>
        <w:t xml:space="preserve"> </w:t>
      </w:r>
      <w:bookmarkEnd w:id="380"/>
      <w:bookmarkEnd w:id="381"/>
      <w:bookmarkEnd w:id="382"/>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83" w:name="OLE_LINK151"/>
      <w:bookmarkStart w:id="384" w:name="OLE_LINK152"/>
      <w:r w:rsidRPr="00FD0425">
        <w:rPr>
          <w:rFonts w:hint="eastAsia"/>
          <w:i/>
          <w:lang w:eastAsia="zh-CN"/>
        </w:rPr>
        <w:t>Integrity Protection Indication</w:t>
      </w:r>
      <w:r w:rsidRPr="00FD0425">
        <w:rPr>
          <w:rFonts w:hint="eastAsia"/>
          <w:lang w:eastAsia="zh-CN"/>
        </w:rPr>
        <w:t xml:space="preserve"> </w:t>
      </w:r>
      <w:bookmarkEnd w:id="383"/>
      <w:bookmarkEnd w:id="384"/>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85"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w:t>
      </w:r>
      <w:r w:rsidRPr="00FD0425">
        <w:rPr>
          <w:rFonts w:hint="eastAsia"/>
          <w:lang w:eastAsia="zh-CN"/>
        </w:rPr>
        <w:lastRenderedPageBreak/>
        <w:t xml:space="preserve">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85"/>
      <w:r w:rsidRPr="00FD0425">
        <w:t>.</w:t>
      </w:r>
    </w:p>
    <w:p w14:paraId="755E182C" w14:textId="77777777" w:rsidR="00F02090" w:rsidRPr="00FD0425" w:rsidRDefault="00F02090" w:rsidP="00F02090">
      <w:bookmarkStart w:id="386"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86"/>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87" w:name="_Hlk527985448"/>
      <w:bookmarkStart w:id="388" w:name="_Hlk528050941"/>
      <w:r w:rsidRPr="00FD0425">
        <w:rPr>
          <w:lang w:eastAsia="zh-CN"/>
        </w:rPr>
        <w:t xml:space="preserve">For each PDU session for which the </w:t>
      </w:r>
      <w:bookmarkStart w:id="389" w:name="_Hlk521361544"/>
      <w:r w:rsidRPr="00FD0425">
        <w:rPr>
          <w:i/>
          <w:lang w:eastAsia="zh-CN"/>
        </w:rPr>
        <w:t>Maximum Integrity Protected Data Rate</w:t>
      </w:r>
      <w:r w:rsidRPr="00FD0425">
        <w:rPr>
          <w:lang w:eastAsia="zh-CN"/>
        </w:rPr>
        <w:t xml:space="preserve"> IE </w:t>
      </w:r>
      <w:bookmarkEnd w:id="389"/>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90" w:name="_Hlk528069290"/>
      <w:r w:rsidRPr="00FD0425">
        <w:t xml:space="preserve">shall </w:t>
      </w:r>
      <w:r w:rsidRPr="00FD0425">
        <w:rPr>
          <w:lang w:eastAsia="ja-JP"/>
        </w:rPr>
        <w:t xml:space="preserve">enforce the traffic corresponding to the received </w:t>
      </w:r>
      <w:bookmarkStart w:id="391" w:name="_Hlk522727533"/>
      <w:r w:rsidRPr="00FD0425">
        <w:rPr>
          <w:i/>
          <w:lang w:eastAsia="zh-CN"/>
        </w:rPr>
        <w:t>Maximum Integrity Protected Data Rate</w:t>
      </w:r>
      <w:r w:rsidRPr="00FD0425">
        <w:rPr>
          <w:lang w:eastAsia="zh-CN"/>
        </w:rPr>
        <w:t xml:space="preserve"> </w:t>
      </w:r>
      <w:r w:rsidRPr="00FD0425">
        <w:rPr>
          <w:lang w:eastAsia="ja-JP"/>
        </w:rPr>
        <w:t>IE</w:t>
      </w:r>
      <w:bookmarkEnd w:id="391"/>
      <w:r w:rsidRPr="00FD0425">
        <w:rPr>
          <w:lang w:eastAsia="ja-JP"/>
        </w:rPr>
        <w:t xml:space="preserve">, </w:t>
      </w:r>
      <w:bookmarkStart w:id="392" w:name="_Hlk522727582"/>
      <w:r w:rsidRPr="00FD0425">
        <w:rPr>
          <w:lang w:eastAsia="ja-JP"/>
        </w:rPr>
        <w:t>for the concerned PDU session and concerned UE</w:t>
      </w:r>
      <w:bookmarkEnd w:id="390"/>
      <w:bookmarkEnd w:id="392"/>
      <w:r w:rsidRPr="00FD0425">
        <w:rPr>
          <w:lang w:eastAsia="ja-JP"/>
        </w:rPr>
        <w:t xml:space="preserve">, as specified in </w:t>
      </w:r>
      <w:r w:rsidRPr="00FD0425">
        <w:rPr>
          <w:rFonts w:eastAsia="SimSun"/>
          <w:lang w:eastAsia="zh-CN"/>
        </w:rPr>
        <w:t>TS 23.501 [7]</w:t>
      </w:r>
      <w:r w:rsidRPr="00FD0425">
        <w:rPr>
          <w:lang w:eastAsia="ja-JP"/>
        </w:rPr>
        <w:t>.</w:t>
      </w:r>
      <w:bookmarkEnd w:id="387"/>
      <w:bookmarkEnd w:id="388"/>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93"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77D13C10" w:rsidR="00582936" w:rsidRDefault="00582936" w:rsidP="00582936">
      <w:r>
        <w:rPr>
          <w:rFonts w:hint="eastAsia"/>
        </w:rPr>
        <w:lastRenderedPageBreak/>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55FAFCBD"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93"/>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94"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94"/>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lastRenderedPageBreak/>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95" w:name="OLE_LINK5"/>
      <w:r>
        <w:rPr>
          <w:rFonts w:hint="eastAsia"/>
          <w:lang w:val="en-US" w:eastAsia="zh-CN"/>
        </w:rPr>
        <w:t>and TS 23.502 [13]</w:t>
      </w:r>
      <w:bookmarkEnd w:id="395"/>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96" w:name="_Hlk85621190"/>
      <w:r w:rsidRPr="008711EA">
        <w:t>as part of its ACL functionality configuration actions, if such ACL functionality is deployed</w:t>
      </w:r>
      <w:bookmarkEnd w:id="396"/>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97" w:name="_CR8_2_1_3"/>
      <w:bookmarkStart w:id="398" w:name="_Toc20955051"/>
      <w:bookmarkStart w:id="399" w:name="_Toc29991238"/>
      <w:bookmarkStart w:id="400" w:name="_Toc36555638"/>
      <w:bookmarkStart w:id="401" w:name="_Toc44497301"/>
      <w:bookmarkStart w:id="402" w:name="_Toc45107689"/>
      <w:bookmarkStart w:id="403" w:name="_Toc45901309"/>
      <w:bookmarkStart w:id="404" w:name="_Toc51850388"/>
      <w:bookmarkStart w:id="405" w:name="_Toc56693391"/>
      <w:bookmarkStart w:id="406" w:name="_Toc64446934"/>
      <w:bookmarkStart w:id="407" w:name="_Toc66286428"/>
      <w:bookmarkStart w:id="408" w:name="_Toc74151123"/>
      <w:bookmarkStart w:id="409" w:name="_Toc88653595"/>
      <w:bookmarkStart w:id="410" w:name="_Toc97903951"/>
      <w:bookmarkStart w:id="411" w:name="_Toc105174992"/>
      <w:bookmarkStart w:id="412" w:name="_Toc113826022"/>
      <w:bookmarkStart w:id="413" w:name="_Toc175586604"/>
      <w:bookmarkEnd w:id="397"/>
      <w:r w:rsidRPr="00FD0425">
        <w:t>8.2.1.3</w:t>
      </w:r>
      <w:r w:rsidRPr="00FD0425">
        <w:tab/>
        <w:t>Unsuccessful Operation</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0347434F" w14:textId="77777777" w:rsidR="00F02090" w:rsidRPr="00FD0425" w:rsidRDefault="00F02090" w:rsidP="00F02090">
      <w:pPr>
        <w:pStyle w:val="TH"/>
      </w:pPr>
      <w:r w:rsidRPr="00FD0425">
        <w:object w:dxaOrig="6840" w:dyaOrig="2520" w14:anchorId="2E6ABB5D">
          <v:shape id="_x0000_i1026" type="#_x0000_t75" style="width:345.85pt;height:130.4pt" o:ole="">
            <v:imagedata r:id="rId15" o:title=""/>
          </v:shape>
          <o:OLEObject Type="Embed" ProgID="Visio.Drawing.15" ShapeID="_x0000_i1026" DrawAspect="Content" ObjectID="_1786949694" r:id="rId16"/>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414" w:name="_CR8_2_1_4"/>
      <w:bookmarkStart w:id="415" w:name="_Toc20955052"/>
      <w:bookmarkStart w:id="416" w:name="_Toc29991239"/>
      <w:bookmarkStart w:id="417" w:name="_Toc36555639"/>
      <w:bookmarkStart w:id="418" w:name="_Toc44497302"/>
      <w:bookmarkStart w:id="419" w:name="_Toc45107690"/>
      <w:bookmarkStart w:id="420" w:name="_Toc45901310"/>
      <w:bookmarkStart w:id="421" w:name="_Toc51850389"/>
      <w:bookmarkStart w:id="422" w:name="_Toc56693392"/>
      <w:bookmarkStart w:id="423" w:name="_Toc64446935"/>
      <w:bookmarkStart w:id="424" w:name="_Toc66286429"/>
      <w:bookmarkStart w:id="425" w:name="_Toc74151124"/>
      <w:bookmarkStart w:id="426" w:name="_Toc88653596"/>
      <w:bookmarkStart w:id="427" w:name="_Toc97903952"/>
      <w:bookmarkStart w:id="428" w:name="_Toc105174993"/>
      <w:bookmarkStart w:id="429" w:name="_Toc113826023"/>
      <w:bookmarkStart w:id="430" w:name="_Toc175586605"/>
      <w:bookmarkEnd w:id="414"/>
      <w:r w:rsidRPr="00FD0425">
        <w:t>8.2.1.4</w:t>
      </w:r>
      <w:r w:rsidRPr="00FD0425">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31" w:name="_Toc20955053"/>
      <w:bookmarkStart w:id="432" w:name="_Toc29991240"/>
      <w:bookmarkStart w:id="433"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w:t>
      </w:r>
      <w:r>
        <w:lastRenderedPageBreak/>
        <w:t xml:space="preserve">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18BED1D4" w:rsidR="00A707CB" w:rsidRPr="00567372" w:rsidRDefault="00A707CB" w:rsidP="00A707CB">
      <w:bookmarkStart w:id="434" w:name="_Toc44497303"/>
      <w:bookmarkStart w:id="435" w:name="_Toc45107691"/>
      <w:bookmarkStart w:id="436"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p>
    <w:p w14:paraId="48850ED9" w14:textId="77777777" w:rsidR="00F02090" w:rsidRPr="00FD0425" w:rsidRDefault="00F02090" w:rsidP="00F02090">
      <w:pPr>
        <w:pStyle w:val="Heading3"/>
      </w:pPr>
      <w:bookmarkStart w:id="437" w:name="_CR8_2_2"/>
      <w:bookmarkStart w:id="438" w:name="_Toc51850390"/>
      <w:bookmarkStart w:id="439" w:name="_Toc56693393"/>
      <w:bookmarkStart w:id="440" w:name="_Toc64446936"/>
      <w:bookmarkStart w:id="441" w:name="_Toc66286430"/>
      <w:bookmarkStart w:id="442" w:name="_Toc74151125"/>
      <w:bookmarkStart w:id="443" w:name="_Toc88653597"/>
      <w:bookmarkStart w:id="444" w:name="_Toc97903953"/>
      <w:bookmarkStart w:id="445" w:name="_Toc105174994"/>
      <w:bookmarkStart w:id="446" w:name="_Toc113826024"/>
      <w:bookmarkStart w:id="447" w:name="_Toc175586606"/>
      <w:bookmarkEnd w:id="437"/>
      <w:r w:rsidRPr="00FD0425">
        <w:t>8.2.2</w:t>
      </w:r>
      <w:r w:rsidRPr="00FD0425">
        <w:tab/>
        <w:t>SN Status Transfer</w:t>
      </w:r>
      <w:bookmarkEnd w:id="431"/>
      <w:bookmarkEnd w:id="432"/>
      <w:bookmarkEnd w:id="433"/>
      <w:bookmarkEnd w:id="434"/>
      <w:bookmarkEnd w:id="435"/>
      <w:bookmarkEnd w:id="436"/>
      <w:bookmarkEnd w:id="438"/>
      <w:bookmarkEnd w:id="439"/>
      <w:bookmarkEnd w:id="440"/>
      <w:bookmarkEnd w:id="441"/>
      <w:bookmarkEnd w:id="442"/>
      <w:bookmarkEnd w:id="443"/>
      <w:bookmarkEnd w:id="444"/>
      <w:bookmarkEnd w:id="445"/>
      <w:bookmarkEnd w:id="446"/>
      <w:bookmarkEnd w:id="447"/>
    </w:p>
    <w:p w14:paraId="3397720D" w14:textId="77777777" w:rsidR="00F02090" w:rsidRPr="00FD0425" w:rsidRDefault="00F02090" w:rsidP="00F02090">
      <w:pPr>
        <w:pStyle w:val="Heading4"/>
      </w:pPr>
      <w:bookmarkStart w:id="448" w:name="_CR8_2_2_1"/>
      <w:bookmarkStart w:id="449" w:name="_Toc20955054"/>
      <w:bookmarkStart w:id="450" w:name="_Toc29991241"/>
      <w:bookmarkStart w:id="451" w:name="_Toc36555641"/>
      <w:bookmarkStart w:id="452" w:name="_Toc44497304"/>
      <w:bookmarkStart w:id="453" w:name="_Toc45107692"/>
      <w:bookmarkStart w:id="454" w:name="_Toc45901312"/>
      <w:bookmarkStart w:id="455" w:name="_Toc51850391"/>
      <w:bookmarkStart w:id="456" w:name="_Toc56693394"/>
      <w:bookmarkStart w:id="457" w:name="_Toc64446937"/>
      <w:bookmarkStart w:id="458" w:name="_Toc66286431"/>
      <w:bookmarkStart w:id="459" w:name="_Toc74151126"/>
      <w:bookmarkStart w:id="460" w:name="_Toc88653598"/>
      <w:bookmarkStart w:id="461" w:name="_Toc97903954"/>
      <w:bookmarkStart w:id="462" w:name="_Toc105174995"/>
      <w:bookmarkStart w:id="463" w:name="_Toc113826025"/>
      <w:bookmarkStart w:id="464" w:name="_Toc175586607"/>
      <w:bookmarkEnd w:id="448"/>
      <w:r w:rsidRPr="00FD0425">
        <w:t>8.2.2.1</w:t>
      </w:r>
      <w:r w:rsidRPr="00FD0425">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65" w:name="_CR8_2_2_2"/>
      <w:bookmarkStart w:id="466" w:name="_Toc20955055"/>
      <w:bookmarkStart w:id="467" w:name="_Toc29991242"/>
      <w:bookmarkStart w:id="468" w:name="_Toc36555642"/>
      <w:bookmarkStart w:id="469" w:name="_Toc44497305"/>
      <w:bookmarkStart w:id="470" w:name="_Toc45107693"/>
      <w:bookmarkStart w:id="471" w:name="_Toc45901313"/>
      <w:bookmarkStart w:id="472" w:name="_Toc51850392"/>
      <w:bookmarkStart w:id="473" w:name="_Toc56693395"/>
      <w:bookmarkStart w:id="474" w:name="_Toc64446938"/>
      <w:bookmarkStart w:id="475" w:name="_Toc66286432"/>
      <w:bookmarkStart w:id="476" w:name="_Toc74151127"/>
      <w:bookmarkStart w:id="477" w:name="_Toc88653599"/>
      <w:bookmarkStart w:id="478" w:name="_Toc97903955"/>
      <w:bookmarkStart w:id="479" w:name="_Toc105174996"/>
      <w:bookmarkStart w:id="480" w:name="_Toc113826026"/>
      <w:bookmarkStart w:id="481" w:name="_Toc175586608"/>
      <w:bookmarkEnd w:id="465"/>
      <w:r w:rsidRPr="00FD0425">
        <w:t>8.2.2.2</w:t>
      </w:r>
      <w:r w:rsidRPr="00FD0425">
        <w:tab/>
        <w:t>Successful Operation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3C2013E" w14:textId="77777777" w:rsidR="00F02090" w:rsidRPr="00FD0425" w:rsidRDefault="00F02090" w:rsidP="00F02090">
      <w:pPr>
        <w:pStyle w:val="TH"/>
        <w:rPr>
          <w:rFonts w:eastAsia="SimSun"/>
        </w:rPr>
      </w:pPr>
      <w:r w:rsidRPr="00FD0425">
        <w:object w:dxaOrig="6840" w:dyaOrig="2520" w14:anchorId="4FA2B135">
          <v:shape id="_x0000_i1027" type="#_x0000_t75" style="width:345.85pt;height:130.4pt" o:ole="">
            <v:imagedata r:id="rId17" o:title=""/>
          </v:shape>
          <o:OLEObject Type="Embed" ProgID="Visio.Drawing.15" ShapeID="_x0000_i1027" DrawAspect="Content" ObjectID="_1786949695" r:id="rId18"/>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82" w:name="_CR8_2_2_3"/>
      <w:bookmarkStart w:id="483" w:name="_Toc20955056"/>
      <w:bookmarkStart w:id="484" w:name="_Toc29991243"/>
      <w:bookmarkStart w:id="485" w:name="_Toc36555643"/>
      <w:bookmarkStart w:id="486" w:name="_Toc44497306"/>
      <w:bookmarkStart w:id="487" w:name="_Toc45107694"/>
      <w:bookmarkStart w:id="488" w:name="_Toc45901314"/>
      <w:bookmarkStart w:id="489" w:name="_Toc51850393"/>
      <w:bookmarkStart w:id="490" w:name="_Toc56693396"/>
      <w:bookmarkStart w:id="491" w:name="_Toc64446939"/>
      <w:bookmarkStart w:id="492" w:name="_Toc66286433"/>
      <w:bookmarkStart w:id="493" w:name="_Toc74151128"/>
      <w:bookmarkStart w:id="494" w:name="_Toc88653600"/>
      <w:bookmarkStart w:id="495" w:name="_Toc97903956"/>
      <w:bookmarkStart w:id="496" w:name="_Toc105174997"/>
      <w:bookmarkStart w:id="497" w:name="_Toc113826027"/>
      <w:bookmarkStart w:id="498" w:name="_Toc175586609"/>
      <w:bookmarkEnd w:id="482"/>
      <w:r w:rsidRPr="00FD0425">
        <w:t>8.2.2.3</w:t>
      </w:r>
      <w:r w:rsidRPr="00FD0425">
        <w:tab/>
        <w:t>Unsuccessful Operation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99" w:name="_CR8_2_2_4"/>
      <w:bookmarkStart w:id="500" w:name="_Toc20955057"/>
      <w:bookmarkStart w:id="501" w:name="_Toc29991244"/>
      <w:bookmarkStart w:id="502" w:name="_Toc36555644"/>
      <w:bookmarkStart w:id="503" w:name="_Toc44497307"/>
      <w:bookmarkStart w:id="504" w:name="_Toc45107695"/>
      <w:bookmarkStart w:id="505" w:name="_Toc45901315"/>
      <w:bookmarkStart w:id="506" w:name="_Toc51850394"/>
      <w:bookmarkStart w:id="507" w:name="_Toc56693397"/>
      <w:bookmarkStart w:id="508" w:name="_Toc64446940"/>
      <w:bookmarkStart w:id="509" w:name="_Toc66286434"/>
      <w:bookmarkStart w:id="510" w:name="_Toc74151129"/>
      <w:bookmarkStart w:id="511" w:name="_Toc88653601"/>
      <w:bookmarkStart w:id="512" w:name="_Toc97903957"/>
      <w:bookmarkStart w:id="513" w:name="_Toc105174998"/>
      <w:bookmarkStart w:id="514" w:name="_Toc113826028"/>
      <w:bookmarkStart w:id="515" w:name="_Toc175586610"/>
      <w:bookmarkEnd w:id="499"/>
      <w:r w:rsidRPr="00FD0425">
        <w:t>8.2.2.4</w:t>
      </w:r>
      <w:r w:rsidRPr="00FD0425">
        <w:tab/>
        <w:t>Abnormal Conditions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516" w:name="_CR8_2_3"/>
      <w:bookmarkStart w:id="517" w:name="_Toc20955058"/>
      <w:bookmarkStart w:id="518" w:name="_Toc29991245"/>
      <w:bookmarkStart w:id="519" w:name="_Toc36555645"/>
      <w:bookmarkStart w:id="520" w:name="_Toc44497308"/>
      <w:bookmarkStart w:id="521" w:name="_Toc45107696"/>
      <w:bookmarkStart w:id="522" w:name="_Toc45901316"/>
      <w:bookmarkStart w:id="523" w:name="_Toc51850395"/>
      <w:bookmarkStart w:id="524" w:name="_Toc56693398"/>
      <w:bookmarkStart w:id="525" w:name="_Toc64446941"/>
      <w:bookmarkStart w:id="526" w:name="_Toc66286435"/>
      <w:bookmarkStart w:id="527" w:name="_Toc74151130"/>
      <w:bookmarkStart w:id="528" w:name="_Toc88653602"/>
      <w:bookmarkStart w:id="529" w:name="_Toc97903958"/>
      <w:bookmarkStart w:id="530" w:name="_Toc105174999"/>
      <w:bookmarkStart w:id="531" w:name="_Toc113826029"/>
      <w:bookmarkStart w:id="532" w:name="_Toc175586611"/>
      <w:bookmarkEnd w:id="516"/>
      <w:r w:rsidRPr="00FD0425">
        <w:t>8.2.3</w:t>
      </w:r>
      <w:r w:rsidRPr="00FD0425">
        <w:tab/>
        <w:t>Handover Cancel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F3E6E39" w14:textId="77777777" w:rsidR="00F02090" w:rsidRPr="00FD0425" w:rsidRDefault="00F02090" w:rsidP="00F02090">
      <w:pPr>
        <w:pStyle w:val="Heading4"/>
      </w:pPr>
      <w:bookmarkStart w:id="533" w:name="_CR8_2_3_1"/>
      <w:bookmarkStart w:id="534" w:name="_Toc20955059"/>
      <w:bookmarkStart w:id="535" w:name="_Toc29991246"/>
      <w:bookmarkStart w:id="536" w:name="_Toc36555646"/>
      <w:bookmarkStart w:id="537" w:name="_Toc44497309"/>
      <w:bookmarkStart w:id="538" w:name="_Toc45107697"/>
      <w:bookmarkStart w:id="539" w:name="_Toc45901317"/>
      <w:bookmarkStart w:id="540" w:name="_Toc51850396"/>
      <w:bookmarkStart w:id="541" w:name="_Toc56693399"/>
      <w:bookmarkStart w:id="542" w:name="_Toc64446942"/>
      <w:bookmarkStart w:id="543" w:name="_Toc66286436"/>
      <w:bookmarkStart w:id="544" w:name="_Toc74151131"/>
      <w:bookmarkStart w:id="545" w:name="_Toc88653603"/>
      <w:bookmarkStart w:id="546" w:name="_Toc97903959"/>
      <w:bookmarkStart w:id="547" w:name="_Toc105175000"/>
      <w:bookmarkStart w:id="548" w:name="_Toc113826030"/>
      <w:bookmarkStart w:id="549" w:name="_Toc175586612"/>
      <w:bookmarkEnd w:id="533"/>
      <w:r w:rsidRPr="00FD0425">
        <w:t>8.2.3.1</w:t>
      </w:r>
      <w:r w:rsidRPr="00FD0425">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50" w:name="_CR8_2_3_2"/>
      <w:bookmarkStart w:id="551" w:name="_Toc20955060"/>
      <w:bookmarkStart w:id="552" w:name="_Toc29991247"/>
      <w:bookmarkStart w:id="553" w:name="_Toc36555647"/>
      <w:bookmarkStart w:id="554" w:name="_Toc44497310"/>
      <w:bookmarkStart w:id="555" w:name="_Toc45107698"/>
      <w:bookmarkStart w:id="556" w:name="_Toc45901318"/>
      <w:bookmarkStart w:id="557" w:name="_Toc51850397"/>
      <w:bookmarkStart w:id="558" w:name="_Toc56693400"/>
      <w:bookmarkStart w:id="559" w:name="_Toc64446943"/>
      <w:bookmarkStart w:id="560" w:name="_Toc66286437"/>
      <w:bookmarkStart w:id="561" w:name="_Toc74151132"/>
      <w:bookmarkStart w:id="562" w:name="_Toc88653604"/>
      <w:bookmarkStart w:id="563" w:name="_Toc97903960"/>
      <w:bookmarkStart w:id="564" w:name="_Toc105175001"/>
      <w:bookmarkStart w:id="565" w:name="_Toc113826031"/>
      <w:bookmarkStart w:id="566" w:name="_Toc175586613"/>
      <w:bookmarkEnd w:id="550"/>
      <w:r w:rsidRPr="00FD0425">
        <w:t>8.2.3.2</w:t>
      </w:r>
      <w:r w:rsidRPr="00FD0425">
        <w:tab/>
        <w:t>Successful Operation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D8E7F7D" w14:textId="77777777" w:rsidR="00F02090" w:rsidRPr="00FD0425" w:rsidRDefault="00F02090" w:rsidP="00F02090">
      <w:pPr>
        <w:pStyle w:val="TH"/>
        <w:rPr>
          <w:rFonts w:eastAsia="SimSun"/>
        </w:rPr>
      </w:pPr>
      <w:r w:rsidRPr="00FD0425">
        <w:object w:dxaOrig="6840" w:dyaOrig="2520" w14:anchorId="2F75109A">
          <v:shape id="_x0000_i1028" type="#_x0000_t75" style="width:345.85pt;height:130.4pt" o:ole="">
            <v:imagedata r:id="rId19" o:title=""/>
          </v:shape>
          <o:OLEObject Type="Embed" ProgID="Visio.Drawing.15" ShapeID="_x0000_i1028" DrawAspect="Content" ObjectID="_1786949696" r:id="rId20"/>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67" w:name="_Toc20955061"/>
      <w:bookmarkStart w:id="568" w:name="_Toc29991248"/>
      <w:bookmarkStart w:id="569"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70"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71" w:name="_CR8_2_3_3"/>
      <w:bookmarkStart w:id="572" w:name="_Toc44497311"/>
      <w:bookmarkStart w:id="573" w:name="_Toc45107699"/>
      <w:bookmarkStart w:id="574" w:name="_Toc45901319"/>
      <w:bookmarkStart w:id="575" w:name="_Toc51850398"/>
      <w:bookmarkStart w:id="576" w:name="_Toc56693401"/>
      <w:bookmarkStart w:id="577" w:name="_Toc64446944"/>
      <w:bookmarkStart w:id="578" w:name="_Toc66286438"/>
      <w:bookmarkStart w:id="579" w:name="_Toc74151133"/>
      <w:bookmarkStart w:id="580" w:name="_Toc88653605"/>
      <w:bookmarkStart w:id="581" w:name="_Toc97903961"/>
      <w:bookmarkStart w:id="582" w:name="_Toc105175002"/>
      <w:bookmarkStart w:id="583" w:name="_Toc113826032"/>
      <w:bookmarkStart w:id="584" w:name="_Toc175586614"/>
      <w:bookmarkEnd w:id="570"/>
      <w:bookmarkEnd w:id="571"/>
      <w:r w:rsidRPr="00FD0425">
        <w:t>8.2.3.3</w:t>
      </w:r>
      <w:r w:rsidRPr="00FD0425">
        <w:tab/>
        <w:t>Unsuccessful Operation</w:t>
      </w:r>
      <w:bookmarkEnd w:id="567"/>
      <w:bookmarkEnd w:id="568"/>
      <w:bookmarkEnd w:id="569"/>
      <w:bookmarkEnd w:id="572"/>
      <w:bookmarkEnd w:id="573"/>
      <w:bookmarkEnd w:id="574"/>
      <w:bookmarkEnd w:id="575"/>
      <w:bookmarkEnd w:id="576"/>
      <w:bookmarkEnd w:id="577"/>
      <w:bookmarkEnd w:id="578"/>
      <w:bookmarkEnd w:id="579"/>
      <w:bookmarkEnd w:id="580"/>
      <w:bookmarkEnd w:id="581"/>
      <w:bookmarkEnd w:id="582"/>
      <w:bookmarkEnd w:id="583"/>
      <w:bookmarkEnd w:id="584"/>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85" w:name="_CR8_2_3_4"/>
      <w:bookmarkStart w:id="586" w:name="_Toc20955062"/>
      <w:bookmarkStart w:id="587" w:name="_Toc29991249"/>
      <w:bookmarkStart w:id="588" w:name="_Toc36555649"/>
      <w:bookmarkStart w:id="589" w:name="_Toc44497312"/>
      <w:bookmarkStart w:id="590" w:name="_Toc45107700"/>
      <w:bookmarkStart w:id="591" w:name="_Toc45901320"/>
      <w:bookmarkStart w:id="592" w:name="_Toc51850399"/>
      <w:bookmarkStart w:id="593" w:name="_Toc56693402"/>
      <w:bookmarkStart w:id="594" w:name="_Toc64446945"/>
      <w:bookmarkStart w:id="595" w:name="_Toc66286439"/>
      <w:bookmarkStart w:id="596" w:name="_Toc74151134"/>
      <w:bookmarkStart w:id="597" w:name="_Toc88653606"/>
      <w:bookmarkStart w:id="598" w:name="_Toc97903962"/>
      <w:bookmarkStart w:id="599" w:name="_Toc105175003"/>
      <w:bookmarkStart w:id="600" w:name="_Toc113826033"/>
      <w:bookmarkStart w:id="601" w:name="_Toc175586615"/>
      <w:bookmarkEnd w:id="585"/>
      <w:r w:rsidRPr="00FD0425">
        <w:t>8.2.3.4</w:t>
      </w:r>
      <w:r w:rsidRPr="00FD0425">
        <w:tab/>
        <w:t>Abnormal Conditions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602" w:name="_Toc20955063"/>
      <w:bookmarkStart w:id="603" w:name="_Toc29991250"/>
      <w:bookmarkStart w:id="604"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605" w:name="_CR8_2_4"/>
      <w:bookmarkStart w:id="606" w:name="_Toc44497313"/>
      <w:bookmarkStart w:id="607" w:name="_Toc45107701"/>
      <w:bookmarkStart w:id="608" w:name="_Toc45901321"/>
      <w:bookmarkStart w:id="609" w:name="_Toc51850400"/>
      <w:bookmarkStart w:id="610" w:name="_Toc56693403"/>
      <w:bookmarkStart w:id="611" w:name="_Toc64446946"/>
      <w:bookmarkStart w:id="612" w:name="_Toc66286440"/>
      <w:bookmarkStart w:id="613" w:name="_Toc74151135"/>
      <w:bookmarkStart w:id="614" w:name="_Toc88653607"/>
      <w:bookmarkStart w:id="615" w:name="_Toc97903963"/>
      <w:bookmarkStart w:id="616" w:name="_Toc105175004"/>
      <w:bookmarkStart w:id="617" w:name="_Toc113826034"/>
      <w:bookmarkStart w:id="618" w:name="_Toc175586616"/>
      <w:bookmarkEnd w:id="605"/>
      <w:r w:rsidRPr="00FD0425">
        <w:t>8.2.4</w:t>
      </w:r>
      <w:r w:rsidRPr="00FD0425">
        <w:tab/>
        <w:t>Retrieve UE Context</w:t>
      </w:r>
      <w:bookmarkEnd w:id="602"/>
      <w:bookmarkEnd w:id="603"/>
      <w:bookmarkEnd w:id="604"/>
      <w:bookmarkEnd w:id="606"/>
      <w:bookmarkEnd w:id="607"/>
      <w:bookmarkEnd w:id="608"/>
      <w:bookmarkEnd w:id="609"/>
      <w:bookmarkEnd w:id="610"/>
      <w:bookmarkEnd w:id="611"/>
      <w:bookmarkEnd w:id="612"/>
      <w:bookmarkEnd w:id="613"/>
      <w:bookmarkEnd w:id="614"/>
      <w:bookmarkEnd w:id="615"/>
      <w:bookmarkEnd w:id="616"/>
      <w:bookmarkEnd w:id="617"/>
      <w:bookmarkEnd w:id="618"/>
    </w:p>
    <w:p w14:paraId="09C99856" w14:textId="77777777" w:rsidR="00F02090" w:rsidRPr="00FD0425" w:rsidRDefault="00F02090" w:rsidP="00F02090">
      <w:pPr>
        <w:pStyle w:val="Heading4"/>
      </w:pPr>
      <w:bookmarkStart w:id="619" w:name="_CR8_2_4_1"/>
      <w:bookmarkStart w:id="620" w:name="_Toc20955064"/>
      <w:bookmarkStart w:id="621" w:name="_Toc29991251"/>
      <w:bookmarkStart w:id="622" w:name="_Toc36555651"/>
      <w:bookmarkStart w:id="623" w:name="_Toc44497314"/>
      <w:bookmarkStart w:id="624" w:name="_Toc45107702"/>
      <w:bookmarkStart w:id="625" w:name="_Toc45901322"/>
      <w:bookmarkStart w:id="626" w:name="_Toc51850401"/>
      <w:bookmarkStart w:id="627" w:name="_Toc56693404"/>
      <w:bookmarkStart w:id="628" w:name="_Toc64446947"/>
      <w:bookmarkStart w:id="629" w:name="_Toc66286441"/>
      <w:bookmarkStart w:id="630" w:name="_Toc74151136"/>
      <w:bookmarkStart w:id="631" w:name="_Toc88653608"/>
      <w:bookmarkStart w:id="632" w:name="_Toc97903964"/>
      <w:bookmarkStart w:id="633" w:name="_Toc105175005"/>
      <w:bookmarkStart w:id="634" w:name="_Toc113826035"/>
      <w:bookmarkStart w:id="635" w:name="_Toc175586617"/>
      <w:bookmarkEnd w:id="619"/>
      <w:r w:rsidRPr="00FD0425">
        <w:t>8.2.4.1</w:t>
      </w:r>
      <w:r w:rsidRPr="00FD0425">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636" w:name="_CR8_2_4_2"/>
      <w:bookmarkStart w:id="637" w:name="_Toc20955065"/>
      <w:bookmarkStart w:id="638" w:name="_Toc29991252"/>
      <w:bookmarkStart w:id="639" w:name="_Toc36555652"/>
      <w:bookmarkStart w:id="640" w:name="_Toc44497315"/>
      <w:bookmarkStart w:id="641" w:name="_Toc45107703"/>
      <w:bookmarkStart w:id="642" w:name="_Toc45901323"/>
      <w:bookmarkStart w:id="643" w:name="_Toc51850402"/>
      <w:bookmarkStart w:id="644" w:name="_Toc56693405"/>
      <w:bookmarkStart w:id="645" w:name="_Toc64446948"/>
      <w:bookmarkStart w:id="646" w:name="_Toc66286442"/>
      <w:bookmarkStart w:id="647" w:name="_Toc74151137"/>
      <w:bookmarkStart w:id="648" w:name="_Toc88653609"/>
      <w:bookmarkStart w:id="649" w:name="_Toc97903965"/>
      <w:bookmarkStart w:id="650" w:name="_Toc105175006"/>
      <w:bookmarkStart w:id="651" w:name="_Toc113826036"/>
      <w:bookmarkStart w:id="652" w:name="_Toc175586618"/>
      <w:bookmarkEnd w:id="636"/>
      <w:r w:rsidRPr="00FD0425">
        <w:t>8.2.4.2</w:t>
      </w:r>
      <w:r w:rsidRPr="00FD0425">
        <w:tab/>
        <w:t>Successful Operation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29BF2265" w14:textId="77777777" w:rsidR="00F02090" w:rsidRPr="00FD0425" w:rsidRDefault="00F02090" w:rsidP="00F02090">
      <w:pPr>
        <w:pStyle w:val="TH"/>
      </w:pPr>
      <w:r w:rsidRPr="00FD0425">
        <w:object w:dxaOrig="6825" w:dyaOrig="2520" w14:anchorId="390AAF53">
          <v:shape id="_x0000_i1029" type="#_x0000_t75" style="width:337.3pt;height:130.4pt" o:ole="">
            <v:imagedata r:id="rId21" o:title=""/>
          </v:shape>
          <o:OLEObject Type="Embed" ProgID="Visio.Drawing.15" ShapeID="_x0000_i1029" DrawAspect="Content" ObjectID="_1786949697" r:id="rId22"/>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5CDA22E" w:rsidR="00582936" w:rsidRDefault="00582936" w:rsidP="00582936">
      <w:pPr>
        <w:rPr>
          <w:rFonts w:eastAsia="SimSun"/>
        </w:rPr>
      </w:pPr>
      <w:bookmarkStart w:id="653" w:name="OLE_LINK35"/>
      <w:bookmarkStart w:id="654" w:name="OLE_LINK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53"/>
    <w:bookmarkEnd w:id="654"/>
    <w:p w14:paraId="73DB4A68" w14:textId="33E5CC40" w:rsidR="00EA3367" w:rsidRDefault="00582936" w:rsidP="00582936">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55" w:name="_Toc20955066"/>
      <w:bookmarkStart w:id="656" w:name="_Toc29991253"/>
      <w:bookmarkStart w:id="657"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5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58"/>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59" w:name="_CR8_2_4_3"/>
      <w:bookmarkStart w:id="660" w:name="_Toc44497316"/>
      <w:bookmarkStart w:id="661" w:name="_Toc45107704"/>
      <w:bookmarkStart w:id="662" w:name="_Toc45901324"/>
      <w:bookmarkStart w:id="663" w:name="_Toc51850403"/>
      <w:bookmarkStart w:id="664" w:name="_Toc56693406"/>
      <w:bookmarkStart w:id="665" w:name="_Toc64446949"/>
      <w:bookmarkStart w:id="666" w:name="_Toc66286443"/>
      <w:bookmarkStart w:id="667" w:name="_Toc74151138"/>
      <w:bookmarkStart w:id="668" w:name="_Toc88653610"/>
      <w:bookmarkStart w:id="669" w:name="_Toc97903966"/>
      <w:bookmarkStart w:id="670" w:name="_Toc105175007"/>
      <w:bookmarkStart w:id="671" w:name="_Toc113826037"/>
      <w:bookmarkStart w:id="672" w:name="_Toc175586619"/>
      <w:bookmarkEnd w:id="659"/>
      <w:r w:rsidRPr="00FD0425">
        <w:t>8.2.4.3</w:t>
      </w:r>
      <w:r w:rsidRPr="00FD0425">
        <w:tab/>
        <w:t>Unsuccessful Operation</w:t>
      </w:r>
      <w:bookmarkEnd w:id="655"/>
      <w:bookmarkEnd w:id="656"/>
      <w:bookmarkEnd w:id="657"/>
      <w:bookmarkEnd w:id="660"/>
      <w:bookmarkEnd w:id="661"/>
      <w:bookmarkEnd w:id="662"/>
      <w:bookmarkEnd w:id="663"/>
      <w:bookmarkEnd w:id="664"/>
      <w:bookmarkEnd w:id="665"/>
      <w:bookmarkEnd w:id="666"/>
      <w:bookmarkEnd w:id="667"/>
      <w:bookmarkEnd w:id="668"/>
      <w:bookmarkEnd w:id="669"/>
      <w:bookmarkEnd w:id="670"/>
      <w:bookmarkEnd w:id="671"/>
      <w:bookmarkEnd w:id="672"/>
    </w:p>
    <w:p w14:paraId="41DE3574" w14:textId="77777777" w:rsidR="00F02090" w:rsidRPr="00FD0425" w:rsidRDefault="00F02090" w:rsidP="00F02090">
      <w:pPr>
        <w:pStyle w:val="TH"/>
      </w:pPr>
      <w:r w:rsidRPr="00FD0425">
        <w:object w:dxaOrig="6825" w:dyaOrig="2520" w14:anchorId="69F4D2A6">
          <v:shape id="_x0000_i1030" type="#_x0000_t75" style="width:337.3pt;height:130.4pt" o:ole="">
            <v:imagedata r:id="rId23" o:title=""/>
          </v:shape>
          <o:OLEObject Type="Embed" ProgID="Visio.Drawing.15" ShapeID="_x0000_i1030" DrawAspect="Content" ObjectID="_1786949698" r:id="rId24"/>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73" w:name="_CR8_2_4_4"/>
      <w:bookmarkStart w:id="674" w:name="_Toc20955067"/>
      <w:bookmarkStart w:id="675" w:name="_Toc29991254"/>
      <w:bookmarkStart w:id="676" w:name="_Toc36555654"/>
      <w:bookmarkStart w:id="677" w:name="_Toc44497317"/>
      <w:bookmarkStart w:id="678" w:name="_Toc45107705"/>
      <w:bookmarkStart w:id="679" w:name="_Toc45901325"/>
      <w:bookmarkStart w:id="680" w:name="_Toc51850404"/>
      <w:bookmarkStart w:id="681" w:name="_Toc56693407"/>
      <w:bookmarkStart w:id="682" w:name="_Toc64446950"/>
      <w:bookmarkStart w:id="683" w:name="_Toc66286444"/>
      <w:bookmarkStart w:id="684" w:name="_Toc74151139"/>
      <w:bookmarkStart w:id="685" w:name="_Toc88653611"/>
      <w:bookmarkStart w:id="686" w:name="_Toc97903967"/>
      <w:bookmarkStart w:id="687" w:name="_Toc105175008"/>
      <w:bookmarkStart w:id="688" w:name="_Toc113826038"/>
      <w:bookmarkStart w:id="689" w:name="_Toc175586620"/>
      <w:bookmarkEnd w:id="673"/>
      <w:r w:rsidRPr="00FD0425">
        <w:t>8.2.4.4</w:t>
      </w:r>
      <w:r w:rsidRPr="00FD0425">
        <w:tab/>
        <w:t>Abnormal Conditions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90" w:name="_CR8_2_5"/>
      <w:bookmarkStart w:id="691" w:name="_Toc20955068"/>
      <w:bookmarkStart w:id="692" w:name="_Toc29991255"/>
      <w:bookmarkStart w:id="693" w:name="_Toc36555655"/>
      <w:bookmarkStart w:id="694" w:name="_Toc44497318"/>
      <w:bookmarkStart w:id="695" w:name="_Toc45107706"/>
      <w:bookmarkStart w:id="696" w:name="_Toc45901326"/>
      <w:bookmarkStart w:id="697" w:name="_Toc51850405"/>
      <w:bookmarkStart w:id="698" w:name="_Toc56693408"/>
      <w:bookmarkStart w:id="699" w:name="_Toc64446951"/>
      <w:bookmarkStart w:id="700" w:name="_Toc66286445"/>
      <w:bookmarkStart w:id="701" w:name="_Toc74151140"/>
      <w:bookmarkStart w:id="702" w:name="_Toc88653612"/>
      <w:bookmarkStart w:id="703" w:name="_Toc97903968"/>
      <w:bookmarkStart w:id="704" w:name="_Toc105175009"/>
      <w:bookmarkStart w:id="705" w:name="_Toc113826039"/>
      <w:bookmarkStart w:id="706" w:name="_Toc175586621"/>
      <w:bookmarkEnd w:id="690"/>
      <w:r w:rsidRPr="00FD0425">
        <w:t>8.2.5</w:t>
      </w:r>
      <w:r w:rsidRPr="00FD0425">
        <w:tab/>
        <w:t>RAN Paging</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494637C" w14:textId="77777777" w:rsidR="00F02090" w:rsidRPr="00FD0425" w:rsidRDefault="00F02090" w:rsidP="00F02090">
      <w:pPr>
        <w:pStyle w:val="Heading4"/>
      </w:pPr>
      <w:bookmarkStart w:id="707" w:name="_CR8_2_5_1"/>
      <w:bookmarkStart w:id="708" w:name="_Toc20955069"/>
      <w:bookmarkStart w:id="709" w:name="_Toc29991256"/>
      <w:bookmarkStart w:id="710" w:name="_Toc36555656"/>
      <w:bookmarkStart w:id="711" w:name="_Toc44497319"/>
      <w:bookmarkStart w:id="712" w:name="_Toc45107707"/>
      <w:bookmarkStart w:id="713" w:name="_Toc45901327"/>
      <w:bookmarkStart w:id="714" w:name="_Toc51850406"/>
      <w:bookmarkStart w:id="715" w:name="_Toc56693409"/>
      <w:bookmarkStart w:id="716" w:name="_Toc64446952"/>
      <w:bookmarkStart w:id="717" w:name="_Toc66286446"/>
      <w:bookmarkStart w:id="718" w:name="_Toc74151141"/>
      <w:bookmarkStart w:id="719" w:name="_Toc88653613"/>
      <w:bookmarkStart w:id="720" w:name="_Toc97903969"/>
      <w:bookmarkStart w:id="721" w:name="_Toc105175010"/>
      <w:bookmarkStart w:id="722" w:name="_Toc113826040"/>
      <w:bookmarkStart w:id="723" w:name="_Toc175586622"/>
      <w:bookmarkEnd w:id="707"/>
      <w:r w:rsidRPr="00FD0425">
        <w:t>8.2.5.1</w:t>
      </w:r>
      <w:r w:rsidRPr="00FD0425">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724" w:name="_CR8_2_5_2"/>
      <w:bookmarkStart w:id="725" w:name="_Toc20955070"/>
      <w:bookmarkStart w:id="726" w:name="_Toc29991257"/>
      <w:bookmarkStart w:id="727" w:name="_Toc36555657"/>
      <w:bookmarkStart w:id="728" w:name="_Toc44497320"/>
      <w:bookmarkStart w:id="729" w:name="_Toc45107708"/>
      <w:bookmarkStart w:id="730" w:name="_Toc45901328"/>
      <w:bookmarkStart w:id="731" w:name="_Toc51850407"/>
      <w:bookmarkStart w:id="732" w:name="_Toc56693410"/>
      <w:bookmarkStart w:id="733" w:name="_Toc64446953"/>
      <w:bookmarkStart w:id="734" w:name="_Toc66286447"/>
      <w:bookmarkStart w:id="735" w:name="_Toc74151142"/>
      <w:bookmarkStart w:id="736" w:name="_Toc88653614"/>
      <w:bookmarkStart w:id="737" w:name="_Toc97903970"/>
      <w:bookmarkStart w:id="738" w:name="_Toc105175011"/>
      <w:bookmarkStart w:id="739" w:name="_Toc113826041"/>
      <w:bookmarkStart w:id="740" w:name="_Toc175586623"/>
      <w:bookmarkEnd w:id="724"/>
      <w:r w:rsidRPr="00FD0425">
        <w:t>8.2.5.2</w:t>
      </w:r>
      <w:r w:rsidRPr="00FD0425">
        <w:tab/>
        <w:t>Successful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01407593" w14:textId="77777777" w:rsidR="00F02090" w:rsidRPr="00FD0425" w:rsidRDefault="00F02090" w:rsidP="00F02090">
      <w:pPr>
        <w:pStyle w:val="TH"/>
      </w:pPr>
      <w:r w:rsidRPr="00FD0425">
        <w:object w:dxaOrig="6945" w:dyaOrig="2295" w14:anchorId="70421FCA">
          <v:shape id="_x0000_i1031" type="#_x0000_t75" style="width:348.1pt;height:116.2pt" o:ole="">
            <v:imagedata r:id="rId25" o:title=""/>
          </v:shape>
          <o:OLEObject Type="Embed" ProgID="Visio.Drawing.15" ShapeID="_x0000_i1031" DrawAspect="Content" ObjectID="_1786949699" r:id="rId26"/>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6B846C75" w:rsidR="00994869" w:rsidRDefault="00994869" w:rsidP="00994869">
      <w:bookmarkStart w:id="741" w:name="_Toc20955071"/>
      <w:bookmarkStart w:id="742" w:name="_Toc29991258"/>
      <w:bookmarkStart w:id="743" w:name="_Toc36555658"/>
      <w:bookmarkStart w:id="744" w:name="_Toc44497321"/>
      <w:bookmarkStart w:id="745" w:name="_Toc45107709"/>
      <w:bookmarkStart w:id="746" w:name="_Toc45901329"/>
      <w:bookmarkStart w:id="747" w:name="_Toc51850408"/>
      <w:bookmarkStart w:id="748"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p>
    <w:p w14:paraId="0B5BAD77" w14:textId="77777777" w:rsidR="007E6A65" w:rsidRPr="00A47FD3" w:rsidRDefault="007E6A65" w:rsidP="00195317">
      <w:pPr>
        <w:rPr>
          <w:rFonts w:eastAsia="SimSun"/>
        </w:rPr>
      </w:pPr>
      <w:bookmarkStart w:id="749" w:name="_Toc64446954"/>
      <w:bookmarkStart w:id="750"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51" w:name="_CR8_2_5_3"/>
      <w:bookmarkStart w:id="752" w:name="_Toc74151143"/>
      <w:bookmarkStart w:id="753" w:name="_Toc88653615"/>
      <w:bookmarkStart w:id="754" w:name="_Toc97903971"/>
      <w:bookmarkStart w:id="755" w:name="_Toc105175012"/>
      <w:bookmarkStart w:id="756" w:name="_Toc113826042"/>
      <w:bookmarkStart w:id="757" w:name="_Toc175586624"/>
      <w:bookmarkEnd w:id="751"/>
      <w:r w:rsidRPr="00FD0425">
        <w:t>8.2.5.3</w:t>
      </w:r>
      <w:r w:rsidRPr="00FD0425">
        <w:tab/>
        <w:t>Unsuccessful Operation</w:t>
      </w:r>
      <w:bookmarkEnd w:id="741"/>
      <w:bookmarkEnd w:id="742"/>
      <w:bookmarkEnd w:id="743"/>
      <w:bookmarkEnd w:id="744"/>
      <w:bookmarkEnd w:id="745"/>
      <w:bookmarkEnd w:id="746"/>
      <w:bookmarkEnd w:id="747"/>
      <w:bookmarkEnd w:id="748"/>
      <w:bookmarkEnd w:id="749"/>
      <w:bookmarkEnd w:id="750"/>
      <w:bookmarkEnd w:id="752"/>
      <w:bookmarkEnd w:id="753"/>
      <w:bookmarkEnd w:id="754"/>
      <w:bookmarkEnd w:id="755"/>
      <w:bookmarkEnd w:id="756"/>
      <w:bookmarkEnd w:id="757"/>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58" w:name="_CR8_2_5_4"/>
      <w:bookmarkStart w:id="759" w:name="_Toc20955072"/>
      <w:bookmarkStart w:id="760" w:name="_Toc29991259"/>
      <w:bookmarkStart w:id="761" w:name="_Toc36555659"/>
      <w:bookmarkStart w:id="762" w:name="_Toc44497322"/>
      <w:bookmarkStart w:id="763" w:name="_Toc45107710"/>
      <w:bookmarkStart w:id="764" w:name="_Toc45901330"/>
      <w:bookmarkStart w:id="765" w:name="_Toc51850409"/>
      <w:bookmarkStart w:id="766" w:name="_Toc56693412"/>
      <w:bookmarkStart w:id="767" w:name="_Toc64446955"/>
      <w:bookmarkStart w:id="768" w:name="_Toc66286449"/>
      <w:bookmarkStart w:id="769" w:name="_Toc74151144"/>
      <w:bookmarkStart w:id="770" w:name="_Toc88653616"/>
      <w:bookmarkStart w:id="771" w:name="_Toc97903972"/>
      <w:bookmarkStart w:id="772" w:name="_Toc105175013"/>
      <w:bookmarkStart w:id="773" w:name="_Toc113826043"/>
      <w:bookmarkStart w:id="774" w:name="_Toc175586625"/>
      <w:bookmarkEnd w:id="758"/>
      <w:r w:rsidRPr="00FD0425">
        <w:t>8.2.5.4</w:t>
      </w:r>
      <w:r w:rsidRPr="00FD0425">
        <w:tab/>
        <w:t>Abnormal Condition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75" w:name="_CR8_2_6"/>
      <w:bookmarkStart w:id="776" w:name="_Toc20955073"/>
      <w:bookmarkStart w:id="777" w:name="_Toc29991260"/>
      <w:bookmarkStart w:id="778" w:name="_Toc36555660"/>
      <w:bookmarkStart w:id="779" w:name="_Toc44497323"/>
      <w:bookmarkStart w:id="780" w:name="_Toc45107711"/>
      <w:bookmarkStart w:id="781" w:name="_Toc45901331"/>
      <w:bookmarkStart w:id="782" w:name="_Toc51850410"/>
      <w:bookmarkStart w:id="783" w:name="_Toc56693413"/>
      <w:bookmarkStart w:id="784" w:name="_Toc64446956"/>
      <w:bookmarkStart w:id="785" w:name="_Toc66286450"/>
      <w:bookmarkStart w:id="786" w:name="_Toc74151145"/>
      <w:bookmarkStart w:id="787" w:name="_Toc88653617"/>
      <w:bookmarkStart w:id="788" w:name="_Toc97903973"/>
      <w:bookmarkStart w:id="789" w:name="_Toc105175014"/>
      <w:bookmarkStart w:id="790" w:name="_Toc113826044"/>
      <w:bookmarkStart w:id="791" w:name="_Toc175586626"/>
      <w:bookmarkEnd w:id="775"/>
      <w:r w:rsidRPr="00FD0425">
        <w:t>8.2.6</w:t>
      </w:r>
      <w:r w:rsidRPr="00FD0425">
        <w:tab/>
        <w:t>XN-U Address Indication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443FC9D8" w14:textId="77777777" w:rsidR="00F02090" w:rsidRPr="00FD0425" w:rsidRDefault="00F02090" w:rsidP="00F02090">
      <w:pPr>
        <w:pStyle w:val="Heading4"/>
      </w:pPr>
      <w:bookmarkStart w:id="792" w:name="_CR8_2_6_1"/>
      <w:bookmarkStart w:id="793" w:name="_Toc20955074"/>
      <w:bookmarkStart w:id="794" w:name="_Toc29991261"/>
      <w:bookmarkStart w:id="795" w:name="_Toc36555661"/>
      <w:bookmarkStart w:id="796" w:name="_Toc44497324"/>
      <w:bookmarkStart w:id="797" w:name="_Toc45107712"/>
      <w:bookmarkStart w:id="798" w:name="_Toc45901332"/>
      <w:bookmarkStart w:id="799" w:name="_Toc51850411"/>
      <w:bookmarkStart w:id="800" w:name="_Toc56693414"/>
      <w:bookmarkStart w:id="801" w:name="_Toc64446957"/>
      <w:bookmarkStart w:id="802" w:name="_Toc66286451"/>
      <w:bookmarkStart w:id="803" w:name="_Toc74151146"/>
      <w:bookmarkStart w:id="804" w:name="_Toc88653618"/>
      <w:bookmarkStart w:id="805" w:name="_Toc97903974"/>
      <w:bookmarkStart w:id="806" w:name="_Toc105175015"/>
      <w:bookmarkStart w:id="807" w:name="_Toc113826045"/>
      <w:bookmarkStart w:id="808" w:name="_Toc175586627"/>
      <w:bookmarkEnd w:id="792"/>
      <w:r w:rsidRPr="00FD0425">
        <w:t>8.2.6.1</w:t>
      </w:r>
      <w:r w:rsidRPr="00FD0425">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809" w:name="_CR8_2_6_2"/>
      <w:bookmarkStart w:id="810" w:name="_Toc20955075"/>
      <w:bookmarkStart w:id="811" w:name="_Toc29991262"/>
      <w:bookmarkStart w:id="812" w:name="_Toc36555662"/>
      <w:bookmarkStart w:id="813" w:name="_Toc44497325"/>
      <w:bookmarkStart w:id="814" w:name="_Toc45107713"/>
      <w:bookmarkStart w:id="815" w:name="_Toc45901333"/>
      <w:bookmarkStart w:id="816" w:name="_Toc51850412"/>
      <w:bookmarkStart w:id="817" w:name="_Toc56693415"/>
      <w:bookmarkStart w:id="818" w:name="_Toc64446958"/>
      <w:bookmarkStart w:id="819" w:name="_Toc66286452"/>
      <w:bookmarkStart w:id="820" w:name="_Toc74151147"/>
      <w:bookmarkStart w:id="821" w:name="_Toc88653619"/>
      <w:bookmarkStart w:id="822" w:name="_Toc97903975"/>
      <w:bookmarkStart w:id="823" w:name="_Toc105175016"/>
      <w:bookmarkStart w:id="824" w:name="_Toc113826046"/>
      <w:bookmarkStart w:id="825" w:name="_Toc175586628"/>
      <w:bookmarkEnd w:id="809"/>
      <w:r w:rsidRPr="00FD0425">
        <w:t>8.2.6.2</w:t>
      </w:r>
      <w:r w:rsidRPr="00FD0425">
        <w:tab/>
        <w:t>Successful Operation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51E94BB6" w14:textId="77777777" w:rsidR="00F02090" w:rsidRPr="00FD0425" w:rsidRDefault="00F02090" w:rsidP="00F02090">
      <w:pPr>
        <w:pStyle w:val="TH"/>
        <w:rPr>
          <w:lang w:eastAsia="zh-CN"/>
        </w:rPr>
      </w:pPr>
      <w:r w:rsidRPr="00FD0425">
        <w:object w:dxaOrig="6840" w:dyaOrig="2520" w14:anchorId="33CA8165">
          <v:shape id="_x0000_i1032" type="#_x0000_t75" style="width:345.85pt;height:130.4pt" o:ole="">
            <v:imagedata r:id="rId27" o:title=""/>
          </v:shape>
          <o:OLEObject Type="Embed" ProgID="Visio.Drawing.15" ShapeID="_x0000_i1032" DrawAspect="Content" ObjectID="_1786949700" r:id="rId28"/>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3" type="#_x0000_t75" style="width:351.5pt;height:116.2pt" o:ole="">
            <v:imagedata r:id="rId29" o:title=""/>
          </v:shape>
          <o:OLEObject Type="Embed" ProgID="Visio.Drawing.15" ShapeID="_x0000_i1033" DrawAspect="Content" ObjectID="_1786949701" r:id="rId30"/>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5241B86B" w:rsidR="00F02090" w:rsidRPr="00FD0425" w:rsidRDefault="00F02090" w:rsidP="00F02090">
      <w:r w:rsidRPr="00FD0425">
        <w:rPr>
          <w:lang w:eastAsia="zh-CN"/>
        </w:rPr>
        <w:t>The Xn-U Address Indication procedure is initiated by the M-NG-RAN node.</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826" w:name="_Toc20955076"/>
      <w:bookmarkStart w:id="827" w:name="_Toc29991263"/>
      <w:bookmarkStart w:id="828"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829" w:name="_CR8_2_6_3"/>
      <w:bookmarkStart w:id="830" w:name="_Toc44497326"/>
      <w:bookmarkStart w:id="831" w:name="_Toc45107714"/>
      <w:bookmarkStart w:id="832" w:name="_Toc45901334"/>
      <w:bookmarkStart w:id="833" w:name="_Toc51850413"/>
      <w:bookmarkStart w:id="834" w:name="_Toc56693416"/>
      <w:bookmarkStart w:id="835" w:name="_Toc64446959"/>
      <w:bookmarkStart w:id="836" w:name="_Toc66286453"/>
      <w:bookmarkStart w:id="837" w:name="_Toc74151148"/>
      <w:bookmarkStart w:id="838" w:name="_Toc88653620"/>
      <w:bookmarkStart w:id="839" w:name="_Toc97903976"/>
      <w:bookmarkStart w:id="840" w:name="_Toc105175017"/>
      <w:bookmarkStart w:id="841" w:name="_Toc113826047"/>
      <w:bookmarkStart w:id="842" w:name="_Toc175586629"/>
      <w:bookmarkEnd w:id="829"/>
      <w:r w:rsidRPr="00FD0425">
        <w:t>8.2.6.3</w:t>
      </w:r>
      <w:r w:rsidRPr="00FD0425">
        <w:tab/>
        <w:t>Unsuccessful Operation</w:t>
      </w:r>
      <w:bookmarkEnd w:id="826"/>
      <w:bookmarkEnd w:id="827"/>
      <w:bookmarkEnd w:id="828"/>
      <w:bookmarkEnd w:id="830"/>
      <w:bookmarkEnd w:id="831"/>
      <w:bookmarkEnd w:id="832"/>
      <w:bookmarkEnd w:id="833"/>
      <w:bookmarkEnd w:id="834"/>
      <w:bookmarkEnd w:id="835"/>
      <w:bookmarkEnd w:id="836"/>
      <w:bookmarkEnd w:id="837"/>
      <w:bookmarkEnd w:id="838"/>
      <w:bookmarkEnd w:id="839"/>
      <w:bookmarkEnd w:id="840"/>
      <w:bookmarkEnd w:id="841"/>
      <w:bookmarkEnd w:id="842"/>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843" w:name="_CR8_2_6_4"/>
      <w:bookmarkStart w:id="844" w:name="_Toc20955077"/>
      <w:bookmarkStart w:id="845" w:name="_Toc29991264"/>
      <w:bookmarkStart w:id="846" w:name="_Toc36555664"/>
      <w:bookmarkStart w:id="847" w:name="_Toc44497327"/>
      <w:bookmarkStart w:id="848" w:name="_Toc45107715"/>
      <w:bookmarkStart w:id="849" w:name="_Toc45901335"/>
      <w:bookmarkStart w:id="850" w:name="_Toc51850414"/>
      <w:bookmarkStart w:id="851" w:name="_Toc56693417"/>
      <w:bookmarkStart w:id="852" w:name="_Toc64446960"/>
      <w:bookmarkStart w:id="853" w:name="_Toc66286454"/>
      <w:bookmarkStart w:id="854" w:name="_Toc74151149"/>
      <w:bookmarkStart w:id="855" w:name="_Toc88653621"/>
      <w:bookmarkStart w:id="856" w:name="_Toc97903977"/>
      <w:bookmarkStart w:id="857" w:name="_Toc105175018"/>
      <w:bookmarkStart w:id="858" w:name="_Toc113826048"/>
      <w:bookmarkStart w:id="859" w:name="_Toc175586630"/>
      <w:bookmarkEnd w:id="843"/>
      <w:r w:rsidRPr="00FD0425">
        <w:t>8.2.6.4</w:t>
      </w:r>
      <w:r w:rsidRPr="00FD0425">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60" w:name="_CR8_2_7"/>
      <w:bookmarkStart w:id="861" w:name="_Toc20955078"/>
      <w:bookmarkStart w:id="862" w:name="_Toc29991265"/>
      <w:bookmarkStart w:id="863" w:name="_Toc36555665"/>
      <w:bookmarkStart w:id="864" w:name="_Toc44497328"/>
      <w:bookmarkStart w:id="865" w:name="_Toc45107716"/>
      <w:bookmarkStart w:id="866" w:name="_Toc45901336"/>
      <w:bookmarkStart w:id="867" w:name="_Toc51850415"/>
      <w:bookmarkStart w:id="868" w:name="_Toc56693418"/>
      <w:bookmarkStart w:id="869" w:name="_Toc64446961"/>
      <w:bookmarkStart w:id="870" w:name="_Toc66286455"/>
      <w:bookmarkStart w:id="871" w:name="_Toc74151150"/>
      <w:bookmarkStart w:id="872" w:name="_Toc88653622"/>
      <w:bookmarkStart w:id="873" w:name="_Toc97903978"/>
      <w:bookmarkStart w:id="874" w:name="_Toc105175019"/>
      <w:bookmarkStart w:id="875" w:name="_Toc113826049"/>
      <w:bookmarkStart w:id="876" w:name="_Toc175586631"/>
      <w:bookmarkEnd w:id="860"/>
      <w:r w:rsidRPr="00FD0425">
        <w:t>8.2.7</w:t>
      </w:r>
      <w:r w:rsidRPr="00FD0425">
        <w:tab/>
        <w:t>UE Context Release</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38DD4A7C" w14:textId="77777777" w:rsidR="00F02090" w:rsidRPr="00FD0425" w:rsidRDefault="00F02090" w:rsidP="00F02090">
      <w:pPr>
        <w:pStyle w:val="Heading4"/>
      </w:pPr>
      <w:bookmarkStart w:id="877" w:name="_CR8_2_7_1"/>
      <w:bookmarkStart w:id="878" w:name="_Toc20955079"/>
      <w:bookmarkStart w:id="879" w:name="_Toc29991266"/>
      <w:bookmarkStart w:id="880" w:name="_Toc36555666"/>
      <w:bookmarkStart w:id="881" w:name="_Toc44497329"/>
      <w:bookmarkStart w:id="882" w:name="_Toc45107717"/>
      <w:bookmarkStart w:id="883" w:name="_Toc45901337"/>
      <w:bookmarkStart w:id="884" w:name="_Toc51850416"/>
      <w:bookmarkStart w:id="885" w:name="_Toc56693419"/>
      <w:bookmarkStart w:id="886" w:name="_Toc64446962"/>
      <w:bookmarkStart w:id="887" w:name="_Toc66286456"/>
      <w:bookmarkStart w:id="888" w:name="_Toc74151151"/>
      <w:bookmarkStart w:id="889" w:name="_Toc88653623"/>
      <w:bookmarkStart w:id="890" w:name="_Toc97903979"/>
      <w:bookmarkStart w:id="891" w:name="_Toc105175020"/>
      <w:bookmarkStart w:id="892" w:name="_Toc113826050"/>
      <w:bookmarkStart w:id="893" w:name="_Toc175586632"/>
      <w:bookmarkEnd w:id="877"/>
      <w:r w:rsidRPr="00FD0425">
        <w:t>8.2.7.1</w:t>
      </w:r>
      <w:r w:rsidRPr="00FD0425">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3E4CBAB6"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94" w:name="_CR8_2_7_2"/>
      <w:bookmarkStart w:id="895" w:name="_Toc20955080"/>
      <w:bookmarkStart w:id="896" w:name="_Toc29991267"/>
      <w:bookmarkStart w:id="897" w:name="_Toc36555667"/>
      <w:bookmarkStart w:id="898" w:name="_Toc44497330"/>
      <w:bookmarkStart w:id="899" w:name="_Toc45107718"/>
      <w:bookmarkStart w:id="900" w:name="_Toc45901338"/>
      <w:bookmarkStart w:id="901" w:name="_Toc51850417"/>
      <w:bookmarkStart w:id="902" w:name="_Toc56693420"/>
      <w:bookmarkStart w:id="903" w:name="_Toc64446963"/>
      <w:bookmarkStart w:id="904" w:name="_Toc66286457"/>
      <w:bookmarkStart w:id="905" w:name="_Toc74151152"/>
      <w:bookmarkStart w:id="906" w:name="_Toc88653624"/>
      <w:bookmarkStart w:id="907" w:name="_Toc97903980"/>
      <w:bookmarkStart w:id="908" w:name="_Toc105175021"/>
      <w:bookmarkStart w:id="909" w:name="_Toc113826051"/>
      <w:bookmarkStart w:id="910" w:name="_Toc175586633"/>
      <w:bookmarkEnd w:id="894"/>
      <w:r w:rsidRPr="00FD0425">
        <w:t>8.2.7.2</w:t>
      </w:r>
      <w:r w:rsidRPr="00FD0425">
        <w:tab/>
        <w:t>Successful Operation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55B2BA98" w14:textId="77777777" w:rsidR="00F02090" w:rsidRPr="00FD0425" w:rsidRDefault="00F02090" w:rsidP="00F02090">
      <w:pPr>
        <w:pStyle w:val="TH"/>
        <w:rPr>
          <w:lang w:eastAsia="zh-CN"/>
        </w:rPr>
      </w:pPr>
      <w:r w:rsidRPr="00FD0425">
        <w:object w:dxaOrig="6841" w:dyaOrig="2521" w14:anchorId="0235B305">
          <v:shape id="_x0000_i1034" type="#_x0000_t75" style="width:346.4pt;height:128.7pt" o:ole="">
            <v:imagedata r:id="rId31" o:title=""/>
          </v:shape>
          <o:OLEObject Type="Embed" ProgID="Visio.Drawing.15" ShapeID="_x0000_i1034" DrawAspect="Content" ObjectID="_1786949702" r:id="rId32"/>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911" w:name="_Hlk534060063"/>
    <w:p w14:paraId="4244E6DD" w14:textId="77777777" w:rsidR="00F02090" w:rsidRPr="00FD0425" w:rsidRDefault="00F02090" w:rsidP="00F02090">
      <w:pPr>
        <w:pStyle w:val="TH"/>
        <w:rPr>
          <w:lang w:eastAsia="zh-CN"/>
        </w:rPr>
      </w:pPr>
      <w:r w:rsidRPr="00FD0425">
        <w:object w:dxaOrig="6840" w:dyaOrig="2529" w14:anchorId="61216D1A">
          <v:shape id="_x0000_i1035" type="#_x0000_t75" style="width:345.85pt;height:128.7pt" o:ole="">
            <v:imagedata r:id="rId33" o:title=""/>
          </v:shape>
          <o:OLEObject Type="Embed" ProgID="Visio.Drawing.15" ShapeID="_x0000_i1035" DrawAspect="Content" ObjectID="_1786949703" r:id="rId34"/>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6" type="#_x0000_t75" style="width:345.85pt;height:130.95pt" o:ole="">
            <v:imagedata r:id="rId35" o:title=""/>
          </v:shape>
          <o:OLEObject Type="Embed" ProgID="Visio.Drawing.15" ShapeID="_x0000_i1036" DrawAspect="Content" ObjectID="_1786949704" r:id="rId36"/>
        </w:object>
      </w:r>
      <w:bookmarkEnd w:id="911"/>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912" w:name="_CR8_2_7_3"/>
      <w:bookmarkStart w:id="913" w:name="_Toc20955081"/>
      <w:bookmarkStart w:id="914" w:name="_Toc29991268"/>
      <w:bookmarkStart w:id="915" w:name="_Toc36555668"/>
      <w:bookmarkStart w:id="916" w:name="_Toc44497331"/>
      <w:bookmarkStart w:id="917" w:name="_Toc45107719"/>
      <w:bookmarkStart w:id="918" w:name="_Toc45901339"/>
      <w:bookmarkStart w:id="919" w:name="_Toc51850418"/>
      <w:bookmarkStart w:id="920" w:name="_Toc56693421"/>
      <w:bookmarkStart w:id="921" w:name="_Toc64446964"/>
      <w:bookmarkStart w:id="922" w:name="_Toc66286458"/>
      <w:bookmarkStart w:id="923" w:name="_Toc74151153"/>
      <w:bookmarkStart w:id="924" w:name="_Toc88653625"/>
      <w:bookmarkStart w:id="925" w:name="_Toc97903981"/>
      <w:bookmarkStart w:id="926" w:name="_Toc105175022"/>
      <w:bookmarkStart w:id="927" w:name="_Toc113826052"/>
      <w:bookmarkStart w:id="928" w:name="_Toc175586634"/>
      <w:bookmarkEnd w:id="912"/>
      <w:r w:rsidRPr="00FD0425">
        <w:t>8.2.7.3</w:t>
      </w:r>
      <w:r w:rsidRPr="00FD0425">
        <w:tab/>
        <w:t>Unsuccessful Operation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929" w:name="_CR8_2_7_4"/>
      <w:bookmarkStart w:id="930" w:name="_Toc20955082"/>
      <w:bookmarkStart w:id="931" w:name="_Toc29991269"/>
      <w:bookmarkStart w:id="932" w:name="_Toc36555669"/>
      <w:bookmarkStart w:id="933" w:name="_Toc44497332"/>
      <w:bookmarkStart w:id="934" w:name="_Toc45107720"/>
      <w:bookmarkStart w:id="935" w:name="_Toc45901340"/>
      <w:bookmarkStart w:id="936" w:name="_Toc51850419"/>
      <w:bookmarkStart w:id="937" w:name="_Toc56693422"/>
      <w:bookmarkStart w:id="938" w:name="_Toc64446965"/>
      <w:bookmarkStart w:id="939" w:name="_Toc66286459"/>
      <w:bookmarkStart w:id="940" w:name="_Toc74151154"/>
      <w:bookmarkStart w:id="941" w:name="_Toc88653626"/>
      <w:bookmarkStart w:id="942" w:name="_Toc97903982"/>
      <w:bookmarkStart w:id="943" w:name="_Toc105175023"/>
      <w:bookmarkStart w:id="944" w:name="_Toc113826053"/>
      <w:bookmarkStart w:id="945" w:name="_Toc175586635"/>
      <w:bookmarkEnd w:id="929"/>
      <w:r w:rsidRPr="00FD0425">
        <w:t>8.2.7.4</w:t>
      </w:r>
      <w:r w:rsidRPr="00FD0425">
        <w:tab/>
        <w:t>Abnormal Conditions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946" w:name="_CR8_2_8"/>
      <w:bookmarkStart w:id="947" w:name="_Toc44497333"/>
      <w:bookmarkStart w:id="948" w:name="_Toc45107721"/>
      <w:bookmarkStart w:id="949" w:name="_Toc45901341"/>
      <w:bookmarkStart w:id="950" w:name="_Toc51850420"/>
      <w:bookmarkStart w:id="951" w:name="_Toc56693423"/>
      <w:bookmarkStart w:id="952" w:name="_Toc64446966"/>
      <w:bookmarkStart w:id="953" w:name="_Toc66286460"/>
      <w:bookmarkStart w:id="954" w:name="_Toc74151155"/>
      <w:bookmarkStart w:id="955" w:name="_Toc88653627"/>
      <w:bookmarkStart w:id="956" w:name="_Toc97903983"/>
      <w:bookmarkStart w:id="957" w:name="_Toc105175024"/>
      <w:bookmarkStart w:id="958" w:name="_Toc113826054"/>
      <w:bookmarkStart w:id="959" w:name="_Toc175586636"/>
      <w:bookmarkStart w:id="960" w:name="_Toc20955083"/>
      <w:bookmarkStart w:id="961" w:name="_Toc29991270"/>
      <w:bookmarkStart w:id="962" w:name="_Toc36555670"/>
      <w:bookmarkEnd w:id="946"/>
      <w:r w:rsidRPr="00923F7F">
        <w:t>8.2.</w:t>
      </w:r>
      <w:r>
        <w:t>8</w:t>
      </w:r>
      <w:r w:rsidRPr="00923F7F">
        <w:tab/>
        <w:t xml:space="preserve">Handover </w:t>
      </w:r>
      <w:r>
        <w:t>Success</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36BEA044" w14:textId="77777777" w:rsidR="007B56FF" w:rsidRPr="00923F7F" w:rsidRDefault="007B56FF" w:rsidP="007B56FF">
      <w:pPr>
        <w:pStyle w:val="Heading4"/>
      </w:pPr>
      <w:bookmarkStart w:id="963" w:name="_CR8_2_8_1"/>
      <w:bookmarkStart w:id="964" w:name="_Toc5691801"/>
      <w:bookmarkStart w:id="965" w:name="_Toc44497334"/>
      <w:bookmarkStart w:id="966" w:name="_Toc45107722"/>
      <w:bookmarkStart w:id="967" w:name="_Toc45901342"/>
      <w:bookmarkStart w:id="968" w:name="_Toc51850421"/>
      <w:bookmarkStart w:id="969" w:name="_Toc56693424"/>
      <w:bookmarkStart w:id="970" w:name="_Toc64446967"/>
      <w:bookmarkStart w:id="971" w:name="_Toc66286461"/>
      <w:bookmarkStart w:id="972" w:name="_Toc74151156"/>
      <w:bookmarkStart w:id="973" w:name="_Toc88653628"/>
      <w:bookmarkStart w:id="974" w:name="_Toc97903984"/>
      <w:bookmarkStart w:id="975" w:name="_Toc105175025"/>
      <w:bookmarkStart w:id="976" w:name="_Toc113826055"/>
      <w:bookmarkStart w:id="977" w:name="_Toc175586637"/>
      <w:bookmarkEnd w:id="963"/>
      <w:r w:rsidRPr="00923F7F">
        <w:t>8.2.</w:t>
      </w:r>
      <w:r>
        <w:t>8</w:t>
      </w:r>
      <w:r w:rsidRPr="00923F7F">
        <w:t>.1</w:t>
      </w:r>
      <w:r w:rsidRPr="00923F7F">
        <w:tab/>
        <w:t>General</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78" w:name="_CR8_2_8_2"/>
      <w:bookmarkStart w:id="979" w:name="_Toc5691802"/>
      <w:bookmarkStart w:id="980" w:name="_Toc44497335"/>
      <w:bookmarkStart w:id="981" w:name="_Toc45107723"/>
      <w:bookmarkStart w:id="982" w:name="_Toc45901343"/>
      <w:bookmarkStart w:id="983" w:name="_Toc51850422"/>
      <w:bookmarkStart w:id="984" w:name="_Toc56693425"/>
      <w:bookmarkStart w:id="985" w:name="_Toc64446968"/>
      <w:bookmarkStart w:id="986" w:name="_Toc66286462"/>
      <w:bookmarkStart w:id="987" w:name="_Toc74151157"/>
      <w:bookmarkStart w:id="988" w:name="_Toc88653629"/>
      <w:bookmarkStart w:id="989" w:name="_Toc97903985"/>
      <w:bookmarkStart w:id="990" w:name="_Toc105175026"/>
      <w:bookmarkStart w:id="991" w:name="_Toc113826056"/>
      <w:bookmarkStart w:id="992" w:name="_Toc175586638"/>
      <w:bookmarkEnd w:id="978"/>
      <w:r w:rsidRPr="00923F7F">
        <w:t>8.2.</w:t>
      </w:r>
      <w:r>
        <w:t>8</w:t>
      </w:r>
      <w:r w:rsidRPr="00923F7F">
        <w:t>.2</w:t>
      </w:r>
      <w:r w:rsidRPr="00923F7F">
        <w:tab/>
        <w:t>Successful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3BB13CB9" w14:textId="77777777" w:rsidR="007B56FF" w:rsidRPr="00923F7F" w:rsidRDefault="007B56FF" w:rsidP="007B56FF">
      <w:pPr>
        <w:pStyle w:val="TH"/>
      </w:pPr>
      <w:r w:rsidRPr="00923F7F">
        <w:object w:dxaOrig="6826" w:dyaOrig="2521" w14:anchorId="34F33B02">
          <v:shape id="_x0000_i1037" type="#_x0000_t75" style="width:339pt;height:128.7pt" o:ole="">
            <v:imagedata r:id="rId37" o:title=""/>
          </v:shape>
          <o:OLEObject Type="Embed" ProgID="Visio.Drawing.15" ShapeID="_x0000_i1037" DrawAspect="Content" ObjectID="_1786949705" r:id="rId38"/>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20A3A9CB"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NG-RAN node shall consider that the UE successfully executed the handover.</w:t>
      </w:r>
    </w:p>
    <w:p w14:paraId="2A6355D3" w14:textId="77777777" w:rsidR="007B56FF" w:rsidRDefault="007B56FF" w:rsidP="007B56FF">
      <w:pPr>
        <w:rPr>
          <w:lang w:val="en-US"/>
        </w:rPr>
      </w:pPr>
      <w:bookmarkStart w:id="993"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94" w:name="_CR8_2_8_3"/>
      <w:bookmarkStart w:id="995" w:name="_Toc44497336"/>
      <w:bookmarkStart w:id="996" w:name="_Toc45107724"/>
      <w:bookmarkStart w:id="997" w:name="_Toc45901344"/>
      <w:bookmarkStart w:id="998" w:name="_Toc51850423"/>
      <w:bookmarkStart w:id="999" w:name="_Toc56693426"/>
      <w:bookmarkStart w:id="1000" w:name="_Toc64446969"/>
      <w:bookmarkStart w:id="1001" w:name="_Toc66286463"/>
      <w:bookmarkStart w:id="1002" w:name="_Toc74151158"/>
      <w:bookmarkStart w:id="1003" w:name="_Toc88653630"/>
      <w:bookmarkStart w:id="1004" w:name="_Toc97903986"/>
      <w:bookmarkStart w:id="1005" w:name="_Toc105175027"/>
      <w:bookmarkStart w:id="1006" w:name="_Toc113826057"/>
      <w:bookmarkStart w:id="1007" w:name="_Toc175586639"/>
      <w:bookmarkEnd w:id="994"/>
      <w:r w:rsidRPr="00923F7F">
        <w:t>8.2.</w:t>
      </w:r>
      <w:r>
        <w:t>8</w:t>
      </w:r>
      <w:r w:rsidRPr="00923F7F">
        <w:t>.3</w:t>
      </w:r>
      <w:r w:rsidRPr="00923F7F">
        <w:tab/>
        <w:t>Unsuccessful Operation</w:t>
      </w:r>
      <w:bookmarkEnd w:id="993"/>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1008" w:name="_CR8_2_8_4"/>
      <w:bookmarkStart w:id="1009" w:name="_Toc5691804"/>
      <w:bookmarkStart w:id="1010" w:name="_Toc44497337"/>
      <w:bookmarkStart w:id="1011" w:name="_Toc45107725"/>
      <w:bookmarkStart w:id="1012" w:name="_Toc45901345"/>
      <w:bookmarkStart w:id="1013" w:name="_Toc51850424"/>
      <w:bookmarkStart w:id="1014" w:name="_Toc56693427"/>
      <w:bookmarkStart w:id="1015" w:name="_Toc64446970"/>
      <w:bookmarkStart w:id="1016" w:name="_Toc66286464"/>
      <w:bookmarkStart w:id="1017" w:name="_Toc74151159"/>
      <w:bookmarkStart w:id="1018" w:name="_Toc88653631"/>
      <w:bookmarkStart w:id="1019" w:name="_Toc97903987"/>
      <w:bookmarkStart w:id="1020" w:name="_Toc105175028"/>
      <w:bookmarkStart w:id="1021" w:name="_Toc113826058"/>
      <w:bookmarkStart w:id="1022" w:name="_Toc175586640"/>
      <w:bookmarkEnd w:id="1008"/>
      <w:r w:rsidRPr="00923F7F">
        <w:t>8.2.</w:t>
      </w:r>
      <w:r>
        <w:t>8</w:t>
      </w:r>
      <w:r w:rsidRPr="00923F7F">
        <w:t>.4</w:t>
      </w:r>
      <w:r w:rsidRPr="00923F7F">
        <w:tab/>
        <w:t>Abnormal Conditions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1023" w:name="_CR8_2_9"/>
      <w:bookmarkStart w:id="1024" w:name="_Toc44497338"/>
      <w:bookmarkStart w:id="1025" w:name="_Toc45107726"/>
      <w:bookmarkStart w:id="1026" w:name="_Toc45901346"/>
      <w:bookmarkStart w:id="1027" w:name="_Toc51850425"/>
      <w:bookmarkStart w:id="1028" w:name="_Toc56693428"/>
      <w:bookmarkStart w:id="1029" w:name="_Toc64446971"/>
      <w:bookmarkStart w:id="1030" w:name="_Toc66286465"/>
      <w:bookmarkStart w:id="1031" w:name="_Toc74151160"/>
      <w:bookmarkStart w:id="1032" w:name="_Toc88653632"/>
      <w:bookmarkStart w:id="1033" w:name="_Toc97903988"/>
      <w:bookmarkStart w:id="1034" w:name="_Toc105175029"/>
      <w:bookmarkStart w:id="1035" w:name="_Toc113826059"/>
      <w:bookmarkStart w:id="1036" w:name="_Toc175586641"/>
      <w:bookmarkEnd w:id="1023"/>
      <w:r w:rsidRPr="00DC688F">
        <w:t>8.2.</w:t>
      </w:r>
      <w:r>
        <w:t>9</w:t>
      </w:r>
      <w:r w:rsidRPr="00DC688F">
        <w:tab/>
      </w:r>
      <w:r>
        <w:t xml:space="preserve">Conditional </w:t>
      </w:r>
      <w:r w:rsidRPr="00DC688F">
        <w:t>Handover Cancel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9E02863" w14:textId="77777777" w:rsidR="007B56FF" w:rsidRPr="00DC688F" w:rsidRDefault="007B56FF" w:rsidP="009354E2">
      <w:pPr>
        <w:pStyle w:val="Heading4"/>
      </w:pPr>
      <w:bookmarkStart w:id="1037" w:name="_CR8_2_9_1"/>
      <w:bookmarkStart w:id="1038" w:name="_Toc44497339"/>
      <w:bookmarkStart w:id="1039" w:name="_Toc45107727"/>
      <w:bookmarkStart w:id="1040" w:name="_Toc45901347"/>
      <w:bookmarkStart w:id="1041" w:name="_Toc51850426"/>
      <w:bookmarkStart w:id="1042" w:name="_Toc56693429"/>
      <w:bookmarkStart w:id="1043" w:name="_Toc64446972"/>
      <w:bookmarkStart w:id="1044" w:name="_Toc66286466"/>
      <w:bookmarkStart w:id="1045" w:name="_Toc74151161"/>
      <w:bookmarkStart w:id="1046" w:name="_Toc88653633"/>
      <w:bookmarkStart w:id="1047" w:name="_Toc97903989"/>
      <w:bookmarkStart w:id="1048" w:name="_Toc105175030"/>
      <w:bookmarkStart w:id="1049" w:name="_Toc113826060"/>
      <w:bookmarkStart w:id="1050" w:name="_Toc175586642"/>
      <w:bookmarkEnd w:id="1037"/>
      <w:r w:rsidRPr="00DC688F">
        <w:t>8.2.</w:t>
      </w:r>
      <w:r>
        <w:t>9</w:t>
      </w:r>
      <w:r w:rsidRPr="00DC688F">
        <w:t>.1</w:t>
      </w:r>
      <w:r w:rsidRPr="00DC688F">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1051" w:name="_CR8_2_9_2"/>
      <w:bookmarkStart w:id="1052" w:name="_Toc44497340"/>
      <w:bookmarkStart w:id="1053" w:name="_Toc45107728"/>
      <w:bookmarkStart w:id="1054" w:name="_Toc45901348"/>
      <w:bookmarkStart w:id="1055" w:name="_Toc51850427"/>
      <w:bookmarkStart w:id="1056" w:name="_Toc56693430"/>
      <w:bookmarkStart w:id="1057" w:name="_Toc64446973"/>
      <w:bookmarkStart w:id="1058" w:name="_Toc66286467"/>
      <w:bookmarkStart w:id="1059" w:name="_Toc74151162"/>
      <w:bookmarkStart w:id="1060" w:name="_Toc88653634"/>
      <w:bookmarkStart w:id="1061" w:name="_Toc97903990"/>
      <w:bookmarkStart w:id="1062" w:name="_Toc105175031"/>
      <w:bookmarkStart w:id="1063" w:name="_Toc113826061"/>
      <w:bookmarkStart w:id="1064" w:name="_Toc175586643"/>
      <w:bookmarkEnd w:id="1051"/>
      <w:r w:rsidRPr="00DC688F">
        <w:t>8.2.</w:t>
      </w:r>
      <w:r>
        <w:t>9</w:t>
      </w:r>
      <w:r w:rsidRPr="00DC688F">
        <w:t>.2</w:t>
      </w:r>
      <w:r w:rsidRPr="00DC688F">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76BC5C3" w14:textId="77777777" w:rsidR="007B56FF" w:rsidRPr="00DC688F" w:rsidRDefault="007B56FF" w:rsidP="009354E2">
      <w:pPr>
        <w:pStyle w:val="TH"/>
      </w:pPr>
      <w:r w:rsidRPr="00DC688F">
        <w:object w:dxaOrig="6825" w:dyaOrig="2520" w14:anchorId="722B8BAC">
          <v:shape id="_x0000_i1038" type="#_x0000_t75" style="width:337.3pt;height:130.4pt" o:ole="">
            <v:imagedata r:id="rId39" o:title=""/>
          </v:shape>
          <o:OLEObject Type="Embed" ProgID="Visio.Drawing.15" ShapeID="_x0000_i1038" DrawAspect="Content" ObjectID="_1786949706" r:id="rId40"/>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65" w:name="_Hlk18051067"/>
      <w:r>
        <w:t>source</w:t>
      </w:r>
      <w:r w:rsidRPr="00AA5DA2">
        <w:t xml:space="preserve"> </w:t>
      </w:r>
      <w:r w:rsidRPr="00DC688F">
        <w:t>NG-RAN node</w:t>
      </w:r>
      <w:r w:rsidRPr="00AA5DA2">
        <w:t xml:space="preserve"> shall </w:t>
      </w:r>
      <w:bookmarkEnd w:id="1065"/>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66"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67" w:name="_CR8_2_9_3"/>
      <w:bookmarkStart w:id="1068" w:name="_Toc44497341"/>
      <w:bookmarkStart w:id="1069" w:name="_Toc45107729"/>
      <w:bookmarkStart w:id="1070" w:name="_Toc45901349"/>
      <w:bookmarkStart w:id="1071" w:name="_Toc51850428"/>
      <w:bookmarkStart w:id="1072" w:name="_Toc56693431"/>
      <w:bookmarkStart w:id="1073" w:name="_Toc64446974"/>
      <w:bookmarkStart w:id="1074" w:name="_Toc66286468"/>
      <w:bookmarkStart w:id="1075" w:name="_Toc74151163"/>
      <w:bookmarkStart w:id="1076" w:name="_Toc88653635"/>
      <w:bookmarkStart w:id="1077" w:name="_Toc97903991"/>
      <w:bookmarkStart w:id="1078" w:name="_Toc105175032"/>
      <w:bookmarkStart w:id="1079" w:name="_Toc113826062"/>
      <w:bookmarkStart w:id="1080" w:name="_Toc175586644"/>
      <w:bookmarkEnd w:id="1066"/>
      <w:bookmarkEnd w:id="1067"/>
      <w:r w:rsidRPr="00DC688F">
        <w:t>8.2.</w:t>
      </w:r>
      <w:r>
        <w:t>9</w:t>
      </w:r>
      <w:r w:rsidRPr="00DC688F">
        <w:t>.3</w:t>
      </w:r>
      <w:r w:rsidRPr="00DC688F">
        <w:tab/>
        <w:t>Unsuccessful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81" w:name="_CR8_2_9_4"/>
      <w:bookmarkStart w:id="1082" w:name="_Toc44497342"/>
      <w:bookmarkStart w:id="1083" w:name="_Toc45107730"/>
      <w:bookmarkStart w:id="1084" w:name="_Toc45901350"/>
      <w:bookmarkStart w:id="1085" w:name="_Toc51850429"/>
      <w:bookmarkStart w:id="1086" w:name="_Toc56693432"/>
      <w:bookmarkStart w:id="1087" w:name="_Toc64446975"/>
      <w:bookmarkStart w:id="1088" w:name="_Toc66286469"/>
      <w:bookmarkStart w:id="1089" w:name="_Toc74151164"/>
      <w:bookmarkStart w:id="1090" w:name="_Toc88653636"/>
      <w:bookmarkStart w:id="1091" w:name="_Toc97903992"/>
      <w:bookmarkStart w:id="1092" w:name="_Toc105175033"/>
      <w:bookmarkStart w:id="1093" w:name="_Toc113826063"/>
      <w:bookmarkStart w:id="1094" w:name="_Toc175586645"/>
      <w:bookmarkEnd w:id="1081"/>
      <w:r w:rsidRPr="00DC688F">
        <w:t>8.2.</w:t>
      </w:r>
      <w:r>
        <w:t>9</w:t>
      </w:r>
      <w:r w:rsidRPr="00DC688F">
        <w:t>.4</w:t>
      </w:r>
      <w:r w:rsidRPr="00DC688F">
        <w:tab/>
        <w:t>Abnormal Conditions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95" w:name="_CR8_2_10"/>
      <w:bookmarkStart w:id="1096" w:name="_Toc20954135"/>
      <w:bookmarkStart w:id="1097" w:name="_Toc44497343"/>
      <w:bookmarkStart w:id="1098" w:name="_Toc45107731"/>
      <w:bookmarkStart w:id="1099" w:name="_Toc45901351"/>
      <w:bookmarkStart w:id="1100" w:name="_Toc51850430"/>
      <w:bookmarkStart w:id="1101" w:name="_Toc56693433"/>
      <w:bookmarkStart w:id="1102" w:name="_Toc64446976"/>
      <w:bookmarkStart w:id="1103" w:name="_Toc66286470"/>
      <w:bookmarkStart w:id="1104" w:name="_Toc74151165"/>
      <w:bookmarkStart w:id="1105" w:name="_Toc88653637"/>
      <w:bookmarkStart w:id="1106" w:name="_Toc97903993"/>
      <w:bookmarkStart w:id="1107" w:name="_Toc105175034"/>
      <w:bookmarkStart w:id="1108" w:name="_Toc113826064"/>
      <w:bookmarkStart w:id="1109" w:name="_Toc175586646"/>
      <w:bookmarkEnd w:id="1095"/>
      <w:r w:rsidRPr="002762DC">
        <w:t>8.2.</w:t>
      </w:r>
      <w:r>
        <w:t>10</w:t>
      </w:r>
      <w:r w:rsidRPr="002762DC">
        <w:tab/>
      </w:r>
      <w:bookmarkEnd w:id="1096"/>
      <w:r>
        <w:t>Early Status Transfer</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51CE064F" w14:textId="77777777" w:rsidR="007B56FF" w:rsidRPr="002762DC" w:rsidRDefault="007B56FF" w:rsidP="009354E2">
      <w:pPr>
        <w:pStyle w:val="Heading4"/>
      </w:pPr>
      <w:bookmarkStart w:id="1110" w:name="_CR8_2_10_1"/>
      <w:bookmarkStart w:id="1111" w:name="_Toc20954136"/>
      <w:bookmarkStart w:id="1112" w:name="_Toc44497344"/>
      <w:bookmarkStart w:id="1113" w:name="_Toc45107732"/>
      <w:bookmarkStart w:id="1114" w:name="_Toc45901352"/>
      <w:bookmarkStart w:id="1115" w:name="_Toc51850431"/>
      <w:bookmarkStart w:id="1116" w:name="_Toc56693434"/>
      <w:bookmarkStart w:id="1117" w:name="_Toc64446977"/>
      <w:bookmarkStart w:id="1118" w:name="_Toc66286471"/>
      <w:bookmarkStart w:id="1119" w:name="_Toc74151166"/>
      <w:bookmarkStart w:id="1120" w:name="_Toc88653638"/>
      <w:bookmarkStart w:id="1121" w:name="_Toc97903994"/>
      <w:bookmarkStart w:id="1122" w:name="_Toc105175035"/>
      <w:bookmarkStart w:id="1123" w:name="_Toc113826065"/>
      <w:bookmarkStart w:id="1124" w:name="_Toc175586647"/>
      <w:bookmarkEnd w:id="1110"/>
      <w:r w:rsidRPr="002762DC">
        <w:t>8.2.</w:t>
      </w:r>
      <w:r>
        <w:t>10</w:t>
      </w:r>
      <w:r w:rsidRPr="002762DC">
        <w:t>.1</w:t>
      </w:r>
      <w:r w:rsidRPr="002762DC">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125" w:name="_CR8_2_10_2"/>
      <w:bookmarkStart w:id="1126" w:name="_Toc20954137"/>
      <w:bookmarkStart w:id="1127" w:name="_Toc44497345"/>
      <w:bookmarkStart w:id="1128" w:name="_Toc45107733"/>
      <w:bookmarkStart w:id="1129" w:name="_Toc45901353"/>
      <w:bookmarkStart w:id="1130" w:name="_Toc51850432"/>
      <w:bookmarkStart w:id="1131" w:name="_Toc56693435"/>
      <w:bookmarkStart w:id="1132" w:name="_Toc64446978"/>
      <w:bookmarkStart w:id="1133" w:name="_Toc66286472"/>
      <w:bookmarkStart w:id="1134" w:name="_Toc74151167"/>
      <w:bookmarkStart w:id="1135" w:name="_Toc88653639"/>
      <w:bookmarkStart w:id="1136" w:name="_Toc97903995"/>
      <w:bookmarkStart w:id="1137" w:name="_Toc105175036"/>
      <w:bookmarkStart w:id="1138" w:name="_Toc113826066"/>
      <w:bookmarkStart w:id="1139" w:name="_Toc175586648"/>
      <w:bookmarkEnd w:id="1125"/>
      <w:r w:rsidRPr="002762DC">
        <w:t>8.2.</w:t>
      </w:r>
      <w:r>
        <w:t>10</w:t>
      </w:r>
      <w:r w:rsidRPr="002762DC">
        <w:t>.2</w:t>
      </w:r>
      <w:r w:rsidRPr="002762DC">
        <w:tab/>
        <w:t>Successful Operation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C598FDB" w14:textId="77777777" w:rsidR="007B56FF" w:rsidRPr="007E6716" w:rsidRDefault="007B56FF" w:rsidP="007B56FF">
      <w:pPr>
        <w:pStyle w:val="TH"/>
      </w:pPr>
      <w:r w:rsidRPr="007E6716">
        <w:object w:dxaOrig="6840" w:dyaOrig="2520" w14:anchorId="0B9A3E6C">
          <v:shape id="_x0000_i1039" type="#_x0000_t75" style="width:345.85pt;height:130.4pt" o:ole="">
            <v:imagedata r:id="rId41" o:title=""/>
          </v:shape>
          <o:OLEObject Type="Embed" ProgID="Visio.Drawing.15" ShapeID="_x0000_i1039" DrawAspect="Content" ObjectID="_1786949707" r:id="rId42"/>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0" type="#_x0000_t75" style="width:339pt;height:128.7pt" o:ole="">
            <v:imagedata r:id="rId43" o:title=""/>
          </v:shape>
          <o:OLEObject Type="Embed" ProgID="Visio.Drawing.15" ShapeID="_x0000_i1040" DrawAspect="Content" ObjectID="_1786949708" r:id="rId44"/>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140" w:name="_CR8_2_10_3"/>
      <w:bookmarkStart w:id="1141" w:name="_Toc44497346"/>
      <w:bookmarkStart w:id="1142" w:name="_Toc45107734"/>
      <w:bookmarkStart w:id="1143" w:name="_Toc45901354"/>
      <w:bookmarkStart w:id="1144" w:name="_Toc51850433"/>
      <w:bookmarkStart w:id="1145" w:name="_Toc56693436"/>
      <w:bookmarkStart w:id="1146" w:name="_Toc64446979"/>
      <w:bookmarkStart w:id="1147" w:name="_Toc66286473"/>
      <w:bookmarkStart w:id="1148" w:name="_Toc74151168"/>
      <w:bookmarkStart w:id="1149" w:name="_Toc88653640"/>
      <w:bookmarkStart w:id="1150" w:name="_Toc97903996"/>
      <w:bookmarkStart w:id="1151" w:name="_Toc105175037"/>
      <w:bookmarkStart w:id="1152" w:name="_Toc113826067"/>
      <w:bookmarkStart w:id="1153" w:name="_Toc175586649"/>
      <w:bookmarkEnd w:id="1140"/>
      <w:r w:rsidRPr="007E6716">
        <w:t>8.2.</w:t>
      </w:r>
      <w:r>
        <w:t>10</w:t>
      </w:r>
      <w:r w:rsidRPr="007E6716">
        <w:t>.3</w:t>
      </w:r>
      <w:r w:rsidRPr="007E6716">
        <w:tab/>
        <w:t>Unsuccessful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154" w:name="_CR8_2_10_4"/>
      <w:bookmarkStart w:id="1155" w:name="_Toc44497347"/>
      <w:bookmarkStart w:id="1156" w:name="_Toc45107735"/>
      <w:bookmarkStart w:id="1157" w:name="_Toc45901355"/>
      <w:bookmarkStart w:id="1158" w:name="_Toc51850434"/>
      <w:bookmarkStart w:id="1159" w:name="_Toc56693437"/>
      <w:bookmarkStart w:id="1160" w:name="_Toc64446980"/>
      <w:bookmarkStart w:id="1161" w:name="_Toc66286474"/>
      <w:bookmarkStart w:id="1162" w:name="_Toc74151169"/>
      <w:bookmarkStart w:id="1163" w:name="_Toc88653641"/>
      <w:bookmarkStart w:id="1164" w:name="_Toc97903997"/>
      <w:bookmarkStart w:id="1165" w:name="_Toc105175038"/>
      <w:bookmarkStart w:id="1166" w:name="_Toc113826068"/>
      <w:bookmarkStart w:id="1167" w:name="_Toc175586650"/>
      <w:bookmarkEnd w:id="1154"/>
      <w:r w:rsidRPr="007E6716">
        <w:t>8.2.</w:t>
      </w:r>
      <w:r>
        <w:t>10</w:t>
      </w:r>
      <w:r w:rsidRPr="007E6716">
        <w:t>.4</w:t>
      </w:r>
      <w:r w:rsidRPr="007E6716">
        <w:tab/>
        <w:t>Abnormal Conditions</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168" w:name="_CR8_3"/>
      <w:bookmarkStart w:id="1169" w:name="_Toc44497348"/>
      <w:bookmarkStart w:id="1170" w:name="_Toc45107736"/>
      <w:bookmarkStart w:id="1171" w:name="_Toc45901356"/>
      <w:bookmarkStart w:id="1172" w:name="_Toc51850435"/>
      <w:bookmarkStart w:id="1173" w:name="_Toc56693438"/>
      <w:bookmarkStart w:id="1174" w:name="_Toc64446981"/>
      <w:bookmarkStart w:id="1175" w:name="_Toc66286475"/>
      <w:bookmarkStart w:id="1176" w:name="_Toc74151170"/>
      <w:bookmarkStart w:id="1177" w:name="_Toc88653642"/>
      <w:bookmarkStart w:id="1178" w:name="_Toc97903998"/>
      <w:bookmarkStart w:id="1179" w:name="_Toc105175039"/>
      <w:bookmarkStart w:id="1180" w:name="_Toc113826069"/>
      <w:bookmarkStart w:id="1181" w:name="_Toc175586651"/>
      <w:bookmarkEnd w:id="1168"/>
      <w:r w:rsidRPr="00FD0425">
        <w:t>8.3</w:t>
      </w:r>
      <w:r w:rsidRPr="00FD0425">
        <w:tab/>
        <w:t>Procedures for Dual Connectivity</w:t>
      </w:r>
      <w:bookmarkEnd w:id="960"/>
      <w:bookmarkEnd w:id="961"/>
      <w:bookmarkEnd w:id="962"/>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1D094979" w14:textId="77777777" w:rsidR="00F02090" w:rsidRPr="00FD0425" w:rsidRDefault="00F02090" w:rsidP="00F02090">
      <w:pPr>
        <w:pStyle w:val="Heading3"/>
      </w:pPr>
      <w:bookmarkStart w:id="1182" w:name="_CR8_3_1"/>
      <w:bookmarkStart w:id="1183" w:name="_Toc20955084"/>
      <w:bookmarkStart w:id="1184" w:name="_Toc29991271"/>
      <w:bookmarkStart w:id="1185" w:name="_Toc36555671"/>
      <w:bookmarkStart w:id="1186" w:name="_Toc44497349"/>
      <w:bookmarkStart w:id="1187" w:name="_Toc45107737"/>
      <w:bookmarkStart w:id="1188" w:name="_Toc45901357"/>
      <w:bookmarkStart w:id="1189" w:name="_Toc51850436"/>
      <w:bookmarkStart w:id="1190" w:name="_Toc56693439"/>
      <w:bookmarkStart w:id="1191" w:name="_Toc64446982"/>
      <w:bookmarkStart w:id="1192" w:name="_Toc66286476"/>
      <w:bookmarkStart w:id="1193" w:name="_Toc74151171"/>
      <w:bookmarkStart w:id="1194" w:name="_Toc88653643"/>
      <w:bookmarkStart w:id="1195" w:name="_Toc97903999"/>
      <w:bookmarkStart w:id="1196" w:name="_Toc105175040"/>
      <w:bookmarkStart w:id="1197" w:name="_Toc113826070"/>
      <w:bookmarkStart w:id="1198" w:name="_Toc175586652"/>
      <w:bookmarkEnd w:id="1182"/>
      <w:r w:rsidRPr="00FD0425">
        <w:t>8.3.1</w:t>
      </w:r>
      <w:r w:rsidRPr="00FD0425">
        <w:tab/>
        <w:t>S-NG-RAN node Addition Preparation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8546AD9" w14:textId="77777777" w:rsidR="00F02090" w:rsidRPr="00FD0425" w:rsidRDefault="00F02090" w:rsidP="00F02090">
      <w:pPr>
        <w:pStyle w:val="Heading4"/>
      </w:pPr>
      <w:bookmarkStart w:id="1199" w:name="_CR8_3_1_1"/>
      <w:bookmarkStart w:id="1200" w:name="_Toc20955085"/>
      <w:bookmarkStart w:id="1201" w:name="_Toc29991272"/>
      <w:bookmarkStart w:id="1202" w:name="_Toc36555672"/>
      <w:bookmarkStart w:id="1203" w:name="_Toc44497350"/>
      <w:bookmarkStart w:id="1204" w:name="_Toc45107738"/>
      <w:bookmarkStart w:id="1205" w:name="_Toc45901358"/>
      <w:bookmarkStart w:id="1206" w:name="_Toc51850437"/>
      <w:bookmarkStart w:id="1207" w:name="_Toc56693440"/>
      <w:bookmarkStart w:id="1208" w:name="_Toc64446983"/>
      <w:bookmarkStart w:id="1209" w:name="_Toc66286477"/>
      <w:bookmarkStart w:id="1210" w:name="_Toc74151172"/>
      <w:bookmarkStart w:id="1211" w:name="_Toc88653644"/>
      <w:bookmarkStart w:id="1212" w:name="_Toc97904000"/>
      <w:bookmarkStart w:id="1213" w:name="_Toc105175041"/>
      <w:bookmarkStart w:id="1214" w:name="_Toc113826071"/>
      <w:bookmarkStart w:id="1215" w:name="_Toc175586653"/>
      <w:bookmarkEnd w:id="1199"/>
      <w:r w:rsidRPr="00FD0425">
        <w:t>8.3.1.1</w:t>
      </w:r>
      <w:r w:rsidRPr="00FD0425">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216" w:name="_CR8_3_1_2"/>
      <w:bookmarkStart w:id="1217" w:name="_Toc20955086"/>
      <w:bookmarkStart w:id="1218" w:name="_Toc29991273"/>
      <w:bookmarkStart w:id="1219" w:name="_Toc36555673"/>
      <w:bookmarkStart w:id="1220" w:name="_Toc44497351"/>
      <w:bookmarkStart w:id="1221" w:name="_Toc45107739"/>
      <w:bookmarkStart w:id="1222" w:name="_Toc45901359"/>
      <w:bookmarkStart w:id="1223" w:name="_Toc51850438"/>
      <w:bookmarkStart w:id="1224" w:name="_Toc56693441"/>
      <w:bookmarkStart w:id="1225" w:name="_Toc64446984"/>
      <w:bookmarkStart w:id="1226" w:name="_Toc66286478"/>
      <w:bookmarkStart w:id="1227" w:name="_Toc74151173"/>
      <w:bookmarkStart w:id="1228" w:name="_Toc88653645"/>
      <w:bookmarkStart w:id="1229" w:name="_Toc97904001"/>
      <w:bookmarkStart w:id="1230" w:name="_Toc105175042"/>
      <w:bookmarkStart w:id="1231" w:name="_Toc113826072"/>
      <w:bookmarkStart w:id="1232" w:name="_Toc175586654"/>
      <w:bookmarkEnd w:id="1216"/>
      <w:r w:rsidRPr="00FD0425">
        <w:t>8.3.1.2</w:t>
      </w:r>
      <w:r w:rsidRPr="00FD0425">
        <w:tab/>
        <w:t>Successful Operation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768D0A20" w14:textId="77777777" w:rsidR="00F02090" w:rsidRPr="00FD0425" w:rsidRDefault="00F02090" w:rsidP="00F02090">
      <w:pPr>
        <w:pStyle w:val="TH"/>
      </w:pPr>
      <w:r w:rsidRPr="00FD0425">
        <w:object w:dxaOrig="7050" w:dyaOrig="2295" w14:anchorId="7D0FD468">
          <v:shape id="_x0000_i1041" type="#_x0000_t75" style="width:352.65pt;height:116.2pt" o:ole="">
            <v:imagedata r:id="rId45" o:title=""/>
          </v:shape>
          <o:OLEObject Type="Embed" ProgID="Visio.Drawing.15" ShapeID="_x0000_i1041" DrawAspect="Content" ObjectID="_1786949709" r:id="rId46"/>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41B583C6"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6B8D112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take it into account that only the uplink or downlink QoS flow is mapped to the DRB.</w:t>
      </w:r>
    </w:p>
    <w:p w14:paraId="3E3D805B" w14:textId="77777777" w:rsidR="00F02090" w:rsidRPr="00FD0425" w:rsidRDefault="00F02090" w:rsidP="00F02090">
      <w:pPr>
        <w:rPr>
          <w:snapToGrid w:val="0"/>
        </w:rPr>
      </w:pPr>
      <w:bookmarkStart w:id="1233"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233"/>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234"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234"/>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1DD7F749"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235" w:name="_Hlk4425499"/>
      <w:r>
        <w:rPr>
          <w:rFonts w:eastAsia="Calibri Light"/>
        </w:rPr>
        <w:t xml:space="preserve">the DRBs that it establishes for </w:t>
      </w:r>
      <w:bookmarkEnd w:id="1235"/>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4EFD5FF0" w:rsidR="00582936" w:rsidRDefault="00582936" w:rsidP="00582936">
      <w:pPr>
        <w:rPr>
          <w:lang w:val="en-US" w:eastAsia="zh-CN"/>
        </w:rPr>
      </w:pPr>
      <w:bookmarkStart w:id="1236"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236"/>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237" w:name="_Hlk85621254"/>
      <w:r w:rsidRPr="008711EA">
        <w:t>as part of its ACL functionality configuration actions, if such ACL functionality is deployed</w:t>
      </w:r>
      <w:bookmarkEnd w:id="1237"/>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238" w:name="_CR8_3_1_3"/>
      <w:bookmarkStart w:id="1239" w:name="_Toc20955087"/>
      <w:bookmarkStart w:id="1240" w:name="_Toc29991274"/>
      <w:bookmarkStart w:id="1241" w:name="_Toc36555674"/>
      <w:bookmarkStart w:id="1242" w:name="_Toc44497352"/>
      <w:bookmarkStart w:id="1243" w:name="_Toc45107740"/>
      <w:bookmarkStart w:id="1244" w:name="_Toc45901360"/>
      <w:bookmarkStart w:id="1245" w:name="_Toc51850439"/>
      <w:bookmarkStart w:id="1246" w:name="_Toc56693442"/>
      <w:bookmarkStart w:id="1247" w:name="_Toc64446985"/>
      <w:bookmarkStart w:id="1248" w:name="_Toc66286479"/>
      <w:bookmarkStart w:id="1249" w:name="_Toc74151174"/>
      <w:bookmarkStart w:id="1250" w:name="_Toc88653646"/>
      <w:bookmarkStart w:id="1251" w:name="_Toc97904002"/>
      <w:bookmarkStart w:id="1252" w:name="_Toc105175043"/>
      <w:bookmarkStart w:id="1253" w:name="_Toc113826073"/>
      <w:bookmarkStart w:id="1254" w:name="_Toc175586655"/>
      <w:bookmarkEnd w:id="1238"/>
      <w:r w:rsidRPr="00FD0425">
        <w:t>8.3.1.3</w:t>
      </w:r>
      <w:r w:rsidRPr="00FD0425">
        <w:tab/>
        <w:t>Unsuccessful Operation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2E5088E5" w14:textId="77777777" w:rsidR="00F02090" w:rsidRPr="00FD0425" w:rsidRDefault="00F02090" w:rsidP="00F02090">
      <w:pPr>
        <w:pStyle w:val="TH"/>
      </w:pPr>
      <w:r w:rsidRPr="00FD0425">
        <w:object w:dxaOrig="7050" w:dyaOrig="2295" w14:anchorId="5B3ACCE5">
          <v:shape id="_x0000_i1042" type="#_x0000_t75" style="width:352.65pt;height:116.2pt" o:ole="">
            <v:imagedata r:id="rId47" o:title=""/>
          </v:shape>
          <o:OLEObject Type="Embed" ProgID="Visio.Drawing.15" ShapeID="_x0000_i1042" DrawAspect="Content" ObjectID="_1786949710" r:id="rId48"/>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255" w:name="_CR8_3_1_4"/>
      <w:bookmarkStart w:id="1256" w:name="_Toc20955088"/>
      <w:bookmarkStart w:id="1257" w:name="_Toc29991275"/>
      <w:bookmarkStart w:id="1258" w:name="_Toc36555675"/>
      <w:bookmarkStart w:id="1259" w:name="_Toc44497353"/>
      <w:bookmarkStart w:id="1260" w:name="_Toc45107741"/>
      <w:bookmarkStart w:id="1261" w:name="_Toc45901361"/>
      <w:bookmarkStart w:id="1262" w:name="_Toc51850440"/>
      <w:bookmarkStart w:id="1263" w:name="_Toc56693443"/>
      <w:bookmarkStart w:id="1264" w:name="_Toc64446986"/>
      <w:bookmarkStart w:id="1265" w:name="_Toc66286480"/>
      <w:bookmarkStart w:id="1266" w:name="_Toc74151175"/>
      <w:bookmarkStart w:id="1267" w:name="_Toc88653647"/>
      <w:bookmarkStart w:id="1268" w:name="_Toc97904003"/>
      <w:bookmarkStart w:id="1269" w:name="_Toc105175044"/>
      <w:bookmarkStart w:id="1270" w:name="_Toc113826074"/>
      <w:bookmarkStart w:id="1271" w:name="_Toc175586656"/>
      <w:bookmarkEnd w:id="1255"/>
      <w:r w:rsidRPr="00FD0425">
        <w:t>8.3.1.4</w:t>
      </w:r>
      <w:r w:rsidRPr="00FD0425">
        <w:tab/>
        <w:t>Abnormal Conditions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272" w:name="_CR8_3_2"/>
      <w:bookmarkStart w:id="1273" w:name="_Toc20955089"/>
      <w:bookmarkStart w:id="1274" w:name="_Toc29991276"/>
      <w:bookmarkStart w:id="1275" w:name="_Toc36555676"/>
      <w:bookmarkStart w:id="1276" w:name="_Toc44497354"/>
      <w:bookmarkStart w:id="1277" w:name="_Toc45107742"/>
      <w:bookmarkStart w:id="1278" w:name="_Toc45901362"/>
      <w:bookmarkStart w:id="1279" w:name="_Toc51850441"/>
      <w:bookmarkStart w:id="1280" w:name="_Toc56693444"/>
      <w:bookmarkStart w:id="1281" w:name="_Toc64446987"/>
      <w:bookmarkStart w:id="1282" w:name="_Toc66286481"/>
      <w:bookmarkStart w:id="1283" w:name="_Toc74151176"/>
      <w:bookmarkStart w:id="1284" w:name="_Toc88653648"/>
      <w:bookmarkStart w:id="1285" w:name="_Toc97904004"/>
      <w:bookmarkStart w:id="1286" w:name="_Toc105175045"/>
      <w:bookmarkStart w:id="1287" w:name="_Toc113826075"/>
      <w:bookmarkStart w:id="1288" w:name="_Toc175586657"/>
      <w:bookmarkEnd w:id="1272"/>
      <w:r w:rsidRPr="00FD0425">
        <w:t>8.3.2</w:t>
      </w:r>
      <w:r w:rsidRPr="00FD0425">
        <w:tab/>
        <w:t>S-NG-RAN node Reconfiguration Completion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22271881" w14:textId="77777777" w:rsidR="00F02090" w:rsidRPr="00FD0425" w:rsidRDefault="00F02090" w:rsidP="00F02090">
      <w:pPr>
        <w:pStyle w:val="Heading4"/>
      </w:pPr>
      <w:bookmarkStart w:id="1289" w:name="_CR8_3_2_1"/>
      <w:bookmarkStart w:id="1290" w:name="_Toc20955090"/>
      <w:bookmarkStart w:id="1291" w:name="_Toc29991277"/>
      <w:bookmarkStart w:id="1292" w:name="_Toc36555677"/>
      <w:bookmarkStart w:id="1293" w:name="_Toc44497355"/>
      <w:bookmarkStart w:id="1294" w:name="_Toc45107743"/>
      <w:bookmarkStart w:id="1295" w:name="_Toc45901363"/>
      <w:bookmarkStart w:id="1296" w:name="_Toc51850442"/>
      <w:bookmarkStart w:id="1297" w:name="_Toc56693445"/>
      <w:bookmarkStart w:id="1298" w:name="_Toc64446988"/>
      <w:bookmarkStart w:id="1299" w:name="_Toc66286482"/>
      <w:bookmarkStart w:id="1300" w:name="_Toc74151177"/>
      <w:bookmarkStart w:id="1301" w:name="_Toc88653649"/>
      <w:bookmarkStart w:id="1302" w:name="_Toc97904005"/>
      <w:bookmarkStart w:id="1303" w:name="_Toc105175046"/>
      <w:bookmarkStart w:id="1304" w:name="_Toc113826076"/>
      <w:bookmarkStart w:id="1305" w:name="_Toc175586658"/>
      <w:bookmarkEnd w:id="1289"/>
      <w:r w:rsidRPr="00FD0425">
        <w:t>8.3.2.1</w:t>
      </w:r>
      <w:r w:rsidRPr="00FD0425">
        <w:tab/>
        <w:t>General</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306" w:name="_CR8_3_2_2"/>
      <w:bookmarkStart w:id="1307" w:name="_Toc20955091"/>
      <w:bookmarkStart w:id="1308" w:name="_Toc29991278"/>
      <w:bookmarkStart w:id="1309" w:name="_Toc36555678"/>
      <w:bookmarkStart w:id="1310" w:name="_Toc44497356"/>
      <w:bookmarkStart w:id="1311" w:name="_Toc45107744"/>
      <w:bookmarkStart w:id="1312" w:name="_Toc45901364"/>
      <w:bookmarkStart w:id="1313" w:name="_Toc51850443"/>
      <w:bookmarkStart w:id="1314" w:name="_Toc56693446"/>
      <w:bookmarkStart w:id="1315" w:name="_Toc64446989"/>
      <w:bookmarkStart w:id="1316" w:name="_Toc66286483"/>
      <w:bookmarkStart w:id="1317" w:name="_Toc74151178"/>
      <w:bookmarkStart w:id="1318" w:name="_Toc88653650"/>
      <w:bookmarkStart w:id="1319" w:name="_Toc97904006"/>
      <w:bookmarkStart w:id="1320" w:name="_Toc105175047"/>
      <w:bookmarkStart w:id="1321" w:name="_Toc113826077"/>
      <w:bookmarkStart w:id="1322" w:name="_Toc175586659"/>
      <w:bookmarkEnd w:id="1306"/>
      <w:r w:rsidRPr="00FD0425">
        <w:t>8.3.2.2</w:t>
      </w:r>
      <w:r w:rsidRPr="00FD0425">
        <w:tab/>
        <w:t>Successful Operation</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F22969C" w14:textId="77777777" w:rsidR="00F02090" w:rsidRPr="00FD0425" w:rsidRDefault="00F02090" w:rsidP="00F02090">
      <w:pPr>
        <w:pStyle w:val="TH"/>
        <w:rPr>
          <w:rFonts w:eastAsia="SimSun"/>
        </w:rPr>
      </w:pPr>
      <w:r w:rsidRPr="00FD0425">
        <w:object w:dxaOrig="7050" w:dyaOrig="2295" w14:anchorId="79D34215">
          <v:shape id="_x0000_i1043" type="#_x0000_t75" style="width:352.65pt;height:116.2pt" o:ole="">
            <v:imagedata r:id="rId49" o:title=""/>
          </v:shape>
          <o:OLEObject Type="Embed" ProgID="Visio.Drawing.15" ShapeID="_x0000_i1043" DrawAspect="Content" ObjectID="_1786949711" r:id="rId50"/>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323" w:name="_CR8_3_2_3"/>
      <w:bookmarkStart w:id="1324" w:name="_Toc20955092"/>
      <w:bookmarkStart w:id="1325" w:name="_Toc29991279"/>
      <w:bookmarkStart w:id="1326" w:name="_Toc36555679"/>
      <w:bookmarkStart w:id="1327" w:name="_Toc44497357"/>
      <w:bookmarkStart w:id="1328" w:name="_Toc45107745"/>
      <w:bookmarkStart w:id="1329" w:name="_Toc45901365"/>
      <w:bookmarkStart w:id="1330" w:name="_Toc51850444"/>
      <w:bookmarkStart w:id="1331" w:name="_Toc56693447"/>
      <w:bookmarkStart w:id="1332" w:name="_Toc64446990"/>
      <w:bookmarkStart w:id="1333" w:name="_Toc66286484"/>
      <w:bookmarkStart w:id="1334" w:name="_Toc74151179"/>
      <w:bookmarkStart w:id="1335" w:name="_Toc88653651"/>
      <w:bookmarkStart w:id="1336" w:name="_Toc97904007"/>
      <w:bookmarkStart w:id="1337" w:name="_Toc105175048"/>
      <w:bookmarkStart w:id="1338" w:name="_Toc113826078"/>
      <w:bookmarkStart w:id="1339" w:name="_Toc175586660"/>
      <w:bookmarkEnd w:id="1323"/>
      <w:r w:rsidRPr="00FD0425">
        <w:t>8.3.2.3</w:t>
      </w:r>
      <w:r w:rsidRPr="00FD0425">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340" w:name="_CR8_3_3"/>
      <w:bookmarkStart w:id="1341" w:name="_Toc20955093"/>
      <w:bookmarkStart w:id="1342" w:name="_Toc29991280"/>
      <w:bookmarkStart w:id="1343" w:name="_Toc36555680"/>
      <w:bookmarkStart w:id="1344" w:name="_Toc44497358"/>
      <w:bookmarkStart w:id="1345" w:name="_Toc45107746"/>
      <w:bookmarkStart w:id="1346" w:name="_Toc45901366"/>
      <w:bookmarkStart w:id="1347" w:name="_Toc51850445"/>
      <w:bookmarkStart w:id="1348" w:name="_Toc56693448"/>
      <w:bookmarkStart w:id="1349" w:name="_Toc64446991"/>
      <w:bookmarkStart w:id="1350" w:name="_Toc66286485"/>
      <w:bookmarkStart w:id="1351" w:name="_Toc74151180"/>
      <w:bookmarkStart w:id="1352" w:name="_Toc88653652"/>
      <w:bookmarkStart w:id="1353" w:name="_Toc97904008"/>
      <w:bookmarkStart w:id="1354" w:name="_Toc105175049"/>
      <w:bookmarkStart w:id="1355" w:name="_Toc113826079"/>
      <w:bookmarkStart w:id="1356" w:name="_Toc175586661"/>
      <w:bookmarkEnd w:id="1340"/>
      <w:r w:rsidRPr="00FD0425">
        <w:t>8.3.3</w:t>
      </w:r>
      <w:r w:rsidRPr="00FD0425">
        <w:tab/>
        <w:t>M-NG-RAN node initiated S-NG-RAN node Modification Preparation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175A34C4" w14:textId="77777777" w:rsidR="00F02090" w:rsidRPr="00FD0425" w:rsidRDefault="00F02090" w:rsidP="00F02090">
      <w:pPr>
        <w:pStyle w:val="Heading4"/>
      </w:pPr>
      <w:bookmarkStart w:id="1357" w:name="_CR8_3_3_1"/>
      <w:bookmarkStart w:id="1358" w:name="_Toc20955094"/>
      <w:bookmarkStart w:id="1359" w:name="_Toc29991281"/>
      <w:bookmarkStart w:id="1360" w:name="_Toc36555681"/>
      <w:bookmarkStart w:id="1361" w:name="_Toc44497359"/>
      <w:bookmarkStart w:id="1362" w:name="_Toc45107747"/>
      <w:bookmarkStart w:id="1363" w:name="_Toc45901367"/>
      <w:bookmarkStart w:id="1364" w:name="_Toc51850446"/>
      <w:bookmarkStart w:id="1365" w:name="_Toc56693449"/>
      <w:bookmarkStart w:id="1366" w:name="_Toc64446992"/>
      <w:bookmarkStart w:id="1367" w:name="_Toc66286486"/>
      <w:bookmarkStart w:id="1368" w:name="_Toc74151181"/>
      <w:bookmarkStart w:id="1369" w:name="_Toc88653653"/>
      <w:bookmarkStart w:id="1370" w:name="_Toc97904009"/>
      <w:bookmarkStart w:id="1371" w:name="_Toc105175050"/>
      <w:bookmarkStart w:id="1372" w:name="_Toc113826080"/>
      <w:bookmarkStart w:id="1373" w:name="_Toc175586662"/>
      <w:bookmarkEnd w:id="1357"/>
      <w:r w:rsidRPr="00FD0425">
        <w:t>8.3.3.1</w:t>
      </w:r>
      <w:r w:rsidRPr="00FD0425">
        <w:tab/>
        <w:t>General</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374" w:name="_CR8_3_3_2"/>
      <w:bookmarkStart w:id="1375" w:name="_Toc20955095"/>
      <w:bookmarkStart w:id="1376" w:name="_Toc29991282"/>
      <w:bookmarkStart w:id="1377" w:name="_Toc36555682"/>
      <w:bookmarkStart w:id="1378" w:name="_Toc44497360"/>
      <w:bookmarkStart w:id="1379" w:name="_Toc45107748"/>
      <w:bookmarkStart w:id="1380" w:name="_Toc45901368"/>
      <w:bookmarkStart w:id="1381" w:name="_Toc51850447"/>
      <w:bookmarkStart w:id="1382" w:name="_Toc56693450"/>
      <w:bookmarkStart w:id="1383" w:name="_Toc64446993"/>
      <w:bookmarkStart w:id="1384" w:name="_Toc66286487"/>
      <w:bookmarkStart w:id="1385" w:name="_Toc74151182"/>
      <w:bookmarkStart w:id="1386" w:name="_Toc88653654"/>
      <w:bookmarkStart w:id="1387" w:name="_Toc97904010"/>
      <w:bookmarkStart w:id="1388" w:name="_Toc105175051"/>
      <w:bookmarkStart w:id="1389" w:name="_Toc113826081"/>
      <w:bookmarkStart w:id="1390" w:name="_Toc175586663"/>
      <w:bookmarkEnd w:id="1374"/>
      <w:r w:rsidRPr="00FD0425">
        <w:t>8.3.3.2</w:t>
      </w:r>
      <w:r w:rsidRPr="00FD0425">
        <w:tab/>
        <w:t>Successful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07E60B1F" w14:textId="77777777" w:rsidR="00F02090" w:rsidRPr="00FD0425" w:rsidRDefault="00F02090" w:rsidP="00F02090">
      <w:pPr>
        <w:pStyle w:val="TH"/>
        <w:rPr>
          <w:rFonts w:eastAsia="SimSun"/>
        </w:rPr>
      </w:pPr>
      <w:r w:rsidRPr="00FD0425">
        <w:object w:dxaOrig="7050" w:dyaOrig="2295" w14:anchorId="389B181D">
          <v:shape id="_x0000_i1044" type="#_x0000_t75" style="width:352.65pt;height:116.2pt" o:ole="">
            <v:imagedata r:id="rId51" o:title=""/>
          </v:shape>
          <o:OLEObject Type="Embed" ProgID="Visio.Drawing.15" ShapeID="_x0000_i1044" DrawAspect="Content" ObjectID="_1786949712" r:id="rId52"/>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01367793"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91" w:name="_Hlk534060780"/>
      <w:r w:rsidRPr="00FD0425">
        <w:t>-</w:t>
      </w:r>
      <w:r w:rsidRPr="00FD0425">
        <w:tab/>
      </w:r>
      <w:bookmarkEnd w:id="1391"/>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92"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92"/>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73372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73372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93" w:name="_Toc20955096"/>
      <w:bookmarkStart w:id="1394" w:name="_Toc29991283"/>
      <w:bookmarkStart w:id="1395"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96" w:name="_CR8_3_3_3"/>
      <w:bookmarkStart w:id="1397" w:name="_Toc44497361"/>
      <w:bookmarkStart w:id="1398" w:name="_Toc45107749"/>
      <w:bookmarkStart w:id="1399" w:name="_Toc45901369"/>
      <w:bookmarkStart w:id="1400" w:name="_Toc51850448"/>
      <w:bookmarkStart w:id="1401" w:name="_Toc56693451"/>
      <w:bookmarkStart w:id="1402" w:name="_Toc64446994"/>
      <w:bookmarkStart w:id="1403" w:name="_Toc66286488"/>
      <w:bookmarkStart w:id="1404" w:name="_Toc74151183"/>
      <w:bookmarkStart w:id="1405" w:name="_Toc88653655"/>
      <w:bookmarkStart w:id="1406" w:name="_Toc97904011"/>
      <w:bookmarkStart w:id="1407" w:name="_Toc105175052"/>
      <w:bookmarkStart w:id="1408" w:name="_Toc113826082"/>
      <w:bookmarkStart w:id="1409" w:name="_Toc175586664"/>
      <w:bookmarkEnd w:id="1396"/>
      <w:r w:rsidRPr="00FD0425">
        <w:t>8.3.3.3</w:t>
      </w:r>
      <w:r w:rsidRPr="00FD0425">
        <w:tab/>
        <w:t>Unsuccessful Operation</w:t>
      </w:r>
      <w:bookmarkEnd w:id="1393"/>
      <w:bookmarkEnd w:id="1394"/>
      <w:bookmarkEnd w:id="1395"/>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0D1E8912" w14:textId="77777777" w:rsidR="00F02090" w:rsidRPr="00FD0425" w:rsidRDefault="00F02090" w:rsidP="00F02090">
      <w:pPr>
        <w:pStyle w:val="TH"/>
        <w:rPr>
          <w:rFonts w:eastAsia="SimSun"/>
        </w:rPr>
      </w:pPr>
      <w:r w:rsidRPr="00FD0425">
        <w:object w:dxaOrig="7050" w:dyaOrig="2295" w14:anchorId="30F8ED5F">
          <v:shape id="_x0000_i1045" type="#_x0000_t75" style="width:352.65pt;height:116.2pt" o:ole="">
            <v:imagedata r:id="rId53" o:title=""/>
          </v:shape>
          <o:OLEObject Type="Embed" ProgID="Visio.Drawing.15" ShapeID="_x0000_i1045" DrawAspect="Content" ObjectID="_1786949713" r:id="rId54"/>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410" w:name="_CR8_3_3_4"/>
      <w:bookmarkStart w:id="1411" w:name="_Toc20955097"/>
      <w:bookmarkStart w:id="1412" w:name="_Toc29991284"/>
      <w:bookmarkStart w:id="1413" w:name="_Toc36555684"/>
      <w:bookmarkStart w:id="1414" w:name="_Toc44497362"/>
      <w:bookmarkStart w:id="1415" w:name="_Toc45107750"/>
      <w:bookmarkStart w:id="1416" w:name="_Toc45901370"/>
      <w:bookmarkStart w:id="1417" w:name="_Toc51850449"/>
      <w:bookmarkStart w:id="1418" w:name="_Toc56693452"/>
      <w:bookmarkStart w:id="1419" w:name="_Toc64446995"/>
      <w:bookmarkStart w:id="1420" w:name="_Toc66286489"/>
      <w:bookmarkStart w:id="1421" w:name="_Toc74151184"/>
      <w:bookmarkStart w:id="1422" w:name="_Toc88653656"/>
      <w:bookmarkStart w:id="1423" w:name="_Toc97904012"/>
      <w:bookmarkStart w:id="1424" w:name="_Toc105175053"/>
      <w:bookmarkStart w:id="1425" w:name="_Toc113826083"/>
      <w:bookmarkStart w:id="1426" w:name="_Toc175586665"/>
      <w:bookmarkEnd w:id="1410"/>
      <w:r w:rsidRPr="00FD0425">
        <w:t>8.3.3.4</w:t>
      </w:r>
      <w:r w:rsidRPr="00FD0425">
        <w:tab/>
        <w:t>Abnormal Conditions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427" w:name="_CR8_3_4"/>
      <w:bookmarkStart w:id="1428" w:name="_Toc20955098"/>
      <w:bookmarkStart w:id="1429" w:name="_Toc29991285"/>
      <w:bookmarkStart w:id="1430" w:name="_Toc36555685"/>
      <w:bookmarkStart w:id="1431" w:name="_Toc44497363"/>
      <w:bookmarkStart w:id="1432" w:name="_Toc45107751"/>
      <w:bookmarkStart w:id="1433" w:name="_Toc45901371"/>
      <w:bookmarkStart w:id="1434" w:name="_Toc51850450"/>
      <w:bookmarkStart w:id="1435" w:name="_Toc56693453"/>
      <w:bookmarkStart w:id="1436" w:name="_Toc64446996"/>
      <w:bookmarkStart w:id="1437" w:name="_Toc66286490"/>
      <w:bookmarkStart w:id="1438" w:name="_Toc74151185"/>
      <w:bookmarkStart w:id="1439" w:name="_Toc88653657"/>
      <w:bookmarkStart w:id="1440" w:name="_Toc97904013"/>
      <w:bookmarkStart w:id="1441" w:name="_Toc105175054"/>
      <w:bookmarkStart w:id="1442" w:name="_Toc113826084"/>
      <w:bookmarkStart w:id="1443" w:name="_Toc175586666"/>
      <w:bookmarkEnd w:id="1427"/>
      <w:r w:rsidRPr="00FD0425">
        <w:t>8.3.4</w:t>
      </w:r>
      <w:r w:rsidRPr="00FD0425">
        <w:tab/>
        <w:t>S-NG-RAN node initiated S-NG-RAN node Modification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1C9CFC91" w14:textId="77777777" w:rsidR="00F02090" w:rsidRPr="00FD0425" w:rsidRDefault="00F02090" w:rsidP="00F02090">
      <w:pPr>
        <w:pStyle w:val="Heading4"/>
      </w:pPr>
      <w:bookmarkStart w:id="1444" w:name="_CR8_3_4_1"/>
      <w:bookmarkStart w:id="1445" w:name="_Toc20955099"/>
      <w:bookmarkStart w:id="1446" w:name="_Toc29991286"/>
      <w:bookmarkStart w:id="1447" w:name="_Toc36555686"/>
      <w:bookmarkStart w:id="1448" w:name="_Toc44497364"/>
      <w:bookmarkStart w:id="1449" w:name="_Toc45107752"/>
      <w:bookmarkStart w:id="1450" w:name="_Toc45901372"/>
      <w:bookmarkStart w:id="1451" w:name="_Toc51850451"/>
      <w:bookmarkStart w:id="1452" w:name="_Toc56693454"/>
      <w:bookmarkStart w:id="1453" w:name="_Toc64446997"/>
      <w:bookmarkStart w:id="1454" w:name="_Toc66286491"/>
      <w:bookmarkStart w:id="1455" w:name="_Toc74151186"/>
      <w:bookmarkStart w:id="1456" w:name="_Toc88653658"/>
      <w:bookmarkStart w:id="1457" w:name="_Toc97904014"/>
      <w:bookmarkStart w:id="1458" w:name="_Toc105175055"/>
      <w:bookmarkStart w:id="1459" w:name="_Toc113826085"/>
      <w:bookmarkStart w:id="1460" w:name="_Toc175586667"/>
      <w:bookmarkEnd w:id="1444"/>
      <w:r w:rsidRPr="00FD0425">
        <w:t>8.3.4.1</w:t>
      </w:r>
      <w:r w:rsidRPr="00FD0425">
        <w:tab/>
        <w:t>General</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461" w:name="_CR8_3_4_2"/>
      <w:bookmarkStart w:id="1462" w:name="_Toc20955100"/>
      <w:bookmarkStart w:id="1463" w:name="_Toc29991287"/>
      <w:bookmarkStart w:id="1464" w:name="_Toc36555687"/>
      <w:bookmarkStart w:id="1465" w:name="_Toc44497365"/>
      <w:bookmarkStart w:id="1466" w:name="_Toc45107753"/>
      <w:bookmarkStart w:id="1467" w:name="_Toc45901373"/>
      <w:bookmarkStart w:id="1468" w:name="_Toc51850452"/>
      <w:bookmarkStart w:id="1469" w:name="_Toc56693455"/>
      <w:bookmarkStart w:id="1470" w:name="_Toc64446998"/>
      <w:bookmarkStart w:id="1471" w:name="_Toc66286492"/>
      <w:bookmarkStart w:id="1472" w:name="_Toc74151187"/>
      <w:bookmarkStart w:id="1473" w:name="_Toc88653659"/>
      <w:bookmarkStart w:id="1474" w:name="_Toc97904015"/>
      <w:bookmarkStart w:id="1475" w:name="_Toc105175056"/>
      <w:bookmarkStart w:id="1476" w:name="_Toc113826086"/>
      <w:bookmarkStart w:id="1477" w:name="_Toc175586668"/>
      <w:bookmarkEnd w:id="1461"/>
      <w:r w:rsidRPr="00FD0425">
        <w:t>8.3.4.2</w:t>
      </w:r>
      <w:r w:rsidRPr="00FD0425">
        <w:tab/>
        <w:t>Successful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4D04FF8" w14:textId="77777777" w:rsidR="00F02090" w:rsidRPr="00FD0425" w:rsidRDefault="00F02090" w:rsidP="00F02090">
      <w:pPr>
        <w:pStyle w:val="TH"/>
        <w:rPr>
          <w:rFonts w:eastAsia="SimSun"/>
        </w:rPr>
      </w:pPr>
      <w:r w:rsidRPr="00FD0425">
        <w:object w:dxaOrig="7050" w:dyaOrig="2295" w14:anchorId="58B7315F">
          <v:shape id="_x0000_i1046" type="#_x0000_t75" style="width:352.65pt;height:116.2pt" o:ole="">
            <v:imagedata r:id="rId55" o:title=""/>
          </v:shape>
          <o:OLEObject Type="Embed" ProgID="Visio.Drawing.15" ShapeID="_x0000_i1046" DrawAspect="Content" ObjectID="_1786949714" r:id="rId56"/>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219603E4"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for the indicated DRB.</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478" w:name="_CR8_3_4_3"/>
      <w:bookmarkStart w:id="1479" w:name="_Toc51850453"/>
      <w:bookmarkStart w:id="1480" w:name="_Toc56693456"/>
      <w:bookmarkStart w:id="1481" w:name="_Toc64446999"/>
      <w:bookmarkStart w:id="1482" w:name="_Toc66286493"/>
      <w:bookmarkStart w:id="1483" w:name="_Toc74151188"/>
      <w:bookmarkStart w:id="1484" w:name="_Toc88653660"/>
      <w:bookmarkStart w:id="1485" w:name="_Toc97904016"/>
      <w:bookmarkStart w:id="1486" w:name="_Toc105175057"/>
      <w:bookmarkStart w:id="1487" w:name="_Toc113826087"/>
      <w:bookmarkStart w:id="1488" w:name="_Toc175586669"/>
      <w:bookmarkEnd w:id="1478"/>
      <w:r w:rsidRPr="00FD0425">
        <w:t>8.3.4.3</w:t>
      </w:r>
      <w:r w:rsidRPr="00FD0425">
        <w:tab/>
        <w:t>Unsuccessful Operation</w:t>
      </w:r>
      <w:bookmarkEnd w:id="1479"/>
      <w:bookmarkEnd w:id="1480"/>
      <w:bookmarkEnd w:id="1481"/>
      <w:bookmarkEnd w:id="1482"/>
      <w:bookmarkEnd w:id="1483"/>
      <w:bookmarkEnd w:id="1484"/>
      <w:bookmarkEnd w:id="1485"/>
      <w:bookmarkEnd w:id="1486"/>
      <w:bookmarkEnd w:id="1487"/>
      <w:bookmarkEnd w:id="1488"/>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7" type="#_x0000_t75" style="width:352.65pt;height:116.2pt" o:ole="">
            <v:imagedata r:id="rId57" o:title=""/>
          </v:shape>
          <o:OLEObject Type="Embed" ProgID="Visio.Drawing.15" ShapeID="_x0000_i1047" DrawAspect="Content" ObjectID="_1786949715" r:id="rId58"/>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489" w:name="_CR8_3_4_4"/>
      <w:bookmarkStart w:id="1490" w:name="_Toc20955102"/>
      <w:bookmarkStart w:id="1491" w:name="_Toc29991289"/>
      <w:bookmarkStart w:id="1492" w:name="_Toc36555689"/>
      <w:bookmarkStart w:id="1493" w:name="_Toc44497367"/>
      <w:bookmarkStart w:id="1494" w:name="_Toc45107755"/>
      <w:bookmarkStart w:id="1495" w:name="_Toc45901375"/>
      <w:bookmarkStart w:id="1496" w:name="_Toc51850454"/>
      <w:bookmarkStart w:id="1497" w:name="_Toc56693457"/>
      <w:bookmarkStart w:id="1498" w:name="_Toc64447000"/>
      <w:bookmarkStart w:id="1499" w:name="_Toc66286494"/>
      <w:bookmarkStart w:id="1500" w:name="_Toc74151189"/>
      <w:bookmarkStart w:id="1501" w:name="_Toc88653661"/>
      <w:bookmarkStart w:id="1502" w:name="_Toc97904017"/>
      <w:bookmarkStart w:id="1503" w:name="_Toc105175058"/>
      <w:bookmarkStart w:id="1504" w:name="_Toc113826088"/>
      <w:bookmarkStart w:id="1505" w:name="_Toc175586670"/>
      <w:bookmarkEnd w:id="1489"/>
      <w:r w:rsidRPr="00FD0425">
        <w:t>8.3.4.4</w:t>
      </w:r>
      <w:r w:rsidRPr="00FD0425">
        <w:tab/>
        <w:t>Abnormal Conditions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506" w:name="_CR8_3_5"/>
      <w:bookmarkStart w:id="1507" w:name="_Toc20955103"/>
      <w:bookmarkStart w:id="1508" w:name="_Toc29991290"/>
      <w:bookmarkStart w:id="1509" w:name="_Toc36555690"/>
      <w:bookmarkStart w:id="1510" w:name="_Toc44497368"/>
      <w:bookmarkStart w:id="1511" w:name="_Toc45107756"/>
      <w:bookmarkStart w:id="1512" w:name="_Toc45901376"/>
      <w:bookmarkStart w:id="1513" w:name="_Toc51850455"/>
      <w:bookmarkStart w:id="1514" w:name="_Toc56693458"/>
      <w:bookmarkStart w:id="1515" w:name="_Toc64447001"/>
      <w:bookmarkStart w:id="1516" w:name="_Toc66286495"/>
      <w:bookmarkStart w:id="1517" w:name="_Toc74151190"/>
      <w:bookmarkStart w:id="1518" w:name="_Toc88653662"/>
      <w:bookmarkStart w:id="1519" w:name="_Toc97904018"/>
      <w:bookmarkStart w:id="1520" w:name="_Toc105175059"/>
      <w:bookmarkStart w:id="1521" w:name="_Toc113826089"/>
      <w:bookmarkStart w:id="1522" w:name="_Toc175586671"/>
      <w:bookmarkEnd w:id="1506"/>
      <w:r w:rsidRPr="00FD0425">
        <w:t>8.3.5</w:t>
      </w:r>
      <w:r w:rsidRPr="00FD0425">
        <w:tab/>
        <w:t>S-NG-RAN node initiated S-NG-RAN node Change</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6EE8289" w14:textId="77777777" w:rsidR="00F02090" w:rsidRPr="00FD0425" w:rsidRDefault="00F02090" w:rsidP="00F02090">
      <w:pPr>
        <w:pStyle w:val="Heading4"/>
      </w:pPr>
      <w:bookmarkStart w:id="1523" w:name="_CR8_3_5_1"/>
      <w:bookmarkStart w:id="1524" w:name="_Toc20955104"/>
      <w:bookmarkStart w:id="1525" w:name="_Toc29991291"/>
      <w:bookmarkStart w:id="1526" w:name="_Toc36555691"/>
      <w:bookmarkStart w:id="1527" w:name="_Toc44497369"/>
      <w:bookmarkStart w:id="1528" w:name="_Toc45107757"/>
      <w:bookmarkStart w:id="1529" w:name="_Toc45901377"/>
      <w:bookmarkStart w:id="1530" w:name="_Toc51850456"/>
      <w:bookmarkStart w:id="1531" w:name="_Toc56693459"/>
      <w:bookmarkStart w:id="1532" w:name="_Toc64447002"/>
      <w:bookmarkStart w:id="1533" w:name="_Toc66286496"/>
      <w:bookmarkStart w:id="1534" w:name="_Toc74151191"/>
      <w:bookmarkStart w:id="1535" w:name="_Toc88653663"/>
      <w:bookmarkStart w:id="1536" w:name="_Toc97904019"/>
      <w:bookmarkStart w:id="1537" w:name="_Toc105175060"/>
      <w:bookmarkStart w:id="1538" w:name="_Toc113826090"/>
      <w:bookmarkStart w:id="1539" w:name="_Toc175586672"/>
      <w:bookmarkEnd w:id="1523"/>
      <w:r w:rsidRPr="00FD0425">
        <w:t>8.3.5.1</w:t>
      </w:r>
      <w:r w:rsidRPr="00FD0425">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540" w:name="_CR8_3_5_2"/>
      <w:bookmarkStart w:id="1541" w:name="_Toc20955105"/>
      <w:bookmarkStart w:id="1542" w:name="_Toc29991292"/>
      <w:bookmarkStart w:id="1543" w:name="_Toc36555692"/>
      <w:bookmarkStart w:id="1544" w:name="_Toc44497370"/>
      <w:bookmarkStart w:id="1545" w:name="_Toc45107758"/>
      <w:bookmarkStart w:id="1546" w:name="_Toc45901378"/>
      <w:bookmarkStart w:id="1547" w:name="_Toc51850457"/>
      <w:bookmarkStart w:id="1548" w:name="_Toc56693460"/>
      <w:bookmarkStart w:id="1549" w:name="_Toc64447003"/>
      <w:bookmarkStart w:id="1550" w:name="_Toc66286497"/>
      <w:bookmarkStart w:id="1551" w:name="_Toc74151192"/>
      <w:bookmarkStart w:id="1552" w:name="_Toc88653664"/>
      <w:bookmarkStart w:id="1553" w:name="_Toc97904020"/>
      <w:bookmarkStart w:id="1554" w:name="_Toc105175061"/>
      <w:bookmarkStart w:id="1555" w:name="_Toc113826091"/>
      <w:bookmarkStart w:id="1556" w:name="_Toc175586673"/>
      <w:bookmarkEnd w:id="1540"/>
      <w:r w:rsidRPr="00FD0425">
        <w:t>8.3.5.2</w:t>
      </w:r>
      <w:r w:rsidRPr="00FD0425">
        <w:tab/>
        <w:t>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20FC2470" w14:textId="77777777" w:rsidR="00F02090" w:rsidRPr="00FD0425" w:rsidRDefault="00F02090" w:rsidP="00F02090">
      <w:pPr>
        <w:pStyle w:val="TH"/>
        <w:rPr>
          <w:rFonts w:eastAsia="SimSun"/>
        </w:rPr>
      </w:pPr>
      <w:r w:rsidRPr="00FD0425">
        <w:object w:dxaOrig="7050" w:dyaOrig="2295" w14:anchorId="73315795">
          <v:shape id="_x0000_i1048" type="#_x0000_t75" style="width:352.65pt;height:116.2pt" o:ole="">
            <v:imagedata r:id="rId59" o:title=""/>
          </v:shape>
          <o:OLEObject Type="Embed" ProgID="Visio.Drawing.15" ShapeID="_x0000_i1048" DrawAspect="Content" ObjectID="_1786949716" r:id="rId60"/>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557" w:name="_CR8_3_5_3"/>
      <w:bookmarkStart w:id="1558" w:name="_Toc20955106"/>
      <w:bookmarkStart w:id="1559" w:name="_Toc29991293"/>
      <w:bookmarkStart w:id="1560" w:name="_Toc36555693"/>
      <w:bookmarkStart w:id="1561" w:name="_Toc44497371"/>
      <w:bookmarkStart w:id="1562" w:name="_Toc45107759"/>
      <w:bookmarkStart w:id="1563" w:name="_Toc45901379"/>
      <w:bookmarkStart w:id="1564" w:name="_Toc51850458"/>
      <w:bookmarkStart w:id="1565" w:name="_Toc56693461"/>
      <w:bookmarkStart w:id="1566" w:name="_Toc64447004"/>
      <w:bookmarkStart w:id="1567" w:name="_Toc66286498"/>
      <w:bookmarkStart w:id="1568" w:name="_Toc74151193"/>
      <w:bookmarkStart w:id="1569" w:name="_Toc88653665"/>
      <w:bookmarkStart w:id="1570" w:name="_Toc97904021"/>
      <w:bookmarkStart w:id="1571" w:name="_Toc105175062"/>
      <w:bookmarkStart w:id="1572" w:name="_Toc113826092"/>
      <w:bookmarkStart w:id="1573" w:name="_Toc175586674"/>
      <w:bookmarkEnd w:id="1557"/>
      <w:r w:rsidRPr="00FD0425">
        <w:t>8.3.5.3</w:t>
      </w:r>
      <w:r w:rsidRPr="00FD0425">
        <w:tab/>
        <w:t>Unsuccessful Operation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06310B1C" w14:textId="77777777" w:rsidR="00F02090" w:rsidRPr="00FD0425" w:rsidRDefault="00F02090" w:rsidP="00F02090">
      <w:pPr>
        <w:pStyle w:val="TH"/>
        <w:rPr>
          <w:rFonts w:eastAsia="SimSun"/>
        </w:rPr>
      </w:pPr>
      <w:r w:rsidRPr="00FD0425">
        <w:object w:dxaOrig="7050" w:dyaOrig="2295" w14:anchorId="46F9EDD5">
          <v:shape id="_x0000_i1049" type="#_x0000_t75" style="width:352.65pt;height:116.2pt" o:ole="">
            <v:imagedata r:id="rId61" o:title=""/>
          </v:shape>
          <o:OLEObject Type="Embed" ProgID="Visio.Drawing.15" ShapeID="_x0000_i1049" DrawAspect="Content" ObjectID="_1786949717" r:id="rId62"/>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574" w:name="_CR8_3_5_4"/>
      <w:bookmarkStart w:id="1575" w:name="_Toc20955107"/>
      <w:bookmarkStart w:id="1576" w:name="_Toc29991294"/>
      <w:bookmarkStart w:id="1577" w:name="_Toc36555694"/>
      <w:bookmarkStart w:id="1578" w:name="_Toc44497372"/>
      <w:bookmarkStart w:id="1579" w:name="_Toc45107760"/>
      <w:bookmarkStart w:id="1580" w:name="_Toc45901380"/>
      <w:bookmarkStart w:id="1581" w:name="_Toc51850459"/>
      <w:bookmarkStart w:id="1582" w:name="_Toc56693462"/>
      <w:bookmarkStart w:id="1583" w:name="_Toc64447005"/>
      <w:bookmarkStart w:id="1584" w:name="_Toc66286499"/>
      <w:bookmarkStart w:id="1585" w:name="_Toc74151194"/>
      <w:bookmarkStart w:id="1586" w:name="_Toc88653666"/>
      <w:bookmarkStart w:id="1587" w:name="_Toc97904022"/>
      <w:bookmarkStart w:id="1588" w:name="_Toc105175063"/>
      <w:bookmarkStart w:id="1589" w:name="_Toc113826093"/>
      <w:bookmarkStart w:id="1590" w:name="_Toc175586675"/>
      <w:bookmarkEnd w:id="1574"/>
      <w:r w:rsidRPr="00FD0425">
        <w:t>8.3.5.4</w:t>
      </w:r>
      <w:r w:rsidRPr="00FD0425">
        <w:tab/>
        <w:t>Abnormal Conditions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591" w:name="_CR8_3_6"/>
      <w:bookmarkStart w:id="1592" w:name="_Toc20955108"/>
      <w:bookmarkStart w:id="1593" w:name="_Toc29991295"/>
      <w:bookmarkStart w:id="1594" w:name="_Toc36555695"/>
      <w:bookmarkStart w:id="1595" w:name="_Toc44497373"/>
      <w:bookmarkStart w:id="1596" w:name="_Toc45107761"/>
      <w:bookmarkStart w:id="1597" w:name="_Toc45901381"/>
      <w:bookmarkStart w:id="1598" w:name="_Toc51850460"/>
      <w:bookmarkStart w:id="1599" w:name="_Toc56693463"/>
      <w:bookmarkStart w:id="1600" w:name="_Toc64447006"/>
      <w:bookmarkStart w:id="1601" w:name="_Toc66286500"/>
      <w:bookmarkStart w:id="1602" w:name="_Toc74151195"/>
      <w:bookmarkStart w:id="1603" w:name="_Toc88653667"/>
      <w:bookmarkStart w:id="1604" w:name="_Toc97904023"/>
      <w:bookmarkStart w:id="1605" w:name="_Toc105175064"/>
      <w:bookmarkStart w:id="1606" w:name="_Toc113826094"/>
      <w:bookmarkStart w:id="1607" w:name="_Toc175586676"/>
      <w:bookmarkEnd w:id="1591"/>
      <w:r w:rsidRPr="00FD0425">
        <w:t>8.3.6</w:t>
      </w:r>
      <w:r w:rsidRPr="00FD0425">
        <w:tab/>
        <w:t>M-NG-RAN node initiated S-NG-RAN node Release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5D67ABCE" w14:textId="77777777" w:rsidR="00F02090" w:rsidRPr="00FD0425" w:rsidRDefault="00F02090" w:rsidP="00F02090">
      <w:pPr>
        <w:pStyle w:val="Heading4"/>
      </w:pPr>
      <w:bookmarkStart w:id="1608" w:name="_CR8_3_6_1"/>
      <w:bookmarkStart w:id="1609" w:name="_Toc20955109"/>
      <w:bookmarkStart w:id="1610" w:name="_Toc29991296"/>
      <w:bookmarkStart w:id="1611" w:name="_Toc36555696"/>
      <w:bookmarkStart w:id="1612" w:name="_Toc44497374"/>
      <w:bookmarkStart w:id="1613" w:name="_Toc45107762"/>
      <w:bookmarkStart w:id="1614" w:name="_Toc45901382"/>
      <w:bookmarkStart w:id="1615" w:name="_Toc51850461"/>
      <w:bookmarkStart w:id="1616" w:name="_Toc56693464"/>
      <w:bookmarkStart w:id="1617" w:name="_Toc64447007"/>
      <w:bookmarkStart w:id="1618" w:name="_Toc66286501"/>
      <w:bookmarkStart w:id="1619" w:name="_Toc74151196"/>
      <w:bookmarkStart w:id="1620" w:name="_Toc88653668"/>
      <w:bookmarkStart w:id="1621" w:name="_Toc97904024"/>
      <w:bookmarkStart w:id="1622" w:name="_Toc105175065"/>
      <w:bookmarkStart w:id="1623" w:name="_Toc113826095"/>
      <w:bookmarkStart w:id="1624" w:name="_Toc175586677"/>
      <w:bookmarkEnd w:id="1608"/>
      <w:r w:rsidRPr="00FD0425">
        <w:t>8.3.6.1</w:t>
      </w:r>
      <w:r w:rsidRPr="00FD0425">
        <w:tab/>
        <w:t>General</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625" w:name="_CR8_3_6_2"/>
      <w:bookmarkStart w:id="1626" w:name="_Toc20955110"/>
      <w:bookmarkStart w:id="1627" w:name="_Toc29991297"/>
      <w:bookmarkStart w:id="1628" w:name="_Toc36555697"/>
      <w:bookmarkStart w:id="1629" w:name="_Toc44497375"/>
      <w:bookmarkStart w:id="1630" w:name="_Toc45107763"/>
      <w:bookmarkStart w:id="1631" w:name="_Toc45901383"/>
      <w:bookmarkStart w:id="1632" w:name="_Toc51850462"/>
      <w:bookmarkStart w:id="1633" w:name="_Toc56693465"/>
      <w:bookmarkStart w:id="1634" w:name="_Toc64447008"/>
      <w:bookmarkStart w:id="1635" w:name="_Toc66286502"/>
      <w:bookmarkStart w:id="1636" w:name="_Toc74151197"/>
      <w:bookmarkStart w:id="1637" w:name="_Toc88653669"/>
      <w:bookmarkStart w:id="1638" w:name="_Toc97904025"/>
      <w:bookmarkStart w:id="1639" w:name="_Toc105175066"/>
      <w:bookmarkStart w:id="1640" w:name="_Toc113826096"/>
      <w:bookmarkStart w:id="1641" w:name="_Toc175586678"/>
      <w:bookmarkEnd w:id="1625"/>
      <w:r w:rsidRPr="00FD0425">
        <w:t>8.3.6.2</w:t>
      </w:r>
      <w:r w:rsidRPr="00FD0425">
        <w:tab/>
        <w:t>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7126A736" w14:textId="77777777" w:rsidR="00F02090" w:rsidRPr="00FD0425" w:rsidRDefault="00F02090" w:rsidP="00F02090">
      <w:pPr>
        <w:pStyle w:val="TH"/>
        <w:rPr>
          <w:rFonts w:cs="Arial"/>
          <w:lang w:eastAsia="zh-CN"/>
        </w:rPr>
      </w:pPr>
      <w:r w:rsidRPr="00FD0425">
        <w:object w:dxaOrig="7050" w:dyaOrig="2295" w14:anchorId="7D25E435">
          <v:shape id="_x0000_i1050" type="#_x0000_t75" style="width:352.65pt;height:116.2pt" o:ole="">
            <v:imagedata r:id="rId63" o:title=""/>
          </v:shape>
          <o:OLEObject Type="Embed" ProgID="Visio.Drawing.15" ShapeID="_x0000_i1050" DrawAspect="Content" ObjectID="_1786949718" r:id="rId64"/>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642" w:name="_CR8_3_6_3"/>
      <w:bookmarkStart w:id="1643" w:name="_Toc20955111"/>
      <w:bookmarkStart w:id="1644" w:name="_Toc29991298"/>
      <w:bookmarkStart w:id="1645" w:name="_Toc36555698"/>
      <w:bookmarkStart w:id="1646" w:name="_Toc44497376"/>
      <w:bookmarkStart w:id="1647" w:name="_Toc45107764"/>
      <w:bookmarkStart w:id="1648" w:name="_Toc45901384"/>
      <w:bookmarkStart w:id="1649" w:name="_Toc51850463"/>
      <w:bookmarkStart w:id="1650" w:name="_Toc56693466"/>
      <w:bookmarkStart w:id="1651" w:name="_Toc64447009"/>
      <w:bookmarkStart w:id="1652" w:name="_Toc66286503"/>
      <w:bookmarkStart w:id="1653" w:name="_Toc74151198"/>
      <w:bookmarkStart w:id="1654" w:name="_Toc88653670"/>
      <w:bookmarkStart w:id="1655" w:name="_Toc97904026"/>
      <w:bookmarkStart w:id="1656" w:name="_Toc105175067"/>
      <w:bookmarkStart w:id="1657" w:name="_Toc113826097"/>
      <w:bookmarkStart w:id="1658" w:name="_Toc175586679"/>
      <w:bookmarkEnd w:id="1642"/>
      <w:r w:rsidRPr="00FD0425">
        <w:t>8.3.6.3</w:t>
      </w:r>
      <w:r w:rsidRPr="00FD0425">
        <w:tab/>
        <w:t>Unsuccessful Operation</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0E566F3C" w14:textId="77777777" w:rsidR="00F02090" w:rsidRPr="00FD0425" w:rsidRDefault="00F02090" w:rsidP="00F02090">
      <w:pPr>
        <w:pStyle w:val="TH"/>
        <w:rPr>
          <w:rFonts w:cs="Arial"/>
          <w:lang w:eastAsia="zh-CN"/>
        </w:rPr>
      </w:pPr>
      <w:r w:rsidRPr="00FD0425">
        <w:object w:dxaOrig="7050" w:dyaOrig="2295" w14:anchorId="31B0D1AC">
          <v:shape id="_x0000_i1051" type="#_x0000_t75" style="width:352.65pt;height:116.2pt" o:ole="">
            <v:imagedata r:id="rId65" o:title=""/>
          </v:shape>
          <o:OLEObject Type="Embed" ProgID="Visio.Drawing.15" ShapeID="_x0000_i1051" DrawAspect="Content" ObjectID="_1786949719" r:id="rId66"/>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659" w:name="_CR8_3_6_4"/>
      <w:bookmarkStart w:id="1660" w:name="_Toc20955112"/>
      <w:bookmarkStart w:id="1661" w:name="_Toc29991299"/>
      <w:bookmarkStart w:id="1662" w:name="_Toc36555699"/>
      <w:bookmarkStart w:id="1663" w:name="_Toc44497377"/>
      <w:bookmarkStart w:id="1664" w:name="_Toc45107765"/>
      <w:bookmarkStart w:id="1665" w:name="_Toc45901385"/>
      <w:bookmarkStart w:id="1666" w:name="_Toc51850464"/>
      <w:bookmarkStart w:id="1667" w:name="_Toc56693467"/>
      <w:bookmarkStart w:id="1668" w:name="_Toc64447010"/>
      <w:bookmarkStart w:id="1669" w:name="_Toc66286504"/>
      <w:bookmarkStart w:id="1670" w:name="_Toc74151199"/>
      <w:bookmarkStart w:id="1671" w:name="_Toc88653671"/>
      <w:bookmarkStart w:id="1672" w:name="_Toc97904027"/>
      <w:bookmarkStart w:id="1673" w:name="_Toc105175068"/>
      <w:bookmarkStart w:id="1674" w:name="_Toc113826098"/>
      <w:bookmarkStart w:id="1675" w:name="_Toc175586680"/>
      <w:bookmarkEnd w:id="1659"/>
      <w:r w:rsidRPr="00FD0425">
        <w:t>8.3.6.4</w:t>
      </w:r>
      <w:r w:rsidRPr="00FD0425">
        <w:tab/>
        <w:t>Abnormal Conditions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676" w:name="_CR8_3_7"/>
      <w:bookmarkStart w:id="1677" w:name="_Toc20955113"/>
      <w:bookmarkStart w:id="1678" w:name="_Toc29991300"/>
      <w:bookmarkStart w:id="1679" w:name="_Toc36555700"/>
      <w:bookmarkStart w:id="1680" w:name="_Toc44497378"/>
      <w:bookmarkStart w:id="1681" w:name="_Toc45107766"/>
      <w:bookmarkStart w:id="1682" w:name="_Toc45901386"/>
      <w:bookmarkStart w:id="1683" w:name="_Toc51850465"/>
      <w:bookmarkStart w:id="1684" w:name="_Toc56693468"/>
      <w:bookmarkStart w:id="1685" w:name="_Toc64447011"/>
      <w:bookmarkStart w:id="1686" w:name="_Toc66286505"/>
      <w:bookmarkStart w:id="1687" w:name="_Toc74151200"/>
      <w:bookmarkStart w:id="1688" w:name="_Toc88653672"/>
      <w:bookmarkStart w:id="1689" w:name="_Toc97904028"/>
      <w:bookmarkStart w:id="1690" w:name="_Toc105175069"/>
      <w:bookmarkStart w:id="1691" w:name="_Toc113826099"/>
      <w:bookmarkStart w:id="1692" w:name="_Toc175586681"/>
      <w:bookmarkEnd w:id="1676"/>
      <w:r w:rsidRPr="00FD0425">
        <w:t>8.3.7</w:t>
      </w:r>
      <w:r w:rsidRPr="00FD0425">
        <w:tab/>
        <w:t>S-NG-RAN node initiated S-NG-RAN node Release</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7B232BAE" w14:textId="77777777" w:rsidR="00F02090" w:rsidRPr="00FD0425" w:rsidRDefault="00F02090" w:rsidP="00F02090">
      <w:pPr>
        <w:pStyle w:val="Heading4"/>
      </w:pPr>
      <w:bookmarkStart w:id="1693" w:name="_CR8_3_7_1"/>
      <w:bookmarkStart w:id="1694" w:name="_Toc20955114"/>
      <w:bookmarkStart w:id="1695" w:name="_Toc29991301"/>
      <w:bookmarkStart w:id="1696" w:name="_Toc36555701"/>
      <w:bookmarkStart w:id="1697" w:name="_Toc44497379"/>
      <w:bookmarkStart w:id="1698" w:name="_Toc45107767"/>
      <w:bookmarkStart w:id="1699" w:name="_Toc45901387"/>
      <w:bookmarkStart w:id="1700" w:name="_Toc51850466"/>
      <w:bookmarkStart w:id="1701" w:name="_Toc56693469"/>
      <w:bookmarkStart w:id="1702" w:name="_Toc64447012"/>
      <w:bookmarkStart w:id="1703" w:name="_Toc66286506"/>
      <w:bookmarkStart w:id="1704" w:name="_Toc74151201"/>
      <w:bookmarkStart w:id="1705" w:name="_Toc88653673"/>
      <w:bookmarkStart w:id="1706" w:name="_Toc97904029"/>
      <w:bookmarkStart w:id="1707" w:name="_Toc105175070"/>
      <w:bookmarkStart w:id="1708" w:name="_Toc113826100"/>
      <w:bookmarkStart w:id="1709" w:name="_Toc175586682"/>
      <w:bookmarkEnd w:id="1693"/>
      <w:r w:rsidRPr="00FD0425">
        <w:t>8.3.7.1</w:t>
      </w:r>
      <w:r w:rsidRPr="00FD0425">
        <w:tab/>
        <w:t>General</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710" w:name="_CR8_3_7_2"/>
      <w:bookmarkStart w:id="1711" w:name="_Toc20955115"/>
      <w:bookmarkStart w:id="1712" w:name="_Toc29991302"/>
      <w:bookmarkStart w:id="1713" w:name="_Toc36555702"/>
      <w:bookmarkStart w:id="1714" w:name="_Toc44497380"/>
      <w:bookmarkStart w:id="1715" w:name="_Toc45107768"/>
      <w:bookmarkStart w:id="1716" w:name="_Toc45901388"/>
      <w:bookmarkStart w:id="1717" w:name="_Toc51850467"/>
      <w:bookmarkStart w:id="1718" w:name="_Toc56693470"/>
      <w:bookmarkStart w:id="1719" w:name="_Toc64447013"/>
      <w:bookmarkStart w:id="1720" w:name="_Toc66286507"/>
      <w:bookmarkStart w:id="1721" w:name="_Toc74151202"/>
      <w:bookmarkStart w:id="1722" w:name="_Toc88653674"/>
      <w:bookmarkStart w:id="1723" w:name="_Toc97904030"/>
      <w:bookmarkStart w:id="1724" w:name="_Toc105175071"/>
      <w:bookmarkStart w:id="1725" w:name="_Toc113826101"/>
      <w:bookmarkStart w:id="1726" w:name="_Toc175586683"/>
      <w:bookmarkEnd w:id="1710"/>
      <w:r w:rsidRPr="00FD0425">
        <w:t>8.3.7.2</w:t>
      </w:r>
      <w:r w:rsidRPr="00FD0425">
        <w:tab/>
        <w:t>Successful Operation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A9B6CD9" w14:textId="77777777" w:rsidR="00F02090" w:rsidRPr="00FD0425" w:rsidRDefault="00F02090" w:rsidP="00F02090">
      <w:pPr>
        <w:pStyle w:val="TH"/>
      </w:pPr>
      <w:r w:rsidRPr="00FD0425">
        <w:object w:dxaOrig="7050" w:dyaOrig="2295" w14:anchorId="6768763E">
          <v:shape id="_x0000_i1052" type="#_x0000_t75" style="width:352.65pt;height:116.2pt" o:ole="">
            <v:imagedata r:id="rId67" o:title=""/>
          </v:shape>
          <o:OLEObject Type="Embed" ProgID="Visio.Drawing.15" ShapeID="_x0000_i1052" DrawAspect="Content" ObjectID="_1786949720" r:id="rId68"/>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727" w:name="_CR8_3_7_3"/>
      <w:bookmarkStart w:id="1728" w:name="_Toc20955116"/>
      <w:bookmarkStart w:id="1729" w:name="_Toc29991303"/>
      <w:bookmarkStart w:id="1730" w:name="_Toc36555703"/>
      <w:bookmarkStart w:id="1731" w:name="_Toc44497381"/>
      <w:bookmarkStart w:id="1732" w:name="_Toc45107769"/>
      <w:bookmarkStart w:id="1733" w:name="_Toc45901389"/>
      <w:bookmarkStart w:id="1734" w:name="_Toc51850468"/>
      <w:bookmarkStart w:id="1735" w:name="_Toc56693471"/>
      <w:bookmarkStart w:id="1736" w:name="_Toc64447014"/>
      <w:bookmarkStart w:id="1737" w:name="_Toc66286508"/>
      <w:bookmarkStart w:id="1738" w:name="_Toc74151203"/>
      <w:bookmarkStart w:id="1739" w:name="_Toc88653675"/>
      <w:bookmarkStart w:id="1740" w:name="_Toc97904031"/>
      <w:bookmarkStart w:id="1741" w:name="_Toc105175072"/>
      <w:bookmarkStart w:id="1742" w:name="_Toc113826102"/>
      <w:bookmarkStart w:id="1743" w:name="_Toc175586684"/>
      <w:bookmarkEnd w:id="1727"/>
      <w:r w:rsidRPr="00FD0425">
        <w:t>8.3.7.3</w:t>
      </w:r>
      <w:r w:rsidRPr="00FD0425">
        <w:tab/>
        <w:t>Unsuccessful Operation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744" w:name="_CR8_3_7_4"/>
      <w:bookmarkStart w:id="1745" w:name="_Toc20955117"/>
      <w:bookmarkStart w:id="1746" w:name="_Toc29991304"/>
      <w:bookmarkStart w:id="1747" w:name="_Toc36555704"/>
      <w:bookmarkStart w:id="1748" w:name="_Toc44497382"/>
      <w:bookmarkStart w:id="1749" w:name="_Toc45107770"/>
      <w:bookmarkStart w:id="1750" w:name="_Toc45901390"/>
      <w:bookmarkStart w:id="1751" w:name="_Toc51850469"/>
      <w:bookmarkStart w:id="1752" w:name="_Toc56693472"/>
      <w:bookmarkStart w:id="1753" w:name="_Toc64447015"/>
      <w:bookmarkStart w:id="1754" w:name="_Toc66286509"/>
      <w:bookmarkStart w:id="1755" w:name="_Toc74151204"/>
      <w:bookmarkStart w:id="1756" w:name="_Toc88653676"/>
      <w:bookmarkStart w:id="1757" w:name="_Toc97904032"/>
      <w:bookmarkStart w:id="1758" w:name="_Toc105175073"/>
      <w:bookmarkStart w:id="1759" w:name="_Toc113826103"/>
      <w:bookmarkStart w:id="1760" w:name="_Toc175586685"/>
      <w:bookmarkEnd w:id="1744"/>
      <w:r w:rsidRPr="00FD0425">
        <w:t>8.3.7.4</w:t>
      </w:r>
      <w:r w:rsidRPr="00FD0425">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761" w:name="_CR8_3_8"/>
      <w:bookmarkStart w:id="1762" w:name="_Toc20955118"/>
      <w:bookmarkStart w:id="1763" w:name="_Toc29991305"/>
      <w:bookmarkStart w:id="1764" w:name="_Toc36555705"/>
      <w:bookmarkStart w:id="1765" w:name="_Toc44497383"/>
      <w:bookmarkStart w:id="1766" w:name="_Toc45107771"/>
      <w:bookmarkStart w:id="1767" w:name="_Toc45901391"/>
      <w:bookmarkStart w:id="1768" w:name="_Toc51850470"/>
      <w:bookmarkStart w:id="1769" w:name="_Toc56693473"/>
      <w:bookmarkStart w:id="1770" w:name="_Toc64447016"/>
      <w:bookmarkStart w:id="1771" w:name="_Toc66286510"/>
      <w:bookmarkStart w:id="1772" w:name="_Toc74151205"/>
      <w:bookmarkStart w:id="1773" w:name="_Toc88653677"/>
      <w:bookmarkStart w:id="1774" w:name="_Toc97904033"/>
      <w:bookmarkStart w:id="1775" w:name="_Toc105175074"/>
      <w:bookmarkStart w:id="1776" w:name="_Toc113826104"/>
      <w:bookmarkStart w:id="1777" w:name="_Toc175586686"/>
      <w:bookmarkEnd w:id="1761"/>
      <w:r w:rsidRPr="00FD0425">
        <w:t>8.3.8</w:t>
      </w:r>
      <w:r w:rsidRPr="00FD0425">
        <w:tab/>
        <w:t>S-NG-RAN node Counter Check</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5E33BBB" w14:textId="77777777" w:rsidR="00F02090" w:rsidRPr="00FD0425" w:rsidRDefault="00F02090" w:rsidP="00F02090">
      <w:pPr>
        <w:pStyle w:val="Heading4"/>
      </w:pPr>
      <w:bookmarkStart w:id="1778" w:name="_CR8_3_8_1"/>
      <w:bookmarkStart w:id="1779" w:name="_Toc20955119"/>
      <w:bookmarkStart w:id="1780" w:name="_Toc29991306"/>
      <w:bookmarkStart w:id="1781" w:name="_Toc36555706"/>
      <w:bookmarkStart w:id="1782" w:name="_Toc44497384"/>
      <w:bookmarkStart w:id="1783" w:name="_Toc45107772"/>
      <w:bookmarkStart w:id="1784" w:name="_Toc45901392"/>
      <w:bookmarkStart w:id="1785" w:name="_Toc51850471"/>
      <w:bookmarkStart w:id="1786" w:name="_Toc56693474"/>
      <w:bookmarkStart w:id="1787" w:name="_Toc64447017"/>
      <w:bookmarkStart w:id="1788" w:name="_Toc66286511"/>
      <w:bookmarkStart w:id="1789" w:name="_Toc74151206"/>
      <w:bookmarkStart w:id="1790" w:name="_Toc88653678"/>
      <w:bookmarkStart w:id="1791" w:name="_Toc97904034"/>
      <w:bookmarkStart w:id="1792" w:name="_Toc105175075"/>
      <w:bookmarkStart w:id="1793" w:name="_Toc113826105"/>
      <w:bookmarkStart w:id="1794" w:name="_Toc175586687"/>
      <w:bookmarkEnd w:id="1778"/>
      <w:r w:rsidRPr="00FD0425">
        <w:t>8.3.8.1</w:t>
      </w:r>
      <w:r w:rsidRPr="00FD0425">
        <w:tab/>
        <w:t>General</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795" w:name="_CR8_3_8_2"/>
      <w:bookmarkStart w:id="1796" w:name="_Toc20955120"/>
      <w:bookmarkStart w:id="1797" w:name="_Toc29991307"/>
      <w:bookmarkStart w:id="1798" w:name="_Toc36555707"/>
      <w:bookmarkStart w:id="1799" w:name="_Toc44497385"/>
      <w:bookmarkStart w:id="1800" w:name="_Toc45107773"/>
      <w:bookmarkStart w:id="1801" w:name="_Toc45901393"/>
      <w:bookmarkStart w:id="1802" w:name="_Toc51850472"/>
      <w:bookmarkStart w:id="1803" w:name="_Toc56693475"/>
      <w:bookmarkStart w:id="1804" w:name="_Toc64447018"/>
      <w:bookmarkStart w:id="1805" w:name="_Toc66286512"/>
      <w:bookmarkStart w:id="1806" w:name="_Toc74151207"/>
      <w:bookmarkStart w:id="1807" w:name="_Toc88653679"/>
      <w:bookmarkStart w:id="1808" w:name="_Toc97904035"/>
      <w:bookmarkStart w:id="1809" w:name="_Toc105175076"/>
      <w:bookmarkStart w:id="1810" w:name="_Toc113826106"/>
      <w:bookmarkStart w:id="1811" w:name="_Toc175586688"/>
      <w:bookmarkEnd w:id="1795"/>
      <w:r w:rsidRPr="00FD0425">
        <w:t>8.3.8.2</w:t>
      </w:r>
      <w:r w:rsidRPr="00FD0425">
        <w:tab/>
        <w:t>Successful Operation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774E952B" w14:textId="77777777" w:rsidR="00F02090" w:rsidRPr="00FD0425" w:rsidRDefault="00F02090" w:rsidP="00F02090">
      <w:pPr>
        <w:pStyle w:val="TH"/>
      </w:pPr>
      <w:r w:rsidRPr="00FD0425">
        <w:object w:dxaOrig="7060" w:dyaOrig="2300" w14:anchorId="2D8D22A8">
          <v:shape id="_x0000_i1053" type="#_x0000_t75" style="width:352.65pt;height:113.95pt" o:ole="">
            <v:imagedata r:id="rId69" o:title=""/>
          </v:shape>
          <o:OLEObject Type="Embed" ProgID="Visio.Drawing.15" ShapeID="_x0000_i1053" DrawAspect="Content" ObjectID="_1786949721" r:id="rId70"/>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812" w:name="_CR8_3_8_3"/>
      <w:bookmarkStart w:id="1813" w:name="_Toc20955121"/>
      <w:bookmarkStart w:id="1814" w:name="_Toc29991308"/>
      <w:bookmarkStart w:id="1815" w:name="_Toc36555708"/>
      <w:bookmarkStart w:id="1816" w:name="_Toc44497386"/>
      <w:bookmarkStart w:id="1817" w:name="_Toc45107774"/>
      <w:bookmarkStart w:id="1818" w:name="_Toc45901394"/>
      <w:bookmarkStart w:id="1819" w:name="_Toc51850473"/>
      <w:bookmarkStart w:id="1820" w:name="_Toc56693476"/>
      <w:bookmarkStart w:id="1821" w:name="_Toc64447019"/>
      <w:bookmarkStart w:id="1822" w:name="_Toc66286513"/>
      <w:bookmarkStart w:id="1823" w:name="_Toc74151208"/>
      <w:bookmarkStart w:id="1824" w:name="_Toc88653680"/>
      <w:bookmarkStart w:id="1825" w:name="_Toc97904036"/>
      <w:bookmarkStart w:id="1826" w:name="_Toc105175077"/>
      <w:bookmarkStart w:id="1827" w:name="_Toc113826107"/>
      <w:bookmarkStart w:id="1828" w:name="_Toc175586689"/>
      <w:bookmarkEnd w:id="1812"/>
      <w:r w:rsidRPr="00FD0425">
        <w:t>8.3.8.3</w:t>
      </w:r>
      <w:r w:rsidRPr="00FD0425">
        <w:tab/>
        <w:t>Unsuccessful Operation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829" w:name="_CR8_3_8_4"/>
      <w:bookmarkStart w:id="1830" w:name="_Toc20955122"/>
      <w:bookmarkStart w:id="1831" w:name="_Toc29991309"/>
      <w:bookmarkStart w:id="1832" w:name="_Toc36555709"/>
      <w:bookmarkStart w:id="1833" w:name="_Toc44497387"/>
      <w:bookmarkStart w:id="1834" w:name="_Toc45107775"/>
      <w:bookmarkStart w:id="1835" w:name="_Toc45901395"/>
      <w:bookmarkStart w:id="1836" w:name="_Toc51850474"/>
      <w:bookmarkStart w:id="1837" w:name="_Toc56693477"/>
      <w:bookmarkStart w:id="1838" w:name="_Toc64447020"/>
      <w:bookmarkStart w:id="1839" w:name="_Toc66286514"/>
      <w:bookmarkStart w:id="1840" w:name="_Toc74151209"/>
      <w:bookmarkStart w:id="1841" w:name="_Toc88653681"/>
      <w:bookmarkStart w:id="1842" w:name="_Toc97904037"/>
      <w:bookmarkStart w:id="1843" w:name="_Toc105175078"/>
      <w:bookmarkStart w:id="1844" w:name="_Toc113826108"/>
      <w:bookmarkStart w:id="1845" w:name="_Toc175586690"/>
      <w:bookmarkEnd w:id="1829"/>
      <w:r w:rsidRPr="00FD0425">
        <w:t>8.3.8.4</w:t>
      </w:r>
      <w:r w:rsidRPr="00FD0425">
        <w:tab/>
        <w:t>Abnormal Conditions</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846" w:name="_CR8_3_9"/>
      <w:bookmarkStart w:id="1847" w:name="_Toc20955123"/>
      <w:bookmarkStart w:id="1848" w:name="_Toc29991310"/>
      <w:bookmarkStart w:id="1849" w:name="_Toc36555710"/>
      <w:bookmarkStart w:id="1850" w:name="_Toc44497388"/>
      <w:bookmarkStart w:id="1851" w:name="_Toc45107776"/>
      <w:bookmarkStart w:id="1852" w:name="_Toc45901396"/>
      <w:bookmarkStart w:id="1853" w:name="_Toc51850475"/>
      <w:bookmarkStart w:id="1854" w:name="_Toc56693478"/>
      <w:bookmarkStart w:id="1855" w:name="_Toc64447021"/>
      <w:bookmarkStart w:id="1856" w:name="_Toc66286515"/>
      <w:bookmarkStart w:id="1857" w:name="_Toc74151210"/>
      <w:bookmarkStart w:id="1858" w:name="_Toc88653682"/>
      <w:bookmarkStart w:id="1859" w:name="_Toc97904038"/>
      <w:bookmarkStart w:id="1860" w:name="_Toc105175079"/>
      <w:bookmarkStart w:id="1861" w:name="_Toc113826109"/>
      <w:bookmarkStart w:id="1862" w:name="_Toc175586691"/>
      <w:bookmarkEnd w:id="1846"/>
      <w:r w:rsidRPr="00FD0425">
        <w:t>8.3.9</w:t>
      </w:r>
      <w:r w:rsidRPr="00FD0425">
        <w:tab/>
        <w:t>RRC Transfer</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8B249E2" w14:textId="77777777" w:rsidR="00F02090" w:rsidRPr="00FD0425" w:rsidRDefault="00F02090" w:rsidP="00F02090">
      <w:pPr>
        <w:pStyle w:val="Heading4"/>
      </w:pPr>
      <w:bookmarkStart w:id="1863" w:name="_CR8_3_9_1"/>
      <w:bookmarkStart w:id="1864" w:name="_Toc20955124"/>
      <w:bookmarkStart w:id="1865" w:name="_Toc29991311"/>
      <w:bookmarkStart w:id="1866" w:name="_Toc36555711"/>
      <w:bookmarkStart w:id="1867" w:name="_Toc44497389"/>
      <w:bookmarkStart w:id="1868" w:name="_Toc45107777"/>
      <w:bookmarkStart w:id="1869" w:name="_Toc45901397"/>
      <w:bookmarkStart w:id="1870" w:name="_Toc51850476"/>
      <w:bookmarkStart w:id="1871" w:name="_Toc56693479"/>
      <w:bookmarkStart w:id="1872" w:name="_Toc64447022"/>
      <w:bookmarkStart w:id="1873" w:name="_Toc66286516"/>
      <w:bookmarkStart w:id="1874" w:name="_Toc74151211"/>
      <w:bookmarkStart w:id="1875" w:name="_Toc88653683"/>
      <w:bookmarkStart w:id="1876" w:name="_Toc97904039"/>
      <w:bookmarkStart w:id="1877" w:name="_Toc105175080"/>
      <w:bookmarkStart w:id="1878" w:name="_Toc113826110"/>
      <w:bookmarkStart w:id="1879" w:name="_Toc175586692"/>
      <w:bookmarkEnd w:id="1863"/>
      <w:r w:rsidRPr="00FD0425">
        <w:t>8.3.9.1</w:t>
      </w:r>
      <w:r w:rsidRPr="00FD0425">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880" w:name="_CR8_3_9_2"/>
      <w:bookmarkStart w:id="1881" w:name="_Toc20955125"/>
      <w:bookmarkStart w:id="1882" w:name="_Toc29991312"/>
      <w:bookmarkStart w:id="1883" w:name="_Toc36555712"/>
      <w:bookmarkStart w:id="1884" w:name="_Toc44497390"/>
      <w:bookmarkStart w:id="1885" w:name="_Toc45107778"/>
      <w:bookmarkStart w:id="1886" w:name="_Toc45901398"/>
      <w:bookmarkStart w:id="1887" w:name="_Toc51850477"/>
      <w:bookmarkStart w:id="1888" w:name="_Toc56693480"/>
      <w:bookmarkStart w:id="1889" w:name="_Toc64447023"/>
      <w:bookmarkStart w:id="1890" w:name="_Toc66286517"/>
      <w:bookmarkStart w:id="1891" w:name="_Toc74151212"/>
      <w:bookmarkStart w:id="1892" w:name="_Toc88653684"/>
      <w:bookmarkStart w:id="1893" w:name="_Toc97904040"/>
      <w:bookmarkStart w:id="1894" w:name="_Toc105175081"/>
      <w:bookmarkStart w:id="1895" w:name="_Toc113826111"/>
      <w:bookmarkStart w:id="1896" w:name="_Toc175586693"/>
      <w:bookmarkEnd w:id="1880"/>
      <w:r w:rsidRPr="00FD0425">
        <w:t>8.3.9.2</w:t>
      </w:r>
      <w:r w:rsidRPr="00FD0425">
        <w:tab/>
        <w:t>Successful Operation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A6837DF" w14:textId="77777777" w:rsidR="00F02090" w:rsidRPr="00FD0425" w:rsidRDefault="00F02090" w:rsidP="00F02090">
      <w:pPr>
        <w:pStyle w:val="TH"/>
      </w:pPr>
      <w:r w:rsidRPr="00FD0425">
        <w:object w:dxaOrig="6735" w:dyaOrig="2430" w14:anchorId="1A7763B8">
          <v:shape id="_x0000_i1054" type="#_x0000_t75" style="width:336.75pt;height:120.75pt" o:ole="">
            <v:imagedata r:id="rId71" o:title=""/>
          </v:shape>
          <o:OLEObject Type="Embed" ProgID="Visio.Drawing.15" ShapeID="_x0000_i1054" DrawAspect="Content" ObjectID="_1786949722" r:id="rId72"/>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897"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897"/>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898" w:name="_CR8_3_9_3"/>
      <w:bookmarkStart w:id="1899" w:name="_Toc20955126"/>
      <w:bookmarkStart w:id="1900" w:name="_Toc29991313"/>
      <w:bookmarkStart w:id="1901" w:name="_Toc36555713"/>
      <w:bookmarkStart w:id="1902" w:name="_Toc44497391"/>
      <w:bookmarkStart w:id="1903" w:name="_Toc45107779"/>
      <w:bookmarkStart w:id="1904" w:name="_Toc45901399"/>
      <w:bookmarkStart w:id="1905" w:name="_Toc51850478"/>
      <w:bookmarkStart w:id="1906" w:name="_Toc56693481"/>
      <w:bookmarkStart w:id="1907" w:name="_Toc64447024"/>
      <w:bookmarkStart w:id="1908" w:name="_Toc66286518"/>
      <w:bookmarkStart w:id="1909" w:name="_Toc74151213"/>
      <w:bookmarkStart w:id="1910" w:name="_Toc88653685"/>
      <w:bookmarkStart w:id="1911" w:name="_Toc97904041"/>
      <w:bookmarkStart w:id="1912" w:name="_Toc105175082"/>
      <w:bookmarkStart w:id="1913" w:name="_Toc113826112"/>
      <w:bookmarkStart w:id="1914" w:name="_Toc175586694"/>
      <w:bookmarkEnd w:id="1898"/>
      <w:r w:rsidRPr="00FD0425">
        <w:t>8.3.9.3</w:t>
      </w:r>
      <w:r w:rsidRPr="00FD0425">
        <w:tab/>
        <w:t>Unsuccessful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915" w:name="_CR8_3_9_4"/>
      <w:bookmarkStart w:id="1916" w:name="_Toc20955127"/>
      <w:bookmarkStart w:id="1917" w:name="_Toc29991314"/>
      <w:bookmarkStart w:id="1918" w:name="_Toc36555714"/>
      <w:bookmarkStart w:id="1919" w:name="_Toc44497392"/>
      <w:bookmarkStart w:id="1920" w:name="_Toc45107780"/>
      <w:bookmarkStart w:id="1921" w:name="_Toc45901400"/>
      <w:bookmarkStart w:id="1922" w:name="_Toc51850479"/>
      <w:bookmarkStart w:id="1923" w:name="_Toc56693482"/>
      <w:bookmarkStart w:id="1924" w:name="_Toc64447025"/>
      <w:bookmarkStart w:id="1925" w:name="_Toc66286519"/>
      <w:bookmarkStart w:id="1926" w:name="_Toc74151214"/>
      <w:bookmarkStart w:id="1927" w:name="_Toc88653686"/>
      <w:bookmarkStart w:id="1928" w:name="_Toc97904042"/>
      <w:bookmarkStart w:id="1929" w:name="_Toc105175083"/>
      <w:bookmarkStart w:id="1930" w:name="_Toc113826113"/>
      <w:bookmarkStart w:id="1931" w:name="_Toc175586695"/>
      <w:bookmarkEnd w:id="1915"/>
      <w:r w:rsidRPr="00FD0425">
        <w:t>8.3.9.4</w:t>
      </w:r>
      <w:r w:rsidRPr="00FD0425">
        <w:tab/>
        <w:t>Abnormal Conditions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932" w:name="_CR8_3_10"/>
      <w:bookmarkStart w:id="1933" w:name="_Toc20955128"/>
      <w:bookmarkStart w:id="1934" w:name="_Toc29991315"/>
      <w:bookmarkStart w:id="1935" w:name="_Toc36555715"/>
      <w:bookmarkStart w:id="1936" w:name="_Toc44497393"/>
      <w:bookmarkStart w:id="1937" w:name="_Toc45107781"/>
      <w:bookmarkStart w:id="1938" w:name="_Toc45901401"/>
      <w:bookmarkStart w:id="1939" w:name="_Toc51850480"/>
      <w:bookmarkStart w:id="1940" w:name="_Toc56693483"/>
      <w:bookmarkStart w:id="1941" w:name="_Toc64447026"/>
      <w:bookmarkStart w:id="1942" w:name="_Toc66286520"/>
      <w:bookmarkStart w:id="1943" w:name="_Toc74151215"/>
      <w:bookmarkStart w:id="1944" w:name="_Toc88653687"/>
      <w:bookmarkStart w:id="1945" w:name="_Toc97904043"/>
      <w:bookmarkStart w:id="1946" w:name="_Toc105175084"/>
      <w:bookmarkStart w:id="1947" w:name="_Toc113826114"/>
      <w:bookmarkStart w:id="1948" w:name="_Toc175586696"/>
      <w:bookmarkStart w:id="1949" w:name="_Hlk512617667"/>
      <w:bookmarkEnd w:id="1932"/>
      <w:r w:rsidRPr="00FD0425">
        <w:t>8.3.10</w:t>
      </w:r>
      <w:r w:rsidRPr="00FD0425">
        <w:tab/>
        <w:t>Notification Control Indication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35287FE7" w14:textId="77777777" w:rsidR="00F02090" w:rsidRPr="00FD0425" w:rsidRDefault="00F02090" w:rsidP="00F02090">
      <w:pPr>
        <w:pStyle w:val="Heading4"/>
      </w:pPr>
      <w:bookmarkStart w:id="1950" w:name="_CR8_3_10_1"/>
      <w:bookmarkStart w:id="1951" w:name="_Toc20955129"/>
      <w:bookmarkStart w:id="1952" w:name="_Toc29991316"/>
      <w:bookmarkStart w:id="1953" w:name="_Toc36555716"/>
      <w:bookmarkStart w:id="1954" w:name="_Toc44497394"/>
      <w:bookmarkStart w:id="1955" w:name="_Toc45107782"/>
      <w:bookmarkStart w:id="1956" w:name="_Toc45901402"/>
      <w:bookmarkStart w:id="1957" w:name="_Toc51850481"/>
      <w:bookmarkStart w:id="1958" w:name="_Toc56693484"/>
      <w:bookmarkStart w:id="1959" w:name="_Toc64447027"/>
      <w:bookmarkStart w:id="1960" w:name="_Toc66286521"/>
      <w:bookmarkStart w:id="1961" w:name="_Toc74151216"/>
      <w:bookmarkStart w:id="1962" w:name="_Toc88653688"/>
      <w:bookmarkStart w:id="1963" w:name="_Toc97904044"/>
      <w:bookmarkStart w:id="1964" w:name="_Toc105175085"/>
      <w:bookmarkStart w:id="1965" w:name="_Toc113826115"/>
      <w:bookmarkStart w:id="1966" w:name="_Toc175586697"/>
      <w:bookmarkEnd w:id="1950"/>
      <w:r w:rsidRPr="00FD0425">
        <w:t>8.3.10.1</w:t>
      </w:r>
      <w:r w:rsidRPr="00FD0425">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967" w:name="_CR8_3_10_2"/>
      <w:bookmarkStart w:id="1968" w:name="_Toc20955130"/>
      <w:bookmarkStart w:id="1969" w:name="_Toc29991317"/>
      <w:bookmarkStart w:id="1970" w:name="_Toc36555717"/>
      <w:bookmarkStart w:id="1971" w:name="_Toc44497395"/>
      <w:bookmarkStart w:id="1972" w:name="_Toc45107783"/>
      <w:bookmarkStart w:id="1973" w:name="_Toc45901403"/>
      <w:bookmarkStart w:id="1974" w:name="_Toc51850482"/>
      <w:bookmarkStart w:id="1975" w:name="_Toc56693485"/>
      <w:bookmarkStart w:id="1976" w:name="_Toc64447028"/>
      <w:bookmarkStart w:id="1977" w:name="_Toc66286522"/>
      <w:bookmarkStart w:id="1978" w:name="_Toc74151217"/>
      <w:bookmarkStart w:id="1979" w:name="_Toc88653689"/>
      <w:bookmarkStart w:id="1980" w:name="_Toc97904045"/>
      <w:bookmarkStart w:id="1981" w:name="_Toc105175086"/>
      <w:bookmarkStart w:id="1982" w:name="_Toc113826116"/>
      <w:bookmarkStart w:id="1983" w:name="_Toc175586698"/>
      <w:bookmarkEnd w:id="1967"/>
      <w:r w:rsidRPr="00FD0425">
        <w:t>8.3.10.2</w:t>
      </w:r>
      <w:r w:rsidRPr="00FD0425">
        <w:tab/>
        <w:t>Successful Operation – M-NG-RAN node initiated</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251BE7A" w14:textId="77777777" w:rsidR="00F02090" w:rsidRPr="00FD0425" w:rsidRDefault="00F02090" w:rsidP="00F02090">
      <w:pPr>
        <w:pStyle w:val="TH"/>
        <w:rPr>
          <w:rFonts w:eastAsia="SimSun"/>
        </w:rPr>
      </w:pPr>
      <w:r w:rsidRPr="00FD0425">
        <w:object w:dxaOrig="7050" w:dyaOrig="2295" w14:anchorId="713957C4">
          <v:shape id="_x0000_i1055" type="#_x0000_t75" style="width:352.65pt;height:116.2pt" o:ole="">
            <v:imagedata r:id="rId73" o:title=""/>
          </v:shape>
          <o:OLEObject Type="Embed" ProgID="Visio.Drawing.15" ShapeID="_x0000_i1055" DrawAspect="Content" ObjectID="_1786949723" r:id="rId74"/>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73372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984" w:name="_CR8_3_10_3"/>
      <w:bookmarkStart w:id="1985" w:name="_Toc20955131"/>
      <w:bookmarkStart w:id="1986" w:name="_Toc29991318"/>
      <w:bookmarkStart w:id="1987" w:name="_Toc36555718"/>
      <w:bookmarkStart w:id="1988" w:name="_Toc44497396"/>
      <w:bookmarkStart w:id="1989" w:name="_Toc45107784"/>
      <w:bookmarkStart w:id="1990" w:name="_Toc45901404"/>
      <w:bookmarkStart w:id="1991" w:name="_Toc51850483"/>
      <w:bookmarkStart w:id="1992" w:name="_Toc56693486"/>
      <w:bookmarkStart w:id="1993" w:name="_Toc64447029"/>
      <w:bookmarkStart w:id="1994" w:name="_Toc66286523"/>
      <w:bookmarkStart w:id="1995" w:name="_Toc74151218"/>
      <w:bookmarkStart w:id="1996" w:name="_Toc88653690"/>
      <w:bookmarkStart w:id="1997" w:name="_Toc97904046"/>
      <w:bookmarkStart w:id="1998" w:name="_Toc105175087"/>
      <w:bookmarkStart w:id="1999" w:name="_Toc113826117"/>
      <w:bookmarkStart w:id="2000" w:name="_Toc175586699"/>
      <w:bookmarkEnd w:id="1984"/>
      <w:r w:rsidRPr="00FD0425">
        <w:t>8.3.10.3</w:t>
      </w:r>
      <w:r w:rsidRPr="00FD0425">
        <w:tab/>
        <w:t>Successful Operation – S-NG-RAN node initiated</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E57B358" w14:textId="77777777" w:rsidR="00F02090" w:rsidRPr="00FD0425" w:rsidRDefault="00F02090" w:rsidP="00F02090">
      <w:pPr>
        <w:pStyle w:val="TH"/>
        <w:rPr>
          <w:rFonts w:eastAsia="SimSun"/>
        </w:rPr>
      </w:pPr>
      <w:r w:rsidRPr="00FD0425">
        <w:object w:dxaOrig="7050" w:dyaOrig="2295" w14:anchorId="3FE8F6CF">
          <v:shape id="_x0000_i1056" type="#_x0000_t75" style="width:352.65pt;height:116.2pt" o:ole="">
            <v:imagedata r:id="rId75" o:title=""/>
          </v:shape>
          <o:OLEObject Type="Embed" ProgID="Visio.Drawing.15" ShapeID="_x0000_i1056" DrawAspect="Content" ObjectID="_1786949724" r:id="rId76"/>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2001" w:name="_CR8_3_10_4"/>
      <w:bookmarkStart w:id="2002" w:name="_Toc20955132"/>
      <w:bookmarkStart w:id="2003" w:name="_Toc29991319"/>
      <w:bookmarkStart w:id="2004" w:name="_Toc36555719"/>
      <w:bookmarkStart w:id="2005" w:name="_Toc44497397"/>
      <w:bookmarkStart w:id="2006" w:name="_Toc45107785"/>
      <w:bookmarkStart w:id="2007" w:name="_Toc45901405"/>
      <w:bookmarkStart w:id="2008" w:name="_Toc51850484"/>
      <w:bookmarkStart w:id="2009" w:name="_Toc56693487"/>
      <w:bookmarkStart w:id="2010" w:name="_Toc64447030"/>
      <w:bookmarkStart w:id="2011" w:name="_Toc66286524"/>
      <w:bookmarkStart w:id="2012" w:name="_Toc74151219"/>
      <w:bookmarkStart w:id="2013" w:name="_Toc88653691"/>
      <w:bookmarkStart w:id="2014" w:name="_Toc97904047"/>
      <w:bookmarkStart w:id="2015" w:name="_Toc105175088"/>
      <w:bookmarkStart w:id="2016" w:name="_Toc113826118"/>
      <w:bookmarkStart w:id="2017" w:name="_Toc175586700"/>
      <w:bookmarkEnd w:id="2001"/>
      <w:r w:rsidRPr="00FD0425">
        <w:t>8.3.10.4</w:t>
      </w:r>
      <w:r w:rsidRPr="00FD0425">
        <w:tab/>
        <w:t>Abnormal Conditions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2018" w:name="_CR8_3_11"/>
      <w:bookmarkStart w:id="2019" w:name="_Toc20955133"/>
      <w:bookmarkStart w:id="2020" w:name="_Toc29991320"/>
      <w:bookmarkStart w:id="2021" w:name="_Toc36555720"/>
      <w:bookmarkStart w:id="2022" w:name="_Toc44497398"/>
      <w:bookmarkStart w:id="2023" w:name="_Toc45107786"/>
      <w:bookmarkStart w:id="2024" w:name="_Toc45901406"/>
      <w:bookmarkStart w:id="2025" w:name="_Toc51850485"/>
      <w:bookmarkStart w:id="2026" w:name="_Toc56693488"/>
      <w:bookmarkStart w:id="2027" w:name="_Toc64447031"/>
      <w:bookmarkStart w:id="2028" w:name="_Toc66286525"/>
      <w:bookmarkStart w:id="2029" w:name="_Toc74151220"/>
      <w:bookmarkStart w:id="2030" w:name="_Toc88653692"/>
      <w:bookmarkStart w:id="2031" w:name="_Toc97904048"/>
      <w:bookmarkStart w:id="2032" w:name="_Toc105175089"/>
      <w:bookmarkStart w:id="2033" w:name="_Toc113826119"/>
      <w:bookmarkStart w:id="2034" w:name="_Toc175586701"/>
      <w:bookmarkEnd w:id="2018"/>
      <w:r w:rsidRPr="00FD0425">
        <w:t>8.3.11</w:t>
      </w:r>
      <w:r w:rsidRPr="00FD0425">
        <w:tab/>
        <w:t>Activity Notification</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21A0130" w14:textId="77777777" w:rsidR="00F02090" w:rsidRPr="00FD0425" w:rsidRDefault="00F02090" w:rsidP="00F02090">
      <w:pPr>
        <w:pStyle w:val="Heading4"/>
      </w:pPr>
      <w:bookmarkStart w:id="2035" w:name="_CR8_3_11_1"/>
      <w:bookmarkStart w:id="2036" w:name="_Toc20955134"/>
      <w:bookmarkStart w:id="2037" w:name="_Toc29991321"/>
      <w:bookmarkStart w:id="2038" w:name="_Toc36555721"/>
      <w:bookmarkStart w:id="2039" w:name="_Toc44497399"/>
      <w:bookmarkStart w:id="2040" w:name="_Toc45107787"/>
      <w:bookmarkStart w:id="2041" w:name="_Toc45901407"/>
      <w:bookmarkStart w:id="2042" w:name="_Toc51850486"/>
      <w:bookmarkStart w:id="2043" w:name="_Toc56693489"/>
      <w:bookmarkStart w:id="2044" w:name="_Toc64447032"/>
      <w:bookmarkStart w:id="2045" w:name="_Toc66286526"/>
      <w:bookmarkStart w:id="2046" w:name="_Toc74151221"/>
      <w:bookmarkStart w:id="2047" w:name="_Toc88653693"/>
      <w:bookmarkStart w:id="2048" w:name="_Toc97904049"/>
      <w:bookmarkStart w:id="2049" w:name="_Toc105175090"/>
      <w:bookmarkStart w:id="2050" w:name="_Toc113826120"/>
      <w:bookmarkStart w:id="2051" w:name="_Toc175586702"/>
      <w:bookmarkEnd w:id="2035"/>
      <w:r w:rsidRPr="00FD0425">
        <w:t>8.3.11.1</w:t>
      </w:r>
      <w:r w:rsidRPr="00FD0425">
        <w:tab/>
        <w:t>General</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2052" w:name="_CR8_3_11_2"/>
      <w:bookmarkStart w:id="2053" w:name="_Toc20955135"/>
      <w:bookmarkStart w:id="2054" w:name="_Toc29991322"/>
      <w:bookmarkStart w:id="2055" w:name="_Toc36555722"/>
      <w:bookmarkStart w:id="2056" w:name="_Toc44497400"/>
      <w:bookmarkStart w:id="2057" w:name="_Toc45107788"/>
      <w:bookmarkStart w:id="2058" w:name="_Toc45901408"/>
      <w:bookmarkStart w:id="2059" w:name="_Toc51850487"/>
      <w:bookmarkStart w:id="2060" w:name="_Toc56693490"/>
      <w:bookmarkStart w:id="2061" w:name="_Toc64447033"/>
      <w:bookmarkStart w:id="2062" w:name="_Toc66286527"/>
      <w:bookmarkStart w:id="2063" w:name="_Toc74151222"/>
      <w:bookmarkStart w:id="2064" w:name="_Toc88653694"/>
      <w:bookmarkStart w:id="2065" w:name="_Toc97904050"/>
      <w:bookmarkStart w:id="2066" w:name="_Toc105175091"/>
      <w:bookmarkStart w:id="2067" w:name="_Toc113826121"/>
      <w:bookmarkStart w:id="2068" w:name="_Toc175586703"/>
      <w:bookmarkEnd w:id="2052"/>
      <w:r w:rsidRPr="00FD0425">
        <w:t>8.3.11.2</w:t>
      </w:r>
      <w:r w:rsidRPr="00FD0425">
        <w:tab/>
        <w:t>Successful Operation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92E6B9B" w14:textId="77777777" w:rsidR="00F02090" w:rsidRPr="00FD0425" w:rsidRDefault="00F02090" w:rsidP="00F02090">
      <w:pPr>
        <w:pStyle w:val="TH"/>
      </w:pPr>
      <w:r w:rsidRPr="00FD0425">
        <w:object w:dxaOrig="6870" w:dyaOrig="2400" w14:anchorId="67513FBC">
          <v:shape id="_x0000_i1057" type="#_x0000_t75" style="width:346.4pt;height:123pt" o:ole="">
            <v:imagedata r:id="rId77" o:title=""/>
          </v:shape>
          <o:OLEObject Type="Embed" ProgID="Visio.Drawing.11" ShapeID="_x0000_i1057" DrawAspect="Content" ObjectID="_1786949725" r:id="rId78"/>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2069" w:name="OLE_LINK52"/>
      <w:bookmarkStart w:id="2070" w:name="OLE_LINK53"/>
      <w:r w:rsidRPr="00FD0425">
        <w:t>NG-RAN node</w:t>
      </w:r>
      <w:r w:rsidRPr="00FD0425">
        <w:rPr>
          <w:vertAlign w:val="subscript"/>
        </w:rPr>
        <w:t>2</w:t>
      </w:r>
      <w:bookmarkEnd w:id="2069"/>
      <w:bookmarkEnd w:id="2070"/>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2071" w:name="_CR8_3_11_3"/>
      <w:bookmarkStart w:id="2072" w:name="_Toc20955136"/>
      <w:bookmarkStart w:id="2073" w:name="_Toc29991323"/>
      <w:bookmarkStart w:id="2074" w:name="_Toc36555723"/>
      <w:bookmarkStart w:id="2075" w:name="_Toc44497401"/>
      <w:bookmarkStart w:id="2076" w:name="_Toc45107789"/>
      <w:bookmarkStart w:id="2077" w:name="_Toc45901409"/>
      <w:bookmarkStart w:id="2078" w:name="_Toc51850488"/>
      <w:bookmarkStart w:id="2079" w:name="_Toc56693491"/>
      <w:bookmarkStart w:id="2080" w:name="_Toc64447034"/>
      <w:bookmarkStart w:id="2081" w:name="_Toc66286528"/>
      <w:bookmarkStart w:id="2082" w:name="_Toc74151223"/>
      <w:bookmarkStart w:id="2083" w:name="_Toc88653695"/>
      <w:bookmarkStart w:id="2084" w:name="_Toc97904051"/>
      <w:bookmarkStart w:id="2085" w:name="_Toc105175092"/>
      <w:bookmarkStart w:id="2086" w:name="_Toc113826122"/>
      <w:bookmarkStart w:id="2087" w:name="_Toc175586704"/>
      <w:bookmarkEnd w:id="2071"/>
      <w:r w:rsidRPr="00FD0425">
        <w:t>8.3.11.3</w:t>
      </w:r>
      <w:r w:rsidRPr="00FD0425">
        <w:tab/>
        <w:t>Abnormal Conditions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2088" w:name="_CR8_3_12"/>
      <w:bookmarkStart w:id="2089" w:name="_Toc20955137"/>
      <w:bookmarkStart w:id="2090" w:name="_Toc29991324"/>
      <w:bookmarkStart w:id="2091" w:name="_Toc36555724"/>
      <w:bookmarkStart w:id="2092" w:name="_Toc44497402"/>
      <w:bookmarkStart w:id="2093" w:name="_Toc45107790"/>
      <w:bookmarkStart w:id="2094" w:name="_Toc45901410"/>
      <w:bookmarkStart w:id="2095" w:name="_Toc51850489"/>
      <w:bookmarkStart w:id="2096" w:name="_Toc56693492"/>
      <w:bookmarkStart w:id="2097" w:name="_Toc64447035"/>
      <w:bookmarkStart w:id="2098" w:name="_Toc66286529"/>
      <w:bookmarkStart w:id="2099" w:name="_Toc74151224"/>
      <w:bookmarkStart w:id="2100" w:name="_Toc88653696"/>
      <w:bookmarkStart w:id="2101" w:name="_Toc97904052"/>
      <w:bookmarkStart w:id="2102" w:name="_Toc105175093"/>
      <w:bookmarkStart w:id="2103" w:name="_Toc113826123"/>
      <w:bookmarkStart w:id="2104" w:name="_Toc175586705"/>
      <w:bookmarkStart w:id="2105" w:name="_Hlk507760297"/>
      <w:bookmarkEnd w:id="2088"/>
      <w:r w:rsidRPr="00FD0425">
        <w:t>8.3.12</w:t>
      </w:r>
      <w:r w:rsidRPr="00FD0425">
        <w:tab/>
        <w:t>E-UTRA – NR Cell Resource Coordination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39D1556" w14:textId="77777777" w:rsidR="00F02090" w:rsidRPr="00FD0425" w:rsidRDefault="00F02090" w:rsidP="00F02090">
      <w:pPr>
        <w:pStyle w:val="Heading4"/>
        <w:rPr>
          <w:lang w:val="en-US"/>
        </w:rPr>
      </w:pPr>
      <w:bookmarkStart w:id="2106" w:name="_CR8_3_12_1"/>
      <w:bookmarkStart w:id="2107" w:name="_Toc20955138"/>
      <w:bookmarkStart w:id="2108" w:name="_Toc29991325"/>
      <w:bookmarkStart w:id="2109" w:name="_Toc36555725"/>
      <w:bookmarkStart w:id="2110" w:name="_Toc44497403"/>
      <w:bookmarkStart w:id="2111" w:name="_Toc45107791"/>
      <w:bookmarkStart w:id="2112" w:name="_Toc45901411"/>
      <w:bookmarkStart w:id="2113" w:name="_Toc51850490"/>
      <w:bookmarkStart w:id="2114" w:name="_Toc56693493"/>
      <w:bookmarkStart w:id="2115" w:name="_Toc64447036"/>
      <w:bookmarkStart w:id="2116" w:name="_Toc66286530"/>
      <w:bookmarkStart w:id="2117" w:name="_Toc74151225"/>
      <w:bookmarkStart w:id="2118" w:name="_Toc88653697"/>
      <w:bookmarkStart w:id="2119" w:name="_Toc97904053"/>
      <w:bookmarkStart w:id="2120" w:name="_Toc105175094"/>
      <w:bookmarkStart w:id="2121" w:name="_Toc113826124"/>
      <w:bookmarkStart w:id="2122" w:name="_Toc175586706"/>
      <w:bookmarkEnd w:id="2106"/>
      <w:r w:rsidRPr="00FD0425">
        <w:rPr>
          <w:lang w:val="en-US"/>
        </w:rPr>
        <w:t>8.3.12.1</w:t>
      </w:r>
      <w:r w:rsidRPr="00FD0425">
        <w:rPr>
          <w:lang w:val="en-US"/>
        </w:rPr>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2123" w:name="_CR8_3_12_2"/>
      <w:bookmarkStart w:id="2124" w:name="_Toc20955139"/>
      <w:bookmarkStart w:id="2125" w:name="_Toc29991326"/>
      <w:bookmarkStart w:id="2126" w:name="_Toc36555726"/>
      <w:bookmarkStart w:id="2127" w:name="_Toc44497404"/>
      <w:bookmarkStart w:id="2128" w:name="_Toc45107792"/>
      <w:bookmarkStart w:id="2129" w:name="_Toc45901412"/>
      <w:bookmarkStart w:id="2130" w:name="_Toc51850491"/>
      <w:bookmarkStart w:id="2131" w:name="_Toc56693494"/>
      <w:bookmarkStart w:id="2132" w:name="_Toc64447037"/>
      <w:bookmarkStart w:id="2133" w:name="_Toc66286531"/>
      <w:bookmarkStart w:id="2134" w:name="_Toc74151226"/>
      <w:bookmarkStart w:id="2135" w:name="_Toc88653698"/>
      <w:bookmarkStart w:id="2136" w:name="_Toc97904054"/>
      <w:bookmarkStart w:id="2137" w:name="_Toc105175095"/>
      <w:bookmarkStart w:id="2138" w:name="_Toc113826125"/>
      <w:bookmarkStart w:id="2139" w:name="_Toc175586707"/>
      <w:bookmarkEnd w:id="2123"/>
      <w:r w:rsidRPr="00FD0425">
        <w:rPr>
          <w:lang w:val="en-US"/>
        </w:rPr>
        <w:t>8.3.12.2</w:t>
      </w:r>
      <w:r w:rsidRPr="00FD0425">
        <w:rPr>
          <w:lang w:val="en-US"/>
        </w:rPr>
        <w:tab/>
      </w:r>
      <w:r w:rsidRPr="00FD0425">
        <w:t>Successful Operation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58" type="#_x0000_t75" style="width:279.5pt;height:113.95pt" o:ole="">
            <v:imagedata r:id="rId79" o:title=""/>
          </v:shape>
          <o:OLEObject Type="Embed" ProgID="Word.Picture.8" ShapeID="_x0000_i1058" DrawAspect="Content" ObjectID="_1786949726" r:id="rId80"/>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59" type="#_x0000_t75" style="width:279.5pt;height:113.95pt" o:ole="">
            <v:imagedata r:id="rId81" o:title=""/>
          </v:shape>
          <o:OLEObject Type="Embed" ProgID="Word.Picture.8" ShapeID="_x0000_i1059" DrawAspect="Content" ObjectID="_1786949727" r:id="rId82"/>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2105"/>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1320123B" w:rsidR="00F02090" w:rsidRPr="00FD0425" w:rsidRDefault="00F02090" w:rsidP="00F02090">
      <w:r w:rsidRPr="00FD0425">
        <w:t>An gNB initiates the procedure by sending the E-UTRA – NR CELL RESOURCE COORDINATION REQUEST message to an ng-eNB. The ng-eNB replies with the E-UTRA – NR CELL RESOURCE COORDINATION RESPONSE message.</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140" w:name="_CR8_3_13"/>
      <w:bookmarkStart w:id="2141" w:name="_Toc20955140"/>
      <w:bookmarkStart w:id="2142" w:name="_Toc29991327"/>
      <w:bookmarkStart w:id="2143" w:name="_Toc36555727"/>
      <w:bookmarkStart w:id="2144" w:name="_Toc44497405"/>
      <w:bookmarkStart w:id="2145" w:name="_Toc45107793"/>
      <w:bookmarkStart w:id="2146" w:name="_Toc45901413"/>
      <w:bookmarkStart w:id="2147" w:name="_Toc51850492"/>
      <w:bookmarkStart w:id="2148" w:name="_Toc56693495"/>
      <w:bookmarkStart w:id="2149" w:name="_Toc64447038"/>
      <w:bookmarkStart w:id="2150" w:name="_Toc66286532"/>
      <w:bookmarkStart w:id="2151" w:name="_Toc74151227"/>
      <w:bookmarkStart w:id="2152" w:name="_Toc88653699"/>
      <w:bookmarkStart w:id="2153" w:name="_Toc97904055"/>
      <w:bookmarkStart w:id="2154" w:name="_Toc105175096"/>
      <w:bookmarkStart w:id="2155" w:name="_Toc113826126"/>
      <w:bookmarkStart w:id="2156" w:name="_Toc175586708"/>
      <w:bookmarkEnd w:id="2140"/>
      <w:r w:rsidRPr="00FD0425">
        <w:t>8.3.1</w:t>
      </w:r>
      <w:r w:rsidR="00B429FB" w:rsidRPr="00FD0425">
        <w:t>3</w:t>
      </w:r>
      <w:r w:rsidRPr="00FD0425">
        <w:tab/>
        <w:t>Secondary RAT Data Usage Report</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5DABD02" w14:textId="77777777" w:rsidR="00211BD7" w:rsidRPr="00FD0425" w:rsidRDefault="00211BD7" w:rsidP="00211BD7">
      <w:pPr>
        <w:pStyle w:val="Heading4"/>
      </w:pPr>
      <w:bookmarkStart w:id="2157" w:name="_CR8_3_13_1"/>
      <w:bookmarkStart w:id="2158" w:name="_Toc20955141"/>
      <w:bookmarkStart w:id="2159" w:name="_Toc29991328"/>
      <w:bookmarkStart w:id="2160" w:name="_Toc36555728"/>
      <w:bookmarkStart w:id="2161" w:name="_Toc44497406"/>
      <w:bookmarkStart w:id="2162" w:name="_Toc45107794"/>
      <w:bookmarkStart w:id="2163" w:name="_Toc45901414"/>
      <w:bookmarkStart w:id="2164" w:name="_Toc51850493"/>
      <w:bookmarkStart w:id="2165" w:name="_Toc56693496"/>
      <w:bookmarkStart w:id="2166" w:name="_Toc64447039"/>
      <w:bookmarkStart w:id="2167" w:name="_Toc66286533"/>
      <w:bookmarkStart w:id="2168" w:name="_Toc74151228"/>
      <w:bookmarkStart w:id="2169" w:name="_Toc88653700"/>
      <w:bookmarkStart w:id="2170" w:name="_Toc97904056"/>
      <w:bookmarkStart w:id="2171" w:name="_Toc105175097"/>
      <w:bookmarkStart w:id="2172" w:name="_Toc113826127"/>
      <w:bookmarkStart w:id="2173" w:name="_Toc175586709"/>
      <w:bookmarkEnd w:id="2157"/>
      <w:r w:rsidRPr="00FD0425">
        <w:t>8.3.1</w:t>
      </w:r>
      <w:r w:rsidR="00B429FB" w:rsidRPr="00FD0425">
        <w:t>3</w:t>
      </w:r>
      <w:r w:rsidRPr="00FD0425">
        <w:t>.1</w:t>
      </w:r>
      <w:r w:rsidRPr="00FD0425">
        <w:tab/>
        <w:t>General</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174" w:name="_CR8_3_13_2"/>
      <w:bookmarkStart w:id="2175" w:name="_Toc20955142"/>
      <w:bookmarkStart w:id="2176" w:name="_Toc29991329"/>
      <w:bookmarkStart w:id="2177" w:name="_Toc36555729"/>
      <w:bookmarkStart w:id="2178" w:name="_Toc44497407"/>
      <w:bookmarkStart w:id="2179" w:name="_Toc45107795"/>
      <w:bookmarkStart w:id="2180" w:name="_Toc45901415"/>
      <w:bookmarkStart w:id="2181" w:name="_Toc51850494"/>
      <w:bookmarkStart w:id="2182" w:name="_Toc56693497"/>
      <w:bookmarkStart w:id="2183" w:name="_Toc64447040"/>
      <w:bookmarkStart w:id="2184" w:name="_Toc66286534"/>
      <w:bookmarkStart w:id="2185" w:name="_Toc74151229"/>
      <w:bookmarkStart w:id="2186" w:name="_Toc88653701"/>
      <w:bookmarkStart w:id="2187" w:name="_Toc97904057"/>
      <w:bookmarkStart w:id="2188" w:name="_Toc105175098"/>
      <w:bookmarkStart w:id="2189" w:name="_Toc113826128"/>
      <w:bookmarkStart w:id="2190" w:name="_Toc175586710"/>
      <w:bookmarkEnd w:id="2174"/>
      <w:r w:rsidRPr="00FD0425">
        <w:t>8.3.1</w:t>
      </w:r>
      <w:r w:rsidR="00B429FB" w:rsidRPr="00FD0425">
        <w:t>3</w:t>
      </w:r>
      <w:r w:rsidRPr="00FD0425">
        <w:t>.2</w:t>
      </w:r>
      <w:r w:rsidRPr="00FD0425">
        <w:tab/>
        <w:t>Successful Operation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7EC341B" w14:textId="77777777" w:rsidR="00211BD7" w:rsidRPr="00FD0425" w:rsidRDefault="00211BD7" w:rsidP="00211BD7">
      <w:pPr>
        <w:pStyle w:val="TH"/>
        <w:rPr>
          <w:lang w:eastAsia="zh-CN"/>
        </w:rPr>
      </w:pPr>
      <w:r w:rsidRPr="00FD0425">
        <w:object w:dxaOrig="7397" w:dyaOrig="2476" w14:anchorId="106C8419">
          <v:shape id="_x0000_i1060" type="#_x0000_t75" style="width:367.35pt;height:120.75pt" o:ole="">
            <v:imagedata r:id="rId83" o:title=""/>
          </v:shape>
          <o:OLEObject Type="Embed" ProgID="Visio.Drawing.11" ShapeID="_x0000_i1060" DrawAspect="Content" ObjectID="_1786949728" r:id="rId84"/>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191" w:name="_CR8_3_13_3"/>
      <w:bookmarkStart w:id="2192" w:name="_Toc20955143"/>
      <w:bookmarkStart w:id="2193" w:name="_Toc29991330"/>
      <w:bookmarkStart w:id="2194" w:name="_Toc36555730"/>
      <w:bookmarkStart w:id="2195" w:name="_Toc44497408"/>
      <w:bookmarkStart w:id="2196" w:name="_Toc45107796"/>
      <w:bookmarkStart w:id="2197" w:name="_Toc45901416"/>
      <w:bookmarkStart w:id="2198" w:name="_Toc51850495"/>
      <w:bookmarkStart w:id="2199" w:name="_Toc56693498"/>
      <w:bookmarkStart w:id="2200" w:name="_Toc64447041"/>
      <w:bookmarkStart w:id="2201" w:name="_Toc66286535"/>
      <w:bookmarkStart w:id="2202" w:name="_Toc74151230"/>
      <w:bookmarkStart w:id="2203" w:name="_Toc88653702"/>
      <w:bookmarkStart w:id="2204" w:name="_Toc97904058"/>
      <w:bookmarkStart w:id="2205" w:name="_Toc105175099"/>
      <w:bookmarkStart w:id="2206" w:name="_Toc113826129"/>
      <w:bookmarkStart w:id="2207" w:name="_Toc175586711"/>
      <w:bookmarkEnd w:id="2191"/>
      <w:r w:rsidRPr="00FD0425">
        <w:t>8.3.1</w:t>
      </w:r>
      <w:r w:rsidR="00B429FB" w:rsidRPr="00FD0425">
        <w:t>3</w:t>
      </w:r>
      <w:r w:rsidRPr="00FD0425">
        <w:t>.3</w:t>
      </w:r>
      <w:r w:rsidRPr="00FD0425">
        <w:tab/>
        <w:t>Unsuccessful Operation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208" w:name="_CR8_3_13_4"/>
      <w:bookmarkStart w:id="2209" w:name="_Toc20955144"/>
      <w:bookmarkStart w:id="2210" w:name="_Toc29991331"/>
      <w:bookmarkStart w:id="2211" w:name="_Toc36555731"/>
      <w:bookmarkStart w:id="2212" w:name="_Toc44497409"/>
      <w:bookmarkStart w:id="2213" w:name="_Toc45107797"/>
      <w:bookmarkStart w:id="2214" w:name="_Toc45901417"/>
      <w:bookmarkStart w:id="2215" w:name="_Toc51850496"/>
      <w:bookmarkStart w:id="2216" w:name="_Toc56693499"/>
      <w:bookmarkStart w:id="2217" w:name="_Toc64447042"/>
      <w:bookmarkStart w:id="2218" w:name="_Toc66286536"/>
      <w:bookmarkStart w:id="2219" w:name="_Toc74151231"/>
      <w:bookmarkStart w:id="2220" w:name="_Toc88653703"/>
      <w:bookmarkStart w:id="2221" w:name="_Toc97904059"/>
      <w:bookmarkStart w:id="2222" w:name="_Toc105175100"/>
      <w:bookmarkStart w:id="2223" w:name="_Toc113826130"/>
      <w:bookmarkStart w:id="2224" w:name="_Toc175586712"/>
      <w:bookmarkEnd w:id="2208"/>
      <w:r w:rsidRPr="00FD0425">
        <w:t>8.3.1</w:t>
      </w:r>
      <w:r w:rsidR="00B429FB" w:rsidRPr="00FD0425">
        <w:t>3</w:t>
      </w:r>
      <w:r w:rsidRPr="00FD0425">
        <w:t>.4</w:t>
      </w:r>
      <w:r w:rsidRPr="00FD0425">
        <w:tab/>
        <w:t>Abnormal Conditions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225" w:name="_CR8_3_14"/>
      <w:bookmarkStart w:id="2226" w:name="_Toc534720390"/>
      <w:bookmarkStart w:id="2227" w:name="_Toc29991332"/>
      <w:bookmarkStart w:id="2228" w:name="_Toc36555732"/>
      <w:bookmarkStart w:id="2229" w:name="_Toc44497410"/>
      <w:bookmarkStart w:id="2230" w:name="_Toc45107798"/>
      <w:bookmarkStart w:id="2231" w:name="_Toc45901418"/>
      <w:bookmarkStart w:id="2232" w:name="_Toc51850497"/>
      <w:bookmarkStart w:id="2233" w:name="_Toc56693500"/>
      <w:bookmarkStart w:id="2234" w:name="_Toc64447043"/>
      <w:bookmarkStart w:id="2235" w:name="_Toc66286537"/>
      <w:bookmarkStart w:id="2236" w:name="_Toc74151232"/>
      <w:bookmarkStart w:id="2237" w:name="_Toc88653704"/>
      <w:bookmarkStart w:id="2238" w:name="_Toc97904060"/>
      <w:bookmarkStart w:id="2239" w:name="_Toc105175101"/>
      <w:bookmarkStart w:id="2240" w:name="_Toc113826131"/>
      <w:bookmarkStart w:id="2241" w:name="_Toc175586713"/>
      <w:bookmarkEnd w:id="2225"/>
      <w:r w:rsidRPr="00FD0425">
        <w:t>8.3.14</w:t>
      </w:r>
      <w:r w:rsidRPr="00FD0425">
        <w:tab/>
        <w:t xml:space="preserve">Trace </w:t>
      </w:r>
      <w:bookmarkEnd w:id="2226"/>
      <w:r w:rsidRPr="00FD0425">
        <w:t>Start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3C3E6477" w14:textId="77777777" w:rsidR="00FC46C7" w:rsidRPr="00FD0425" w:rsidRDefault="00FC46C7" w:rsidP="00BE6FC6">
      <w:pPr>
        <w:pStyle w:val="Heading4"/>
      </w:pPr>
      <w:bookmarkStart w:id="2242" w:name="_CR8_3_14_1"/>
      <w:bookmarkStart w:id="2243" w:name="_Toc534720391"/>
      <w:bookmarkStart w:id="2244" w:name="_Toc29991333"/>
      <w:bookmarkStart w:id="2245" w:name="_Toc36555733"/>
      <w:bookmarkStart w:id="2246" w:name="_Toc44497411"/>
      <w:bookmarkStart w:id="2247" w:name="_Toc45107799"/>
      <w:bookmarkStart w:id="2248" w:name="_Toc45901419"/>
      <w:bookmarkStart w:id="2249" w:name="_Toc51850498"/>
      <w:bookmarkStart w:id="2250" w:name="_Toc56693501"/>
      <w:bookmarkStart w:id="2251" w:name="_Toc64447044"/>
      <w:bookmarkStart w:id="2252" w:name="_Toc66286538"/>
      <w:bookmarkStart w:id="2253" w:name="_Toc74151233"/>
      <w:bookmarkStart w:id="2254" w:name="_Toc88653705"/>
      <w:bookmarkStart w:id="2255" w:name="_Toc97904061"/>
      <w:bookmarkStart w:id="2256" w:name="_Toc105175102"/>
      <w:bookmarkStart w:id="2257" w:name="_Toc113826132"/>
      <w:bookmarkStart w:id="2258" w:name="_Toc175586714"/>
      <w:bookmarkEnd w:id="2242"/>
      <w:r w:rsidRPr="00FD0425">
        <w:t>8.3.14.1</w:t>
      </w:r>
      <w:r w:rsidRPr="00FD0425">
        <w:tab/>
      </w:r>
      <w:bookmarkEnd w:id="2243"/>
      <w:r w:rsidRPr="00FD0425">
        <w:t>General</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259" w:name="_CR8_3_14_2"/>
      <w:bookmarkStart w:id="2260" w:name="_Toc534720393"/>
      <w:bookmarkStart w:id="2261" w:name="_Toc29991334"/>
      <w:bookmarkStart w:id="2262" w:name="_Toc36555734"/>
      <w:bookmarkStart w:id="2263" w:name="_Toc44497412"/>
      <w:bookmarkStart w:id="2264" w:name="_Toc45107800"/>
      <w:bookmarkStart w:id="2265" w:name="_Toc45901420"/>
      <w:bookmarkStart w:id="2266" w:name="_Toc51850499"/>
      <w:bookmarkStart w:id="2267" w:name="_Toc56693502"/>
      <w:bookmarkStart w:id="2268" w:name="_Toc64447045"/>
      <w:bookmarkStart w:id="2269" w:name="_Toc66286539"/>
      <w:bookmarkStart w:id="2270" w:name="_Toc74151234"/>
      <w:bookmarkStart w:id="2271" w:name="_Toc88653706"/>
      <w:bookmarkStart w:id="2272" w:name="_Toc97904062"/>
      <w:bookmarkStart w:id="2273" w:name="_Toc105175103"/>
      <w:bookmarkStart w:id="2274" w:name="_Toc113826133"/>
      <w:bookmarkStart w:id="2275" w:name="_Toc175586715"/>
      <w:bookmarkEnd w:id="2259"/>
      <w:r w:rsidRPr="00FD0425">
        <w:t>8.3.14.2</w:t>
      </w:r>
      <w:r w:rsidRPr="00FD0425">
        <w:tab/>
        <w:t>Successful Operation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7E9D19A3" w14:textId="77777777" w:rsidR="00FC46C7" w:rsidRPr="00FD0425" w:rsidRDefault="00FC46C7" w:rsidP="00FC46C7">
      <w:pPr>
        <w:pStyle w:val="TH"/>
      </w:pPr>
      <w:r w:rsidRPr="00FD0425">
        <w:object w:dxaOrig="6880" w:dyaOrig="2410" w14:anchorId="2E147326">
          <v:shape id="_x0000_i1061" type="#_x0000_t75" style="width:345.25pt;height:123pt" o:ole="">
            <v:imagedata r:id="rId85" o:title=""/>
          </v:shape>
          <o:OLEObject Type="Embed" ProgID="Visio.Drawing.11" ShapeID="_x0000_i1061" DrawAspect="Content" ObjectID="_1786949729" r:id="rId86"/>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276"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277" w:name="_Toc534720394"/>
      <w:bookmarkStart w:id="2278" w:name="_Toc29991335"/>
      <w:bookmarkStart w:id="2279" w:name="_Toc36555735"/>
      <w:bookmarkEnd w:id="2276"/>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5D6B076D"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280" w:name="_CR8_3_14_3"/>
      <w:bookmarkStart w:id="2281" w:name="_Toc44497413"/>
      <w:bookmarkStart w:id="2282" w:name="_Toc45107801"/>
      <w:bookmarkStart w:id="2283" w:name="_Toc45901421"/>
      <w:bookmarkStart w:id="2284" w:name="_Toc51850500"/>
      <w:bookmarkStart w:id="2285" w:name="_Toc56693503"/>
      <w:bookmarkStart w:id="2286" w:name="_Toc64447046"/>
      <w:bookmarkStart w:id="2287" w:name="_Toc66286540"/>
      <w:bookmarkStart w:id="2288" w:name="_Toc74151235"/>
      <w:bookmarkStart w:id="2289" w:name="_Toc88653707"/>
      <w:bookmarkStart w:id="2290" w:name="_Toc97904063"/>
      <w:bookmarkStart w:id="2291" w:name="_Toc105175104"/>
      <w:bookmarkStart w:id="2292" w:name="_Toc113826134"/>
      <w:bookmarkStart w:id="2293" w:name="_Toc175586716"/>
      <w:bookmarkEnd w:id="2280"/>
      <w:r w:rsidRPr="00DE149B">
        <w:t>8.3.14.3</w:t>
      </w:r>
      <w:r w:rsidRPr="00DE149B">
        <w:tab/>
        <w:t>Abnormal Conditions</w:t>
      </w:r>
      <w:bookmarkEnd w:id="2277"/>
      <w:bookmarkEnd w:id="2278"/>
      <w:bookmarkEnd w:id="2279"/>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A67FE93" w14:textId="6E08BA36"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294" w:name="_CR8_3_15"/>
      <w:bookmarkStart w:id="2295" w:name="_Toc534720399"/>
      <w:bookmarkStart w:id="2296" w:name="_Toc29991336"/>
      <w:bookmarkStart w:id="2297" w:name="_Toc36555736"/>
      <w:bookmarkStart w:id="2298" w:name="_Toc44497414"/>
      <w:bookmarkStart w:id="2299" w:name="_Toc45107802"/>
      <w:bookmarkStart w:id="2300" w:name="_Toc45901422"/>
      <w:bookmarkStart w:id="2301" w:name="_Toc51850501"/>
      <w:bookmarkStart w:id="2302" w:name="_Toc56693504"/>
      <w:bookmarkStart w:id="2303" w:name="_Toc64447047"/>
      <w:bookmarkStart w:id="2304" w:name="_Toc66286541"/>
      <w:bookmarkStart w:id="2305" w:name="_Toc74151236"/>
      <w:bookmarkStart w:id="2306" w:name="_Toc88653708"/>
      <w:bookmarkStart w:id="2307" w:name="_Toc97904064"/>
      <w:bookmarkStart w:id="2308" w:name="_Toc105175105"/>
      <w:bookmarkStart w:id="2309" w:name="_Toc113826135"/>
      <w:bookmarkStart w:id="2310" w:name="_Toc175586717"/>
      <w:bookmarkEnd w:id="2294"/>
      <w:r w:rsidRPr="00DE149B">
        <w:t>8.3.15</w:t>
      </w:r>
      <w:r w:rsidRPr="00DE149B">
        <w:tab/>
        <w:t>Deactivate Trace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CD7D334" w14:textId="77777777" w:rsidR="00FC46C7" w:rsidRPr="00FD0425" w:rsidRDefault="00FC46C7" w:rsidP="00BE6FC6">
      <w:pPr>
        <w:pStyle w:val="Heading4"/>
      </w:pPr>
      <w:bookmarkStart w:id="2311" w:name="_CR8_3_15_1"/>
      <w:bookmarkStart w:id="2312" w:name="_Toc534720400"/>
      <w:bookmarkStart w:id="2313" w:name="_Toc29991337"/>
      <w:bookmarkStart w:id="2314" w:name="_Toc36555737"/>
      <w:bookmarkStart w:id="2315" w:name="_Toc44497415"/>
      <w:bookmarkStart w:id="2316" w:name="_Toc45107803"/>
      <w:bookmarkStart w:id="2317" w:name="_Toc45901423"/>
      <w:bookmarkStart w:id="2318" w:name="_Toc51850502"/>
      <w:bookmarkStart w:id="2319" w:name="_Toc56693505"/>
      <w:bookmarkStart w:id="2320" w:name="_Toc64447048"/>
      <w:bookmarkStart w:id="2321" w:name="_Toc66286542"/>
      <w:bookmarkStart w:id="2322" w:name="_Toc74151237"/>
      <w:bookmarkStart w:id="2323" w:name="_Toc88653709"/>
      <w:bookmarkStart w:id="2324" w:name="_Toc97904065"/>
      <w:bookmarkStart w:id="2325" w:name="_Toc105175106"/>
      <w:bookmarkStart w:id="2326" w:name="_Toc113826136"/>
      <w:bookmarkStart w:id="2327" w:name="_Toc175586718"/>
      <w:bookmarkEnd w:id="2311"/>
      <w:r w:rsidRPr="00FD0425">
        <w:t>8.3.15.1</w:t>
      </w:r>
      <w:r w:rsidRPr="00FD0425">
        <w:tab/>
        <w:t>General</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328" w:name="_CR8_3_15_2"/>
      <w:bookmarkStart w:id="2329" w:name="_Toc534720401"/>
      <w:bookmarkStart w:id="2330" w:name="_Toc29991338"/>
      <w:bookmarkStart w:id="2331" w:name="_Toc36555738"/>
      <w:bookmarkStart w:id="2332" w:name="_Toc44497416"/>
      <w:bookmarkStart w:id="2333" w:name="_Toc45107804"/>
      <w:bookmarkStart w:id="2334" w:name="_Toc45901424"/>
      <w:bookmarkStart w:id="2335" w:name="_Toc51850503"/>
      <w:bookmarkStart w:id="2336" w:name="_Toc56693506"/>
      <w:bookmarkStart w:id="2337" w:name="_Toc64447049"/>
      <w:bookmarkStart w:id="2338" w:name="_Toc66286543"/>
      <w:bookmarkStart w:id="2339" w:name="_Toc74151238"/>
      <w:bookmarkStart w:id="2340" w:name="_Toc88653710"/>
      <w:bookmarkStart w:id="2341" w:name="_Toc97904066"/>
      <w:bookmarkStart w:id="2342" w:name="_Toc105175107"/>
      <w:bookmarkStart w:id="2343" w:name="_Toc113826137"/>
      <w:bookmarkStart w:id="2344" w:name="_Toc175586719"/>
      <w:bookmarkEnd w:id="2328"/>
      <w:r w:rsidRPr="00FD0425">
        <w:t>8.3.15.2</w:t>
      </w:r>
      <w:r w:rsidRPr="00FD0425">
        <w:tab/>
        <w:t>Successful Operation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54915C99" w14:textId="77777777" w:rsidR="00FC46C7" w:rsidRPr="00FD0425" w:rsidRDefault="00FC46C7" w:rsidP="00FC46C7">
      <w:pPr>
        <w:pStyle w:val="TH"/>
      </w:pPr>
      <w:r w:rsidRPr="00FD0425">
        <w:object w:dxaOrig="6880" w:dyaOrig="2410" w14:anchorId="619237E5">
          <v:shape id="_x0000_i1062" type="#_x0000_t75" style="width:345.25pt;height:123pt" o:ole="">
            <v:imagedata r:id="rId87" o:title=""/>
          </v:shape>
          <o:OLEObject Type="Embed" ProgID="Visio.Drawing.11" ShapeID="_x0000_i1062" DrawAspect="Content" ObjectID="_1786949730" r:id="rId88"/>
        </w:object>
      </w:r>
    </w:p>
    <w:p w14:paraId="679A2B8D" w14:textId="77777777" w:rsidR="00FC46C7" w:rsidRPr="00FD0425" w:rsidRDefault="00FC46C7" w:rsidP="00FC46C7">
      <w:pPr>
        <w:pStyle w:val="TF"/>
      </w:pPr>
      <w:r w:rsidRPr="00FD0425">
        <w:t>Figure 8.3.15.2-1: Deactivate Trace, successful opration</w:t>
      </w:r>
    </w:p>
    <w:p w14:paraId="2085B57D" w14:textId="50681C9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E.</w:t>
      </w:r>
    </w:p>
    <w:p w14:paraId="44903A27" w14:textId="77777777" w:rsidR="00FC46C7" w:rsidRPr="00FD0425" w:rsidRDefault="00FC46C7" w:rsidP="00BE6FC6">
      <w:pPr>
        <w:pStyle w:val="Heading4"/>
      </w:pPr>
      <w:bookmarkStart w:id="2345" w:name="_CR8_3_15_3"/>
      <w:bookmarkStart w:id="2346" w:name="_Toc534720402"/>
      <w:bookmarkStart w:id="2347" w:name="_Toc29991339"/>
      <w:bookmarkStart w:id="2348" w:name="_Toc36555739"/>
      <w:bookmarkStart w:id="2349" w:name="_Toc44497417"/>
      <w:bookmarkStart w:id="2350" w:name="_Toc45107805"/>
      <w:bookmarkStart w:id="2351" w:name="_Toc45901425"/>
      <w:bookmarkStart w:id="2352" w:name="_Toc51850504"/>
      <w:bookmarkStart w:id="2353" w:name="_Toc56693507"/>
      <w:bookmarkStart w:id="2354" w:name="_Toc64447050"/>
      <w:bookmarkStart w:id="2355" w:name="_Toc66286544"/>
      <w:bookmarkStart w:id="2356" w:name="_Toc74151239"/>
      <w:bookmarkStart w:id="2357" w:name="_Toc88653711"/>
      <w:bookmarkStart w:id="2358" w:name="_Toc97904067"/>
      <w:bookmarkStart w:id="2359" w:name="_Toc105175108"/>
      <w:bookmarkStart w:id="2360" w:name="_Toc113826138"/>
      <w:bookmarkStart w:id="2361" w:name="_Toc175586720"/>
      <w:bookmarkEnd w:id="2345"/>
      <w:r w:rsidRPr="00FD0425">
        <w:t>8.3.15.3</w:t>
      </w:r>
      <w:r w:rsidRPr="00FD0425">
        <w:tab/>
        <w:t>Abnormal Conditions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362" w:name="_CR8_4"/>
      <w:bookmarkStart w:id="2363" w:name="_Toc20955145"/>
      <w:bookmarkStart w:id="2364" w:name="_Toc29991340"/>
      <w:bookmarkStart w:id="2365" w:name="_Toc36555740"/>
      <w:bookmarkStart w:id="2366" w:name="_Toc44497418"/>
      <w:bookmarkStart w:id="2367" w:name="_Toc45107806"/>
      <w:bookmarkStart w:id="2368" w:name="_Toc45901426"/>
      <w:bookmarkStart w:id="2369" w:name="_Toc51850505"/>
      <w:bookmarkStart w:id="2370" w:name="_Toc56693508"/>
      <w:bookmarkStart w:id="2371" w:name="_Toc64447051"/>
      <w:bookmarkStart w:id="2372" w:name="_Toc66286545"/>
      <w:bookmarkStart w:id="2373" w:name="_Toc74151240"/>
      <w:bookmarkStart w:id="2374" w:name="_Toc88653712"/>
      <w:bookmarkStart w:id="2375" w:name="_Toc97904068"/>
      <w:bookmarkStart w:id="2376" w:name="_Toc105175109"/>
      <w:bookmarkStart w:id="2377" w:name="_Toc113826139"/>
      <w:bookmarkStart w:id="2378" w:name="_Toc175586721"/>
      <w:bookmarkEnd w:id="2362"/>
      <w:r w:rsidRPr="00FD0425">
        <w:t>8.4</w:t>
      </w:r>
      <w:r w:rsidRPr="00FD0425">
        <w:tab/>
        <w:t>Global procedures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2576EF7" w14:textId="77777777" w:rsidR="00F02090" w:rsidRPr="00FD0425" w:rsidRDefault="00F02090" w:rsidP="00F02090">
      <w:pPr>
        <w:pStyle w:val="Heading3"/>
      </w:pPr>
      <w:bookmarkStart w:id="2379" w:name="_CR8_4_1"/>
      <w:bookmarkStart w:id="2380" w:name="_Toc20955146"/>
      <w:bookmarkStart w:id="2381" w:name="_Toc29991341"/>
      <w:bookmarkStart w:id="2382" w:name="_Toc36555741"/>
      <w:bookmarkStart w:id="2383" w:name="_Toc44497419"/>
      <w:bookmarkStart w:id="2384" w:name="_Toc45107807"/>
      <w:bookmarkStart w:id="2385" w:name="_Toc45901427"/>
      <w:bookmarkStart w:id="2386" w:name="_Toc51850506"/>
      <w:bookmarkStart w:id="2387" w:name="_Toc56693509"/>
      <w:bookmarkStart w:id="2388" w:name="_Toc64447052"/>
      <w:bookmarkStart w:id="2389" w:name="_Toc66286546"/>
      <w:bookmarkStart w:id="2390" w:name="_Toc74151241"/>
      <w:bookmarkStart w:id="2391" w:name="_Toc88653713"/>
      <w:bookmarkStart w:id="2392" w:name="_Toc97904069"/>
      <w:bookmarkStart w:id="2393" w:name="_Toc105175110"/>
      <w:bookmarkStart w:id="2394" w:name="_Toc113826140"/>
      <w:bookmarkStart w:id="2395" w:name="_Toc175586722"/>
      <w:bookmarkEnd w:id="2379"/>
      <w:r w:rsidRPr="00FD0425">
        <w:t>8.4.1</w:t>
      </w:r>
      <w:r w:rsidRPr="00FD0425">
        <w:tab/>
        <w:t>Xn Setup</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5F48BD50" w14:textId="77777777" w:rsidR="00F02090" w:rsidRPr="00FD0425" w:rsidRDefault="00F02090" w:rsidP="00F02090">
      <w:pPr>
        <w:pStyle w:val="Heading4"/>
      </w:pPr>
      <w:bookmarkStart w:id="2396" w:name="_CR8_4_1_1"/>
      <w:bookmarkStart w:id="2397" w:name="_Toc20955147"/>
      <w:bookmarkStart w:id="2398" w:name="_Toc29991342"/>
      <w:bookmarkStart w:id="2399" w:name="_Toc36555742"/>
      <w:bookmarkStart w:id="2400" w:name="_Toc44497420"/>
      <w:bookmarkStart w:id="2401" w:name="_Toc45107808"/>
      <w:bookmarkStart w:id="2402" w:name="_Toc45901428"/>
      <w:bookmarkStart w:id="2403" w:name="_Toc51850507"/>
      <w:bookmarkStart w:id="2404" w:name="_Toc56693510"/>
      <w:bookmarkStart w:id="2405" w:name="_Toc64447053"/>
      <w:bookmarkStart w:id="2406" w:name="_Toc66286547"/>
      <w:bookmarkStart w:id="2407" w:name="_Toc74151242"/>
      <w:bookmarkStart w:id="2408" w:name="_Toc88653714"/>
      <w:bookmarkStart w:id="2409" w:name="_Toc97904070"/>
      <w:bookmarkStart w:id="2410" w:name="_Toc105175111"/>
      <w:bookmarkStart w:id="2411" w:name="_Toc113826141"/>
      <w:bookmarkStart w:id="2412" w:name="_Toc175586723"/>
      <w:bookmarkEnd w:id="2396"/>
      <w:r w:rsidRPr="00FD0425">
        <w:t>8.4.1.1</w:t>
      </w:r>
      <w:r w:rsidRPr="00FD0425">
        <w:tab/>
        <w:t>General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493A020" w14:textId="451DA30F" w:rsidR="00F02090" w:rsidRPr="00FD0425" w:rsidRDefault="00F02090" w:rsidP="00F02090">
      <w:r w:rsidRPr="00FD0425">
        <w:t>The purpose of the Xn Setup procedure is to exchange application level configuration data needed for two NG-RAN nodes to interoperate correctly over the Xn-C interface.</w:t>
      </w:r>
    </w:p>
    <w:p w14:paraId="2E729AFB" w14:textId="1D0562A6"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If Xn-C signalling transport is shared among multiple Xn-C interface instances, one Xn Setup procedure is issued per Xn-C interface instance to be setup, i.e. several Xn Setup procedures may be issued via the same TNL association after that TNL association has become operational.</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413" w:name="_CR8_4_1_2"/>
      <w:bookmarkStart w:id="2414" w:name="_Toc20955148"/>
      <w:bookmarkStart w:id="2415" w:name="_Toc29991343"/>
      <w:bookmarkStart w:id="2416" w:name="_Toc36555743"/>
      <w:bookmarkStart w:id="2417" w:name="_Toc44497421"/>
      <w:bookmarkStart w:id="2418" w:name="_Toc45107809"/>
      <w:bookmarkStart w:id="2419" w:name="_Toc45901429"/>
      <w:bookmarkStart w:id="2420" w:name="_Toc51850508"/>
      <w:bookmarkStart w:id="2421" w:name="_Toc56693511"/>
      <w:bookmarkStart w:id="2422" w:name="_Toc64447054"/>
      <w:bookmarkStart w:id="2423" w:name="_Toc66286548"/>
      <w:bookmarkStart w:id="2424" w:name="_Toc74151243"/>
      <w:bookmarkStart w:id="2425" w:name="_Toc88653715"/>
      <w:bookmarkStart w:id="2426" w:name="_Toc97904071"/>
      <w:bookmarkStart w:id="2427" w:name="_Toc105175112"/>
      <w:bookmarkStart w:id="2428" w:name="_Toc113826142"/>
      <w:bookmarkStart w:id="2429" w:name="_Toc175586724"/>
      <w:bookmarkEnd w:id="2413"/>
      <w:r w:rsidRPr="00FD0425">
        <w:t>8.4.1.2</w:t>
      </w:r>
      <w:r w:rsidRPr="00FD0425">
        <w:tab/>
        <w:t>Successful Operation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1DA32373" w14:textId="77777777" w:rsidR="00F02090" w:rsidRPr="00FD0425" w:rsidRDefault="00F02090" w:rsidP="00F02090">
      <w:pPr>
        <w:pStyle w:val="TH"/>
      </w:pPr>
      <w:r w:rsidRPr="00FD0425">
        <w:object w:dxaOrig="7170" w:dyaOrig="2295" w14:anchorId="417723C8">
          <v:shape id="_x0000_i1063" type="#_x0000_t75" style="width:5in;height:116.2pt" o:ole="">
            <v:imagedata r:id="rId89" o:title=""/>
          </v:shape>
          <o:OLEObject Type="Embed" ProgID="Visio.Drawing.11" ShapeID="_x0000_i1063" DrawAspect="Content" ObjectID="_1786949731" r:id="rId90"/>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430"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430"/>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18DF3DF2"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r w:rsidR="00F03F50" w:rsidRPr="00F03F50">
        <w:t xml:space="preserve"> </w:t>
      </w:r>
      <w:r w:rsidR="00F03F50" w:rsidRPr="001D2E49">
        <w:t xml:space="preserve">In case the </w:t>
      </w:r>
      <w:r w:rsidR="00F03F50" w:rsidRPr="00F41B6F">
        <w:rPr>
          <w:i/>
          <w:iCs/>
        </w:rPr>
        <w:t>IP-Sec Transport Layer Address</w:t>
      </w:r>
      <w:r w:rsidR="00F03F50" w:rsidRPr="001D2E49">
        <w:rPr>
          <w:i/>
        </w:rPr>
        <w:t xml:space="preserve"> </w:t>
      </w:r>
      <w:r w:rsidR="00F03F50" w:rsidRPr="001D2E49">
        <w:t xml:space="preserve">IE </w:t>
      </w:r>
      <w:r w:rsidR="00F03F50">
        <w:t xml:space="preserve">within the </w:t>
      </w:r>
      <w:r w:rsidR="00F03F50" w:rsidRPr="00C537AD">
        <w:rPr>
          <w:i/>
          <w:iCs/>
          <w:lang w:eastAsia="ja-JP"/>
        </w:rPr>
        <w:t>Extended UP Transport Layer Addresses To Add List</w:t>
      </w:r>
      <w:r w:rsidR="00F03F50" w:rsidRPr="001D2E49">
        <w:t xml:space="preserve"> </w:t>
      </w:r>
      <w:r w:rsidR="00F03F50">
        <w:t xml:space="preserve">IE </w:t>
      </w:r>
      <w:r w:rsidR="00F03F50" w:rsidRPr="001D2E49">
        <w:t xml:space="preserve">is present and the </w:t>
      </w:r>
      <w:r w:rsidR="00F03F50" w:rsidRPr="00171B37">
        <w:rPr>
          <w:i/>
        </w:rPr>
        <w:t>GTP Transport Layer Address Info</w:t>
      </w:r>
      <w:r w:rsidR="00F03F50" w:rsidRPr="001D2E49">
        <w:rPr>
          <w:i/>
        </w:rPr>
        <w:t xml:space="preserve"> </w:t>
      </w:r>
      <w:r w:rsidR="00F03F50" w:rsidRPr="001D2E49">
        <w:t xml:space="preserve">IE within the </w:t>
      </w:r>
      <w:r w:rsidR="00F03F50" w:rsidRPr="002F66A7">
        <w:rPr>
          <w:i/>
        </w:rPr>
        <w:t>GTP Transport Layer Addresses To Add List</w:t>
      </w:r>
      <w:r w:rsidR="00F03F50" w:rsidRPr="001D2E49">
        <w:t xml:space="preserve"> IE is not empty, GTP traffic is conveyed within an IP-Sec tunnel terminated at the IP-Sec tunnel endpoint given in the </w:t>
      </w:r>
      <w:r w:rsidR="00F03F50" w:rsidRPr="009F4DD1">
        <w:rPr>
          <w:i/>
          <w:iCs/>
        </w:rPr>
        <w:t>IP-Sec Transport Layer Address</w:t>
      </w:r>
      <w:r w:rsidR="00F03F50" w:rsidRPr="001D2E49">
        <w:rPr>
          <w:i/>
        </w:rPr>
        <w:t xml:space="preserve"> </w:t>
      </w:r>
      <w:r w:rsidR="00F03F50" w:rsidRPr="001D2E49">
        <w:t>IE.</w:t>
      </w:r>
      <w:r w:rsidR="00F03F50">
        <w:t xml:space="preserve"> </w:t>
      </w:r>
      <w:r w:rsidR="00F03F50" w:rsidRPr="001D2E49">
        <w:t xml:space="preserve">In case the </w:t>
      </w:r>
      <w:r w:rsidR="00F03F50" w:rsidRPr="001D2E49">
        <w:rPr>
          <w:i/>
          <w:iCs/>
        </w:rPr>
        <w:t>IP-</w:t>
      </w:r>
      <w:r w:rsidR="00F03F50" w:rsidRPr="001D2E49">
        <w:rPr>
          <w:i/>
        </w:rPr>
        <w:t xml:space="preserve">Sec Transport Layer Address </w:t>
      </w:r>
      <w:r w:rsidR="00F03F50" w:rsidRPr="001D2E49">
        <w:t xml:space="preserve">IE is not present, GTP traffic is terminated at the endpoints given by the list of addresses in the </w:t>
      </w:r>
      <w:r w:rsidR="00F03F50" w:rsidRPr="004F2494">
        <w:rPr>
          <w:i/>
          <w:iCs/>
        </w:rPr>
        <w:t>GTP Transport Layer Address Info</w:t>
      </w:r>
      <w:r w:rsidR="00F03F50" w:rsidRPr="001D2E49">
        <w:rPr>
          <w:i/>
        </w:rPr>
        <w:t xml:space="preserve"> </w:t>
      </w:r>
      <w:r w:rsidR="00F03F50" w:rsidRPr="001D2E49">
        <w:t xml:space="preserve">IE within the </w:t>
      </w:r>
      <w:r w:rsidR="00F03F50" w:rsidRPr="00C15B60">
        <w:rPr>
          <w:i/>
        </w:rPr>
        <w:t>GTP Transport Layer Addresses To Add List</w:t>
      </w:r>
      <w:r w:rsidR="00F03F50" w:rsidRPr="001D2E49">
        <w:t xml:space="preserve"> IE</w:t>
      </w:r>
      <w:r w:rsidR="00F03F50">
        <w:t xml:space="preserve"> if present</w:t>
      </w:r>
      <w:r w:rsidR="00F03F50" w:rsidRPr="001D2E49">
        <w:t>.</w:t>
      </w:r>
    </w:p>
    <w:p w14:paraId="1F8A47AC" w14:textId="6F1FD938"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r w:rsidR="00F03F50" w:rsidRPr="00F03F50">
        <w:t xml:space="preserve"> </w:t>
      </w:r>
      <w:r w:rsidR="00F03F50" w:rsidRPr="001D2E49">
        <w:t xml:space="preserve">In case the </w:t>
      </w:r>
      <w:r w:rsidR="00F03F50" w:rsidRPr="00F41B6F">
        <w:rPr>
          <w:i/>
          <w:iCs/>
        </w:rPr>
        <w:t>IP-Sec Transport Layer Address</w:t>
      </w:r>
      <w:r w:rsidR="00F03F50" w:rsidRPr="001D2E49">
        <w:rPr>
          <w:i/>
        </w:rPr>
        <w:t xml:space="preserve"> </w:t>
      </w:r>
      <w:r w:rsidR="00F03F50" w:rsidRPr="001D2E49">
        <w:t xml:space="preserve">IE </w:t>
      </w:r>
      <w:r w:rsidR="00F03F50">
        <w:t xml:space="preserve">within the </w:t>
      </w:r>
      <w:r w:rsidR="00F03F50" w:rsidRPr="00C537AD">
        <w:rPr>
          <w:i/>
          <w:iCs/>
          <w:lang w:eastAsia="ja-JP"/>
        </w:rPr>
        <w:t>Extended UP Transport Layer Addresses To Add List</w:t>
      </w:r>
      <w:r w:rsidR="00F03F50" w:rsidRPr="001D2E49">
        <w:t xml:space="preserve"> </w:t>
      </w:r>
      <w:r w:rsidR="00F03F50">
        <w:t xml:space="preserve">IE </w:t>
      </w:r>
      <w:r w:rsidR="00F03F50" w:rsidRPr="001D2E49">
        <w:t xml:space="preserve">is present and the </w:t>
      </w:r>
      <w:r w:rsidR="00F03F50" w:rsidRPr="00171B37">
        <w:rPr>
          <w:i/>
        </w:rPr>
        <w:t>GTP Transport Layer Address Info</w:t>
      </w:r>
      <w:r w:rsidR="00F03F50" w:rsidRPr="001D2E49">
        <w:rPr>
          <w:i/>
        </w:rPr>
        <w:t xml:space="preserve"> </w:t>
      </w:r>
      <w:r w:rsidR="00F03F50" w:rsidRPr="001D2E49">
        <w:t xml:space="preserve">IE within the </w:t>
      </w:r>
      <w:r w:rsidR="00F03F50" w:rsidRPr="002F66A7">
        <w:rPr>
          <w:i/>
        </w:rPr>
        <w:t>GTP Transport Layer Addresses To Add List</w:t>
      </w:r>
      <w:r w:rsidR="00F03F50" w:rsidRPr="001D2E49">
        <w:t xml:space="preserve"> IE is not empty, GTP traffic is conveyed within an IP-Sec tunnel terminated at the IP-Sec tunnel endpoint given in the </w:t>
      </w:r>
      <w:r w:rsidR="00F03F50" w:rsidRPr="009F4DD1">
        <w:rPr>
          <w:i/>
          <w:iCs/>
        </w:rPr>
        <w:t>IP-Sec Transport Layer Address</w:t>
      </w:r>
      <w:r w:rsidR="00F03F50" w:rsidRPr="001D2E49">
        <w:rPr>
          <w:i/>
        </w:rPr>
        <w:t xml:space="preserve"> </w:t>
      </w:r>
      <w:r w:rsidR="00F03F50" w:rsidRPr="001D2E49">
        <w:t>IE.</w:t>
      </w:r>
      <w:r w:rsidR="00F03F50">
        <w:t xml:space="preserve"> </w:t>
      </w:r>
      <w:r w:rsidR="00F03F50" w:rsidRPr="001D2E49">
        <w:t xml:space="preserve">In case the </w:t>
      </w:r>
      <w:r w:rsidR="00F03F50" w:rsidRPr="001D2E49">
        <w:rPr>
          <w:i/>
          <w:iCs/>
        </w:rPr>
        <w:t>IP-</w:t>
      </w:r>
      <w:r w:rsidR="00F03F50" w:rsidRPr="001D2E49">
        <w:rPr>
          <w:i/>
        </w:rPr>
        <w:t xml:space="preserve">Sec Transport Layer Address </w:t>
      </w:r>
      <w:r w:rsidR="00F03F50" w:rsidRPr="001D2E49">
        <w:t xml:space="preserve">IE is not present, GTP traffic is terminated at the endpoints given by the list of addresses in the </w:t>
      </w:r>
      <w:r w:rsidR="00F03F50" w:rsidRPr="004F2494">
        <w:rPr>
          <w:i/>
          <w:iCs/>
        </w:rPr>
        <w:t>GTP Transport Layer Address Info</w:t>
      </w:r>
      <w:r w:rsidR="00F03F50" w:rsidRPr="001D2E49">
        <w:rPr>
          <w:i/>
        </w:rPr>
        <w:t xml:space="preserve"> </w:t>
      </w:r>
      <w:r w:rsidR="00F03F50" w:rsidRPr="001D2E49">
        <w:t xml:space="preserve">IE within the </w:t>
      </w:r>
      <w:r w:rsidR="00F03F50" w:rsidRPr="00C15B60">
        <w:rPr>
          <w:i/>
        </w:rPr>
        <w:t>GTP Transport Layer Addresses To Add List</w:t>
      </w:r>
      <w:r w:rsidR="00F03F50" w:rsidRPr="001D2E49">
        <w:t xml:space="preserve"> IE</w:t>
      </w:r>
      <w:r w:rsidR="00F03F50">
        <w:t xml:space="preserve"> if present.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431"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431"/>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432" w:name="OLE_LINK54"/>
      <w:r w:rsidRPr="00FD0425">
        <w:rPr>
          <w:rFonts w:eastAsia="MS Mincho"/>
        </w:rPr>
        <w:t xml:space="preserve">generating the list of NG-RAN served cell information to include in the </w:t>
      </w:r>
      <w:bookmarkEnd w:id="2432"/>
      <w:r w:rsidRPr="00FD0425">
        <w:rPr>
          <w:rFonts w:eastAsia="MS Mincho"/>
        </w:rPr>
        <w:t>XN SETUP RESPONSE</w:t>
      </w:r>
      <w:r w:rsidRPr="00FD0425">
        <w:t xml:space="preserve"> message.</w:t>
      </w:r>
    </w:p>
    <w:p w14:paraId="7DCC2750" w14:textId="77777777" w:rsidR="002978AA" w:rsidRPr="00FD0425" w:rsidRDefault="002978AA" w:rsidP="005770EE">
      <w:bookmarkStart w:id="2433"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433"/>
    </w:p>
    <w:p w14:paraId="1C0D354E" w14:textId="77777777" w:rsidR="00A87485" w:rsidRPr="00A80E7B" w:rsidRDefault="00A87485" w:rsidP="00A87485">
      <w:bookmarkStart w:id="2434" w:name="_Toc20955149"/>
      <w:bookmarkStart w:id="2435" w:name="_Toc29991344"/>
      <w:bookmarkStart w:id="2436" w:name="_Toc36555744"/>
      <w:r w:rsidRPr="00A80E7B">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437" w:name="_Toc44497422"/>
      <w:bookmarkStart w:id="2438" w:name="_Toc45107810"/>
      <w:bookmarkStart w:id="2439" w:name="_Toc45901430"/>
      <w:bookmarkStart w:id="2440" w:name="_Toc51850509"/>
      <w:bookmarkStart w:id="2441" w:name="_Toc56693512"/>
      <w:bookmarkStart w:id="2442"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443" w:name="_CR8_4_1_3"/>
      <w:bookmarkStart w:id="2444" w:name="_Toc66286549"/>
      <w:bookmarkStart w:id="2445" w:name="_Toc74151244"/>
      <w:bookmarkStart w:id="2446" w:name="_Toc88653716"/>
      <w:bookmarkStart w:id="2447" w:name="_Toc97904072"/>
      <w:bookmarkStart w:id="2448" w:name="_Toc105175113"/>
      <w:bookmarkStart w:id="2449" w:name="_Toc113826143"/>
      <w:bookmarkStart w:id="2450" w:name="_Toc175586725"/>
      <w:bookmarkEnd w:id="2443"/>
      <w:r w:rsidRPr="00FD0425">
        <w:t>8.4.1.3</w:t>
      </w:r>
      <w:r w:rsidRPr="00FD0425">
        <w:tab/>
        <w:t>Unsuccessful Operation</w:t>
      </w:r>
      <w:bookmarkEnd w:id="2434"/>
      <w:bookmarkEnd w:id="2435"/>
      <w:bookmarkEnd w:id="2436"/>
      <w:bookmarkEnd w:id="2437"/>
      <w:bookmarkEnd w:id="2438"/>
      <w:bookmarkEnd w:id="2439"/>
      <w:bookmarkEnd w:id="2440"/>
      <w:bookmarkEnd w:id="2441"/>
      <w:bookmarkEnd w:id="2442"/>
      <w:bookmarkEnd w:id="2444"/>
      <w:bookmarkEnd w:id="2445"/>
      <w:bookmarkEnd w:id="2446"/>
      <w:bookmarkEnd w:id="2447"/>
      <w:bookmarkEnd w:id="2448"/>
      <w:bookmarkEnd w:id="2449"/>
      <w:bookmarkEnd w:id="2450"/>
    </w:p>
    <w:p w14:paraId="25A814AC" w14:textId="77777777" w:rsidR="00F02090" w:rsidRPr="00FD0425" w:rsidRDefault="00F02090" w:rsidP="00F02090">
      <w:pPr>
        <w:pStyle w:val="TH"/>
      </w:pPr>
      <w:r w:rsidRPr="00FD0425">
        <w:object w:dxaOrig="6960" w:dyaOrig="2295" w14:anchorId="12A49676">
          <v:shape id="_x0000_i1064" type="#_x0000_t75" style="width:346.95pt;height:116.2pt" o:ole="">
            <v:imagedata r:id="rId91" o:title=""/>
          </v:shape>
          <o:OLEObject Type="Embed" ProgID="Visio.Drawing.11" ShapeID="_x0000_i1064" DrawAspect="Content" ObjectID="_1786949732" r:id="rId92"/>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451" w:name="_Hlk24022421"/>
      <w:r w:rsidRPr="00FD0425">
        <w:rPr>
          <w:i/>
        </w:rPr>
        <w:t>Maximum Cell List Size</w:t>
      </w:r>
      <w:r w:rsidRPr="00FD0425">
        <w:t xml:space="preserve"> IE</w:t>
      </w:r>
      <w:bookmarkEnd w:id="2451"/>
      <w:r w:rsidRPr="00FD0425">
        <w:t>.</w:t>
      </w:r>
    </w:p>
    <w:p w14:paraId="07FFBF81" w14:textId="77777777" w:rsidR="00F02090" w:rsidRPr="00FD0425" w:rsidRDefault="00F02090" w:rsidP="00F02090">
      <w:pPr>
        <w:pStyle w:val="Heading4"/>
      </w:pPr>
      <w:bookmarkStart w:id="2452" w:name="_CR8_4_1_4"/>
      <w:bookmarkStart w:id="2453" w:name="_Toc20955150"/>
      <w:bookmarkStart w:id="2454" w:name="_Toc29991345"/>
      <w:bookmarkStart w:id="2455" w:name="_Toc36555745"/>
      <w:bookmarkStart w:id="2456" w:name="_Toc44497423"/>
      <w:bookmarkStart w:id="2457" w:name="_Toc45107811"/>
      <w:bookmarkStart w:id="2458" w:name="_Toc45901431"/>
      <w:bookmarkStart w:id="2459" w:name="_Toc51850510"/>
      <w:bookmarkStart w:id="2460" w:name="_Toc56693513"/>
      <w:bookmarkStart w:id="2461" w:name="_Toc64447056"/>
      <w:bookmarkStart w:id="2462" w:name="_Toc66286550"/>
      <w:bookmarkStart w:id="2463" w:name="_Toc74151245"/>
      <w:bookmarkStart w:id="2464" w:name="_Toc88653717"/>
      <w:bookmarkStart w:id="2465" w:name="_Toc97904073"/>
      <w:bookmarkStart w:id="2466" w:name="_Toc105175114"/>
      <w:bookmarkStart w:id="2467" w:name="_Toc113826144"/>
      <w:bookmarkStart w:id="2468" w:name="_Toc175586726"/>
      <w:bookmarkEnd w:id="2452"/>
      <w:r w:rsidRPr="00FD0425">
        <w:t>8.4.1.4</w:t>
      </w:r>
      <w:r w:rsidRPr="00FD0425">
        <w:tab/>
        <w:t>Abnormal Conditions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469" w:name="_CR8_4_2"/>
      <w:bookmarkStart w:id="2470" w:name="_Toc20955151"/>
      <w:bookmarkStart w:id="2471" w:name="_Toc29991346"/>
      <w:bookmarkStart w:id="2472" w:name="_Toc36555746"/>
      <w:bookmarkStart w:id="2473" w:name="_Toc44497424"/>
      <w:bookmarkStart w:id="2474" w:name="_Toc45107812"/>
      <w:bookmarkStart w:id="2475" w:name="_Toc45901432"/>
      <w:bookmarkStart w:id="2476" w:name="_Toc51850511"/>
      <w:bookmarkStart w:id="2477" w:name="_Toc56693514"/>
      <w:bookmarkStart w:id="2478" w:name="_Toc64447057"/>
      <w:bookmarkStart w:id="2479" w:name="_Toc66286551"/>
      <w:bookmarkStart w:id="2480" w:name="_Toc74151246"/>
      <w:bookmarkStart w:id="2481" w:name="_Toc88653718"/>
      <w:bookmarkStart w:id="2482" w:name="_Toc97904074"/>
      <w:bookmarkStart w:id="2483" w:name="_Toc105175115"/>
      <w:bookmarkStart w:id="2484" w:name="_Toc113826145"/>
      <w:bookmarkStart w:id="2485" w:name="_Toc175586727"/>
      <w:bookmarkEnd w:id="2469"/>
      <w:r w:rsidRPr="00FD0425">
        <w:t>8.4.2</w:t>
      </w:r>
      <w:r w:rsidRPr="00FD0425">
        <w:tab/>
        <w:t>NG-RAN node Configuration Update</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73298381" w14:textId="77777777" w:rsidR="00F02090" w:rsidRPr="00FD0425" w:rsidRDefault="00F02090" w:rsidP="00F02090">
      <w:pPr>
        <w:pStyle w:val="Heading4"/>
      </w:pPr>
      <w:bookmarkStart w:id="2486" w:name="_CR8_4_2_1"/>
      <w:bookmarkStart w:id="2487" w:name="_Toc20955152"/>
      <w:bookmarkStart w:id="2488" w:name="_Toc29991347"/>
      <w:bookmarkStart w:id="2489" w:name="_Toc36555747"/>
      <w:bookmarkStart w:id="2490" w:name="_Toc44497425"/>
      <w:bookmarkStart w:id="2491" w:name="_Toc45107813"/>
      <w:bookmarkStart w:id="2492" w:name="_Toc45901433"/>
      <w:bookmarkStart w:id="2493" w:name="_Toc51850512"/>
      <w:bookmarkStart w:id="2494" w:name="_Toc56693515"/>
      <w:bookmarkStart w:id="2495" w:name="_Toc64447058"/>
      <w:bookmarkStart w:id="2496" w:name="_Toc66286552"/>
      <w:bookmarkStart w:id="2497" w:name="_Toc74151247"/>
      <w:bookmarkStart w:id="2498" w:name="_Toc88653719"/>
      <w:bookmarkStart w:id="2499" w:name="_Toc97904075"/>
      <w:bookmarkStart w:id="2500" w:name="_Toc105175116"/>
      <w:bookmarkStart w:id="2501" w:name="_Toc113826146"/>
      <w:bookmarkStart w:id="2502" w:name="_Toc175586728"/>
      <w:bookmarkEnd w:id="2486"/>
      <w:r w:rsidRPr="00FD0425">
        <w:t>8.4.2.1</w:t>
      </w:r>
      <w:r w:rsidRPr="00FD0425">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503" w:name="_CR8_4_2_2"/>
      <w:bookmarkStart w:id="2504" w:name="_Toc20955153"/>
      <w:bookmarkStart w:id="2505" w:name="_Toc29991348"/>
      <w:bookmarkStart w:id="2506" w:name="_Toc36555748"/>
      <w:bookmarkStart w:id="2507" w:name="_Toc44497426"/>
      <w:bookmarkStart w:id="2508" w:name="_Toc45107814"/>
      <w:bookmarkStart w:id="2509" w:name="_Toc45901434"/>
      <w:bookmarkStart w:id="2510" w:name="_Toc51850513"/>
      <w:bookmarkStart w:id="2511" w:name="_Toc56693516"/>
      <w:bookmarkStart w:id="2512" w:name="_Toc64447059"/>
      <w:bookmarkStart w:id="2513" w:name="_Toc66286553"/>
      <w:bookmarkStart w:id="2514" w:name="_Toc74151248"/>
      <w:bookmarkStart w:id="2515" w:name="_Toc88653720"/>
      <w:bookmarkStart w:id="2516" w:name="_Toc97904076"/>
      <w:bookmarkStart w:id="2517" w:name="_Toc105175117"/>
      <w:bookmarkStart w:id="2518" w:name="_Toc113826147"/>
      <w:bookmarkStart w:id="2519" w:name="_Toc175586729"/>
      <w:bookmarkEnd w:id="2503"/>
      <w:r w:rsidRPr="00FD0425">
        <w:t>8.4.2.2</w:t>
      </w:r>
      <w:r w:rsidRPr="00FD0425">
        <w:tab/>
        <w:t>Successful Operation</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87A15F3" w14:textId="77777777" w:rsidR="00F02090" w:rsidRPr="00FD0425" w:rsidRDefault="00F02090" w:rsidP="00F02090">
      <w:pPr>
        <w:pStyle w:val="TH"/>
        <w:rPr>
          <w:rFonts w:eastAsia="SimSun"/>
        </w:rPr>
      </w:pPr>
      <w:r w:rsidRPr="00FD0425">
        <w:object w:dxaOrig="6984" w:dyaOrig="2304" w14:anchorId="4F2CE86F">
          <v:shape id="_x0000_i1065" type="#_x0000_t75" style="width:352.05pt;height:116.2pt" o:ole="">
            <v:imagedata r:id="rId93" o:title=""/>
          </v:shape>
          <o:OLEObject Type="Embed" ProgID="Visio.Drawing.11" ShapeID="_x0000_i1065" DrawAspect="Content" ObjectID="_1786949733" r:id="rId94"/>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520" w:name="OLE_LINK51"/>
      <w:r w:rsidRPr="00FD0425">
        <w:rPr>
          <w:rFonts w:eastAsia="MS Mincho"/>
        </w:rPr>
        <w:t xml:space="preserve">If the </w:t>
      </w:r>
      <w:bookmarkStart w:id="2521" w:name="OLE_LINK84"/>
      <w:r w:rsidRPr="00FD0425">
        <w:rPr>
          <w:rFonts w:eastAsia="MS Mincho"/>
          <w:i/>
        </w:rPr>
        <w:t xml:space="preserve">Cell Assistance Information NR </w:t>
      </w:r>
      <w:r w:rsidRPr="00FD0425">
        <w:rPr>
          <w:rFonts w:eastAsia="MS Mincho"/>
        </w:rPr>
        <w:t xml:space="preserve">IE </w:t>
      </w:r>
      <w:bookmarkEnd w:id="2521"/>
      <w:r w:rsidRPr="00FD0425">
        <w:rPr>
          <w:rFonts w:eastAsia="MS Mincho"/>
        </w:rPr>
        <w:t>is present, the NG-RAN node</w:t>
      </w:r>
      <w:bookmarkStart w:id="2522" w:name="OLE_LINK344"/>
      <w:r w:rsidRPr="00FD0425">
        <w:rPr>
          <w:vertAlign w:val="subscript"/>
        </w:rPr>
        <w:t>2</w:t>
      </w:r>
      <w:bookmarkEnd w:id="2522"/>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523" w:name="OLE_LINK88"/>
      <w:r w:rsidRPr="00FD0425">
        <w:t xml:space="preserve">ACKNOWLEDGE </w:t>
      </w:r>
      <w:bookmarkEnd w:id="2523"/>
      <w:r w:rsidRPr="00FD0425">
        <w:t>message.</w:t>
      </w:r>
      <w:bookmarkEnd w:id="2520"/>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524" w:name="OLE_LINK339"/>
      <w:bookmarkStart w:id="2525"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524"/>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1754C105"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r w:rsidR="00F03F50" w:rsidRPr="00F03F50">
        <w:t xml:space="preserve"> </w:t>
      </w:r>
      <w:r w:rsidR="00F03F50" w:rsidRPr="001D2E49">
        <w:t xml:space="preserve">In case the </w:t>
      </w:r>
      <w:r w:rsidR="00F03F50" w:rsidRPr="00F41B6F">
        <w:rPr>
          <w:i/>
          <w:iCs/>
        </w:rPr>
        <w:t>IP-Sec Transport Layer Address</w:t>
      </w:r>
      <w:r w:rsidR="00F03F50" w:rsidRPr="001D2E49">
        <w:rPr>
          <w:i/>
        </w:rPr>
        <w:t xml:space="preserve"> </w:t>
      </w:r>
      <w:r w:rsidR="00F03F50" w:rsidRPr="001D2E49">
        <w:t xml:space="preserve">IE </w:t>
      </w:r>
      <w:r w:rsidR="00F03F50">
        <w:t xml:space="preserve">within the </w:t>
      </w:r>
      <w:r w:rsidR="00F03F50" w:rsidRPr="00C537AD">
        <w:rPr>
          <w:i/>
          <w:iCs/>
          <w:lang w:eastAsia="ja-JP"/>
        </w:rPr>
        <w:t>Extended UP Transport Layer Addresses To Add List</w:t>
      </w:r>
      <w:r w:rsidR="00F03F50" w:rsidRPr="001D2E49">
        <w:t xml:space="preserve"> </w:t>
      </w:r>
      <w:r w:rsidR="00F03F50">
        <w:t xml:space="preserve">IE </w:t>
      </w:r>
      <w:r w:rsidR="00F03F50" w:rsidRPr="001D2E49">
        <w:t xml:space="preserve">is present and the </w:t>
      </w:r>
      <w:r w:rsidR="00F03F50" w:rsidRPr="00171B37">
        <w:rPr>
          <w:i/>
        </w:rPr>
        <w:t>GTP Transport Layer Address Info</w:t>
      </w:r>
      <w:r w:rsidR="00F03F50" w:rsidRPr="001D2E49">
        <w:rPr>
          <w:i/>
        </w:rPr>
        <w:t xml:space="preserve"> </w:t>
      </w:r>
      <w:r w:rsidR="00F03F50" w:rsidRPr="001D2E49">
        <w:t xml:space="preserve">IE within the </w:t>
      </w:r>
      <w:r w:rsidR="00F03F50" w:rsidRPr="002F66A7">
        <w:rPr>
          <w:i/>
        </w:rPr>
        <w:t>GTP Transport Layer Addresses To Add List</w:t>
      </w:r>
      <w:r w:rsidR="00F03F50" w:rsidRPr="001D2E49">
        <w:t xml:space="preserve"> IE is not empty, GTP traffic is conveyed within an IP-Sec tunnel terminated at the IP-Sec tunnel endpoint given in the </w:t>
      </w:r>
      <w:r w:rsidR="00F03F50" w:rsidRPr="009F4DD1">
        <w:rPr>
          <w:i/>
          <w:iCs/>
        </w:rPr>
        <w:t>IP-Sec Transport Layer Address</w:t>
      </w:r>
      <w:r w:rsidR="00F03F50" w:rsidRPr="001D2E49">
        <w:rPr>
          <w:i/>
        </w:rPr>
        <w:t xml:space="preserve"> </w:t>
      </w:r>
      <w:r w:rsidR="00F03F50" w:rsidRPr="001D2E49">
        <w:t>IE.</w:t>
      </w:r>
      <w:r w:rsidR="00F03F50">
        <w:t xml:space="preserve"> </w:t>
      </w:r>
      <w:r w:rsidR="00F03F50" w:rsidRPr="001D2E49">
        <w:t xml:space="preserve">In case the </w:t>
      </w:r>
      <w:r w:rsidR="00F03F50" w:rsidRPr="001D2E49">
        <w:rPr>
          <w:i/>
          <w:iCs/>
        </w:rPr>
        <w:t>IP-</w:t>
      </w:r>
      <w:r w:rsidR="00F03F50" w:rsidRPr="001D2E49">
        <w:rPr>
          <w:i/>
        </w:rPr>
        <w:t xml:space="preserve">Sec Transport Layer Address </w:t>
      </w:r>
      <w:r w:rsidR="00F03F50" w:rsidRPr="001D2E49">
        <w:t xml:space="preserve">IE is not present, GTP traffic is terminated at the endpoints given by the list of addresses in the </w:t>
      </w:r>
      <w:r w:rsidR="00F03F50" w:rsidRPr="004F2494">
        <w:rPr>
          <w:i/>
          <w:iCs/>
        </w:rPr>
        <w:t>GTP Transport Layer Address Info</w:t>
      </w:r>
      <w:r w:rsidR="00F03F50" w:rsidRPr="001D2E49">
        <w:rPr>
          <w:i/>
        </w:rPr>
        <w:t xml:space="preserve"> </w:t>
      </w:r>
      <w:r w:rsidR="00F03F50" w:rsidRPr="001D2E49">
        <w:t xml:space="preserve">IE within the </w:t>
      </w:r>
      <w:r w:rsidR="00F03F50" w:rsidRPr="00C15B60">
        <w:rPr>
          <w:i/>
        </w:rPr>
        <w:t>GTP Transport Layer Addresses To Add List</w:t>
      </w:r>
      <w:r w:rsidR="00F03F50" w:rsidRPr="001D2E49">
        <w:t xml:space="preserve"> IE</w:t>
      </w:r>
      <w:r w:rsidR="00F03F50">
        <w:t xml:space="preserve"> if present.</w:t>
      </w:r>
    </w:p>
    <w:p w14:paraId="595778E7" w14:textId="6482F75A"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r w:rsidR="00F03F50" w:rsidRPr="00F03F50">
        <w:t xml:space="preserve"> </w:t>
      </w:r>
      <w:r w:rsidR="00F03F50" w:rsidRPr="001D2E49">
        <w:t xml:space="preserve">In case the </w:t>
      </w:r>
      <w:r w:rsidR="00F03F50" w:rsidRPr="00F41B6F">
        <w:rPr>
          <w:i/>
          <w:iCs/>
        </w:rPr>
        <w:t>IP-Sec Transport Layer Address</w:t>
      </w:r>
      <w:r w:rsidR="00F03F50" w:rsidRPr="001D2E49">
        <w:rPr>
          <w:i/>
        </w:rPr>
        <w:t xml:space="preserve"> </w:t>
      </w:r>
      <w:r w:rsidR="00F03F50" w:rsidRPr="001D2E49">
        <w:t xml:space="preserve">IE </w:t>
      </w:r>
      <w:r w:rsidR="00F03F50">
        <w:t xml:space="preserve">within the </w:t>
      </w:r>
      <w:r w:rsidR="00F03F50" w:rsidRPr="00C537AD">
        <w:rPr>
          <w:i/>
          <w:iCs/>
          <w:lang w:eastAsia="ja-JP"/>
        </w:rPr>
        <w:t>Extended UP Transport Layer Addresses To Add List</w:t>
      </w:r>
      <w:r w:rsidR="00F03F50" w:rsidRPr="001D2E49">
        <w:t xml:space="preserve"> </w:t>
      </w:r>
      <w:r w:rsidR="00F03F50">
        <w:t xml:space="preserve">IE </w:t>
      </w:r>
      <w:r w:rsidR="00F03F50" w:rsidRPr="001D2E49">
        <w:t xml:space="preserve">is present and the </w:t>
      </w:r>
      <w:r w:rsidR="00F03F50" w:rsidRPr="00171B37">
        <w:rPr>
          <w:i/>
        </w:rPr>
        <w:t>GTP Transport Layer Address Info</w:t>
      </w:r>
      <w:r w:rsidR="00F03F50" w:rsidRPr="001D2E49">
        <w:rPr>
          <w:i/>
        </w:rPr>
        <w:t xml:space="preserve"> </w:t>
      </w:r>
      <w:r w:rsidR="00F03F50" w:rsidRPr="001D2E49">
        <w:t xml:space="preserve">IE within the </w:t>
      </w:r>
      <w:r w:rsidR="00F03F50" w:rsidRPr="002F66A7">
        <w:rPr>
          <w:i/>
        </w:rPr>
        <w:t>GTP Transport Layer Addresses To Add List</w:t>
      </w:r>
      <w:r w:rsidR="00F03F50" w:rsidRPr="001D2E49">
        <w:t xml:space="preserve"> IE is not empty, GTP traffic is conveyed within an IP-Sec tunnel terminated at the IP-Sec tunnel endpoint given in the </w:t>
      </w:r>
      <w:r w:rsidR="00F03F50" w:rsidRPr="009F4DD1">
        <w:rPr>
          <w:i/>
          <w:iCs/>
        </w:rPr>
        <w:t>IP-Sec Transport Layer Address</w:t>
      </w:r>
      <w:r w:rsidR="00F03F50" w:rsidRPr="001D2E49">
        <w:rPr>
          <w:i/>
        </w:rPr>
        <w:t xml:space="preserve"> </w:t>
      </w:r>
      <w:r w:rsidR="00F03F50" w:rsidRPr="001D2E49">
        <w:t>IE.</w:t>
      </w:r>
      <w:r w:rsidR="00F03F50">
        <w:t xml:space="preserve"> </w:t>
      </w:r>
      <w:r w:rsidR="00F03F50" w:rsidRPr="001D2E49">
        <w:t xml:space="preserve">In case the </w:t>
      </w:r>
      <w:r w:rsidR="00F03F50" w:rsidRPr="001D2E49">
        <w:rPr>
          <w:i/>
          <w:iCs/>
        </w:rPr>
        <w:t>IP-</w:t>
      </w:r>
      <w:r w:rsidR="00F03F50" w:rsidRPr="001D2E49">
        <w:rPr>
          <w:i/>
        </w:rPr>
        <w:t xml:space="preserve">Sec Transport Layer Address </w:t>
      </w:r>
      <w:r w:rsidR="00F03F50" w:rsidRPr="001D2E49">
        <w:t xml:space="preserve">IE is not present, GTP traffic is terminated at the endpoints given by the list of addresses in the </w:t>
      </w:r>
      <w:r w:rsidR="00F03F50" w:rsidRPr="004F2494">
        <w:rPr>
          <w:i/>
          <w:iCs/>
        </w:rPr>
        <w:t>GTP Transport Layer Address Info</w:t>
      </w:r>
      <w:r w:rsidR="00F03F50" w:rsidRPr="001D2E49">
        <w:rPr>
          <w:i/>
        </w:rPr>
        <w:t xml:space="preserve"> </w:t>
      </w:r>
      <w:r w:rsidR="00F03F50" w:rsidRPr="001D2E49">
        <w:t xml:space="preserve">IE within the </w:t>
      </w:r>
      <w:r w:rsidR="00F03F50" w:rsidRPr="00C15B60">
        <w:rPr>
          <w:i/>
        </w:rPr>
        <w:t>GTP Transport Layer Addresses To Add List</w:t>
      </w:r>
      <w:r w:rsidR="00F03F50" w:rsidRPr="001D2E49">
        <w:t xml:space="preserve"> IE</w:t>
      </w:r>
      <w:r w:rsidR="00F03F50">
        <w:t xml:space="preserve"> if present.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526" w:name="OLE_LINK342"/>
      <w:r w:rsidRPr="00FD0425">
        <w:t>NG-RAN NODE</w:t>
      </w:r>
      <w:bookmarkEnd w:id="2526"/>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527" w:name="OLE_LINK343"/>
      <w:r w:rsidRPr="00FD0425">
        <w:rPr>
          <w:i/>
        </w:rPr>
        <w:t>NR</w:t>
      </w:r>
      <w:bookmarkEnd w:id="2527"/>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528" w:name="OLE_LINK346"/>
      <w:r w:rsidRPr="00FD0425">
        <w:t>NG-RAN node</w:t>
      </w:r>
      <w:r w:rsidRPr="00FD0425">
        <w:rPr>
          <w:vertAlign w:val="subscript"/>
        </w:rPr>
        <w:t>2</w:t>
      </w:r>
      <w:r w:rsidRPr="00FD0425">
        <w:t xml:space="preserve"> </w:t>
      </w:r>
      <w:bookmarkEnd w:id="2528"/>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529" w:name="OLE_LINK345"/>
      <w:r w:rsidRPr="00FD0425">
        <w:rPr>
          <w:i/>
          <w:iCs/>
        </w:rPr>
        <w:t>NR</w:t>
      </w:r>
      <w:bookmarkEnd w:id="2529"/>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525"/>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530" w:name="OLE_LINK347"/>
      <w:r w:rsidRPr="00FD0425">
        <w:rPr>
          <w:b/>
        </w:rPr>
        <w:t>E-UTRA</w:t>
      </w:r>
      <w:bookmarkEnd w:id="2530"/>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531" w:name="OLE_LINK348"/>
      <w:r w:rsidRPr="00FD0425">
        <w:rPr>
          <w:i/>
          <w:iCs/>
        </w:rPr>
        <w:t xml:space="preserve">E-UTRA </w:t>
      </w:r>
      <w:bookmarkEnd w:id="2531"/>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2B106137"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E6E4F0D" w:rsidR="00DE149B" w:rsidRPr="00FD0425" w:rsidRDefault="00DE149B" w:rsidP="00DE149B">
      <w:pPr>
        <w:pStyle w:val="B1"/>
      </w:pPr>
      <w:r w:rsidRPr="00FD0425">
        <w:t>-</w:t>
      </w:r>
      <w:r w:rsidRPr="00FD0425">
        <w:tab/>
      </w:r>
      <w:bookmarkStart w:id="2532"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532"/>
    </w:p>
    <w:p w14:paraId="432C06D0" w14:textId="58DB77EB" w:rsidR="00DE149B" w:rsidRPr="00FD0425" w:rsidRDefault="00DE149B" w:rsidP="00DE149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33BAD417" w:rsidR="00DE149B" w:rsidRDefault="00DE149B" w:rsidP="00DE149B">
      <w:pPr>
        <w:rPr>
          <w:rFonts w:eastAsia="SimSun"/>
        </w:rPr>
      </w:pPr>
      <w:r w:rsidRPr="00FD0425">
        <w:rPr>
          <w:rFonts w:eastAsia="SimSun"/>
        </w:rPr>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216744C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56B1056E"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533" w:name="_CR8_4_2_3"/>
      <w:bookmarkStart w:id="2534" w:name="_Toc20955154"/>
      <w:bookmarkStart w:id="2535" w:name="_Toc29991349"/>
      <w:bookmarkStart w:id="2536" w:name="_Toc36555749"/>
      <w:bookmarkStart w:id="2537" w:name="_Toc44497427"/>
      <w:bookmarkStart w:id="2538" w:name="_Toc45107815"/>
      <w:bookmarkStart w:id="2539" w:name="_Toc45901435"/>
      <w:bookmarkStart w:id="2540" w:name="_Toc51850514"/>
      <w:bookmarkStart w:id="2541" w:name="_Toc56693517"/>
      <w:bookmarkStart w:id="2542" w:name="_Toc64447060"/>
      <w:bookmarkStart w:id="2543" w:name="_Toc66286554"/>
      <w:bookmarkStart w:id="2544" w:name="_Toc74151249"/>
      <w:bookmarkStart w:id="2545" w:name="_Toc88653721"/>
      <w:bookmarkStart w:id="2546" w:name="_Toc97904077"/>
      <w:bookmarkStart w:id="2547" w:name="_Toc105175118"/>
      <w:bookmarkStart w:id="2548" w:name="_Toc113826148"/>
      <w:bookmarkStart w:id="2549" w:name="_Toc175586730"/>
      <w:bookmarkEnd w:id="2533"/>
      <w:r w:rsidRPr="00FD0425">
        <w:t>8.4.2.3</w:t>
      </w:r>
      <w:r w:rsidRPr="00FD0425">
        <w:tab/>
        <w:t>Unsuccessful Operation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F9A9A37" w14:textId="77777777" w:rsidR="00F02090" w:rsidRPr="00FD0425" w:rsidRDefault="00F02090" w:rsidP="00F02090">
      <w:pPr>
        <w:pStyle w:val="TH"/>
        <w:rPr>
          <w:rFonts w:eastAsia="SimSun"/>
        </w:rPr>
      </w:pPr>
      <w:r w:rsidRPr="00FD0425">
        <w:object w:dxaOrig="6915" w:dyaOrig="2295" w14:anchorId="08DDD3AD">
          <v:shape id="_x0000_i1066" type="#_x0000_t75" style="width:345.85pt;height:116.2pt" o:ole="">
            <v:imagedata r:id="rId95" o:title=""/>
          </v:shape>
          <o:OLEObject Type="Embed" ProgID="Visio.Drawing.11" ShapeID="_x0000_i1066" DrawAspect="Content" ObjectID="_1786949734" r:id="rId96"/>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550" w:name="_CR8_4_2_4"/>
      <w:bookmarkStart w:id="2551" w:name="_Toc20955155"/>
      <w:bookmarkStart w:id="2552" w:name="_Toc29991350"/>
      <w:bookmarkStart w:id="2553" w:name="_Toc36555750"/>
      <w:bookmarkStart w:id="2554" w:name="_Toc44497428"/>
      <w:bookmarkStart w:id="2555" w:name="_Toc45107816"/>
      <w:bookmarkStart w:id="2556" w:name="_Toc45901436"/>
      <w:bookmarkStart w:id="2557" w:name="_Toc51850515"/>
      <w:bookmarkStart w:id="2558" w:name="_Toc56693518"/>
      <w:bookmarkStart w:id="2559" w:name="_Toc64447061"/>
      <w:bookmarkStart w:id="2560" w:name="_Toc66286555"/>
      <w:bookmarkStart w:id="2561" w:name="_Toc74151250"/>
      <w:bookmarkStart w:id="2562" w:name="_Toc88653722"/>
      <w:bookmarkStart w:id="2563" w:name="_Toc97904078"/>
      <w:bookmarkStart w:id="2564" w:name="_Toc105175119"/>
      <w:bookmarkStart w:id="2565" w:name="_Toc113826149"/>
      <w:bookmarkStart w:id="2566" w:name="_Toc175586731"/>
      <w:bookmarkEnd w:id="2550"/>
      <w:r w:rsidRPr="00FD0425">
        <w:t>8.4.2.</w:t>
      </w:r>
      <w:r w:rsidRPr="00FD0425">
        <w:rPr>
          <w:lang w:eastAsia="zh-CN"/>
        </w:rPr>
        <w:t>4</w:t>
      </w:r>
      <w:r w:rsidRPr="00FD0425">
        <w:tab/>
        <w:t>Abnormal Conditions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567" w:name="_CR8_4_3"/>
      <w:bookmarkStart w:id="2568" w:name="_Toc20955156"/>
      <w:bookmarkStart w:id="2569" w:name="_Toc29991351"/>
      <w:bookmarkStart w:id="2570" w:name="_Toc36555751"/>
      <w:bookmarkStart w:id="2571" w:name="_Toc44497429"/>
      <w:bookmarkStart w:id="2572" w:name="_Toc45107817"/>
      <w:bookmarkStart w:id="2573" w:name="_Toc45901437"/>
      <w:bookmarkStart w:id="2574" w:name="_Toc51850516"/>
      <w:bookmarkStart w:id="2575" w:name="_Toc56693519"/>
      <w:bookmarkStart w:id="2576" w:name="_Toc64447062"/>
      <w:bookmarkStart w:id="2577" w:name="_Toc66286556"/>
      <w:bookmarkStart w:id="2578" w:name="_Toc74151251"/>
      <w:bookmarkStart w:id="2579" w:name="_Toc88653723"/>
      <w:bookmarkStart w:id="2580" w:name="_Toc97904079"/>
      <w:bookmarkStart w:id="2581" w:name="_Toc105175120"/>
      <w:bookmarkStart w:id="2582" w:name="_Toc113826150"/>
      <w:bookmarkStart w:id="2583" w:name="_Toc175586732"/>
      <w:bookmarkEnd w:id="1949"/>
      <w:bookmarkEnd w:id="2567"/>
      <w:r w:rsidRPr="00FD0425">
        <w:rPr>
          <w:lang w:val="en-US"/>
        </w:rPr>
        <w:t>8.4.3</w:t>
      </w:r>
      <w:r w:rsidRPr="00FD0425">
        <w:rPr>
          <w:lang w:val="en-US"/>
        </w:rPr>
        <w:tab/>
        <w:t>Cell Activation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4CFC23E0" w14:textId="77777777" w:rsidR="00F02090" w:rsidRPr="00FD0425" w:rsidRDefault="00F02090" w:rsidP="00F02090">
      <w:pPr>
        <w:pStyle w:val="Heading4"/>
      </w:pPr>
      <w:bookmarkStart w:id="2584" w:name="_CR8_4_3_1"/>
      <w:bookmarkStart w:id="2585" w:name="_Toc20955157"/>
      <w:bookmarkStart w:id="2586" w:name="_Toc29991352"/>
      <w:bookmarkStart w:id="2587" w:name="_Toc36555752"/>
      <w:bookmarkStart w:id="2588" w:name="_Toc44497430"/>
      <w:bookmarkStart w:id="2589" w:name="_Toc45107818"/>
      <w:bookmarkStart w:id="2590" w:name="_Toc45901438"/>
      <w:bookmarkStart w:id="2591" w:name="_Toc51850517"/>
      <w:bookmarkStart w:id="2592" w:name="_Toc56693520"/>
      <w:bookmarkStart w:id="2593" w:name="_Toc64447063"/>
      <w:bookmarkStart w:id="2594" w:name="_Toc66286557"/>
      <w:bookmarkStart w:id="2595" w:name="_Toc74151252"/>
      <w:bookmarkStart w:id="2596" w:name="_Toc88653724"/>
      <w:bookmarkStart w:id="2597" w:name="_Toc97904080"/>
      <w:bookmarkStart w:id="2598" w:name="_Toc105175121"/>
      <w:bookmarkStart w:id="2599" w:name="_Toc113826151"/>
      <w:bookmarkStart w:id="2600" w:name="_Toc175586733"/>
      <w:bookmarkEnd w:id="2584"/>
      <w:r w:rsidRPr="00FD0425">
        <w:t>8.4.3.1</w:t>
      </w:r>
      <w:r w:rsidRPr="00FD0425">
        <w:tab/>
        <w:t>General</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601" w:name="_CR8_4_3_2"/>
      <w:bookmarkStart w:id="2602" w:name="_Toc20955158"/>
      <w:bookmarkStart w:id="2603" w:name="_Toc29991353"/>
      <w:bookmarkStart w:id="2604" w:name="_Toc36555753"/>
      <w:bookmarkStart w:id="2605" w:name="_Toc44497431"/>
      <w:bookmarkStart w:id="2606" w:name="_Toc45107819"/>
      <w:bookmarkStart w:id="2607" w:name="_Toc45901439"/>
      <w:bookmarkStart w:id="2608" w:name="_Toc51850518"/>
      <w:bookmarkStart w:id="2609" w:name="_Toc56693521"/>
      <w:bookmarkStart w:id="2610" w:name="_Toc64447064"/>
      <w:bookmarkStart w:id="2611" w:name="_Toc66286558"/>
      <w:bookmarkStart w:id="2612" w:name="_Toc74151253"/>
      <w:bookmarkStart w:id="2613" w:name="_Toc88653725"/>
      <w:bookmarkStart w:id="2614" w:name="_Toc97904081"/>
      <w:bookmarkStart w:id="2615" w:name="_Toc105175122"/>
      <w:bookmarkStart w:id="2616" w:name="_Toc113826152"/>
      <w:bookmarkStart w:id="2617" w:name="_Toc175586734"/>
      <w:bookmarkEnd w:id="2601"/>
      <w:r w:rsidRPr="00FD0425">
        <w:t>8.4.3.2</w:t>
      </w:r>
      <w:r w:rsidRPr="00FD0425">
        <w:tab/>
        <w:t>Successful Operation</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bookmarkStart w:id="2618" w:name="_MON_1318155678"/>
    <w:bookmarkEnd w:id="2618"/>
    <w:p w14:paraId="105D5A70" w14:textId="77777777" w:rsidR="00F02090" w:rsidRPr="00FD0425" w:rsidRDefault="00F02090" w:rsidP="00F02090">
      <w:pPr>
        <w:pStyle w:val="TH"/>
        <w:rPr>
          <w:rFonts w:eastAsia="SimSun"/>
        </w:rPr>
      </w:pPr>
      <w:r w:rsidRPr="00FD0425">
        <w:object w:dxaOrig="5673" w:dyaOrig="2355" w14:anchorId="410E5629">
          <v:shape id="_x0000_i1067" type="#_x0000_t75" style="width:272.7pt;height:115.65pt" o:ole="">
            <v:imagedata r:id="rId97" o:title=""/>
          </v:shape>
          <o:OLEObject Type="Embed" ProgID="Word.Picture.8" ShapeID="_x0000_i1067" DrawAspect="Content" ObjectID="_1786949735" r:id="rId98"/>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619" w:name="_CR8_4_3_3"/>
      <w:bookmarkStart w:id="2620" w:name="_Toc20955159"/>
      <w:bookmarkStart w:id="2621" w:name="_Toc29991354"/>
      <w:bookmarkStart w:id="2622" w:name="_Toc36555754"/>
      <w:bookmarkStart w:id="2623" w:name="_Toc44497432"/>
      <w:bookmarkStart w:id="2624" w:name="_Toc45107820"/>
      <w:bookmarkStart w:id="2625" w:name="_Toc45901440"/>
      <w:bookmarkStart w:id="2626" w:name="_Toc51850519"/>
      <w:bookmarkStart w:id="2627" w:name="_Toc56693522"/>
      <w:bookmarkStart w:id="2628" w:name="_Toc64447065"/>
      <w:bookmarkStart w:id="2629" w:name="_Toc66286559"/>
      <w:bookmarkStart w:id="2630" w:name="_Toc74151254"/>
      <w:bookmarkStart w:id="2631" w:name="_Toc88653726"/>
      <w:bookmarkStart w:id="2632" w:name="_Toc97904082"/>
      <w:bookmarkStart w:id="2633" w:name="_Toc105175123"/>
      <w:bookmarkStart w:id="2634" w:name="_Toc113826153"/>
      <w:bookmarkStart w:id="2635" w:name="_Toc175586735"/>
      <w:bookmarkEnd w:id="2619"/>
      <w:r w:rsidRPr="00FD0425">
        <w:t>8.4.3.3</w:t>
      </w:r>
      <w:r w:rsidRPr="00FD0425">
        <w:tab/>
        <w:t>Unsuccessful Operation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bookmarkStart w:id="2636" w:name="_MON_1324481215"/>
    <w:bookmarkEnd w:id="2636"/>
    <w:bookmarkStart w:id="2637" w:name="_MON_1324475246"/>
    <w:bookmarkEnd w:id="2637"/>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68" type="#_x0000_t75" style="width:272.7pt;height:115.65pt" o:ole="">
            <v:imagedata r:id="rId99" o:title=""/>
          </v:shape>
          <o:OLEObject Type="Embed" ProgID="Word.Picture.8" ShapeID="_x0000_i1068" DrawAspect="Content" ObjectID="_1786949736" r:id="rId100"/>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638" w:name="_CR8_4_3_4"/>
      <w:bookmarkStart w:id="2639" w:name="_Toc20955160"/>
      <w:bookmarkStart w:id="2640" w:name="_Toc29991355"/>
      <w:bookmarkStart w:id="2641" w:name="_Toc36555755"/>
      <w:bookmarkStart w:id="2642" w:name="_Toc44497433"/>
      <w:bookmarkStart w:id="2643" w:name="_Toc45107821"/>
      <w:bookmarkStart w:id="2644" w:name="_Toc45901441"/>
      <w:bookmarkStart w:id="2645" w:name="_Toc51850520"/>
      <w:bookmarkStart w:id="2646" w:name="_Toc56693523"/>
      <w:bookmarkStart w:id="2647" w:name="_Toc64447066"/>
      <w:bookmarkStart w:id="2648" w:name="_Toc66286560"/>
      <w:bookmarkStart w:id="2649" w:name="_Toc74151255"/>
      <w:bookmarkStart w:id="2650" w:name="_Toc88653727"/>
      <w:bookmarkStart w:id="2651" w:name="_Toc97904083"/>
      <w:bookmarkStart w:id="2652" w:name="_Toc105175124"/>
      <w:bookmarkStart w:id="2653" w:name="_Toc113826154"/>
      <w:bookmarkStart w:id="2654" w:name="_Toc175586736"/>
      <w:bookmarkEnd w:id="2638"/>
      <w:r w:rsidRPr="00FD0425">
        <w:rPr>
          <w:lang w:val="en-US"/>
        </w:rPr>
        <w:t>8.4.3.4</w:t>
      </w:r>
      <w:r w:rsidRPr="00FD0425">
        <w:rPr>
          <w:lang w:val="en-US"/>
        </w:rPr>
        <w:tab/>
        <w:t>Abnormal Conditions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655" w:name="_CR8_4_4"/>
      <w:bookmarkStart w:id="2656" w:name="_Toc20955161"/>
      <w:bookmarkStart w:id="2657" w:name="_Toc29991356"/>
      <w:bookmarkStart w:id="2658" w:name="_Toc36555756"/>
      <w:bookmarkStart w:id="2659" w:name="_Toc44497434"/>
      <w:bookmarkStart w:id="2660" w:name="_Toc45107822"/>
      <w:bookmarkStart w:id="2661" w:name="_Toc45901442"/>
      <w:bookmarkStart w:id="2662" w:name="_Toc51850521"/>
      <w:bookmarkStart w:id="2663" w:name="_Toc56693524"/>
      <w:bookmarkStart w:id="2664" w:name="_Toc64447067"/>
      <w:bookmarkStart w:id="2665" w:name="_Toc66286561"/>
      <w:bookmarkStart w:id="2666" w:name="_Toc74151256"/>
      <w:bookmarkStart w:id="2667" w:name="_Toc88653728"/>
      <w:bookmarkStart w:id="2668" w:name="_Toc97904084"/>
      <w:bookmarkStart w:id="2669" w:name="_Toc105175125"/>
      <w:bookmarkStart w:id="2670" w:name="_Toc113826155"/>
      <w:bookmarkStart w:id="2671" w:name="_Toc175586737"/>
      <w:bookmarkEnd w:id="2655"/>
      <w:r w:rsidRPr="00FD0425">
        <w:t>8.</w:t>
      </w:r>
      <w:r w:rsidRPr="00FD0425">
        <w:rPr>
          <w:rFonts w:eastAsia="SimSun"/>
          <w:lang w:eastAsia="zh-CN"/>
        </w:rPr>
        <w:t>4.4</w:t>
      </w:r>
      <w:r w:rsidRPr="00FD0425">
        <w:tab/>
      </w:r>
      <w:r w:rsidRPr="00FD0425">
        <w:rPr>
          <w:rFonts w:eastAsia="SimSun"/>
          <w:lang w:eastAsia="zh-CN"/>
        </w:rPr>
        <w:t>Reset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22E9E7B7" w14:textId="77777777" w:rsidR="00F02090" w:rsidRPr="00FD0425" w:rsidRDefault="00F02090" w:rsidP="00F02090">
      <w:pPr>
        <w:pStyle w:val="Heading4"/>
        <w:rPr>
          <w:lang w:eastAsia="zh-CN"/>
        </w:rPr>
      </w:pPr>
      <w:bookmarkStart w:id="2672" w:name="_CR8_4_4_1"/>
      <w:bookmarkStart w:id="2673" w:name="_Toc20955162"/>
      <w:bookmarkStart w:id="2674" w:name="_Toc29991357"/>
      <w:bookmarkStart w:id="2675" w:name="_Toc36555757"/>
      <w:bookmarkStart w:id="2676" w:name="_Toc44497435"/>
      <w:bookmarkStart w:id="2677" w:name="_Toc45107823"/>
      <w:bookmarkStart w:id="2678" w:name="_Toc45901443"/>
      <w:bookmarkStart w:id="2679" w:name="_Toc51850522"/>
      <w:bookmarkStart w:id="2680" w:name="_Toc56693525"/>
      <w:bookmarkStart w:id="2681" w:name="_Toc64447068"/>
      <w:bookmarkStart w:id="2682" w:name="_Toc66286562"/>
      <w:bookmarkStart w:id="2683" w:name="_Toc74151257"/>
      <w:bookmarkStart w:id="2684" w:name="_Toc88653729"/>
      <w:bookmarkStart w:id="2685" w:name="_Toc97904085"/>
      <w:bookmarkStart w:id="2686" w:name="_Toc105175126"/>
      <w:bookmarkStart w:id="2687" w:name="_Toc113826156"/>
      <w:bookmarkStart w:id="2688" w:name="_Toc175586738"/>
      <w:bookmarkEnd w:id="2672"/>
      <w:r w:rsidRPr="00FD0425">
        <w:t>8.</w:t>
      </w:r>
      <w:r w:rsidRPr="00FD0425">
        <w:rPr>
          <w:lang w:eastAsia="zh-CN"/>
        </w:rPr>
        <w:t>4</w:t>
      </w:r>
      <w:r w:rsidRPr="00FD0425">
        <w:t>.4.1</w:t>
      </w:r>
      <w:r w:rsidRPr="00FD0425">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689" w:name="_CR8_4_4_2"/>
      <w:bookmarkStart w:id="2690" w:name="_Toc20955163"/>
      <w:bookmarkStart w:id="2691" w:name="_Toc29991358"/>
      <w:bookmarkStart w:id="2692" w:name="_Toc36555758"/>
      <w:bookmarkStart w:id="2693" w:name="_Toc44497436"/>
      <w:bookmarkStart w:id="2694" w:name="_Toc45107824"/>
      <w:bookmarkStart w:id="2695" w:name="_Toc45901444"/>
      <w:bookmarkStart w:id="2696" w:name="_Toc51850523"/>
      <w:bookmarkStart w:id="2697" w:name="_Toc56693526"/>
      <w:bookmarkStart w:id="2698" w:name="_Toc64447069"/>
      <w:bookmarkStart w:id="2699" w:name="_Toc66286563"/>
      <w:bookmarkStart w:id="2700" w:name="_Toc74151258"/>
      <w:bookmarkStart w:id="2701" w:name="_Toc88653730"/>
      <w:bookmarkStart w:id="2702" w:name="_Toc97904086"/>
      <w:bookmarkStart w:id="2703" w:name="_Toc105175127"/>
      <w:bookmarkStart w:id="2704" w:name="_Toc113826157"/>
      <w:bookmarkStart w:id="2705" w:name="_Toc175586739"/>
      <w:bookmarkEnd w:id="2689"/>
      <w:r w:rsidRPr="00FD0425">
        <w:t>8.</w:t>
      </w:r>
      <w:r w:rsidRPr="00FD0425">
        <w:rPr>
          <w:lang w:eastAsia="zh-CN"/>
        </w:rPr>
        <w:t>4</w:t>
      </w:r>
      <w:r w:rsidRPr="00FD0425">
        <w:t>.4.2</w:t>
      </w:r>
      <w:r w:rsidRPr="00FD0425">
        <w:tab/>
        <w:t>Successful Operation</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255BC1B4" w14:textId="77777777" w:rsidR="00F02090" w:rsidRPr="00FD0425" w:rsidRDefault="00F02090" w:rsidP="00F02090">
      <w:pPr>
        <w:pStyle w:val="TH"/>
      </w:pPr>
      <w:r w:rsidRPr="00FD0425">
        <w:object w:dxaOrig="7170" w:dyaOrig="2295" w14:anchorId="1515BA65">
          <v:shape id="_x0000_i1069" type="#_x0000_t75" style="width:5in;height:116.2pt" o:ole="">
            <v:imagedata r:id="rId101" o:title=""/>
          </v:shape>
          <o:OLEObject Type="Embed" ProgID="Visio.Drawing.11" ShapeID="_x0000_i1069" DrawAspect="Content" ObjectID="_1786949737" r:id="rId102"/>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706" w:name="_CR8_4_4_3"/>
      <w:bookmarkStart w:id="2707" w:name="_Toc20955164"/>
      <w:bookmarkStart w:id="2708" w:name="_Toc29991359"/>
      <w:bookmarkStart w:id="2709" w:name="_Toc36555759"/>
      <w:bookmarkStart w:id="2710" w:name="_Toc44497437"/>
      <w:bookmarkStart w:id="2711" w:name="_Toc45107825"/>
      <w:bookmarkStart w:id="2712" w:name="_Toc45901445"/>
      <w:bookmarkStart w:id="2713" w:name="_Toc51850524"/>
      <w:bookmarkStart w:id="2714" w:name="_Toc56693527"/>
      <w:bookmarkStart w:id="2715" w:name="_Toc64447070"/>
      <w:bookmarkStart w:id="2716" w:name="_Toc66286564"/>
      <w:bookmarkStart w:id="2717" w:name="_Toc74151259"/>
      <w:bookmarkStart w:id="2718" w:name="_Toc88653731"/>
      <w:bookmarkStart w:id="2719" w:name="_Toc97904087"/>
      <w:bookmarkStart w:id="2720" w:name="_Toc105175128"/>
      <w:bookmarkStart w:id="2721" w:name="_Toc113826158"/>
      <w:bookmarkStart w:id="2722" w:name="_Toc175586740"/>
      <w:bookmarkEnd w:id="2706"/>
      <w:r w:rsidRPr="00FD0425">
        <w:t>8.</w:t>
      </w:r>
      <w:r w:rsidRPr="00FD0425">
        <w:rPr>
          <w:lang w:eastAsia="zh-CN"/>
        </w:rPr>
        <w:t>4</w:t>
      </w:r>
      <w:r w:rsidRPr="00FD0425">
        <w:t>.4.3</w:t>
      </w:r>
      <w:r w:rsidRPr="00FD0425">
        <w:tab/>
        <w:t>Unsuccessful Operation</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723" w:name="_CR8_4_4_4"/>
      <w:bookmarkStart w:id="2724" w:name="_Toc20955165"/>
      <w:bookmarkStart w:id="2725" w:name="_Toc29991360"/>
      <w:bookmarkStart w:id="2726" w:name="_Toc36555760"/>
      <w:bookmarkStart w:id="2727" w:name="_Toc44497438"/>
      <w:bookmarkStart w:id="2728" w:name="_Toc45107826"/>
      <w:bookmarkStart w:id="2729" w:name="_Toc45901446"/>
      <w:bookmarkStart w:id="2730" w:name="_Toc51850525"/>
      <w:bookmarkStart w:id="2731" w:name="_Toc56693528"/>
      <w:bookmarkStart w:id="2732" w:name="_Toc64447071"/>
      <w:bookmarkStart w:id="2733" w:name="_Toc66286565"/>
      <w:bookmarkStart w:id="2734" w:name="_Toc74151260"/>
      <w:bookmarkStart w:id="2735" w:name="_Toc88653732"/>
      <w:bookmarkStart w:id="2736" w:name="_Toc97904088"/>
      <w:bookmarkStart w:id="2737" w:name="_Toc105175129"/>
      <w:bookmarkStart w:id="2738" w:name="_Toc113826159"/>
      <w:bookmarkStart w:id="2739" w:name="_Toc175586741"/>
      <w:bookmarkEnd w:id="2723"/>
      <w:r w:rsidRPr="00FD0425">
        <w:t>8.</w:t>
      </w:r>
      <w:r w:rsidRPr="00FD0425">
        <w:rPr>
          <w:lang w:eastAsia="zh-CN"/>
        </w:rPr>
        <w:t>4</w:t>
      </w:r>
      <w:r w:rsidRPr="00FD0425">
        <w:t>.</w:t>
      </w:r>
      <w:r w:rsidRPr="00FD0425">
        <w:rPr>
          <w:lang w:eastAsia="zh-CN"/>
        </w:rPr>
        <w:t>4</w:t>
      </w:r>
      <w:r w:rsidRPr="00FD0425">
        <w:t>.4</w:t>
      </w:r>
      <w:r w:rsidRPr="00FD0425">
        <w:tab/>
        <w:t>Abnormal Conditions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740" w:name="_CR8_4_5"/>
      <w:bookmarkStart w:id="2741" w:name="_Toc20955166"/>
      <w:bookmarkStart w:id="2742" w:name="_Toc29991361"/>
      <w:bookmarkStart w:id="2743" w:name="_Toc36555761"/>
      <w:bookmarkStart w:id="2744" w:name="_Toc44497439"/>
      <w:bookmarkStart w:id="2745" w:name="_Toc45107827"/>
      <w:bookmarkStart w:id="2746" w:name="_Toc45901447"/>
      <w:bookmarkStart w:id="2747" w:name="_Toc51850526"/>
      <w:bookmarkStart w:id="2748" w:name="_Toc56693529"/>
      <w:bookmarkStart w:id="2749" w:name="_Toc64447072"/>
      <w:bookmarkStart w:id="2750" w:name="_Toc66286566"/>
      <w:bookmarkStart w:id="2751" w:name="_Toc74151261"/>
      <w:bookmarkStart w:id="2752" w:name="_Toc88653733"/>
      <w:bookmarkStart w:id="2753" w:name="_Toc97904089"/>
      <w:bookmarkStart w:id="2754" w:name="_Toc105175130"/>
      <w:bookmarkStart w:id="2755" w:name="_Toc113826160"/>
      <w:bookmarkStart w:id="2756" w:name="_Toc175586742"/>
      <w:bookmarkEnd w:id="2740"/>
      <w:r w:rsidRPr="00FD0425">
        <w:t>8.4.5</w:t>
      </w:r>
      <w:r w:rsidRPr="00FD0425">
        <w:tab/>
        <w:t>Error Indication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0B58276" w14:textId="77777777" w:rsidR="00F02090" w:rsidRPr="00FD0425" w:rsidRDefault="00F02090" w:rsidP="00F02090">
      <w:pPr>
        <w:pStyle w:val="Heading4"/>
      </w:pPr>
      <w:bookmarkStart w:id="2757" w:name="_CR8_4_5_1"/>
      <w:bookmarkStart w:id="2758" w:name="_Toc20955167"/>
      <w:bookmarkStart w:id="2759" w:name="_Toc29991362"/>
      <w:bookmarkStart w:id="2760" w:name="_Toc36555762"/>
      <w:bookmarkStart w:id="2761" w:name="_Toc44497440"/>
      <w:bookmarkStart w:id="2762" w:name="_Toc45107828"/>
      <w:bookmarkStart w:id="2763" w:name="_Toc45901448"/>
      <w:bookmarkStart w:id="2764" w:name="_Toc51850527"/>
      <w:bookmarkStart w:id="2765" w:name="_Toc56693530"/>
      <w:bookmarkStart w:id="2766" w:name="_Toc64447073"/>
      <w:bookmarkStart w:id="2767" w:name="_Toc66286567"/>
      <w:bookmarkStart w:id="2768" w:name="_Toc74151262"/>
      <w:bookmarkStart w:id="2769" w:name="_Toc88653734"/>
      <w:bookmarkStart w:id="2770" w:name="_Toc97904090"/>
      <w:bookmarkStart w:id="2771" w:name="_Toc105175131"/>
      <w:bookmarkStart w:id="2772" w:name="_Toc113826161"/>
      <w:bookmarkStart w:id="2773" w:name="_Toc175586743"/>
      <w:bookmarkEnd w:id="2757"/>
      <w:r w:rsidRPr="00FD0425">
        <w:t>8.4.5.1</w:t>
      </w:r>
      <w:r w:rsidRPr="00FD0425">
        <w:tab/>
        <w:t>General</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774" w:name="_CR8_4_5_2"/>
      <w:bookmarkStart w:id="2775" w:name="_Toc20955168"/>
      <w:bookmarkStart w:id="2776" w:name="_Toc29991363"/>
      <w:bookmarkStart w:id="2777" w:name="_Toc36555763"/>
      <w:bookmarkStart w:id="2778" w:name="_Toc44497441"/>
      <w:bookmarkStart w:id="2779" w:name="_Toc45107829"/>
      <w:bookmarkStart w:id="2780" w:name="_Toc45901449"/>
      <w:bookmarkStart w:id="2781" w:name="_Toc51850528"/>
      <w:bookmarkStart w:id="2782" w:name="_Toc56693531"/>
      <w:bookmarkStart w:id="2783" w:name="_Toc64447074"/>
      <w:bookmarkStart w:id="2784" w:name="_Toc66286568"/>
      <w:bookmarkStart w:id="2785" w:name="_Toc74151263"/>
      <w:bookmarkStart w:id="2786" w:name="_Toc88653735"/>
      <w:bookmarkStart w:id="2787" w:name="_Toc97904091"/>
      <w:bookmarkStart w:id="2788" w:name="_Toc105175132"/>
      <w:bookmarkStart w:id="2789" w:name="_Toc113826162"/>
      <w:bookmarkStart w:id="2790" w:name="_Toc175586744"/>
      <w:bookmarkEnd w:id="2774"/>
      <w:r w:rsidRPr="00FD0425">
        <w:t>8.4.5.2</w:t>
      </w:r>
      <w:r w:rsidRPr="00FD0425">
        <w:tab/>
        <w:t>Successful Operation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EE7D5A2" w14:textId="77777777" w:rsidR="00F02090" w:rsidRPr="00FD0425" w:rsidRDefault="00F02090" w:rsidP="00F02090">
      <w:pPr>
        <w:pStyle w:val="TH"/>
      </w:pPr>
      <w:r w:rsidRPr="00FD0425">
        <w:object w:dxaOrig="7170" w:dyaOrig="2295" w14:anchorId="7D9C805E">
          <v:shape id="_x0000_i1070" type="#_x0000_t75" style="width:5in;height:116.2pt" o:ole="">
            <v:imagedata r:id="rId103" o:title=""/>
          </v:shape>
          <o:OLEObject Type="Embed" ProgID="Visio.Drawing.11" ShapeID="_x0000_i1070" DrawAspect="Content" ObjectID="_1786949738" r:id="rId104"/>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791" w:name="_CR8_4_5_3"/>
      <w:bookmarkStart w:id="2792" w:name="_Toc20955169"/>
      <w:bookmarkStart w:id="2793" w:name="_Toc29991364"/>
      <w:bookmarkStart w:id="2794" w:name="_Toc36555764"/>
      <w:bookmarkStart w:id="2795" w:name="_Toc44497442"/>
      <w:bookmarkStart w:id="2796" w:name="_Toc45107830"/>
      <w:bookmarkStart w:id="2797" w:name="_Toc45901450"/>
      <w:bookmarkStart w:id="2798" w:name="_Toc51850529"/>
      <w:bookmarkStart w:id="2799" w:name="_Toc56693532"/>
      <w:bookmarkStart w:id="2800" w:name="_Toc64447075"/>
      <w:bookmarkStart w:id="2801" w:name="_Toc66286569"/>
      <w:bookmarkStart w:id="2802" w:name="_Toc74151264"/>
      <w:bookmarkStart w:id="2803" w:name="_Toc88653736"/>
      <w:bookmarkStart w:id="2804" w:name="_Toc97904092"/>
      <w:bookmarkStart w:id="2805" w:name="_Toc105175133"/>
      <w:bookmarkStart w:id="2806" w:name="_Toc113826163"/>
      <w:bookmarkStart w:id="2807" w:name="_Toc175586745"/>
      <w:bookmarkEnd w:id="2791"/>
      <w:r w:rsidRPr="00FD0425">
        <w:t>8.4.5.3</w:t>
      </w:r>
      <w:r w:rsidRPr="00FD0425">
        <w:tab/>
        <w:t>Unsuccessful Operation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808" w:name="_CR8_4_5_4"/>
      <w:bookmarkStart w:id="2809" w:name="_Toc20955170"/>
      <w:bookmarkStart w:id="2810" w:name="_Toc29991365"/>
      <w:bookmarkStart w:id="2811" w:name="_Toc36555765"/>
      <w:bookmarkStart w:id="2812" w:name="_Toc44497443"/>
      <w:bookmarkStart w:id="2813" w:name="_Toc45107831"/>
      <w:bookmarkStart w:id="2814" w:name="_Toc45901451"/>
      <w:bookmarkStart w:id="2815" w:name="_Toc51850530"/>
      <w:bookmarkStart w:id="2816" w:name="_Toc56693533"/>
      <w:bookmarkStart w:id="2817" w:name="_Toc64447076"/>
      <w:bookmarkStart w:id="2818" w:name="_Toc66286570"/>
      <w:bookmarkStart w:id="2819" w:name="_Toc74151265"/>
      <w:bookmarkStart w:id="2820" w:name="_Toc88653737"/>
      <w:bookmarkStart w:id="2821" w:name="_Toc97904093"/>
      <w:bookmarkStart w:id="2822" w:name="_Toc105175134"/>
      <w:bookmarkStart w:id="2823" w:name="_Toc113826164"/>
      <w:bookmarkStart w:id="2824" w:name="_Toc175586746"/>
      <w:bookmarkEnd w:id="2808"/>
      <w:r w:rsidRPr="00FD0425">
        <w:t>8.4.5.4</w:t>
      </w:r>
      <w:r w:rsidRPr="00FD0425">
        <w:tab/>
        <w:t>Abnormal Conditions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825" w:name="_CR8_4_6"/>
      <w:bookmarkStart w:id="2826" w:name="_Toc20955171"/>
      <w:bookmarkStart w:id="2827" w:name="_Toc29991366"/>
      <w:bookmarkStart w:id="2828" w:name="_Toc36555766"/>
      <w:bookmarkStart w:id="2829" w:name="_Toc44497444"/>
      <w:bookmarkStart w:id="2830" w:name="_Toc45107832"/>
      <w:bookmarkStart w:id="2831" w:name="_Toc45901452"/>
      <w:bookmarkStart w:id="2832" w:name="_Toc51850531"/>
      <w:bookmarkStart w:id="2833" w:name="_Toc56693534"/>
      <w:bookmarkStart w:id="2834" w:name="_Toc64447077"/>
      <w:bookmarkStart w:id="2835" w:name="_Toc66286571"/>
      <w:bookmarkStart w:id="2836" w:name="_Toc74151266"/>
      <w:bookmarkStart w:id="2837" w:name="_Toc88653738"/>
      <w:bookmarkStart w:id="2838" w:name="_Toc97904094"/>
      <w:bookmarkStart w:id="2839" w:name="_Toc105175135"/>
      <w:bookmarkStart w:id="2840" w:name="_Toc113826165"/>
      <w:bookmarkStart w:id="2841" w:name="_Toc175586747"/>
      <w:bookmarkEnd w:id="2825"/>
      <w:r w:rsidRPr="00FD0425">
        <w:t>8.</w:t>
      </w:r>
      <w:r w:rsidRPr="00FD0425">
        <w:rPr>
          <w:rFonts w:eastAsia="SimSun"/>
          <w:lang w:eastAsia="zh-CN"/>
        </w:rPr>
        <w:t>4.6</w:t>
      </w:r>
      <w:r w:rsidRPr="00FD0425">
        <w:tab/>
        <w:t>Xn Removal</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3253757B" w14:textId="77777777" w:rsidR="00F02090" w:rsidRPr="00FD0425" w:rsidRDefault="00F02090" w:rsidP="00F02090">
      <w:pPr>
        <w:pStyle w:val="Heading4"/>
      </w:pPr>
      <w:bookmarkStart w:id="2842" w:name="_CR8_4_6_1"/>
      <w:bookmarkStart w:id="2843" w:name="_Toc20955172"/>
      <w:bookmarkStart w:id="2844" w:name="_Toc29991367"/>
      <w:bookmarkStart w:id="2845" w:name="_Toc36555767"/>
      <w:bookmarkStart w:id="2846" w:name="_Toc44497445"/>
      <w:bookmarkStart w:id="2847" w:name="_Toc45107833"/>
      <w:bookmarkStart w:id="2848" w:name="_Toc45901453"/>
      <w:bookmarkStart w:id="2849" w:name="_Toc51850532"/>
      <w:bookmarkStart w:id="2850" w:name="_Toc56693535"/>
      <w:bookmarkStart w:id="2851" w:name="_Toc64447078"/>
      <w:bookmarkStart w:id="2852" w:name="_Toc66286572"/>
      <w:bookmarkStart w:id="2853" w:name="_Toc74151267"/>
      <w:bookmarkStart w:id="2854" w:name="_Toc88653739"/>
      <w:bookmarkStart w:id="2855" w:name="_Toc97904095"/>
      <w:bookmarkStart w:id="2856" w:name="_Toc105175136"/>
      <w:bookmarkStart w:id="2857" w:name="_Toc113826166"/>
      <w:bookmarkStart w:id="2858" w:name="_Toc175586748"/>
      <w:bookmarkEnd w:id="2842"/>
      <w:r w:rsidRPr="00FD0425">
        <w:t>8.4.6.1</w:t>
      </w:r>
      <w:r w:rsidRPr="00FD0425">
        <w:tab/>
        <w:t>General</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859" w:name="_CR8_4_6_2"/>
      <w:bookmarkStart w:id="2860" w:name="_Toc20955173"/>
      <w:bookmarkStart w:id="2861" w:name="_Toc29991368"/>
      <w:bookmarkStart w:id="2862" w:name="_Toc36555768"/>
      <w:bookmarkStart w:id="2863" w:name="_Toc44497446"/>
      <w:bookmarkStart w:id="2864" w:name="_Toc45107834"/>
      <w:bookmarkStart w:id="2865" w:name="_Toc45901454"/>
      <w:bookmarkStart w:id="2866" w:name="_Toc51850533"/>
      <w:bookmarkStart w:id="2867" w:name="_Toc56693536"/>
      <w:bookmarkStart w:id="2868" w:name="_Toc64447079"/>
      <w:bookmarkStart w:id="2869" w:name="_Toc66286573"/>
      <w:bookmarkStart w:id="2870" w:name="_Toc74151268"/>
      <w:bookmarkStart w:id="2871" w:name="_Toc88653740"/>
      <w:bookmarkStart w:id="2872" w:name="_Toc97904096"/>
      <w:bookmarkStart w:id="2873" w:name="_Toc105175137"/>
      <w:bookmarkStart w:id="2874" w:name="_Toc113826167"/>
      <w:bookmarkStart w:id="2875" w:name="_Toc175586749"/>
      <w:bookmarkEnd w:id="2859"/>
      <w:r w:rsidRPr="00FD0425">
        <w:t>8.4.6.2</w:t>
      </w:r>
      <w:r w:rsidRPr="00FD0425">
        <w:tab/>
        <w:t>Successful Operation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6C4052BF" w14:textId="77777777" w:rsidR="00F02090" w:rsidRPr="00FD0425" w:rsidRDefault="00F02090" w:rsidP="00F02090">
      <w:pPr>
        <w:pStyle w:val="TH"/>
        <w:rPr>
          <w:rFonts w:eastAsia="SimSun"/>
        </w:rPr>
      </w:pPr>
      <w:r w:rsidRPr="00FD0425">
        <w:object w:dxaOrig="7170" w:dyaOrig="2295" w14:anchorId="77F58185">
          <v:shape id="_x0000_i1071" type="#_x0000_t75" style="width:5in;height:116.2pt" o:ole="">
            <v:imagedata r:id="rId105" o:title=""/>
          </v:shape>
          <o:OLEObject Type="Embed" ProgID="Visio.Drawing.11" ShapeID="_x0000_i1071" DrawAspect="Content" ObjectID="_1786949739" r:id="rId106"/>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876" w:name="_CR8_4_6_3"/>
      <w:bookmarkStart w:id="2877" w:name="_Toc20955174"/>
      <w:bookmarkStart w:id="2878" w:name="_Toc29991369"/>
      <w:bookmarkStart w:id="2879" w:name="_Toc36555769"/>
      <w:bookmarkStart w:id="2880" w:name="_Toc44497447"/>
      <w:bookmarkStart w:id="2881" w:name="_Toc45107835"/>
      <w:bookmarkStart w:id="2882" w:name="_Toc45901455"/>
      <w:bookmarkStart w:id="2883" w:name="_Toc51850534"/>
      <w:bookmarkStart w:id="2884" w:name="_Toc56693537"/>
      <w:bookmarkStart w:id="2885" w:name="_Toc64447080"/>
      <w:bookmarkStart w:id="2886" w:name="_Toc66286574"/>
      <w:bookmarkStart w:id="2887" w:name="_Toc74151269"/>
      <w:bookmarkStart w:id="2888" w:name="_Toc88653741"/>
      <w:bookmarkStart w:id="2889" w:name="_Toc97904097"/>
      <w:bookmarkStart w:id="2890" w:name="_Toc105175138"/>
      <w:bookmarkStart w:id="2891" w:name="_Toc113826168"/>
      <w:bookmarkStart w:id="2892" w:name="_Toc175586750"/>
      <w:bookmarkEnd w:id="2876"/>
      <w:r w:rsidRPr="00FD0425">
        <w:t>8.4.6.3</w:t>
      </w:r>
      <w:r w:rsidRPr="00FD0425">
        <w:tab/>
        <w:t>Unsuccessful Operation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24E4B95A" w14:textId="77777777" w:rsidR="00F02090" w:rsidRPr="00FD0425" w:rsidRDefault="00F02090" w:rsidP="00F02090">
      <w:pPr>
        <w:pStyle w:val="TH"/>
        <w:rPr>
          <w:rFonts w:eastAsia="SimSun"/>
        </w:rPr>
      </w:pPr>
      <w:r w:rsidRPr="00FD0425">
        <w:object w:dxaOrig="6810" w:dyaOrig="2295" w14:anchorId="2076B066">
          <v:shape id="_x0000_i1072" type="#_x0000_t75" style="width:336.75pt;height:116.2pt" o:ole="">
            <v:imagedata r:id="rId107" o:title=""/>
          </v:shape>
          <o:OLEObject Type="Embed" ProgID="Visio.Drawing.15" ShapeID="_x0000_i1072" DrawAspect="Content" ObjectID="_1786949740" r:id="rId108"/>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893" w:name="_CR8_4_6_4"/>
      <w:bookmarkStart w:id="2894" w:name="_Toc20955175"/>
      <w:bookmarkStart w:id="2895" w:name="_Toc29991370"/>
      <w:bookmarkStart w:id="2896" w:name="_Toc36555770"/>
      <w:bookmarkStart w:id="2897" w:name="_Toc44497448"/>
      <w:bookmarkStart w:id="2898" w:name="_Toc45107836"/>
      <w:bookmarkStart w:id="2899" w:name="_Toc45901456"/>
      <w:bookmarkStart w:id="2900" w:name="_Toc51850535"/>
      <w:bookmarkStart w:id="2901" w:name="_Toc56693538"/>
      <w:bookmarkStart w:id="2902" w:name="_Toc64447081"/>
      <w:bookmarkStart w:id="2903" w:name="_Toc66286575"/>
      <w:bookmarkStart w:id="2904" w:name="_Toc74151270"/>
      <w:bookmarkStart w:id="2905" w:name="_Toc88653742"/>
      <w:bookmarkStart w:id="2906" w:name="_Toc97904098"/>
      <w:bookmarkStart w:id="2907" w:name="_Toc105175139"/>
      <w:bookmarkStart w:id="2908" w:name="_Toc113826169"/>
      <w:bookmarkStart w:id="2909" w:name="_Toc175586751"/>
      <w:bookmarkEnd w:id="2893"/>
      <w:r w:rsidRPr="00DE149B">
        <w:t>8.4.6.4</w:t>
      </w:r>
      <w:r w:rsidRPr="00DE149B">
        <w:tab/>
        <w:t>Abnormal Conditions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910" w:name="_CR8_4_7"/>
      <w:bookmarkStart w:id="2911" w:name="_Hlk44418585"/>
      <w:bookmarkStart w:id="2912" w:name="_Toc44497449"/>
      <w:bookmarkStart w:id="2913" w:name="_Toc45107837"/>
      <w:bookmarkStart w:id="2914" w:name="_Toc45901457"/>
      <w:bookmarkStart w:id="2915" w:name="_Toc51850536"/>
      <w:bookmarkStart w:id="2916" w:name="_Toc56693539"/>
      <w:bookmarkStart w:id="2917" w:name="_Toc64447082"/>
      <w:bookmarkStart w:id="2918" w:name="_Toc66286576"/>
      <w:bookmarkStart w:id="2919" w:name="_Toc74151271"/>
      <w:bookmarkStart w:id="2920" w:name="_Toc88653743"/>
      <w:bookmarkStart w:id="2921" w:name="_Toc97904099"/>
      <w:bookmarkStart w:id="2922" w:name="_Toc105175140"/>
      <w:bookmarkStart w:id="2923" w:name="_Toc113826170"/>
      <w:bookmarkStart w:id="2924" w:name="_Toc175586752"/>
      <w:bookmarkStart w:id="2925" w:name="_Toc20955176"/>
      <w:bookmarkStart w:id="2926" w:name="_Toc29991371"/>
      <w:bookmarkStart w:id="2927" w:name="_Toc36555771"/>
      <w:bookmarkEnd w:id="2910"/>
      <w:r w:rsidRPr="00AA5DA2">
        <w:t>8.</w:t>
      </w:r>
      <w:r>
        <w:rPr>
          <w:rFonts w:hint="eastAsia"/>
          <w:lang w:eastAsia="zh-CN"/>
        </w:rPr>
        <w:t>4</w:t>
      </w:r>
      <w:r w:rsidRPr="00AA5DA2">
        <w:t>.</w:t>
      </w:r>
      <w:bookmarkEnd w:id="2911"/>
      <w:r>
        <w:rPr>
          <w:lang w:eastAsia="zh-CN"/>
        </w:rPr>
        <w:t>7</w:t>
      </w:r>
      <w:r w:rsidRPr="00AA5DA2">
        <w:tab/>
        <w:t>Failure Indication</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CCF6FC1" w14:textId="77777777" w:rsidR="00E3265A" w:rsidRPr="00AA5DA2" w:rsidRDefault="00E3265A" w:rsidP="00E3265A">
      <w:pPr>
        <w:pStyle w:val="Heading4"/>
      </w:pPr>
      <w:bookmarkStart w:id="2928" w:name="_CR8_4_7_1"/>
      <w:bookmarkStart w:id="2929" w:name="_Toc14207540"/>
      <w:bookmarkStart w:id="2930" w:name="_Toc44497450"/>
      <w:bookmarkStart w:id="2931" w:name="_Toc45107838"/>
      <w:bookmarkStart w:id="2932" w:name="_Toc45901458"/>
      <w:bookmarkStart w:id="2933" w:name="_Toc51850537"/>
      <w:bookmarkStart w:id="2934" w:name="_Toc56693540"/>
      <w:bookmarkStart w:id="2935" w:name="_Toc64447083"/>
      <w:bookmarkStart w:id="2936" w:name="_Toc66286577"/>
      <w:bookmarkStart w:id="2937" w:name="_Toc74151272"/>
      <w:bookmarkStart w:id="2938" w:name="_Toc88653744"/>
      <w:bookmarkStart w:id="2939" w:name="_Toc97904100"/>
      <w:bookmarkStart w:id="2940" w:name="_Toc105175141"/>
      <w:bookmarkStart w:id="2941" w:name="_Toc113826171"/>
      <w:bookmarkStart w:id="2942" w:name="_Toc175586753"/>
      <w:bookmarkEnd w:id="2928"/>
      <w:r w:rsidRPr="00AA5DA2">
        <w:t>8.</w:t>
      </w:r>
      <w:r>
        <w:rPr>
          <w:rFonts w:hint="eastAsia"/>
          <w:lang w:eastAsia="zh-CN"/>
        </w:rPr>
        <w:t>4.</w:t>
      </w:r>
      <w:r>
        <w:rPr>
          <w:lang w:eastAsia="zh-CN"/>
        </w:rPr>
        <w:t>7</w:t>
      </w:r>
      <w:r w:rsidRPr="00AA5DA2">
        <w:t>.1</w:t>
      </w:r>
      <w:r w:rsidRPr="00AA5DA2">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943" w:name="_CR8_4_7_2"/>
      <w:bookmarkStart w:id="2944" w:name="_Toc14207541"/>
      <w:bookmarkStart w:id="2945" w:name="_Toc44497451"/>
      <w:bookmarkStart w:id="2946" w:name="_Toc45107839"/>
      <w:bookmarkStart w:id="2947" w:name="_Toc45901459"/>
      <w:bookmarkStart w:id="2948" w:name="_Toc51850538"/>
      <w:bookmarkStart w:id="2949" w:name="_Toc56693541"/>
      <w:bookmarkStart w:id="2950" w:name="_Toc64447084"/>
      <w:bookmarkStart w:id="2951" w:name="_Toc66286578"/>
      <w:bookmarkStart w:id="2952" w:name="_Toc74151273"/>
      <w:bookmarkStart w:id="2953" w:name="_Toc88653745"/>
      <w:bookmarkStart w:id="2954" w:name="_Toc97904101"/>
      <w:bookmarkStart w:id="2955" w:name="_Toc105175142"/>
      <w:bookmarkStart w:id="2956" w:name="_Toc113826172"/>
      <w:bookmarkStart w:id="2957" w:name="_Toc175586754"/>
      <w:bookmarkEnd w:id="2943"/>
      <w:r w:rsidRPr="00AA5DA2">
        <w:t>8.</w:t>
      </w:r>
      <w:r>
        <w:rPr>
          <w:rFonts w:hint="eastAsia"/>
          <w:lang w:eastAsia="zh-CN"/>
        </w:rPr>
        <w:t>4.</w:t>
      </w:r>
      <w:r>
        <w:rPr>
          <w:lang w:eastAsia="zh-CN"/>
        </w:rPr>
        <w:t>7</w:t>
      </w:r>
      <w:r w:rsidRPr="00AA5DA2">
        <w:t>.2</w:t>
      </w:r>
      <w:r w:rsidRPr="00AA5DA2">
        <w:tab/>
        <w:t>Successful Operation</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5D3AE610" w14:textId="77777777" w:rsidR="00E3265A" w:rsidRPr="00AA5DA2" w:rsidRDefault="00E3265A" w:rsidP="00E3265A">
      <w:pPr>
        <w:pStyle w:val="TH"/>
        <w:rPr>
          <w:lang w:eastAsia="zh-CN"/>
        </w:rPr>
      </w:pPr>
      <w:r w:rsidRPr="0090263D">
        <w:object w:dxaOrig="7186" w:dyaOrig="2323" w14:anchorId="0459EDE2">
          <v:shape id="_x0000_i1073" type="#_x0000_t75" style="width:5in;height:113.95pt" o:ole="">
            <v:imagedata r:id="rId109" o:title=""/>
          </v:shape>
          <o:OLEObject Type="Embed" ProgID="Visio.Drawing.11" ShapeID="_x0000_i1073" DrawAspect="Content" ObjectID="_1786949741" r:id="rId110"/>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958"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959" w:name="_CR8_4_7_3"/>
      <w:bookmarkStart w:id="2960" w:name="_Toc44497452"/>
      <w:bookmarkStart w:id="2961" w:name="_Toc45107840"/>
      <w:bookmarkStart w:id="2962" w:name="_Toc45901460"/>
      <w:bookmarkStart w:id="2963" w:name="_Toc51850539"/>
      <w:bookmarkStart w:id="2964" w:name="_Toc56693542"/>
      <w:bookmarkStart w:id="2965" w:name="_Toc64447085"/>
      <w:bookmarkStart w:id="2966" w:name="_Toc66286579"/>
      <w:bookmarkStart w:id="2967" w:name="_Toc74151274"/>
      <w:bookmarkStart w:id="2968" w:name="_Toc88653746"/>
      <w:bookmarkStart w:id="2969" w:name="_Toc97904102"/>
      <w:bookmarkStart w:id="2970" w:name="_Toc105175143"/>
      <w:bookmarkStart w:id="2971" w:name="_Toc113826173"/>
      <w:bookmarkStart w:id="2972" w:name="_Toc175586755"/>
      <w:bookmarkEnd w:id="2959"/>
      <w:r w:rsidRPr="00AA5DA2">
        <w:t>8.</w:t>
      </w:r>
      <w:r>
        <w:rPr>
          <w:rFonts w:hint="eastAsia"/>
          <w:lang w:eastAsia="zh-CN"/>
        </w:rPr>
        <w:t>4.</w:t>
      </w:r>
      <w:r>
        <w:rPr>
          <w:lang w:eastAsia="zh-CN"/>
        </w:rPr>
        <w:t>7</w:t>
      </w:r>
      <w:r w:rsidRPr="00AA5DA2">
        <w:t>.3</w:t>
      </w:r>
      <w:r w:rsidRPr="00AA5DA2">
        <w:tab/>
        <w:t>Unsuccessful Operation</w:t>
      </w:r>
      <w:bookmarkEnd w:id="2958"/>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973" w:name="_CR8_4_7_4"/>
      <w:bookmarkStart w:id="2974" w:name="_Toc14207543"/>
      <w:bookmarkStart w:id="2975" w:name="_Toc44497453"/>
      <w:bookmarkStart w:id="2976" w:name="_Toc45107841"/>
      <w:bookmarkStart w:id="2977" w:name="_Toc45901461"/>
      <w:bookmarkStart w:id="2978" w:name="_Toc51850540"/>
      <w:bookmarkStart w:id="2979" w:name="_Toc56693543"/>
      <w:bookmarkStart w:id="2980" w:name="_Toc64447086"/>
      <w:bookmarkStart w:id="2981" w:name="_Toc66286580"/>
      <w:bookmarkStart w:id="2982" w:name="_Toc74151275"/>
      <w:bookmarkStart w:id="2983" w:name="_Toc88653747"/>
      <w:bookmarkStart w:id="2984" w:name="_Toc97904103"/>
      <w:bookmarkStart w:id="2985" w:name="_Toc105175144"/>
      <w:bookmarkStart w:id="2986" w:name="_Toc113826174"/>
      <w:bookmarkStart w:id="2987" w:name="_Toc175586756"/>
      <w:bookmarkEnd w:id="2973"/>
      <w:r w:rsidRPr="00AA5DA2">
        <w:t>8.</w:t>
      </w:r>
      <w:r>
        <w:rPr>
          <w:rFonts w:hint="eastAsia"/>
          <w:lang w:eastAsia="zh-CN"/>
        </w:rPr>
        <w:t>4.</w:t>
      </w:r>
      <w:r>
        <w:rPr>
          <w:lang w:eastAsia="zh-CN"/>
        </w:rPr>
        <w:t>7</w:t>
      </w:r>
      <w:r w:rsidRPr="00AA5DA2">
        <w:t>.4</w:t>
      </w:r>
      <w:r w:rsidRPr="00AA5DA2">
        <w:tab/>
        <w:t>Abnormal Conditions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988" w:name="_CR8_4_8"/>
      <w:bookmarkStart w:id="2989" w:name="_Hlk44418616"/>
      <w:bookmarkStart w:id="2990" w:name="_Toc14207544"/>
      <w:bookmarkStart w:id="2991" w:name="_Toc44497454"/>
      <w:bookmarkStart w:id="2992" w:name="_Toc45107842"/>
      <w:bookmarkStart w:id="2993" w:name="_Toc45901462"/>
      <w:bookmarkStart w:id="2994" w:name="_Toc51850541"/>
      <w:bookmarkStart w:id="2995" w:name="_Toc56693544"/>
      <w:bookmarkStart w:id="2996" w:name="_Toc64447087"/>
      <w:bookmarkStart w:id="2997" w:name="_Toc66286581"/>
      <w:bookmarkStart w:id="2998" w:name="_Toc74151276"/>
      <w:bookmarkStart w:id="2999" w:name="_Toc88653748"/>
      <w:bookmarkStart w:id="3000" w:name="_Toc97904104"/>
      <w:bookmarkStart w:id="3001" w:name="_Toc105175145"/>
      <w:bookmarkStart w:id="3002" w:name="_Toc113826175"/>
      <w:bookmarkStart w:id="3003" w:name="_Toc175586757"/>
      <w:bookmarkEnd w:id="2988"/>
      <w:r w:rsidRPr="0025163B">
        <w:t>8.</w:t>
      </w:r>
      <w:r w:rsidRPr="0025163B">
        <w:rPr>
          <w:rFonts w:hint="eastAsia"/>
          <w:lang w:eastAsia="zh-CN"/>
        </w:rPr>
        <w:t>4</w:t>
      </w:r>
      <w:r w:rsidRPr="0025163B">
        <w:t>.</w:t>
      </w:r>
      <w:bookmarkEnd w:id="2989"/>
      <w:r>
        <w:rPr>
          <w:lang w:eastAsia="zh-CN"/>
        </w:rPr>
        <w:t>8</w:t>
      </w:r>
      <w:r w:rsidRPr="0025163B">
        <w:tab/>
      </w:r>
      <w:r w:rsidRPr="0025163B">
        <w:rPr>
          <w:lang w:eastAsia="zh-CN"/>
        </w:rPr>
        <w:t>Handover</w:t>
      </w:r>
      <w:r w:rsidRPr="0025163B">
        <w:t xml:space="preserve"> Report</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17460590" w14:textId="77777777" w:rsidR="00E3265A" w:rsidRPr="00AA5DA2" w:rsidRDefault="00E3265A" w:rsidP="00E3265A">
      <w:pPr>
        <w:pStyle w:val="Heading4"/>
      </w:pPr>
      <w:bookmarkStart w:id="3004" w:name="_CR8_4_8_1"/>
      <w:bookmarkStart w:id="3005" w:name="_Toc14207545"/>
      <w:bookmarkStart w:id="3006" w:name="_Toc44497455"/>
      <w:bookmarkStart w:id="3007" w:name="_Toc45107843"/>
      <w:bookmarkStart w:id="3008" w:name="_Toc45901463"/>
      <w:bookmarkStart w:id="3009" w:name="_Toc51850542"/>
      <w:bookmarkStart w:id="3010" w:name="_Toc56693545"/>
      <w:bookmarkStart w:id="3011" w:name="_Toc64447088"/>
      <w:bookmarkStart w:id="3012" w:name="_Toc66286582"/>
      <w:bookmarkStart w:id="3013" w:name="_Toc74151277"/>
      <w:bookmarkStart w:id="3014" w:name="_Toc88653749"/>
      <w:bookmarkStart w:id="3015" w:name="_Toc97904105"/>
      <w:bookmarkStart w:id="3016" w:name="_Toc105175146"/>
      <w:bookmarkStart w:id="3017" w:name="_Toc113826176"/>
      <w:bookmarkStart w:id="3018" w:name="_Toc175586758"/>
      <w:bookmarkEnd w:id="3004"/>
      <w:r w:rsidRPr="00AA5DA2">
        <w:t>8.</w:t>
      </w:r>
      <w:r>
        <w:rPr>
          <w:rFonts w:hint="eastAsia"/>
          <w:lang w:eastAsia="zh-CN"/>
        </w:rPr>
        <w:t>4.</w:t>
      </w:r>
      <w:r>
        <w:rPr>
          <w:lang w:eastAsia="zh-CN"/>
        </w:rPr>
        <w:t>8</w:t>
      </w:r>
      <w:r w:rsidRPr="00AA5DA2">
        <w:t>.1</w:t>
      </w:r>
      <w:r w:rsidRPr="00AA5DA2">
        <w:tab/>
        <w:t>General</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3019" w:name="_CR8_4_8_2"/>
      <w:bookmarkStart w:id="3020" w:name="_Toc14207546"/>
      <w:bookmarkStart w:id="3021" w:name="_Toc44497456"/>
      <w:bookmarkStart w:id="3022" w:name="_Toc45107844"/>
      <w:bookmarkStart w:id="3023" w:name="_Toc45901464"/>
      <w:bookmarkStart w:id="3024" w:name="_Toc51850543"/>
      <w:bookmarkStart w:id="3025" w:name="_Toc56693546"/>
      <w:bookmarkStart w:id="3026" w:name="_Toc64447089"/>
      <w:bookmarkStart w:id="3027" w:name="_Toc66286583"/>
      <w:bookmarkStart w:id="3028" w:name="_Toc74151278"/>
      <w:bookmarkStart w:id="3029" w:name="_Toc88653750"/>
      <w:bookmarkStart w:id="3030" w:name="_Toc97904106"/>
      <w:bookmarkStart w:id="3031" w:name="_Toc105175147"/>
      <w:bookmarkStart w:id="3032" w:name="_Toc113826177"/>
      <w:bookmarkStart w:id="3033" w:name="_Toc175586759"/>
      <w:bookmarkEnd w:id="3019"/>
      <w:r w:rsidRPr="00AA5DA2">
        <w:t>8.</w:t>
      </w:r>
      <w:r>
        <w:rPr>
          <w:rFonts w:hint="eastAsia"/>
          <w:lang w:eastAsia="zh-CN"/>
        </w:rPr>
        <w:t>4.</w:t>
      </w:r>
      <w:r>
        <w:rPr>
          <w:lang w:eastAsia="zh-CN"/>
        </w:rPr>
        <w:t>8</w:t>
      </w:r>
      <w:r w:rsidRPr="00AA5DA2">
        <w:t>.2</w:t>
      </w:r>
      <w:r w:rsidRPr="00AA5DA2">
        <w:tab/>
        <w:t>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4C6CC27" w14:textId="77777777" w:rsidR="00E3265A" w:rsidRPr="00AA5DA2" w:rsidRDefault="00E3265A" w:rsidP="00E3265A">
      <w:pPr>
        <w:pStyle w:val="TH"/>
        <w:rPr>
          <w:lang w:eastAsia="zh-CN"/>
        </w:rPr>
      </w:pPr>
      <w:r w:rsidRPr="0090263D">
        <w:object w:dxaOrig="7186" w:dyaOrig="2323" w14:anchorId="0907ACC1">
          <v:shape id="_x0000_i1074" type="#_x0000_t75" style="width:5in;height:113.95pt" o:ole="">
            <v:imagedata r:id="rId111" o:title=""/>
          </v:shape>
          <o:OLEObject Type="Embed" ProgID="Visio.Drawing.11" ShapeID="_x0000_i1074" DrawAspect="Content" ObjectID="_1786949742" r:id="rId112"/>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3034" w:name="_CR8_4_8_3"/>
      <w:bookmarkStart w:id="3035" w:name="_Toc44497457"/>
      <w:bookmarkStart w:id="3036" w:name="_Toc45107845"/>
      <w:bookmarkStart w:id="3037" w:name="_Toc45901465"/>
      <w:bookmarkStart w:id="3038" w:name="_Toc51850544"/>
      <w:bookmarkStart w:id="3039" w:name="_Toc56693547"/>
      <w:bookmarkStart w:id="3040" w:name="_Toc64447090"/>
      <w:bookmarkStart w:id="3041" w:name="_Toc66286584"/>
      <w:bookmarkStart w:id="3042" w:name="_Toc74151279"/>
      <w:bookmarkStart w:id="3043" w:name="_Toc88653751"/>
      <w:bookmarkStart w:id="3044" w:name="_Toc97904107"/>
      <w:bookmarkStart w:id="3045" w:name="_Toc105175148"/>
      <w:bookmarkStart w:id="3046" w:name="_Toc113826178"/>
      <w:bookmarkStart w:id="3047" w:name="_Toc175586760"/>
      <w:bookmarkEnd w:id="3034"/>
      <w:r w:rsidRPr="00AA5DA2">
        <w:t>8.</w:t>
      </w:r>
      <w:r>
        <w:rPr>
          <w:rFonts w:hint="eastAsia"/>
          <w:lang w:eastAsia="zh-CN"/>
        </w:rPr>
        <w:t>4.</w:t>
      </w:r>
      <w:r>
        <w:rPr>
          <w:lang w:eastAsia="zh-CN"/>
        </w:rPr>
        <w:t>8</w:t>
      </w:r>
      <w:r w:rsidRPr="00AA5DA2">
        <w:t>.3</w:t>
      </w:r>
      <w:r w:rsidRPr="00AA5DA2">
        <w:tab/>
        <w:t>Unsuccessful Operation</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3048" w:name="_CR8_4_8_4"/>
      <w:bookmarkStart w:id="3049" w:name="_Toc14207548"/>
      <w:bookmarkStart w:id="3050" w:name="_Toc44497458"/>
      <w:bookmarkStart w:id="3051" w:name="_Toc45107846"/>
      <w:bookmarkStart w:id="3052" w:name="_Toc45901466"/>
      <w:bookmarkStart w:id="3053" w:name="_Toc51850545"/>
      <w:bookmarkStart w:id="3054" w:name="_Toc56693548"/>
      <w:bookmarkStart w:id="3055" w:name="_Toc64447091"/>
      <w:bookmarkStart w:id="3056" w:name="_Toc66286585"/>
      <w:bookmarkStart w:id="3057" w:name="_Toc74151280"/>
      <w:bookmarkStart w:id="3058" w:name="_Toc88653752"/>
      <w:bookmarkStart w:id="3059" w:name="_Toc97904108"/>
      <w:bookmarkStart w:id="3060" w:name="_Toc105175149"/>
      <w:bookmarkStart w:id="3061" w:name="_Toc113826179"/>
      <w:bookmarkStart w:id="3062" w:name="_Toc175586761"/>
      <w:bookmarkEnd w:id="3048"/>
      <w:r w:rsidRPr="00AA5DA2">
        <w:t>8.</w:t>
      </w:r>
      <w:r>
        <w:rPr>
          <w:rFonts w:hint="eastAsia"/>
          <w:lang w:eastAsia="zh-CN"/>
        </w:rPr>
        <w:t>4.</w:t>
      </w:r>
      <w:r>
        <w:rPr>
          <w:lang w:eastAsia="zh-CN"/>
        </w:rPr>
        <w:t>8</w:t>
      </w:r>
      <w:r w:rsidRPr="00AA5DA2">
        <w:t>.4</w:t>
      </w:r>
      <w:r w:rsidRPr="00AA5DA2">
        <w:tab/>
        <w:t>Abnormal Conditions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3063" w:name="_CR8_4_9"/>
      <w:bookmarkStart w:id="3064" w:name="_Hlk44418681"/>
      <w:bookmarkStart w:id="3065" w:name="_Toc14207534"/>
      <w:bookmarkStart w:id="3066" w:name="_Toc44497459"/>
      <w:bookmarkStart w:id="3067" w:name="_Toc45107847"/>
      <w:bookmarkStart w:id="3068" w:name="_Toc45901467"/>
      <w:bookmarkStart w:id="3069" w:name="_Toc51850546"/>
      <w:bookmarkStart w:id="3070" w:name="_Toc56693549"/>
      <w:bookmarkStart w:id="3071" w:name="_Toc64447092"/>
      <w:bookmarkStart w:id="3072" w:name="_Toc66286586"/>
      <w:bookmarkStart w:id="3073" w:name="_Toc74151281"/>
      <w:bookmarkStart w:id="3074" w:name="_Toc88653753"/>
      <w:bookmarkStart w:id="3075" w:name="_Toc97904109"/>
      <w:bookmarkStart w:id="3076" w:name="_Toc105175150"/>
      <w:bookmarkStart w:id="3077" w:name="_Toc113826180"/>
      <w:bookmarkStart w:id="3078" w:name="_Toc175586762"/>
      <w:bookmarkEnd w:id="3063"/>
      <w:r w:rsidRPr="00AC628F">
        <w:t>8.</w:t>
      </w:r>
      <w:r>
        <w:t>4</w:t>
      </w:r>
      <w:r w:rsidRPr="00AC628F">
        <w:t>.</w:t>
      </w:r>
      <w:bookmarkEnd w:id="3064"/>
      <w:r>
        <w:t>9</w:t>
      </w:r>
      <w:r w:rsidRPr="00AC628F">
        <w:tab/>
        <w:t>Mobility Settings Change</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5BC637" w14:textId="77777777" w:rsidR="00E3265A" w:rsidRPr="00AC628F" w:rsidRDefault="00E3265A" w:rsidP="009354E2">
      <w:pPr>
        <w:pStyle w:val="Heading4"/>
      </w:pPr>
      <w:bookmarkStart w:id="3079" w:name="_CR8_4_9_1"/>
      <w:bookmarkStart w:id="3080" w:name="_Toc14207535"/>
      <w:bookmarkStart w:id="3081" w:name="_Toc44497460"/>
      <w:bookmarkStart w:id="3082" w:name="_Toc45107848"/>
      <w:bookmarkStart w:id="3083" w:name="_Toc45901468"/>
      <w:bookmarkStart w:id="3084" w:name="_Toc51850547"/>
      <w:bookmarkStart w:id="3085" w:name="_Toc56693550"/>
      <w:bookmarkStart w:id="3086" w:name="_Toc64447093"/>
      <w:bookmarkStart w:id="3087" w:name="_Toc66286587"/>
      <w:bookmarkStart w:id="3088" w:name="_Toc74151282"/>
      <w:bookmarkStart w:id="3089" w:name="_Toc88653754"/>
      <w:bookmarkStart w:id="3090" w:name="_Toc97904110"/>
      <w:bookmarkStart w:id="3091" w:name="_Toc105175151"/>
      <w:bookmarkStart w:id="3092" w:name="_Toc113826181"/>
      <w:bookmarkStart w:id="3093" w:name="_Toc175586763"/>
      <w:bookmarkEnd w:id="3079"/>
      <w:r w:rsidRPr="00AC628F">
        <w:t>8.</w:t>
      </w:r>
      <w:r>
        <w:t>4</w:t>
      </w:r>
      <w:r w:rsidRPr="00AC628F">
        <w:t>.</w:t>
      </w:r>
      <w:r>
        <w:t>9</w:t>
      </w:r>
      <w:r w:rsidRPr="00AC628F">
        <w:t>.1</w:t>
      </w:r>
      <w:r w:rsidRPr="00AC628F">
        <w:tab/>
        <w:t>General</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3094" w:name="_CR8_4_9_2"/>
      <w:bookmarkStart w:id="3095" w:name="_Toc14207536"/>
      <w:bookmarkStart w:id="3096" w:name="_Toc44497461"/>
      <w:bookmarkStart w:id="3097" w:name="_Toc45107849"/>
      <w:bookmarkStart w:id="3098" w:name="_Toc45901469"/>
      <w:bookmarkStart w:id="3099" w:name="_Toc51850548"/>
      <w:bookmarkStart w:id="3100" w:name="_Toc56693551"/>
      <w:bookmarkStart w:id="3101" w:name="_Toc64447094"/>
      <w:bookmarkStart w:id="3102" w:name="_Toc66286588"/>
      <w:bookmarkStart w:id="3103" w:name="_Toc74151283"/>
      <w:bookmarkStart w:id="3104" w:name="_Toc88653755"/>
      <w:bookmarkStart w:id="3105" w:name="_Toc97904111"/>
      <w:bookmarkStart w:id="3106" w:name="_Toc105175152"/>
      <w:bookmarkStart w:id="3107" w:name="_Toc113826182"/>
      <w:bookmarkStart w:id="3108" w:name="_Toc175586764"/>
      <w:bookmarkEnd w:id="3094"/>
      <w:r w:rsidRPr="00AC628F">
        <w:t>8.</w:t>
      </w:r>
      <w:r>
        <w:t>4</w:t>
      </w:r>
      <w:r w:rsidRPr="00AC628F">
        <w:t>.</w:t>
      </w:r>
      <w:r>
        <w:t>9</w:t>
      </w:r>
      <w:r w:rsidRPr="00AC628F">
        <w:t>.2</w:t>
      </w:r>
      <w:r w:rsidRPr="00AC628F">
        <w:tab/>
        <w:t>Successful Operation</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209C916" w14:textId="1CA784E5" w:rsidR="00E3265A" w:rsidRPr="00195317" w:rsidRDefault="00AB0B46" w:rsidP="009354E2">
      <w:pPr>
        <w:pStyle w:val="TH"/>
      </w:pPr>
      <w:r>
        <w:rPr>
          <w:noProof/>
        </w:rPr>
        <w:drawing>
          <wp:inline distT="0" distB="0" distL="0" distR="0" wp14:anchorId="067B1DB1" wp14:editId="0F006175">
            <wp:extent cx="4572000" cy="14655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3109" w:name="_CR8_4_9_3"/>
      <w:bookmarkStart w:id="3110" w:name="_Toc14207537"/>
      <w:bookmarkStart w:id="3111" w:name="_Toc44497462"/>
      <w:bookmarkStart w:id="3112" w:name="_Toc45107850"/>
      <w:bookmarkStart w:id="3113" w:name="_Toc45901470"/>
      <w:bookmarkStart w:id="3114" w:name="_Toc51850549"/>
      <w:bookmarkStart w:id="3115" w:name="_Toc56693552"/>
      <w:bookmarkStart w:id="3116" w:name="_Toc64447095"/>
      <w:bookmarkStart w:id="3117" w:name="_Toc66286589"/>
      <w:bookmarkStart w:id="3118" w:name="_Toc74151284"/>
      <w:bookmarkStart w:id="3119" w:name="_Toc88653756"/>
      <w:bookmarkStart w:id="3120" w:name="_Toc97904112"/>
      <w:bookmarkStart w:id="3121" w:name="_Toc105175153"/>
      <w:bookmarkStart w:id="3122" w:name="_Toc113826183"/>
      <w:bookmarkStart w:id="3123" w:name="_Toc175586765"/>
      <w:bookmarkEnd w:id="3109"/>
      <w:r w:rsidRPr="00AC628F">
        <w:t>8.</w:t>
      </w:r>
      <w:r>
        <w:t>4</w:t>
      </w:r>
      <w:r w:rsidRPr="00AC628F">
        <w:t>.</w:t>
      </w:r>
      <w:r>
        <w:t>9</w:t>
      </w:r>
      <w:r w:rsidRPr="00AC628F">
        <w:t>.3</w:t>
      </w:r>
      <w:r w:rsidRPr="00AC628F">
        <w:tab/>
        <w:t>Unsuccessful Operation</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E575E7B" w14:textId="66CFE27D" w:rsidR="00E3265A" w:rsidRPr="00195317" w:rsidRDefault="00AB0B46" w:rsidP="009354E2">
      <w:pPr>
        <w:pStyle w:val="TH"/>
      </w:pPr>
      <w:r>
        <w:rPr>
          <w:noProof/>
        </w:rPr>
        <w:drawing>
          <wp:inline distT="0" distB="0" distL="0" distR="0" wp14:anchorId="3C2EBDE8" wp14:editId="2158CD7C">
            <wp:extent cx="4572000" cy="14655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58D0800E" w14:textId="77777777" w:rsidR="00E3265A" w:rsidRPr="00AC628F" w:rsidRDefault="00E3265A" w:rsidP="0073372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3124" w:name="_CR8_4_9_4"/>
      <w:bookmarkStart w:id="3125" w:name="_Toc14207538"/>
      <w:bookmarkStart w:id="3126" w:name="_Toc44497463"/>
      <w:bookmarkStart w:id="3127" w:name="_Toc45107851"/>
      <w:bookmarkStart w:id="3128" w:name="_Toc45901471"/>
      <w:bookmarkStart w:id="3129" w:name="_Toc51850550"/>
      <w:bookmarkStart w:id="3130" w:name="_Toc56693553"/>
      <w:bookmarkStart w:id="3131" w:name="_Toc64447096"/>
      <w:bookmarkStart w:id="3132" w:name="_Toc66286590"/>
      <w:bookmarkStart w:id="3133" w:name="_Toc74151285"/>
      <w:bookmarkStart w:id="3134" w:name="_Toc88653757"/>
      <w:bookmarkStart w:id="3135" w:name="_Toc97904113"/>
      <w:bookmarkStart w:id="3136" w:name="_Toc105175154"/>
      <w:bookmarkStart w:id="3137" w:name="_Toc113826184"/>
      <w:bookmarkStart w:id="3138" w:name="_Toc175586766"/>
      <w:bookmarkEnd w:id="3124"/>
      <w:r w:rsidRPr="00AC628F">
        <w:t>8.</w:t>
      </w:r>
      <w:r>
        <w:t>4</w:t>
      </w:r>
      <w:r w:rsidRPr="00AC628F">
        <w:t>.</w:t>
      </w:r>
      <w:r>
        <w:t>9</w:t>
      </w:r>
      <w:r w:rsidRPr="00AC628F">
        <w:t>.4</w:t>
      </w:r>
      <w:r w:rsidRPr="00AC628F">
        <w:tab/>
        <w:t>Abnormal Conditions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3139" w:name="_CR8_4_10"/>
      <w:bookmarkStart w:id="3140" w:name="_Hlk44418792"/>
      <w:bookmarkStart w:id="3141" w:name="_Toc44497464"/>
      <w:bookmarkStart w:id="3142" w:name="_Toc45107852"/>
      <w:bookmarkStart w:id="3143" w:name="_Toc45901472"/>
      <w:bookmarkStart w:id="3144" w:name="_Toc51850551"/>
      <w:bookmarkStart w:id="3145" w:name="_Toc56693554"/>
      <w:bookmarkStart w:id="3146" w:name="_Toc64447097"/>
      <w:bookmarkStart w:id="3147" w:name="_Toc66286591"/>
      <w:bookmarkStart w:id="3148" w:name="_Toc74151286"/>
      <w:bookmarkStart w:id="3149" w:name="_Toc88653758"/>
      <w:bookmarkStart w:id="3150" w:name="_Toc97904114"/>
      <w:bookmarkStart w:id="3151" w:name="_Toc105175155"/>
      <w:bookmarkStart w:id="3152" w:name="_Toc113826185"/>
      <w:bookmarkStart w:id="3153" w:name="_Toc175586767"/>
      <w:bookmarkEnd w:id="3139"/>
      <w:r>
        <w:t>8.4.</w:t>
      </w:r>
      <w:bookmarkEnd w:id="3140"/>
      <w:r>
        <w:t>10</w:t>
      </w:r>
      <w:r>
        <w:tab/>
        <w:t>Resource Status Reporting Initiation</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7A09D72A" w14:textId="77777777" w:rsidR="00E3265A" w:rsidRDefault="00E3265A" w:rsidP="00E3265A">
      <w:pPr>
        <w:pStyle w:val="Heading4"/>
      </w:pPr>
      <w:bookmarkStart w:id="3154" w:name="_CR8_4_10_1"/>
      <w:bookmarkStart w:id="3155" w:name="_Toc44497465"/>
      <w:bookmarkStart w:id="3156" w:name="_Toc45107853"/>
      <w:bookmarkStart w:id="3157" w:name="_Toc45901473"/>
      <w:bookmarkStart w:id="3158" w:name="_Toc51850552"/>
      <w:bookmarkStart w:id="3159" w:name="_Toc56693555"/>
      <w:bookmarkStart w:id="3160" w:name="_Toc64447098"/>
      <w:bookmarkStart w:id="3161" w:name="_Toc66286592"/>
      <w:bookmarkStart w:id="3162" w:name="_Toc74151287"/>
      <w:bookmarkStart w:id="3163" w:name="_Toc88653759"/>
      <w:bookmarkStart w:id="3164" w:name="_Toc97904115"/>
      <w:bookmarkStart w:id="3165" w:name="_Toc105175156"/>
      <w:bookmarkStart w:id="3166" w:name="_Toc113826186"/>
      <w:bookmarkStart w:id="3167" w:name="_Toc175586768"/>
      <w:bookmarkEnd w:id="3154"/>
      <w:r>
        <w:t>8.4.10.1</w:t>
      </w:r>
      <w:r>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3168" w:name="_CR8_4_10_2"/>
      <w:bookmarkStart w:id="3169" w:name="_Toc44497466"/>
      <w:bookmarkStart w:id="3170" w:name="_Toc45107854"/>
      <w:bookmarkStart w:id="3171" w:name="_Toc45901474"/>
      <w:bookmarkStart w:id="3172" w:name="_Toc51850553"/>
      <w:bookmarkStart w:id="3173" w:name="_Toc56693556"/>
      <w:bookmarkStart w:id="3174" w:name="_Toc64447099"/>
      <w:bookmarkStart w:id="3175" w:name="_Toc66286593"/>
      <w:bookmarkStart w:id="3176" w:name="_Toc74151288"/>
      <w:bookmarkStart w:id="3177" w:name="_Toc88653760"/>
      <w:bookmarkStart w:id="3178" w:name="_Toc97904116"/>
      <w:bookmarkStart w:id="3179" w:name="_Toc105175157"/>
      <w:bookmarkStart w:id="3180" w:name="_Toc113826187"/>
      <w:bookmarkStart w:id="3181" w:name="_Toc175586769"/>
      <w:bookmarkEnd w:id="3168"/>
      <w:r>
        <w:t>8.4.10.2</w:t>
      </w:r>
      <w:r>
        <w:tab/>
        <w:t>Successful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7CF52D3D" w14:textId="77777777" w:rsidR="00E3265A" w:rsidRDefault="00E3265A" w:rsidP="00E3265A">
      <w:pPr>
        <w:pStyle w:val="TH"/>
      </w:pPr>
      <w:r w:rsidRPr="007104EC">
        <w:object w:dxaOrig="5673" w:dyaOrig="2355" w14:anchorId="6838465E">
          <v:shape id="_x0000_i1075" type="#_x0000_t75" style="width:4in;height:115.65pt" o:ole="">
            <v:imagedata r:id="rId115" o:title=""/>
          </v:shape>
          <o:OLEObject Type="Embed" ProgID="Word.Picture.8" ShapeID="_x0000_i1075" DrawAspect="Content" ObjectID="_1786949743" r:id="rId116"/>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3182" w:name="_CR8_4_10_3"/>
      <w:bookmarkStart w:id="3183" w:name="_Toc44497467"/>
      <w:bookmarkStart w:id="3184" w:name="_Toc45107855"/>
      <w:bookmarkStart w:id="3185" w:name="_Toc45901475"/>
      <w:bookmarkStart w:id="3186" w:name="_Toc51850554"/>
      <w:bookmarkStart w:id="3187" w:name="_Toc56693557"/>
      <w:bookmarkStart w:id="3188" w:name="_Toc64447100"/>
      <w:bookmarkStart w:id="3189" w:name="_Toc66286594"/>
      <w:bookmarkStart w:id="3190" w:name="_Toc74151289"/>
      <w:bookmarkStart w:id="3191" w:name="_Toc88653761"/>
      <w:bookmarkStart w:id="3192" w:name="_Toc97904117"/>
      <w:bookmarkStart w:id="3193" w:name="_Toc105175158"/>
      <w:bookmarkStart w:id="3194" w:name="_Toc113826188"/>
      <w:bookmarkStart w:id="3195" w:name="_Toc175586770"/>
      <w:bookmarkEnd w:id="3182"/>
      <w:r>
        <w:t>8.4.10.3</w:t>
      </w:r>
      <w:r>
        <w:tab/>
        <w:t>Unsuccessful Operation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0E2E0C5" w14:textId="77777777" w:rsidR="00E3265A" w:rsidRDefault="00E3265A" w:rsidP="00E3265A">
      <w:pPr>
        <w:pStyle w:val="TH"/>
      </w:pPr>
      <w:r w:rsidRPr="007104EC">
        <w:object w:dxaOrig="5673" w:dyaOrig="2355" w14:anchorId="51F0833A">
          <v:shape id="_x0000_i1076" type="#_x0000_t75" style="width:4in;height:115.65pt" o:ole="">
            <v:imagedata r:id="rId117" o:title=""/>
          </v:shape>
          <o:OLEObject Type="Embed" ProgID="Word.Picture.8" ShapeID="_x0000_i1076" DrawAspect="Content" ObjectID="_1786949744" r:id="rId118"/>
        </w:object>
      </w:r>
    </w:p>
    <w:p w14:paraId="0AD5A928" w14:textId="77777777" w:rsidR="00E3265A" w:rsidRDefault="00E3265A" w:rsidP="00E3265A">
      <w:pPr>
        <w:pStyle w:val="TF"/>
      </w:pPr>
      <w:r>
        <w:t>Figure 8.4.10.3-1: Resource Status Reporting Initiation, unsuccessful operation</w:t>
      </w:r>
    </w:p>
    <w:p w14:paraId="41C710DD" w14:textId="72A638DE"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w:t>
      </w:r>
    </w:p>
    <w:p w14:paraId="0CDEC402" w14:textId="77777777" w:rsidR="00E3265A" w:rsidRDefault="00E3265A" w:rsidP="00E3265A">
      <w:pPr>
        <w:pStyle w:val="Heading4"/>
      </w:pPr>
      <w:bookmarkStart w:id="3196" w:name="_CR8_4_10_4"/>
      <w:bookmarkStart w:id="3197" w:name="_Toc44497468"/>
      <w:bookmarkStart w:id="3198" w:name="_Toc45107856"/>
      <w:bookmarkStart w:id="3199" w:name="_Toc45901476"/>
      <w:bookmarkStart w:id="3200" w:name="_Toc51850555"/>
      <w:bookmarkStart w:id="3201" w:name="_Toc56693558"/>
      <w:bookmarkStart w:id="3202" w:name="_Toc64447101"/>
      <w:bookmarkStart w:id="3203" w:name="_Toc66286595"/>
      <w:bookmarkStart w:id="3204" w:name="_Toc74151290"/>
      <w:bookmarkStart w:id="3205" w:name="_Toc88653762"/>
      <w:bookmarkStart w:id="3206" w:name="_Toc97904118"/>
      <w:bookmarkStart w:id="3207" w:name="_Toc105175159"/>
      <w:bookmarkStart w:id="3208" w:name="_Toc113826189"/>
      <w:bookmarkStart w:id="3209" w:name="_Toc175586771"/>
      <w:bookmarkEnd w:id="3196"/>
      <w:r>
        <w:t>8.4.10.4</w:t>
      </w:r>
      <w:r>
        <w:tab/>
        <w:t>Abnormal Conditions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210" w:name="_CR8_4_11"/>
      <w:bookmarkStart w:id="3211" w:name="_Hlk44418834"/>
      <w:bookmarkStart w:id="3212" w:name="_Toc44497469"/>
      <w:bookmarkStart w:id="3213" w:name="_Toc45107857"/>
      <w:bookmarkStart w:id="3214" w:name="_Toc45901477"/>
      <w:bookmarkStart w:id="3215" w:name="_Toc51850556"/>
      <w:bookmarkStart w:id="3216" w:name="_Toc56693559"/>
      <w:bookmarkStart w:id="3217" w:name="_Toc64447102"/>
      <w:bookmarkStart w:id="3218" w:name="_Toc66286596"/>
      <w:bookmarkStart w:id="3219" w:name="_Toc74151291"/>
      <w:bookmarkStart w:id="3220" w:name="_Toc88653763"/>
      <w:bookmarkStart w:id="3221" w:name="_Toc97904119"/>
      <w:bookmarkStart w:id="3222" w:name="_Toc105175160"/>
      <w:bookmarkStart w:id="3223" w:name="_Toc113826190"/>
      <w:bookmarkStart w:id="3224" w:name="_Toc175586772"/>
      <w:bookmarkEnd w:id="3210"/>
      <w:r>
        <w:t>8.4.</w:t>
      </w:r>
      <w:bookmarkEnd w:id="3211"/>
      <w:r>
        <w:t>11</w:t>
      </w:r>
      <w:r>
        <w:tab/>
        <w:t>Resource Status Reporting</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7594AF3" w14:textId="77777777" w:rsidR="00E3265A" w:rsidRDefault="00E3265A" w:rsidP="00E3265A">
      <w:pPr>
        <w:pStyle w:val="Heading4"/>
      </w:pPr>
      <w:bookmarkStart w:id="3225" w:name="_CR8_4_11_1"/>
      <w:bookmarkStart w:id="3226" w:name="_Toc44497470"/>
      <w:bookmarkStart w:id="3227" w:name="_Toc45107858"/>
      <w:bookmarkStart w:id="3228" w:name="_Toc45901478"/>
      <w:bookmarkStart w:id="3229" w:name="_Toc51850557"/>
      <w:bookmarkStart w:id="3230" w:name="_Toc56693560"/>
      <w:bookmarkStart w:id="3231" w:name="_Toc64447103"/>
      <w:bookmarkStart w:id="3232" w:name="_Toc66286597"/>
      <w:bookmarkStart w:id="3233" w:name="_Toc74151292"/>
      <w:bookmarkStart w:id="3234" w:name="_Toc88653764"/>
      <w:bookmarkStart w:id="3235" w:name="_Toc97904120"/>
      <w:bookmarkStart w:id="3236" w:name="_Toc105175161"/>
      <w:bookmarkStart w:id="3237" w:name="_Toc113826191"/>
      <w:bookmarkStart w:id="3238" w:name="_Toc175586773"/>
      <w:bookmarkEnd w:id="3225"/>
      <w:r>
        <w:t>8.4.11.1</w:t>
      </w:r>
      <w:r>
        <w:tab/>
        <w:t>General</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239" w:name="_CR8_4_11_2"/>
      <w:bookmarkStart w:id="3240" w:name="_Toc44497471"/>
      <w:bookmarkStart w:id="3241" w:name="_Toc45107859"/>
      <w:bookmarkStart w:id="3242" w:name="_Toc45901479"/>
      <w:bookmarkStart w:id="3243" w:name="_Toc51850558"/>
      <w:bookmarkStart w:id="3244" w:name="_Toc56693561"/>
      <w:bookmarkStart w:id="3245" w:name="_Toc64447104"/>
      <w:bookmarkStart w:id="3246" w:name="_Toc66286598"/>
      <w:bookmarkStart w:id="3247" w:name="_Toc74151293"/>
      <w:bookmarkStart w:id="3248" w:name="_Toc88653765"/>
      <w:bookmarkStart w:id="3249" w:name="_Toc97904121"/>
      <w:bookmarkStart w:id="3250" w:name="_Toc105175162"/>
      <w:bookmarkStart w:id="3251" w:name="_Toc113826192"/>
      <w:bookmarkStart w:id="3252" w:name="_Toc175586774"/>
      <w:bookmarkEnd w:id="3239"/>
      <w:r>
        <w:t>8.4.11.2</w:t>
      </w:r>
      <w:r>
        <w:tab/>
        <w:t>Successful Operation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5B253216" w14:textId="77777777" w:rsidR="00E3265A" w:rsidRDefault="00E3265A" w:rsidP="00E3265A">
      <w:pPr>
        <w:pStyle w:val="TH"/>
      </w:pPr>
      <w:r w:rsidRPr="007104EC">
        <w:object w:dxaOrig="5673" w:dyaOrig="2355" w14:anchorId="12E7244F">
          <v:shape id="_x0000_i1077" type="#_x0000_t75" style="width:4in;height:115.65pt" o:ole="">
            <v:imagedata r:id="rId119" o:title=""/>
          </v:shape>
          <o:OLEObject Type="Embed" ProgID="Word.Picture.8" ShapeID="_x0000_i1077" DrawAspect="Content" ObjectID="_1786949745" r:id="rId120"/>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253" w:name="_CR8_4_11_3"/>
      <w:bookmarkStart w:id="3254" w:name="_Toc44497472"/>
      <w:bookmarkStart w:id="3255" w:name="_Toc45107860"/>
      <w:bookmarkStart w:id="3256" w:name="_Toc45901480"/>
      <w:bookmarkStart w:id="3257" w:name="_Toc51850559"/>
      <w:bookmarkStart w:id="3258" w:name="_Toc56693562"/>
      <w:bookmarkStart w:id="3259" w:name="_Toc64447105"/>
      <w:bookmarkStart w:id="3260" w:name="_Toc66286599"/>
      <w:bookmarkStart w:id="3261" w:name="_Toc74151294"/>
      <w:bookmarkStart w:id="3262" w:name="_Toc88653766"/>
      <w:bookmarkStart w:id="3263" w:name="_Toc97904122"/>
      <w:bookmarkStart w:id="3264" w:name="_Toc105175163"/>
      <w:bookmarkStart w:id="3265" w:name="_Toc113826193"/>
      <w:bookmarkStart w:id="3266" w:name="_Toc175586775"/>
      <w:bookmarkEnd w:id="3253"/>
      <w:r>
        <w:t>8.4.11.3</w:t>
      </w:r>
      <w:r>
        <w:tab/>
        <w:t>Unsuccessful Operation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25BC48A4" w14:textId="77777777" w:rsidR="00E3265A" w:rsidRDefault="00E3265A" w:rsidP="00E3265A">
      <w:r>
        <w:t>Not applicable.</w:t>
      </w:r>
    </w:p>
    <w:p w14:paraId="433B945E" w14:textId="77777777" w:rsidR="00E3265A" w:rsidRDefault="00E3265A" w:rsidP="00E3265A">
      <w:pPr>
        <w:pStyle w:val="Heading4"/>
      </w:pPr>
      <w:bookmarkStart w:id="3267" w:name="_CR8_4_11_4"/>
      <w:bookmarkStart w:id="3268" w:name="_Toc44497473"/>
      <w:bookmarkStart w:id="3269" w:name="_Toc45107861"/>
      <w:bookmarkStart w:id="3270" w:name="_Toc45901481"/>
      <w:bookmarkStart w:id="3271" w:name="_Toc51850560"/>
      <w:bookmarkStart w:id="3272" w:name="_Toc56693563"/>
      <w:bookmarkStart w:id="3273" w:name="_Toc64447106"/>
      <w:bookmarkStart w:id="3274" w:name="_Toc66286600"/>
      <w:bookmarkStart w:id="3275" w:name="_Toc74151295"/>
      <w:bookmarkStart w:id="3276" w:name="_Toc88653767"/>
      <w:bookmarkStart w:id="3277" w:name="_Toc97904123"/>
      <w:bookmarkStart w:id="3278" w:name="_Toc105175164"/>
      <w:bookmarkStart w:id="3279" w:name="_Toc113826194"/>
      <w:bookmarkStart w:id="3280" w:name="_Toc175586776"/>
      <w:bookmarkEnd w:id="3267"/>
      <w:r>
        <w:t>8.4.11.4</w:t>
      </w:r>
      <w:r>
        <w:tab/>
        <w:t>Abnormal Conditions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281" w:name="_CR8_4_12"/>
      <w:bookmarkStart w:id="3282" w:name="_Hlk44418867"/>
      <w:bookmarkStart w:id="3283" w:name="_Toc44497474"/>
      <w:bookmarkStart w:id="3284" w:name="_Toc45107862"/>
      <w:bookmarkStart w:id="3285" w:name="_Toc45901482"/>
      <w:bookmarkStart w:id="3286" w:name="_Toc51850561"/>
      <w:bookmarkStart w:id="3287" w:name="_Toc56693564"/>
      <w:bookmarkStart w:id="3288" w:name="_Toc64447107"/>
      <w:bookmarkStart w:id="3289" w:name="_Toc66286601"/>
      <w:bookmarkStart w:id="3290" w:name="_Toc74151296"/>
      <w:bookmarkStart w:id="3291" w:name="_Toc88653768"/>
      <w:bookmarkStart w:id="3292" w:name="_Toc97904124"/>
      <w:bookmarkStart w:id="3293" w:name="_Toc105175165"/>
      <w:bookmarkStart w:id="3294" w:name="_Toc113826195"/>
      <w:bookmarkStart w:id="3295" w:name="_Toc175586777"/>
      <w:bookmarkEnd w:id="3281"/>
      <w:r w:rsidRPr="009A0050">
        <w:t>8.</w:t>
      </w:r>
      <w:r>
        <w:t>4</w:t>
      </w:r>
      <w:r w:rsidRPr="009A0050">
        <w:t>.</w:t>
      </w:r>
      <w:bookmarkEnd w:id="3282"/>
      <w:r>
        <w:t>12</w:t>
      </w:r>
      <w:r w:rsidRPr="009A0050">
        <w:tab/>
      </w:r>
      <w:bookmarkStart w:id="3296" w:name="OLE_LINK102"/>
      <w:r>
        <w:t xml:space="preserve">Access </w:t>
      </w:r>
      <w:r>
        <w:rPr>
          <w:rFonts w:hint="eastAsia"/>
        </w:rPr>
        <w:t>A</w:t>
      </w:r>
      <w:r>
        <w:t>nd Mobility</w:t>
      </w:r>
      <w:bookmarkStart w:id="3297" w:name="_Toc5646119"/>
      <w:bookmarkEnd w:id="3296"/>
      <w:r w:rsidRPr="009A0050">
        <w:t xml:space="preserve"> Indication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7"/>
    </w:p>
    <w:p w14:paraId="30175BDA" w14:textId="77777777" w:rsidR="00E3265A" w:rsidRPr="009A0050" w:rsidRDefault="00E3265A" w:rsidP="00E3265A">
      <w:pPr>
        <w:pStyle w:val="Heading4"/>
      </w:pPr>
      <w:bookmarkStart w:id="3298" w:name="_CR8_4_12_1"/>
      <w:bookmarkStart w:id="3299" w:name="_Toc5646120"/>
      <w:bookmarkStart w:id="3300" w:name="_Toc44497475"/>
      <w:bookmarkStart w:id="3301" w:name="_Toc45107863"/>
      <w:bookmarkStart w:id="3302" w:name="_Toc45901483"/>
      <w:bookmarkStart w:id="3303" w:name="_Toc51850562"/>
      <w:bookmarkStart w:id="3304" w:name="_Toc56693565"/>
      <w:bookmarkStart w:id="3305" w:name="_Toc64447108"/>
      <w:bookmarkStart w:id="3306" w:name="_Toc66286602"/>
      <w:bookmarkStart w:id="3307" w:name="_Toc74151297"/>
      <w:bookmarkStart w:id="3308" w:name="_Toc88653769"/>
      <w:bookmarkStart w:id="3309" w:name="_Toc97904125"/>
      <w:bookmarkStart w:id="3310" w:name="_Toc105175166"/>
      <w:bookmarkStart w:id="3311" w:name="_Toc113826196"/>
      <w:bookmarkStart w:id="3312" w:name="_Toc175586778"/>
      <w:bookmarkEnd w:id="3298"/>
      <w:r w:rsidRPr="009A0050">
        <w:t>8.</w:t>
      </w:r>
      <w:r>
        <w:t>4</w:t>
      </w:r>
      <w:r w:rsidRPr="009A0050">
        <w:t>.</w:t>
      </w:r>
      <w:r>
        <w:t>12</w:t>
      </w:r>
      <w:r w:rsidRPr="009A0050">
        <w:t>.1</w:t>
      </w:r>
      <w:r w:rsidRPr="009A0050">
        <w:tab/>
        <w:t>General</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B2B90E4" w14:textId="77777777" w:rsidR="00E3265A" w:rsidRPr="00AA5DA2" w:rsidRDefault="00E3265A" w:rsidP="00E3265A">
      <w:bookmarkStart w:id="3313"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314" w:name="_CR8_4_12_2"/>
      <w:bookmarkStart w:id="3315" w:name="_Toc44497476"/>
      <w:bookmarkStart w:id="3316" w:name="_Toc45107864"/>
      <w:bookmarkStart w:id="3317" w:name="_Toc45901484"/>
      <w:bookmarkStart w:id="3318" w:name="_Toc51850563"/>
      <w:bookmarkStart w:id="3319" w:name="_Toc56693566"/>
      <w:bookmarkStart w:id="3320" w:name="_Toc64447109"/>
      <w:bookmarkStart w:id="3321" w:name="_Toc66286603"/>
      <w:bookmarkStart w:id="3322" w:name="_Toc74151298"/>
      <w:bookmarkStart w:id="3323" w:name="_Toc88653770"/>
      <w:bookmarkStart w:id="3324" w:name="_Toc97904126"/>
      <w:bookmarkStart w:id="3325" w:name="_Toc105175167"/>
      <w:bookmarkStart w:id="3326" w:name="_Toc113826197"/>
      <w:bookmarkStart w:id="3327" w:name="_Toc175586779"/>
      <w:bookmarkEnd w:id="3314"/>
      <w:r w:rsidRPr="009A0050">
        <w:t>8.</w:t>
      </w:r>
      <w:r>
        <w:t>4</w:t>
      </w:r>
      <w:r w:rsidRPr="009A0050">
        <w:t>.</w:t>
      </w:r>
      <w:r>
        <w:t>12</w:t>
      </w:r>
      <w:r w:rsidRPr="009A0050">
        <w:t>.2</w:t>
      </w:r>
      <w:r w:rsidRPr="009A0050">
        <w:tab/>
        <w:t>Successful Operation</w:t>
      </w:r>
      <w:bookmarkEnd w:id="3313"/>
      <w:bookmarkEnd w:id="3315"/>
      <w:bookmarkEnd w:id="3316"/>
      <w:bookmarkEnd w:id="3317"/>
      <w:bookmarkEnd w:id="3318"/>
      <w:bookmarkEnd w:id="3319"/>
      <w:bookmarkEnd w:id="3320"/>
      <w:bookmarkEnd w:id="3321"/>
      <w:bookmarkEnd w:id="3322"/>
      <w:bookmarkEnd w:id="3323"/>
      <w:bookmarkEnd w:id="3324"/>
      <w:bookmarkEnd w:id="3325"/>
      <w:bookmarkEnd w:id="3326"/>
      <w:bookmarkEnd w:id="3327"/>
    </w:p>
    <w:bookmarkStart w:id="3328" w:name="_MON_1618212353"/>
    <w:bookmarkEnd w:id="3328"/>
    <w:p w14:paraId="4F800D88" w14:textId="77777777" w:rsidR="00E3265A" w:rsidRPr="00E5056C" w:rsidRDefault="00E3265A" w:rsidP="009354E2">
      <w:pPr>
        <w:pStyle w:val="TH"/>
      </w:pPr>
      <w:r>
        <w:object w:dxaOrig="5580" w:dyaOrig="2355" w14:anchorId="4868B52E">
          <v:shape id="_x0000_i1078" type="#_x0000_t75" style="width:336.75pt;height:130.4pt" o:ole="">
            <v:imagedata r:id="rId121" o:title="" croptop="-6693f" cropleft="-5638f" cropright="-8926f"/>
          </v:shape>
          <o:OLEObject Type="Embed" ProgID="Word.Picture.8" ShapeID="_x0000_i1078" DrawAspect="Content" ObjectID="_1786949746" r:id="rId122"/>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329" w:name="_CR8_4_12_3"/>
      <w:bookmarkStart w:id="3330" w:name="_Toc5646122"/>
      <w:bookmarkStart w:id="3331" w:name="_Toc44497477"/>
      <w:bookmarkStart w:id="3332" w:name="_Toc45107865"/>
      <w:bookmarkStart w:id="3333" w:name="_Toc45901485"/>
      <w:bookmarkStart w:id="3334" w:name="_Toc51850564"/>
      <w:bookmarkStart w:id="3335" w:name="_Toc56693567"/>
      <w:bookmarkStart w:id="3336" w:name="_Toc64447110"/>
      <w:bookmarkStart w:id="3337" w:name="_Toc66286604"/>
      <w:bookmarkStart w:id="3338" w:name="_Toc74151299"/>
      <w:bookmarkStart w:id="3339" w:name="_Toc88653771"/>
      <w:bookmarkStart w:id="3340" w:name="_Toc97904127"/>
      <w:bookmarkStart w:id="3341" w:name="_Toc105175168"/>
      <w:bookmarkStart w:id="3342" w:name="_Toc113826198"/>
      <w:bookmarkStart w:id="3343" w:name="_Toc175586780"/>
      <w:bookmarkEnd w:id="3329"/>
      <w:r w:rsidRPr="009A0050">
        <w:t>8.</w:t>
      </w:r>
      <w:r>
        <w:t>4</w:t>
      </w:r>
      <w:r w:rsidRPr="009A0050">
        <w:t>.</w:t>
      </w:r>
      <w:r>
        <w:t>12</w:t>
      </w:r>
      <w:r w:rsidRPr="009A0050">
        <w:t>.3</w:t>
      </w:r>
      <w:r w:rsidRPr="009A0050">
        <w:tab/>
        <w:t>Abnormal Conditions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E61FD8">
          <w:headerReference w:type="default" r:id="rId123"/>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344" w:name="_CR9"/>
      <w:bookmarkStart w:id="3345" w:name="_Toc44497478"/>
      <w:bookmarkStart w:id="3346" w:name="_Toc45107866"/>
      <w:bookmarkStart w:id="3347" w:name="_Toc45901486"/>
      <w:bookmarkStart w:id="3348" w:name="_Toc51850565"/>
      <w:bookmarkStart w:id="3349" w:name="_Toc56693568"/>
      <w:bookmarkStart w:id="3350" w:name="_Toc64447111"/>
      <w:bookmarkStart w:id="3351" w:name="_Toc66286605"/>
      <w:bookmarkStart w:id="3352" w:name="_Toc74151300"/>
      <w:bookmarkStart w:id="3353" w:name="_Toc88653772"/>
      <w:bookmarkStart w:id="3354" w:name="_Toc97904128"/>
      <w:bookmarkStart w:id="3355" w:name="_Toc105175169"/>
      <w:bookmarkStart w:id="3356" w:name="_Toc113826199"/>
      <w:bookmarkStart w:id="3357" w:name="_Toc175586781"/>
      <w:bookmarkEnd w:id="3344"/>
      <w:r w:rsidRPr="00FD0425">
        <w:t>9</w:t>
      </w:r>
      <w:r w:rsidRPr="00FD0425">
        <w:tab/>
        <w:t>Elements for XnAP Communication</w:t>
      </w:r>
      <w:bookmarkEnd w:id="2925"/>
      <w:bookmarkEnd w:id="2926"/>
      <w:bookmarkEnd w:id="2927"/>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0AFF407A" w14:textId="77777777" w:rsidR="00F02090" w:rsidRPr="00FD0425" w:rsidRDefault="00F02090" w:rsidP="00F02090">
      <w:pPr>
        <w:pStyle w:val="Heading2"/>
      </w:pPr>
      <w:bookmarkStart w:id="3358" w:name="_CR9_0"/>
      <w:bookmarkStart w:id="3359" w:name="_Toc20955177"/>
      <w:bookmarkStart w:id="3360" w:name="_Toc29991372"/>
      <w:bookmarkStart w:id="3361" w:name="_Toc36555772"/>
      <w:bookmarkStart w:id="3362" w:name="_Toc44497479"/>
      <w:bookmarkStart w:id="3363" w:name="_Toc45107867"/>
      <w:bookmarkStart w:id="3364" w:name="_Toc45901487"/>
      <w:bookmarkStart w:id="3365" w:name="_Toc51850566"/>
      <w:bookmarkStart w:id="3366" w:name="_Toc56693569"/>
      <w:bookmarkStart w:id="3367" w:name="_Toc64447112"/>
      <w:bookmarkStart w:id="3368" w:name="_Toc66286606"/>
      <w:bookmarkStart w:id="3369" w:name="_Toc74151301"/>
      <w:bookmarkStart w:id="3370" w:name="_Toc88653773"/>
      <w:bookmarkStart w:id="3371" w:name="_Toc97904129"/>
      <w:bookmarkStart w:id="3372" w:name="_Toc105175170"/>
      <w:bookmarkStart w:id="3373" w:name="_Toc113826200"/>
      <w:bookmarkStart w:id="3374" w:name="_Toc175586782"/>
      <w:bookmarkEnd w:id="3358"/>
      <w:r w:rsidRPr="00FD0425">
        <w:t>9.0</w:t>
      </w:r>
      <w:r w:rsidRPr="00FD0425">
        <w:tab/>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375" w:name="_CR9_1"/>
      <w:bookmarkStart w:id="3376" w:name="_Toc20955178"/>
      <w:bookmarkStart w:id="3377" w:name="_Toc29991373"/>
      <w:bookmarkStart w:id="3378" w:name="_Toc36555773"/>
      <w:bookmarkStart w:id="3379" w:name="_Toc44497480"/>
      <w:bookmarkStart w:id="3380" w:name="_Toc45107868"/>
      <w:bookmarkStart w:id="3381" w:name="_Toc45901488"/>
      <w:bookmarkStart w:id="3382" w:name="_Toc51850567"/>
      <w:bookmarkStart w:id="3383" w:name="_Toc56693570"/>
      <w:bookmarkStart w:id="3384" w:name="_Toc64447113"/>
      <w:bookmarkStart w:id="3385" w:name="_Toc66286607"/>
      <w:bookmarkStart w:id="3386" w:name="_Toc74151302"/>
      <w:bookmarkStart w:id="3387" w:name="_Toc88653774"/>
      <w:bookmarkStart w:id="3388" w:name="_Toc97904130"/>
      <w:bookmarkStart w:id="3389" w:name="_Toc105175171"/>
      <w:bookmarkStart w:id="3390" w:name="_Toc113826201"/>
      <w:bookmarkStart w:id="3391" w:name="_Toc175586783"/>
      <w:bookmarkEnd w:id="3375"/>
      <w:r w:rsidRPr="00FD0425">
        <w:t>9.1</w:t>
      </w:r>
      <w:r w:rsidRPr="00FD0425">
        <w:tab/>
        <w:t>Message Functional Definition and Content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59E4859C" w14:textId="77777777" w:rsidR="00F02090" w:rsidRPr="00FD0425" w:rsidRDefault="00F02090" w:rsidP="00F02090">
      <w:pPr>
        <w:pStyle w:val="Heading3"/>
      </w:pPr>
      <w:bookmarkStart w:id="3392" w:name="_CR9_1_1"/>
      <w:bookmarkStart w:id="3393" w:name="_Toc20955179"/>
      <w:bookmarkStart w:id="3394" w:name="_Toc29991374"/>
      <w:bookmarkStart w:id="3395" w:name="_Toc36555774"/>
      <w:bookmarkStart w:id="3396" w:name="_Toc44497481"/>
      <w:bookmarkStart w:id="3397" w:name="_Toc45107869"/>
      <w:bookmarkStart w:id="3398" w:name="_Toc45901489"/>
      <w:bookmarkStart w:id="3399" w:name="_Toc51850568"/>
      <w:bookmarkStart w:id="3400" w:name="_Toc56693571"/>
      <w:bookmarkStart w:id="3401" w:name="_Toc64447114"/>
      <w:bookmarkStart w:id="3402" w:name="_Toc66286608"/>
      <w:bookmarkStart w:id="3403" w:name="_Toc74151303"/>
      <w:bookmarkStart w:id="3404" w:name="_Toc88653775"/>
      <w:bookmarkStart w:id="3405" w:name="_Toc97904131"/>
      <w:bookmarkStart w:id="3406" w:name="_Toc105175172"/>
      <w:bookmarkStart w:id="3407" w:name="_Toc113826202"/>
      <w:bookmarkStart w:id="3408" w:name="_Toc175586784"/>
      <w:bookmarkEnd w:id="3392"/>
      <w:r w:rsidRPr="00FD0425">
        <w:t>9.1.1</w:t>
      </w:r>
      <w:r w:rsidRPr="00FD0425">
        <w:tab/>
        <w:t>Messages for Basic Mobility Procedures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EE696D4" w14:textId="77777777" w:rsidR="00F02090" w:rsidRPr="00FD0425" w:rsidRDefault="00F02090" w:rsidP="00F02090">
      <w:pPr>
        <w:pStyle w:val="Heading4"/>
      </w:pPr>
      <w:bookmarkStart w:id="3409" w:name="_CR9_1_1_1"/>
      <w:bookmarkStart w:id="3410" w:name="_Toc20955180"/>
      <w:bookmarkStart w:id="3411" w:name="_Toc29991375"/>
      <w:bookmarkStart w:id="3412" w:name="_Toc36555775"/>
      <w:bookmarkStart w:id="3413" w:name="_Toc44497482"/>
      <w:bookmarkStart w:id="3414" w:name="_Toc45107870"/>
      <w:bookmarkStart w:id="3415" w:name="_Toc45901490"/>
      <w:bookmarkStart w:id="3416" w:name="_Toc51850569"/>
      <w:bookmarkStart w:id="3417" w:name="_Toc56693572"/>
      <w:bookmarkStart w:id="3418" w:name="_Toc64447115"/>
      <w:bookmarkStart w:id="3419" w:name="_Toc66286609"/>
      <w:bookmarkStart w:id="3420" w:name="_Toc74151304"/>
      <w:bookmarkStart w:id="3421" w:name="_Toc88653776"/>
      <w:bookmarkStart w:id="3422" w:name="_Toc97904132"/>
      <w:bookmarkStart w:id="3423" w:name="_Toc105175173"/>
      <w:bookmarkStart w:id="3424" w:name="_Toc113826203"/>
      <w:bookmarkStart w:id="3425" w:name="_Toc175586785"/>
      <w:bookmarkEnd w:id="3409"/>
      <w:r w:rsidRPr="00FD0425">
        <w:t>9.1.1.1</w:t>
      </w:r>
      <w:r w:rsidRPr="00FD0425">
        <w:tab/>
        <w:t>HANDOVER REQUEST</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A7DE24F" w14:textId="77777777" w:rsidTr="00140708">
        <w:trPr>
          <w:tblHeader/>
        </w:trPr>
        <w:tc>
          <w:tcPr>
            <w:tcW w:w="1111" w:type="pct"/>
          </w:tcPr>
          <w:p w14:paraId="70A89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F6CF25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19AC84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A032F1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732DF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AE35B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774E86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C3160D" w:rsidRPr="00FD0425" w14:paraId="1A650953" w14:textId="77777777" w:rsidTr="00140708">
        <w:tc>
          <w:tcPr>
            <w:tcW w:w="1111" w:type="pct"/>
          </w:tcPr>
          <w:p w14:paraId="6A5FBD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5FB780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B395008" w14:textId="77777777" w:rsidR="00F02090" w:rsidRPr="00FD0425" w:rsidRDefault="00F02090" w:rsidP="0073372F">
            <w:pPr>
              <w:pStyle w:val="TAL"/>
              <w:keepNext w:val="0"/>
              <w:keepLines w:val="0"/>
              <w:widowControl w:val="0"/>
              <w:rPr>
                <w:lang w:eastAsia="ja-JP"/>
              </w:rPr>
            </w:pPr>
          </w:p>
        </w:tc>
        <w:tc>
          <w:tcPr>
            <w:tcW w:w="778" w:type="pct"/>
          </w:tcPr>
          <w:p w14:paraId="70C01D7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15385BC5" w14:textId="77777777" w:rsidR="00F02090" w:rsidRPr="00FD0425" w:rsidRDefault="00F02090" w:rsidP="0073372F">
            <w:pPr>
              <w:pStyle w:val="TAL"/>
              <w:keepNext w:val="0"/>
              <w:keepLines w:val="0"/>
              <w:widowControl w:val="0"/>
              <w:rPr>
                <w:lang w:eastAsia="ja-JP"/>
              </w:rPr>
            </w:pPr>
          </w:p>
        </w:tc>
        <w:tc>
          <w:tcPr>
            <w:tcW w:w="556" w:type="pct"/>
          </w:tcPr>
          <w:p w14:paraId="2E2544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6CB255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7771867" w14:textId="77777777" w:rsidTr="00140708">
        <w:tc>
          <w:tcPr>
            <w:tcW w:w="1111" w:type="pct"/>
          </w:tcPr>
          <w:p w14:paraId="312372E5" w14:textId="77777777" w:rsidR="00F02090" w:rsidRPr="00FD0425" w:rsidRDefault="00F02090" w:rsidP="0073372F">
            <w:pPr>
              <w:pStyle w:val="TAL"/>
              <w:keepNext w:val="0"/>
              <w:keepLines w:val="0"/>
              <w:widowControl w:val="0"/>
              <w:rPr>
                <w:lang w:eastAsia="ja-JP"/>
              </w:rPr>
            </w:pPr>
            <w:r w:rsidRPr="00FD0425">
              <w:rPr>
                <w:lang w:eastAsia="ja-JP"/>
              </w:rPr>
              <w:t>Source NG-RAN node UE XnAP ID reference</w:t>
            </w:r>
          </w:p>
        </w:tc>
        <w:tc>
          <w:tcPr>
            <w:tcW w:w="556" w:type="pct"/>
          </w:tcPr>
          <w:p w14:paraId="37FB8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7AE3B4E" w14:textId="77777777" w:rsidR="00F02090" w:rsidRPr="00FD0425" w:rsidRDefault="00F02090" w:rsidP="0073372F">
            <w:pPr>
              <w:pStyle w:val="TAL"/>
              <w:keepNext w:val="0"/>
              <w:keepLines w:val="0"/>
              <w:widowControl w:val="0"/>
              <w:rPr>
                <w:lang w:eastAsia="ja-JP"/>
              </w:rPr>
            </w:pPr>
          </w:p>
        </w:tc>
        <w:tc>
          <w:tcPr>
            <w:tcW w:w="778" w:type="pct"/>
          </w:tcPr>
          <w:p w14:paraId="0225FA8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608C2B2" w14:textId="77777777" w:rsidR="00F02090" w:rsidRPr="00FD0425" w:rsidRDefault="00F02090" w:rsidP="0073372F">
            <w:pPr>
              <w:pStyle w:val="TAL"/>
              <w:keepNext w:val="0"/>
              <w:keepLines w:val="0"/>
              <w:widowControl w:val="0"/>
              <w:rPr>
                <w:lang w:eastAsia="ja-JP"/>
              </w:rPr>
            </w:pPr>
            <w:r w:rsidRPr="00FD0425">
              <w:rPr>
                <w:lang w:eastAsia="ja-JP"/>
              </w:rPr>
              <w:t>Allocated at the source NG-RAN node</w:t>
            </w:r>
          </w:p>
        </w:tc>
        <w:tc>
          <w:tcPr>
            <w:tcW w:w="556" w:type="pct"/>
          </w:tcPr>
          <w:p w14:paraId="1921DC3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0AFC1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08E2B8D" w14:textId="77777777" w:rsidTr="00140708">
        <w:tc>
          <w:tcPr>
            <w:tcW w:w="1111" w:type="pct"/>
          </w:tcPr>
          <w:p w14:paraId="4EEFEF33"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5B851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27940B" w14:textId="77777777" w:rsidR="00F02090" w:rsidRPr="00FD0425" w:rsidRDefault="00F02090" w:rsidP="0073372F">
            <w:pPr>
              <w:pStyle w:val="TAL"/>
              <w:keepNext w:val="0"/>
              <w:keepLines w:val="0"/>
              <w:widowControl w:val="0"/>
              <w:rPr>
                <w:lang w:eastAsia="ja-JP"/>
              </w:rPr>
            </w:pPr>
          </w:p>
        </w:tc>
        <w:tc>
          <w:tcPr>
            <w:tcW w:w="778" w:type="pct"/>
          </w:tcPr>
          <w:p w14:paraId="68675105"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E9C23BA" w14:textId="77777777" w:rsidR="00F02090" w:rsidRPr="00FD0425" w:rsidRDefault="00F02090" w:rsidP="0073372F">
            <w:pPr>
              <w:pStyle w:val="TAL"/>
              <w:keepNext w:val="0"/>
              <w:keepLines w:val="0"/>
              <w:widowControl w:val="0"/>
              <w:rPr>
                <w:lang w:eastAsia="ja-JP"/>
              </w:rPr>
            </w:pPr>
          </w:p>
        </w:tc>
        <w:tc>
          <w:tcPr>
            <w:tcW w:w="556" w:type="pct"/>
          </w:tcPr>
          <w:p w14:paraId="27137A8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504C5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59126FA0" w14:textId="77777777" w:rsidTr="00140708">
        <w:tc>
          <w:tcPr>
            <w:tcW w:w="1111" w:type="pct"/>
          </w:tcPr>
          <w:p w14:paraId="1929C107" w14:textId="77777777" w:rsidR="00F02090" w:rsidRPr="00FD0425" w:rsidRDefault="00F02090" w:rsidP="0073372F">
            <w:pPr>
              <w:pStyle w:val="TAL"/>
              <w:keepNext w:val="0"/>
              <w:keepLines w:val="0"/>
              <w:widowControl w:val="0"/>
              <w:rPr>
                <w:lang w:eastAsia="ja-JP"/>
              </w:rPr>
            </w:pPr>
            <w:r w:rsidRPr="00FD0425">
              <w:rPr>
                <w:lang w:eastAsia="ja-JP"/>
              </w:rPr>
              <w:t>Target Cell Global ID</w:t>
            </w:r>
          </w:p>
        </w:tc>
        <w:tc>
          <w:tcPr>
            <w:tcW w:w="556" w:type="pct"/>
          </w:tcPr>
          <w:p w14:paraId="71DEE6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F364A75" w14:textId="77777777" w:rsidR="00F02090" w:rsidRPr="00FD0425" w:rsidRDefault="00F02090" w:rsidP="0073372F">
            <w:pPr>
              <w:pStyle w:val="TAL"/>
              <w:keepNext w:val="0"/>
              <w:keepLines w:val="0"/>
              <w:widowControl w:val="0"/>
              <w:rPr>
                <w:lang w:eastAsia="ja-JP"/>
              </w:rPr>
            </w:pPr>
          </w:p>
        </w:tc>
        <w:tc>
          <w:tcPr>
            <w:tcW w:w="778" w:type="pct"/>
          </w:tcPr>
          <w:p w14:paraId="30D31165" w14:textId="77777777" w:rsidR="00F02090" w:rsidRPr="00FD0425" w:rsidRDefault="00F02090" w:rsidP="0073372F">
            <w:pPr>
              <w:pStyle w:val="TAL"/>
              <w:keepNext w:val="0"/>
              <w:keepLines w:val="0"/>
              <w:widowControl w:val="0"/>
              <w:rPr>
                <w:lang w:eastAsia="ja-JP"/>
              </w:rPr>
            </w:pPr>
            <w:r w:rsidRPr="00FD0425">
              <w:rPr>
                <w:lang w:eastAsia="ja-JP"/>
              </w:rPr>
              <w:t>9.2.3.25</w:t>
            </w:r>
          </w:p>
        </w:tc>
        <w:tc>
          <w:tcPr>
            <w:tcW w:w="889" w:type="pct"/>
          </w:tcPr>
          <w:p w14:paraId="2C4F0D95" w14:textId="77777777" w:rsidR="00F02090" w:rsidRPr="00FD0425" w:rsidRDefault="00F02090" w:rsidP="0073372F">
            <w:pPr>
              <w:pStyle w:val="TAL"/>
              <w:keepNext w:val="0"/>
              <w:keepLines w:val="0"/>
              <w:widowControl w:val="0"/>
              <w:rPr>
                <w:lang w:eastAsia="ja-JP"/>
              </w:rPr>
            </w:pPr>
            <w:r w:rsidRPr="00FD0425">
              <w:rPr>
                <w:lang w:eastAsia="ja-JP"/>
              </w:rPr>
              <w:t>Includes either an E-UTRA CGI or an NR CGI</w:t>
            </w:r>
          </w:p>
        </w:tc>
        <w:tc>
          <w:tcPr>
            <w:tcW w:w="556" w:type="pct"/>
          </w:tcPr>
          <w:p w14:paraId="6FC8E85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985477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975C09D" w14:textId="77777777" w:rsidTr="00140708">
        <w:tc>
          <w:tcPr>
            <w:tcW w:w="1111" w:type="pct"/>
          </w:tcPr>
          <w:p w14:paraId="33512218"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Pr>
          <w:p w14:paraId="4A95CBC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FB89CE9" w14:textId="77777777" w:rsidR="00F02090" w:rsidRPr="00FD0425" w:rsidRDefault="00F02090" w:rsidP="0073372F">
            <w:pPr>
              <w:pStyle w:val="TAL"/>
              <w:keepNext w:val="0"/>
              <w:keepLines w:val="0"/>
              <w:widowControl w:val="0"/>
              <w:rPr>
                <w:lang w:eastAsia="ja-JP"/>
              </w:rPr>
            </w:pPr>
          </w:p>
        </w:tc>
        <w:tc>
          <w:tcPr>
            <w:tcW w:w="778" w:type="pct"/>
          </w:tcPr>
          <w:p w14:paraId="1868993F"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Pr>
          <w:p w14:paraId="7FCBD070" w14:textId="77777777" w:rsidR="00F02090" w:rsidRPr="00FD0425" w:rsidRDefault="00F02090" w:rsidP="0073372F">
            <w:pPr>
              <w:pStyle w:val="TAL"/>
              <w:keepNext w:val="0"/>
              <w:keepLines w:val="0"/>
              <w:widowControl w:val="0"/>
              <w:rPr>
                <w:lang w:eastAsia="ja-JP"/>
              </w:rPr>
            </w:pPr>
          </w:p>
        </w:tc>
        <w:tc>
          <w:tcPr>
            <w:tcW w:w="556" w:type="pct"/>
          </w:tcPr>
          <w:p w14:paraId="49084EA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BD265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E0D2389" w14:textId="77777777" w:rsidTr="00140708">
        <w:tc>
          <w:tcPr>
            <w:tcW w:w="1111" w:type="pct"/>
          </w:tcPr>
          <w:p w14:paraId="556B000E" w14:textId="77777777" w:rsidR="00F02090" w:rsidRPr="00FD0425" w:rsidRDefault="00F02090" w:rsidP="0073372F">
            <w:pPr>
              <w:pStyle w:val="TAL"/>
              <w:keepNext w:val="0"/>
              <w:keepLines w:val="0"/>
              <w:widowControl w:val="0"/>
              <w:rPr>
                <w:lang w:eastAsia="ja-JP"/>
              </w:rPr>
            </w:pPr>
            <w:r w:rsidRPr="00FD0425">
              <w:rPr>
                <w:b/>
                <w:bCs/>
                <w:lang w:eastAsia="ja-JP"/>
              </w:rPr>
              <w:t>UE Context Information</w:t>
            </w:r>
          </w:p>
        </w:tc>
        <w:tc>
          <w:tcPr>
            <w:tcW w:w="556" w:type="pct"/>
          </w:tcPr>
          <w:p w14:paraId="04EDFBB2" w14:textId="77777777" w:rsidR="00F02090" w:rsidRPr="00FD0425" w:rsidRDefault="00F02090" w:rsidP="0073372F">
            <w:pPr>
              <w:pStyle w:val="TAL"/>
              <w:keepNext w:val="0"/>
              <w:keepLines w:val="0"/>
              <w:widowControl w:val="0"/>
              <w:rPr>
                <w:lang w:eastAsia="ja-JP"/>
              </w:rPr>
            </w:pPr>
          </w:p>
        </w:tc>
        <w:tc>
          <w:tcPr>
            <w:tcW w:w="556" w:type="pct"/>
          </w:tcPr>
          <w:p w14:paraId="38DD90A4"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2702A72A" w14:textId="77777777" w:rsidR="00F02090" w:rsidRPr="00FD0425" w:rsidRDefault="00F02090" w:rsidP="0073372F">
            <w:pPr>
              <w:pStyle w:val="TAL"/>
              <w:keepNext w:val="0"/>
              <w:keepLines w:val="0"/>
              <w:widowControl w:val="0"/>
              <w:rPr>
                <w:lang w:eastAsia="ja-JP"/>
              </w:rPr>
            </w:pPr>
          </w:p>
        </w:tc>
        <w:tc>
          <w:tcPr>
            <w:tcW w:w="889" w:type="pct"/>
          </w:tcPr>
          <w:p w14:paraId="2BD3C9F4" w14:textId="77777777" w:rsidR="00F02090" w:rsidRPr="00FD0425" w:rsidRDefault="00F02090" w:rsidP="0073372F">
            <w:pPr>
              <w:pStyle w:val="TAL"/>
              <w:keepNext w:val="0"/>
              <w:keepLines w:val="0"/>
              <w:widowControl w:val="0"/>
              <w:rPr>
                <w:lang w:eastAsia="ja-JP"/>
              </w:rPr>
            </w:pPr>
          </w:p>
        </w:tc>
        <w:tc>
          <w:tcPr>
            <w:tcW w:w="556" w:type="pct"/>
          </w:tcPr>
          <w:p w14:paraId="76F76B5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CDE7A7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D53F527" w14:textId="77777777" w:rsidTr="00140708">
        <w:tc>
          <w:tcPr>
            <w:tcW w:w="1111" w:type="pct"/>
          </w:tcPr>
          <w:p w14:paraId="691925B8" w14:textId="77777777" w:rsidR="00F02090" w:rsidRPr="00FD0425" w:rsidRDefault="00F02090" w:rsidP="0073372F">
            <w:pPr>
              <w:pStyle w:val="TAL"/>
              <w:keepNext w:val="0"/>
              <w:keepLines w:val="0"/>
              <w:widowControl w:val="0"/>
              <w:ind w:left="113"/>
              <w:rPr>
                <w:lang w:eastAsia="ja-JP"/>
              </w:rPr>
            </w:pPr>
            <w:r w:rsidRPr="00FD0425">
              <w:rPr>
                <w:lang w:eastAsia="ja-JP"/>
              </w:rPr>
              <w:t>&gt;NG-C UE associated Signalling reference</w:t>
            </w:r>
          </w:p>
        </w:tc>
        <w:tc>
          <w:tcPr>
            <w:tcW w:w="556" w:type="pct"/>
          </w:tcPr>
          <w:p w14:paraId="04C8F3B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C3A6E3A" w14:textId="77777777" w:rsidR="00F02090" w:rsidRPr="00FD0425" w:rsidRDefault="00F02090" w:rsidP="0073372F">
            <w:pPr>
              <w:pStyle w:val="TAL"/>
              <w:keepNext w:val="0"/>
              <w:keepLines w:val="0"/>
              <w:widowControl w:val="0"/>
              <w:rPr>
                <w:lang w:eastAsia="ja-JP"/>
              </w:rPr>
            </w:pPr>
          </w:p>
        </w:tc>
        <w:tc>
          <w:tcPr>
            <w:tcW w:w="778" w:type="pct"/>
          </w:tcPr>
          <w:p w14:paraId="58A36A21" w14:textId="77777777" w:rsidR="00F02090" w:rsidRPr="00FD0425" w:rsidRDefault="00F02090" w:rsidP="0073372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73372F">
            <w:pPr>
              <w:pStyle w:val="TAL"/>
              <w:keepNext w:val="0"/>
              <w:keepLines w:val="0"/>
              <w:widowControl w:val="0"/>
              <w:rPr>
                <w:lang w:eastAsia="ja-JP"/>
              </w:rPr>
            </w:pPr>
            <w:r w:rsidRPr="00FD0425">
              <w:rPr>
                <w:lang w:eastAsia="ja-JP"/>
              </w:rPr>
              <w:t>9.2.3.26</w:t>
            </w:r>
          </w:p>
        </w:tc>
        <w:tc>
          <w:tcPr>
            <w:tcW w:w="889" w:type="pct"/>
          </w:tcPr>
          <w:p w14:paraId="6B9A0A0D" w14:textId="77777777" w:rsidR="00F02090" w:rsidRPr="00FD0425" w:rsidRDefault="00F02090" w:rsidP="0073372F">
            <w:pPr>
              <w:pStyle w:val="TAL"/>
              <w:keepNext w:val="0"/>
              <w:keepLines w:val="0"/>
              <w:widowControl w:val="0"/>
              <w:rPr>
                <w:lang w:eastAsia="ja-JP"/>
              </w:rPr>
            </w:pPr>
            <w:r w:rsidRPr="00FD0425">
              <w:rPr>
                <w:lang w:eastAsia="ja-JP"/>
              </w:rPr>
              <w:t>Allocated at the AMF on the source NG-C connection.</w:t>
            </w:r>
          </w:p>
        </w:tc>
        <w:tc>
          <w:tcPr>
            <w:tcW w:w="556" w:type="pct"/>
          </w:tcPr>
          <w:p w14:paraId="0F808A8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4E8BBF" w14:textId="77777777" w:rsidR="00F02090" w:rsidRPr="00FD0425" w:rsidRDefault="00F02090" w:rsidP="0073372F">
            <w:pPr>
              <w:pStyle w:val="TAC"/>
              <w:keepNext w:val="0"/>
              <w:keepLines w:val="0"/>
              <w:widowControl w:val="0"/>
              <w:rPr>
                <w:lang w:eastAsia="ja-JP"/>
              </w:rPr>
            </w:pPr>
          </w:p>
        </w:tc>
      </w:tr>
      <w:tr w:rsidR="00C3160D" w:rsidRPr="00FD0425" w14:paraId="59EFA71D" w14:textId="77777777" w:rsidTr="00140708">
        <w:tc>
          <w:tcPr>
            <w:tcW w:w="1111" w:type="pct"/>
          </w:tcPr>
          <w:p w14:paraId="28F0C00C" w14:textId="77777777" w:rsidR="00F02090" w:rsidRPr="00FD0425" w:rsidRDefault="00F02090" w:rsidP="0073372F">
            <w:pPr>
              <w:pStyle w:val="TAL"/>
              <w:keepNext w:val="0"/>
              <w:keepLines w:val="0"/>
              <w:widowControl w:val="0"/>
              <w:ind w:left="113"/>
              <w:rPr>
                <w:lang w:eastAsia="ja-JP"/>
              </w:rPr>
            </w:pPr>
            <w:r w:rsidRPr="00FD0425">
              <w:rPr>
                <w:lang w:eastAsia="ja-JP"/>
              </w:rPr>
              <w:t>&gt;Signalling TNL association address at source NG-C side</w:t>
            </w:r>
          </w:p>
        </w:tc>
        <w:tc>
          <w:tcPr>
            <w:tcW w:w="556" w:type="pct"/>
          </w:tcPr>
          <w:p w14:paraId="37044EE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B538C6C" w14:textId="77777777" w:rsidR="00F02090" w:rsidRPr="00FD0425" w:rsidRDefault="00F02090" w:rsidP="0073372F">
            <w:pPr>
              <w:pStyle w:val="TAL"/>
              <w:keepNext w:val="0"/>
              <w:keepLines w:val="0"/>
              <w:widowControl w:val="0"/>
              <w:rPr>
                <w:lang w:eastAsia="ja-JP"/>
              </w:rPr>
            </w:pPr>
          </w:p>
        </w:tc>
        <w:tc>
          <w:tcPr>
            <w:tcW w:w="778" w:type="pct"/>
          </w:tcPr>
          <w:p w14:paraId="0F3ECDED" w14:textId="77777777" w:rsidR="00F02090" w:rsidRPr="00FD0425" w:rsidRDefault="00F02090" w:rsidP="0073372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73372F">
            <w:pPr>
              <w:pStyle w:val="TAL"/>
              <w:keepNext w:val="0"/>
              <w:keepLines w:val="0"/>
              <w:widowControl w:val="0"/>
              <w:rPr>
                <w:lang w:eastAsia="ja-JP"/>
              </w:rPr>
            </w:pPr>
            <w:r w:rsidRPr="00FD0425">
              <w:rPr>
                <w:lang w:eastAsia="ja-JP"/>
              </w:rPr>
              <w:t>9.2.3.31</w:t>
            </w:r>
          </w:p>
        </w:tc>
        <w:tc>
          <w:tcPr>
            <w:tcW w:w="889" w:type="pct"/>
          </w:tcPr>
          <w:p w14:paraId="6A849F93" w14:textId="77777777" w:rsidR="007D3225" w:rsidRPr="00FD0425" w:rsidRDefault="00F02090" w:rsidP="0073372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6DE0902F" w:rsidR="00F02090" w:rsidRPr="00FD0425" w:rsidRDefault="007D3225" w:rsidP="0073372F">
            <w:pPr>
              <w:pStyle w:val="TAL"/>
              <w:keepNext w:val="0"/>
              <w:keepLines w:val="0"/>
              <w:widowControl w:val="0"/>
              <w:rPr>
                <w:lang w:eastAsia="ja-JP"/>
              </w:rPr>
            </w:pPr>
            <w:r w:rsidRPr="00FD0425">
              <w:rPr>
                <w:rFonts w:hint="eastAsia"/>
                <w:lang w:eastAsia="zh-CN"/>
              </w:rPr>
              <w:t>N</w:t>
            </w:r>
            <w:r w:rsidR="00E85769">
              <w:rPr>
                <w:lang w:eastAsia="zh-CN"/>
              </w:rPr>
              <w:t>OTE</w:t>
            </w:r>
            <w:r w:rsidRPr="00FD0425">
              <w:rPr>
                <w:rFonts w:hint="eastAsia"/>
                <w:lang w:eastAsia="zh-CN"/>
              </w:rPr>
              <w:t>:</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56" w:type="pct"/>
          </w:tcPr>
          <w:p w14:paraId="5494033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4D4B39A7" w14:textId="77777777" w:rsidR="00F02090" w:rsidRPr="00FD0425" w:rsidRDefault="00F02090" w:rsidP="0073372F">
            <w:pPr>
              <w:pStyle w:val="TAC"/>
              <w:keepNext w:val="0"/>
              <w:keepLines w:val="0"/>
              <w:widowControl w:val="0"/>
              <w:rPr>
                <w:lang w:eastAsia="ja-JP"/>
              </w:rPr>
            </w:pPr>
          </w:p>
        </w:tc>
      </w:tr>
      <w:tr w:rsidR="00C3160D" w:rsidRPr="00FD0425" w14:paraId="39566DAC" w14:textId="77777777" w:rsidTr="00140708">
        <w:tc>
          <w:tcPr>
            <w:tcW w:w="1111" w:type="pct"/>
          </w:tcPr>
          <w:p w14:paraId="59EAEF8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556" w:type="pct"/>
          </w:tcPr>
          <w:p w14:paraId="24F31E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DDC56CB" w14:textId="77777777" w:rsidR="00F02090" w:rsidRPr="00FD0425" w:rsidRDefault="00F02090" w:rsidP="0073372F">
            <w:pPr>
              <w:pStyle w:val="TAL"/>
              <w:keepNext w:val="0"/>
              <w:keepLines w:val="0"/>
              <w:widowControl w:val="0"/>
              <w:rPr>
                <w:lang w:eastAsia="ja-JP"/>
              </w:rPr>
            </w:pPr>
          </w:p>
        </w:tc>
        <w:tc>
          <w:tcPr>
            <w:tcW w:w="778" w:type="pct"/>
          </w:tcPr>
          <w:p w14:paraId="28FA5F8C"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889" w:type="pct"/>
          </w:tcPr>
          <w:p w14:paraId="2830415F" w14:textId="77777777" w:rsidR="00F02090" w:rsidRPr="00FD0425" w:rsidRDefault="00F02090" w:rsidP="0073372F">
            <w:pPr>
              <w:pStyle w:val="TAL"/>
              <w:keepNext w:val="0"/>
              <w:keepLines w:val="0"/>
              <w:widowControl w:val="0"/>
              <w:rPr>
                <w:lang w:eastAsia="ja-JP"/>
              </w:rPr>
            </w:pPr>
          </w:p>
        </w:tc>
        <w:tc>
          <w:tcPr>
            <w:tcW w:w="556" w:type="pct"/>
          </w:tcPr>
          <w:p w14:paraId="5E48A63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41E4C00" w14:textId="77777777" w:rsidR="00F02090" w:rsidRPr="00FD0425" w:rsidRDefault="00F02090" w:rsidP="0073372F">
            <w:pPr>
              <w:pStyle w:val="TAC"/>
              <w:keepNext w:val="0"/>
              <w:keepLines w:val="0"/>
              <w:widowControl w:val="0"/>
              <w:rPr>
                <w:lang w:eastAsia="ja-JP"/>
              </w:rPr>
            </w:pPr>
          </w:p>
        </w:tc>
      </w:tr>
      <w:tr w:rsidR="00C3160D" w:rsidRPr="00FD0425" w14:paraId="120970AE" w14:textId="77777777" w:rsidTr="00140708">
        <w:tc>
          <w:tcPr>
            <w:tcW w:w="1111" w:type="pct"/>
          </w:tcPr>
          <w:p w14:paraId="43BA38E0" w14:textId="77777777" w:rsidR="00F02090" w:rsidRPr="00FD0425" w:rsidRDefault="00F02090" w:rsidP="0073372F">
            <w:pPr>
              <w:pStyle w:val="TAL"/>
              <w:keepNext w:val="0"/>
              <w:keepLines w:val="0"/>
              <w:widowControl w:val="0"/>
              <w:ind w:left="113"/>
              <w:rPr>
                <w:lang w:eastAsia="ja-JP"/>
              </w:rPr>
            </w:pPr>
            <w:r w:rsidRPr="00FD0425">
              <w:rPr>
                <w:lang w:eastAsia="ja-JP"/>
              </w:rPr>
              <w:t>&gt;AS Security Information</w:t>
            </w:r>
          </w:p>
        </w:tc>
        <w:tc>
          <w:tcPr>
            <w:tcW w:w="556" w:type="pct"/>
          </w:tcPr>
          <w:p w14:paraId="5A24B7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A45AB3" w14:textId="77777777" w:rsidR="00F02090" w:rsidRPr="00FD0425" w:rsidRDefault="00F02090" w:rsidP="0073372F">
            <w:pPr>
              <w:pStyle w:val="TAL"/>
              <w:keepNext w:val="0"/>
              <w:keepLines w:val="0"/>
              <w:widowControl w:val="0"/>
              <w:rPr>
                <w:lang w:eastAsia="ja-JP"/>
              </w:rPr>
            </w:pPr>
          </w:p>
        </w:tc>
        <w:tc>
          <w:tcPr>
            <w:tcW w:w="778" w:type="pct"/>
          </w:tcPr>
          <w:p w14:paraId="35385101" w14:textId="77777777" w:rsidR="00F02090" w:rsidRPr="00FD0425" w:rsidRDefault="00F02090" w:rsidP="0073372F">
            <w:pPr>
              <w:pStyle w:val="TAL"/>
              <w:keepNext w:val="0"/>
              <w:keepLines w:val="0"/>
              <w:widowControl w:val="0"/>
              <w:rPr>
                <w:lang w:eastAsia="ja-JP"/>
              </w:rPr>
            </w:pPr>
            <w:r w:rsidRPr="00FD0425">
              <w:rPr>
                <w:lang w:eastAsia="ja-JP"/>
              </w:rPr>
              <w:t>9.2.3.50</w:t>
            </w:r>
          </w:p>
        </w:tc>
        <w:tc>
          <w:tcPr>
            <w:tcW w:w="889" w:type="pct"/>
          </w:tcPr>
          <w:p w14:paraId="4C88743F" w14:textId="77777777" w:rsidR="00F02090" w:rsidRPr="00FD0425" w:rsidRDefault="00F02090" w:rsidP="0073372F">
            <w:pPr>
              <w:pStyle w:val="TAL"/>
              <w:keepNext w:val="0"/>
              <w:keepLines w:val="0"/>
              <w:widowControl w:val="0"/>
              <w:rPr>
                <w:lang w:eastAsia="ja-JP"/>
              </w:rPr>
            </w:pPr>
          </w:p>
        </w:tc>
        <w:tc>
          <w:tcPr>
            <w:tcW w:w="556" w:type="pct"/>
          </w:tcPr>
          <w:p w14:paraId="29E0696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138906D" w14:textId="77777777" w:rsidR="00F02090" w:rsidRPr="00FD0425" w:rsidRDefault="00F02090" w:rsidP="0073372F">
            <w:pPr>
              <w:pStyle w:val="TAC"/>
              <w:keepNext w:val="0"/>
              <w:keepLines w:val="0"/>
              <w:widowControl w:val="0"/>
              <w:rPr>
                <w:lang w:eastAsia="ja-JP"/>
              </w:rPr>
            </w:pPr>
          </w:p>
        </w:tc>
      </w:tr>
      <w:tr w:rsidR="00C3160D" w:rsidRPr="00FD0425" w14:paraId="67FD93B0" w14:textId="77777777" w:rsidTr="00140708">
        <w:tc>
          <w:tcPr>
            <w:tcW w:w="1111" w:type="pct"/>
          </w:tcPr>
          <w:p w14:paraId="0F3476D7" w14:textId="77777777" w:rsidR="00F02090" w:rsidRPr="00FD0425" w:rsidRDefault="00F02090" w:rsidP="0073372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56" w:type="pct"/>
          </w:tcPr>
          <w:p w14:paraId="6ABFC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B8280D7" w14:textId="77777777" w:rsidR="00F02090" w:rsidRPr="00FD0425" w:rsidRDefault="00F02090" w:rsidP="0073372F">
            <w:pPr>
              <w:pStyle w:val="TAL"/>
              <w:keepNext w:val="0"/>
              <w:keepLines w:val="0"/>
              <w:widowControl w:val="0"/>
              <w:rPr>
                <w:lang w:eastAsia="ja-JP"/>
              </w:rPr>
            </w:pPr>
          </w:p>
        </w:tc>
        <w:tc>
          <w:tcPr>
            <w:tcW w:w="778" w:type="pct"/>
          </w:tcPr>
          <w:p w14:paraId="3895AD72"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889" w:type="pct"/>
          </w:tcPr>
          <w:p w14:paraId="612BB31F" w14:textId="77777777" w:rsidR="00F02090" w:rsidRPr="00FD0425" w:rsidDel="00482791" w:rsidRDefault="00F02090" w:rsidP="0073372F">
            <w:pPr>
              <w:pStyle w:val="TAL"/>
              <w:keepNext w:val="0"/>
              <w:keepLines w:val="0"/>
              <w:widowControl w:val="0"/>
              <w:rPr>
                <w:lang w:eastAsia="ja-JP"/>
              </w:rPr>
            </w:pPr>
          </w:p>
        </w:tc>
        <w:tc>
          <w:tcPr>
            <w:tcW w:w="556" w:type="pct"/>
          </w:tcPr>
          <w:p w14:paraId="64839BC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7FB1FBE" w14:textId="77777777" w:rsidR="00F02090" w:rsidRPr="00FD0425" w:rsidRDefault="00F02090" w:rsidP="0073372F">
            <w:pPr>
              <w:pStyle w:val="TAC"/>
              <w:keepNext w:val="0"/>
              <w:keepLines w:val="0"/>
              <w:widowControl w:val="0"/>
              <w:rPr>
                <w:lang w:eastAsia="ja-JP"/>
              </w:rPr>
            </w:pPr>
          </w:p>
        </w:tc>
      </w:tr>
      <w:tr w:rsidR="00C3160D" w:rsidRPr="00FD0425" w14:paraId="6BE014AE" w14:textId="77777777" w:rsidTr="00140708">
        <w:tc>
          <w:tcPr>
            <w:tcW w:w="1111" w:type="pct"/>
          </w:tcPr>
          <w:p w14:paraId="0617B4B6" w14:textId="77777777" w:rsidR="00F02090" w:rsidRPr="00FD0425" w:rsidRDefault="00F02090" w:rsidP="0073372F">
            <w:pPr>
              <w:pStyle w:val="TAL"/>
              <w:keepNext w:val="0"/>
              <w:keepLines w:val="0"/>
              <w:widowControl w:val="0"/>
              <w:ind w:left="113"/>
              <w:rPr>
                <w:lang w:eastAsia="ja-JP"/>
              </w:rPr>
            </w:pPr>
            <w:r w:rsidRPr="00FD0425">
              <w:rPr>
                <w:rFonts w:cs="Arial" w:hint="eastAsia"/>
                <w:lang w:eastAsia="zh-CN"/>
              </w:rPr>
              <w:t>&gt;</w:t>
            </w:r>
            <w:bookmarkStart w:id="3426" w:name="OLE_LINK29"/>
            <w:bookmarkStart w:id="3427" w:name="OLE_LINK30"/>
            <w:r w:rsidRPr="00FD0425">
              <w:rPr>
                <w:rFonts w:cs="Arial"/>
                <w:lang w:eastAsia="ja-JP"/>
              </w:rPr>
              <w:t>UE Aggregate Maximum Bit Rate</w:t>
            </w:r>
            <w:bookmarkEnd w:id="3426"/>
            <w:bookmarkEnd w:id="3427"/>
          </w:p>
        </w:tc>
        <w:tc>
          <w:tcPr>
            <w:tcW w:w="556" w:type="pct"/>
          </w:tcPr>
          <w:p w14:paraId="567C6190" w14:textId="77777777" w:rsidR="00F02090" w:rsidRPr="00FD0425" w:rsidRDefault="00F02090" w:rsidP="0073372F">
            <w:pPr>
              <w:pStyle w:val="TAL"/>
              <w:keepNext w:val="0"/>
              <w:keepLines w:val="0"/>
              <w:widowControl w:val="0"/>
              <w:rPr>
                <w:lang w:eastAsia="ja-JP"/>
              </w:rPr>
            </w:pPr>
            <w:r w:rsidRPr="00FD0425">
              <w:rPr>
                <w:rFonts w:cs="Arial"/>
                <w:lang w:eastAsia="zh-CN"/>
              </w:rPr>
              <w:t>M</w:t>
            </w:r>
          </w:p>
        </w:tc>
        <w:tc>
          <w:tcPr>
            <w:tcW w:w="556" w:type="pct"/>
          </w:tcPr>
          <w:p w14:paraId="7CB7BB08" w14:textId="77777777" w:rsidR="00F02090" w:rsidRPr="00FD0425" w:rsidRDefault="00F02090" w:rsidP="0073372F">
            <w:pPr>
              <w:pStyle w:val="TAL"/>
              <w:keepNext w:val="0"/>
              <w:keepLines w:val="0"/>
              <w:widowControl w:val="0"/>
              <w:rPr>
                <w:lang w:eastAsia="ja-JP"/>
              </w:rPr>
            </w:pPr>
          </w:p>
        </w:tc>
        <w:tc>
          <w:tcPr>
            <w:tcW w:w="778" w:type="pct"/>
          </w:tcPr>
          <w:p w14:paraId="2F8F2D6D" w14:textId="77777777" w:rsidR="00F02090" w:rsidRPr="00FD0425" w:rsidRDefault="00F02090" w:rsidP="0073372F">
            <w:pPr>
              <w:pStyle w:val="TAL"/>
              <w:keepNext w:val="0"/>
              <w:keepLines w:val="0"/>
              <w:widowControl w:val="0"/>
              <w:rPr>
                <w:lang w:eastAsia="ja-JP"/>
              </w:rPr>
            </w:pPr>
            <w:r w:rsidRPr="00FD0425">
              <w:rPr>
                <w:lang w:eastAsia="zh-CN"/>
              </w:rPr>
              <w:t>9.2.3.17</w:t>
            </w:r>
          </w:p>
        </w:tc>
        <w:tc>
          <w:tcPr>
            <w:tcW w:w="889" w:type="pct"/>
          </w:tcPr>
          <w:p w14:paraId="22CE6A78" w14:textId="77777777" w:rsidR="00F02090" w:rsidRPr="00FD0425" w:rsidRDefault="00F02090" w:rsidP="0073372F">
            <w:pPr>
              <w:pStyle w:val="TAL"/>
              <w:keepNext w:val="0"/>
              <w:keepLines w:val="0"/>
              <w:widowControl w:val="0"/>
              <w:rPr>
                <w:lang w:eastAsia="ja-JP"/>
              </w:rPr>
            </w:pPr>
          </w:p>
        </w:tc>
        <w:tc>
          <w:tcPr>
            <w:tcW w:w="556" w:type="pct"/>
          </w:tcPr>
          <w:p w14:paraId="63D736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242E88C" w14:textId="77777777" w:rsidR="00F02090" w:rsidRPr="00FD0425" w:rsidRDefault="00F02090" w:rsidP="0073372F">
            <w:pPr>
              <w:pStyle w:val="TAC"/>
              <w:keepNext w:val="0"/>
              <w:keepLines w:val="0"/>
              <w:widowControl w:val="0"/>
              <w:rPr>
                <w:lang w:eastAsia="ja-JP"/>
              </w:rPr>
            </w:pPr>
          </w:p>
        </w:tc>
      </w:tr>
      <w:tr w:rsidR="00C3160D" w:rsidRPr="00FD0425" w14:paraId="56BE95DF" w14:textId="77777777" w:rsidTr="00140708">
        <w:tc>
          <w:tcPr>
            <w:tcW w:w="1111" w:type="pct"/>
          </w:tcPr>
          <w:p w14:paraId="0E863E8A"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56" w:type="pct"/>
          </w:tcPr>
          <w:p w14:paraId="4F19FA31" w14:textId="77777777" w:rsidR="00F02090" w:rsidRPr="00FD0425" w:rsidRDefault="00F02090" w:rsidP="0073372F">
            <w:pPr>
              <w:pStyle w:val="TAL"/>
              <w:keepNext w:val="0"/>
              <w:keepLines w:val="0"/>
              <w:widowControl w:val="0"/>
              <w:rPr>
                <w:lang w:eastAsia="ja-JP"/>
              </w:rPr>
            </w:pPr>
          </w:p>
        </w:tc>
        <w:tc>
          <w:tcPr>
            <w:tcW w:w="556" w:type="pct"/>
          </w:tcPr>
          <w:p w14:paraId="329FFD46"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3EC4273E" w14:textId="77777777" w:rsidR="00F02090" w:rsidRPr="00FD0425" w:rsidRDefault="00F02090" w:rsidP="0073372F">
            <w:pPr>
              <w:pStyle w:val="TAL"/>
              <w:keepNext w:val="0"/>
              <w:keepLines w:val="0"/>
              <w:widowControl w:val="0"/>
              <w:rPr>
                <w:lang w:eastAsia="ja-JP"/>
              </w:rPr>
            </w:pPr>
            <w:r w:rsidRPr="00FD0425">
              <w:rPr>
                <w:lang w:eastAsia="ja-JP"/>
              </w:rPr>
              <w:t>9.2.1.1</w:t>
            </w:r>
          </w:p>
        </w:tc>
        <w:tc>
          <w:tcPr>
            <w:tcW w:w="889" w:type="pct"/>
          </w:tcPr>
          <w:p w14:paraId="062253F0" w14:textId="77777777" w:rsidR="00F02090" w:rsidRPr="00FD0425" w:rsidRDefault="00F02090" w:rsidP="0073372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73372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56" w:type="pct"/>
          </w:tcPr>
          <w:p w14:paraId="4986C13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AF8CEF" w14:textId="77777777" w:rsidR="00F02090" w:rsidRPr="00FD0425" w:rsidRDefault="00F02090" w:rsidP="0073372F">
            <w:pPr>
              <w:pStyle w:val="TAC"/>
              <w:keepNext w:val="0"/>
              <w:keepLines w:val="0"/>
              <w:widowControl w:val="0"/>
              <w:rPr>
                <w:lang w:eastAsia="ja-JP"/>
              </w:rPr>
            </w:pPr>
          </w:p>
        </w:tc>
      </w:tr>
      <w:tr w:rsidR="00C3160D" w:rsidRPr="00FD0425" w14:paraId="4BC7E8E0" w14:textId="77777777" w:rsidTr="00140708">
        <w:tc>
          <w:tcPr>
            <w:tcW w:w="1111" w:type="pct"/>
          </w:tcPr>
          <w:p w14:paraId="68887F2D" w14:textId="77777777" w:rsidR="00F02090" w:rsidRPr="00FD0425" w:rsidRDefault="00F02090" w:rsidP="0073372F">
            <w:pPr>
              <w:pStyle w:val="TAL"/>
              <w:keepNext w:val="0"/>
              <w:keepLines w:val="0"/>
              <w:widowControl w:val="0"/>
              <w:ind w:left="113"/>
              <w:rPr>
                <w:lang w:eastAsia="ja-JP"/>
              </w:rPr>
            </w:pPr>
            <w:r w:rsidRPr="00FD0425">
              <w:rPr>
                <w:lang w:eastAsia="ja-JP"/>
              </w:rPr>
              <w:t>&gt;RRC Context</w:t>
            </w:r>
          </w:p>
        </w:tc>
        <w:tc>
          <w:tcPr>
            <w:tcW w:w="556" w:type="pct"/>
          </w:tcPr>
          <w:p w14:paraId="5783C2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4BC4614" w14:textId="77777777" w:rsidR="00F02090" w:rsidRPr="00FD0425" w:rsidRDefault="00F02090" w:rsidP="0073372F">
            <w:pPr>
              <w:pStyle w:val="TAL"/>
              <w:keepNext w:val="0"/>
              <w:keepLines w:val="0"/>
              <w:widowControl w:val="0"/>
              <w:rPr>
                <w:lang w:eastAsia="ja-JP"/>
              </w:rPr>
            </w:pPr>
          </w:p>
        </w:tc>
        <w:tc>
          <w:tcPr>
            <w:tcW w:w="778" w:type="pct"/>
          </w:tcPr>
          <w:p w14:paraId="75D96D64"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3146868C" w14:textId="77777777" w:rsidR="00F02090" w:rsidRPr="00FD0425" w:rsidRDefault="00F02090" w:rsidP="0073372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341D826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6B2028BE" w14:textId="77777777" w:rsidR="00F02090" w:rsidRPr="00FD0425" w:rsidRDefault="00F02090" w:rsidP="0073372F">
            <w:pPr>
              <w:pStyle w:val="TAC"/>
              <w:keepNext w:val="0"/>
              <w:keepLines w:val="0"/>
              <w:widowControl w:val="0"/>
              <w:rPr>
                <w:lang w:eastAsia="ja-JP"/>
              </w:rPr>
            </w:pPr>
          </w:p>
        </w:tc>
      </w:tr>
      <w:tr w:rsidR="00C3160D" w:rsidRPr="00FD0425" w14:paraId="73361773" w14:textId="77777777" w:rsidTr="00140708">
        <w:tc>
          <w:tcPr>
            <w:tcW w:w="1111" w:type="pct"/>
          </w:tcPr>
          <w:p w14:paraId="4F3DA9EC" w14:textId="77777777" w:rsidR="00F02090" w:rsidRPr="00FD0425" w:rsidRDefault="00F02090" w:rsidP="0073372F">
            <w:pPr>
              <w:pStyle w:val="TAL"/>
              <w:keepNext w:val="0"/>
              <w:keepLines w:val="0"/>
              <w:widowControl w:val="0"/>
              <w:ind w:left="113"/>
              <w:rPr>
                <w:lang w:eastAsia="ja-JP"/>
              </w:rPr>
            </w:pPr>
            <w:r w:rsidRPr="00FD0425">
              <w:rPr>
                <w:rFonts w:eastAsia="Batang" w:cs="Arial"/>
                <w:lang w:eastAsia="ja-JP"/>
              </w:rPr>
              <w:t>&gt;Location Reporting Information</w:t>
            </w:r>
          </w:p>
        </w:tc>
        <w:tc>
          <w:tcPr>
            <w:tcW w:w="556" w:type="pct"/>
          </w:tcPr>
          <w:p w14:paraId="0BACA6B1"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Pr>
          <w:p w14:paraId="7983939D" w14:textId="77777777" w:rsidR="00F02090" w:rsidRPr="00FD0425" w:rsidRDefault="00F02090" w:rsidP="0073372F">
            <w:pPr>
              <w:pStyle w:val="TAL"/>
              <w:keepNext w:val="0"/>
              <w:keepLines w:val="0"/>
              <w:widowControl w:val="0"/>
              <w:rPr>
                <w:lang w:eastAsia="ja-JP"/>
              </w:rPr>
            </w:pPr>
          </w:p>
        </w:tc>
        <w:tc>
          <w:tcPr>
            <w:tcW w:w="778" w:type="pct"/>
          </w:tcPr>
          <w:p w14:paraId="47C2DA88" w14:textId="77777777" w:rsidR="00F02090" w:rsidRPr="00FD0425" w:rsidRDefault="00F02090" w:rsidP="0073372F">
            <w:pPr>
              <w:pStyle w:val="TAL"/>
              <w:keepNext w:val="0"/>
              <w:keepLines w:val="0"/>
              <w:widowControl w:val="0"/>
              <w:rPr>
                <w:snapToGrid w:val="0"/>
                <w:lang w:eastAsia="ja-JP"/>
              </w:rPr>
            </w:pPr>
            <w:r w:rsidRPr="00FD0425">
              <w:rPr>
                <w:rFonts w:eastAsia="Batang" w:cs="Arial"/>
                <w:lang w:eastAsia="ja-JP"/>
              </w:rPr>
              <w:t>9.2.3.47</w:t>
            </w:r>
          </w:p>
        </w:tc>
        <w:tc>
          <w:tcPr>
            <w:tcW w:w="889" w:type="pct"/>
          </w:tcPr>
          <w:p w14:paraId="19466DD9"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56" w:type="pct"/>
          </w:tcPr>
          <w:p w14:paraId="3DF0DA86"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w:t>
            </w:r>
          </w:p>
        </w:tc>
        <w:tc>
          <w:tcPr>
            <w:tcW w:w="556" w:type="pct"/>
          </w:tcPr>
          <w:p w14:paraId="5BFC2576" w14:textId="77777777" w:rsidR="00F02090" w:rsidRPr="00FD0425" w:rsidRDefault="00F02090" w:rsidP="0073372F">
            <w:pPr>
              <w:pStyle w:val="TAC"/>
              <w:keepNext w:val="0"/>
              <w:keepLines w:val="0"/>
              <w:widowControl w:val="0"/>
              <w:rPr>
                <w:lang w:eastAsia="ja-JP"/>
              </w:rPr>
            </w:pPr>
          </w:p>
        </w:tc>
      </w:tr>
      <w:tr w:rsidR="00C3160D" w:rsidRPr="00FD0425" w14:paraId="3AC6BF6D" w14:textId="77777777" w:rsidTr="00140708">
        <w:tc>
          <w:tcPr>
            <w:tcW w:w="1111" w:type="pct"/>
          </w:tcPr>
          <w:p w14:paraId="7D2E9314" w14:textId="77777777" w:rsidR="00F02090" w:rsidRPr="00FD0425" w:rsidRDefault="00F02090" w:rsidP="0073372F">
            <w:pPr>
              <w:pStyle w:val="TAL"/>
              <w:keepNext w:val="0"/>
              <w:keepLines w:val="0"/>
              <w:widowControl w:val="0"/>
              <w:ind w:left="113"/>
              <w:rPr>
                <w:lang w:eastAsia="ja-JP"/>
              </w:rPr>
            </w:pPr>
            <w:r w:rsidRPr="00FD0425">
              <w:rPr>
                <w:lang w:eastAsia="ja-JP"/>
              </w:rPr>
              <w:t>&gt;Mobility Restriction List</w:t>
            </w:r>
          </w:p>
        </w:tc>
        <w:tc>
          <w:tcPr>
            <w:tcW w:w="556" w:type="pct"/>
          </w:tcPr>
          <w:p w14:paraId="7ECD73A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ADAC495" w14:textId="77777777" w:rsidR="00F02090" w:rsidRPr="00FD0425" w:rsidRDefault="00F02090" w:rsidP="0073372F">
            <w:pPr>
              <w:pStyle w:val="TAL"/>
              <w:keepNext w:val="0"/>
              <w:keepLines w:val="0"/>
              <w:widowControl w:val="0"/>
              <w:rPr>
                <w:lang w:eastAsia="ja-JP"/>
              </w:rPr>
            </w:pPr>
          </w:p>
        </w:tc>
        <w:tc>
          <w:tcPr>
            <w:tcW w:w="778" w:type="pct"/>
          </w:tcPr>
          <w:p w14:paraId="25B445CC" w14:textId="77777777" w:rsidR="00F02090" w:rsidRPr="00FD0425" w:rsidRDefault="00F02090" w:rsidP="0073372F">
            <w:pPr>
              <w:pStyle w:val="TAL"/>
              <w:keepNext w:val="0"/>
              <w:keepLines w:val="0"/>
              <w:widowControl w:val="0"/>
              <w:rPr>
                <w:lang w:eastAsia="ja-JP"/>
              </w:rPr>
            </w:pPr>
            <w:r w:rsidRPr="00FD0425">
              <w:rPr>
                <w:lang w:eastAsia="ja-JP"/>
              </w:rPr>
              <w:t>9.2.3.53</w:t>
            </w:r>
          </w:p>
        </w:tc>
        <w:tc>
          <w:tcPr>
            <w:tcW w:w="889" w:type="pct"/>
          </w:tcPr>
          <w:p w14:paraId="0FE66965" w14:textId="77777777" w:rsidR="00F02090" w:rsidRPr="00FD0425" w:rsidRDefault="00F02090" w:rsidP="0073372F">
            <w:pPr>
              <w:pStyle w:val="TAL"/>
              <w:keepNext w:val="0"/>
              <w:keepLines w:val="0"/>
              <w:widowControl w:val="0"/>
              <w:rPr>
                <w:lang w:eastAsia="ja-JP"/>
              </w:rPr>
            </w:pPr>
          </w:p>
        </w:tc>
        <w:tc>
          <w:tcPr>
            <w:tcW w:w="556" w:type="pct"/>
          </w:tcPr>
          <w:p w14:paraId="156609B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068F1935" w14:textId="77777777" w:rsidR="00F02090" w:rsidRPr="00FD0425" w:rsidRDefault="00F02090" w:rsidP="0073372F">
            <w:pPr>
              <w:pStyle w:val="TAC"/>
              <w:keepNext w:val="0"/>
              <w:keepLines w:val="0"/>
              <w:widowControl w:val="0"/>
              <w:rPr>
                <w:lang w:eastAsia="ja-JP"/>
              </w:rPr>
            </w:pPr>
          </w:p>
        </w:tc>
      </w:tr>
      <w:tr w:rsidR="00C3160D" w:rsidRPr="00FD0425" w14:paraId="6A0F6123" w14:textId="77777777" w:rsidTr="00140708">
        <w:tc>
          <w:tcPr>
            <w:tcW w:w="1111" w:type="pct"/>
          </w:tcPr>
          <w:p w14:paraId="75AA82C6" w14:textId="77777777" w:rsidR="0046022C" w:rsidRPr="00FD0425" w:rsidRDefault="00E73BBB" w:rsidP="0073372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56" w:type="pct"/>
          </w:tcPr>
          <w:p w14:paraId="2967DF64" w14:textId="77777777" w:rsidR="0046022C" w:rsidRPr="00FD0425" w:rsidRDefault="0046022C" w:rsidP="0073372F">
            <w:pPr>
              <w:pStyle w:val="TAL"/>
              <w:keepNext w:val="0"/>
              <w:keepLines w:val="0"/>
              <w:widowControl w:val="0"/>
              <w:rPr>
                <w:lang w:eastAsia="ja-JP"/>
              </w:rPr>
            </w:pPr>
            <w:r w:rsidRPr="00FF1BAF">
              <w:rPr>
                <w:lang w:eastAsia="ja-JP"/>
              </w:rPr>
              <w:t>O</w:t>
            </w:r>
          </w:p>
        </w:tc>
        <w:tc>
          <w:tcPr>
            <w:tcW w:w="556" w:type="pct"/>
          </w:tcPr>
          <w:p w14:paraId="10F1C3BE" w14:textId="77777777" w:rsidR="0046022C" w:rsidRPr="00FD0425" w:rsidRDefault="0046022C" w:rsidP="0073372F">
            <w:pPr>
              <w:pStyle w:val="TAL"/>
              <w:keepNext w:val="0"/>
              <w:keepLines w:val="0"/>
              <w:widowControl w:val="0"/>
              <w:rPr>
                <w:lang w:eastAsia="ja-JP"/>
              </w:rPr>
            </w:pPr>
          </w:p>
        </w:tc>
        <w:tc>
          <w:tcPr>
            <w:tcW w:w="778" w:type="pct"/>
          </w:tcPr>
          <w:p w14:paraId="25EEFD48"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Pr>
          <w:p w14:paraId="6FBF7772" w14:textId="77777777" w:rsidR="0046022C" w:rsidRPr="00FD0425" w:rsidRDefault="0046022C" w:rsidP="0073372F">
            <w:pPr>
              <w:pStyle w:val="TAL"/>
              <w:keepNext w:val="0"/>
              <w:keepLines w:val="0"/>
              <w:widowControl w:val="0"/>
              <w:rPr>
                <w:lang w:eastAsia="ja-JP"/>
              </w:rPr>
            </w:pPr>
          </w:p>
        </w:tc>
        <w:tc>
          <w:tcPr>
            <w:tcW w:w="556" w:type="pct"/>
          </w:tcPr>
          <w:p w14:paraId="1F564C46" w14:textId="77777777" w:rsidR="0046022C" w:rsidRPr="00FD0425" w:rsidRDefault="0046022C" w:rsidP="0073372F">
            <w:pPr>
              <w:pStyle w:val="TAC"/>
              <w:keepNext w:val="0"/>
              <w:keepLines w:val="0"/>
              <w:widowControl w:val="0"/>
              <w:rPr>
                <w:lang w:eastAsia="ja-JP"/>
              </w:rPr>
            </w:pPr>
            <w:r w:rsidRPr="00FF1BAF">
              <w:t>YES</w:t>
            </w:r>
          </w:p>
        </w:tc>
        <w:tc>
          <w:tcPr>
            <w:tcW w:w="556" w:type="pct"/>
          </w:tcPr>
          <w:p w14:paraId="4CB8D6A5" w14:textId="77777777" w:rsidR="0046022C" w:rsidRPr="00FD0425" w:rsidRDefault="0046022C" w:rsidP="0073372F">
            <w:pPr>
              <w:pStyle w:val="TAC"/>
              <w:keepNext w:val="0"/>
              <w:keepLines w:val="0"/>
              <w:widowControl w:val="0"/>
              <w:rPr>
                <w:lang w:eastAsia="ja-JP"/>
              </w:rPr>
            </w:pPr>
            <w:r w:rsidRPr="00FF1BAF">
              <w:t>ignore</w:t>
            </w:r>
          </w:p>
        </w:tc>
      </w:tr>
      <w:tr w:rsidR="00C3160D" w:rsidRPr="00FD0425" w14:paraId="48669493" w14:textId="77777777" w:rsidTr="00140708">
        <w:tc>
          <w:tcPr>
            <w:tcW w:w="1111" w:type="pct"/>
          </w:tcPr>
          <w:p w14:paraId="6B0E7CD0" w14:textId="77777777" w:rsidR="0046022C" w:rsidRPr="00FD0425" w:rsidRDefault="0046022C" w:rsidP="0073372F">
            <w:pPr>
              <w:pStyle w:val="TAL"/>
              <w:keepNext w:val="0"/>
              <w:keepLines w:val="0"/>
              <w:widowControl w:val="0"/>
              <w:ind w:left="113"/>
              <w:rPr>
                <w:lang w:eastAsia="ja-JP"/>
              </w:rPr>
            </w:pPr>
            <w:r>
              <w:rPr>
                <w:lang w:eastAsia="ja-JP"/>
              </w:rPr>
              <w:t>&gt;5GC Mobility Restriction List Container</w:t>
            </w:r>
          </w:p>
        </w:tc>
        <w:tc>
          <w:tcPr>
            <w:tcW w:w="556" w:type="pct"/>
          </w:tcPr>
          <w:p w14:paraId="25D7367E" w14:textId="77777777" w:rsidR="0046022C" w:rsidRPr="00FD0425" w:rsidRDefault="0046022C" w:rsidP="0073372F">
            <w:pPr>
              <w:pStyle w:val="TAL"/>
              <w:keepNext w:val="0"/>
              <w:keepLines w:val="0"/>
              <w:widowControl w:val="0"/>
              <w:rPr>
                <w:lang w:eastAsia="ja-JP"/>
              </w:rPr>
            </w:pPr>
            <w:r>
              <w:rPr>
                <w:lang w:eastAsia="ja-JP"/>
              </w:rPr>
              <w:t>O</w:t>
            </w:r>
          </w:p>
        </w:tc>
        <w:tc>
          <w:tcPr>
            <w:tcW w:w="556" w:type="pct"/>
          </w:tcPr>
          <w:p w14:paraId="4C524E39" w14:textId="77777777" w:rsidR="0046022C" w:rsidRPr="00FD0425" w:rsidRDefault="0046022C" w:rsidP="0073372F">
            <w:pPr>
              <w:pStyle w:val="TAL"/>
              <w:keepNext w:val="0"/>
              <w:keepLines w:val="0"/>
              <w:widowControl w:val="0"/>
              <w:rPr>
                <w:lang w:eastAsia="ja-JP"/>
              </w:rPr>
            </w:pPr>
          </w:p>
        </w:tc>
        <w:tc>
          <w:tcPr>
            <w:tcW w:w="778" w:type="pct"/>
          </w:tcPr>
          <w:p w14:paraId="0C8FC15E" w14:textId="77777777" w:rsidR="0046022C" w:rsidRPr="00FD0425" w:rsidRDefault="0046022C" w:rsidP="0073372F">
            <w:pPr>
              <w:pStyle w:val="TAL"/>
              <w:keepNext w:val="0"/>
              <w:keepLines w:val="0"/>
              <w:widowControl w:val="0"/>
              <w:rPr>
                <w:lang w:eastAsia="ja-JP"/>
              </w:rPr>
            </w:pPr>
            <w:r>
              <w:rPr>
                <w:lang w:eastAsia="ja-JP"/>
              </w:rPr>
              <w:t>9.2.3.100</w:t>
            </w:r>
          </w:p>
        </w:tc>
        <w:tc>
          <w:tcPr>
            <w:tcW w:w="889" w:type="pct"/>
          </w:tcPr>
          <w:p w14:paraId="01F9F2C4" w14:textId="77777777" w:rsidR="0046022C" w:rsidRPr="00FD0425" w:rsidRDefault="0046022C" w:rsidP="0073372F">
            <w:pPr>
              <w:pStyle w:val="TAL"/>
              <w:keepNext w:val="0"/>
              <w:keepLines w:val="0"/>
              <w:widowControl w:val="0"/>
              <w:rPr>
                <w:lang w:eastAsia="ja-JP"/>
              </w:rPr>
            </w:pPr>
          </w:p>
        </w:tc>
        <w:tc>
          <w:tcPr>
            <w:tcW w:w="556" w:type="pct"/>
          </w:tcPr>
          <w:p w14:paraId="6CE304D8" w14:textId="77777777" w:rsidR="0046022C" w:rsidRPr="00FD0425" w:rsidRDefault="0046022C" w:rsidP="0073372F">
            <w:pPr>
              <w:pStyle w:val="TAC"/>
              <w:keepNext w:val="0"/>
              <w:keepLines w:val="0"/>
              <w:widowControl w:val="0"/>
              <w:rPr>
                <w:lang w:eastAsia="ja-JP"/>
              </w:rPr>
            </w:pPr>
            <w:r>
              <w:rPr>
                <w:lang w:eastAsia="ja-JP"/>
              </w:rPr>
              <w:t>YES</w:t>
            </w:r>
          </w:p>
        </w:tc>
        <w:tc>
          <w:tcPr>
            <w:tcW w:w="556" w:type="pct"/>
          </w:tcPr>
          <w:p w14:paraId="5C3DC2CA" w14:textId="77777777" w:rsidR="0046022C" w:rsidRPr="00FD0425" w:rsidRDefault="0046022C" w:rsidP="0073372F">
            <w:pPr>
              <w:pStyle w:val="TAC"/>
              <w:keepNext w:val="0"/>
              <w:keepLines w:val="0"/>
              <w:widowControl w:val="0"/>
              <w:rPr>
                <w:lang w:eastAsia="ja-JP"/>
              </w:rPr>
            </w:pPr>
            <w:r>
              <w:rPr>
                <w:lang w:eastAsia="ja-JP"/>
              </w:rPr>
              <w:t>ignore</w:t>
            </w:r>
          </w:p>
        </w:tc>
      </w:tr>
      <w:tr w:rsidR="00C3160D" w:rsidRPr="00FD0425" w14:paraId="4D2A91CE" w14:textId="77777777" w:rsidTr="00140708">
        <w:tc>
          <w:tcPr>
            <w:tcW w:w="1111" w:type="pct"/>
          </w:tcPr>
          <w:p w14:paraId="225EB966" w14:textId="77777777" w:rsidR="0046022C" w:rsidRDefault="0046022C" w:rsidP="0073372F">
            <w:pPr>
              <w:pStyle w:val="TAL"/>
              <w:keepNext w:val="0"/>
              <w:keepLines w:val="0"/>
              <w:widowControl w:val="0"/>
              <w:ind w:left="113"/>
              <w:rPr>
                <w:lang w:eastAsia="ja-JP"/>
              </w:rPr>
            </w:pPr>
            <w:bookmarkStart w:id="3428" w:name="_Hlk44414173"/>
            <w:r w:rsidRPr="00FA5057">
              <w:rPr>
                <w:rFonts w:cs="Arial"/>
                <w:szCs w:val="18"/>
              </w:rPr>
              <w:t>&gt;NR UE Sidelink Aggregate Maximum Bit Rate</w:t>
            </w:r>
          </w:p>
        </w:tc>
        <w:tc>
          <w:tcPr>
            <w:tcW w:w="556" w:type="pct"/>
          </w:tcPr>
          <w:p w14:paraId="26FB4A69" w14:textId="77777777" w:rsidR="0046022C" w:rsidRDefault="0046022C" w:rsidP="0073372F">
            <w:pPr>
              <w:pStyle w:val="TAL"/>
              <w:keepNext w:val="0"/>
              <w:keepLines w:val="0"/>
              <w:widowControl w:val="0"/>
              <w:rPr>
                <w:lang w:eastAsia="ja-JP"/>
              </w:rPr>
            </w:pPr>
            <w:r w:rsidRPr="00FA5057">
              <w:rPr>
                <w:rFonts w:cs="Arial"/>
                <w:szCs w:val="18"/>
              </w:rPr>
              <w:t>O</w:t>
            </w:r>
          </w:p>
        </w:tc>
        <w:tc>
          <w:tcPr>
            <w:tcW w:w="556" w:type="pct"/>
          </w:tcPr>
          <w:p w14:paraId="11625525" w14:textId="77777777" w:rsidR="0046022C" w:rsidRPr="00FD0425" w:rsidRDefault="0046022C" w:rsidP="0073372F">
            <w:pPr>
              <w:pStyle w:val="TAL"/>
              <w:keepNext w:val="0"/>
              <w:keepLines w:val="0"/>
              <w:widowControl w:val="0"/>
              <w:rPr>
                <w:lang w:eastAsia="ja-JP"/>
              </w:rPr>
            </w:pPr>
          </w:p>
        </w:tc>
        <w:tc>
          <w:tcPr>
            <w:tcW w:w="778" w:type="pct"/>
          </w:tcPr>
          <w:p w14:paraId="04692C5C"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107</w:t>
            </w:r>
          </w:p>
        </w:tc>
        <w:tc>
          <w:tcPr>
            <w:tcW w:w="889" w:type="pct"/>
          </w:tcPr>
          <w:p w14:paraId="51D77693" w14:textId="77777777" w:rsidR="0046022C" w:rsidRPr="00FD0425" w:rsidRDefault="0046022C" w:rsidP="0073372F">
            <w:pPr>
              <w:pStyle w:val="TAL"/>
              <w:keepNext w:val="0"/>
              <w:keepLines w:val="0"/>
              <w:widowControl w:val="0"/>
              <w:rPr>
                <w:lang w:eastAsia="ja-JP"/>
              </w:rPr>
            </w:pPr>
            <w:r w:rsidRPr="00FA5057">
              <w:rPr>
                <w:rFonts w:cs="Arial"/>
                <w:szCs w:val="18"/>
              </w:rPr>
              <w:t>This IE applies only if the UE is authorized for NR V2X services.</w:t>
            </w:r>
          </w:p>
        </w:tc>
        <w:tc>
          <w:tcPr>
            <w:tcW w:w="556" w:type="pct"/>
          </w:tcPr>
          <w:p w14:paraId="51ECC53C"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035774DA" w14:textId="77777777" w:rsidR="0046022C" w:rsidRDefault="0046022C" w:rsidP="0073372F">
            <w:pPr>
              <w:pStyle w:val="TAC"/>
              <w:keepNext w:val="0"/>
              <w:keepLines w:val="0"/>
              <w:widowControl w:val="0"/>
              <w:rPr>
                <w:lang w:eastAsia="ja-JP"/>
              </w:rPr>
            </w:pPr>
            <w:r w:rsidRPr="00FA5057">
              <w:rPr>
                <w:rFonts w:cs="Arial"/>
                <w:szCs w:val="18"/>
              </w:rPr>
              <w:t>ignore</w:t>
            </w:r>
          </w:p>
        </w:tc>
      </w:tr>
      <w:bookmarkEnd w:id="3428"/>
      <w:tr w:rsidR="00C3160D" w:rsidRPr="00FD0425" w14:paraId="1E204912" w14:textId="77777777" w:rsidTr="00140708">
        <w:tc>
          <w:tcPr>
            <w:tcW w:w="1111" w:type="pct"/>
          </w:tcPr>
          <w:p w14:paraId="75287808" w14:textId="77777777" w:rsidR="0046022C" w:rsidRDefault="0046022C" w:rsidP="0073372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56" w:type="pct"/>
          </w:tcPr>
          <w:p w14:paraId="2C91AFD6" w14:textId="77777777" w:rsidR="0046022C" w:rsidRDefault="0046022C" w:rsidP="0073372F">
            <w:pPr>
              <w:pStyle w:val="TAL"/>
              <w:keepNext w:val="0"/>
              <w:keepLines w:val="0"/>
              <w:widowControl w:val="0"/>
              <w:rPr>
                <w:lang w:eastAsia="ja-JP"/>
              </w:rPr>
            </w:pPr>
            <w:r w:rsidRPr="00FA5057">
              <w:rPr>
                <w:rFonts w:cs="Arial"/>
                <w:szCs w:val="18"/>
                <w:lang w:eastAsia="zh-CN"/>
              </w:rPr>
              <w:t>O</w:t>
            </w:r>
          </w:p>
        </w:tc>
        <w:tc>
          <w:tcPr>
            <w:tcW w:w="556" w:type="pct"/>
          </w:tcPr>
          <w:p w14:paraId="6C1371FE" w14:textId="77777777" w:rsidR="0046022C" w:rsidRPr="00FD0425" w:rsidRDefault="0046022C" w:rsidP="0073372F">
            <w:pPr>
              <w:pStyle w:val="TAL"/>
              <w:keepNext w:val="0"/>
              <w:keepLines w:val="0"/>
              <w:widowControl w:val="0"/>
              <w:rPr>
                <w:lang w:eastAsia="ja-JP"/>
              </w:rPr>
            </w:pPr>
          </w:p>
        </w:tc>
        <w:tc>
          <w:tcPr>
            <w:tcW w:w="778" w:type="pct"/>
          </w:tcPr>
          <w:p w14:paraId="41090187"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108</w:t>
            </w:r>
          </w:p>
        </w:tc>
        <w:tc>
          <w:tcPr>
            <w:tcW w:w="889" w:type="pct"/>
          </w:tcPr>
          <w:p w14:paraId="118C7362" w14:textId="77777777" w:rsidR="0046022C" w:rsidRPr="00FD0425" w:rsidRDefault="0046022C" w:rsidP="0073372F">
            <w:pPr>
              <w:pStyle w:val="TAL"/>
              <w:keepNext w:val="0"/>
              <w:keepLines w:val="0"/>
              <w:widowControl w:val="0"/>
              <w:rPr>
                <w:lang w:eastAsia="ja-JP"/>
              </w:rPr>
            </w:pPr>
            <w:r w:rsidRPr="00FA5057">
              <w:rPr>
                <w:rFonts w:eastAsia="Malgun Gothic" w:cs="Arial"/>
                <w:szCs w:val="18"/>
                <w:lang w:eastAsia="ja-JP"/>
              </w:rPr>
              <w:t>This IE applies only if the UE is authorized for LTE V2X services.</w:t>
            </w:r>
          </w:p>
        </w:tc>
        <w:tc>
          <w:tcPr>
            <w:tcW w:w="556" w:type="pct"/>
          </w:tcPr>
          <w:p w14:paraId="54333A30"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4C4C1722" w14:textId="77777777" w:rsidR="0046022C" w:rsidRDefault="0046022C" w:rsidP="0073372F">
            <w:pPr>
              <w:pStyle w:val="TAC"/>
              <w:keepNext w:val="0"/>
              <w:keepLines w:val="0"/>
              <w:widowControl w:val="0"/>
              <w:rPr>
                <w:lang w:eastAsia="ja-JP"/>
              </w:rPr>
            </w:pPr>
            <w:r w:rsidRPr="00FA5057">
              <w:rPr>
                <w:rFonts w:cs="Arial"/>
                <w:szCs w:val="18"/>
              </w:rPr>
              <w:t>ignore</w:t>
            </w:r>
          </w:p>
        </w:tc>
      </w:tr>
      <w:tr w:rsidR="00C3160D" w:rsidRPr="00FD0425" w14:paraId="2A90495D" w14:textId="77777777" w:rsidTr="00140708">
        <w:tc>
          <w:tcPr>
            <w:tcW w:w="1111" w:type="pct"/>
          </w:tcPr>
          <w:p w14:paraId="57A00996" w14:textId="77777777" w:rsidR="008D5E13" w:rsidRPr="00FA5057" w:rsidRDefault="008D5E13" w:rsidP="0073372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556" w:type="pct"/>
          </w:tcPr>
          <w:p w14:paraId="319C955C" w14:textId="77777777" w:rsidR="008D5E13" w:rsidRPr="00FA5057" w:rsidRDefault="008D5E13" w:rsidP="0073372F">
            <w:pPr>
              <w:pStyle w:val="TAL"/>
              <w:keepNext w:val="0"/>
              <w:keepLines w:val="0"/>
              <w:widowControl w:val="0"/>
              <w:rPr>
                <w:rFonts w:cs="Arial"/>
                <w:szCs w:val="18"/>
                <w:lang w:eastAsia="zh-CN"/>
              </w:rPr>
            </w:pPr>
            <w:r>
              <w:rPr>
                <w:rFonts w:hint="eastAsia"/>
                <w:lang w:eastAsia="zh-CN"/>
              </w:rPr>
              <w:t>O</w:t>
            </w:r>
          </w:p>
        </w:tc>
        <w:tc>
          <w:tcPr>
            <w:tcW w:w="556" w:type="pct"/>
          </w:tcPr>
          <w:p w14:paraId="5F1ACA67" w14:textId="77777777" w:rsidR="008D5E13" w:rsidRPr="00FD0425" w:rsidRDefault="008D5E13" w:rsidP="0073372F">
            <w:pPr>
              <w:pStyle w:val="TAL"/>
              <w:keepNext w:val="0"/>
              <w:keepLines w:val="0"/>
              <w:widowControl w:val="0"/>
              <w:rPr>
                <w:lang w:eastAsia="ja-JP"/>
              </w:rPr>
            </w:pPr>
          </w:p>
        </w:tc>
        <w:tc>
          <w:tcPr>
            <w:tcW w:w="778" w:type="pct"/>
          </w:tcPr>
          <w:p w14:paraId="21D3C569" w14:textId="77777777" w:rsidR="008D5E13" w:rsidRPr="00FA5057" w:rsidRDefault="008D5E13" w:rsidP="0073372F">
            <w:pPr>
              <w:pStyle w:val="TAL"/>
              <w:keepNext w:val="0"/>
              <w:keepLines w:val="0"/>
              <w:widowControl w:val="0"/>
              <w:rPr>
                <w:rFonts w:cs="Arial"/>
                <w:szCs w:val="18"/>
              </w:rPr>
            </w:pPr>
            <w:r>
              <w:rPr>
                <w:rFonts w:hint="eastAsia"/>
                <w:lang w:eastAsia="zh-CN"/>
              </w:rPr>
              <w:t>9.2.3.</w:t>
            </w:r>
            <w:r>
              <w:rPr>
                <w:lang w:eastAsia="zh-CN"/>
              </w:rPr>
              <w:t>138</w:t>
            </w:r>
          </w:p>
        </w:tc>
        <w:tc>
          <w:tcPr>
            <w:tcW w:w="889" w:type="pct"/>
          </w:tcPr>
          <w:p w14:paraId="54490783" w14:textId="77777777" w:rsidR="008D5E13" w:rsidRPr="00FA5057" w:rsidRDefault="008D5E13" w:rsidP="0073372F">
            <w:pPr>
              <w:pStyle w:val="TAL"/>
              <w:keepNext w:val="0"/>
              <w:keepLines w:val="0"/>
              <w:widowControl w:val="0"/>
              <w:rPr>
                <w:rFonts w:eastAsia="Malgun Gothic" w:cs="Arial"/>
                <w:szCs w:val="18"/>
                <w:lang w:eastAsia="ja-JP"/>
              </w:rPr>
            </w:pPr>
          </w:p>
        </w:tc>
        <w:tc>
          <w:tcPr>
            <w:tcW w:w="556" w:type="pct"/>
          </w:tcPr>
          <w:p w14:paraId="10B2198A" w14:textId="77777777" w:rsidR="008D5E13" w:rsidRPr="00FA5057" w:rsidRDefault="008D5E13" w:rsidP="0073372F">
            <w:pPr>
              <w:pStyle w:val="TAC"/>
              <w:keepNext w:val="0"/>
              <w:keepLines w:val="0"/>
              <w:widowControl w:val="0"/>
              <w:rPr>
                <w:rFonts w:cs="Arial"/>
                <w:szCs w:val="18"/>
              </w:rPr>
            </w:pPr>
            <w:r>
              <w:rPr>
                <w:rFonts w:hint="eastAsia"/>
                <w:lang w:eastAsia="zh-CN"/>
              </w:rPr>
              <w:t>YES</w:t>
            </w:r>
          </w:p>
        </w:tc>
        <w:tc>
          <w:tcPr>
            <w:tcW w:w="556" w:type="pct"/>
          </w:tcPr>
          <w:p w14:paraId="1B8A7AA8" w14:textId="77777777" w:rsidR="008D5E13" w:rsidRPr="00FA5057" w:rsidRDefault="008D5E13" w:rsidP="0073372F">
            <w:pPr>
              <w:pStyle w:val="TAC"/>
              <w:keepNext w:val="0"/>
              <w:keepLines w:val="0"/>
              <w:widowControl w:val="0"/>
              <w:rPr>
                <w:rFonts w:cs="Arial"/>
                <w:szCs w:val="18"/>
              </w:rPr>
            </w:pPr>
            <w:r>
              <w:rPr>
                <w:rFonts w:hint="eastAsia"/>
                <w:lang w:eastAsia="zh-CN"/>
              </w:rPr>
              <w:t>reject</w:t>
            </w:r>
          </w:p>
        </w:tc>
      </w:tr>
      <w:tr w:rsidR="00C3160D" w:rsidRPr="00FD0425" w14:paraId="489D26D0" w14:textId="77777777" w:rsidTr="00140708">
        <w:tc>
          <w:tcPr>
            <w:tcW w:w="1111" w:type="pct"/>
          </w:tcPr>
          <w:p w14:paraId="7C5B2F73" w14:textId="77777777" w:rsidR="008D5E13" w:rsidRPr="00FD0425" w:rsidRDefault="008D5E13" w:rsidP="0073372F">
            <w:pPr>
              <w:pStyle w:val="TAL"/>
              <w:keepNext w:val="0"/>
              <w:keepLines w:val="0"/>
              <w:widowControl w:val="0"/>
            </w:pPr>
            <w:r w:rsidRPr="00FD0425">
              <w:rPr>
                <w:rFonts w:eastAsia="Batang"/>
              </w:rPr>
              <w:t>Trace Activation</w:t>
            </w:r>
          </w:p>
        </w:tc>
        <w:tc>
          <w:tcPr>
            <w:tcW w:w="556" w:type="pct"/>
          </w:tcPr>
          <w:p w14:paraId="5138579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79855621" w14:textId="77777777" w:rsidR="008D5E13" w:rsidRPr="00FD0425" w:rsidRDefault="008D5E13" w:rsidP="0073372F">
            <w:pPr>
              <w:pStyle w:val="TAL"/>
              <w:keepNext w:val="0"/>
              <w:keepLines w:val="0"/>
              <w:widowControl w:val="0"/>
              <w:rPr>
                <w:lang w:eastAsia="ja-JP"/>
              </w:rPr>
            </w:pPr>
          </w:p>
        </w:tc>
        <w:tc>
          <w:tcPr>
            <w:tcW w:w="778" w:type="pct"/>
          </w:tcPr>
          <w:p w14:paraId="0B46301F"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9.2.3.55</w:t>
            </w:r>
          </w:p>
        </w:tc>
        <w:tc>
          <w:tcPr>
            <w:tcW w:w="889" w:type="pct"/>
          </w:tcPr>
          <w:p w14:paraId="1EB0B9C1" w14:textId="77777777" w:rsidR="008D5E13" w:rsidRPr="00FD0425" w:rsidRDefault="008D5E13" w:rsidP="0073372F">
            <w:pPr>
              <w:pStyle w:val="TAL"/>
              <w:keepNext w:val="0"/>
              <w:keepLines w:val="0"/>
              <w:widowControl w:val="0"/>
            </w:pPr>
          </w:p>
        </w:tc>
        <w:tc>
          <w:tcPr>
            <w:tcW w:w="556" w:type="pct"/>
          </w:tcPr>
          <w:p w14:paraId="7CD2E632"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41D5F823"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6E0F6C02" w14:textId="77777777" w:rsidTr="00140708">
        <w:tc>
          <w:tcPr>
            <w:tcW w:w="1111" w:type="pct"/>
          </w:tcPr>
          <w:p w14:paraId="4FE6DA12" w14:textId="77777777" w:rsidR="008D5E13" w:rsidRPr="00FD0425" w:rsidRDefault="008D5E13" w:rsidP="0073372F">
            <w:pPr>
              <w:pStyle w:val="TAL"/>
              <w:keepNext w:val="0"/>
              <w:keepLines w:val="0"/>
              <w:widowControl w:val="0"/>
            </w:pPr>
            <w:r w:rsidRPr="00FD0425">
              <w:rPr>
                <w:rFonts w:eastAsia="Batang"/>
              </w:rPr>
              <w:t>Masked IMEISV</w:t>
            </w:r>
          </w:p>
        </w:tc>
        <w:tc>
          <w:tcPr>
            <w:tcW w:w="556" w:type="pct"/>
          </w:tcPr>
          <w:p w14:paraId="6648BC94"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0F776404" w14:textId="77777777" w:rsidR="008D5E13" w:rsidRPr="00FD0425" w:rsidRDefault="008D5E13" w:rsidP="0073372F">
            <w:pPr>
              <w:pStyle w:val="TAL"/>
              <w:keepNext w:val="0"/>
              <w:keepLines w:val="0"/>
              <w:widowControl w:val="0"/>
              <w:rPr>
                <w:lang w:eastAsia="ja-JP"/>
              </w:rPr>
            </w:pPr>
          </w:p>
        </w:tc>
        <w:tc>
          <w:tcPr>
            <w:tcW w:w="778" w:type="pct"/>
          </w:tcPr>
          <w:p w14:paraId="7244B6A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9.2.3.32</w:t>
            </w:r>
          </w:p>
        </w:tc>
        <w:tc>
          <w:tcPr>
            <w:tcW w:w="889" w:type="pct"/>
          </w:tcPr>
          <w:p w14:paraId="512036A1" w14:textId="77777777" w:rsidR="008D5E13" w:rsidRPr="00FD0425" w:rsidRDefault="008D5E13" w:rsidP="0073372F">
            <w:pPr>
              <w:pStyle w:val="TAL"/>
              <w:keepNext w:val="0"/>
              <w:keepLines w:val="0"/>
              <w:widowControl w:val="0"/>
              <w:rPr>
                <w:lang w:eastAsia="ja-JP"/>
              </w:rPr>
            </w:pPr>
          </w:p>
        </w:tc>
        <w:tc>
          <w:tcPr>
            <w:tcW w:w="556" w:type="pct"/>
          </w:tcPr>
          <w:p w14:paraId="5BDC9208"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37DB2B0D"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0FBF2CB9" w14:textId="77777777" w:rsidTr="00140708">
        <w:tc>
          <w:tcPr>
            <w:tcW w:w="1111" w:type="pct"/>
          </w:tcPr>
          <w:p w14:paraId="60AF8435" w14:textId="77777777" w:rsidR="008D5E13" w:rsidRPr="00FD0425" w:rsidRDefault="008D5E13" w:rsidP="0073372F">
            <w:pPr>
              <w:pStyle w:val="TAL"/>
              <w:keepNext w:val="0"/>
              <w:keepLines w:val="0"/>
              <w:widowControl w:val="0"/>
              <w:rPr>
                <w:rFonts w:eastAsia="Batang"/>
              </w:rPr>
            </w:pPr>
            <w:r w:rsidRPr="00FD0425">
              <w:rPr>
                <w:rFonts w:eastAsia="Batang"/>
              </w:rPr>
              <w:t>UE History Information</w:t>
            </w:r>
          </w:p>
        </w:tc>
        <w:tc>
          <w:tcPr>
            <w:tcW w:w="556" w:type="pct"/>
          </w:tcPr>
          <w:p w14:paraId="486FCC48"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03FCB6A2" w14:textId="77777777" w:rsidR="008D5E13" w:rsidRPr="00FD0425" w:rsidRDefault="008D5E13" w:rsidP="0073372F">
            <w:pPr>
              <w:pStyle w:val="TAL"/>
              <w:keepNext w:val="0"/>
              <w:keepLines w:val="0"/>
              <w:widowControl w:val="0"/>
              <w:rPr>
                <w:lang w:eastAsia="ja-JP"/>
              </w:rPr>
            </w:pPr>
          </w:p>
        </w:tc>
        <w:tc>
          <w:tcPr>
            <w:tcW w:w="778" w:type="pct"/>
          </w:tcPr>
          <w:p w14:paraId="10F71B7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9.2.3.64</w:t>
            </w:r>
          </w:p>
        </w:tc>
        <w:tc>
          <w:tcPr>
            <w:tcW w:w="889" w:type="pct"/>
          </w:tcPr>
          <w:p w14:paraId="72E5DAC1" w14:textId="77777777" w:rsidR="008D5E13" w:rsidRPr="00FD0425" w:rsidRDefault="008D5E13" w:rsidP="0073372F">
            <w:pPr>
              <w:pStyle w:val="TAL"/>
              <w:keepNext w:val="0"/>
              <w:keepLines w:val="0"/>
              <w:widowControl w:val="0"/>
              <w:rPr>
                <w:lang w:eastAsia="ja-JP"/>
              </w:rPr>
            </w:pPr>
          </w:p>
        </w:tc>
        <w:tc>
          <w:tcPr>
            <w:tcW w:w="556" w:type="pct"/>
          </w:tcPr>
          <w:p w14:paraId="77060A3B"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3DC37DD5"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19C871E4" w14:textId="77777777" w:rsidTr="00140708">
        <w:tc>
          <w:tcPr>
            <w:tcW w:w="1111" w:type="pct"/>
          </w:tcPr>
          <w:p w14:paraId="34236E9A" w14:textId="77777777" w:rsidR="008D5E13" w:rsidRPr="00FD0425" w:rsidRDefault="008D5E13" w:rsidP="0073372F">
            <w:pPr>
              <w:pStyle w:val="TAL"/>
              <w:keepNext w:val="0"/>
              <w:keepLines w:val="0"/>
              <w:widowControl w:val="0"/>
              <w:rPr>
                <w:rFonts w:eastAsia="Batang"/>
                <w:b/>
              </w:rPr>
            </w:pPr>
            <w:r w:rsidRPr="00FD0425">
              <w:rPr>
                <w:rFonts w:eastAsia="Batang"/>
                <w:b/>
              </w:rPr>
              <w:t>UE Context Reference at the S-NG-RAN node</w:t>
            </w:r>
          </w:p>
        </w:tc>
        <w:tc>
          <w:tcPr>
            <w:tcW w:w="556" w:type="pct"/>
          </w:tcPr>
          <w:p w14:paraId="4E56E907"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O</w:t>
            </w:r>
          </w:p>
        </w:tc>
        <w:tc>
          <w:tcPr>
            <w:tcW w:w="556" w:type="pct"/>
          </w:tcPr>
          <w:p w14:paraId="77369EA3" w14:textId="77777777" w:rsidR="008D5E13" w:rsidRPr="00FD0425" w:rsidRDefault="008D5E13" w:rsidP="0073372F">
            <w:pPr>
              <w:pStyle w:val="TAL"/>
              <w:keepNext w:val="0"/>
              <w:keepLines w:val="0"/>
              <w:widowControl w:val="0"/>
              <w:rPr>
                <w:lang w:eastAsia="ja-JP"/>
              </w:rPr>
            </w:pPr>
          </w:p>
        </w:tc>
        <w:tc>
          <w:tcPr>
            <w:tcW w:w="778" w:type="pct"/>
          </w:tcPr>
          <w:p w14:paraId="0570BF0A" w14:textId="77777777" w:rsidR="008D5E13" w:rsidRPr="00FD0425" w:rsidRDefault="008D5E13" w:rsidP="0073372F">
            <w:pPr>
              <w:pStyle w:val="TAL"/>
              <w:keepNext w:val="0"/>
              <w:keepLines w:val="0"/>
              <w:widowControl w:val="0"/>
              <w:rPr>
                <w:rFonts w:eastAsia="Batang" w:cs="Arial"/>
                <w:lang w:eastAsia="ja-JP"/>
              </w:rPr>
            </w:pPr>
          </w:p>
        </w:tc>
        <w:tc>
          <w:tcPr>
            <w:tcW w:w="889" w:type="pct"/>
          </w:tcPr>
          <w:p w14:paraId="515DA4CB" w14:textId="77777777" w:rsidR="008D5E13" w:rsidRPr="00FD0425" w:rsidRDefault="008D5E13" w:rsidP="0073372F">
            <w:pPr>
              <w:pStyle w:val="TAL"/>
              <w:keepNext w:val="0"/>
              <w:keepLines w:val="0"/>
              <w:widowControl w:val="0"/>
              <w:rPr>
                <w:lang w:eastAsia="ja-JP"/>
              </w:rPr>
            </w:pPr>
          </w:p>
        </w:tc>
        <w:tc>
          <w:tcPr>
            <w:tcW w:w="556" w:type="pct"/>
          </w:tcPr>
          <w:p w14:paraId="1087E880"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48EF276E"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027FF2F5" w14:textId="77777777" w:rsidTr="00140708">
        <w:tc>
          <w:tcPr>
            <w:tcW w:w="1111" w:type="pct"/>
          </w:tcPr>
          <w:p w14:paraId="39C603E2"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56" w:type="pct"/>
          </w:tcPr>
          <w:p w14:paraId="7C8FB696"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305C8F41" w14:textId="77777777" w:rsidR="008D5E13" w:rsidRPr="00FD0425" w:rsidRDefault="008D5E13" w:rsidP="0073372F">
            <w:pPr>
              <w:pStyle w:val="TAL"/>
              <w:keepNext w:val="0"/>
              <w:keepLines w:val="0"/>
              <w:widowControl w:val="0"/>
              <w:rPr>
                <w:lang w:eastAsia="ja-JP"/>
              </w:rPr>
            </w:pPr>
          </w:p>
        </w:tc>
        <w:tc>
          <w:tcPr>
            <w:tcW w:w="778" w:type="pct"/>
          </w:tcPr>
          <w:p w14:paraId="69F086B4"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9.2.2.3</w:t>
            </w:r>
          </w:p>
        </w:tc>
        <w:tc>
          <w:tcPr>
            <w:tcW w:w="889" w:type="pct"/>
          </w:tcPr>
          <w:p w14:paraId="4B6C9C47" w14:textId="77777777" w:rsidR="008D5E13" w:rsidRPr="00FD0425" w:rsidRDefault="008D5E13" w:rsidP="0073372F">
            <w:pPr>
              <w:pStyle w:val="TAL"/>
              <w:keepNext w:val="0"/>
              <w:keepLines w:val="0"/>
              <w:widowControl w:val="0"/>
              <w:rPr>
                <w:lang w:eastAsia="ja-JP"/>
              </w:rPr>
            </w:pPr>
          </w:p>
        </w:tc>
        <w:tc>
          <w:tcPr>
            <w:tcW w:w="556" w:type="pct"/>
          </w:tcPr>
          <w:p w14:paraId="20B4376C"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3CBEE5BA"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43662A52" w14:textId="77777777" w:rsidTr="00140708">
        <w:tc>
          <w:tcPr>
            <w:tcW w:w="1111" w:type="pct"/>
          </w:tcPr>
          <w:p w14:paraId="01984114"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56" w:type="pct"/>
          </w:tcPr>
          <w:p w14:paraId="490545D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6A55A5C3" w14:textId="77777777" w:rsidR="008D5E13" w:rsidRPr="00FD0425" w:rsidRDefault="008D5E13" w:rsidP="0073372F">
            <w:pPr>
              <w:pStyle w:val="TAL"/>
              <w:keepNext w:val="0"/>
              <w:keepLines w:val="0"/>
              <w:widowControl w:val="0"/>
              <w:rPr>
                <w:lang w:eastAsia="ja-JP"/>
              </w:rPr>
            </w:pPr>
          </w:p>
        </w:tc>
        <w:tc>
          <w:tcPr>
            <w:tcW w:w="778" w:type="pct"/>
          </w:tcPr>
          <w:p w14:paraId="72C5144F" w14:textId="77777777" w:rsidR="008D5E13" w:rsidRPr="00FD0425" w:rsidRDefault="008D5E13" w:rsidP="0073372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73372F">
            <w:pPr>
              <w:pStyle w:val="TAL"/>
              <w:keepNext w:val="0"/>
              <w:keepLines w:val="0"/>
              <w:widowControl w:val="0"/>
              <w:rPr>
                <w:rFonts w:eastAsia="Batang" w:cs="Arial"/>
                <w:lang w:eastAsia="ja-JP"/>
              </w:rPr>
            </w:pPr>
            <w:r w:rsidRPr="00FD0425">
              <w:rPr>
                <w:lang w:eastAsia="ja-JP"/>
              </w:rPr>
              <w:t>9.2.3.16</w:t>
            </w:r>
          </w:p>
        </w:tc>
        <w:tc>
          <w:tcPr>
            <w:tcW w:w="889" w:type="pct"/>
          </w:tcPr>
          <w:p w14:paraId="2C1DBA38" w14:textId="77777777" w:rsidR="008D5E13" w:rsidRPr="00FD0425" w:rsidRDefault="008D5E13" w:rsidP="0073372F">
            <w:pPr>
              <w:pStyle w:val="TAL"/>
              <w:keepNext w:val="0"/>
              <w:keepLines w:val="0"/>
              <w:widowControl w:val="0"/>
              <w:rPr>
                <w:lang w:eastAsia="ja-JP"/>
              </w:rPr>
            </w:pPr>
          </w:p>
        </w:tc>
        <w:tc>
          <w:tcPr>
            <w:tcW w:w="556" w:type="pct"/>
          </w:tcPr>
          <w:p w14:paraId="0B7DCB04"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73E215AB"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1231CE96" w14:textId="77777777" w:rsidTr="00140708">
        <w:tc>
          <w:tcPr>
            <w:tcW w:w="1111" w:type="pct"/>
          </w:tcPr>
          <w:p w14:paraId="41726687" w14:textId="77777777" w:rsidR="008D5E13" w:rsidRPr="00FD0425" w:rsidRDefault="008D5E13" w:rsidP="0073372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56" w:type="pct"/>
          </w:tcPr>
          <w:p w14:paraId="5CD4219B" w14:textId="77777777" w:rsidR="008D5E13" w:rsidRPr="00FD0425" w:rsidRDefault="008D5E13"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511A2BF9" w14:textId="77777777" w:rsidR="008D5E13" w:rsidRPr="00FD0425" w:rsidRDefault="008D5E13" w:rsidP="0073372F">
            <w:pPr>
              <w:pStyle w:val="TAL"/>
              <w:keepNext w:val="0"/>
              <w:keepLines w:val="0"/>
              <w:widowControl w:val="0"/>
              <w:rPr>
                <w:lang w:eastAsia="ja-JP"/>
              </w:rPr>
            </w:pPr>
          </w:p>
        </w:tc>
        <w:tc>
          <w:tcPr>
            <w:tcW w:w="778" w:type="pct"/>
          </w:tcPr>
          <w:p w14:paraId="7415C22D" w14:textId="77777777" w:rsidR="008D5E13" w:rsidRPr="00FD0425" w:rsidRDefault="008D5E13" w:rsidP="0073372F">
            <w:pPr>
              <w:pStyle w:val="TAL"/>
              <w:keepNext w:val="0"/>
              <w:keepLines w:val="0"/>
              <w:widowControl w:val="0"/>
              <w:rPr>
                <w:rFonts w:cs="Arial"/>
                <w:lang w:eastAsia="ja-JP"/>
              </w:rPr>
            </w:pPr>
          </w:p>
        </w:tc>
        <w:tc>
          <w:tcPr>
            <w:tcW w:w="889" w:type="pct"/>
          </w:tcPr>
          <w:p w14:paraId="01C72692" w14:textId="77777777" w:rsidR="008D5E13" w:rsidRPr="00FD0425" w:rsidRDefault="008D5E13" w:rsidP="0073372F">
            <w:pPr>
              <w:pStyle w:val="TAL"/>
              <w:keepNext w:val="0"/>
              <w:keepLines w:val="0"/>
              <w:widowControl w:val="0"/>
              <w:rPr>
                <w:lang w:eastAsia="ja-JP"/>
              </w:rPr>
            </w:pPr>
          </w:p>
        </w:tc>
        <w:tc>
          <w:tcPr>
            <w:tcW w:w="556" w:type="pct"/>
          </w:tcPr>
          <w:p w14:paraId="501F6A02" w14:textId="77777777" w:rsidR="008D5E13" w:rsidRPr="00FD0425" w:rsidRDefault="008D5E13" w:rsidP="0073372F">
            <w:pPr>
              <w:pStyle w:val="TAC"/>
              <w:keepNext w:val="0"/>
              <w:keepLines w:val="0"/>
              <w:widowControl w:val="0"/>
              <w:rPr>
                <w:lang w:eastAsia="ja-JP"/>
              </w:rPr>
            </w:pPr>
            <w:r>
              <w:rPr>
                <w:lang w:eastAsia="ja-JP"/>
              </w:rPr>
              <w:t>YES</w:t>
            </w:r>
          </w:p>
        </w:tc>
        <w:tc>
          <w:tcPr>
            <w:tcW w:w="556" w:type="pct"/>
          </w:tcPr>
          <w:p w14:paraId="6032A6B1" w14:textId="77777777" w:rsidR="008D5E13" w:rsidRPr="00FD0425" w:rsidRDefault="008D5E13" w:rsidP="0073372F">
            <w:pPr>
              <w:pStyle w:val="TAC"/>
              <w:keepNext w:val="0"/>
              <w:keepLines w:val="0"/>
              <w:widowControl w:val="0"/>
              <w:rPr>
                <w:rFonts w:eastAsia="Batang" w:cs="Arial"/>
                <w:lang w:eastAsia="ja-JP"/>
              </w:rPr>
            </w:pPr>
            <w:r>
              <w:rPr>
                <w:rFonts w:eastAsia="Batang" w:cs="Arial"/>
                <w:lang w:eastAsia="ja-JP"/>
              </w:rPr>
              <w:t>reject</w:t>
            </w:r>
          </w:p>
        </w:tc>
      </w:tr>
      <w:tr w:rsidR="00C3160D" w:rsidRPr="00FD0425" w14:paraId="6C7D2EE4" w14:textId="77777777" w:rsidTr="00140708">
        <w:tc>
          <w:tcPr>
            <w:tcW w:w="1111" w:type="pct"/>
          </w:tcPr>
          <w:p w14:paraId="1BCF14C1" w14:textId="77777777" w:rsidR="00E73BBB" w:rsidRPr="00FD0425" w:rsidRDefault="00E73BBB" w:rsidP="0073372F">
            <w:pPr>
              <w:pStyle w:val="TAL"/>
              <w:keepNext w:val="0"/>
              <w:keepLines w:val="0"/>
              <w:widowControl w:val="0"/>
              <w:ind w:left="113"/>
              <w:rPr>
                <w:rFonts w:eastAsia="Batang"/>
              </w:rPr>
            </w:pPr>
            <w:r>
              <w:rPr>
                <w:rFonts w:eastAsia="Batang"/>
              </w:rPr>
              <w:t>&gt;CHO Trigger</w:t>
            </w:r>
          </w:p>
        </w:tc>
        <w:tc>
          <w:tcPr>
            <w:tcW w:w="556" w:type="pct"/>
          </w:tcPr>
          <w:p w14:paraId="725BF5CB"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M</w:t>
            </w:r>
          </w:p>
        </w:tc>
        <w:tc>
          <w:tcPr>
            <w:tcW w:w="556" w:type="pct"/>
          </w:tcPr>
          <w:p w14:paraId="4CF16A1A" w14:textId="77777777" w:rsidR="00E73BBB" w:rsidRPr="00FD0425" w:rsidRDefault="00E73BBB" w:rsidP="0073372F">
            <w:pPr>
              <w:pStyle w:val="TAL"/>
              <w:keepNext w:val="0"/>
              <w:keepLines w:val="0"/>
              <w:widowControl w:val="0"/>
              <w:rPr>
                <w:lang w:eastAsia="ja-JP"/>
              </w:rPr>
            </w:pPr>
          </w:p>
        </w:tc>
        <w:tc>
          <w:tcPr>
            <w:tcW w:w="778" w:type="pct"/>
          </w:tcPr>
          <w:p w14:paraId="64803CF0" w14:textId="77777777" w:rsidR="00E73BBB" w:rsidRPr="00FD0425" w:rsidRDefault="00E73BBB" w:rsidP="0073372F">
            <w:pPr>
              <w:pStyle w:val="TAL"/>
              <w:keepNext w:val="0"/>
              <w:keepLines w:val="0"/>
              <w:widowControl w:val="0"/>
              <w:rPr>
                <w:rFonts w:cs="Arial"/>
                <w:lang w:eastAsia="ja-JP"/>
              </w:rPr>
            </w:pPr>
            <w:r>
              <w:rPr>
                <w:rFonts w:cs="Arial"/>
                <w:lang w:eastAsia="ja-JP"/>
              </w:rPr>
              <w:t>ENUMERATED (CHO-initiation, CHO-replace, …)</w:t>
            </w:r>
          </w:p>
        </w:tc>
        <w:tc>
          <w:tcPr>
            <w:tcW w:w="889" w:type="pct"/>
          </w:tcPr>
          <w:p w14:paraId="26AEA6B2" w14:textId="77777777" w:rsidR="00E73BBB" w:rsidRPr="00FD0425" w:rsidRDefault="00E73BBB" w:rsidP="0073372F">
            <w:pPr>
              <w:pStyle w:val="TAL"/>
              <w:keepNext w:val="0"/>
              <w:keepLines w:val="0"/>
              <w:widowControl w:val="0"/>
              <w:rPr>
                <w:lang w:eastAsia="ja-JP"/>
              </w:rPr>
            </w:pPr>
          </w:p>
        </w:tc>
        <w:tc>
          <w:tcPr>
            <w:tcW w:w="556" w:type="pct"/>
          </w:tcPr>
          <w:p w14:paraId="153DB689"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7B905E43"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30839192" w14:textId="77777777" w:rsidTr="00140708">
        <w:tc>
          <w:tcPr>
            <w:tcW w:w="1111" w:type="pct"/>
          </w:tcPr>
          <w:p w14:paraId="197CD917" w14:textId="77777777" w:rsidR="00E73BBB" w:rsidRPr="00FD0425" w:rsidRDefault="00E73BBB" w:rsidP="0073372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56" w:type="pct"/>
          </w:tcPr>
          <w:p w14:paraId="65A10F5C" w14:textId="77777777" w:rsidR="00E73BBB" w:rsidRPr="00FD0425" w:rsidRDefault="00E73BBB" w:rsidP="0073372F">
            <w:pPr>
              <w:pStyle w:val="TAL"/>
              <w:keepNext w:val="0"/>
              <w:keepLines w:val="0"/>
              <w:widowControl w:val="0"/>
              <w:rPr>
                <w:rFonts w:eastAsia="Batang" w:cs="Arial"/>
                <w:lang w:eastAsia="ja-JP"/>
              </w:rPr>
            </w:pPr>
            <w:r>
              <w:rPr>
                <w:lang w:eastAsia="ja-JP"/>
              </w:rPr>
              <w:t>C-ifCHOmod</w:t>
            </w:r>
          </w:p>
        </w:tc>
        <w:tc>
          <w:tcPr>
            <w:tcW w:w="556" w:type="pct"/>
          </w:tcPr>
          <w:p w14:paraId="6ED72B9D" w14:textId="77777777" w:rsidR="00E73BBB" w:rsidRPr="00FD0425" w:rsidRDefault="00E73BBB" w:rsidP="0073372F">
            <w:pPr>
              <w:pStyle w:val="TAL"/>
              <w:keepNext w:val="0"/>
              <w:keepLines w:val="0"/>
              <w:widowControl w:val="0"/>
              <w:rPr>
                <w:lang w:eastAsia="ja-JP"/>
              </w:rPr>
            </w:pPr>
          </w:p>
        </w:tc>
        <w:tc>
          <w:tcPr>
            <w:tcW w:w="778" w:type="pct"/>
          </w:tcPr>
          <w:p w14:paraId="4FB11527" w14:textId="77777777" w:rsidR="00E73BBB" w:rsidRPr="00FD0425" w:rsidRDefault="00E73BBB" w:rsidP="0073372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889" w:type="pct"/>
          </w:tcPr>
          <w:p w14:paraId="57856164" w14:textId="77777777" w:rsidR="00E73BBB" w:rsidRPr="00FD0425" w:rsidRDefault="00E73BBB" w:rsidP="0073372F">
            <w:pPr>
              <w:pStyle w:val="TAL"/>
              <w:keepNext w:val="0"/>
              <w:keepLines w:val="0"/>
              <w:widowControl w:val="0"/>
              <w:rPr>
                <w:lang w:eastAsia="ja-JP"/>
              </w:rPr>
            </w:pPr>
            <w:r w:rsidRPr="00B22C47">
              <w:rPr>
                <w:szCs w:val="18"/>
                <w:lang w:eastAsia="ja-JP"/>
              </w:rPr>
              <w:t>Allocated at the target NG-RAN node</w:t>
            </w:r>
          </w:p>
        </w:tc>
        <w:tc>
          <w:tcPr>
            <w:tcW w:w="556" w:type="pct"/>
          </w:tcPr>
          <w:p w14:paraId="32F62C92"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29189E74"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F49D58E" w14:textId="77777777" w:rsidTr="00140708">
        <w:tc>
          <w:tcPr>
            <w:tcW w:w="1111" w:type="pct"/>
          </w:tcPr>
          <w:p w14:paraId="4274682E" w14:textId="77777777" w:rsidR="00E73BBB" w:rsidRPr="00FD0425" w:rsidRDefault="00E73BBB" w:rsidP="0073372F">
            <w:pPr>
              <w:pStyle w:val="TAL"/>
              <w:keepNext w:val="0"/>
              <w:keepLines w:val="0"/>
              <w:widowControl w:val="0"/>
              <w:ind w:left="113"/>
              <w:rPr>
                <w:rFonts w:eastAsia="Batang"/>
              </w:rPr>
            </w:pPr>
            <w:r>
              <w:rPr>
                <w:rFonts w:eastAsia="Batang"/>
              </w:rPr>
              <w:t>&gt;Estimated Arrival Probability</w:t>
            </w:r>
          </w:p>
        </w:tc>
        <w:tc>
          <w:tcPr>
            <w:tcW w:w="556" w:type="pct"/>
          </w:tcPr>
          <w:p w14:paraId="06CD73E6"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12E3E11A" w14:textId="77777777" w:rsidR="00E73BBB" w:rsidRPr="00FD0425" w:rsidRDefault="00E73BBB" w:rsidP="0073372F">
            <w:pPr>
              <w:pStyle w:val="TAL"/>
              <w:keepNext w:val="0"/>
              <w:keepLines w:val="0"/>
              <w:widowControl w:val="0"/>
              <w:rPr>
                <w:lang w:eastAsia="ja-JP"/>
              </w:rPr>
            </w:pPr>
          </w:p>
        </w:tc>
        <w:tc>
          <w:tcPr>
            <w:tcW w:w="778" w:type="pct"/>
          </w:tcPr>
          <w:p w14:paraId="4B3F4BCE" w14:textId="77777777" w:rsidR="00E73BBB" w:rsidRPr="00FD0425" w:rsidRDefault="00E73BBB" w:rsidP="0073372F">
            <w:pPr>
              <w:pStyle w:val="TAL"/>
              <w:keepNext w:val="0"/>
              <w:keepLines w:val="0"/>
              <w:widowControl w:val="0"/>
              <w:rPr>
                <w:rFonts w:cs="Arial"/>
                <w:lang w:eastAsia="ja-JP"/>
              </w:rPr>
            </w:pPr>
            <w:r>
              <w:rPr>
                <w:rFonts w:cs="Arial"/>
                <w:lang w:eastAsia="ja-JP"/>
              </w:rPr>
              <w:t>INTEGER (1..100)</w:t>
            </w:r>
          </w:p>
        </w:tc>
        <w:tc>
          <w:tcPr>
            <w:tcW w:w="889" w:type="pct"/>
          </w:tcPr>
          <w:p w14:paraId="564C01DD" w14:textId="77777777" w:rsidR="00E73BBB" w:rsidRPr="00FD0425" w:rsidRDefault="00E73BBB" w:rsidP="0073372F">
            <w:pPr>
              <w:pStyle w:val="TAL"/>
              <w:keepNext w:val="0"/>
              <w:keepLines w:val="0"/>
              <w:widowControl w:val="0"/>
              <w:rPr>
                <w:lang w:eastAsia="ja-JP"/>
              </w:rPr>
            </w:pPr>
          </w:p>
        </w:tc>
        <w:tc>
          <w:tcPr>
            <w:tcW w:w="556" w:type="pct"/>
          </w:tcPr>
          <w:p w14:paraId="3CF067EF"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6DCFFDD5"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65BD981" w14:textId="77777777" w:rsidTr="00140708">
        <w:tc>
          <w:tcPr>
            <w:tcW w:w="1111" w:type="pct"/>
          </w:tcPr>
          <w:p w14:paraId="2E92881F" w14:textId="77777777" w:rsidR="008D5E13" w:rsidRPr="007A007D" w:rsidRDefault="008D5E13" w:rsidP="0073372F">
            <w:pPr>
              <w:pStyle w:val="TAL"/>
              <w:keepNext w:val="0"/>
              <w:keepLines w:val="0"/>
              <w:widowControl w:val="0"/>
              <w:rPr>
                <w:rFonts w:eastAsia="Batang" w:cs="Arial"/>
              </w:rPr>
            </w:pPr>
            <w:r w:rsidRPr="00FA5057">
              <w:rPr>
                <w:rFonts w:eastAsia="Batang" w:cs="Arial"/>
              </w:rPr>
              <w:t>NR V2X Services Authorized</w:t>
            </w:r>
          </w:p>
        </w:tc>
        <w:tc>
          <w:tcPr>
            <w:tcW w:w="556" w:type="pct"/>
          </w:tcPr>
          <w:p w14:paraId="467CD771"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3E61DD26" w14:textId="77777777" w:rsidR="008D5E13" w:rsidRPr="00FD0425" w:rsidRDefault="008D5E13" w:rsidP="0073372F">
            <w:pPr>
              <w:pStyle w:val="TAL"/>
              <w:keepNext w:val="0"/>
              <w:keepLines w:val="0"/>
              <w:widowControl w:val="0"/>
              <w:rPr>
                <w:lang w:eastAsia="ja-JP"/>
              </w:rPr>
            </w:pPr>
          </w:p>
        </w:tc>
        <w:tc>
          <w:tcPr>
            <w:tcW w:w="778" w:type="pct"/>
          </w:tcPr>
          <w:p w14:paraId="4B6DBF24" w14:textId="77777777" w:rsidR="008D5E13" w:rsidRDefault="008D5E13" w:rsidP="0073372F">
            <w:pPr>
              <w:pStyle w:val="TAL"/>
              <w:keepNext w:val="0"/>
              <w:keepLines w:val="0"/>
              <w:widowControl w:val="0"/>
              <w:rPr>
                <w:rFonts w:cs="Arial"/>
                <w:lang w:eastAsia="ja-JP"/>
              </w:rPr>
            </w:pPr>
            <w:bookmarkStart w:id="3429" w:name="_Hlk44414243"/>
            <w:r w:rsidRPr="00FA5057">
              <w:rPr>
                <w:rFonts w:cs="Arial"/>
              </w:rPr>
              <w:t>9.2.3.</w:t>
            </w:r>
            <w:bookmarkEnd w:id="3429"/>
            <w:r>
              <w:rPr>
                <w:rFonts w:cs="Arial"/>
              </w:rPr>
              <w:t>105</w:t>
            </w:r>
          </w:p>
        </w:tc>
        <w:tc>
          <w:tcPr>
            <w:tcW w:w="889" w:type="pct"/>
          </w:tcPr>
          <w:p w14:paraId="4C4A94BB" w14:textId="77777777" w:rsidR="008D5E13" w:rsidRPr="00FD0425" w:rsidRDefault="008D5E13" w:rsidP="0073372F">
            <w:pPr>
              <w:pStyle w:val="TAL"/>
              <w:keepNext w:val="0"/>
              <w:keepLines w:val="0"/>
              <w:widowControl w:val="0"/>
              <w:rPr>
                <w:lang w:eastAsia="ja-JP"/>
              </w:rPr>
            </w:pPr>
          </w:p>
        </w:tc>
        <w:tc>
          <w:tcPr>
            <w:tcW w:w="556" w:type="pct"/>
          </w:tcPr>
          <w:p w14:paraId="64389CCD"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6AE460A0"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453C137A" w14:textId="77777777" w:rsidTr="00140708">
        <w:tc>
          <w:tcPr>
            <w:tcW w:w="1111" w:type="pct"/>
          </w:tcPr>
          <w:p w14:paraId="1CB3FB9D" w14:textId="77777777" w:rsidR="008D5E13" w:rsidRPr="007A007D" w:rsidRDefault="008D5E13" w:rsidP="0073372F">
            <w:pPr>
              <w:pStyle w:val="TAL"/>
              <w:keepNext w:val="0"/>
              <w:keepLines w:val="0"/>
              <w:widowControl w:val="0"/>
              <w:rPr>
                <w:rFonts w:eastAsia="Batang" w:cs="Arial"/>
              </w:rPr>
            </w:pPr>
            <w:r w:rsidRPr="00FA5057">
              <w:rPr>
                <w:rFonts w:eastAsia="Batang" w:cs="Arial"/>
              </w:rPr>
              <w:t>LTE V2X Services Authorized</w:t>
            </w:r>
          </w:p>
        </w:tc>
        <w:tc>
          <w:tcPr>
            <w:tcW w:w="556" w:type="pct"/>
          </w:tcPr>
          <w:p w14:paraId="3FC87008"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077EAD04" w14:textId="77777777" w:rsidR="008D5E13" w:rsidRPr="00FD0425" w:rsidRDefault="008D5E13" w:rsidP="0073372F">
            <w:pPr>
              <w:pStyle w:val="TAL"/>
              <w:keepNext w:val="0"/>
              <w:keepLines w:val="0"/>
              <w:widowControl w:val="0"/>
              <w:rPr>
                <w:lang w:eastAsia="ja-JP"/>
              </w:rPr>
            </w:pPr>
          </w:p>
        </w:tc>
        <w:tc>
          <w:tcPr>
            <w:tcW w:w="778" w:type="pct"/>
          </w:tcPr>
          <w:p w14:paraId="21C01838" w14:textId="77777777" w:rsidR="008D5E13" w:rsidRDefault="008D5E13" w:rsidP="0073372F">
            <w:pPr>
              <w:pStyle w:val="TAL"/>
              <w:keepNext w:val="0"/>
              <w:keepLines w:val="0"/>
              <w:widowControl w:val="0"/>
              <w:rPr>
                <w:rFonts w:cs="Arial"/>
                <w:lang w:eastAsia="ja-JP"/>
              </w:rPr>
            </w:pPr>
            <w:r w:rsidRPr="00FA5057">
              <w:rPr>
                <w:rFonts w:cs="Arial"/>
              </w:rPr>
              <w:t>9.2.3.</w:t>
            </w:r>
            <w:r>
              <w:rPr>
                <w:rFonts w:cs="Arial"/>
              </w:rPr>
              <w:t>106</w:t>
            </w:r>
          </w:p>
        </w:tc>
        <w:tc>
          <w:tcPr>
            <w:tcW w:w="889" w:type="pct"/>
          </w:tcPr>
          <w:p w14:paraId="616DE4CC" w14:textId="77777777" w:rsidR="008D5E13" w:rsidRPr="00FD0425" w:rsidRDefault="008D5E13" w:rsidP="0073372F">
            <w:pPr>
              <w:pStyle w:val="TAL"/>
              <w:keepNext w:val="0"/>
              <w:keepLines w:val="0"/>
              <w:widowControl w:val="0"/>
              <w:rPr>
                <w:lang w:eastAsia="ja-JP"/>
              </w:rPr>
            </w:pPr>
          </w:p>
        </w:tc>
        <w:tc>
          <w:tcPr>
            <w:tcW w:w="556" w:type="pct"/>
          </w:tcPr>
          <w:p w14:paraId="4FEF58C0"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2C2C9425"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22C51AE9" w14:textId="77777777" w:rsidTr="00140708">
        <w:tc>
          <w:tcPr>
            <w:tcW w:w="1111" w:type="pct"/>
          </w:tcPr>
          <w:p w14:paraId="2CC40677" w14:textId="77777777" w:rsidR="008D5E13" w:rsidRDefault="008D5E13" w:rsidP="0073372F">
            <w:pPr>
              <w:pStyle w:val="TAL"/>
              <w:keepNext w:val="0"/>
              <w:keepLines w:val="0"/>
              <w:widowControl w:val="0"/>
              <w:rPr>
                <w:rFonts w:eastAsia="Batang"/>
              </w:rPr>
            </w:pPr>
            <w:r w:rsidRPr="00935200">
              <w:rPr>
                <w:rFonts w:eastAsia="Batang" w:cs="Arial" w:hint="eastAsia"/>
              </w:rPr>
              <w:t>PC5 QoS Parameters</w:t>
            </w:r>
          </w:p>
        </w:tc>
        <w:tc>
          <w:tcPr>
            <w:tcW w:w="556" w:type="pct"/>
          </w:tcPr>
          <w:p w14:paraId="7738C038" w14:textId="77777777" w:rsidR="008D5E13" w:rsidRDefault="008D5E13" w:rsidP="0073372F">
            <w:pPr>
              <w:pStyle w:val="TAL"/>
              <w:keepNext w:val="0"/>
              <w:keepLines w:val="0"/>
              <w:widowControl w:val="0"/>
              <w:rPr>
                <w:rFonts w:eastAsia="Batang" w:cs="Arial"/>
                <w:lang w:eastAsia="ja-JP"/>
              </w:rPr>
            </w:pPr>
            <w:r w:rsidRPr="00935200">
              <w:rPr>
                <w:rFonts w:cs="Arial" w:hint="eastAsia"/>
              </w:rPr>
              <w:t>O</w:t>
            </w:r>
          </w:p>
        </w:tc>
        <w:tc>
          <w:tcPr>
            <w:tcW w:w="556" w:type="pct"/>
          </w:tcPr>
          <w:p w14:paraId="57331F00" w14:textId="77777777" w:rsidR="008D5E13" w:rsidRPr="00FD0425" w:rsidRDefault="008D5E13" w:rsidP="0073372F">
            <w:pPr>
              <w:pStyle w:val="TAL"/>
              <w:keepNext w:val="0"/>
              <w:keepLines w:val="0"/>
              <w:widowControl w:val="0"/>
              <w:rPr>
                <w:lang w:eastAsia="ja-JP"/>
              </w:rPr>
            </w:pPr>
          </w:p>
        </w:tc>
        <w:tc>
          <w:tcPr>
            <w:tcW w:w="778" w:type="pct"/>
          </w:tcPr>
          <w:p w14:paraId="5F392A2D" w14:textId="77777777" w:rsidR="008D5E13" w:rsidRDefault="008D5E13" w:rsidP="0073372F">
            <w:pPr>
              <w:pStyle w:val="TAL"/>
              <w:keepNext w:val="0"/>
              <w:keepLines w:val="0"/>
              <w:widowControl w:val="0"/>
              <w:rPr>
                <w:rFonts w:cs="Arial"/>
                <w:lang w:eastAsia="ja-JP"/>
              </w:rPr>
            </w:pPr>
            <w:r w:rsidRPr="00935200">
              <w:rPr>
                <w:rFonts w:cs="Arial" w:hint="eastAsia"/>
              </w:rPr>
              <w:t>9.2.3.</w:t>
            </w:r>
            <w:r>
              <w:rPr>
                <w:rFonts w:cs="Arial"/>
              </w:rPr>
              <w:t>109</w:t>
            </w:r>
          </w:p>
        </w:tc>
        <w:tc>
          <w:tcPr>
            <w:tcW w:w="889" w:type="pct"/>
          </w:tcPr>
          <w:p w14:paraId="2F13DEC2" w14:textId="77777777" w:rsidR="008D5E13" w:rsidRPr="00FD0425" w:rsidRDefault="008D5E13" w:rsidP="0073372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56" w:type="pct"/>
          </w:tcPr>
          <w:p w14:paraId="28558D39" w14:textId="77777777" w:rsidR="008D5E13" w:rsidRPr="00FD0425" w:rsidRDefault="008D5E13" w:rsidP="0073372F">
            <w:pPr>
              <w:pStyle w:val="TAC"/>
              <w:keepNext w:val="0"/>
              <w:keepLines w:val="0"/>
              <w:widowControl w:val="0"/>
              <w:rPr>
                <w:lang w:eastAsia="ja-JP"/>
              </w:rPr>
            </w:pPr>
            <w:r w:rsidRPr="00935200">
              <w:rPr>
                <w:rFonts w:cs="Arial"/>
              </w:rPr>
              <w:t>YES</w:t>
            </w:r>
          </w:p>
        </w:tc>
        <w:tc>
          <w:tcPr>
            <w:tcW w:w="556" w:type="pct"/>
          </w:tcPr>
          <w:p w14:paraId="751787E4" w14:textId="77777777" w:rsidR="008D5E13" w:rsidRPr="00FD0425" w:rsidRDefault="008D5E13" w:rsidP="0073372F">
            <w:pPr>
              <w:pStyle w:val="TAC"/>
              <w:keepNext w:val="0"/>
              <w:keepLines w:val="0"/>
              <w:widowControl w:val="0"/>
              <w:rPr>
                <w:rFonts w:eastAsia="Batang" w:cs="Arial"/>
                <w:lang w:eastAsia="ja-JP"/>
              </w:rPr>
            </w:pPr>
            <w:r w:rsidRPr="00935200">
              <w:rPr>
                <w:rFonts w:cs="Arial"/>
              </w:rPr>
              <w:t>ignore</w:t>
            </w:r>
          </w:p>
        </w:tc>
      </w:tr>
      <w:tr w:rsidR="00C3160D" w:rsidRPr="00FD0425" w14:paraId="4A2339A4" w14:textId="77777777" w:rsidTr="00140708">
        <w:tc>
          <w:tcPr>
            <w:tcW w:w="1111" w:type="pct"/>
          </w:tcPr>
          <w:p w14:paraId="7EA61177" w14:textId="77777777" w:rsidR="008D5E13" w:rsidRPr="00935200" w:rsidRDefault="008D5E13" w:rsidP="0073372F">
            <w:pPr>
              <w:pStyle w:val="TAL"/>
              <w:keepNext w:val="0"/>
              <w:keepLines w:val="0"/>
              <w:widowControl w:val="0"/>
              <w:rPr>
                <w:rFonts w:eastAsia="Batang" w:cs="Arial"/>
              </w:rPr>
            </w:pPr>
            <w:r w:rsidRPr="00897600">
              <w:rPr>
                <w:rFonts w:eastAsia="Batang"/>
              </w:rPr>
              <w:t>Mobility Information</w:t>
            </w:r>
          </w:p>
        </w:tc>
        <w:tc>
          <w:tcPr>
            <w:tcW w:w="556" w:type="pct"/>
          </w:tcPr>
          <w:p w14:paraId="43F9049B" w14:textId="77777777" w:rsidR="008D5E13" w:rsidRPr="00935200" w:rsidRDefault="008D5E13" w:rsidP="0073372F">
            <w:pPr>
              <w:pStyle w:val="TAL"/>
              <w:keepNext w:val="0"/>
              <w:keepLines w:val="0"/>
              <w:widowControl w:val="0"/>
              <w:rPr>
                <w:rFonts w:cs="Arial"/>
              </w:rPr>
            </w:pPr>
            <w:r w:rsidRPr="00897600">
              <w:rPr>
                <w:rFonts w:eastAsia="Batang" w:cs="Arial"/>
                <w:lang w:eastAsia="ja-JP"/>
              </w:rPr>
              <w:t>O</w:t>
            </w:r>
          </w:p>
        </w:tc>
        <w:tc>
          <w:tcPr>
            <w:tcW w:w="556" w:type="pct"/>
          </w:tcPr>
          <w:p w14:paraId="43328A3F" w14:textId="77777777" w:rsidR="008D5E13" w:rsidRPr="00FD0425" w:rsidRDefault="008D5E13" w:rsidP="0073372F">
            <w:pPr>
              <w:pStyle w:val="TAL"/>
              <w:keepNext w:val="0"/>
              <w:keepLines w:val="0"/>
              <w:widowControl w:val="0"/>
              <w:rPr>
                <w:lang w:eastAsia="ja-JP"/>
              </w:rPr>
            </w:pPr>
          </w:p>
        </w:tc>
        <w:tc>
          <w:tcPr>
            <w:tcW w:w="778" w:type="pct"/>
          </w:tcPr>
          <w:p w14:paraId="04EE67DC" w14:textId="77777777" w:rsidR="008D5E13" w:rsidRPr="00935200" w:rsidRDefault="008D5E13" w:rsidP="0073372F">
            <w:pPr>
              <w:pStyle w:val="TAL"/>
              <w:keepNext w:val="0"/>
              <w:keepLines w:val="0"/>
              <w:widowControl w:val="0"/>
              <w:rPr>
                <w:rFonts w:cs="Arial"/>
              </w:rPr>
            </w:pPr>
            <w:r w:rsidRPr="00897600">
              <w:rPr>
                <w:rFonts w:cs="Arial"/>
                <w:lang w:eastAsia="ja-JP"/>
              </w:rPr>
              <w:t>BIT STRING (SIZE (32))</w:t>
            </w:r>
          </w:p>
        </w:tc>
        <w:tc>
          <w:tcPr>
            <w:tcW w:w="889" w:type="pct"/>
          </w:tcPr>
          <w:p w14:paraId="491315A6" w14:textId="77777777" w:rsidR="008D5E13" w:rsidRPr="00935200" w:rsidRDefault="008D5E13" w:rsidP="0073372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56" w:type="pct"/>
          </w:tcPr>
          <w:p w14:paraId="7C325A04" w14:textId="77777777" w:rsidR="008D5E13" w:rsidRPr="00935200" w:rsidRDefault="008D5E13" w:rsidP="0073372F">
            <w:pPr>
              <w:pStyle w:val="TAC"/>
              <w:keepNext w:val="0"/>
              <w:keepLines w:val="0"/>
              <w:widowControl w:val="0"/>
              <w:rPr>
                <w:rFonts w:cs="Arial"/>
              </w:rPr>
            </w:pPr>
            <w:r w:rsidRPr="00AA5DA2">
              <w:rPr>
                <w:lang w:eastAsia="ja-JP"/>
              </w:rPr>
              <w:t>YES</w:t>
            </w:r>
          </w:p>
        </w:tc>
        <w:tc>
          <w:tcPr>
            <w:tcW w:w="556" w:type="pct"/>
          </w:tcPr>
          <w:p w14:paraId="32B44E0E" w14:textId="77777777" w:rsidR="008D5E13" w:rsidRPr="00935200" w:rsidRDefault="008D5E13" w:rsidP="0073372F">
            <w:pPr>
              <w:pStyle w:val="TAC"/>
              <w:keepNext w:val="0"/>
              <w:keepLines w:val="0"/>
              <w:widowControl w:val="0"/>
              <w:rPr>
                <w:rFonts w:cs="Arial"/>
              </w:rPr>
            </w:pPr>
            <w:r w:rsidRPr="00897600">
              <w:rPr>
                <w:rFonts w:eastAsia="Batang" w:cs="Arial"/>
                <w:lang w:eastAsia="ja-JP"/>
              </w:rPr>
              <w:t>ignore</w:t>
            </w:r>
          </w:p>
        </w:tc>
      </w:tr>
      <w:tr w:rsidR="00C3160D" w:rsidRPr="00FD0425" w14:paraId="7A738AA9" w14:textId="77777777" w:rsidTr="00140708">
        <w:tc>
          <w:tcPr>
            <w:tcW w:w="1111" w:type="pct"/>
          </w:tcPr>
          <w:p w14:paraId="44671827" w14:textId="77777777" w:rsidR="008D5E13" w:rsidRPr="00935200" w:rsidRDefault="008D5E13" w:rsidP="0073372F">
            <w:pPr>
              <w:pStyle w:val="TAL"/>
              <w:keepNext w:val="0"/>
              <w:keepLines w:val="0"/>
              <w:widowControl w:val="0"/>
              <w:rPr>
                <w:rFonts w:eastAsia="Batang" w:cs="Arial"/>
              </w:rPr>
            </w:pPr>
            <w:r w:rsidRPr="007C4175">
              <w:rPr>
                <w:rFonts w:eastAsia="Batang"/>
              </w:rPr>
              <w:t>UE History Information from the UE</w:t>
            </w:r>
          </w:p>
        </w:tc>
        <w:tc>
          <w:tcPr>
            <w:tcW w:w="556" w:type="pct"/>
          </w:tcPr>
          <w:p w14:paraId="42166643" w14:textId="77777777" w:rsidR="008D5E13" w:rsidRPr="00935200" w:rsidRDefault="008D5E13" w:rsidP="0073372F">
            <w:pPr>
              <w:pStyle w:val="TAL"/>
              <w:keepNext w:val="0"/>
              <w:keepLines w:val="0"/>
              <w:widowControl w:val="0"/>
              <w:rPr>
                <w:rFonts w:cs="Arial"/>
              </w:rPr>
            </w:pPr>
            <w:r>
              <w:rPr>
                <w:rFonts w:eastAsia="Batang" w:cs="Arial"/>
                <w:lang w:eastAsia="ja-JP"/>
              </w:rPr>
              <w:t>O</w:t>
            </w:r>
          </w:p>
        </w:tc>
        <w:tc>
          <w:tcPr>
            <w:tcW w:w="556" w:type="pct"/>
          </w:tcPr>
          <w:p w14:paraId="705DE6DD" w14:textId="77777777" w:rsidR="008D5E13" w:rsidRPr="00FD0425" w:rsidRDefault="008D5E13" w:rsidP="0073372F">
            <w:pPr>
              <w:pStyle w:val="TAL"/>
              <w:keepNext w:val="0"/>
              <w:keepLines w:val="0"/>
              <w:widowControl w:val="0"/>
              <w:rPr>
                <w:lang w:eastAsia="ja-JP"/>
              </w:rPr>
            </w:pPr>
          </w:p>
        </w:tc>
        <w:tc>
          <w:tcPr>
            <w:tcW w:w="778" w:type="pct"/>
          </w:tcPr>
          <w:p w14:paraId="5D6E93E9" w14:textId="77777777" w:rsidR="008D5E13" w:rsidRPr="00935200" w:rsidRDefault="008D5E13" w:rsidP="0073372F">
            <w:pPr>
              <w:pStyle w:val="TAL"/>
              <w:keepNext w:val="0"/>
              <w:keepLines w:val="0"/>
              <w:widowControl w:val="0"/>
              <w:rPr>
                <w:rFonts w:cs="Arial"/>
              </w:rPr>
            </w:pPr>
            <w:bookmarkStart w:id="3430" w:name="_Hlk44418955"/>
            <w:r w:rsidRPr="004E3D2B">
              <w:rPr>
                <w:rFonts w:eastAsia="Batang" w:cs="Arial"/>
                <w:lang w:eastAsia="ja-JP"/>
              </w:rPr>
              <w:t>9.2.3.</w:t>
            </w:r>
            <w:bookmarkEnd w:id="3430"/>
            <w:r>
              <w:rPr>
                <w:rFonts w:eastAsia="Batang" w:cs="Arial"/>
                <w:lang w:eastAsia="ja-JP"/>
              </w:rPr>
              <w:t>110</w:t>
            </w:r>
          </w:p>
        </w:tc>
        <w:tc>
          <w:tcPr>
            <w:tcW w:w="889" w:type="pct"/>
          </w:tcPr>
          <w:p w14:paraId="762D3393"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3F2077C0" w14:textId="77777777" w:rsidR="008D5E13" w:rsidRPr="00935200" w:rsidRDefault="008D5E13" w:rsidP="0073372F">
            <w:pPr>
              <w:pStyle w:val="TAC"/>
              <w:keepNext w:val="0"/>
              <w:keepLines w:val="0"/>
              <w:widowControl w:val="0"/>
              <w:rPr>
                <w:rFonts w:cs="Arial"/>
              </w:rPr>
            </w:pPr>
            <w:r w:rsidRPr="00C37D2B">
              <w:rPr>
                <w:lang w:eastAsia="ja-JP"/>
              </w:rPr>
              <w:t>YES</w:t>
            </w:r>
          </w:p>
        </w:tc>
        <w:tc>
          <w:tcPr>
            <w:tcW w:w="556" w:type="pct"/>
          </w:tcPr>
          <w:p w14:paraId="5B9EE993" w14:textId="77777777" w:rsidR="008D5E13" w:rsidRPr="00935200" w:rsidRDefault="008D5E13" w:rsidP="0073372F">
            <w:pPr>
              <w:pStyle w:val="TAC"/>
              <w:keepNext w:val="0"/>
              <w:keepLines w:val="0"/>
              <w:widowControl w:val="0"/>
              <w:rPr>
                <w:rFonts w:cs="Arial"/>
              </w:rPr>
            </w:pPr>
            <w:r w:rsidRPr="007C4175">
              <w:rPr>
                <w:rFonts w:eastAsia="Batang" w:cs="Arial"/>
                <w:lang w:eastAsia="ja-JP"/>
              </w:rPr>
              <w:t>ignore</w:t>
            </w:r>
          </w:p>
        </w:tc>
      </w:tr>
      <w:tr w:rsidR="00C3160D" w:rsidRPr="00FD0425" w14:paraId="300237A5" w14:textId="77777777" w:rsidTr="00140708">
        <w:tc>
          <w:tcPr>
            <w:tcW w:w="1111" w:type="pct"/>
          </w:tcPr>
          <w:p w14:paraId="3D9B6291" w14:textId="77777777" w:rsidR="008D5E13" w:rsidRPr="007C4175" w:rsidRDefault="008D5E13" w:rsidP="0073372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56" w:type="pct"/>
          </w:tcPr>
          <w:p w14:paraId="0D21212E" w14:textId="77777777" w:rsidR="008D5E13" w:rsidRDefault="008D5E13" w:rsidP="0073372F">
            <w:pPr>
              <w:pStyle w:val="TAL"/>
              <w:keepNext w:val="0"/>
              <w:keepLines w:val="0"/>
              <w:widowControl w:val="0"/>
              <w:rPr>
                <w:rFonts w:eastAsia="Batang" w:cs="Arial"/>
                <w:lang w:eastAsia="ja-JP"/>
              </w:rPr>
            </w:pPr>
            <w:r w:rsidRPr="00543667">
              <w:rPr>
                <w:rFonts w:eastAsia="Batang" w:cs="Arial" w:hint="eastAsia"/>
                <w:lang w:eastAsia="ja-JP"/>
              </w:rPr>
              <w:t>O</w:t>
            </w:r>
          </w:p>
        </w:tc>
        <w:tc>
          <w:tcPr>
            <w:tcW w:w="556" w:type="pct"/>
          </w:tcPr>
          <w:p w14:paraId="4B02A6A5" w14:textId="77777777" w:rsidR="008D5E13" w:rsidRPr="00FD0425" w:rsidRDefault="008D5E13" w:rsidP="0073372F">
            <w:pPr>
              <w:pStyle w:val="TAL"/>
              <w:keepNext w:val="0"/>
              <w:keepLines w:val="0"/>
              <w:widowControl w:val="0"/>
              <w:rPr>
                <w:lang w:eastAsia="ja-JP"/>
              </w:rPr>
            </w:pPr>
          </w:p>
        </w:tc>
        <w:tc>
          <w:tcPr>
            <w:tcW w:w="778" w:type="pct"/>
          </w:tcPr>
          <w:p w14:paraId="3FBFE5FA" w14:textId="77777777" w:rsidR="008D5E13" w:rsidRPr="004E3D2B" w:rsidRDefault="008D5E13" w:rsidP="0073372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889" w:type="pct"/>
          </w:tcPr>
          <w:p w14:paraId="3FE68016"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08CCA4C9" w14:textId="77777777" w:rsidR="008D5E13" w:rsidRPr="00C37D2B" w:rsidRDefault="008D5E13" w:rsidP="0073372F">
            <w:pPr>
              <w:pStyle w:val="TAC"/>
              <w:keepNext w:val="0"/>
              <w:keepLines w:val="0"/>
              <w:widowControl w:val="0"/>
              <w:rPr>
                <w:lang w:eastAsia="ja-JP"/>
              </w:rPr>
            </w:pPr>
            <w:r>
              <w:rPr>
                <w:rFonts w:hint="eastAsia"/>
                <w:lang w:eastAsia="ja-JP"/>
              </w:rPr>
              <w:t>Y</w:t>
            </w:r>
            <w:r>
              <w:rPr>
                <w:lang w:eastAsia="ja-JP"/>
              </w:rPr>
              <w:t>ES</w:t>
            </w:r>
          </w:p>
        </w:tc>
        <w:tc>
          <w:tcPr>
            <w:tcW w:w="556" w:type="pct"/>
          </w:tcPr>
          <w:p w14:paraId="2DDA6FDD" w14:textId="77777777" w:rsidR="008D5E13" w:rsidRPr="007C4175" w:rsidRDefault="008D5E13" w:rsidP="0073372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73372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73372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73372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73372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73372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73372F" w:rsidRDefault="0046022C" w:rsidP="0073372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73372F">
      <w:pPr>
        <w:widowControl w:val="0"/>
        <w:rPr>
          <w:rFonts w:eastAsia="SimSun"/>
          <w:lang w:eastAsia="zh-CN"/>
        </w:rPr>
      </w:pPr>
    </w:p>
    <w:p w14:paraId="377EBB20" w14:textId="77777777" w:rsidR="00F02090" w:rsidRPr="00FD0425" w:rsidRDefault="00F02090" w:rsidP="0073372F">
      <w:pPr>
        <w:pStyle w:val="Heading4"/>
        <w:keepNext w:val="0"/>
        <w:keepLines w:val="0"/>
        <w:widowControl w:val="0"/>
      </w:pPr>
      <w:bookmarkStart w:id="3431" w:name="_CR9_1_1_2"/>
      <w:bookmarkStart w:id="3432" w:name="_Toc20955181"/>
      <w:bookmarkStart w:id="3433" w:name="_Toc29991376"/>
      <w:bookmarkStart w:id="3434" w:name="_Toc36555776"/>
      <w:bookmarkStart w:id="3435" w:name="_Toc44497483"/>
      <w:bookmarkStart w:id="3436" w:name="_Toc45107871"/>
      <w:bookmarkStart w:id="3437" w:name="_Toc45901491"/>
      <w:bookmarkStart w:id="3438" w:name="_Toc51850570"/>
      <w:bookmarkStart w:id="3439" w:name="_Toc56693573"/>
      <w:bookmarkStart w:id="3440" w:name="_Toc64447116"/>
      <w:bookmarkStart w:id="3441" w:name="_Toc66286610"/>
      <w:bookmarkStart w:id="3442" w:name="_Toc74151305"/>
      <w:bookmarkStart w:id="3443" w:name="_Toc88653777"/>
      <w:bookmarkStart w:id="3444" w:name="_Toc97904133"/>
      <w:bookmarkStart w:id="3445" w:name="_Toc105175174"/>
      <w:bookmarkStart w:id="3446" w:name="_Toc113826204"/>
      <w:bookmarkStart w:id="3447" w:name="_Toc175586786"/>
      <w:bookmarkEnd w:id="3431"/>
      <w:r w:rsidRPr="00FD0425">
        <w:t>9.1.1.2</w:t>
      </w:r>
      <w:r w:rsidRPr="00FD0425">
        <w:tab/>
        <w:t>HANDOVER REQUEST ACKNOWLEDGE</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3DD99DD" w14:textId="77777777" w:rsidR="00F02090" w:rsidRPr="00FD0425" w:rsidRDefault="00F02090" w:rsidP="0073372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EEB66E7" w14:textId="77777777" w:rsidTr="00140708">
        <w:trPr>
          <w:tblHeader/>
        </w:trPr>
        <w:tc>
          <w:tcPr>
            <w:tcW w:w="1111" w:type="pct"/>
          </w:tcPr>
          <w:p w14:paraId="2100C17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509A88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E92F76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72A9C6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8C042F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2D6B6B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22C0C9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21F9B003" w14:textId="77777777" w:rsidTr="00140708">
        <w:tc>
          <w:tcPr>
            <w:tcW w:w="1111" w:type="pct"/>
          </w:tcPr>
          <w:p w14:paraId="17D77D4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0EE63C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4760E8D" w14:textId="77777777" w:rsidR="00F02090" w:rsidRPr="00FD0425" w:rsidRDefault="00F02090" w:rsidP="0073372F">
            <w:pPr>
              <w:pStyle w:val="TAL"/>
              <w:keepNext w:val="0"/>
              <w:keepLines w:val="0"/>
              <w:widowControl w:val="0"/>
              <w:rPr>
                <w:szCs w:val="18"/>
                <w:lang w:eastAsia="ja-JP"/>
              </w:rPr>
            </w:pPr>
          </w:p>
        </w:tc>
        <w:tc>
          <w:tcPr>
            <w:tcW w:w="778" w:type="pct"/>
          </w:tcPr>
          <w:p w14:paraId="1019017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A5A7F63" w14:textId="77777777" w:rsidR="00F02090" w:rsidRPr="00FD0425" w:rsidRDefault="00F02090" w:rsidP="0073372F">
            <w:pPr>
              <w:pStyle w:val="TAL"/>
              <w:keepNext w:val="0"/>
              <w:keepLines w:val="0"/>
              <w:widowControl w:val="0"/>
              <w:rPr>
                <w:szCs w:val="18"/>
                <w:lang w:eastAsia="ja-JP"/>
              </w:rPr>
            </w:pPr>
          </w:p>
        </w:tc>
        <w:tc>
          <w:tcPr>
            <w:tcW w:w="556" w:type="pct"/>
          </w:tcPr>
          <w:p w14:paraId="6CD5B9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2DE6B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7809A982" w14:textId="77777777" w:rsidTr="00140708">
        <w:tc>
          <w:tcPr>
            <w:tcW w:w="1111" w:type="pct"/>
          </w:tcPr>
          <w:p w14:paraId="02E22448"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389692A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38603B8" w14:textId="77777777" w:rsidR="00F02090" w:rsidRPr="00FD0425" w:rsidRDefault="00F02090" w:rsidP="0073372F">
            <w:pPr>
              <w:pStyle w:val="TAL"/>
              <w:keepNext w:val="0"/>
              <w:keepLines w:val="0"/>
              <w:widowControl w:val="0"/>
              <w:rPr>
                <w:szCs w:val="18"/>
                <w:lang w:eastAsia="ja-JP"/>
              </w:rPr>
            </w:pPr>
          </w:p>
        </w:tc>
        <w:tc>
          <w:tcPr>
            <w:tcW w:w="778" w:type="pct"/>
          </w:tcPr>
          <w:p w14:paraId="4749608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5097EE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3856258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EB96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31D3894" w14:textId="77777777" w:rsidTr="00140708">
        <w:tc>
          <w:tcPr>
            <w:tcW w:w="1111" w:type="pct"/>
          </w:tcPr>
          <w:p w14:paraId="25B8CEE6"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3DE60B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D660EB2" w14:textId="77777777" w:rsidR="00F02090" w:rsidRPr="00FD0425" w:rsidRDefault="00F02090" w:rsidP="0073372F">
            <w:pPr>
              <w:pStyle w:val="TAL"/>
              <w:keepNext w:val="0"/>
              <w:keepLines w:val="0"/>
              <w:widowControl w:val="0"/>
              <w:rPr>
                <w:szCs w:val="18"/>
                <w:lang w:eastAsia="ja-JP"/>
              </w:rPr>
            </w:pPr>
          </w:p>
        </w:tc>
        <w:tc>
          <w:tcPr>
            <w:tcW w:w="778" w:type="pct"/>
          </w:tcPr>
          <w:p w14:paraId="0F4EA8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57973E5C"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556" w:type="pct"/>
          </w:tcPr>
          <w:p w14:paraId="6040321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9CEF1C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7741D53" w14:textId="77777777" w:rsidTr="00140708">
        <w:tc>
          <w:tcPr>
            <w:tcW w:w="1111" w:type="pct"/>
          </w:tcPr>
          <w:p w14:paraId="031059D7" w14:textId="77777777" w:rsidR="00F02090" w:rsidRPr="00FD0425" w:rsidRDefault="00F02090" w:rsidP="0073372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56" w:type="pct"/>
          </w:tcPr>
          <w:p w14:paraId="255338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4BC3300" w14:textId="77777777" w:rsidR="00F02090" w:rsidRPr="00FD0425" w:rsidRDefault="00F02090" w:rsidP="0073372F">
            <w:pPr>
              <w:pStyle w:val="TAL"/>
              <w:keepNext w:val="0"/>
              <w:keepLines w:val="0"/>
              <w:widowControl w:val="0"/>
              <w:rPr>
                <w:i/>
                <w:szCs w:val="18"/>
                <w:lang w:eastAsia="ja-JP"/>
              </w:rPr>
            </w:pPr>
          </w:p>
        </w:tc>
        <w:tc>
          <w:tcPr>
            <w:tcW w:w="778" w:type="pct"/>
          </w:tcPr>
          <w:p w14:paraId="42FD2905" w14:textId="77777777" w:rsidR="00F02090" w:rsidRPr="00FD0425" w:rsidRDefault="00F02090" w:rsidP="0073372F">
            <w:pPr>
              <w:pStyle w:val="TAL"/>
              <w:keepNext w:val="0"/>
              <w:keepLines w:val="0"/>
              <w:widowControl w:val="0"/>
              <w:rPr>
                <w:lang w:eastAsia="ja-JP"/>
              </w:rPr>
            </w:pPr>
            <w:r w:rsidRPr="00FD0425">
              <w:rPr>
                <w:lang w:eastAsia="ja-JP"/>
              </w:rPr>
              <w:t>9.2.1.2</w:t>
            </w:r>
          </w:p>
        </w:tc>
        <w:tc>
          <w:tcPr>
            <w:tcW w:w="889" w:type="pct"/>
          </w:tcPr>
          <w:p w14:paraId="051B6A21" w14:textId="77777777" w:rsidR="00F02090" w:rsidRPr="00FD0425" w:rsidRDefault="00F02090" w:rsidP="0073372F">
            <w:pPr>
              <w:pStyle w:val="TAL"/>
              <w:keepNext w:val="0"/>
              <w:keepLines w:val="0"/>
              <w:widowControl w:val="0"/>
              <w:rPr>
                <w:szCs w:val="18"/>
                <w:lang w:eastAsia="ja-JP"/>
              </w:rPr>
            </w:pPr>
          </w:p>
        </w:tc>
        <w:tc>
          <w:tcPr>
            <w:tcW w:w="556" w:type="pct"/>
          </w:tcPr>
          <w:p w14:paraId="07C328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4E7B0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133312F" w14:textId="77777777" w:rsidTr="00140708">
        <w:tc>
          <w:tcPr>
            <w:tcW w:w="1111" w:type="pct"/>
          </w:tcPr>
          <w:p w14:paraId="2C95CAC0" w14:textId="77777777" w:rsidR="00F02090" w:rsidRPr="00FD0425" w:rsidRDefault="00F02090" w:rsidP="0073372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56" w:type="pct"/>
          </w:tcPr>
          <w:p w14:paraId="098FFA2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737D3C54" w14:textId="77777777" w:rsidR="00F02090" w:rsidRPr="00FD0425" w:rsidRDefault="00F02090" w:rsidP="0073372F">
            <w:pPr>
              <w:pStyle w:val="TAL"/>
              <w:keepNext w:val="0"/>
              <w:keepLines w:val="0"/>
              <w:widowControl w:val="0"/>
              <w:rPr>
                <w:i/>
                <w:szCs w:val="18"/>
                <w:lang w:eastAsia="ja-JP"/>
              </w:rPr>
            </w:pPr>
          </w:p>
        </w:tc>
        <w:tc>
          <w:tcPr>
            <w:tcW w:w="778" w:type="pct"/>
          </w:tcPr>
          <w:p w14:paraId="26805442" w14:textId="77777777" w:rsidR="00F02090" w:rsidRPr="00FD0425" w:rsidRDefault="00F02090" w:rsidP="0073372F">
            <w:pPr>
              <w:pStyle w:val="TAL"/>
              <w:keepNext w:val="0"/>
              <w:keepLines w:val="0"/>
              <w:widowControl w:val="0"/>
              <w:rPr>
                <w:lang w:eastAsia="ja-JP"/>
              </w:rPr>
            </w:pPr>
            <w:r w:rsidRPr="00FD0425">
              <w:rPr>
                <w:lang w:eastAsia="ja-JP"/>
              </w:rPr>
              <w:t>9.2.1.3</w:t>
            </w:r>
          </w:p>
        </w:tc>
        <w:tc>
          <w:tcPr>
            <w:tcW w:w="889" w:type="pct"/>
          </w:tcPr>
          <w:p w14:paraId="242D37A1" w14:textId="77777777" w:rsidR="00F02090" w:rsidRPr="00FD0425" w:rsidRDefault="00F02090" w:rsidP="0073372F">
            <w:pPr>
              <w:pStyle w:val="TAL"/>
              <w:keepNext w:val="0"/>
              <w:keepLines w:val="0"/>
              <w:widowControl w:val="0"/>
              <w:rPr>
                <w:szCs w:val="18"/>
                <w:lang w:eastAsia="ja-JP"/>
              </w:rPr>
            </w:pPr>
          </w:p>
        </w:tc>
        <w:tc>
          <w:tcPr>
            <w:tcW w:w="556" w:type="pct"/>
          </w:tcPr>
          <w:p w14:paraId="75BBD22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417B45D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45DDD72B" w14:textId="77777777" w:rsidTr="00140708">
        <w:tc>
          <w:tcPr>
            <w:tcW w:w="1111" w:type="pct"/>
          </w:tcPr>
          <w:p w14:paraId="13F29704" w14:textId="77777777" w:rsidR="00F02090" w:rsidRPr="00FD0425" w:rsidRDefault="00F02090" w:rsidP="0073372F">
            <w:pPr>
              <w:pStyle w:val="TAL"/>
              <w:keepNext w:val="0"/>
              <w:keepLines w:val="0"/>
              <w:widowControl w:val="0"/>
              <w:rPr>
                <w:lang w:eastAsia="ja-JP"/>
              </w:rPr>
            </w:pPr>
            <w:r w:rsidRPr="00FD0425">
              <w:rPr>
                <w:lang w:eastAsia="ja-JP"/>
              </w:rPr>
              <w:t>Target NG-RAN node To Source NG-RAN node Transparent Container</w:t>
            </w:r>
          </w:p>
        </w:tc>
        <w:tc>
          <w:tcPr>
            <w:tcW w:w="556" w:type="pct"/>
          </w:tcPr>
          <w:p w14:paraId="5C983E1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79380DA" w14:textId="77777777" w:rsidR="00F02090" w:rsidRPr="00FD0425" w:rsidRDefault="00F02090" w:rsidP="0073372F">
            <w:pPr>
              <w:pStyle w:val="TAL"/>
              <w:keepNext w:val="0"/>
              <w:keepLines w:val="0"/>
              <w:widowControl w:val="0"/>
              <w:rPr>
                <w:szCs w:val="18"/>
                <w:lang w:eastAsia="ja-JP"/>
              </w:rPr>
            </w:pPr>
          </w:p>
        </w:tc>
        <w:tc>
          <w:tcPr>
            <w:tcW w:w="778" w:type="pct"/>
          </w:tcPr>
          <w:p w14:paraId="50C30C60"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65BEAF44" w14:textId="77777777" w:rsidR="00F02090" w:rsidRPr="00FD0425" w:rsidRDefault="00F02090" w:rsidP="0073372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73372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1B8D10A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DC47C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53C03051" w14:textId="77777777" w:rsidTr="00140708">
        <w:tc>
          <w:tcPr>
            <w:tcW w:w="1111" w:type="pct"/>
          </w:tcPr>
          <w:p w14:paraId="6A946542" w14:textId="77777777" w:rsidR="00F02090" w:rsidRPr="00FD0425" w:rsidRDefault="00F02090" w:rsidP="0073372F">
            <w:pPr>
              <w:pStyle w:val="TAL"/>
              <w:keepNext w:val="0"/>
              <w:keepLines w:val="0"/>
              <w:widowControl w:val="0"/>
              <w:rPr>
                <w:lang w:eastAsia="ja-JP"/>
              </w:rPr>
            </w:pPr>
            <w:r w:rsidRPr="00FD0425">
              <w:rPr>
                <w:lang w:eastAsia="ja-JP"/>
              </w:rPr>
              <w:t>UE Context Kept Indicator</w:t>
            </w:r>
          </w:p>
        </w:tc>
        <w:tc>
          <w:tcPr>
            <w:tcW w:w="556" w:type="pct"/>
          </w:tcPr>
          <w:p w14:paraId="59FD909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FA17F45" w14:textId="77777777" w:rsidR="00F02090" w:rsidRPr="00FD0425" w:rsidRDefault="00F02090" w:rsidP="0073372F">
            <w:pPr>
              <w:pStyle w:val="TAL"/>
              <w:keepNext w:val="0"/>
              <w:keepLines w:val="0"/>
              <w:widowControl w:val="0"/>
              <w:rPr>
                <w:szCs w:val="18"/>
                <w:lang w:eastAsia="ja-JP"/>
              </w:rPr>
            </w:pPr>
          </w:p>
        </w:tc>
        <w:tc>
          <w:tcPr>
            <w:tcW w:w="778" w:type="pct"/>
          </w:tcPr>
          <w:p w14:paraId="219C68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9.2.3.68</w:t>
            </w:r>
          </w:p>
        </w:tc>
        <w:tc>
          <w:tcPr>
            <w:tcW w:w="889" w:type="pct"/>
          </w:tcPr>
          <w:p w14:paraId="0867F922" w14:textId="77777777" w:rsidR="00F02090" w:rsidRPr="00FD0425" w:rsidRDefault="00F02090" w:rsidP="0073372F">
            <w:pPr>
              <w:pStyle w:val="TAL"/>
              <w:keepNext w:val="0"/>
              <w:keepLines w:val="0"/>
              <w:widowControl w:val="0"/>
              <w:rPr>
                <w:lang w:eastAsia="ja-JP"/>
              </w:rPr>
            </w:pPr>
          </w:p>
        </w:tc>
        <w:tc>
          <w:tcPr>
            <w:tcW w:w="556" w:type="pct"/>
          </w:tcPr>
          <w:p w14:paraId="17CD4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992E74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71A7D85" w14:textId="77777777" w:rsidTr="00140708">
        <w:tc>
          <w:tcPr>
            <w:tcW w:w="1111" w:type="pct"/>
          </w:tcPr>
          <w:p w14:paraId="0F0A67E0"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1D3FA4B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D9DC323" w14:textId="77777777" w:rsidR="00F02090" w:rsidRPr="00FD0425" w:rsidRDefault="00F02090" w:rsidP="0073372F">
            <w:pPr>
              <w:pStyle w:val="TAL"/>
              <w:keepNext w:val="0"/>
              <w:keepLines w:val="0"/>
              <w:widowControl w:val="0"/>
              <w:rPr>
                <w:szCs w:val="18"/>
                <w:lang w:eastAsia="ja-JP"/>
              </w:rPr>
            </w:pPr>
          </w:p>
        </w:tc>
        <w:tc>
          <w:tcPr>
            <w:tcW w:w="778" w:type="pct"/>
          </w:tcPr>
          <w:p w14:paraId="1853EF55"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67114CA5" w14:textId="77777777" w:rsidR="00F02090" w:rsidRPr="00FD0425" w:rsidRDefault="00F02090" w:rsidP="0073372F">
            <w:pPr>
              <w:pStyle w:val="TAL"/>
              <w:keepNext w:val="0"/>
              <w:keepLines w:val="0"/>
              <w:widowControl w:val="0"/>
              <w:rPr>
                <w:lang w:eastAsia="ja-JP"/>
              </w:rPr>
            </w:pPr>
          </w:p>
        </w:tc>
        <w:tc>
          <w:tcPr>
            <w:tcW w:w="556" w:type="pct"/>
          </w:tcPr>
          <w:p w14:paraId="1DB63B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31CE8C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0C54B5" w14:textId="77777777" w:rsidTr="00140708">
        <w:tc>
          <w:tcPr>
            <w:tcW w:w="1111" w:type="pct"/>
          </w:tcPr>
          <w:p w14:paraId="0E4E3AC0"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Pr>
          <w:p w14:paraId="6A308CA6"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Pr>
          <w:p w14:paraId="63909F48" w14:textId="77777777" w:rsidR="0020299A" w:rsidRPr="00FD0425" w:rsidRDefault="0020299A" w:rsidP="0073372F">
            <w:pPr>
              <w:pStyle w:val="TAL"/>
              <w:keepNext w:val="0"/>
              <w:keepLines w:val="0"/>
              <w:widowControl w:val="0"/>
              <w:rPr>
                <w:szCs w:val="18"/>
                <w:lang w:eastAsia="ja-JP"/>
              </w:rPr>
            </w:pPr>
          </w:p>
        </w:tc>
        <w:tc>
          <w:tcPr>
            <w:tcW w:w="778" w:type="pct"/>
          </w:tcPr>
          <w:p w14:paraId="3E3B8B56" w14:textId="77777777" w:rsidR="0020299A" w:rsidRPr="00FD0425" w:rsidRDefault="0020299A" w:rsidP="0073372F">
            <w:pPr>
              <w:pStyle w:val="TAL"/>
              <w:keepNext w:val="0"/>
              <w:keepLines w:val="0"/>
              <w:widowControl w:val="0"/>
            </w:pPr>
            <w:r w:rsidRPr="00FD0425">
              <w:t>DRB List</w:t>
            </w:r>
          </w:p>
          <w:p w14:paraId="0D5D3797" w14:textId="77777777" w:rsidR="0020299A" w:rsidRPr="00FD0425" w:rsidRDefault="0020299A" w:rsidP="0073372F">
            <w:pPr>
              <w:pStyle w:val="TAL"/>
              <w:keepNext w:val="0"/>
              <w:keepLines w:val="0"/>
              <w:widowControl w:val="0"/>
              <w:rPr>
                <w:lang w:eastAsia="ja-JP"/>
              </w:rPr>
            </w:pPr>
            <w:r w:rsidRPr="00FD0425">
              <w:t>9.2.1.29</w:t>
            </w:r>
          </w:p>
        </w:tc>
        <w:tc>
          <w:tcPr>
            <w:tcW w:w="889" w:type="pct"/>
          </w:tcPr>
          <w:p w14:paraId="4C2A4B0F" w14:textId="77777777" w:rsidR="0020299A" w:rsidRPr="00FD0425" w:rsidRDefault="0020299A" w:rsidP="0073372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56" w:type="pct"/>
          </w:tcPr>
          <w:p w14:paraId="0D8E68ED" w14:textId="77777777" w:rsidR="0020299A" w:rsidRPr="00FD0425" w:rsidRDefault="0020299A" w:rsidP="0073372F">
            <w:pPr>
              <w:pStyle w:val="TAC"/>
              <w:keepNext w:val="0"/>
              <w:keepLines w:val="0"/>
              <w:widowControl w:val="0"/>
              <w:rPr>
                <w:lang w:eastAsia="ja-JP"/>
              </w:rPr>
            </w:pPr>
            <w:r w:rsidRPr="00FD0425">
              <w:t>YES</w:t>
            </w:r>
          </w:p>
        </w:tc>
        <w:tc>
          <w:tcPr>
            <w:tcW w:w="556" w:type="pct"/>
          </w:tcPr>
          <w:p w14:paraId="2B5C03D9" w14:textId="77777777" w:rsidR="0020299A" w:rsidRPr="00FD0425" w:rsidRDefault="0020299A" w:rsidP="0073372F">
            <w:pPr>
              <w:pStyle w:val="TAC"/>
              <w:keepNext w:val="0"/>
              <w:keepLines w:val="0"/>
              <w:widowControl w:val="0"/>
              <w:rPr>
                <w:lang w:eastAsia="ja-JP"/>
              </w:rPr>
            </w:pPr>
            <w:r w:rsidRPr="00FD0425">
              <w:t>ignore</w:t>
            </w:r>
          </w:p>
        </w:tc>
      </w:tr>
      <w:tr w:rsidR="00850CA9" w:rsidRPr="00FD0425" w14:paraId="5A4DCE6C" w14:textId="77777777" w:rsidTr="00140708">
        <w:tc>
          <w:tcPr>
            <w:tcW w:w="1111" w:type="pct"/>
          </w:tcPr>
          <w:p w14:paraId="681A520F" w14:textId="77777777" w:rsidR="005718D0" w:rsidRPr="00FD0425" w:rsidRDefault="005718D0" w:rsidP="0073372F">
            <w:pPr>
              <w:pStyle w:val="TAL"/>
              <w:keepNext w:val="0"/>
              <w:keepLines w:val="0"/>
              <w:widowControl w:val="0"/>
              <w:rPr>
                <w:lang w:eastAsia="ja-JP"/>
              </w:rPr>
            </w:pPr>
            <w:bookmarkStart w:id="3448" w:name="_Hlk44411358"/>
            <w:r>
              <w:rPr>
                <w:rFonts w:hint="eastAsia"/>
                <w:lang w:eastAsia="zh-CN"/>
              </w:rPr>
              <w:t>DAPS Re</w:t>
            </w:r>
            <w:r>
              <w:rPr>
                <w:lang w:eastAsia="zh-CN"/>
              </w:rPr>
              <w:t>s</w:t>
            </w:r>
            <w:r>
              <w:rPr>
                <w:rFonts w:hint="eastAsia"/>
                <w:lang w:eastAsia="zh-CN"/>
              </w:rPr>
              <w:t xml:space="preserve">ponse Information </w:t>
            </w:r>
          </w:p>
        </w:tc>
        <w:tc>
          <w:tcPr>
            <w:tcW w:w="556" w:type="pct"/>
          </w:tcPr>
          <w:p w14:paraId="54CAED07" w14:textId="77777777" w:rsidR="005718D0" w:rsidRPr="00FD0425" w:rsidRDefault="005718D0" w:rsidP="0073372F">
            <w:pPr>
              <w:pStyle w:val="TAL"/>
              <w:keepNext w:val="0"/>
              <w:keepLines w:val="0"/>
              <w:widowControl w:val="0"/>
              <w:rPr>
                <w:lang w:eastAsia="zh-CN"/>
              </w:rPr>
            </w:pPr>
            <w:r w:rsidRPr="00FF1BAF">
              <w:rPr>
                <w:rFonts w:cs="Arial"/>
                <w:lang w:eastAsia="ja-JP"/>
              </w:rPr>
              <w:t>O</w:t>
            </w:r>
          </w:p>
        </w:tc>
        <w:tc>
          <w:tcPr>
            <w:tcW w:w="556" w:type="pct"/>
          </w:tcPr>
          <w:p w14:paraId="07F40EBF" w14:textId="77777777" w:rsidR="005718D0" w:rsidRPr="00FD0425" w:rsidRDefault="005718D0" w:rsidP="0073372F">
            <w:pPr>
              <w:pStyle w:val="TAL"/>
              <w:keepNext w:val="0"/>
              <w:keepLines w:val="0"/>
              <w:widowControl w:val="0"/>
              <w:rPr>
                <w:szCs w:val="18"/>
                <w:lang w:eastAsia="ja-JP"/>
              </w:rPr>
            </w:pPr>
          </w:p>
        </w:tc>
        <w:tc>
          <w:tcPr>
            <w:tcW w:w="778" w:type="pct"/>
          </w:tcPr>
          <w:p w14:paraId="38E669C3" w14:textId="77777777" w:rsidR="005718D0" w:rsidRPr="00FD0425" w:rsidRDefault="005718D0" w:rsidP="0073372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889" w:type="pct"/>
          </w:tcPr>
          <w:p w14:paraId="7A743667" w14:textId="77777777" w:rsidR="005718D0" w:rsidRPr="00FD0425" w:rsidRDefault="005718D0" w:rsidP="0073372F">
            <w:pPr>
              <w:pStyle w:val="TAL"/>
              <w:keepNext w:val="0"/>
              <w:keepLines w:val="0"/>
              <w:widowControl w:val="0"/>
              <w:rPr>
                <w:lang w:eastAsia="zh-CN"/>
              </w:rPr>
            </w:pPr>
          </w:p>
        </w:tc>
        <w:tc>
          <w:tcPr>
            <w:tcW w:w="556" w:type="pct"/>
          </w:tcPr>
          <w:p w14:paraId="57580215" w14:textId="77777777" w:rsidR="005718D0" w:rsidRPr="00FD0425" w:rsidRDefault="005718D0" w:rsidP="0073372F">
            <w:pPr>
              <w:pStyle w:val="TAC"/>
              <w:keepNext w:val="0"/>
              <w:keepLines w:val="0"/>
              <w:widowControl w:val="0"/>
            </w:pPr>
            <w:r w:rsidRPr="007E72C6">
              <w:t>YES</w:t>
            </w:r>
          </w:p>
        </w:tc>
        <w:tc>
          <w:tcPr>
            <w:tcW w:w="556" w:type="pct"/>
          </w:tcPr>
          <w:p w14:paraId="6654B26C" w14:textId="77777777" w:rsidR="005718D0" w:rsidRPr="00FD0425" w:rsidRDefault="005718D0" w:rsidP="0073372F">
            <w:pPr>
              <w:pStyle w:val="TAC"/>
              <w:keepNext w:val="0"/>
              <w:keepLines w:val="0"/>
              <w:widowControl w:val="0"/>
            </w:pPr>
            <w:r w:rsidRPr="007E72C6">
              <w:t>reject</w:t>
            </w:r>
          </w:p>
        </w:tc>
      </w:tr>
      <w:bookmarkEnd w:id="3448"/>
      <w:tr w:rsidR="00850CA9" w:rsidRPr="00FD0425" w14:paraId="2A7435CD" w14:textId="77777777" w:rsidTr="00140708">
        <w:tc>
          <w:tcPr>
            <w:tcW w:w="1111" w:type="pct"/>
          </w:tcPr>
          <w:p w14:paraId="75F4E25E" w14:textId="77777777" w:rsidR="005718D0" w:rsidRPr="00FD0425" w:rsidRDefault="005718D0" w:rsidP="0073372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56" w:type="pct"/>
          </w:tcPr>
          <w:p w14:paraId="4E9D27E2" w14:textId="77777777" w:rsidR="005718D0" w:rsidRPr="00FD0425" w:rsidRDefault="005718D0" w:rsidP="0073372F">
            <w:pPr>
              <w:pStyle w:val="TAL"/>
              <w:keepNext w:val="0"/>
              <w:keepLines w:val="0"/>
              <w:widowControl w:val="0"/>
              <w:rPr>
                <w:lang w:eastAsia="zh-CN"/>
              </w:rPr>
            </w:pPr>
            <w:r>
              <w:rPr>
                <w:rFonts w:cs="Arial"/>
                <w:lang w:eastAsia="ja-JP"/>
              </w:rPr>
              <w:t>O</w:t>
            </w:r>
          </w:p>
        </w:tc>
        <w:tc>
          <w:tcPr>
            <w:tcW w:w="556" w:type="pct"/>
          </w:tcPr>
          <w:p w14:paraId="7E0FED21" w14:textId="77777777" w:rsidR="005718D0" w:rsidRPr="00FD0425" w:rsidRDefault="005718D0" w:rsidP="0073372F">
            <w:pPr>
              <w:pStyle w:val="TAL"/>
              <w:keepNext w:val="0"/>
              <w:keepLines w:val="0"/>
              <w:widowControl w:val="0"/>
              <w:rPr>
                <w:szCs w:val="18"/>
                <w:lang w:eastAsia="ja-JP"/>
              </w:rPr>
            </w:pPr>
          </w:p>
        </w:tc>
        <w:tc>
          <w:tcPr>
            <w:tcW w:w="778" w:type="pct"/>
          </w:tcPr>
          <w:p w14:paraId="4408F7A2" w14:textId="77777777" w:rsidR="005718D0" w:rsidRPr="00FD0425" w:rsidRDefault="005718D0" w:rsidP="0073372F">
            <w:pPr>
              <w:pStyle w:val="TAL"/>
              <w:keepNext w:val="0"/>
              <w:keepLines w:val="0"/>
              <w:widowControl w:val="0"/>
            </w:pPr>
          </w:p>
        </w:tc>
        <w:tc>
          <w:tcPr>
            <w:tcW w:w="889" w:type="pct"/>
          </w:tcPr>
          <w:p w14:paraId="2710EA61" w14:textId="77777777" w:rsidR="005718D0" w:rsidRPr="00FD0425" w:rsidRDefault="005718D0" w:rsidP="0073372F">
            <w:pPr>
              <w:pStyle w:val="TAL"/>
              <w:keepNext w:val="0"/>
              <w:keepLines w:val="0"/>
              <w:widowControl w:val="0"/>
              <w:rPr>
                <w:lang w:eastAsia="zh-CN"/>
              </w:rPr>
            </w:pPr>
          </w:p>
        </w:tc>
        <w:tc>
          <w:tcPr>
            <w:tcW w:w="556" w:type="pct"/>
          </w:tcPr>
          <w:p w14:paraId="4EFC4DA0" w14:textId="77777777" w:rsidR="005718D0" w:rsidRPr="00FD0425" w:rsidRDefault="005718D0" w:rsidP="0073372F">
            <w:pPr>
              <w:pStyle w:val="TAC"/>
              <w:keepNext w:val="0"/>
              <w:keepLines w:val="0"/>
              <w:widowControl w:val="0"/>
            </w:pPr>
            <w:r>
              <w:t>YES</w:t>
            </w:r>
          </w:p>
        </w:tc>
        <w:tc>
          <w:tcPr>
            <w:tcW w:w="556" w:type="pct"/>
          </w:tcPr>
          <w:p w14:paraId="403ACA6B" w14:textId="77777777" w:rsidR="005718D0" w:rsidRPr="00FD0425" w:rsidRDefault="005718D0" w:rsidP="0073372F">
            <w:pPr>
              <w:pStyle w:val="TAC"/>
              <w:keepNext w:val="0"/>
              <w:keepLines w:val="0"/>
              <w:widowControl w:val="0"/>
            </w:pPr>
            <w:r>
              <w:t>reject</w:t>
            </w:r>
          </w:p>
        </w:tc>
      </w:tr>
      <w:tr w:rsidR="00850CA9" w:rsidRPr="00FD0425" w14:paraId="17724F24" w14:textId="77777777" w:rsidTr="00140708">
        <w:tc>
          <w:tcPr>
            <w:tcW w:w="1111" w:type="pct"/>
          </w:tcPr>
          <w:p w14:paraId="4740C586" w14:textId="77777777" w:rsidR="00E73BBB" w:rsidRPr="00FD0425" w:rsidRDefault="00E73BBB" w:rsidP="0073372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56" w:type="pct"/>
          </w:tcPr>
          <w:p w14:paraId="1AE68D88" w14:textId="77777777" w:rsidR="00E73BBB" w:rsidRPr="00FD0425" w:rsidRDefault="00E73BBB" w:rsidP="0073372F">
            <w:pPr>
              <w:pStyle w:val="TAL"/>
              <w:keepNext w:val="0"/>
              <w:keepLines w:val="0"/>
              <w:widowControl w:val="0"/>
              <w:rPr>
                <w:lang w:eastAsia="zh-CN"/>
              </w:rPr>
            </w:pPr>
            <w:r>
              <w:rPr>
                <w:lang w:eastAsia="zh-CN"/>
              </w:rPr>
              <w:t>M</w:t>
            </w:r>
          </w:p>
        </w:tc>
        <w:tc>
          <w:tcPr>
            <w:tcW w:w="556" w:type="pct"/>
          </w:tcPr>
          <w:p w14:paraId="19D06ACF" w14:textId="77777777" w:rsidR="00E73BBB" w:rsidRPr="00FD0425" w:rsidRDefault="00E73BBB" w:rsidP="0073372F">
            <w:pPr>
              <w:pStyle w:val="TAL"/>
              <w:keepNext w:val="0"/>
              <w:keepLines w:val="0"/>
              <w:widowControl w:val="0"/>
              <w:rPr>
                <w:szCs w:val="18"/>
                <w:lang w:eastAsia="ja-JP"/>
              </w:rPr>
            </w:pPr>
          </w:p>
        </w:tc>
        <w:tc>
          <w:tcPr>
            <w:tcW w:w="778" w:type="pct"/>
          </w:tcPr>
          <w:p w14:paraId="6B9E36DA" w14:textId="77777777" w:rsidR="00E73BBB" w:rsidRPr="007E72C6" w:rsidRDefault="00E73BBB" w:rsidP="0073372F">
            <w:pPr>
              <w:pStyle w:val="TAL"/>
              <w:keepNext w:val="0"/>
              <w:keepLines w:val="0"/>
              <w:widowControl w:val="0"/>
            </w:pPr>
            <w:r w:rsidRPr="00586FFF">
              <w:t>Target Cell Global ID</w:t>
            </w:r>
          </w:p>
          <w:p w14:paraId="2FAB371E" w14:textId="77777777" w:rsidR="00E73BBB" w:rsidRPr="00FD0425" w:rsidRDefault="00E73BBB" w:rsidP="0073372F">
            <w:pPr>
              <w:pStyle w:val="TAL"/>
              <w:keepNext w:val="0"/>
              <w:keepLines w:val="0"/>
              <w:widowControl w:val="0"/>
            </w:pPr>
            <w:r w:rsidRPr="007E72C6">
              <w:t>9.2.3.25</w:t>
            </w:r>
          </w:p>
        </w:tc>
        <w:tc>
          <w:tcPr>
            <w:tcW w:w="889" w:type="pct"/>
          </w:tcPr>
          <w:p w14:paraId="566E3F5B" w14:textId="77777777" w:rsidR="00E73BBB" w:rsidRPr="00FD0425" w:rsidRDefault="00E73BBB" w:rsidP="0073372F">
            <w:pPr>
              <w:pStyle w:val="TAL"/>
              <w:keepNext w:val="0"/>
              <w:keepLines w:val="0"/>
              <w:widowControl w:val="0"/>
              <w:rPr>
                <w:lang w:eastAsia="zh-CN"/>
              </w:rPr>
            </w:pPr>
            <w:r w:rsidRPr="007E72C6">
              <w:rPr>
                <w:lang w:eastAsia="zh-CN"/>
              </w:rPr>
              <w:t>Target cell indicated in the corresponding HANDOVER REQUEST message</w:t>
            </w:r>
          </w:p>
        </w:tc>
        <w:tc>
          <w:tcPr>
            <w:tcW w:w="556" w:type="pct"/>
          </w:tcPr>
          <w:p w14:paraId="5E816E82"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26795303" w14:textId="77777777" w:rsidR="00E73BBB" w:rsidRPr="00FD0425" w:rsidRDefault="00E73BBB" w:rsidP="0073372F">
            <w:pPr>
              <w:pStyle w:val="TAC"/>
              <w:keepNext w:val="0"/>
              <w:keepLines w:val="0"/>
              <w:widowControl w:val="0"/>
            </w:pPr>
          </w:p>
        </w:tc>
      </w:tr>
      <w:tr w:rsidR="00850CA9" w:rsidRPr="00FD0425" w14:paraId="246D7E1D" w14:textId="77777777" w:rsidTr="00140708">
        <w:tc>
          <w:tcPr>
            <w:tcW w:w="1111" w:type="pct"/>
          </w:tcPr>
          <w:p w14:paraId="1752E2A2" w14:textId="77777777" w:rsidR="00E73BBB" w:rsidRPr="00FD0425" w:rsidRDefault="00E73BBB" w:rsidP="0073372F">
            <w:pPr>
              <w:pStyle w:val="TAL"/>
              <w:keepNext w:val="0"/>
              <w:keepLines w:val="0"/>
              <w:widowControl w:val="0"/>
              <w:ind w:left="113"/>
              <w:rPr>
                <w:lang w:eastAsia="ja-JP"/>
              </w:rPr>
            </w:pPr>
            <w:bookmarkStart w:id="3449" w:name="_Hlk44411364"/>
            <w:r>
              <w:rPr>
                <w:rFonts w:eastAsia="Batang"/>
              </w:rPr>
              <w:t>&gt;</w:t>
            </w:r>
            <w:r w:rsidRPr="00A82034">
              <w:rPr>
                <w:rFonts w:eastAsia="Batang"/>
              </w:rPr>
              <w:t>Maximum Number of CHO Preparations</w:t>
            </w:r>
          </w:p>
        </w:tc>
        <w:tc>
          <w:tcPr>
            <w:tcW w:w="556" w:type="pct"/>
          </w:tcPr>
          <w:p w14:paraId="61CD306C" w14:textId="77777777" w:rsidR="00E73BBB" w:rsidRPr="00FD0425" w:rsidRDefault="00E73BBB" w:rsidP="0073372F">
            <w:pPr>
              <w:pStyle w:val="TAL"/>
              <w:keepNext w:val="0"/>
              <w:keepLines w:val="0"/>
              <w:widowControl w:val="0"/>
              <w:rPr>
                <w:lang w:eastAsia="zh-CN"/>
              </w:rPr>
            </w:pPr>
            <w:r w:rsidRPr="00214EE1">
              <w:rPr>
                <w:rFonts w:cs="Arial"/>
                <w:lang w:eastAsia="ja-JP"/>
              </w:rPr>
              <w:t>O</w:t>
            </w:r>
          </w:p>
        </w:tc>
        <w:tc>
          <w:tcPr>
            <w:tcW w:w="556" w:type="pct"/>
          </w:tcPr>
          <w:p w14:paraId="17C79BB1" w14:textId="77777777" w:rsidR="00E73BBB" w:rsidRPr="00FD0425" w:rsidRDefault="00E73BBB" w:rsidP="0073372F">
            <w:pPr>
              <w:pStyle w:val="TAL"/>
              <w:keepNext w:val="0"/>
              <w:keepLines w:val="0"/>
              <w:widowControl w:val="0"/>
              <w:rPr>
                <w:szCs w:val="18"/>
                <w:lang w:eastAsia="ja-JP"/>
              </w:rPr>
            </w:pPr>
          </w:p>
        </w:tc>
        <w:tc>
          <w:tcPr>
            <w:tcW w:w="778" w:type="pct"/>
          </w:tcPr>
          <w:p w14:paraId="5FACA3D3" w14:textId="77777777" w:rsidR="00E73BBB" w:rsidRPr="00FD0425" w:rsidRDefault="00E73BBB" w:rsidP="0073372F">
            <w:pPr>
              <w:pStyle w:val="TAL"/>
              <w:keepNext w:val="0"/>
              <w:keepLines w:val="0"/>
              <w:widowControl w:val="0"/>
            </w:pPr>
            <w:r w:rsidRPr="00214EE1">
              <w:rPr>
                <w:rFonts w:cs="Arial"/>
                <w:lang w:eastAsia="ja-JP"/>
              </w:rPr>
              <w:t>9.2.3.</w:t>
            </w:r>
            <w:r>
              <w:rPr>
                <w:rFonts w:cs="Arial"/>
                <w:lang w:eastAsia="ja-JP"/>
              </w:rPr>
              <w:t>101</w:t>
            </w:r>
          </w:p>
        </w:tc>
        <w:tc>
          <w:tcPr>
            <w:tcW w:w="889" w:type="pct"/>
          </w:tcPr>
          <w:p w14:paraId="7D15BD46" w14:textId="77777777" w:rsidR="00E73BBB" w:rsidRPr="00FD0425" w:rsidRDefault="00E73BBB" w:rsidP="0073372F">
            <w:pPr>
              <w:pStyle w:val="TAL"/>
              <w:keepNext w:val="0"/>
              <w:keepLines w:val="0"/>
              <w:widowControl w:val="0"/>
              <w:rPr>
                <w:lang w:eastAsia="zh-CN"/>
              </w:rPr>
            </w:pPr>
          </w:p>
        </w:tc>
        <w:tc>
          <w:tcPr>
            <w:tcW w:w="556" w:type="pct"/>
          </w:tcPr>
          <w:p w14:paraId="460B2EA6"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360978D6" w14:textId="77777777" w:rsidR="00E73BBB" w:rsidRPr="00FD0425" w:rsidRDefault="00E73BBB" w:rsidP="0073372F">
            <w:pPr>
              <w:pStyle w:val="TAC"/>
              <w:keepNext w:val="0"/>
              <w:keepLines w:val="0"/>
              <w:widowControl w:val="0"/>
            </w:pPr>
          </w:p>
        </w:tc>
      </w:tr>
      <w:bookmarkEnd w:id="3449"/>
    </w:tbl>
    <w:p w14:paraId="178BE63F" w14:textId="77777777" w:rsidR="00F02090" w:rsidRPr="00FD0425" w:rsidRDefault="00F02090" w:rsidP="0073372F">
      <w:pPr>
        <w:widowControl w:val="0"/>
        <w:rPr>
          <w:rFonts w:eastAsia="SimSun"/>
          <w:lang w:eastAsia="zh-CN"/>
        </w:rPr>
      </w:pPr>
    </w:p>
    <w:p w14:paraId="6D0CABD7" w14:textId="77777777" w:rsidR="00F02090" w:rsidRPr="00FD0425" w:rsidRDefault="00F02090" w:rsidP="0073372F">
      <w:pPr>
        <w:pStyle w:val="Heading4"/>
        <w:keepNext w:val="0"/>
        <w:keepLines w:val="0"/>
        <w:widowControl w:val="0"/>
      </w:pPr>
      <w:bookmarkStart w:id="3450" w:name="_CR9_1_1_3"/>
      <w:bookmarkStart w:id="3451" w:name="_Toc20955182"/>
      <w:bookmarkStart w:id="3452" w:name="_Toc29991377"/>
      <w:bookmarkStart w:id="3453" w:name="_Toc36555777"/>
      <w:bookmarkStart w:id="3454" w:name="_Toc44497484"/>
      <w:bookmarkStart w:id="3455" w:name="_Toc45107872"/>
      <w:bookmarkStart w:id="3456" w:name="_Toc45901492"/>
      <w:bookmarkStart w:id="3457" w:name="_Toc51850571"/>
      <w:bookmarkStart w:id="3458" w:name="_Toc56693574"/>
      <w:bookmarkStart w:id="3459" w:name="_Toc64447117"/>
      <w:bookmarkStart w:id="3460" w:name="_Toc66286611"/>
      <w:bookmarkStart w:id="3461" w:name="_Toc74151306"/>
      <w:bookmarkStart w:id="3462" w:name="_Toc88653778"/>
      <w:bookmarkStart w:id="3463" w:name="_Toc97904134"/>
      <w:bookmarkStart w:id="3464" w:name="_Toc105175175"/>
      <w:bookmarkStart w:id="3465" w:name="_Toc113826205"/>
      <w:bookmarkStart w:id="3466" w:name="_Toc175586787"/>
      <w:bookmarkEnd w:id="3450"/>
      <w:r w:rsidRPr="00FD0425">
        <w:t>9.1.1.3</w:t>
      </w:r>
      <w:r w:rsidRPr="00FD0425">
        <w:tab/>
        <w:t>HANDOVER PREPARATION FAILURE</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A2956B6" w14:textId="77777777" w:rsidR="00F02090" w:rsidRPr="00FD0425" w:rsidRDefault="00F02090" w:rsidP="0073372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C48603F" w14:textId="77777777" w:rsidTr="00140708">
        <w:trPr>
          <w:tblHeader/>
        </w:trPr>
        <w:tc>
          <w:tcPr>
            <w:tcW w:w="1111" w:type="pct"/>
          </w:tcPr>
          <w:p w14:paraId="227FFDA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332906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5DAF47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BE08D4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09800A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25D10A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754D3A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16094F1F" w14:textId="77777777" w:rsidTr="00140708">
        <w:tc>
          <w:tcPr>
            <w:tcW w:w="1111" w:type="pct"/>
          </w:tcPr>
          <w:p w14:paraId="0FA11BA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AF2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56746E5" w14:textId="77777777" w:rsidR="00F02090" w:rsidRPr="00FD0425" w:rsidRDefault="00F02090" w:rsidP="0073372F">
            <w:pPr>
              <w:pStyle w:val="TAL"/>
              <w:keepNext w:val="0"/>
              <w:keepLines w:val="0"/>
              <w:widowControl w:val="0"/>
            </w:pPr>
          </w:p>
        </w:tc>
        <w:tc>
          <w:tcPr>
            <w:tcW w:w="778" w:type="pct"/>
          </w:tcPr>
          <w:p w14:paraId="6617687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0FED62" w14:textId="77777777" w:rsidR="00F02090" w:rsidRPr="00FD0425" w:rsidRDefault="00F02090" w:rsidP="0073372F">
            <w:pPr>
              <w:pStyle w:val="TAL"/>
              <w:keepNext w:val="0"/>
              <w:keepLines w:val="0"/>
              <w:widowControl w:val="0"/>
              <w:rPr>
                <w:szCs w:val="18"/>
                <w:lang w:eastAsia="ja-JP"/>
              </w:rPr>
            </w:pPr>
          </w:p>
        </w:tc>
        <w:tc>
          <w:tcPr>
            <w:tcW w:w="556" w:type="pct"/>
          </w:tcPr>
          <w:p w14:paraId="1D12930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C9E75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41BC1A9" w14:textId="77777777" w:rsidTr="00140708">
        <w:tc>
          <w:tcPr>
            <w:tcW w:w="1111" w:type="pct"/>
          </w:tcPr>
          <w:p w14:paraId="7E2D261C"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251BF5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CB1E6EF" w14:textId="77777777" w:rsidR="00F02090" w:rsidRPr="00FD0425" w:rsidRDefault="00F02090" w:rsidP="0073372F">
            <w:pPr>
              <w:pStyle w:val="TAL"/>
              <w:keepNext w:val="0"/>
              <w:keepLines w:val="0"/>
              <w:widowControl w:val="0"/>
            </w:pPr>
          </w:p>
        </w:tc>
        <w:tc>
          <w:tcPr>
            <w:tcW w:w="778" w:type="pct"/>
          </w:tcPr>
          <w:p w14:paraId="0FF52569"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AA8E4A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4C593E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6BDA2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CFCE89" w14:textId="77777777" w:rsidTr="00140708">
        <w:tc>
          <w:tcPr>
            <w:tcW w:w="1111" w:type="pct"/>
          </w:tcPr>
          <w:p w14:paraId="37E1176F"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514CC9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9CDB01E" w14:textId="77777777" w:rsidR="00F02090" w:rsidRPr="00FD0425" w:rsidRDefault="00F02090" w:rsidP="0073372F">
            <w:pPr>
              <w:pStyle w:val="TAL"/>
              <w:keepNext w:val="0"/>
              <w:keepLines w:val="0"/>
              <w:widowControl w:val="0"/>
            </w:pPr>
          </w:p>
        </w:tc>
        <w:tc>
          <w:tcPr>
            <w:tcW w:w="778" w:type="pct"/>
          </w:tcPr>
          <w:p w14:paraId="32EA254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BA5A980" w14:textId="77777777" w:rsidR="00F02090" w:rsidRPr="00FD0425" w:rsidRDefault="00F02090" w:rsidP="0073372F">
            <w:pPr>
              <w:pStyle w:val="TAL"/>
              <w:keepNext w:val="0"/>
              <w:keepLines w:val="0"/>
              <w:widowControl w:val="0"/>
              <w:rPr>
                <w:szCs w:val="18"/>
                <w:lang w:eastAsia="ja-JP"/>
              </w:rPr>
            </w:pPr>
          </w:p>
        </w:tc>
        <w:tc>
          <w:tcPr>
            <w:tcW w:w="556" w:type="pct"/>
          </w:tcPr>
          <w:p w14:paraId="7D648BF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55B1F6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4AEB1C6" w14:textId="77777777" w:rsidTr="00140708">
        <w:tc>
          <w:tcPr>
            <w:tcW w:w="1111" w:type="pct"/>
          </w:tcPr>
          <w:p w14:paraId="3633591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6AEE138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A70477C" w14:textId="77777777" w:rsidR="00F02090" w:rsidRPr="00FD0425" w:rsidRDefault="00F02090" w:rsidP="0073372F">
            <w:pPr>
              <w:pStyle w:val="TAL"/>
              <w:keepNext w:val="0"/>
              <w:keepLines w:val="0"/>
              <w:widowControl w:val="0"/>
            </w:pPr>
          </w:p>
        </w:tc>
        <w:tc>
          <w:tcPr>
            <w:tcW w:w="778" w:type="pct"/>
          </w:tcPr>
          <w:p w14:paraId="50733C48"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FDC86FF" w14:textId="77777777" w:rsidR="00F02090" w:rsidRPr="00FD0425" w:rsidRDefault="00F02090" w:rsidP="0073372F">
            <w:pPr>
              <w:pStyle w:val="TAL"/>
              <w:keepNext w:val="0"/>
              <w:keepLines w:val="0"/>
              <w:widowControl w:val="0"/>
              <w:rPr>
                <w:szCs w:val="18"/>
                <w:lang w:eastAsia="ja-JP"/>
              </w:rPr>
            </w:pPr>
          </w:p>
        </w:tc>
        <w:tc>
          <w:tcPr>
            <w:tcW w:w="556" w:type="pct"/>
          </w:tcPr>
          <w:p w14:paraId="7A33D39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49BB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9EA4EC2" w14:textId="77777777" w:rsidTr="00140708">
        <w:tc>
          <w:tcPr>
            <w:tcW w:w="1111" w:type="pct"/>
          </w:tcPr>
          <w:p w14:paraId="6CE6E6EC" w14:textId="77777777" w:rsidR="005718D0" w:rsidRPr="00FD0425" w:rsidRDefault="005718D0" w:rsidP="0073372F">
            <w:pPr>
              <w:pStyle w:val="TAL"/>
              <w:keepNext w:val="0"/>
              <w:keepLines w:val="0"/>
              <w:widowControl w:val="0"/>
              <w:rPr>
                <w:lang w:eastAsia="ja-JP"/>
              </w:rPr>
            </w:pPr>
            <w:r w:rsidRPr="007E72C6">
              <w:rPr>
                <w:lang w:eastAsia="ja-JP"/>
              </w:rPr>
              <w:t>Requested Target Cell ID</w:t>
            </w:r>
          </w:p>
        </w:tc>
        <w:tc>
          <w:tcPr>
            <w:tcW w:w="556" w:type="pct"/>
          </w:tcPr>
          <w:p w14:paraId="7135DE72" w14:textId="77777777" w:rsidR="005718D0" w:rsidRPr="00FD0425" w:rsidRDefault="005718D0" w:rsidP="0073372F">
            <w:pPr>
              <w:pStyle w:val="TAL"/>
              <w:keepNext w:val="0"/>
              <w:keepLines w:val="0"/>
              <w:widowControl w:val="0"/>
              <w:rPr>
                <w:lang w:eastAsia="ja-JP"/>
              </w:rPr>
            </w:pPr>
            <w:r w:rsidRPr="007E72C6">
              <w:rPr>
                <w:lang w:eastAsia="ja-JP"/>
              </w:rPr>
              <w:t>O</w:t>
            </w:r>
          </w:p>
        </w:tc>
        <w:tc>
          <w:tcPr>
            <w:tcW w:w="556" w:type="pct"/>
          </w:tcPr>
          <w:p w14:paraId="3AA3BF37" w14:textId="77777777" w:rsidR="005718D0" w:rsidRPr="00FD0425" w:rsidRDefault="005718D0" w:rsidP="0073372F">
            <w:pPr>
              <w:pStyle w:val="TAL"/>
              <w:keepNext w:val="0"/>
              <w:keepLines w:val="0"/>
              <w:widowControl w:val="0"/>
            </w:pPr>
          </w:p>
        </w:tc>
        <w:tc>
          <w:tcPr>
            <w:tcW w:w="778" w:type="pct"/>
          </w:tcPr>
          <w:p w14:paraId="36EB67F0" w14:textId="77777777" w:rsidR="005718D0" w:rsidRPr="007E72C6" w:rsidRDefault="005718D0" w:rsidP="0073372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73372F">
            <w:pPr>
              <w:pStyle w:val="TAL"/>
              <w:keepNext w:val="0"/>
              <w:keepLines w:val="0"/>
              <w:widowControl w:val="0"/>
              <w:rPr>
                <w:lang w:eastAsia="ja-JP"/>
              </w:rPr>
            </w:pPr>
            <w:r w:rsidRPr="007E72C6">
              <w:rPr>
                <w:lang w:eastAsia="ja-JP"/>
              </w:rPr>
              <w:t>9.2.3.25</w:t>
            </w:r>
          </w:p>
        </w:tc>
        <w:tc>
          <w:tcPr>
            <w:tcW w:w="889" w:type="pct"/>
          </w:tcPr>
          <w:p w14:paraId="7DC2C94E" w14:textId="77777777" w:rsidR="005718D0" w:rsidRPr="00FD0425" w:rsidRDefault="005718D0" w:rsidP="0073372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556" w:type="pct"/>
          </w:tcPr>
          <w:p w14:paraId="34B1BEAE" w14:textId="77777777" w:rsidR="005718D0" w:rsidRPr="00FD0425" w:rsidRDefault="005718D0" w:rsidP="0073372F">
            <w:pPr>
              <w:pStyle w:val="TAC"/>
              <w:keepNext w:val="0"/>
              <w:keepLines w:val="0"/>
              <w:widowControl w:val="0"/>
              <w:rPr>
                <w:lang w:eastAsia="ja-JP"/>
              </w:rPr>
            </w:pPr>
            <w:r w:rsidRPr="007E72C6">
              <w:rPr>
                <w:lang w:eastAsia="ja-JP"/>
              </w:rPr>
              <w:t>YES</w:t>
            </w:r>
          </w:p>
        </w:tc>
        <w:tc>
          <w:tcPr>
            <w:tcW w:w="556" w:type="pct"/>
          </w:tcPr>
          <w:p w14:paraId="21ECF11B" w14:textId="77777777" w:rsidR="005718D0" w:rsidRPr="00FD0425" w:rsidRDefault="005718D0" w:rsidP="0073372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73372F">
      <w:pPr>
        <w:widowControl w:val="0"/>
        <w:rPr>
          <w:rFonts w:eastAsia="SimSun"/>
          <w:lang w:eastAsia="zh-CN"/>
        </w:rPr>
      </w:pPr>
    </w:p>
    <w:p w14:paraId="37A6FD95" w14:textId="77777777" w:rsidR="00F02090" w:rsidRPr="00FD0425" w:rsidRDefault="00F02090" w:rsidP="0073372F">
      <w:pPr>
        <w:pStyle w:val="Heading4"/>
        <w:keepNext w:val="0"/>
        <w:keepLines w:val="0"/>
        <w:widowControl w:val="0"/>
      </w:pPr>
      <w:bookmarkStart w:id="3467" w:name="_CR9_1_1_4"/>
      <w:bookmarkStart w:id="3468" w:name="_Toc20955183"/>
      <w:bookmarkStart w:id="3469" w:name="_Toc29991378"/>
      <w:bookmarkStart w:id="3470" w:name="_Toc36555778"/>
      <w:bookmarkStart w:id="3471" w:name="_Toc44497485"/>
      <w:bookmarkStart w:id="3472" w:name="_Toc45107873"/>
      <w:bookmarkStart w:id="3473" w:name="_Toc45901493"/>
      <w:bookmarkStart w:id="3474" w:name="_Toc51850572"/>
      <w:bookmarkStart w:id="3475" w:name="_Toc56693575"/>
      <w:bookmarkStart w:id="3476" w:name="_Toc64447118"/>
      <w:bookmarkStart w:id="3477" w:name="_Toc66286612"/>
      <w:bookmarkStart w:id="3478" w:name="_Toc74151307"/>
      <w:bookmarkStart w:id="3479" w:name="_Toc88653779"/>
      <w:bookmarkStart w:id="3480" w:name="_Toc97904135"/>
      <w:bookmarkStart w:id="3481" w:name="_Toc105175176"/>
      <w:bookmarkStart w:id="3482" w:name="_Toc113826206"/>
      <w:bookmarkStart w:id="3483" w:name="_Toc175586788"/>
      <w:bookmarkEnd w:id="3467"/>
      <w:r w:rsidRPr="00FD0425">
        <w:t>9.1.1.4</w:t>
      </w:r>
      <w:r w:rsidRPr="00FD0425">
        <w:tab/>
        <w:t>SN STATUS TRANSFER</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1C5B17B8" w14:textId="77777777" w:rsidR="00F02090" w:rsidRPr="00FD0425" w:rsidRDefault="00F02090" w:rsidP="0073372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484" w:name="_Hlk534061916"/>
      <w:r w:rsidRPr="00FD0425">
        <w:t>or for dual connectivity</w:t>
      </w:r>
      <w:bookmarkEnd w:id="3484"/>
      <w:r w:rsidRPr="00FD0425">
        <w:t>.</w:t>
      </w:r>
    </w:p>
    <w:p w14:paraId="6DA9B878" w14:textId="77777777" w:rsidR="00F02090" w:rsidRPr="00FD0425" w:rsidRDefault="00F02090" w:rsidP="0073372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C8E88D3" w14:textId="77777777" w:rsidTr="00140708">
        <w:trPr>
          <w:tblHeader/>
        </w:trPr>
        <w:tc>
          <w:tcPr>
            <w:tcW w:w="1111" w:type="pct"/>
          </w:tcPr>
          <w:p w14:paraId="2316D08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49908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A3B20B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59635F8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455983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2BD305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EF4B34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69F55D63" w14:textId="77777777" w:rsidTr="00140708">
        <w:tc>
          <w:tcPr>
            <w:tcW w:w="1111" w:type="pct"/>
          </w:tcPr>
          <w:p w14:paraId="3324054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7EB741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ED1ADDC" w14:textId="77777777" w:rsidR="00F02090" w:rsidRPr="00FD0425" w:rsidRDefault="00F02090" w:rsidP="0073372F">
            <w:pPr>
              <w:pStyle w:val="TAL"/>
              <w:keepNext w:val="0"/>
              <w:keepLines w:val="0"/>
              <w:widowControl w:val="0"/>
              <w:rPr>
                <w:lang w:eastAsia="ja-JP"/>
              </w:rPr>
            </w:pPr>
          </w:p>
        </w:tc>
        <w:tc>
          <w:tcPr>
            <w:tcW w:w="778" w:type="pct"/>
          </w:tcPr>
          <w:p w14:paraId="7D07B56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C6FA39" w14:textId="77777777" w:rsidR="00F02090" w:rsidRPr="00FD0425" w:rsidRDefault="00F02090" w:rsidP="0073372F">
            <w:pPr>
              <w:pStyle w:val="TAL"/>
              <w:keepNext w:val="0"/>
              <w:keepLines w:val="0"/>
              <w:widowControl w:val="0"/>
              <w:rPr>
                <w:lang w:eastAsia="ja-JP"/>
              </w:rPr>
            </w:pPr>
          </w:p>
        </w:tc>
        <w:tc>
          <w:tcPr>
            <w:tcW w:w="556" w:type="pct"/>
          </w:tcPr>
          <w:p w14:paraId="0B7A33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12AF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F8A4435" w14:textId="77777777" w:rsidTr="00140708">
        <w:tc>
          <w:tcPr>
            <w:tcW w:w="1111" w:type="pct"/>
          </w:tcPr>
          <w:p w14:paraId="050C83D2"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4C29D57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F04A8A" w14:textId="77777777" w:rsidR="00F02090" w:rsidRPr="00FD0425" w:rsidRDefault="00F02090" w:rsidP="0073372F">
            <w:pPr>
              <w:pStyle w:val="TAL"/>
              <w:keepNext w:val="0"/>
              <w:keepLines w:val="0"/>
              <w:widowControl w:val="0"/>
              <w:rPr>
                <w:lang w:eastAsia="ja-JP"/>
              </w:rPr>
            </w:pPr>
          </w:p>
        </w:tc>
        <w:tc>
          <w:tcPr>
            <w:tcW w:w="778" w:type="pct"/>
          </w:tcPr>
          <w:p w14:paraId="4C68956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3397C31" w14:textId="77777777" w:rsidR="00F02090" w:rsidRPr="00FD0425" w:rsidRDefault="00F02090" w:rsidP="0073372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56" w:type="pct"/>
          </w:tcPr>
          <w:p w14:paraId="2F5E5E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68F4F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6A0844D2" w14:textId="77777777" w:rsidTr="00140708">
        <w:tc>
          <w:tcPr>
            <w:tcW w:w="1111" w:type="pct"/>
          </w:tcPr>
          <w:p w14:paraId="166759A2"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15E64E0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F4D3D63" w14:textId="77777777" w:rsidR="00F02090" w:rsidRPr="00FD0425" w:rsidRDefault="00F02090" w:rsidP="0073372F">
            <w:pPr>
              <w:pStyle w:val="TAL"/>
              <w:keepNext w:val="0"/>
              <w:keepLines w:val="0"/>
              <w:widowControl w:val="0"/>
              <w:rPr>
                <w:lang w:eastAsia="ja-JP"/>
              </w:rPr>
            </w:pPr>
          </w:p>
        </w:tc>
        <w:tc>
          <w:tcPr>
            <w:tcW w:w="778" w:type="pct"/>
          </w:tcPr>
          <w:p w14:paraId="1138D1B0"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BD114CB" w14:textId="77777777" w:rsidR="00F02090" w:rsidRPr="00FD0425" w:rsidRDefault="00F02090" w:rsidP="0073372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56" w:type="pct"/>
          </w:tcPr>
          <w:p w14:paraId="2F17910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22A4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A87532F" w14:textId="77777777" w:rsidTr="00140708">
        <w:tc>
          <w:tcPr>
            <w:tcW w:w="1111" w:type="pct"/>
          </w:tcPr>
          <w:p w14:paraId="5A451F9A" w14:textId="77777777" w:rsidR="00F02090" w:rsidRPr="00FD0425" w:rsidRDefault="00F02090" w:rsidP="0073372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56" w:type="pct"/>
          </w:tcPr>
          <w:p w14:paraId="28DA45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8B05C9C" w14:textId="77777777" w:rsidR="00F02090" w:rsidRPr="00FD0425" w:rsidRDefault="00F02090" w:rsidP="0073372F">
            <w:pPr>
              <w:pStyle w:val="TAL"/>
              <w:keepNext w:val="0"/>
              <w:keepLines w:val="0"/>
              <w:widowControl w:val="0"/>
              <w:rPr>
                <w:lang w:eastAsia="ja-JP"/>
              </w:rPr>
            </w:pPr>
          </w:p>
        </w:tc>
        <w:tc>
          <w:tcPr>
            <w:tcW w:w="778" w:type="pct"/>
          </w:tcPr>
          <w:p w14:paraId="00DDA730" w14:textId="77777777" w:rsidR="00F02090" w:rsidRPr="00FD0425" w:rsidRDefault="00F02090" w:rsidP="0073372F">
            <w:pPr>
              <w:pStyle w:val="TAL"/>
              <w:keepNext w:val="0"/>
              <w:keepLines w:val="0"/>
              <w:widowControl w:val="0"/>
              <w:rPr>
                <w:lang w:eastAsia="ja-JP"/>
              </w:rPr>
            </w:pPr>
            <w:r w:rsidRPr="00FD0425">
              <w:rPr>
                <w:lang w:eastAsia="ja-JP"/>
              </w:rPr>
              <w:t>9.2.1.14</w:t>
            </w:r>
          </w:p>
        </w:tc>
        <w:tc>
          <w:tcPr>
            <w:tcW w:w="889" w:type="pct"/>
          </w:tcPr>
          <w:p w14:paraId="5263A019" w14:textId="77777777" w:rsidR="00F02090" w:rsidRPr="00FD0425" w:rsidRDefault="00F02090" w:rsidP="0073372F">
            <w:pPr>
              <w:pStyle w:val="TAL"/>
              <w:keepNext w:val="0"/>
              <w:keepLines w:val="0"/>
              <w:widowControl w:val="0"/>
              <w:rPr>
                <w:lang w:eastAsia="ja-JP"/>
              </w:rPr>
            </w:pPr>
          </w:p>
        </w:tc>
        <w:tc>
          <w:tcPr>
            <w:tcW w:w="556" w:type="pct"/>
          </w:tcPr>
          <w:p w14:paraId="5301B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3FB174"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73372F">
      <w:pPr>
        <w:widowControl w:val="0"/>
        <w:rPr>
          <w:rFonts w:eastAsia="SimSun"/>
          <w:lang w:eastAsia="zh-CN"/>
        </w:rPr>
      </w:pPr>
    </w:p>
    <w:p w14:paraId="0B286B75" w14:textId="77777777" w:rsidR="00F02090" w:rsidRPr="00FD0425" w:rsidRDefault="00F02090" w:rsidP="0073372F">
      <w:pPr>
        <w:pStyle w:val="Heading4"/>
        <w:keepNext w:val="0"/>
        <w:keepLines w:val="0"/>
        <w:widowControl w:val="0"/>
      </w:pPr>
      <w:bookmarkStart w:id="3485" w:name="_CR9_1_1_5"/>
      <w:bookmarkStart w:id="3486" w:name="_Toc20955184"/>
      <w:bookmarkStart w:id="3487" w:name="_Toc29991379"/>
      <w:bookmarkStart w:id="3488" w:name="_Toc36555779"/>
      <w:bookmarkStart w:id="3489" w:name="_Toc44497486"/>
      <w:bookmarkStart w:id="3490" w:name="_Toc45107874"/>
      <w:bookmarkStart w:id="3491" w:name="_Toc45901494"/>
      <w:bookmarkStart w:id="3492" w:name="_Toc51850573"/>
      <w:bookmarkStart w:id="3493" w:name="_Toc56693576"/>
      <w:bookmarkStart w:id="3494" w:name="_Toc64447119"/>
      <w:bookmarkStart w:id="3495" w:name="_Toc66286613"/>
      <w:bookmarkStart w:id="3496" w:name="_Toc74151308"/>
      <w:bookmarkStart w:id="3497" w:name="_Toc88653780"/>
      <w:bookmarkStart w:id="3498" w:name="_Toc97904136"/>
      <w:bookmarkStart w:id="3499" w:name="_Toc105175177"/>
      <w:bookmarkStart w:id="3500" w:name="_Toc113826207"/>
      <w:bookmarkStart w:id="3501" w:name="_Toc175586789"/>
      <w:bookmarkEnd w:id="3485"/>
      <w:r w:rsidRPr="00FD0425">
        <w:t>9.1.1.5</w:t>
      </w:r>
      <w:r w:rsidRPr="00FD0425">
        <w:tab/>
        <w:t>UE CONTEXT RELEASE</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28AF0EEB" w14:textId="77777777" w:rsidR="00F02090" w:rsidRPr="00FD0425" w:rsidRDefault="00F02090" w:rsidP="0073372F">
      <w:pPr>
        <w:widowControl w:val="0"/>
      </w:pPr>
      <w:r w:rsidRPr="00FD0425">
        <w:t>This message is sent by the target NG-RAN node to the source NG-RAN node to indicate that resources can be released.</w:t>
      </w:r>
    </w:p>
    <w:p w14:paraId="5EDC15AD"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3E70F0B2" w14:textId="77777777" w:rsidTr="00140708">
        <w:trPr>
          <w:tblHeader/>
        </w:trPr>
        <w:tc>
          <w:tcPr>
            <w:tcW w:w="1111" w:type="pct"/>
          </w:tcPr>
          <w:p w14:paraId="3C38728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8F69D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4DCE03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8922F7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B32C1E5"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45186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6C4FED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129F2E16" w14:textId="77777777" w:rsidTr="00140708">
        <w:tc>
          <w:tcPr>
            <w:tcW w:w="1111" w:type="pct"/>
          </w:tcPr>
          <w:p w14:paraId="0DCEA2C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B48468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EC74BEA" w14:textId="77777777" w:rsidR="00F02090" w:rsidRPr="00FD0425" w:rsidRDefault="00F02090" w:rsidP="0073372F">
            <w:pPr>
              <w:pStyle w:val="TAL"/>
              <w:keepNext w:val="0"/>
              <w:keepLines w:val="0"/>
              <w:widowControl w:val="0"/>
            </w:pPr>
          </w:p>
        </w:tc>
        <w:tc>
          <w:tcPr>
            <w:tcW w:w="778" w:type="pct"/>
          </w:tcPr>
          <w:p w14:paraId="2EB82EC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AE7F2F7" w14:textId="77777777" w:rsidR="00F02090" w:rsidRPr="00FD0425" w:rsidRDefault="00F02090" w:rsidP="0073372F">
            <w:pPr>
              <w:pStyle w:val="TAL"/>
              <w:keepNext w:val="0"/>
              <w:keepLines w:val="0"/>
              <w:widowControl w:val="0"/>
              <w:rPr>
                <w:szCs w:val="18"/>
                <w:lang w:eastAsia="ja-JP"/>
              </w:rPr>
            </w:pPr>
          </w:p>
        </w:tc>
        <w:tc>
          <w:tcPr>
            <w:tcW w:w="556" w:type="pct"/>
          </w:tcPr>
          <w:p w14:paraId="5F60EA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3FF424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9947705" w14:textId="77777777" w:rsidTr="00140708">
        <w:tc>
          <w:tcPr>
            <w:tcW w:w="1111" w:type="pct"/>
          </w:tcPr>
          <w:p w14:paraId="7FB7B89D"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556" w:type="pct"/>
          </w:tcPr>
          <w:p w14:paraId="463248D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220FF81" w14:textId="77777777" w:rsidR="00F02090" w:rsidRPr="00FD0425" w:rsidRDefault="00F02090" w:rsidP="0073372F">
            <w:pPr>
              <w:pStyle w:val="TAL"/>
              <w:keepNext w:val="0"/>
              <w:keepLines w:val="0"/>
              <w:widowControl w:val="0"/>
              <w:rPr>
                <w:lang w:eastAsia="ja-JP"/>
              </w:rPr>
            </w:pPr>
          </w:p>
        </w:tc>
        <w:tc>
          <w:tcPr>
            <w:tcW w:w="778" w:type="pct"/>
          </w:tcPr>
          <w:p w14:paraId="16F6AF7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10B6132B"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56" w:type="pct"/>
          </w:tcPr>
          <w:p w14:paraId="340A0F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0F4C77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2B614FA" w14:textId="77777777" w:rsidTr="00140708">
        <w:tc>
          <w:tcPr>
            <w:tcW w:w="1111" w:type="pct"/>
          </w:tcPr>
          <w:p w14:paraId="5FA6D867"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556" w:type="pct"/>
          </w:tcPr>
          <w:p w14:paraId="1EC8C7B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7A20787" w14:textId="77777777" w:rsidR="00F02090" w:rsidRPr="00FD0425" w:rsidRDefault="00F02090" w:rsidP="0073372F">
            <w:pPr>
              <w:pStyle w:val="TAL"/>
              <w:keepNext w:val="0"/>
              <w:keepLines w:val="0"/>
              <w:widowControl w:val="0"/>
              <w:rPr>
                <w:lang w:eastAsia="ja-JP"/>
              </w:rPr>
            </w:pPr>
          </w:p>
        </w:tc>
        <w:tc>
          <w:tcPr>
            <w:tcW w:w="778" w:type="pct"/>
          </w:tcPr>
          <w:p w14:paraId="3E07964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41D8354"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556" w:type="pct"/>
          </w:tcPr>
          <w:p w14:paraId="3B43FD5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A59D110" w14:textId="77777777" w:rsidR="00F02090" w:rsidRPr="00FD0425" w:rsidRDefault="00F02090" w:rsidP="0073372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73372F">
      <w:pPr>
        <w:widowControl w:val="0"/>
        <w:rPr>
          <w:rFonts w:eastAsia="SimSun"/>
          <w:lang w:eastAsia="zh-CN"/>
        </w:rPr>
      </w:pPr>
    </w:p>
    <w:p w14:paraId="0A83318D" w14:textId="77777777" w:rsidR="00F02090" w:rsidRPr="00FD0425" w:rsidRDefault="00F02090" w:rsidP="0073372F">
      <w:pPr>
        <w:pStyle w:val="Heading4"/>
        <w:keepNext w:val="0"/>
        <w:keepLines w:val="0"/>
        <w:widowControl w:val="0"/>
      </w:pPr>
      <w:bookmarkStart w:id="3502" w:name="_CR9_1_1_6"/>
      <w:bookmarkStart w:id="3503" w:name="_Toc20955185"/>
      <w:bookmarkStart w:id="3504" w:name="_Toc29991380"/>
      <w:bookmarkStart w:id="3505" w:name="_Toc36555780"/>
      <w:bookmarkStart w:id="3506" w:name="_Toc44497487"/>
      <w:bookmarkStart w:id="3507" w:name="_Toc45107875"/>
      <w:bookmarkStart w:id="3508" w:name="_Toc45901495"/>
      <w:bookmarkStart w:id="3509" w:name="_Toc51850574"/>
      <w:bookmarkStart w:id="3510" w:name="_Toc56693577"/>
      <w:bookmarkStart w:id="3511" w:name="_Toc64447120"/>
      <w:bookmarkStart w:id="3512" w:name="_Toc66286614"/>
      <w:bookmarkStart w:id="3513" w:name="_Toc74151309"/>
      <w:bookmarkStart w:id="3514" w:name="_Toc88653781"/>
      <w:bookmarkStart w:id="3515" w:name="_Toc97904137"/>
      <w:bookmarkStart w:id="3516" w:name="_Toc105175178"/>
      <w:bookmarkStart w:id="3517" w:name="_Toc113826208"/>
      <w:bookmarkStart w:id="3518" w:name="_Toc175586790"/>
      <w:bookmarkEnd w:id="3502"/>
      <w:r w:rsidRPr="00FD0425">
        <w:t>9.1.1.6</w:t>
      </w:r>
      <w:r w:rsidRPr="00FD0425">
        <w:tab/>
        <w:t>HANDOVER CANCEL</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661092C9" w14:textId="77777777" w:rsidR="00F02090" w:rsidRPr="00FD0425" w:rsidRDefault="00F02090" w:rsidP="0073372F">
      <w:pPr>
        <w:widowControl w:val="0"/>
      </w:pPr>
      <w:r w:rsidRPr="00FD0425">
        <w:t>This message is sent by the source NG-RAN node to the target NG-RAN node to cancel an ongoing handover.</w:t>
      </w:r>
    </w:p>
    <w:p w14:paraId="24DC1B70"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8549E79" w14:textId="77777777" w:rsidTr="0073372F">
        <w:trPr>
          <w:tblHeader/>
        </w:trPr>
        <w:tc>
          <w:tcPr>
            <w:tcW w:w="2160" w:type="dxa"/>
          </w:tcPr>
          <w:p w14:paraId="2B15592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D0AE3B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5CFEC6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4AD1957"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FB1E3F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684426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AF3DC3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73372F">
        <w:tc>
          <w:tcPr>
            <w:tcW w:w="2160" w:type="dxa"/>
          </w:tcPr>
          <w:p w14:paraId="01505609"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201551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082A0137" w14:textId="77777777" w:rsidR="00F02090" w:rsidRPr="00FD0425" w:rsidRDefault="00F02090" w:rsidP="0073372F">
            <w:pPr>
              <w:pStyle w:val="TAL"/>
              <w:keepNext w:val="0"/>
              <w:keepLines w:val="0"/>
              <w:widowControl w:val="0"/>
            </w:pPr>
          </w:p>
        </w:tc>
        <w:tc>
          <w:tcPr>
            <w:tcW w:w="1512" w:type="dxa"/>
          </w:tcPr>
          <w:p w14:paraId="4E7D604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AE24A78" w14:textId="77777777" w:rsidR="00F02090" w:rsidRPr="00FD0425" w:rsidRDefault="00F02090" w:rsidP="0073372F">
            <w:pPr>
              <w:pStyle w:val="TAL"/>
              <w:keepNext w:val="0"/>
              <w:keepLines w:val="0"/>
              <w:widowControl w:val="0"/>
              <w:rPr>
                <w:szCs w:val="18"/>
                <w:lang w:eastAsia="ja-JP"/>
              </w:rPr>
            </w:pPr>
          </w:p>
        </w:tc>
        <w:tc>
          <w:tcPr>
            <w:tcW w:w="1080" w:type="dxa"/>
          </w:tcPr>
          <w:p w14:paraId="164FA8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FE08D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13E5B23" w14:textId="77777777" w:rsidTr="0073372F">
        <w:tc>
          <w:tcPr>
            <w:tcW w:w="2160" w:type="dxa"/>
          </w:tcPr>
          <w:p w14:paraId="5DE8E037"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1080" w:type="dxa"/>
          </w:tcPr>
          <w:p w14:paraId="49EE778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C057A" w14:textId="77777777" w:rsidR="00F02090" w:rsidRPr="00FD0425" w:rsidRDefault="00F02090" w:rsidP="0073372F">
            <w:pPr>
              <w:pStyle w:val="TAL"/>
              <w:keepNext w:val="0"/>
              <w:keepLines w:val="0"/>
              <w:widowControl w:val="0"/>
              <w:rPr>
                <w:lang w:eastAsia="ja-JP"/>
              </w:rPr>
            </w:pPr>
          </w:p>
        </w:tc>
        <w:tc>
          <w:tcPr>
            <w:tcW w:w="1512" w:type="dxa"/>
          </w:tcPr>
          <w:p w14:paraId="371B03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25661E5"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1080" w:type="dxa"/>
          </w:tcPr>
          <w:p w14:paraId="66F641A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420EC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81A20E" w14:textId="77777777" w:rsidTr="0073372F">
        <w:tc>
          <w:tcPr>
            <w:tcW w:w="2160" w:type="dxa"/>
          </w:tcPr>
          <w:p w14:paraId="603B1BF0"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1080" w:type="dxa"/>
          </w:tcPr>
          <w:p w14:paraId="56ABB84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4CA5451" w14:textId="77777777" w:rsidR="00F02090" w:rsidRPr="00FD0425" w:rsidRDefault="00F02090" w:rsidP="0073372F">
            <w:pPr>
              <w:pStyle w:val="TAL"/>
              <w:keepNext w:val="0"/>
              <w:keepLines w:val="0"/>
              <w:widowControl w:val="0"/>
              <w:rPr>
                <w:lang w:eastAsia="ja-JP"/>
              </w:rPr>
            </w:pPr>
          </w:p>
        </w:tc>
        <w:tc>
          <w:tcPr>
            <w:tcW w:w="1512" w:type="dxa"/>
          </w:tcPr>
          <w:p w14:paraId="311161F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02E7557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1080" w:type="dxa"/>
          </w:tcPr>
          <w:p w14:paraId="7FC558F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0F2ED2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F7E6074" w14:textId="77777777" w:rsidTr="0073372F">
        <w:tc>
          <w:tcPr>
            <w:tcW w:w="2160" w:type="dxa"/>
          </w:tcPr>
          <w:p w14:paraId="1232AA3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3CB98DA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7BE894" w14:textId="77777777" w:rsidR="00F02090" w:rsidRPr="00FD0425" w:rsidRDefault="00F02090" w:rsidP="0073372F">
            <w:pPr>
              <w:pStyle w:val="TAL"/>
              <w:keepNext w:val="0"/>
              <w:keepLines w:val="0"/>
              <w:widowControl w:val="0"/>
              <w:rPr>
                <w:lang w:eastAsia="ja-JP"/>
              </w:rPr>
            </w:pPr>
          </w:p>
        </w:tc>
        <w:tc>
          <w:tcPr>
            <w:tcW w:w="1512" w:type="dxa"/>
          </w:tcPr>
          <w:p w14:paraId="6D965659"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3B7B7357" w14:textId="77777777" w:rsidR="00F02090" w:rsidRPr="00FD0425" w:rsidRDefault="00F02090" w:rsidP="0073372F">
            <w:pPr>
              <w:pStyle w:val="TAL"/>
              <w:keepNext w:val="0"/>
              <w:keepLines w:val="0"/>
              <w:widowControl w:val="0"/>
              <w:rPr>
                <w:szCs w:val="18"/>
                <w:lang w:eastAsia="ja-JP"/>
              </w:rPr>
            </w:pPr>
          </w:p>
        </w:tc>
        <w:tc>
          <w:tcPr>
            <w:tcW w:w="1080" w:type="dxa"/>
          </w:tcPr>
          <w:p w14:paraId="0A04B6B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1E313E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5718D0" w:rsidRPr="00FD0425" w14:paraId="7FFC1B85" w14:textId="77777777" w:rsidTr="0073372F">
        <w:tc>
          <w:tcPr>
            <w:tcW w:w="2160" w:type="dxa"/>
          </w:tcPr>
          <w:p w14:paraId="1E470128" w14:textId="77777777" w:rsidR="005718D0" w:rsidRPr="009354E2" w:rsidRDefault="005718D0" w:rsidP="0073372F">
            <w:pPr>
              <w:pStyle w:val="TAL"/>
              <w:keepNext w:val="0"/>
              <w:keepLines w:val="0"/>
              <w:widowControl w:val="0"/>
              <w:rPr>
                <w:b/>
                <w:bCs/>
                <w:lang w:eastAsia="ja-JP"/>
              </w:rPr>
            </w:pPr>
            <w:r w:rsidRPr="009354E2">
              <w:rPr>
                <w:b/>
                <w:bCs/>
                <w:lang w:eastAsia="ja-JP"/>
              </w:rPr>
              <w:t>Candidate Cells To Be Cancelled List</w:t>
            </w:r>
          </w:p>
        </w:tc>
        <w:tc>
          <w:tcPr>
            <w:tcW w:w="1080" w:type="dxa"/>
          </w:tcPr>
          <w:p w14:paraId="25042C28" w14:textId="77777777" w:rsidR="005718D0" w:rsidRPr="00FD0425" w:rsidRDefault="005718D0" w:rsidP="0073372F">
            <w:pPr>
              <w:pStyle w:val="TAL"/>
              <w:keepNext w:val="0"/>
              <w:keepLines w:val="0"/>
              <w:widowControl w:val="0"/>
              <w:rPr>
                <w:lang w:eastAsia="ja-JP"/>
              </w:rPr>
            </w:pPr>
          </w:p>
        </w:tc>
        <w:tc>
          <w:tcPr>
            <w:tcW w:w="1080" w:type="dxa"/>
          </w:tcPr>
          <w:p w14:paraId="2C1EBF18" w14:textId="77777777" w:rsidR="005718D0" w:rsidRPr="0073372F" w:rsidRDefault="005718D0" w:rsidP="0073372F">
            <w:pPr>
              <w:pStyle w:val="TAL"/>
              <w:keepNext w:val="0"/>
              <w:keepLines w:val="0"/>
              <w:widowControl w:val="0"/>
              <w:rPr>
                <w:i/>
                <w:iCs/>
                <w:lang w:eastAsia="ja-JP"/>
              </w:rPr>
            </w:pPr>
            <w:r w:rsidRPr="0073372F">
              <w:rPr>
                <w:i/>
                <w:iCs/>
                <w:lang w:eastAsia="ja-JP"/>
              </w:rPr>
              <w:t>0 .. &lt;maxnoofCellsinCHO&gt;</w:t>
            </w:r>
          </w:p>
        </w:tc>
        <w:tc>
          <w:tcPr>
            <w:tcW w:w="1512" w:type="dxa"/>
          </w:tcPr>
          <w:p w14:paraId="3295B6EA" w14:textId="77777777" w:rsidR="005718D0" w:rsidRPr="00FD0425" w:rsidRDefault="005718D0" w:rsidP="0073372F">
            <w:pPr>
              <w:pStyle w:val="TAL"/>
              <w:keepNext w:val="0"/>
              <w:keepLines w:val="0"/>
              <w:widowControl w:val="0"/>
              <w:rPr>
                <w:lang w:eastAsia="ja-JP"/>
              </w:rPr>
            </w:pPr>
          </w:p>
        </w:tc>
        <w:tc>
          <w:tcPr>
            <w:tcW w:w="1728" w:type="dxa"/>
          </w:tcPr>
          <w:p w14:paraId="3496F584" w14:textId="77777777" w:rsidR="005718D0" w:rsidRPr="00FD0425" w:rsidRDefault="005718D0" w:rsidP="0073372F">
            <w:pPr>
              <w:pStyle w:val="TAL"/>
              <w:keepNext w:val="0"/>
              <w:keepLines w:val="0"/>
              <w:widowControl w:val="0"/>
              <w:rPr>
                <w:szCs w:val="18"/>
                <w:lang w:eastAsia="ja-JP"/>
              </w:rPr>
            </w:pPr>
          </w:p>
        </w:tc>
        <w:tc>
          <w:tcPr>
            <w:tcW w:w="1080" w:type="dxa"/>
          </w:tcPr>
          <w:p w14:paraId="1E559FDF" w14:textId="77777777" w:rsidR="005718D0" w:rsidRPr="00FD0425" w:rsidRDefault="005718D0" w:rsidP="0073372F">
            <w:pPr>
              <w:pStyle w:val="TAC"/>
              <w:keepNext w:val="0"/>
              <w:keepLines w:val="0"/>
              <w:widowControl w:val="0"/>
              <w:rPr>
                <w:lang w:eastAsia="ja-JP"/>
              </w:rPr>
            </w:pPr>
            <w:r>
              <w:rPr>
                <w:lang w:eastAsia="ja-JP"/>
              </w:rPr>
              <w:t>YES</w:t>
            </w:r>
          </w:p>
        </w:tc>
        <w:tc>
          <w:tcPr>
            <w:tcW w:w="1080" w:type="dxa"/>
          </w:tcPr>
          <w:p w14:paraId="55E2FC76" w14:textId="77777777" w:rsidR="005718D0" w:rsidRPr="00FD0425" w:rsidRDefault="005718D0" w:rsidP="0073372F">
            <w:pPr>
              <w:pStyle w:val="TAC"/>
              <w:keepNext w:val="0"/>
              <w:keepLines w:val="0"/>
              <w:widowControl w:val="0"/>
              <w:rPr>
                <w:lang w:eastAsia="ja-JP"/>
              </w:rPr>
            </w:pPr>
            <w:r>
              <w:rPr>
                <w:lang w:eastAsia="ja-JP"/>
              </w:rPr>
              <w:t>reject</w:t>
            </w:r>
          </w:p>
        </w:tc>
      </w:tr>
      <w:tr w:rsidR="00D14065" w:rsidRPr="00FD0425" w14:paraId="21D91C9D" w14:textId="77777777" w:rsidTr="0073372F">
        <w:tc>
          <w:tcPr>
            <w:tcW w:w="2160" w:type="dxa"/>
          </w:tcPr>
          <w:p w14:paraId="05B8C9A9" w14:textId="77777777" w:rsidR="00D14065" w:rsidRPr="00FD0425" w:rsidRDefault="00D14065" w:rsidP="0073372F">
            <w:pPr>
              <w:pStyle w:val="TAL"/>
              <w:keepNext w:val="0"/>
              <w:keepLines w:val="0"/>
              <w:widowControl w:val="0"/>
              <w:ind w:left="113"/>
              <w:rPr>
                <w:lang w:eastAsia="ja-JP"/>
              </w:rPr>
            </w:pPr>
            <w:r>
              <w:rPr>
                <w:lang w:eastAsia="ja-JP"/>
              </w:rPr>
              <w:t>&gt;Target Cell ID</w:t>
            </w:r>
          </w:p>
        </w:tc>
        <w:tc>
          <w:tcPr>
            <w:tcW w:w="1080" w:type="dxa"/>
          </w:tcPr>
          <w:p w14:paraId="1D1D141D" w14:textId="77777777" w:rsidR="00D14065" w:rsidRPr="00FD0425" w:rsidRDefault="00D14065" w:rsidP="0073372F">
            <w:pPr>
              <w:pStyle w:val="TAL"/>
              <w:keepNext w:val="0"/>
              <w:keepLines w:val="0"/>
              <w:widowControl w:val="0"/>
              <w:rPr>
                <w:lang w:eastAsia="ja-JP"/>
              </w:rPr>
            </w:pPr>
            <w:r>
              <w:rPr>
                <w:lang w:eastAsia="ja-JP"/>
              </w:rPr>
              <w:t>M</w:t>
            </w:r>
          </w:p>
        </w:tc>
        <w:tc>
          <w:tcPr>
            <w:tcW w:w="1080" w:type="dxa"/>
          </w:tcPr>
          <w:p w14:paraId="7F996D74" w14:textId="77777777" w:rsidR="00D14065" w:rsidRPr="00FD0425" w:rsidRDefault="00D14065" w:rsidP="0073372F">
            <w:pPr>
              <w:pStyle w:val="TAL"/>
              <w:keepNext w:val="0"/>
              <w:keepLines w:val="0"/>
              <w:widowControl w:val="0"/>
              <w:rPr>
                <w:lang w:eastAsia="ja-JP"/>
              </w:rPr>
            </w:pPr>
          </w:p>
        </w:tc>
        <w:tc>
          <w:tcPr>
            <w:tcW w:w="1512" w:type="dxa"/>
          </w:tcPr>
          <w:p w14:paraId="3C0901F0" w14:textId="77777777" w:rsidR="00D14065" w:rsidRDefault="00D14065" w:rsidP="0073372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73372F">
            <w:pPr>
              <w:pStyle w:val="TAL"/>
              <w:keepNext w:val="0"/>
              <w:keepLines w:val="0"/>
              <w:widowControl w:val="0"/>
              <w:rPr>
                <w:lang w:eastAsia="ja-JP"/>
              </w:rPr>
            </w:pPr>
            <w:r>
              <w:rPr>
                <w:lang w:eastAsia="ja-JP"/>
              </w:rPr>
              <w:t>9.2.3.25</w:t>
            </w:r>
          </w:p>
        </w:tc>
        <w:tc>
          <w:tcPr>
            <w:tcW w:w="1728" w:type="dxa"/>
          </w:tcPr>
          <w:p w14:paraId="41512338" w14:textId="77777777" w:rsidR="00D14065" w:rsidRPr="00FD0425" w:rsidRDefault="00D14065" w:rsidP="0073372F">
            <w:pPr>
              <w:pStyle w:val="TAL"/>
              <w:keepNext w:val="0"/>
              <w:keepLines w:val="0"/>
              <w:widowControl w:val="0"/>
              <w:rPr>
                <w:szCs w:val="18"/>
                <w:lang w:eastAsia="ja-JP"/>
              </w:rPr>
            </w:pPr>
          </w:p>
        </w:tc>
        <w:tc>
          <w:tcPr>
            <w:tcW w:w="1080" w:type="dxa"/>
          </w:tcPr>
          <w:p w14:paraId="60C0E00D" w14:textId="77777777" w:rsidR="00D14065" w:rsidRPr="00D14065" w:rsidRDefault="00D14065" w:rsidP="0073372F">
            <w:pPr>
              <w:pStyle w:val="TAC"/>
              <w:keepNext w:val="0"/>
              <w:keepLines w:val="0"/>
              <w:widowControl w:val="0"/>
              <w:rPr>
                <w:lang w:eastAsia="ja-JP"/>
              </w:rPr>
            </w:pPr>
            <w:r w:rsidRPr="009354E2">
              <w:rPr>
                <w:lang w:eastAsia="ja-JP"/>
              </w:rPr>
              <w:t>–</w:t>
            </w:r>
          </w:p>
        </w:tc>
        <w:tc>
          <w:tcPr>
            <w:tcW w:w="1080" w:type="dxa"/>
          </w:tcPr>
          <w:p w14:paraId="62604237" w14:textId="77777777" w:rsidR="00D14065" w:rsidRPr="0076705E" w:rsidRDefault="00D14065" w:rsidP="0073372F">
            <w:pPr>
              <w:pStyle w:val="TAC"/>
              <w:keepNext w:val="0"/>
              <w:keepLines w:val="0"/>
              <w:widowControl w:val="0"/>
              <w:rPr>
                <w:lang w:eastAsia="ja-JP"/>
              </w:rPr>
            </w:pPr>
          </w:p>
        </w:tc>
      </w:tr>
    </w:tbl>
    <w:p w14:paraId="212B6457" w14:textId="77777777" w:rsidR="005718D0"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73372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73372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73372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73372F">
      <w:pPr>
        <w:widowControl w:val="0"/>
      </w:pPr>
    </w:p>
    <w:p w14:paraId="2D7A940B" w14:textId="77777777" w:rsidR="00F02090" w:rsidRPr="00FD0425" w:rsidRDefault="00F02090" w:rsidP="0073372F">
      <w:pPr>
        <w:pStyle w:val="Heading4"/>
        <w:keepNext w:val="0"/>
        <w:keepLines w:val="0"/>
        <w:widowControl w:val="0"/>
        <w:rPr>
          <w:lang w:eastAsia="zh-CN"/>
        </w:rPr>
      </w:pPr>
      <w:bookmarkStart w:id="3519" w:name="_CR9_1_1_7"/>
      <w:bookmarkStart w:id="3520" w:name="_Toc20955186"/>
      <w:bookmarkStart w:id="3521" w:name="_Toc29991381"/>
      <w:bookmarkStart w:id="3522" w:name="_Toc36555781"/>
      <w:bookmarkStart w:id="3523" w:name="_Toc44497488"/>
      <w:bookmarkStart w:id="3524" w:name="_Toc45107876"/>
      <w:bookmarkStart w:id="3525" w:name="_Toc45901496"/>
      <w:bookmarkStart w:id="3526" w:name="_Toc51850575"/>
      <w:bookmarkStart w:id="3527" w:name="_Toc56693578"/>
      <w:bookmarkStart w:id="3528" w:name="_Toc64447121"/>
      <w:bookmarkStart w:id="3529" w:name="_Toc66286615"/>
      <w:bookmarkStart w:id="3530" w:name="_Toc74151310"/>
      <w:bookmarkStart w:id="3531" w:name="_Toc88653782"/>
      <w:bookmarkStart w:id="3532" w:name="_Toc97904138"/>
      <w:bookmarkStart w:id="3533" w:name="_Toc105175179"/>
      <w:bookmarkStart w:id="3534" w:name="_Toc113826209"/>
      <w:bookmarkStart w:id="3535" w:name="_Toc175586791"/>
      <w:bookmarkEnd w:id="3519"/>
      <w:r w:rsidRPr="00FD0425">
        <w:rPr>
          <w:lang w:eastAsia="zh-CN"/>
        </w:rPr>
        <w:t>9.1.1.7</w:t>
      </w:r>
      <w:r w:rsidRPr="00FD0425">
        <w:tab/>
      </w:r>
      <w:r w:rsidRPr="00FD0425">
        <w:rPr>
          <w:lang w:val="en-US"/>
        </w:rPr>
        <w:t xml:space="preserve">RAN </w:t>
      </w:r>
      <w:r w:rsidRPr="00FD0425">
        <w:t>PAGING</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528E43C2" w14:textId="77777777" w:rsidR="00F02090" w:rsidRPr="00FD0425" w:rsidRDefault="00F02090" w:rsidP="0073372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73372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2B2B7D8" w14:textId="77777777" w:rsidTr="00140708">
        <w:trPr>
          <w:tblHeader/>
        </w:trPr>
        <w:tc>
          <w:tcPr>
            <w:tcW w:w="1111" w:type="pct"/>
          </w:tcPr>
          <w:p w14:paraId="0C006403" w14:textId="77777777" w:rsidR="00F02090" w:rsidRPr="00FD0425" w:rsidRDefault="00F02090" w:rsidP="0073372F">
            <w:pPr>
              <w:pStyle w:val="TAH"/>
              <w:keepNext w:val="0"/>
              <w:keepLines w:val="0"/>
              <w:widowControl w:val="0"/>
            </w:pPr>
            <w:r w:rsidRPr="00FD0425">
              <w:t>IE/Group Name</w:t>
            </w:r>
          </w:p>
        </w:tc>
        <w:tc>
          <w:tcPr>
            <w:tcW w:w="556" w:type="pct"/>
          </w:tcPr>
          <w:p w14:paraId="06096E95" w14:textId="77777777" w:rsidR="00F02090" w:rsidRPr="00FD0425" w:rsidRDefault="00F02090" w:rsidP="0073372F">
            <w:pPr>
              <w:pStyle w:val="TAH"/>
              <w:keepNext w:val="0"/>
              <w:keepLines w:val="0"/>
              <w:widowControl w:val="0"/>
            </w:pPr>
            <w:r w:rsidRPr="00FD0425">
              <w:t>Presence</w:t>
            </w:r>
          </w:p>
        </w:tc>
        <w:tc>
          <w:tcPr>
            <w:tcW w:w="556" w:type="pct"/>
          </w:tcPr>
          <w:p w14:paraId="32E3F30A" w14:textId="77777777" w:rsidR="00F02090" w:rsidRPr="00FD0425" w:rsidRDefault="00F02090" w:rsidP="0073372F">
            <w:pPr>
              <w:pStyle w:val="TAH"/>
              <w:keepNext w:val="0"/>
              <w:keepLines w:val="0"/>
              <w:widowControl w:val="0"/>
            </w:pPr>
            <w:r w:rsidRPr="00FD0425">
              <w:t>Range</w:t>
            </w:r>
          </w:p>
        </w:tc>
        <w:tc>
          <w:tcPr>
            <w:tcW w:w="778" w:type="pct"/>
          </w:tcPr>
          <w:p w14:paraId="6DEFA737" w14:textId="77777777" w:rsidR="00F02090" w:rsidRPr="00FD0425" w:rsidRDefault="00F02090" w:rsidP="0073372F">
            <w:pPr>
              <w:pStyle w:val="TAH"/>
              <w:keepNext w:val="0"/>
              <w:keepLines w:val="0"/>
              <w:widowControl w:val="0"/>
            </w:pPr>
            <w:r w:rsidRPr="00FD0425">
              <w:t>IE type and reference</w:t>
            </w:r>
          </w:p>
        </w:tc>
        <w:tc>
          <w:tcPr>
            <w:tcW w:w="889" w:type="pct"/>
          </w:tcPr>
          <w:p w14:paraId="1DEEC7FE" w14:textId="77777777" w:rsidR="00F02090" w:rsidRPr="00FD0425" w:rsidRDefault="00F02090" w:rsidP="0073372F">
            <w:pPr>
              <w:pStyle w:val="TAH"/>
              <w:keepNext w:val="0"/>
              <w:keepLines w:val="0"/>
              <w:widowControl w:val="0"/>
            </w:pPr>
            <w:r w:rsidRPr="00FD0425">
              <w:t>Semantics description</w:t>
            </w:r>
          </w:p>
        </w:tc>
        <w:tc>
          <w:tcPr>
            <w:tcW w:w="556" w:type="pct"/>
          </w:tcPr>
          <w:p w14:paraId="6C7B1B09" w14:textId="77777777" w:rsidR="00F02090" w:rsidRPr="00FD0425" w:rsidRDefault="00F02090" w:rsidP="0073372F">
            <w:pPr>
              <w:pStyle w:val="TAH"/>
              <w:keepNext w:val="0"/>
              <w:keepLines w:val="0"/>
              <w:widowControl w:val="0"/>
              <w:rPr>
                <w:b w:val="0"/>
              </w:rPr>
            </w:pPr>
            <w:r w:rsidRPr="00FD0425">
              <w:t>Criticality</w:t>
            </w:r>
          </w:p>
        </w:tc>
        <w:tc>
          <w:tcPr>
            <w:tcW w:w="556" w:type="pct"/>
          </w:tcPr>
          <w:p w14:paraId="49C91836" w14:textId="77777777" w:rsidR="00F02090" w:rsidRPr="00FD0425" w:rsidRDefault="00F02090" w:rsidP="0073372F">
            <w:pPr>
              <w:pStyle w:val="TAH"/>
              <w:keepNext w:val="0"/>
              <w:keepLines w:val="0"/>
              <w:widowControl w:val="0"/>
              <w:rPr>
                <w:b w:val="0"/>
              </w:rPr>
            </w:pPr>
            <w:r w:rsidRPr="00FD0425">
              <w:t>Assigned Criticality</w:t>
            </w:r>
          </w:p>
        </w:tc>
      </w:tr>
      <w:tr w:rsidR="00254D17" w:rsidRPr="00FD0425" w14:paraId="79BB73BA" w14:textId="77777777" w:rsidTr="00140708">
        <w:tc>
          <w:tcPr>
            <w:tcW w:w="1111" w:type="pct"/>
          </w:tcPr>
          <w:p w14:paraId="5D43A658" w14:textId="77777777" w:rsidR="00F02090" w:rsidRPr="00FD0425" w:rsidRDefault="00F02090" w:rsidP="0073372F">
            <w:pPr>
              <w:pStyle w:val="TAL"/>
              <w:keepNext w:val="0"/>
              <w:keepLines w:val="0"/>
              <w:widowControl w:val="0"/>
            </w:pPr>
            <w:r w:rsidRPr="00FD0425">
              <w:t>Message Type</w:t>
            </w:r>
          </w:p>
        </w:tc>
        <w:tc>
          <w:tcPr>
            <w:tcW w:w="556" w:type="pct"/>
          </w:tcPr>
          <w:p w14:paraId="075165C0" w14:textId="77777777" w:rsidR="00F02090" w:rsidRPr="00FD0425" w:rsidRDefault="00F02090" w:rsidP="0073372F">
            <w:pPr>
              <w:pStyle w:val="TAL"/>
              <w:keepNext w:val="0"/>
              <w:keepLines w:val="0"/>
              <w:widowControl w:val="0"/>
            </w:pPr>
            <w:r w:rsidRPr="00FD0425">
              <w:t>M</w:t>
            </w:r>
          </w:p>
        </w:tc>
        <w:tc>
          <w:tcPr>
            <w:tcW w:w="556" w:type="pct"/>
          </w:tcPr>
          <w:p w14:paraId="58B919D1" w14:textId="77777777" w:rsidR="00F02090" w:rsidRPr="00FD0425" w:rsidRDefault="00F02090" w:rsidP="0073372F">
            <w:pPr>
              <w:pStyle w:val="TAL"/>
              <w:keepNext w:val="0"/>
              <w:keepLines w:val="0"/>
              <w:widowControl w:val="0"/>
            </w:pPr>
          </w:p>
        </w:tc>
        <w:tc>
          <w:tcPr>
            <w:tcW w:w="778" w:type="pct"/>
          </w:tcPr>
          <w:p w14:paraId="50204110" w14:textId="77777777" w:rsidR="00F02090" w:rsidRPr="00FD0425" w:rsidRDefault="00F02090" w:rsidP="0073372F">
            <w:pPr>
              <w:pStyle w:val="TAL"/>
              <w:keepNext w:val="0"/>
              <w:keepLines w:val="0"/>
              <w:widowControl w:val="0"/>
            </w:pPr>
            <w:r w:rsidRPr="00FD0425">
              <w:t>9.2.3.1</w:t>
            </w:r>
          </w:p>
        </w:tc>
        <w:tc>
          <w:tcPr>
            <w:tcW w:w="889" w:type="pct"/>
          </w:tcPr>
          <w:p w14:paraId="006CF05D" w14:textId="77777777" w:rsidR="00F02090" w:rsidRPr="00FD0425" w:rsidRDefault="00F02090" w:rsidP="0073372F">
            <w:pPr>
              <w:pStyle w:val="TAL"/>
              <w:keepNext w:val="0"/>
              <w:keepLines w:val="0"/>
              <w:widowControl w:val="0"/>
              <w:rPr>
                <w:szCs w:val="18"/>
              </w:rPr>
            </w:pPr>
          </w:p>
        </w:tc>
        <w:tc>
          <w:tcPr>
            <w:tcW w:w="556" w:type="pct"/>
          </w:tcPr>
          <w:p w14:paraId="6E4DC253" w14:textId="77777777" w:rsidR="00F02090" w:rsidRPr="00FD0425" w:rsidRDefault="00F02090" w:rsidP="0073372F">
            <w:pPr>
              <w:pStyle w:val="TAC"/>
              <w:keepNext w:val="0"/>
              <w:keepLines w:val="0"/>
              <w:widowControl w:val="0"/>
            </w:pPr>
            <w:r w:rsidRPr="00FD0425">
              <w:t>YES</w:t>
            </w:r>
          </w:p>
        </w:tc>
        <w:tc>
          <w:tcPr>
            <w:tcW w:w="556" w:type="pct"/>
          </w:tcPr>
          <w:p w14:paraId="3824E03E" w14:textId="77777777" w:rsidR="00F02090" w:rsidRPr="00FD0425" w:rsidRDefault="00F02090" w:rsidP="0073372F">
            <w:pPr>
              <w:pStyle w:val="TAC"/>
              <w:keepNext w:val="0"/>
              <w:keepLines w:val="0"/>
              <w:widowControl w:val="0"/>
            </w:pPr>
            <w:r w:rsidRPr="00FD0425">
              <w:t>reject</w:t>
            </w:r>
          </w:p>
        </w:tc>
      </w:tr>
      <w:tr w:rsidR="00254D17" w:rsidRPr="00FD0425" w14:paraId="5B6D33CB" w14:textId="77777777" w:rsidTr="00140708">
        <w:tc>
          <w:tcPr>
            <w:tcW w:w="1111" w:type="pct"/>
          </w:tcPr>
          <w:p w14:paraId="2753922B" w14:textId="77777777" w:rsidR="00F02090" w:rsidRPr="00FD0425" w:rsidRDefault="00F02090" w:rsidP="0073372F">
            <w:pPr>
              <w:pStyle w:val="TAL"/>
              <w:keepNext w:val="0"/>
              <w:keepLines w:val="0"/>
              <w:widowControl w:val="0"/>
            </w:pPr>
            <w:r w:rsidRPr="00FD0425">
              <w:t xml:space="preserve">CHOICE </w:t>
            </w:r>
            <w:r w:rsidRPr="00FD0425">
              <w:rPr>
                <w:i/>
              </w:rPr>
              <w:t>UE Identity Index Value</w:t>
            </w:r>
          </w:p>
        </w:tc>
        <w:tc>
          <w:tcPr>
            <w:tcW w:w="556" w:type="pct"/>
          </w:tcPr>
          <w:p w14:paraId="4C1B4F2A" w14:textId="77777777" w:rsidR="00F02090" w:rsidRPr="00FD0425" w:rsidRDefault="00F02090" w:rsidP="0073372F">
            <w:pPr>
              <w:pStyle w:val="TAL"/>
              <w:keepNext w:val="0"/>
              <w:keepLines w:val="0"/>
              <w:widowControl w:val="0"/>
            </w:pPr>
            <w:r w:rsidRPr="00FD0425">
              <w:rPr>
                <w:rFonts w:hint="eastAsia"/>
              </w:rPr>
              <w:t>M</w:t>
            </w:r>
          </w:p>
        </w:tc>
        <w:tc>
          <w:tcPr>
            <w:tcW w:w="556" w:type="pct"/>
          </w:tcPr>
          <w:p w14:paraId="4EB8EC67" w14:textId="77777777" w:rsidR="00F02090" w:rsidRPr="00FD0425" w:rsidRDefault="00F02090" w:rsidP="0073372F">
            <w:pPr>
              <w:pStyle w:val="TAL"/>
              <w:keepNext w:val="0"/>
              <w:keepLines w:val="0"/>
              <w:widowControl w:val="0"/>
            </w:pPr>
          </w:p>
        </w:tc>
        <w:tc>
          <w:tcPr>
            <w:tcW w:w="778" w:type="pct"/>
          </w:tcPr>
          <w:p w14:paraId="275205B5" w14:textId="77777777" w:rsidR="00F02090" w:rsidRPr="00FD0425" w:rsidRDefault="00F02090" w:rsidP="0073372F">
            <w:pPr>
              <w:pStyle w:val="TAL"/>
              <w:keepNext w:val="0"/>
              <w:keepLines w:val="0"/>
              <w:widowControl w:val="0"/>
            </w:pPr>
          </w:p>
        </w:tc>
        <w:tc>
          <w:tcPr>
            <w:tcW w:w="889" w:type="pct"/>
          </w:tcPr>
          <w:p w14:paraId="10B1C5E0" w14:textId="77777777" w:rsidR="00F02090" w:rsidRPr="00FD0425" w:rsidRDefault="00F02090" w:rsidP="0073372F">
            <w:pPr>
              <w:pStyle w:val="TAL"/>
              <w:keepNext w:val="0"/>
              <w:keepLines w:val="0"/>
              <w:widowControl w:val="0"/>
              <w:rPr>
                <w:szCs w:val="18"/>
                <w:lang w:eastAsia="zh-CN"/>
              </w:rPr>
            </w:pPr>
          </w:p>
        </w:tc>
        <w:tc>
          <w:tcPr>
            <w:tcW w:w="556" w:type="pct"/>
          </w:tcPr>
          <w:p w14:paraId="0F00E30B" w14:textId="77777777" w:rsidR="00F02090" w:rsidRPr="00FD0425" w:rsidRDefault="00F02090" w:rsidP="0073372F">
            <w:pPr>
              <w:pStyle w:val="TAC"/>
              <w:keepNext w:val="0"/>
              <w:keepLines w:val="0"/>
              <w:widowControl w:val="0"/>
              <w:rPr>
                <w:lang w:val="en-US"/>
              </w:rPr>
            </w:pPr>
            <w:r w:rsidRPr="00FD0425">
              <w:t>YES</w:t>
            </w:r>
          </w:p>
        </w:tc>
        <w:tc>
          <w:tcPr>
            <w:tcW w:w="556" w:type="pct"/>
          </w:tcPr>
          <w:p w14:paraId="3012C71B"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11B62056" w14:textId="77777777" w:rsidTr="00140708">
        <w:tc>
          <w:tcPr>
            <w:tcW w:w="1111" w:type="pct"/>
          </w:tcPr>
          <w:p w14:paraId="0768DC8C" w14:textId="77777777" w:rsidR="00F02090" w:rsidRPr="00FD0425" w:rsidRDefault="00F02090" w:rsidP="0073372F">
            <w:pPr>
              <w:pStyle w:val="TAL"/>
              <w:keepNext w:val="0"/>
              <w:keepLines w:val="0"/>
              <w:widowControl w:val="0"/>
              <w:ind w:left="113"/>
              <w:rPr>
                <w:i/>
              </w:rPr>
            </w:pPr>
            <w:r w:rsidRPr="00FD0425">
              <w:rPr>
                <w:i/>
              </w:rPr>
              <w:t>&gt;Length-10</w:t>
            </w:r>
          </w:p>
        </w:tc>
        <w:tc>
          <w:tcPr>
            <w:tcW w:w="556" w:type="pct"/>
          </w:tcPr>
          <w:p w14:paraId="5CE1AC9E" w14:textId="77777777" w:rsidR="00F02090" w:rsidRPr="00FD0425" w:rsidRDefault="00F02090" w:rsidP="0073372F">
            <w:pPr>
              <w:pStyle w:val="TAL"/>
              <w:keepNext w:val="0"/>
              <w:keepLines w:val="0"/>
              <w:widowControl w:val="0"/>
            </w:pPr>
          </w:p>
        </w:tc>
        <w:tc>
          <w:tcPr>
            <w:tcW w:w="556" w:type="pct"/>
          </w:tcPr>
          <w:p w14:paraId="58A8075B" w14:textId="77777777" w:rsidR="00F02090" w:rsidRPr="00FD0425" w:rsidRDefault="00F02090" w:rsidP="0073372F">
            <w:pPr>
              <w:pStyle w:val="TAL"/>
              <w:keepNext w:val="0"/>
              <w:keepLines w:val="0"/>
              <w:widowControl w:val="0"/>
            </w:pPr>
          </w:p>
        </w:tc>
        <w:tc>
          <w:tcPr>
            <w:tcW w:w="778" w:type="pct"/>
          </w:tcPr>
          <w:p w14:paraId="412F25B8" w14:textId="77777777" w:rsidR="00F02090" w:rsidRPr="00FD0425" w:rsidDel="00136390" w:rsidRDefault="00F02090" w:rsidP="0073372F">
            <w:pPr>
              <w:pStyle w:val="TAL"/>
              <w:keepNext w:val="0"/>
              <w:keepLines w:val="0"/>
              <w:widowControl w:val="0"/>
            </w:pPr>
          </w:p>
        </w:tc>
        <w:tc>
          <w:tcPr>
            <w:tcW w:w="889" w:type="pct"/>
          </w:tcPr>
          <w:p w14:paraId="48C6E0C1" w14:textId="77777777" w:rsidR="00F02090" w:rsidRPr="00FD0425" w:rsidDel="00136390" w:rsidRDefault="00F02090" w:rsidP="0073372F">
            <w:pPr>
              <w:pStyle w:val="TAL"/>
              <w:keepNext w:val="0"/>
              <w:keepLines w:val="0"/>
              <w:widowControl w:val="0"/>
              <w:rPr>
                <w:lang w:eastAsia="ja-JP"/>
              </w:rPr>
            </w:pPr>
          </w:p>
        </w:tc>
        <w:tc>
          <w:tcPr>
            <w:tcW w:w="556" w:type="pct"/>
          </w:tcPr>
          <w:p w14:paraId="10A92EF2" w14:textId="77777777" w:rsidR="00F02090" w:rsidRPr="00FD0425" w:rsidRDefault="00F02090" w:rsidP="0073372F">
            <w:pPr>
              <w:pStyle w:val="TAC"/>
              <w:keepNext w:val="0"/>
              <w:keepLines w:val="0"/>
              <w:widowControl w:val="0"/>
            </w:pPr>
          </w:p>
        </w:tc>
        <w:tc>
          <w:tcPr>
            <w:tcW w:w="556" w:type="pct"/>
          </w:tcPr>
          <w:p w14:paraId="457AC3CB" w14:textId="77777777" w:rsidR="00F02090" w:rsidRPr="00FD0425" w:rsidRDefault="00F02090" w:rsidP="0073372F">
            <w:pPr>
              <w:pStyle w:val="TAC"/>
              <w:keepNext w:val="0"/>
              <w:keepLines w:val="0"/>
              <w:widowControl w:val="0"/>
            </w:pPr>
          </w:p>
        </w:tc>
      </w:tr>
      <w:tr w:rsidR="00254D17" w:rsidRPr="00FD0425" w14:paraId="233DDF64" w14:textId="77777777" w:rsidTr="00140708">
        <w:tc>
          <w:tcPr>
            <w:tcW w:w="1111" w:type="pct"/>
          </w:tcPr>
          <w:p w14:paraId="130331B3" w14:textId="77777777" w:rsidR="00F02090" w:rsidRPr="00FD0425" w:rsidRDefault="00F02090" w:rsidP="0073372F">
            <w:pPr>
              <w:pStyle w:val="TAL"/>
              <w:keepNext w:val="0"/>
              <w:keepLines w:val="0"/>
              <w:widowControl w:val="0"/>
              <w:ind w:left="227"/>
            </w:pPr>
            <w:r w:rsidRPr="00FD0425">
              <w:t>&gt;&gt;Index Length-10</w:t>
            </w:r>
          </w:p>
        </w:tc>
        <w:tc>
          <w:tcPr>
            <w:tcW w:w="556" w:type="pct"/>
          </w:tcPr>
          <w:p w14:paraId="7C966B2D" w14:textId="77777777" w:rsidR="00F02090" w:rsidRPr="00FD0425" w:rsidRDefault="00F02090" w:rsidP="0073372F">
            <w:pPr>
              <w:pStyle w:val="TAL"/>
              <w:keepNext w:val="0"/>
              <w:keepLines w:val="0"/>
              <w:widowControl w:val="0"/>
            </w:pPr>
            <w:r w:rsidRPr="00FD0425">
              <w:t>M</w:t>
            </w:r>
          </w:p>
        </w:tc>
        <w:tc>
          <w:tcPr>
            <w:tcW w:w="556" w:type="pct"/>
          </w:tcPr>
          <w:p w14:paraId="319AA4AB" w14:textId="77777777" w:rsidR="00F02090" w:rsidRPr="00FD0425" w:rsidRDefault="00F02090" w:rsidP="0073372F">
            <w:pPr>
              <w:pStyle w:val="TAL"/>
              <w:keepNext w:val="0"/>
              <w:keepLines w:val="0"/>
              <w:widowControl w:val="0"/>
            </w:pPr>
          </w:p>
        </w:tc>
        <w:tc>
          <w:tcPr>
            <w:tcW w:w="778" w:type="pct"/>
          </w:tcPr>
          <w:p w14:paraId="14AC0FC3" w14:textId="77777777" w:rsidR="00F02090" w:rsidRPr="00FD0425" w:rsidDel="00136390" w:rsidRDefault="00F02090" w:rsidP="0073372F">
            <w:pPr>
              <w:pStyle w:val="TAL"/>
              <w:keepNext w:val="0"/>
              <w:keepLines w:val="0"/>
              <w:widowControl w:val="0"/>
            </w:pPr>
            <w:r w:rsidRPr="00FD0425">
              <w:t>BIT STRING (SIZE(10))</w:t>
            </w:r>
          </w:p>
        </w:tc>
        <w:tc>
          <w:tcPr>
            <w:tcW w:w="889" w:type="pct"/>
          </w:tcPr>
          <w:p w14:paraId="27E564F0" w14:textId="77777777" w:rsidR="00F02090" w:rsidRPr="00FD0425" w:rsidDel="00136390" w:rsidRDefault="00F02090" w:rsidP="0073372F">
            <w:pPr>
              <w:pStyle w:val="TAL"/>
              <w:keepNext w:val="0"/>
              <w:keepLines w:val="0"/>
              <w:widowControl w:val="0"/>
              <w:rPr>
                <w:lang w:eastAsia="ja-JP"/>
              </w:rPr>
            </w:pPr>
            <w:r w:rsidRPr="00FD0425">
              <w:rPr>
                <w:lang w:eastAsia="ja-JP"/>
              </w:rPr>
              <w:t>Coded as specified in TS 38.304 [33] and TS 36.304 [34].</w:t>
            </w:r>
          </w:p>
        </w:tc>
        <w:tc>
          <w:tcPr>
            <w:tcW w:w="556" w:type="pct"/>
          </w:tcPr>
          <w:p w14:paraId="265E0E66" w14:textId="77777777" w:rsidR="00F02090" w:rsidRPr="00FD0425" w:rsidRDefault="00F02090" w:rsidP="0073372F">
            <w:pPr>
              <w:pStyle w:val="TAC"/>
              <w:keepNext w:val="0"/>
              <w:keepLines w:val="0"/>
              <w:widowControl w:val="0"/>
            </w:pPr>
            <w:r w:rsidRPr="00FD0425">
              <w:rPr>
                <w:lang w:eastAsia="ja-JP"/>
              </w:rPr>
              <w:t>–</w:t>
            </w:r>
          </w:p>
        </w:tc>
        <w:tc>
          <w:tcPr>
            <w:tcW w:w="556" w:type="pct"/>
          </w:tcPr>
          <w:p w14:paraId="015B3646" w14:textId="77777777" w:rsidR="00F02090" w:rsidRPr="00FD0425" w:rsidRDefault="00F02090" w:rsidP="0073372F">
            <w:pPr>
              <w:pStyle w:val="TAC"/>
              <w:keepNext w:val="0"/>
              <w:keepLines w:val="0"/>
              <w:widowControl w:val="0"/>
            </w:pPr>
          </w:p>
        </w:tc>
      </w:tr>
      <w:tr w:rsidR="00254D17" w:rsidRPr="00FD0425" w14:paraId="7E9BEBE0" w14:textId="77777777" w:rsidTr="00140708">
        <w:tc>
          <w:tcPr>
            <w:tcW w:w="1111" w:type="pct"/>
          </w:tcPr>
          <w:p w14:paraId="17AFCF81" w14:textId="77777777" w:rsidR="00F02090" w:rsidRPr="00FD0425" w:rsidRDefault="00F02090" w:rsidP="0073372F">
            <w:pPr>
              <w:pStyle w:val="TAL"/>
              <w:keepNext w:val="0"/>
              <w:keepLines w:val="0"/>
              <w:widowControl w:val="0"/>
            </w:pPr>
            <w:r w:rsidRPr="00FD0425">
              <w:t>UE RAN Paging Identity</w:t>
            </w:r>
          </w:p>
        </w:tc>
        <w:tc>
          <w:tcPr>
            <w:tcW w:w="556" w:type="pct"/>
          </w:tcPr>
          <w:p w14:paraId="4EB8547A" w14:textId="77777777" w:rsidR="00F02090" w:rsidRPr="00FD0425" w:rsidRDefault="00F02090" w:rsidP="0073372F">
            <w:pPr>
              <w:pStyle w:val="TAL"/>
              <w:keepNext w:val="0"/>
              <w:keepLines w:val="0"/>
              <w:widowControl w:val="0"/>
            </w:pPr>
            <w:r w:rsidRPr="00FD0425">
              <w:t>M</w:t>
            </w:r>
          </w:p>
        </w:tc>
        <w:tc>
          <w:tcPr>
            <w:tcW w:w="556" w:type="pct"/>
          </w:tcPr>
          <w:p w14:paraId="108DAEE4" w14:textId="77777777" w:rsidR="00F02090" w:rsidRPr="00FD0425" w:rsidRDefault="00F02090" w:rsidP="0073372F">
            <w:pPr>
              <w:pStyle w:val="TAL"/>
              <w:keepNext w:val="0"/>
              <w:keepLines w:val="0"/>
              <w:widowControl w:val="0"/>
            </w:pPr>
          </w:p>
        </w:tc>
        <w:tc>
          <w:tcPr>
            <w:tcW w:w="778" w:type="pct"/>
          </w:tcPr>
          <w:p w14:paraId="267B2577" w14:textId="77777777" w:rsidR="00F02090" w:rsidRPr="00FD0425" w:rsidRDefault="00F02090" w:rsidP="0073372F">
            <w:pPr>
              <w:pStyle w:val="TAL"/>
              <w:keepNext w:val="0"/>
              <w:keepLines w:val="0"/>
              <w:widowControl w:val="0"/>
            </w:pPr>
            <w:r w:rsidRPr="00FD0425">
              <w:t>9.2.3.43</w:t>
            </w:r>
          </w:p>
        </w:tc>
        <w:tc>
          <w:tcPr>
            <w:tcW w:w="889" w:type="pct"/>
          </w:tcPr>
          <w:p w14:paraId="5D590864" w14:textId="77777777" w:rsidR="00F02090" w:rsidRPr="00FD0425" w:rsidRDefault="00F02090" w:rsidP="0073372F">
            <w:pPr>
              <w:pStyle w:val="TAL"/>
              <w:keepNext w:val="0"/>
              <w:keepLines w:val="0"/>
              <w:widowControl w:val="0"/>
            </w:pPr>
          </w:p>
        </w:tc>
        <w:tc>
          <w:tcPr>
            <w:tcW w:w="556" w:type="pct"/>
          </w:tcPr>
          <w:p w14:paraId="3BA3CD14" w14:textId="77777777" w:rsidR="00F02090" w:rsidRPr="00FD0425" w:rsidRDefault="00F02090" w:rsidP="0073372F">
            <w:pPr>
              <w:pStyle w:val="TAC"/>
              <w:keepNext w:val="0"/>
              <w:keepLines w:val="0"/>
              <w:widowControl w:val="0"/>
            </w:pPr>
            <w:r w:rsidRPr="00FD0425">
              <w:t>YES</w:t>
            </w:r>
          </w:p>
        </w:tc>
        <w:tc>
          <w:tcPr>
            <w:tcW w:w="556" w:type="pct"/>
          </w:tcPr>
          <w:p w14:paraId="15FF4F8F" w14:textId="77777777" w:rsidR="00F02090" w:rsidRPr="00FD0425" w:rsidRDefault="00F02090" w:rsidP="0073372F">
            <w:pPr>
              <w:pStyle w:val="TAC"/>
              <w:keepNext w:val="0"/>
              <w:keepLines w:val="0"/>
              <w:widowControl w:val="0"/>
            </w:pPr>
            <w:r w:rsidRPr="00FD0425">
              <w:t>ignore</w:t>
            </w:r>
          </w:p>
        </w:tc>
      </w:tr>
      <w:tr w:rsidR="00254D17" w:rsidRPr="00FD0425" w14:paraId="5AD60BD9" w14:textId="77777777" w:rsidTr="00140708">
        <w:tc>
          <w:tcPr>
            <w:tcW w:w="1111"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73372F">
            <w:pPr>
              <w:pStyle w:val="TAL"/>
              <w:keepNext w:val="0"/>
              <w:keepLines w:val="0"/>
              <w:widowControl w:val="0"/>
            </w:pPr>
            <w:r w:rsidRPr="00FD0425">
              <w:t>Paging DRX</w:t>
            </w:r>
          </w:p>
        </w:tc>
        <w:tc>
          <w:tcPr>
            <w:tcW w:w="556"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73372F">
            <w:pPr>
              <w:pStyle w:val="TAL"/>
              <w:keepNext w:val="0"/>
              <w:keepLines w:val="0"/>
              <w:widowControl w:val="0"/>
            </w:pPr>
            <w:r w:rsidRPr="00FD0425">
              <w:t>9.2.3.66</w:t>
            </w:r>
          </w:p>
        </w:tc>
        <w:tc>
          <w:tcPr>
            <w:tcW w:w="889"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73372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56"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73372F">
            <w:pPr>
              <w:pStyle w:val="TAC"/>
              <w:keepNext w:val="0"/>
              <w:keepLines w:val="0"/>
              <w:widowControl w:val="0"/>
              <w:rPr>
                <w:b/>
                <w:bCs/>
              </w:rPr>
            </w:pPr>
            <w:r w:rsidRPr="00FD0425">
              <w:rPr>
                <w:rFonts w:eastAsia="MS Mincho"/>
              </w:rPr>
              <w:t>YES</w:t>
            </w:r>
          </w:p>
        </w:tc>
        <w:tc>
          <w:tcPr>
            <w:tcW w:w="556"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73372F">
            <w:pPr>
              <w:pStyle w:val="TAC"/>
              <w:keepNext w:val="0"/>
              <w:keepLines w:val="0"/>
              <w:widowControl w:val="0"/>
              <w:rPr>
                <w:b/>
                <w:bCs/>
              </w:rPr>
            </w:pPr>
            <w:r w:rsidRPr="00FD0425">
              <w:t>ignore</w:t>
            </w:r>
          </w:p>
        </w:tc>
      </w:tr>
      <w:tr w:rsidR="00254D17" w:rsidRPr="00FD0425" w14:paraId="70022B2F" w14:textId="77777777" w:rsidTr="00140708">
        <w:tc>
          <w:tcPr>
            <w:tcW w:w="1111"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73372F">
            <w:pPr>
              <w:pStyle w:val="TAL"/>
              <w:keepNext w:val="0"/>
              <w:keepLines w:val="0"/>
              <w:widowControl w:val="0"/>
            </w:pPr>
            <w:r w:rsidRPr="00FD0425">
              <w:t>RAN Paging Area</w:t>
            </w:r>
          </w:p>
        </w:tc>
        <w:tc>
          <w:tcPr>
            <w:tcW w:w="556"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73372F">
            <w:pPr>
              <w:pStyle w:val="TAL"/>
              <w:keepNext w:val="0"/>
              <w:keepLines w:val="0"/>
              <w:widowControl w:val="0"/>
            </w:pPr>
            <w:r w:rsidRPr="00FD0425">
              <w:t>9.2.3.38</w:t>
            </w:r>
          </w:p>
        </w:tc>
        <w:tc>
          <w:tcPr>
            <w:tcW w:w="889"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73372F">
            <w:pPr>
              <w:pStyle w:val="TAC"/>
              <w:keepNext w:val="0"/>
              <w:keepLines w:val="0"/>
              <w:widowControl w:val="0"/>
              <w:rPr>
                <w:rFonts w:eastAsia="MS Mincho"/>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0034D701" w14:textId="77777777" w:rsidTr="00140708">
        <w:tc>
          <w:tcPr>
            <w:tcW w:w="1111"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73372F">
            <w:pPr>
              <w:pStyle w:val="TAL"/>
              <w:keepNext w:val="0"/>
              <w:keepLines w:val="0"/>
              <w:widowControl w:val="0"/>
            </w:pPr>
            <w:r w:rsidRPr="00FD0425">
              <w:t>Paging Priority</w:t>
            </w:r>
          </w:p>
        </w:tc>
        <w:tc>
          <w:tcPr>
            <w:tcW w:w="556"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73372F">
            <w:pPr>
              <w:pStyle w:val="TAL"/>
              <w:keepNext w:val="0"/>
              <w:keepLines w:val="0"/>
              <w:widowControl w:val="0"/>
            </w:pPr>
            <w:r w:rsidRPr="00FD0425">
              <w:t>9.2.3.44</w:t>
            </w:r>
          </w:p>
        </w:tc>
        <w:tc>
          <w:tcPr>
            <w:tcW w:w="889"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73372F">
            <w:pPr>
              <w:pStyle w:val="TAC"/>
              <w:keepNext w:val="0"/>
              <w:keepLines w:val="0"/>
              <w:widowControl w:val="0"/>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73372F">
            <w:pPr>
              <w:pStyle w:val="TAC"/>
              <w:keepNext w:val="0"/>
              <w:keepLines w:val="0"/>
              <w:widowControl w:val="0"/>
            </w:pPr>
            <w:r w:rsidRPr="00FD0425">
              <w:t>ignore</w:t>
            </w:r>
          </w:p>
        </w:tc>
      </w:tr>
      <w:tr w:rsidR="00254D17" w:rsidRPr="00FD0425" w14:paraId="062E0C4D" w14:textId="77777777" w:rsidTr="00140708">
        <w:tc>
          <w:tcPr>
            <w:tcW w:w="1111"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73372F">
            <w:pPr>
              <w:pStyle w:val="TAL"/>
              <w:keepNext w:val="0"/>
              <w:keepLines w:val="0"/>
              <w:widowControl w:val="0"/>
            </w:pPr>
            <w:r w:rsidRPr="00FD0425">
              <w:t>Assistance Data for RAN Paging</w:t>
            </w:r>
          </w:p>
        </w:tc>
        <w:tc>
          <w:tcPr>
            <w:tcW w:w="556"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73372F">
            <w:pPr>
              <w:pStyle w:val="TAL"/>
              <w:keepNext w:val="0"/>
              <w:keepLines w:val="0"/>
              <w:widowControl w:val="0"/>
            </w:pPr>
            <w:r w:rsidRPr="00FD0425">
              <w:t>9.2.3.41</w:t>
            </w:r>
          </w:p>
        </w:tc>
        <w:tc>
          <w:tcPr>
            <w:tcW w:w="889"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A93CE75" w14:textId="77777777" w:rsidTr="00140708">
        <w:tc>
          <w:tcPr>
            <w:tcW w:w="1111"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73372F">
            <w:pPr>
              <w:pStyle w:val="TAL"/>
              <w:keepNext w:val="0"/>
              <w:keepLines w:val="0"/>
              <w:widowControl w:val="0"/>
            </w:pPr>
            <w:r w:rsidRPr="00FD0425">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73372F">
            <w:pPr>
              <w:pStyle w:val="TAL"/>
              <w:keepNext w:val="0"/>
              <w:keepLines w:val="0"/>
              <w:widowControl w:val="0"/>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73372F">
            <w:pPr>
              <w:pStyle w:val="TAL"/>
              <w:keepNext w:val="0"/>
              <w:keepLines w:val="0"/>
              <w:widowControl w:val="0"/>
            </w:pPr>
            <w:r w:rsidRPr="00FD0425">
              <w:rPr>
                <w:rFonts w:cs="Arial"/>
                <w:lang w:eastAsia="ja-JP"/>
              </w:rPr>
              <w:t>9.2.3.91</w:t>
            </w:r>
          </w:p>
        </w:tc>
        <w:tc>
          <w:tcPr>
            <w:tcW w:w="889"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73372F">
            <w:pPr>
              <w:pStyle w:val="TAC"/>
              <w:keepNext w:val="0"/>
              <w:keepLines w:val="0"/>
              <w:widowControl w:val="0"/>
              <w:rPr>
                <w:lang w:eastAsia="ja-JP"/>
              </w:rPr>
            </w:pPr>
            <w:r w:rsidRPr="00FD042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73372F">
            <w:pPr>
              <w:pStyle w:val="TAC"/>
              <w:keepNext w:val="0"/>
              <w:keepLines w:val="0"/>
              <w:widowControl w:val="0"/>
              <w:rPr>
                <w:lang w:eastAsia="ja-JP"/>
              </w:rPr>
            </w:pPr>
            <w:r w:rsidRPr="00FD0425">
              <w:rPr>
                <w:rFonts w:cs="Arial"/>
                <w:lang w:eastAsia="ja-JP"/>
              </w:rPr>
              <w:t>ignore</w:t>
            </w:r>
          </w:p>
        </w:tc>
      </w:tr>
      <w:tr w:rsidR="00254D17" w:rsidRPr="00FD0425" w14:paraId="1525101F" w14:textId="77777777" w:rsidTr="00140708">
        <w:tc>
          <w:tcPr>
            <w:tcW w:w="1111"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73372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56"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73372F">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73372F">
            <w:pPr>
              <w:pStyle w:val="TAL"/>
              <w:keepNext w:val="0"/>
              <w:keepLines w:val="0"/>
              <w:widowControl w:val="0"/>
              <w:rPr>
                <w:rFonts w:cs="Arial"/>
                <w:lang w:eastAsia="ja-JP"/>
              </w:rPr>
            </w:pPr>
            <w:r>
              <w:rPr>
                <w:rFonts w:cs="Arial"/>
                <w:lang w:eastAsia="ja-JP"/>
              </w:rPr>
              <w:t>9.2.3.141</w:t>
            </w:r>
          </w:p>
        </w:tc>
        <w:tc>
          <w:tcPr>
            <w:tcW w:w="889" w:type="pct"/>
            <w:tcBorders>
              <w:top w:val="single" w:sz="4" w:space="0" w:color="auto"/>
              <w:left w:val="single" w:sz="4" w:space="0" w:color="auto"/>
              <w:bottom w:val="single" w:sz="4" w:space="0" w:color="auto"/>
              <w:right w:val="single" w:sz="4" w:space="0" w:color="auto"/>
            </w:tcBorders>
          </w:tcPr>
          <w:p w14:paraId="5453EE2E" w14:textId="602A3183" w:rsidR="00994869" w:rsidRPr="00FD0425" w:rsidRDefault="00994869" w:rsidP="0073372F">
            <w:pPr>
              <w:pStyle w:val="TAL"/>
              <w:keepNext w:val="0"/>
              <w:keepLines w:val="0"/>
              <w:widowControl w:val="0"/>
            </w:pPr>
            <w:r>
              <w:rPr>
                <w:lang w:eastAsia="ja-JP"/>
              </w:rPr>
              <w:t>Coded as specified in TS 36.304 [34].</w:t>
            </w:r>
          </w:p>
        </w:tc>
        <w:tc>
          <w:tcPr>
            <w:tcW w:w="556"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73372F">
            <w:pPr>
              <w:pStyle w:val="TAC"/>
              <w:keepNext w:val="0"/>
              <w:keepLines w:val="0"/>
              <w:widowControl w:val="0"/>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73372F">
            <w:pPr>
              <w:pStyle w:val="TAC"/>
              <w:keepNext w:val="0"/>
              <w:keepLines w:val="0"/>
              <w:widowControl w:val="0"/>
              <w:rPr>
                <w:rFonts w:cs="Arial"/>
                <w:lang w:eastAsia="ja-JP"/>
              </w:rPr>
            </w:pPr>
            <w:r>
              <w:rPr>
                <w:rFonts w:cs="Arial"/>
                <w:lang w:eastAsia="ja-JP"/>
              </w:rPr>
              <w:t>ignore</w:t>
            </w:r>
          </w:p>
        </w:tc>
      </w:tr>
      <w:tr w:rsidR="00254D17" w:rsidRPr="00FD0425" w14:paraId="411D525E" w14:textId="77777777" w:rsidTr="00140708">
        <w:tc>
          <w:tcPr>
            <w:tcW w:w="1111"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3372F">
            <w:pPr>
              <w:pStyle w:val="TAL"/>
              <w:keepNext w:val="0"/>
              <w:keepLines w:val="0"/>
              <w:widowControl w:val="0"/>
              <w:rPr>
                <w:rFonts w:cs="Arial"/>
                <w:lang w:eastAsia="ja-JP"/>
              </w:rPr>
            </w:pPr>
            <w:r>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3372F">
            <w:pPr>
              <w:pStyle w:val="TAL"/>
              <w:keepNext w:val="0"/>
              <w:keepLines w:val="0"/>
              <w:widowControl w:val="0"/>
              <w:rPr>
                <w:rFonts w:cs="Arial"/>
                <w:lang w:eastAsia="ja-JP"/>
              </w:rPr>
            </w:pPr>
            <w:r w:rsidRPr="00DD21C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3372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889"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BD1D4F">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3372F">
            <w:pPr>
              <w:pStyle w:val="TAC"/>
              <w:keepNext w:val="0"/>
              <w:keepLines w:val="0"/>
              <w:widowControl w:val="0"/>
              <w:rPr>
                <w:rFonts w:cs="Arial"/>
                <w:lang w:eastAsia="ja-JP"/>
              </w:rPr>
            </w:pPr>
            <w:r w:rsidRPr="00DD21C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3372F">
            <w:pPr>
              <w:pStyle w:val="TAC"/>
              <w:keepNext w:val="0"/>
              <w:keepLines w:val="0"/>
              <w:widowControl w:val="0"/>
              <w:rPr>
                <w:rFonts w:cs="Arial"/>
                <w:lang w:eastAsia="ja-JP"/>
              </w:rPr>
            </w:pPr>
            <w:r w:rsidRPr="00DD21C0">
              <w:rPr>
                <w:rFonts w:cs="Arial"/>
                <w:lang w:eastAsia="ja-JP"/>
              </w:rPr>
              <w:t>ignore</w:t>
            </w:r>
          </w:p>
        </w:tc>
      </w:tr>
      <w:tr w:rsidR="00254D17" w:rsidRPr="00FD0425" w14:paraId="75D1498F" w14:textId="77777777" w:rsidTr="00140708">
        <w:tc>
          <w:tcPr>
            <w:tcW w:w="1111"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73372F">
            <w:pPr>
              <w:pStyle w:val="TAL"/>
              <w:keepNext w:val="0"/>
              <w:keepLines w:val="0"/>
              <w:widowControl w:val="0"/>
              <w:rPr>
                <w:lang w:eastAsia="ja-JP"/>
              </w:rPr>
            </w:pPr>
            <w:r>
              <w:rPr>
                <w:rFonts w:eastAsia="Malgun Gothic"/>
                <w:lang w:eastAsia="ja-JP"/>
              </w:rPr>
              <w:t>UE specific DRX</w:t>
            </w:r>
          </w:p>
        </w:tc>
        <w:tc>
          <w:tcPr>
            <w:tcW w:w="556"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73372F">
            <w:pPr>
              <w:pStyle w:val="TAL"/>
              <w:keepNext w:val="0"/>
              <w:keepLines w:val="0"/>
              <w:widowControl w:val="0"/>
              <w:rPr>
                <w:lang w:eastAsia="ja-JP"/>
              </w:rPr>
            </w:pPr>
            <w:r>
              <w:rPr>
                <w:rFonts w:eastAsia="Malgun Gothic"/>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3372F">
            <w:pPr>
              <w:pStyle w:val="TAL"/>
              <w:keepNext w:val="0"/>
              <w:keepLines w:val="0"/>
              <w:widowControl w:val="0"/>
              <w:rPr>
                <w:lang w:eastAsia="ja-JP"/>
              </w:rPr>
            </w:pPr>
            <w:r>
              <w:t>9.2.3.</w:t>
            </w:r>
            <w:r w:rsidR="00A61675">
              <w:rPr>
                <w:lang w:val="en-US"/>
              </w:rPr>
              <w:t>143</w:t>
            </w:r>
          </w:p>
        </w:tc>
        <w:tc>
          <w:tcPr>
            <w:tcW w:w="889"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73372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73372F">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73372F">
            <w:pPr>
              <w:pStyle w:val="TAC"/>
              <w:keepNext w:val="0"/>
              <w:keepLines w:val="0"/>
              <w:widowControl w:val="0"/>
              <w:rPr>
                <w:lang w:eastAsia="ja-JP"/>
              </w:rPr>
            </w:pPr>
            <w:r>
              <w:rPr>
                <w:lang w:eastAsia="ja-JP"/>
              </w:rPr>
              <w:t>ignore</w:t>
            </w:r>
          </w:p>
        </w:tc>
      </w:tr>
      <w:tr w:rsidR="00254D17" w:rsidRPr="00FD0425" w14:paraId="77D60F06" w14:textId="77777777" w:rsidTr="00140708">
        <w:tc>
          <w:tcPr>
            <w:tcW w:w="1111"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73372F">
            <w:pPr>
              <w:pStyle w:val="TAL"/>
              <w:keepNext w:val="0"/>
              <w:keepLines w:val="0"/>
              <w:widowControl w:val="0"/>
              <w:rPr>
                <w:rFonts w:eastAsia="Malgun Gothic"/>
                <w:lang w:eastAsia="ja-JP"/>
              </w:rPr>
            </w:pPr>
            <w:r w:rsidRPr="00772A8F">
              <w:rPr>
                <w:lang w:eastAsia="zh-CN"/>
              </w:rPr>
              <w:t>Hashed UE Identity Index Value</w:t>
            </w:r>
          </w:p>
        </w:tc>
        <w:tc>
          <w:tcPr>
            <w:tcW w:w="556"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73372F">
            <w:pPr>
              <w:pStyle w:val="TAL"/>
              <w:keepNext w:val="0"/>
              <w:keepLines w:val="0"/>
              <w:widowControl w:val="0"/>
              <w:rPr>
                <w:rFonts w:eastAsia="Malgun Gothic"/>
                <w:lang w:eastAsia="ja-JP"/>
              </w:rPr>
            </w:pPr>
            <w:r w:rsidRPr="00232FDB">
              <w:rPr>
                <w:rFonts w:eastAsia="SimSun"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0BA9285" w14:textId="02DA8333" w:rsidR="006B55F2" w:rsidRDefault="006B55F2" w:rsidP="0073372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889"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73372F">
            <w:pPr>
              <w:pStyle w:val="TAC"/>
              <w:keepNext w:val="0"/>
              <w:keepLines w:val="0"/>
              <w:widowControl w:val="0"/>
              <w:rPr>
                <w:lang w:eastAsia="ja-JP"/>
              </w:rPr>
            </w:pPr>
            <w:r w:rsidRPr="00232FDB">
              <w:rPr>
                <w:rFonts w:eastAsia="SimSun"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73372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73372F">
      <w:pPr>
        <w:widowControl w:val="0"/>
      </w:pPr>
    </w:p>
    <w:p w14:paraId="0CBB80F4" w14:textId="77777777" w:rsidR="00F02090" w:rsidRPr="00FD0425" w:rsidRDefault="00F02090" w:rsidP="0073372F">
      <w:pPr>
        <w:pStyle w:val="Heading4"/>
        <w:keepNext w:val="0"/>
        <w:keepLines w:val="0"/>
        <w:widowControl w:val="0"/>
      </w:pPr>
      <w:bookmarkStart w:id="3536" w:name="_CR9_1_1_8"/>
      <w:bookmarkStart w:id="3537" w:name="_Toc20955187"/>
      <w:bookmarkStart w:id="3538" w:name="_Toc29991382"/>
      <w:bookmarkStart w:id="3539" w:name="_Toc36555782"/>
      <w:bookmarkStart w:id="3540" w:name="_Toc44497489"/>
      <w:bookmarkStart w:id="3541" w:name="_Toc45107877"/>
      <w:bookmarkStart w:id="3542" w:name="_Toc45901497"/>
      <w:bookmarkStart w:id="3543" w:name="_Toc51850576"/>
      <w:bookmarkStart w:id="3544" w:name="_Toc56693579"/>
      <w:bookmarkStart w:id="3545" w:name="_Toc64447122"/>
      <w:bookmarkStart w:id="3546" w:name="_Toc66286616"/>
      <w:bookmarkStart w:id="3547" w:name="_Toc74151311"/>
      <w:bookmarkStart w:id="3548" w:name="_Toc88653783"/>
      <w:bookmarkStart w:id="3549" w:name="_Toc97904139"/>
      <w:bookmarkStart w:id="3550" w:name="_Toc105175180"/>
      <w:bookmarkStart w:id="3551" w:name="_Toc113826210"/>
      <w:bookmarkStart w:id="3552" w:name="_Toc175586792"/>
      <w:bookmarkEnd w:id="3536"/>
      <w:r w:rsidRPr="00FD0425">
        <w:t>9.1.1.8</w:t>
      </w:r>
      <w:r w:rsidRPr="00FD0425">
        <w:tab/>
        <w:t>RETRIEVE UE CONTEXT REQUEST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104ED700" w14:textId="77777777" w:rsidR="00F02090" w:rsidRPr="00FD0425" w:rsidRDefault="00F02090" w:rsidP="0073372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A5ADA47" w14:textId="77777777" w:rsidTr="00140708">
        <w:trPr>
          <w:tblHeader/>
        </w:trPr>
        <w:tc>
          <w:tcPr>
            <w:tcW w:w="1111" w:type="pct"/>
          </w:tcPr>
          <w:p w14:paraId="4028EAE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CC7734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A9E7E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D5B694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6E295F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2DA02888"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743FB0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469BC822" w14:textId="77777777" w:rsidTr="00140708">
        <w:tc>
          <w:tcPr>
            <w:tcW w:w="1111" w:type="pct"/>
          </w:tcPr>
          <w:p w14:paraId="1A74B61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A79E06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0A29FAC" w14:textId="77777777" w:rsidR="00F02090" w:rsidRPr="00FD0425" w:rsidRDefault="00F02090" w:rsidP="0073372F">
            <w:pPr>
              <w:pStyle w:val="TAL"/>
              <w:keepNext w:val="0"/>
              <w:keepLines w:val="0"/>
              <w:widowControl w:val="0"/>
              <w:rPr>
                <w:lang w:eastAsia="ja-JP"/>
              </w:rPr>
            </w:pPr>
          </w:p>
        </w:tc>
        <w:tc>
          <w:tcPr>
            <w:tcW w:w="778" w:type="pct"/>
          </w:tcPr>
          <w:p w14:paraId="79D42B3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5B8A39B0" w14:textId="77777777" w:rsidR="00F02090" w:rsidRPr="00FD0425" w:rsidRDefault="00F02090" w:rsidP="0073372F">
            <w:pPr>
              <w:pStyle w:val="TAL"/>
              <w:keepNext w:val="0"/>
              <w:keepLines w:val="0"/>
              <w:widowControl w:val="0"/>
              <w:rPr>
                <w:lang w:eastAsia="ja-JP"/>
              </w:rPr>
            </w:pPr>
          </w:p>
        </w:tc>
        <w:tc>
          <w:tcPr>
            <w:tcW w:w="556" w:type="pct"/>
          </w:tcPr>
          <w:p w14:paraId="60D40B8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1CBE84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364A1D2" w14:textId="77777777" w:rsidTr="00140708">
        <w:tc>
          <w:tcPr>
            <w:tcW w:w="1111" w:type="pct"/>
          </w:tcPr>
          <w:p w14:paraId="6159AB59"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480F5DD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908350" w14:textId="77777777" w:rsidR="00F02090" w:rsidRPr="00FD0425" w:rsidRDefault="00F02090" w:rsidP="0073372F">
            <w:pPr>
              <w:pStyle w:val="TAL"/>
              <w:keepNext w:val="0"/>
              <w:keepLines w:val="0"/>
              <w:widowControl w:val="0"/>
              <w:rPr>
                <w:lang w:eastAsia="ja-JP"/>
              </w:rPr>
            </w:pPr>
          </w:p>
        </w:tc>
        <w:tc>
          <w:tcPr>
            <w:tcW w:w="778" w:type="pct"/>
          </w:tcPr>
          <w:p w14:paraId="130A44F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C058F35"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C5389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BDFCA6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0CA5C881" w14:textId="77777777" w:rsidTr="00140708">
        <w:tc>
          <w:tcPr>
            <w:tcW w:w="1111" w:type="pct"/>
          </w:tcPr>
          <w:p w14:paraId="16A0A4F2" w14:textId="77777777" w:rsidR="00F02090" w:rsidRPr="00FD0425" w:rsidRDefault="00F02090" w:rsidP="0073372F">
            <w:pPr>
              <w:pStyle w:val="TAL"/>
              <w:keepNext w:val="0"/>
              <w:keepLines w:val="0"/>
              <w:widowControl w:val="0"/>
              <w:rPr>
                <w:lang w:eastAsia="ja-JP"/>
              </w:rPr>
            </w:pPr>
            <w:r w:rsidRPr="00FD0425">
              <w:rPr>
                <w:lang w:eastAsia="ja-JP"/>
              </w:rPr>
              <w:t>UE Context ID</w:t>
            </w:r>
          </w:p>
        </w:tc>
        <w:tc>
          <w:tcPr>
            <w:tcW w:w="556" w:type="pct"/>
          </w:tcPr>
          <w:p w14:paraId="2BE49F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CC6AA56" w14:textId="77777777" w:rsidR="00F02090" w:rsidRPr="00FD0425" w:rsidRDefault="00F02090" w:rsidP="0073372F">
            <w:pPr>
              <w:pStyle w:val="TAL"/>
              <w:keepNext w:val="0"/>
              <w:keepLines w:val="0"/>
              <w:widowControl w:val="0"/>
              <w:rPr>
                <w:lang w:eastAsia="ja-JP"/>
              </w:rPr>
            </w:pPr>
          </w:p>
        </w:tc>
        <w:tc>
          <w:tcPr>
            <w:tcW w:w="778" w:type="pct"/>
          </w:tcPr>
          <w:p w14:paraId="6C81AD16" w14:textId="77777777" w:rsidR="00F02090" w:rsidRPr="00FD0425" w:rsidRDefault="00F02090" w:rsidP="0073372F">
            <w:pPr>
              <w:pStyle w:val="TAL"/>
              <w:keepNext w:val="0"/>
              <w:keepLines w:val="0"/>
              <w:widowControl w:val="0"/>
              <w:rPr>
                <w:lang w:eastAsia="ja-JP"/>
              </w:rPr>
            </w:pPr>
            <w:r w:rsidRPr="00FD0425">
              <w:rPr>
                <w:lang w:eastAsia="ja-JP"/>
              </w:rPr>
              <w:t>9.2.3.40</w:t>
            </w:r>
          </w:p>
        </w:tc>
        <w:tc>
          <w:tcPr>
            <w:tcW w:w="889" w:type="pct"/>
          </w:tcPr>
          <w:p w14:paraId="45DA0AF8" w14:textId="77777777" w:rsidR="00F02090" w:rsidRPr="00FD0425" w:rsidRDefault="00F02090" w:rsidP="0073372F">
            <w:pPr>
              <w:pStyle w:val="TAL"/>
              <w:keepNext w:val="0"/>
              <w:keepLines w:val="0"/>
              <w:widowControl w:val="0"/>
              <w:rPr>
                <w:lang w:eastAsia="ja-JP"/>
              </w:rPr>
            </w:pPr>
          </w:p>
        </w:tc>
        <w:tc>
          <w:tcPr>
            <w:tcW w:w="556" w:type="pct"/>
          </w:tcPr>
          <w:p w14:paraId="58E3AE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9DC54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D45EFDC" w14:textId="77777777" w:rsidTr="00140708">
        <w:tc>
          <w:tcPr>
            <w:tcW w:w="1111" w:type="pct"/>
          </w:tcPr>
          <w:p w14:paraId="4F09A792" w14:textId="77777777" w:rsidR="00F02090" w:rsidRPr="00FD0425" w:rsidRDefault="00F02090" w:rsidP="0073372F">
            <w:pPr>
              <w:pStyle w:val="TAL"/>
              <w:keepNext w:val="0"/>
              <w:keepLines w:val="0"/>
              <w:widowControl w:val="0"/>
              <w:rPr>
                <w:lang w:eastAsia="ja-JP"/>
              </w:rPr>
            </w:pPr>
            <w:r w:rsidRPr="00FD0425">
              <w:t>Integrity protection</w:t>
            </w:r>
          </w:p>
        </w:tc>
        <w:tc>
          <w:tcPr>
            <w:tcW w:w="556" w:type="pct"/>
          </w:tcPr>
          <w:p w14:paraId="406E7A6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AD6F9" w14:textId="77777777" w:rsidR="00F02090" w:rsidRPr="00FD0425" w:rsidRDefault="00F02090" w:rsidP="0073372F">
            <w:pPr>
              <w:pStyle w:val="TAL"/>
              <w:keepNext w:val="0"/>
              <w:keepLines w:val="0"/>
              <w:widowControl w:val="0"/>
              <w:rPr>
                <w:lang w:eastAsia="ja-JP"/>
              </w:rPr>
            </w:pPr>
          </w:p>
        </w:tc>
        <w:tc>
          <w:tcPr>
            <w:tcW w:w="778" w:type="pct"/>
          </w:tcPr>
          <w:p w14:paraId="5CF5FD93" w14:textId="77777777" w:rsidR="00F02090" w:rsidRPr="00FD0425" w:rsidRDefault="00F02090" w:rsidP="0073372F">
            <w:pPr>
              <w:pStyle w:val="TAL"/>
              <w:keepNext w:val="0"/>
              <w:keepLines w:val="0"/>
              <w:widowControl w:val="0"/>
              <w:rPr>
                <w:lang w:eastAsia="ja-JP"/>
              </w:rPr>
            </w:pPr>
            <w:r w:rsidRPr="00FD0425">
              <w:rPr>
                <w:lang w:eastAsia="ja-JP"/>
              </w:rPr>
              <w:t xml:space="preserve">BIT STRING (SIZE (16)) </w:t>
            </w:r>
          </w:p>
        </w:tc>
        <w:tc>
          <w:tcPr>
            <w:tcW w:w="889" w:type="pct"/>
          </w:tcPr>
          <w:p w14:paraId="640DD88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73372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73372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5B085EDF" w:rsidR="000E2F53" w:rsidRPr="0073372F" w:rsidRDefault="00F02090" w:rsidP="0073372F">
            <w:pPr>
              <w:pStyle w:val="TAL"/>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p>
          <w:p w14:paraId="32A0823C"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73372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56" w:type="pct"/>
          </w:tcPr>
          <w:p w14:paraId="6F1AFF1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9B8B00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1E4D78" w14:textId="77777777" w:rsidTr="00140708">
        <w:tc>
          <w:tcPr>
            <w:tcW w:w="1111" w:type="pct"/>
          </w:tcPr>
          <w:p w14:paraId="3F0F9361" w14:textId="77777777" w:rsidR="00F02090" w:rsidRPr="00FD0425" w:rsidRDefault="00F02090" w:rsidP="0073372F">
            <w:pPr>
              <w:pStyle w:val="TAL"/>
              <w:keepNext w:val="0"/>
              <w:keepLines w:val="0"/>
              <w:widowControl w:val="0"/>
              <w:rPr>
                <w:lang w:eastAsia="ja-JP"/>
              </w:rPr>
            </w:pPr>
            <w:r w:rsidRPr="00FD0425">
              <w:rPr>
                <w:lang w:eastAsia="ja-JP"/>
              </w:rPr>
              <w:t>New Cell Identifier</w:t>
            </w:r>
          </w:p>
        </w:tc>
        <w:tc>
          <w:tcPr>
            <w:tcW w:w="556" w:type="pct"/>
          </w:tcPr>
          <w:p w14:paraId="5395BC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26DEA59" w14:textId="77777777" w:rsidR="00F02090" w:rsidRPr="00FD0425" w:rsidRDefault="00F02090" w:rsidP="0073372F">
            <w:pPr>
              <w:pStyle w:val="TAL"/>
              <w:keepNext w:val="0"/>
              <w:keepLines w:val="0"/>
              <w:widowControl w:val="0"/>
              <w:rPr>
                <w:lang w:eastAsia="ja-JP"/>
              </w:rPr>
            </w:pPr>
          </w:p>
        </w:tc>
        <w:tc>
          <w:tcPr>
            <w:tcW w:w="778" w:type="pct"/>
          </w:tcPr>
          <w:p w14:paraId="3DC41C5E" w14:textId="77777777" w:rsidR="00F02090" w:rsidRPr="00FD0425" w:rsidRDefault="00F02090" w:rsidP="0073372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889" w:type="pct"/>
          </w:tcPr>
          <w:p w14:paraId="1EB40F3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73372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1A80A9F8" w14:textId="6B2C7E54" w:rsidR="000E2F53" w:rsidRPr="0073372F" w:rsidRDefault="00F02090" w:rsidP="0073372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p>
          <w:p w14:paraId="550541AB"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73372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56" w:type="pct"/>
          </w:tcPr>
          <w:p w14:paraId="52BCA4D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0BD60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B4AAF2" w14:textId="77777777" w:rsidTr="00140708">
        <w:tc>
          <w:tcPr>
            <w:tcW w:w="1111" w:type="pct"/>
          </w:tcPr>
          <w:p w14:paraId="5C8EAB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556" w:type="pct"/>
          </w:tcPr>
          <w:p w14:paraId="684E26A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192D964F" w14:textId="77777777" w:rsidR="00F02090" w:rsidRPr="00FD0425" w:rsidRDefault="00F02090" w:rsidP="0073372F">
            <w:pPr>
              <w:pStyle w:val="TAL"/>
              <w:keepNext w:val="0"/>
              <w:keepLines w:val="0"/>
              <w:widowControl w:val="0"/>
              <w:rPr>
                <w:lang w:eastAsia="ja-JP"/>
              </w:rPr>
            </w:pPr>
          </w:p>
        </w:tc>
        <w:tc>
          <w:tcPr>
            <w:tcW w:w="778" w:type="pct"/>
          </w:tcPr>
          <w:p w14:paraId="04EC0CAD" w14:textId="77777777" w:rsidR="00F02090" w:rsidRPr="00FD0425" w:rsidRDefault="00F02090" w:rsidP="0073372F">
            <w:pPr>
              <w:pStyle w:val="TAL"/>
              <w:keepNext w:val="0"/>
              <w:keepLines w:val="0"/>
              <w:widowControl w:val="0"/>
              <w:rPr>
                <w:lang w:eastAsia="ja-JP"/>
              </w:rPr>
            </w:pPr>
            <w:r w:rsidRPr="00FD0425">
              <w:rPr>
                <w:lang w:eastAsia="ja-JP"/>
              </w:rPr>
              <w:t>9.2.3.61</w:t>
            </w:r>
          </w:p>
        </w:tc>
        <w:tc>
          <w:tcPr>
            <w:tcW w:w="889" w:type="pct"/>
          </w:tcPr>
          <w:p w14:paraId="6EAEF042" w14:textId="77777777" w:rsidR="00F02090" w:rsidRPr="00FD0425" w:rsidRDefault="00F02090" w:rsidP="0073372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73372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56" w:type="pct"/>
          </w:tcPr>
          <w:p w14:paraId="742658B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E267071"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73372F">
      <w:pPr>
        <w:widowControl w:val="0"/>
      </w:pPr>
    </w:p>
    <w:p w14:paraId="01A2FABA" w14:textId="77777777" w:rsidR="00F02090" w:rsidRPr="00FD0425" w:rsidRDefault="00F02090" w:rsidP="0073372F">
      <w:pPr>
        <w:pStyle w:val="Heading4"/>
        <w:keepNext w:val="0"/>
        <w:keepLines w:val="0"/>
        <w:widowControl w:val="0"/>
      </w:pPr>
      <w:bookmarkStart w:id="3553" w:name="_CR9_1_1_9"/>
      <w:bookmarkStart w:id="3554" w:name="_Toc20955188"/>
      <w:bookmarkStart w:id="3555" w:name="_Toc29991383"/>
      <w:bookmarkStart w:id="3556" w:name="_Toc36555783"/>
      <w:bookmarkStart w:id="3557" w:name="_Toc44497490"/>
      <w:bookmarkStart w:id="3558" w:name="_Toc45107878"/>
      <w:bookmarkStart w:id="3559" w:name="_Toc45901498"/>
      <w:bookmarkStart w:id="3560" w:name="_Toc51850577"/>
      <w:bookmarkStart w:id="3561" w:name="_Toc56693580"/>
      <w:bookmarkStart w:id="3562" w:name="_Toc64447123"/>
      <w:bookmarkStart w:id="3563" w:name="_Toc66286617"/>
      <w:bookmarkStart w:id="3564" w:name="_Toc74151312"/>
      <w:bookmarkStart w:id="3565" w:name="_Toc88653784"/>
      <w:bookmarkStart w:id="3566" w:name="_Toc97904140"/>
      <w:bookmarkStart w:id="3567" w:name="_Toc105175181"/>
      <w:bookmarkStart w:id="3568" w:name="_Toc113826211"/>
      <w:bookmarkStart w:id="3569" w:name="_Toc175586793"/>
      <w:bookmarkEnd w:id="3553"/>
      <w:r w:rsidRPr="00FD0425">
        <w:t>9.1.1.9</w:t>
      </w:r>
      <w:r w:rsidRPr="00FD0425">
        <w:tab/>
        <w:t>RETRIEVE UE CONTEXT RESPONSE</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64796964" w14:textId="77777777" w:rsidR="00F02090" w:rsidRPr="00FD0425" w:rsidRDefault="00F02090" w:rsidP="0073372F">
      <w:pPr>
        <w:widowControl w:val="0"/>
      </w:pPr>
      <w:r w:rsidRPr="00FD0425">
        <w:t>This message is sent by the old NG-RAN node to transfer the UE context to the new NG-RAN node.</w:t>
      </w:r>
    </w:p>
    <w:p w14:paraId="20CD0789" w14:textId="77777777" w:rsidR="00F02090" w:rsidRPr="00FD0425" w:rsidRDefault="00F02090" w:rsidP="0073372F">
      <w:pPr>
        <w:widowControl w:val="0"/>
        <w:rPr>
          <w:rFonts w:eastAsia="Batang"/>
        </w:rPr>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278BB40" w14:textId="77777777" w:rsidTr="00140708">
        <w:tc>
          <w:tcPr>
            <w:tcW w:w="1111" w:type="pct"/>
          </w:tcPr>
          <w:p w14:paraId="74A6C86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638CC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F1DB63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1E5489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741E50B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A0BA5D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3BE5303F"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54B96C0F" w14:textId="77777777" w:rsidTr="00140708">
        <w:tc>
          <w:tcPr>
            <w:tcW w:w="1111" w:type="pct"/>
          </w:tcPr>
          <w:p w14:paraId="4CB4625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F2D602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ACE62A7" w14:textId="77777777" w:rsidR="00F02090" w:rsidRPr="00FD0425" w:rsidRDefault="00F02090" w:rsidP="0073372F">
            <w:pPr>
              <w:pStyle w:val="TAL"/>
              <w:keepNext w:val="0"/>
              <w:keepLines w:val="0"/>
              <w:widowControl w:val="0"/>
              <w:rPr>
                <w:lang w:eastAsia="ja-JP"/>
              </w:rPr>
            </w:pPr>
          </w:p>
        </w:tc>
        <w:tc>
          <w:tcPr>
            <w:tcW w:w="778" w:type="pct"/>
          </w:tcPr>
          <w:p w14:paraId="6AAB7A2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793F8B" w14:textId="77777777" w:rsidR="00F02090" w:rsidRPr="00FD0425" w:rsidRDefault="00F02090" w:rsidP="0073372F">
            <w:pPr>
              <w:pStyle w:val="TAL"/>
              <w:keepNext w:val="0"/>
              <w:keepLines w:val="0"/>
              <w:widowControl w:val="0"/>
              <w:rPr>
                <w:lang w:eastAsia="ja-JP"/>
              </w:rPr>
            </w:pPr>
          </w:p>
        </w:tc>
        <w:tc>
          <w:tcPr>
            <w:tcW w:w="556" w:type="pct"/>
          </w:tcPr>
          <w:p w14:paraId="7987A57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3E49F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93F58F" w14:textId="77777777" w:rsidTr="00140708">
        <w:tc>
          <w:tcPr>
            <w:tcW w:w="1111" w:type="pct"/>
          </w:tcPr>
          <w:p w14:paraId="687368B1"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2E84481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3CD47A9" w14:textId="77777777" w:rsidR="00F02090" w:rsidRPr="00FD0425" w:rsidRDefault="00F02090" w:rsidP="0073372F">
            <w:pPr>
              <w:pStyle w:val="TAL"/>
              <w:keepNext w:val="0"/>
              <w:keepLines w:val="0"/>
              <w:widowControl w:val="0"/>
              <w:rPr>
                <w:lang w:eastAsia="ja-JP"/>
              </w:rPr>
            </w:pPr>
          </w:p>
        </w:tc>
        <w:tc>
          <w:tcPr>
            <w:tcW w:w="778" w:type="pct"/>
          </w:tcPr>
          <w:p w14:paraId="1542DA91"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0C79AAF"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485F34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1D2E47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34E7E24" w14:textId="77777777" w:rsidTr="00140708">
        <w:tc>
          <w:tcPr>
            <w:tcW w:w="1111" w:type="pct"/>
          </w:tcPr>
          <w:p w14:paraId="3140559A" w14:textId="77777777" w:rsidR="00F02090" w:rsidRPr="00FD0425" w:rsidRDefault="00F02090" w:rsidP="0073372F">
            <w:pPr>
              <w:pStyle w:val="TAL"/>
              <w:keepNext w:val="0"/>
              <w:keepLines w:val="0"/>
              <w:widowControl w:val="0"/>
              <w:rPr>
                <w:lang w:eastAsia="ja-JP"/>
              </w:rPr>
            </w:pPr>
            <w:bookmarkStart w:id="3570" w:name="OLE_LINK9"/>
            <w:r w:rsidRPr="00FD0425">
              <w:rPr>
                <w:lang w:eastAsia="ja-JP"/>
              </w:rPr>
              <w:t xml:space="preserve">Old NG-RAN node UE XnAP ID </w:t>
            </w:r>
            <w:bookmarkEnd w:id="3570"/>
            <w:r w:rsidRPr="00FD0425">
              <w:rPr>
                <w:lang w:eastAsia="ja-JP"/>
              </w:rPr>
              <w:t>reference</w:t>
            </w:r>
          </w:p>
        </w:tc>
        <w:tc>
          <w:tcPr>
            <w:tcW w:w="556" w:type="pct"/>
          </w:tcPr>
          <w:p w14:paraId="0C20C9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CF5085" w14:textId="77777777" w:rsidR="00F02090" w:rsidRPr="00FD0425" w:rsidRDefault="00F02090" w:rsidP="0073372F">
            <w:pPr>
              <w:pStyle w:val="TAL"/>
              <w:keepNext w:val="0"/>
              <w:keepLines w:val="0"/>
              <w:widowControl w:val="0"/>
              <w:rPr>
                <w:lang w:eastAsia="ja-JP"/>
              </w:rPr>
            </w:pPr>
          </w:p>
        </w:tc>
        <w:tc>
          <w:tcPr>
            <w:tcW w:w="778" w:type="pct"/>
          </w:tcPr>
          <w:p w14:paraId="0C50DE01" w14:textId="77777777" w:rsidR="00F02090" w:rsidRPr="00FD0425" w:rsidRDefault="00F02090" w:rsidP="0073372F">
            <w:pPr>
              <w:pStyle w:val="TAL"/>
              <w:keepNext w:val="0"/>
              <w:keepLines w:val="0"/>
              <w:widowControl w:val="0"/>
              <w:rPr>
                <w:lang w:eastAsia="ja-JP"/>
              </w:rPr>
            </w:pPr>
            <w:bookmarkStart w:id="3571" w:name="OLE_LINK184"/>
            <w:r w:rsidRPr="00FD0425">
              <w:rPr>
                <w:lang w:eastAsia="ja-JP"/>
              </w:rPr>
              <w:t>NG-RAN node UE XnAP ID</w:t>
            </w:r>
            <w:r w:rsidRPr="00FD0425">
              <w:rPr>
                <w:lang w:eastAsia="ja-JP"/>
              </w:rPr>
              <w:br/>
              <w:t>9.2.3.16</w:t>
            </w:r>
            <w:bookmarkEnd w:id="3571"/>
          </w:p>
        </w:tc>
        <w:tc>
          <w:tcPr>
            <w:tcW w:w="889" w:type="pct"/>
          </w:tcPr>
          <w:p w14:paraId="15617E1E"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556" w:type="pct"/>
          </w:tcPr>
          <w:p w14:paraId="58300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6D9243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0AAA3FF" w14:textId="77777777" w:rsidTr="00140708">
        <w:tc>
          <w:tcPr>
            <w:tcW w:w="1111"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5A16F59" w14:textId="77777777" w:rsidTr="00140708">
        <w:tc>
          <w:tcPr>
            <w:tcW w:w="1111"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73372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56"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73372F">
            <w:pPr>
              <w:pStyle w:val="TAL"/>
              <w:keepNext w:val="0"/>
              <w:keepLines w:val="0"/>
              <w:widowControl w:val="0"/>
              <w:rPr>
                <w:lang w:eastAsia="ja-JP"/>
              </w:rPr>
            </w:pPr>
            <w:r w:rsidRPr="00FD0425">
              <w:rPr>
                <w:lang w:eastAsia="ja-JP"/>
              </w:rPr>
              <w:t>9.2.1.13</w:t>
            </w:r>
          </w:p>
        </w:tc>
        <w:tc>
          <w:tcPr>
            <w:tcW w:w="88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4677B3" w14:textId="77777777" w:rsidTr="00140708">
        <w:tc>
          <w:tcPr>
            <w:tcW w:w="1111"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73372F">
            <w:pPr>
              <w:pStyle w:val="TAL"/>
              <w:keepNext w:val="0"/>
              <w:keepLines w:val="0"/>
              <w:widowControl w:val="0"/>
              <w:rPr>
                <w:lang w:eastAsia="ja-JP"/>
              </w:rPr>
            </w:pPr>
            <w:r w:rsidRPr="00FD0425">
              <w:rPr>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ignore</w:t>
            </w:r>
          </w:p>
        </w:tc>
      </w:tr>
      <w:tr w:rsidR="00254D17" w:rsidRPr="00FD0425" w14:paraId="440A576F" w14:textId="77777777" w:rsidTr="00140708">
        <w:tc>
          <w:tcPr>
            <w:tcW w:w="1111"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73372F">
            <w:pPr>
              <w:pStyle w:val="TAL"/>
              <w:keepNext w:val="0"/>
              <w:keepLines w:val="0"/>
              <w:widowControl w:val="0"/>
              <w:rPr>
                <w:lang w:eastAsia="ja-JP"/>
              </w:rPr>
            </w:pPr>
            <w:r w:rsidRPr="00FD0425">
              <w:rPr>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73372F">
            <w:pPr>
              <w:pStyle w:val="TAL"/>
              <w:keepNext w:val="0"/>
              <w:keepLines w:val="0"/>
              <w:widowControl w:val="0"/>
              <w:rPr>
                <w:lang w:eastAsia="ja-JP"/>
              </w:rPr>
            </w:pPr>
            <w:r w:rsidRPr="00FD0425">
              <w:rPr>
                <w:lang w:eastAsia="ja-JP"/>
              </w:rPr>
              <w:t>9.2.3.32</w:t>
            </w:r>
          </w:p>
        </w:tc>
        <w:tc>
          <w:tcPr>
            <w:tcW w:w="88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0DC420E" w14:textId="77777777" w:rsidTr="00140708">
        <w:tc>
          <w:tcPr>
            <w:tcW w:w="1111"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73372F">
            <w:pPr>
              <w:pStyle w:val="TAL"/>
              <w:keepNext w:val="0"/>
              <w:keepLines w:val="0"/>
              <w:widowControl w:val="0"/>
              <w:rPr>
                <w:lang w:eastAsia="zh-CN"/>
              </w:rPr>
            </w:pPr>
            <w:r w:rsidRPr="00FD0425">
              <w:rPr>
                <w:rFonts w:eastAsia="Batang"/>
                <w:lang w:eastAsia="ja-JP"/>
              </w:rPr>
              <w:t>Location Reporting Information</w:t>
            </w:r>
          </w:p>
        </w:tc>
        <w:tc>
          <w:tcPr>
            <w:tcW w:w="556"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73372F">
            <w:pPr>
              <w:pStyle w:val="TAL"/>
              <w:keepNext w:val="0"/>
              <w:keepLines w:val="0"/>
              <w:widowControl w:val="0"/>
              <w:rPr>
                <w:lang w:eastAsia="zh-CN"/>
              </w:rPr>
            </w:pPr>
            <w:r w:rsidRPr="00FD0425">
              <w:rPr>
                <w:rFonts w:eastAsia="Batang"/>
                <w:lang w:eastAsia="ja-JP"/>
              </w:rPr>
              <w:t>O</w:t>
            </w:r>
          </w:p>
        </w:tc>
        <w:tc>
          <w:tcPr>
            <w:tcW w:w="556"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73372F">
            <w:pPr>
              <w:pStyle w:val="TAL"/>
              <w:keepNext w:val="0"/>
              <w:keepLines w:val="0"/>
              <w:widowControl w:val="0"/>
              <w:rPr>
                <w:lang w:eastAsia="ja-JP"/>
              </w:rPr>
            </w:pPr>
            <w:r w:rsidRPr="00FD0425">
              <w:rPr>
                <w:rFonts w:eastAsia="Batang"/>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73372F">
            <w:pPr>
              <w:pStyle w:val="TAL"/>
              <w:keepNext w:val="0"/>
              <w:keepLines w:val="0"/>
              <w:widowControl w:val="0"/>
              <w:rPr>
                <w:lang w:eastAsia="ja-JP"/>
              </w:rPr>
            </w:pPr>
            <w:r w:rsidRPr="00FD0425">
              <w:rPr>
                <w:rFonts w:eastAsia="Batang"/>
                <w:lang w:eastAsia="ja-JP"/>
              </w:rPr>
              <w:t>Includes the necessary parameters for location reporting.</w:t>
            </w:r>
          </w:p>
        </w:tc>
        <w:tc>
          <w:tcPr>
            <w:tcW w:w="556"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5B47488" w14:textId="77777777" w:rsidTr="00140708">
        <w:tc>
          <w:tcPr>
            <w:tcW w:w="1111"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60EF286" w14:textId="77777777" w:rsidTr="00140708">
        <w:tc>
          <w:tcPr>
            <w:tcW w:w="1111"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73372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73372F">
            <w:pPr>
              <w:pStyle w:val="TAL"/>
              <w:keepNext w:val="0"/>
              <w:keepLines w:val="0"/>
              <w:widowControl w:val="0"/>
              <w:rPr>
                <w:lang w:eastAsia="ja-JP"/>
              </w:rPr>
            </w:pPr>
            <w:r>
              <w:t>9.2</w:t>
            </w:r>
            <w:r w:rsidRPr="00D57620">
              <w:t>.</w:t>
            </w:r>
            <w:r>
              <w:t>3.</w:t>
            </w:r>
            <w:r w:rsidR="00863083">
              <w:t>105</w:t>
            </w:r>
          </w:p>
        </w:tc>
        <w:tc>
          <w:tcPr>
            <w:tcW w:w="88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23E28DC9" w14:textId="77777777" w:rsidTr="00140708">
        <w:tc>
          <w:tcPr>
            <w:tcW w:w="1111"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73372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73372F">
            <w:pPr>
              <w:pStyle w:val="TAL"/>
              <w:keepNext w:val="0"/>
              <w:keepLines w:val="0"/>
              <w:widowControl w:val="0"/>
              <w:rPr>
                <w:lang w:eastAsia="ja-JP"/>
              </w:rPr>
            </w:pPr>
            <w:r>
              <w:t>9.2.3.</w:t>
            </w:r>
            <w:r w:rsidR="00863083">
              <w:t>106</w:t>
            </w:r>
          </w:p>
        </w:tc>
        <w:tc>
          <w:tcPr>
            <w:tcW w:w="88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7FDD9733" w14:textId="77777777" w:rsidTr="00140708">
        <w:tc>
          <w:tcPr>
            <w:tcW w:w="1111"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73372F">
            <w:pPr>
              <w:pStyle w:val="TAL"/>
              <w:keepNext w:val="0"/>
              <w:keepLines w:val="0"/>
              <w:widowControl w:val="0"/>
              <w:rPr>
                <w:lang w:eastAsia="ja-JP"/>
              </w:rPr>
            </w:pPr>
            <w:r w:rsidRPr="007F6356">
              <w:rPr>
                <w:rFonts w:eastAsia="Batang" w:hint="eastAsia"/>
              </w:rPr>
              <w:t>PC5 QoS Parameters</w:t>
            </w:r>
          </w:p>
        </w:tc>
        <w:tc>
          <w:tcPr>
            <w:tcW w:w="556"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73372F">
            <w:pPr>
              <w:pStyle w:val="TAL"/>
              <w:keepNext w:val="0"/>
              <w:keepLines w:val="0"/>
              <w:widowControl w:val="0"/>
              <w:rPr>
                <w:lang w:eastAsia="ja-JP"/>
              </w:rPr>
            </w:pPr>
            <w:r w:rsidRPr="00935200">
              <w:rPr>
                <w:rFonts w:hint="eastAsia"/>
              </w:rPr>
              <w:t>O</w:t>
            </w:r>
          </w:p>
        </w:tc>
        <w:tc>
          <w:tcPr>
            <w:tcW w:w="556"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73372F">
            <w:pPr>
              <w:pStyle w:val="TAL"/>
              <w:keepNext w:val="0"/>
              <w:keepLines w:val="0"/>
              <w:widowControl w:val="0"/>
              <w:rPr>
                <w:lang w:eastAsia="ja-JP"/>
              </w:rPr>
            </w:pPr>
            <w:r w:rsidRPr="00935200">
              <w:rPr>
                <w:rFonts w:hint="eastAsia"/>
              </w:rPr>
              <w:t>9.2.3.</w:t>
            </w:r>
            <w:r w:rsidR="00863083">
              <w:t>109</w:t>
            </w:r>
          </w:p>
        </w:tc>
        <w:tc>
          <w:tcPr>
            <w:tcW w:w="88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73372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73372F">
            <w:pPr>
              <w:pStyle w:val="TAC"/>
              <w:keepNext w:val="0"/>
              <w:keepLines w:val="0"/>
              <w:widowControl w:val="0"/>
              <w:rPr>
                <w:lang w:eastAsia="ja-JP"/>
              </w:rPr>
            </w:pPr>
            <w:r w:rsidRPr="00935200">
              <w:t>YES</w:t>
            </w:r>
          </w:p>
        </w:tc>
        <w:tc>
          <w:tcPr>
            <w:tcW w:w="55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73372F">
            <w:pPr>
              <w:pStyle w:val="TAC"/>
              <w:keepNext w:val="0"/>
              <w:keepLines w:val="0"/>
              <w:widowControl w:val="0"/>
              <w:rPr>
                <w:lang w:eastAsia="ja-JP"/>
              </w:rPr>
            </w:pPr>
            <w:r w:rsidRPr="00935200">
              <w:t>ignore</w:t>
            </w:r>
          </w:p>
        </w:tc>
      </w:tr>
      <w:tr w:rsidR="00254D17" w:rsidRPr="00FD0425" w14:paraId="69FCBF58" w14:textId="77777777" w:rsidTr="00140708">
        <w:tc>
          <w:tcPr>
            <w:tcW w:w="1111"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73372F">
            <w:pPr>
              <w:pStyle w:val="TAL"/>
              <w:keepNext w:val="0"/>
              <w:keepLines w:val="0"/>
              <w:widowControl w:val="0"/>
              <w:rPr>
                <w:rFonts w:eastAsia="Batang"/>
              </w:rPr>
            </w:pPr>
            <w:r w:rsidRPr="002625C2">
              <w:rPr>
                <w:lang w:eastAsia="ja-JP"/>
              </w:rPr>
              <w:t>UE History Information</w:t>
            </w:r>
          </w:p>
        </w:tc>
        <w:tc>
          <w:tcPr>
            <w:tcW w:w="556"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73372F">
            <w:pPr>
              <w:pStyle w:val="TAL"/>
              <w:keepNext w:val="0"/>
              <w:keepLines w:val="0"/>
              <w:widowControl w:val="0"/>
            </w:pPr>
            <w:r w:rsidRPr="002625C2">
              <w:rPr>
                <w:lang w:eastAsia="ja-JP"/>
              </w:rPr>
              <w:t>9.2.3.64</w:t>
            </w:r>
          </w:p>
        </w:tc>
        <w:tc>
          <w:tcPr>
            <w:tcW w:w="88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73372F">
            <w:pPr>
              <w:pStyle w:val="TAC"/>
              <w:keepNext w:val="0"/>
              <w:keepLines w:val="0"/>
              <w:widowControl w:val="0"/>
            </w:pPr>
            <w:r w:rsidRPr="002625C2">
              <w:rPr>
                <w:lang w:eastAsia="ja-JP"/>
              </w:rPr>
              <w:t>ignore</w:t>
            </w:r>
          </w:p>
        </w:tc>
      </w:tr>
      <w:tr w:rsidR="00254D17" w:rsidRPr="00FD0425" w14:paraId="6ACB57B3" w14:textId="77777777" w:rsidTr="00140708">
        <w:tc>
          <w:tcPr>
            <w:tcW w:w="1111"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73372F">
            <w:pPr>
              <w:pStyle w:val="TAL"/>
              <w:keepNext w:val="0"/>
              <w:keepLines w:val="0"/>
              <w:widowControl w:val="0"/>
              <w:rPr>
                <w:rFonts w:eastAsia="Batang"/>
              </w:rPr>
            </w:pPr>
            <w:r w:rsidRPr="002625C2">
              <w:rPr>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73372F">
            <w:pPr>
              <w:pStyle w:val="TAL"/>
              <w:keepNext w:val="0"/>
              <w:keepLines w:val="0"/>
              <w:widowControl w:val="0"/>
            </w:pPr>
            <w:r w:rsidRPr="002625C2">
              <w:rPr>
                <w:lang w:eastAsia="ja-JP"/>
              </w:rPr>
              <w:t>9.2.3.</w:t>
            </w:r>
            <w:r w:rsidR="00B71DAA">
              <w:rPr>
                <w:lang w:eastAsia="ja-JP"/>
              </w:rPr>
              <w:t>110</w:t>
            </w:r>
          </w:p>
        </w:tc>
        <w:tc>
          <w:tcPr>
            <w:tcW w:w="88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73372F">
            <w:pPr>
              <w:pStyle w:val="TAC"/>
              <w:keepNext w:val="0"/>
              <w:keepLines w:val="0"/>
              <w:widowControl w:val="0"/>
            </w:pPr>
            <w:r w:rsidRPr="002625C2">
              <w:rPr>
                <w:lang w:eastAsia="ja-JP"/>
              </w:rPr>
              <w:t>ignore</w:t>
            </w:r>
          </w:p>
        </w:tc>
      </w:tr>
      <w:tr w:rsidR="00254D17" w:rsidRPr="00283AA6" w14:paraId="1E9211F3" w14:textId="77777777" w:rsidTr="00140708">
        <w:tc>
          <w:tcPr>
            <w:tcW w:w="1111"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73372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56"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73372F">
            <w:pPr>
              <w:pStyle w:val="TAL"/>
              <w:keepNext w:val="0"/>
              <w:keepLines w:val="0"/>
              <w:widowControl w:val="0"/>
              <w:rPr>
                <w:lang w:eastAsia="ja-JP"/>
              </w:rPr>
            </w:pPr>
            <w:r w:rsidRPr="00FF1BA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73372F">
            <w:pPr>
              <w:pStyle w:val="TAC"/>
              <w:keepNext w:val="0"/>
              <w:keepLines w:val="0"/>
              <w:widowControl w:val="0"/>
              <w:rPr>
                <w:lang w:eastAsia="ja-JP"/>
              </w:rPr>
            </w:pPr>
            <w:r w:rsidRPr="00FF1BAF">
              <w:t>YES</w:t>
            </w:r>
          </w:p>
        </w:tc>
        <w:tc>
          <w:tcPr>
            <w:tcW w:w="55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73372F">
            <w:pPr>
              <w:pStyle w:val="TAC"/>
              <w:keepNext w:val="0"/>
              <w:keepLines w:val="0"/>
              <w:widowControl w:val="0"/>
              <w:rPr>
                <w:lang w:eastAsia="ja-JP"/>
              </w:rPr>
            </w:pPr>
            <w:r w:rsidRPr="00FF1BAF">
              <w:t>ignore</w:t>
            </w:r>
          </w:p>
        </w:tc>
      </w:tr>
    </w:tbl>
    <w:p w14:paraId="64C7608E" w14:textId="77777777" w:rsidR="0046022C" w:rsidRPr="00C05BBF" w:rsidRDefault="0046022C" w:rsidP="0073372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73372F">
      <w:pPr>
        <w:widowControl w:val="0"/>
      </w:pPr>
    </w:p>
    <w:p w14:paraId="6753821F" w14:textId="77777777" w:rsidR="00F02090" w:rsidRPr="00FD0425" w:rsidRDefault="00F02090" w:rsidP="0073372F">
      <w:pPr>
        <w:pStyle w:val="Heading4"/>
        <w:keepNext w:val="0"/>
        <w:keepLines w:val="0"/>
        <w:widowControl w:val="0"/>
      </w:pPr>
      <w:bookmarkStart w:id="3572" w:name="_CR9_1_1_10"/>
      <w:bookmarkStart w:id="3573" w:name="_Toc20955189"/>
      <w:bookmarkStart w:id="3574" w:name="_Toc29991384"/>
      <w:bookmarkStart w:id="3575" w:name="_Toc36555784"/>
      <w:bookmarkStart w:id="3576" w:name="_Toc44497491"/>
      <w:bookmarkStart w:id="3577" w:name="_Toc45107879"/>
      <w:bookmarkStart w:id="3578" w:name="_Toc45901499"/>
      <w:bookmarkStart w:id="3579" w:name="_Toc51850578"/>
      <w:bookmarkStart w:id="3580" w:name="_Toc56693581"/>
      <w:bookmarkStart w:id="3581" w:name="_Toc64447124"/>
      <w:bookmarkStart w:id="3582" w:name="_Toc66286618"/>
      <w:bookmarkStart w:id="3583" w:name="_Toc74151313"/>
      <w:bookmarkStart w:id="3584" w:name="_Toc88653785"/>
      <w:bookmarkStart w:id="3585" w:name="_Toc97904141"/>
      <w:bookmarkStart w:id="3586" w:name="_Toc105175182"/>
      <w:bookmarkStart w:id="3587" w:name="_Toc113826212"/>
      <w:bookmarkStart w:id="3588" w:name="_Toc175586794"/>
      <w:bookmarkEnd w:id="3572"/>
      <w:r w:rsidRPr="00FD0425">
        <w:t>9.1.1.10</w:t>
      </w:r>
      <w:r w:rsidRPr="00FD0425">
        <w:tab/>
        <w:t>RETRIEVE UE CONTEXT FAILURE</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9B3BE93" w14:textId="77777777" w:rsidR="00F02090" w:rsidRPr="00FD0425" w:rsidRDefault="00F02090" w:rsidP="0073372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73372F">
      <w:pPr>
        <w:widowControl w:val="0"/>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6C127513" w14:textId="77777777" w:rsidTr="00140708">
        <w:trPr>
          <w:tblHeader/>
        </w:trPr>
        <w:tc>
          <w:tcPr>
            <w:tcW w:w="1111" w:type="pct"/>
          </w:tcPr>
          <w:p w14:paraId="3213464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87D07E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FA54CD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3827E3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032071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A45B1E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C7A50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24C0C99F" w14:textId="77777777" w:rsidTr="00140708">
        <w:tc>
          <w:tcPr>
            <w:tcW w:w="1111" w:type="pct"/>
          </w:tcPr>
          <w:p w14:paraId="1B2245F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CE2526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180B639" w14:textId="77777777" w:rsidR="00F02090" w:rsidRPr="00FD0425" w:rsidRDefault="00F02090" w:rsidP="0073372F">
            <w:pPr>
              <w:pStyle w:val="TAL"/>
              <w:keepNext w:val="0"/>
              <w:keepLines w:val="0"/>
              <w:widowControl w:val="0"/>
              <w:rPr>
                <w:lang w:eastAsia="ja-JP"/>
              </w:rPr>
            </w:pPr>
          </w:p>
        </w:tc>
        <w:tc>
          <w:tcPr>
            <w:tcW w:w="778" w:type="pct"/>
          </w:tcPr>
          <w:p w14:paraId="21DBA35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2170DE4" w14:textId="77777777" w:rsidR="00F02090" w:rsidRPr="00FD0425" w:rsidRDefault="00F02090" w:rsidP="0073372F">
            <w:pPr>
              <w:pStyle w:val="TAL"/>
              <w:keepNext w:val="0"/>
              <w:keepLines w:val="0"/>
              <w:widowControl w:val="0"/>
              <w:rPr>
                <w:szCs w:val="18"/>
                <w:lang w:eastAsia="ja-JP"/>
              </w:rPr>
            </w:pPr>
          </w:p>
        </w:tc>
        <w:tc>
          <w:tcPr>
            <w:tcW w:w="556" w:type="pct"/>
          </w:tcPr>
          <w:p w14:paraId="497C94E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B69612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DA8D791" w14:textId="77777777" w:rsidTr="00140708">
        <w:tc>
          <w:tcPr>
            <w:tcW w:w="1111" w:type="pct"/>
          </w:tcPr>
          <w:p w14:paraId="130391EF"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0B02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1912175" w14:textId="77777777" w:rsidR="00F02090" w:rsidRPr="00FD0425" w:rsidRDefault="00F02090" w:rsidP="0073372F">
            <w:pPr>
              <w:pStyle w:val="TAL"/>
              <w:keepNext w:val="0"/>
              <w:keepLines w:val="0"/>
              <w:widowControl w:val="0"/>
              <w:rPr>
                <w:lang w:eastAsia="ja-JP"/>
              </w:rPr>
            </w:pPr>
          </w:p>
        </w:tc>
        <w:tc>
          <w:tcPr>
            <w:tcW w:w="778" w:type="pct"/>
          </w:tcPr>
          <w:p w14:paraId="67BD7033"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986478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5F7372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F755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0D8E29A" w14:textId="77777777" w:rsidTr="00140708">
        <w:tc>
          <w:tcPr>
            <w:tcW w:w="1111" w:type="pct"/>
          </w:tcPr>
          <w:p w14:paraId="4162A76C" w14:textId="77777777" w:rsidR="00F02090" w:rsidRPr="00FD0425" w:rsidRDefault="00F02090" w:rsidP="0073372F">
            <w:pPr>
              <w:pStyle w:val="TAL"/>
              <w:keepNext w:val="0"/>
              <w:keepLines w:val="0"/>
              <w:widowControl w:val="0"/>
              <w:rPr>
                <w:lang w:eastAsia="ja-JP"/>
              </w:rPr>
            </w:pPr>
            <w:r w:rsidRPr="00FD0425">
              <w:rPr>
                <w:rFonts w:cs="Arial"/>
                <w:lang w:eastAsia="ja-JP"/>
              </w:rPr>
              <w:t>Old NG-RAN node To New NG-RAN node Resume Container</w:t>
            </w:r>
          </w:p>
        </w:tc>
        <w:tc>
          <w:tcPr>
            <w:tcW w:w="556" w:type="pct"/>
          </w:tcPr>
          <w:p w14:paraId="00BDBA9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09AC2354" w14:textId="77777777" w:rsidR="00F02090" w:rsidRPr="00FD0425" w:rsidRDefault="00F02090" w:rsidP="0073372F">
            <w:pPr>
              <w:pStyle w:val="TAL"/>
              <w:keepNext w:val="0"/>
              <w:keepLines w:val="0"/>
              <w:widowControl w:val="0"/>
              <w:rPr>
                <w:lang w:eastAsia="ja-JP"/>
              </w:rPr>
            </w:pPr>
          </w:p>
        </w:tc>
        <w:tc>
          <w:tcPr>
            <w:tcW w:w="778" w:type="pct"/>
          </w:tcPr>
          <w:p w14:paraId="2BD3F348"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889" w:type="pct"/>
          </w:tcPr>
          <w:p w14:paraId="7D28E51C" w14:textId="77777777" w:rsidR="00F02090" w:rsidRPr="00FD0425" w:rsidRDefault="00F02090" w:rsidP="0073372F">
            <w:pPr>
              <w:pStyle w:val="TAL"/>
              <w:keepNext w:val="0"/>
              <w:keepLines w:val="0"/>
              <w:widowControl w:val="0"/>
              <w:rPr>
                <w:lang w:eastAsia="ja-JP"/>
              </w:rPr>
            </w:pPr>
            <w:bookmarkStart w:id="3589" w:name="_Hlk518574461"/>
            <w:r w:rsidRPr="00FD0425">
              <w:rPr>
                <w:szCs w:val="18"/>
                <w:lang w:eastAsia="ja-JP"/>
              </w:rPr>
              <w:t xml:space="preserve">Includes either the </w:t>
            </w:r>
            <w:bookmarkStart w:id="3590" w:name="_Hlk517180145"/>
            <w:r w:rsidRPr="00FD0425">
              <w:rPr>
                <w:i/>
                <w:szCs w:val="18"/>
                <w:lang w:eastAsia="ja-JP"/>
              </w:rPr>
              <w:t>RRCRelease</w:t>
            </w:r>
            <w:bookmarkEnd w:id="3590"/>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589"/>
            <w:r w:rsidRPr="00FD0425">
              <w:rPr>
                <w:szCs w:val="18"/>
                <w:lang w:eastAsia="ja-JP"/>
              </w:rPr>
              <w:t>.</w:t>
            </w:r>
          </w:p>
        </w:tc>
        <w:tc>
          <w:tcPr>
            <w:tcW w:w="556" w:type="pct"/>
          </w:tcPr>
          <w:p w14:paraId="24EA647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1CD9B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6B707EF" w14:textId="77777777" w:rsidTr="00140708">
        <w:tc>
          <w:tcPr>
            <w:tcW w:w="1111" w:type="pct"/>
          </w:tcPr>
          <w:p w14:paraId="3B79EC5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F6D6B0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AFAAB5" w14:textId="77777777" w:rsidR="00F02090" w:rsidRPr="00FD0425" w:rsidRDefault="00F02090" w:rsidP="0073372F">
            <w:pPr>
              <w:pStyle w:val="TAL"/>
              <w:keepNext w:val="0"/>
              <w:keepLines w:val="0"/>
              <w:widowControl w:val="0"/>
              <w:rPr>
                <w:lang w:eastAsia="ja-JP"/>
              </w:rPr>
            </w:pPr>
          </w:p>
        </w:tc>
        <w:tc>
          <w:tcPr>
            <w:tcW w:w="778" w:type="pct"/>
          </w:tcPr>
          <w:p w14:paraId="7534C0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03C29FBF" w14:textId="77777777" w:rsidR="00F02090" w:rsidRPr="00FD0425" w:rsidRDefault="00F02090" w:rsidP="0073372F">
            <w:pPr>
              <w:pStyle w:val="TAL"/>
              <w:keepNext w:val="0"/>
              <w:keepLines w:val="0"/>
              <w:widowControl w:val="0"/>
              <w:rPr>
                <w:szCs w:val="18"/>
                <w:lang w:eastAsia="ja-JP"/>
              </w:rPr>
            </w:pPr>
          </w:p>
        </w:tc>
        <w:tc>
          <w:tcPr>
            <w:tcW w:w="556" w:type="pct"/>
          </w:tcPr>
          <w:p w14:paraId="5C771E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0D642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3E548C0D" w14:textId="77777777" w:rsidTr="00140708">
        <w:tc>
          <w:tcPr>
            <w:tcW w:w="1111" w:type="pct"/>
          </w:tcPr>
          <w:p w14:paraId="06B80809" w14:textId="77777777" w:rsidR="00F02090" w:rsidRPr="00FD0425" w:rsidRDefault="00F02090" w:rsidP="0073372F">
            <w:pPr>
              <w:pStyle w:val="TAL"/>
              <w:keepNext w:val="0"/>
              <w:keepLines w:val="0"/>
              <w:widowControl w:val="0"/>
              <w:rPr>
                <w:lang w:eastAsia="ja-JP"/>
              </w:rPr>
            </w:pPr>
            <w:r w:rsidRPr="00FD0425">
              <w:rPr>
                <w:rFonts w:cs="Arial"/>
                <w:szCs w:val="18"/>
              </w:rPr>
              <w:t>Criticality Diagnostics</w:t>
            </w:r>
          </w:p>
        </w:tc>
        <w:tc>
          <w:tcPr>
            <w:tcW w:w="556" w:type="pct"/>
          </w:tcPr>
          <w:p w14:paraId="5D18FB3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26949F0" w14:textId="77777777" w:rsidR="00F02090" w:rsidRPr="00FD0425" w:rsidRDefault="00F02090" w:rsidP="0073372F">
            <w:pPr>
              <w:pStyle w:val="TAL"/>
              <w:keepNext w:val="0"/>
              <w:keepLines w:val="0"/>
              <w:widowControl w:val="0"/>
              <w:rPr>
                <w:lang w:eastAsia="ja-JP"/>
              </w:rPr>
            </w:pPr>
          </w:p>
        </w:tc>
        <w:tc>
          <w:tcPr>
            <w:tcW w:w="778" w:type="pct"/>
          </w:tcPr>
          <w:p w14:paraId="3C464C70" w14:textId="77777777" w:rsidR="00F02090" w:rsidRPr="00FD0425" w:rsidRDefault="00F02090" w:rsidP="0073372F">
            <w:pPr>
              <w:pStyle w:val="TAL"/>
              <w:keepNext w:val="0"/>
              <w:keepLines w:val="0"/>
              <w:widowControl w:val="0"/>
              <w:rPr>
                <w:lang w:eastAsia="zh-CN"/>
              </w:rPr>
            </w:pPr>
            <w:r w:rsidRPr="00FD0425">
              <w:rPr>
                <w:lang w:eastAsia="ja-JP"/>
              </w:rPr>
              <w:t>9.2.3.3</w:t>
            </w:r>
          </w:p>
        </w:tc>
        <w:tc>
          <w:tcPr>
            <w:tcW w:w="889" w:type="pct"/>
          </w:tcPr>
          <w:p w14:paraId="6FEF2CC4" w14:textId="77777777" w:rsidR="00F02090" w:rsidRPr="00FD0425" w:rsidRDefault="00F02090" w:rsidP="0073372F">
            <w:pPr>
              <w:pStyle w:val="TAL"/>
              <w:keepNext w:val="0"/>
              <w:keepLines w:val="0"/>
              <w:widowControl w:val="0"/>
              <w:rPr>
                <w:szCs w:val="18"/>
                <w:lang w:eastAsia="ja-JP"/>
              </w:rPr>
            </w:pPr>
          </w:p>
        </w:tc>
        <w:tc>
          <w:tcPr>
            <w:tcW w:w="556" w:type="pct"/>
          </w:tcPr>
          <w:p w14:paraId="4595515D"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Pr>
          <w:p w14:paraId="0C5F47DC"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73372F">
      <w:pPr>
        <w:widowControl w:val="0"/>
      </w:pPr>
    </w:p>
    <w:p w14:paraId="73265B5C" w14:textId="77777777" w:rsidR="00F02090" w:rsidRPr="00FD0425" w:rsidRDefault="00F02090" w:rsidP="0073372F">
      <w:pPr>
        <w:pStyle w:val="Heading4"/>
        <w:keepNext w:val="0"/>
        <w:keepLines w:val="0"/>
        <w:widowControl w:val="0"/>
      </w:pPr>
      <w:bookmarkStart w:id="3591" w:name="_CR9_1_1_11"/>
      <w:bookmarkStart w:id="3592" w:name="_Toc20955190"/>
      <w:bookmarkStart w:id="3593" w:name="_Toc29991385"/>
      <w:bookmarkStart w:id="3594" w:name="_Toc36555785"/>
      <w:bookmarkStart w:id="3595" w:name="_Toc44497492"/>
      <w:bookmarkStart w:id="3596" w:name="_Toc45107880"/>
      <w:bookmarkStart w:id="3597" w:name="_Toc45901500"/>
      <w:bookmarkStart w:id="3598" w:name="_Toc51850579"/>
      <w:bookmarkStart w:id="3599" w:name="_Toc56693582"/>
      <w:bookmarkStart w:id="3600" w:name="_Toc64447125"/>
      <w:bookmarkStart w:id="3601" w:name="_Toc66286619"/>
      <w:bookmarkStart w:id="3602" w:name="_Toc74151314"/>
      <w:bookmarkStart w:id="3603" w:name="_Toc88653786"/>
      <w:bookmarkStart w:id="3604" w:name="_Toc97904142"/>
      <w:bookmarkStart w:id="3605" w:name="_Toc105175183"/>
      <w:bookmarkStart w:id="3606" w:name="_Toc113826213"/>
      <w:bookmarkStart w:id="3607" w:name="_Toc175586795"/>
      <w:bookmarkEnd w:id="3591"/>
      <w:r w:rsidRPr="00FD0425">
        <w:t>9.1.1.11</w:t>
      </w:r>
      <w:r w:rsidRPr="00FD0425">
        <w:tab/>
        <w:t>XN-U ADDRESS INDICATION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218BC632" w14:textId="77777777" w:rsidR="00F02090" w:rsidRPr="00FD0425" w:rsidRDefault="00F02090" w:rsidP="0073372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20C83A6" w14:textId="77777777" w:rsidTr="0073372F">
        <w:trPr>
          <w:tblHeader/>
        </w:trPr>
        <w:tc>
          <w:tcPr>
            <w:tcW w:w="2160" w:type="dxa"/>
          </w:tcPr>
          <w:p w14:paraId="3348E144"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DF6CEB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065E4C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0058D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012CCC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C46E79B"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C3160D">
        <w:tc>
          <w:tcPr>
            <w:tcW w:w="2160" w:type="dxa"/>
          </w:tcPr>
          <w:p w14:paraId="5523496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5C4B76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6BDF930" w14:textId="77777777" w:rsidR="00F02090" w:rsidRPr="00FD0425" w:rsidRDefault="00F02090" w:rsidP="0073372F">
            <w:pPr>
              <w:pStyle w:val="TAL"/>
              <w:keepNext w:val="0"/>
              <w:keepLines w:val="0"/>
              <w:widowControl w:val="0"/>
              <w:rPr>
                <w:lang w:eastAsia="ja-JP"/>
              </w:rPr>
            </w:pPr>
          </w:p>
        </w:tc>
        <w:tc>
          <w:tcPr>
            <w:tcW w:w="1512" w:type="dxa"/>
          </w:tcPr>
          <w:p w14:paraId="610D747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C38C9E6" w14:textId="77777777" w:rsidR="00F02090" w:rsidRPr="00FD0425" w:rsidRDefault="00F02090" w:rsidP="0073372F">
            <w:pPr>
              <w:pStyle w:val="TAL"/>
              <w:keepNext w:val="0"/>
              <w:keepLines w:val="0"/>
              <w:widowControl w:val="0"/>
              <w:rPr>
                <w:lang w:eastAsia="ja-JP"/>
              </w:rPr>
            </w:pPr>
          </w:p>
        </w:tc>
        <w:tc>
          <w:tcPr>
            <w:tcW w:w="1080" w:type="dxa"/>
          </w:tcPr>
          <w:p w14:paraId="09A654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4D68503" w14:textId="77777777" w:rsidTr="00C3160D">
        <w:tc>
          <w:tcPr>
            <w:tcW w:w="2160" w:type="dxa"/>
          </w:tcPr>
          <w:p w14:paraId="29348F85"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1080" w:type="dxa"/>
          </w:tcPr>
          <w:p w14:paraId="6072A6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974E262" w14:textId="77777777" w:rsidR="00F02090" w:rsidRPr="00FD0425" w:rsidRDefault="00F02090" w:rsidP="0073372F">
            <w:pPr>
              <w:pStyle w:val="TAL"/>
              <w:keepNext w:val="0"/>
              <w:keepLines w:val="0"/>
              <w:widowControl w:val="0"/>
              <w:rPr>
                <w:lang w:eastAsia="ja-JP"/>
              </w:rPr>
            </w:pPr>
          </w:p>
        </w:tc>
        <w:tc>
          <w:tcPr>
            <w:tcW w:w="1512" w:type="dxa"/>
          </w:tcPr>
          <w:p w14:paraId="041D8506"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7B84EC3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1080" w:type="dxa"/>
          </w:tcPr>
          <w:p w14:paraId="35675DF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9EA4524" w14:textId="77777777" w:rsidTr="00C3160D">
        <w:tc>
          <w:tcPr>
            <w:tcW w:w="2160" w:type="dxa"/>
          </w:tcPr>
          <w:p w14:paraId="54B98E7E" w14:textId="77777777" w:rsidR="00F02090" w:rsidRPr="00FD0425" w:rsidRDefault="00F02090" w:rsidP="0073372F">
            <w:pPr>
              <w:pStyle w:val="TAL"/>
              <w:keepNext w:val="0"/>
              <w:keepLines w:val="0"/>
              <w:widowControl w:val="0"/>
              <w:rPr>
                <w:lang w:eastAsia="ja-JP"/>
              </w:rPr>
            </w:pPr>
            <w:r w:rsidRPr="00FD0425">
              <w:rPr>
                <w:lang w:eastAsia="ja-JP"/>
              </w:rPr>
              <w:t>Old NG-RAN node UE XnAP ID reference</w:t>
            </w:r>
          </w:p>
        </w:tc>
        <w:tc>
          <w:tcPr>
            <w:tcW w:w="1080" w:type="dxa"/>
          </w:tcPr>
          <w:p w14:paraId="6D9C5F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130D44" w14:textId="77777777" w:rsidR="00F02090" w:rsidRPr="00FD0425" w:rsidRDefault="00F02090" w:rsidP="0073372F">
            <w:pPr>
              <w:pStyle w:val="TAL"/>
              <w:keepNext w:val="0"/>
              <w:keepLines w:val="0"/>
              <w:widowControl w:val="0"/>
              <w:rPr>
                <w:lang w:eastAsia="ja-JP"/>
              </w:rPr>
            </w:pPr>
          </w:p>
        </w:tc>
        <w:tc>
          <w:tcPr>
            <w:tcW w:w="1512" w:type="dxa"/>
          </w:tcPr>
          <w:p w14:paraId="2CF0B78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9BE91DD"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1080" w:type="dxa"/>
          </w:tcPr>
          <w:p w14:paraId="0EEE858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F3C330" w14:textId="77777777" w:rsidTr="00C3160D">
        <w:tc>
          <w:tcPr>
            <w:tcW w:w="2160"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73372F">
            <w:pPr>
              <w:pStyle w:val="TAL"/>
              <w:keepNext w:val="0"/>
              <w:keepLines w:val="0"/>
              <w:widowControl w:val="0"/>
              <w:rPr>
                <w:lang w:eastAsia="ja-JP"/>
              </w:rPr>
            </w:pPr>
            <w:r w:rsidRPr="00FD0425">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73372F">
            <w:pPr>
              <w:pStyle w:val="TAL"/>
              <w:keepNext w:val="0"/>
              <w:keepLines w:val="0"/>
              <w:widowControl w:val="0"/>
              <w:rPr>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45F5F73" w14:textId="77777777" w:rsidTr="00C3160D">
        <w:tc>
          <w:tcPr>
            <w:tcW w:w="2160"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3372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3372F">
            <w:pPr>
              <w:pStyle w:val="TAL"/>
              <w:keepNext w:val="0"/>
              <w:keepLines w:val="0"/>
              <w:widowControl w:val="0"/>
              <w:rPr>
                <w:lang w:eastAsia="ja-JP"/>
              </w:rPr>
            </w:pPr>
            <w:r w:rsidRPr="00FD0425">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3372F">
            <w:pPr>
              <w:pStyle w:val="TAC"/>
              <w:keepNext w:val="0"/>
              <w:keepLines w:val="0"/>
              <w:widowControl w:val="0"/>
              <w:rPr>
                <w:lang w:eastAsia="ja-JP"/>
              </w:rPr>
            </w:pPr>
          </w:p>
        </w:tc>
      </w:tr>
      <w:tr w:rsidR="00F02090" w:rsidRPr="00FD0425" w14:paraId="6564E3BE" w14:textId="77777777" w:rsidTr="00C3160D">
        <w:tc>
          <w:tcPr>
            <w:tcW w:w="2160"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3372F">
            <w:pPr>
              <w:pStyle w:val="TAC"/>
              <w:keepNext w:val="0"/>
              <w:keepLines w:val="0"/>
              <w:widowControl w:val="0"/>
              <w:rPr>
                <w:lang w:eastAsia="ja-JP"/>
              </w:rPr>
            </w:pPr>
          </w:p>
        </w:tc>
      </w:tr>
      <w:tr w:rsidR="00F02090" w:rsidRPr="00FD0425" w14:paraId="3A710163" w14:textId="77777777" w:rsidTr="00C3160D">
        <w:tc>
          <w:tcPr>
            <w:tcW w:w="2160"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3372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73372F">
            <w:pPr>
              <w:pStyle w:val="TAC"/>
              <w:keepNext w:val="0"/>
              <w:keepLines w:val="0"/>
              <w:widowControl w:val="0"/>
              <w:rPr>
                <w:lang w:eastAsia="ja-JP"/>
              </w:rPr>
            </w:pPr>
          </w:p>
        </w:tc>
      </w:tr>
      <w:tr w:rsidR="009C41AB" w:rsidRPr="00FD0425" w14:paraId="204ABBB0" w14:textId="77777777" w:rsidTr="00C3160D">
        <w:tc>
          <w:tcPr>
            <w:tcW w:w="2160"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3372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73372F">
            <w:pPr>
              <w:pStyle w:val="TAL"/>
              <w:keepNext w:val="0"/>
              <w:keepLines w:val="0"/>
              <w:widowControl w:val="0"/>
              <w:rPr>
                <w:rFonts w:eastAsia="Batang"/>
                <w:lang w:eastAsia="ja-JP"/>
              </w:rPr>
            </w:pPr>
            <w:r w:rsidRPr="00FD0425">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3372F">
            <w:pPr>
              <w:pStyle w:val="TAL"/>
              <w:keepNext w:val="0"/>
              <w:keepLines w:val="0"/>
              <w:widowControl w:val="0"/>
              <w:rPr>
                <w:noProof/>
                <w:lang w:eastAsia="zh-CN"/>
              </w:rPr>
            </w:pPr>
            <w:r w:rsidRPr="00FD0425">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73372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3372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73372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C3160D">
        <w:tc>
          <w:tcPr>
            <w:tcW w:w="2160"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3372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3372F">
            <w:pPr>
              <w:pStyle w:val="TAL"/>
              <w:keepNext w:val="0"/>
              <w:keepLines w:val="0"/>
              <w:widowControl w:val="0"/>
              <w:rPr>
                <w:lang w:eastAsia="ja-JP"/>
              </w:rPr>
            </w:pPr>
            <w:r w:rsidRPr="00FD0425">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73372F">
            <w:pPr>
              <w:pStyle w:val="TAC"/>
              <w:keepNext w:val="0"/>
              <w:keepLines w:val="0"/>
              <w:widowControl w:val="0"/>
              <w:rPr>
                <w:lang w:eastAsia="ja-JP"/>
              </w:rPr>
            </w:pPr>
          </w:p>
        </w:tc>
      </w:tr>
      <w:tr w:rsidR="00BA787F" w:rsidRPr="00FD0425" w14:paraId="2DF82AEE" w14:textId="77777777" w:rsidTr="00C3160D">
        <w:tc>
          <w:tcPr>
            <w:tcW w:w="2160"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73372F">
            <w:pPr>
              <w:pStyle w:val="TAL"/>
              <w:keepNext w:val="0"/>
              <w:keepLines w:val="0"/>
              <w:widowControl w:val="0"/>
              <w:ind w:left="227"/>
              <w:rPr>
                <w:lang w:eastAsia="ja-JP"/>
              </w:rPr>
            </w:pPr>
            <w:r w:rsidRPr="009354E2">
              <w:rPr>
                <w:rFonts w:eastAsia="Batang"/>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73372F">
            <w:pPr>
              <w:pStyle w:val="TAC"/>
              <w:keepNext w:val="0"/>
              <w:keepLines w:val="0"/>
              <w:widowControl w:val="0"/>
              <w:rPr>
                <w:lang w:eastAsia="ja-JP"/>
              </w:rPr>
            </w:pPr>
            <w:r w:rsidRPr="00FD0425">
              <w:rPr>
                <w:lang w:eastAsia="ja-JP"/>
              </w:rPr>
              <w:t>reject</w:t>
            </w:r>
          </w:p>
        </w:tc>
      </w:tr>
      <w:tr w:rsidR="00635B34" w:rsidRPr="00FD0425" w14:paraId="228C3E30" w14:textId="77777777" w:rsidTr="00C3160D">
        <w:tc>
          <w:tcPr>
            <w:tcW w:w="2160"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73372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73372F">
            <w:pPr>
              <w:pStyle w:val="TAL"/>
              <w:keepNext w:val="0"/>
              <w:keepLines w:val="0"/>
              <w:widowControl w:val="0"/>
              <w:rPr>
                <w:lang w:eastAsia="ja-JP"/>
              </w:rPr>
            </w:pPr>
            <w:r w:rsidRPr="00426F56">
              <w:rPr>
                <w:rFonts w:eastAsia="Batang"/>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73372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728"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73372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73372F">
            <w:pPr>
              <w:pStyle w:val="TAC"/>
              <w:keepNext w:val="0"/>
              <w:keepLines w:val="0"/>
              <w:widowControl w:val="0"/>
              <w:rPr>
                <w:lang w:eastAsia="ja-JP"/>
              </w:rPr>
            </w:pPr>
            <w:r w:rsidRPr="000F2AFC">
              <w:rPr>
                <w:lang w:eastAsia="ja-JP"/>
              </w:rPr>
              <w:t>ignore</w:t>
            </w:r>
          </w:p>
        </w:tc>
      </w:tr>
      <w:tr w:rsidR="005718D0" w:rsidRPr="00FD0425" w14:paraId="227DF735" w14:textId="77777777" w:rsidTr="00C3160D">
        <w:tc>
          <w:tcPr>
            <w:tcW w:w="2160"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73372F">
            <w:pPr>
              <w:pStyle w:val="TAL"/>
              <w:keepNext w:val="0"/>
              <w:keepLines w:val="0"/>
              <w:widowControl w:val="0"/>
              <w:rPr>
                <w:lang w:eastAsia="ja-JP"/>
              </w:rPr>
            </w:pPr>
            <w:r>
              <w:rPr>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73372F">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73372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73372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73372F">
            <w:pPr>
              <w:pStyle w:val="TAC"/>
              <w:keepNext w:val="0"/>
              <w:keepLines w:val="0"/>
              <w:widowControl w:val="0"/>
              <w:rPr>
                <w:lang w:eastAsia="ja-JP"/>
              </w:rPr>
            </w:pPr>
            <w:r w:rsidRPr="00622222">
              <w:rPr>
                <w:lang w:eastAsia="ja-JP"/>
              </w:rPr>
              <w:t>reject</w:t>
            </w:r>
          </w:p>
        </w:tc>
      </w:tr>
      <w:tr w:rsidR="00BC1239" w:rsidRPr="00FD0425" w14:paraId="380E107F" w14:textId="77777777" w:rsidTr="00C3160D">
        <w:tc>
          <w:tcPr>
            <w:tcW w:w="2160"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73372F">
            <w:pPr>
              <w:pStyle w:val="TAL"/>
              <w:keepNext w:val="0"/>
              <w:keepLines w:val="0"/>
              <w:widowControl w:val="0"/>
              <w:rPr>
                <w:lang w:eastAsia="ja-JP"/>
              </w:rPr>
            </w:pPr>
            <w:r>
              <w:rPr>
                <w:rFonts w:eastAsia="MS Mincho"/>
                <w:lang w:eastAsia="ja-JP"/>
              </w:rPr>
              <w:t>CHO MR-DC 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73372F">
            <w:pPr>
              <w:pStyle w:val="TAL"/>
              <w:keepNext w:val="0"/>
              <w:keepLines w:val="0"/>
              <w:widowControl w:val="0"/>
              <w:rPr>
                <w:lang w:eastAsia="ja-JP"/>
              </w:rPr>
            </w:pPr>
            <w:r w:rsidRPr="00FF633B">
              <w:rPr>
                <w:lang w:eastAsia="ja-JP"/>
              </w:rPr>
              <w:t>ENUMERATED (</w:t>
            </w:r>
            <w:r>
              <w:rPr>
                <w:lang w:eastAsia="ja-JP"/>
              </w:rPr>
              <w:t>stop</w:t>
            </w:r>
            <w:r w:rsidRPr="00FF633B">
              <w:rPr>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73372F">
            <w:pPr>
              <w:pStyle w:val="TAC"/>
              <w:keepNext w:val="0"/>
              <w:keepLines w:val="0"/>
              <w:widowControl w:val="0"/>
              <w:rPr>
                <w:lang w:eastAsia="ja-JP"/>
              </w:rPr>
            </w:pPr>
            <w:r>
              <w:rPr>
                <w:lang w:eastAsia="ja-JP"/>
              </w:rPr>
              <w:t>ignore</w:t>
            </w:r>
          </w:p>
        </w:tc>
      </w:tr>
    </w:tbl>
    <w:p w14:paraId="0E9B9F79"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73372F">
      <w:pPr>
        <w:widowControl w:val="0"/>
      </w:pPr>
    </w:p>
    <w:p w14:paraId="32CD31F7" w14:textId="77777777" w:rsidR="005718D0" w:rsidRPr="00923F7F" w:rsidRDefault="005718D0" w:rsidP="0073372F">
      <w:pPr>
        <w:pStyle w:val="Heading4"/>
        <w:keepNext w:val="0"/>
        <w:keepLines w:val="0"/>
        <w:widowControl w:val="0"/>
      </w:pPr>
      <w:bookmarkStart w:id="3608" w:name="_CR9_1_1_12"/>
      <w:bookmarkStart w:id="3609" w:name="_Hlk44411567"/>
      <w:bookmarkStart w:id="3610" w:name="_Toc44497493"/>
      <w:bookmarkStart w:id="3611" w:name="_Toc45107881"/>
      <w:bookmarkStart w:id="3612" w:name="_Toc45901501"/>
      <w:bookmarkStart w:id="3613" w:name="_Toc51850580"/>
      <w:bookmarkStart w:id="3614" w:name="_Toc56693583"/>
      <w:bookmarkStart w:id="3615" w:name="_Toc64447126"/>
      <w:bookmarkStart w:id="3616" w:name="_Toc66286620"/>
      <w:bookmarkStart w:id="3617" w:name="_Toc74151315"/>
      <w:bookmarkStart w:id="3618" w:name="_Toc88653787"/>
      <w:bookmarkStart w:id="3619" w:name="_Toc97904143"/>
      <w:bookmarkStart w:id="3620" w:name="_Toc105175184"/>
      <w:bookmarkStart w:id="3621" w:name="_Toc113826214"/>
      <w:bookmarkStart w:id="3622" w:name="_Toc175586796"/>
      <w:bookmarkStart w:id="3623" w:name="_Toc20955191"/>
      <w:bookmarkStart w:id="3624" w:name="_Toc29991386"/>
      <w:bookmarkStart w:id="3625" w:name="_Toc36555786"/>
      <w:bookmarkEnd w:id="3608"/>
      <w:r w:rsidRPr="00923F7F">
        <w:t>9.1.1.</w:t>
      </w:r>
      <w:bookmarkEnd w:id="3609"/>
      <w:r>
        <w:t>12</w:t>
      </w:r>
      <w:r w:rsidRPr="00923F7F">
        <w:tab/>
        <w:t xml:space="preserve">HANDOVER </w:t>
      </w:r>
      <w:r>
        <w:t>SUCCESS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0502AD0C" w14:textId="77777777" w:rsidR="005718D0" w:rsidRPr="00923F7F" w:rsidRDefault="005718D0" w:rsidP="0073372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73372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923F7F" w14:paraId="1C19F9EF" w14:textId="77777777" w:rsidTr="00140708">
        <w:tc>
          <w:tcPr>
            <w:tcW w:w="1111" w:type="pct"/>
          </w:tcPr>
          <w:p w14:paraId="10DBE9E7" w14:textId="77777777" w:rsidR="005718D0" w:rsidRPr="00923F7F" w:rsidRDefault="005718D0" w:rsidP="0073372F">
            <w:pPr>
              <w:pStyle w:val="TAH"/>
              <w:keepNext w:val="0"/>
              <w:keepLines w:val="0"/>
              <w:widowControl w:val="0"/>
              <w:rPr>
                <w:lang w:eastAsia="ja-JP"/>
              </w:rPr>
            </w:pPr>
            <w:r w:rsidRPr="00923F7F">
              <w:rPr>
                <w:lang w:eastAsia="ja-JP"/>
              </w:rPr>
              <w:t>IE/Group Name</w:t>
            </w:r>
          </w:p>
        </w:tc>
        <w:tc>
          <w:tcPr>
            <w:tcW w:w="556" w:type="pct"/>
          </w:tcPr>
          <w:p w14:paraId="5FA8F724" w14:textId="77777777" w:rsidR="005718D0" w:rsidRPr="00923F7F" w:rsidRDefault="005718D0" w:rsidP="0073372F">
            <w:pPr>
              <w:pStyle w:val="TAH"/>
              <w:keepNext w:val="0"/>
              <w:keepLines w:val="0"/>
              <w:widowControl w:val="0"/>
              <w:rPr>
                <w:lang w:eastAsia="ja-JP"/>
              </w:rPr>
            </w:pPr>
            <w:r w:rsidRPr="00923F7F">
              <w:rPr>
                <w:lang w:eastAsia="ja-JP"/>
              </w:rPr>
              <w:t>Presence</w:t>
            </w:r>
          </w:p>
        </w:tc>
        <w:tc>
          <w:tcPr>
            <w:tcW w:w="556" w:type="pct"/>
          </w:tcPr>
          <w:p w14:paraId="701E1111" w14:textId="77777777" w:rsidR="005718D0" w:rsidRPr="00923F7F" w:rsidRDefault="005718D0" w:rsidP="0073372F">
            <w:pPr>
              <w:pStyle w:val="TAH"/>
              <w:keepNext w:val="0"/>
              <w:keepLines w:val="0"/>
              <w:widowControl w:val="0"/>
              <w:rPr>
                <w:lang w:eastAsia="ja-JP"/>
              </w:rPr>
            </w:pPr>
            <w:r w:rsidRPr="00923F7F">
              <w:rPr>
                <w:lang w:eastAsia="ja-JP"/>
              </w:rPr>
              <w:t>Range</w:t>
            </w:r>
          </w:p>
        </w:tc>
        <w:tc>
          <w:tcPr>
            <w:tcW w:w="778" w:type="pct"/>
          </w:tcPr>
          <w:p w14:paraId="4C81B615" w14:textId="77777777" w:rsidR="005718D0" w:rsidRPr="00923F7F" w:rsidRDefault="005718D0" w:rsidP="0073372F">
            <w:pPr>
              <w:pStyle w:val="TAH"/>
              <w:keepNext w:val="0"/>
              <w:keepLines w:val="0"/>
              <w:widowControl w:val="0"/>
              <w:rPr>
                <w:lang w:eastAsia="ja-JP"/>
              </w:rPr>
            </w:pPr>
            <w:r w:rsidRPr="00923F7F">
              <w:rPr>
                <w:lang w:eastAsia="ja-JP"/>
              </w:rPr>
              <w:t>IE type and reference</w:t>
            </w:r>
          </w:p>
        </w:tc>
        <w:tc>
          <w:tcPr>
            <w:tcW w:w="889" w:type="pct"/>
          </w:tcPr>
          <w:p w14:paraId="273315AD" w14:textId="77777777" w:rsidR="005718D0" w:rsidRPr="00923F7F" w:rsidRDefault="005718D0" w:rsidP="0073372F">
            <w:pPr>
              <w:pStyle w:val="TAH"/>
              <w:keepNext w:val="0"/>
              <w:keepLines w:val="0"/>
              <w:widowControl w:val="0"/>
              <w:rPr>
                <w:lang w:eastAsia="ja-JP"/>
              </w:rPr>
            </w:pPr>
            <w:r w:rsidRPr="00923F7F">
              <w:rPr>
                <w:lang w:eastAsia="ja-JP"/>
              </w:rPr>
              <w:t>Semantics description</w:t>
            </w:r>
          </w:p>
        </w:tc>
        <w:tc>
          <w:tcPr>
            <w:tcW w:w="556" w:type="pct"/>
          </w:tcPr>
          <w:p w14:paraId="6DD363B7" w14:textId="77777777" w:rsidR="005718D0" w:rsidRPr="00923F7F" w:rsidRDefault="005718D0" w:rsidP="0073372F">
            <w:pPr>
              <w:pStyle w:val="TAH"/>
              <w:keepNext w:val="0"/>
              <w:keepLines w:val="0"/>
              <w:widowControl w:val="0"/>
              <w:rPr>
                <w:lang w:eastAsia="ja-JP"/>
              </w:rPr>
            </w:pPr>
            <w:r w:rsidRPr="00923F7F">
              <w:rPr>
                <w:lang w:eastAsia="ja-JP"/>
              </w:rPr>
              <w:t>Criticality</w:t>
            </w:r>
          </w:p>
        </w:tc>
        <w:tc>
          <w:tcPr>
            <w:tcW w:w="556" w:type="pct"/>
          </w:tcPr>
          <w:p w14:paraId="61A54376" w14:textId="77777777" w:rsidR="005718D0" w:rsidRPr="00923F7F" w:rsidRDefault="005718D0" w:rsidP="0073372F">
            <w:pPr>
              <w:pStyle w:val="TAH"/>
              <w:keepNext w:val="0"/>
              <w:keepLines w:val="0"/>
              <w:widowControl w:val="0"/>
              <w:rPr>
                <w:lang w:eastAsia="ja-JP"/>
              </w:rPr>
            </w:pPr>
            <w:r w:rsidRPr="00923F7F">
              <w:rPr>
                <w:lang w:eastAsia="ja-JP"/>
              </w:rPr>
              <w:t>Assigned Criticality</w:t>
            </w:r>
          </w:p>
        </w:tc>
      </w:tr>
      <w:tr w:rsidR="00B7121B" w:rsidRPr="00923F7F" w14:paraId="724CAAB2" w14:textId="77777777" w:rsidTr="00140708">
        <w:tc>
          <w:tcPr>
            <w:tcW w:w="1111" w:type="pct"/>
          </w:tcPr>
          <w:p w14:paraId="2B96072A" w14:textId="77777777" w:rsidR="005718D0" w:rsidRPr="00923F7F" w:rsidRDefault="005718D0" w:rsidP="0073372F">
            <w:pPr>
              <w:pStyle w:val="TAL"/>
              <w:keepNext w:val="0"/>
              <w:keepLines w:val="0"/>
              <w:widowControl w:val="0"/>
              <w:rPr>
                <w:lang w:eastAsia="ja-JP"/>
              </w:rPr>
            </w:pPr>
            <w:r w:rsidRPr="00923F7F">
              <w:rPr>
                <w:lang w:eastAsia="ja-JP"/>
              </w:rPr>
              <w:t>Message Type</w:t>
            </w:r>
          </w:p>
        </w:tc>
        <w:tc>
          <w:tcPr>
            <w:tcW w:w="556" w:type="pct"/>
          </w:tcPr>
          <w:p w14:paraId="359D98B8" w14:textId="77777777" w:rsidR="005718D0" w:rsidRPr="00923F7F" w:rsidRDefault="005718D0" w:rsidP="0073372F">
            <w:pPr>
              <w:pStyle w:val="TAL"/>
              <w:keepNext w:val="0"/>
              <w:keepLines w:val="0"/>
              <w:widowControl w:val="0"/>
              <w:rPr>
                <w:lang w:eastAsia="ja-JP"/>
              </w:rPr>
            </w:pPr>
            <w:r w:rsidRPr="00923F7F">
              <w:rPr>
                <w:lang w:eastAsia="ja-JP"/>
              </w:rPr>
              <w:t>M</w:t>
            </w:r>
          </w:p>
        </w:tc>
        <w:tc>
          <w:tcPr>
            <w:tcW w:w="556" w:type="pct"/>
          </w:tcPr>
          <w:p w14:paraId="79F8A91A" w14:textId="77777777" w:rsidR="005718D0" w:rsidRPr="00923F7F" w:rsidRDefault="005718D0" w:rsidP="0073372F">
            <w:pPr>
              <w:pStyle w:val="TAL"/>
              <w:keepNext w:val="0"/>
              <w:keepLines w:val="0"/>
              <w:widowControl w:val="0"/>
            </w:pPr>
          </w:p>
        </w:tc>
        <w:tc>
          <w:tcPr>
            <w:tcW w:w="778" w:type="pct"/>
          </w:tcPr>
          <w:p w14:paraId="537C379D" w14:textId="77777777" w:rsidR="005718D0" w:rsidRPr="00923F7F" w:rsidRDefault="005718D0" w:rsidP="0073372F">
            <w:pPr>
              <w:pStyle w:val="TAL"/>
              <w:keepNext w:val="0"/>
              <w:keepLines w:val="0"/>
              <w:widowControl w:val="0"/>
              <w:rPr>
                <w:lang w:eastAsia="ja-JP"/>
              </w:rPr>
            </w:pPr>
            <w:r w:rsidRPr="00923F7F">
              <w:rPr>
                <w:lang w:eastAsia="ja-JP"/>
              </w:rPr>
              <w:t>9.2.3.1</w:t>
            </w:r>
          </w:p>
        </w:tc>
        <w:tc>
          <w:tcPr>
            <w:tcW w:w="889" w:type="pct"/>
          </w:tcPr>
          <w:p w14:paraId="5F6E74E6" w14:textId="77777777" w:rsidR="005718D0" w:rsidRPr="00923F7F" w:rsidRDefault="005718D0" w:rsidP="0073372F">
            <w:pPr>
              <w:pStyle w:val="TAL"/>
              <w:keepNext w:val="0"/>
              <w:keepLines w:val="0"/>
              <w:widowControl w:val="0"/>
              <w:rPr>
                <w:szCs w:val="18"/>
                <w:lang w:eastAsia="ja-JP"/>
              </w:rPr>
            </w:pPr>
          </w:p>
        </w:tc>
        <w:tc>
          <w:tcPr>
            <w:tcW w:w="556" w:type="pct"/>
          </w:tcPr>
          <w:p w14:paraId="2B8786DB"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94D373C" w14:textId="77777777" w:rsidR="005718D0" w:rsidRPr="00923F7F" w:rsidRDefault="005718D0" w:rsidP="0073372F">
            <w:pPr>
              <w:pStyle w:val="TAC"/>
              <w:keepNext w:val="0"/>
              <w:keepLines w:val="0"/>
              <w:widowControl w:val="0"/>
              <w:rPr>
                <w:lang w:eastAsia="ja-JP"/>
              </w:rPr>
            </w:pPr>
            <w:r w:rsidRPr="00923F7F">
              <w:rPr>
                <w:lang w:eastAsia="ja-JP"/>
              </w:rPr>
              <w:t>ignore</w:t>
            </w:r>
          </w:p>
        </w:tc>
      </w:tr>
      <w:tr w:rsidR="00B7121B" w:rsidRPr="00923F7F" w14:paraId="00498F78" w14:textId="77777777" w:rsidTr="00140708">
        <w:tc>
          <w:tcPr>
            <w:tcW w:w="1111" w:type="pct"/>
          </w:tcPr>
          <w:p w14:paraId="023D6DD2" w14:textId="77777777" w:rsidR="005718D0" w:rsidRPr="00923F7F" w:rsidRDefault="005718D0" w:rsidP="0073372F">
            <w:pPr>
              <w:pStyle w:val="TAL"/>
              <w:keepNext w:val="0"/>
              <w:keepLines w:val="0"/>
              <w:widowControl w:val="0"/>
              <w:rPr>
                <w:lang w:eastAsia="ja-JP"/>
              </w:rPr>
            </w:pPr>
            <w:r w:rsidRPr="00923F7F">
              <w:rPr>
                <w:lang w:eastAsia="ja-JP"/>
              </w:rPr>
              <w:t>Source NG-RAN node UE XnAP ID</w:t>
            </w:r>
          </w:p>
        </w:tc>
        <w:tc>
          <w:tcPr>
            <w:tcW w:w="556" w:type="pct"/>
          </w:tcPr>
          <w:p w14:paraId="09AACE36"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8B59494" w14:textId="77777777" w:rsidR="005718D0" w:rsidRPr="00923F7F" w:rsidRDefault="005718D0" w:rsidP="0073372F">
            <w:pPr>
              <w:pStyle w:val="TAL"/>
              <w:keepNext w:val="0"/>
              <w:keepLines w:val="0"/>
              <w:widowControl w:val="0"/>
              <w:rPr>
                <w:lang w:eastAsia="ja-JP"/>
              </w:rPr>
            </w:pPr>
          </w:p>
        </w:tc>
        <w:tc>
          <w:tcPr>
            <w:tcW w:w="778" w:type="pct"/>
          </w:tcPr>
          <w:p w14:paraId="6911F3FB" w14:textId="77777777" w:rsidR="005718D0" w:rsidRDefault="005718D0" w:rsidP="0073372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0840AA33"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source NG-RAN node.</w:t>
            </w:r>
          </w:p>
        </w:tc>
        <w:tc>
          <w:tcPr>
            <w:tcW w:w="556" w:type="pct"/>
          </w:tcPr>
          <w:p w14:paraId="33CE0D1E"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2DA0049"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472DF899" w14:textId="77777777" w:rsidTr="00140708">
        <w:tc>
          <w:tcPr>
            <w:tcW w:w="1111" w:type="pct"/>
          </w:tcPr>
          <w:p w14:paraId="2111A2C0" w14:textId="77777777" w:rsidR="005718D0" w:rsidRPr="00923F7F" w:rsidRDefault="005718D0" w:rsidP="0073372F">
            <w:pPr>
              <w:pStyle w:val="TAL"/>
              <w:keepNext w:val="0"/>
              <w:keepLines w:val="0"/>
              <w:widowControl w:val="0"/>
              <w:rPr>
                <w:lang w:eastAsia="ja-JP"/>
              </w:rPr>
            </w:pPr>
            <w:r w:rsidRPr="00923F7F">
              <w:rPr>
                <w:lang w:eastAsia="ja-JP"/>
              </w:rPr>
              <w:t>Target NG-RAN node UE XnAP ID</w:t>
            </w:r>
          </w:p>
        </w:tc>
        <w:tc>
          <w:tcPr>
            <w:tcW w:w="556" w:type="pct"/>
          </w:tcPr>
          <w:p w14:paraId="3C9D540C"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AAE11B2" w14:textId="77777777" w:rsidR="005718D0" w:rsidRPr="00923F7F" w:rsidRDefault="005718D0" w:rsidP="0073372F">
            <w:pPr>
              <w:pStyle w:val="TAL"/>
              <w:keepNext w:val="0"/>
              <w:keepLines w:val="0"/>
              <w:widowControl w:val="0"/>
              <w:rPr>
                <w:lang w:eastAsia="ja-JP"/>
              </w:rPr>
            </w:pPr>
          </w:p>
        </w:tc>
        <w:tc>
          <w:tcPr>
            <w:tcW w:w="778" w:type="pct"/>
          </w:tcPr>
          <w:p w14:paraId="02E9C27E" w14:textId="77777777" w:rsidR="005718D0" w:rsidRDefault="005718D0" w:rsidP="0073372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421D542A"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target NG-RAN node.</w:t>
            </w:r>
          </w:p>
        </w:tc>
        <w:tc>
          <w:tcPr>
            <w:tcW w:w="556" w:type="pct"/>
          </w:tcPr>
          <w:p w14:paraId="7A32AE90"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55FCC51"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6934CB99" w14:textId="77777777" w:rsidTr="00140708">
        <w:tc>
          <w:tcPr>
            <w:tcW w:w="1111" w:type="pct"/>
          </w:tcPr>
          <w:p w14:paraId="49A6CFC3" w14:textId="77777777" w:rsidR="005718D0" w:rsidRPr="00923F7F" w:rsidRDefault="005718D0" w:rsidP="0073372F">
            <w:pPr>
              <w:pStyle w:val="TAL"/>
              <w:keepNext w:val="0"/>
              <w:keepLines w:val="0"/>
              <w:widowControl w:val="0"/>
              <w:rPr>
                <w:lang w:eastAsia="ja-JP"/>
              </w:rPr>
            </w:pPr>
            <w:r>
              <w:rPr>
                <w:lang w:eastAsia="ja-JP"/>
              </w:rPr>
              <w:t xml:space="preserve">Requested </w:t>
            </w:r>
            <w:r w:rsidRPr="0090263D">
              <w:rPr>
                <w:lang w:eastAsia="ja-JP"/>
              </w:rPr>
              <w:t>Target Cell ID</w:t>
            </w:r>
          </w:p>
        </w:tc>
        <w:tc>
          <w:tcPr>
            <w:tcW w:w="556" w:type="pct"/>
          </w:tcPr>
          <w:p w14:paraId="1F7D3EF0" w14:textId="77777777" w:rsidR="005718D0" w:rsidRDefault="005718D0" w:rsidP="0073372F">
            <w:pPr>
              <w:pStyle w:val="TAL"/>
              <w:keepNext w:val="0"/>
              <w:keepLines w:val="0"/>
              <w:widowControl w:val="0"/>
              <w:rPr>
                <w:lang w:eastAsia="ja-JP"/>
              </w:rPr>
            </w:pPr>
            <w:r w:rsidRPr="0090263D">
              <w:rPr>
                <w:lang w:eastAsia="ja-JP"/>
              </w:rPr>
              <w:t>M</w:t>
            </w:r>
          </w:p>
        </w:tc>
        <w:tc>
          <w:tcPr>
            <w:tcW w:w="556" w:type="pct"/>
          </w:tcPr>
          <w:p w14:paraId="22E44186" w14:textId="77777777" w:rsidR="005718D0" w:rsidRPr="00923F7F" w:rsidRDefault="005718D0" w:rsidP="0073372F">
            <w:pPr>
              <w:pStyle w:val="TAL"/>
              <w:keepNext w:val="0"/>
              <w:keepLines w:val="0"/>
              <w:widowControl w:val="0"/>
              <w:rPr>
                <w:lang w:eastAsia="ja-JP"/>
              </w:rPr>
            </w:pPr>
          </w:p>
        </w:tc>
        <w:tc>
          <w:tcPr>
            <w:tcW w:w="778" w:type="pct"/>
          </w:tcPr>
          <w:p w14:paraId="29B27E55" w14:textId="77777777" w:rsidR="005718D0" w:rsidRPr="007E72C6" w:rsidRDefault="005718D0" w:rsidP="0073372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73372F">
            <w:pPr>
              <w:pStyle w:val="TAL"/>
              <w:keepNext w:val="0"/>
              <w:keepLines w:val="0"/>
              <w:widowControl w:val="0"/>
              <w:rPr>
                <w:lang w:eastAsia="ja-JP"/>
              </w:rPr>
            </w:pPr>
            <w:r w:rsidRPr="0090263D">
              <w:rPr>
                <w:lang w:eastAsia="ja-JP"/>
              </w:rPr>
              <w:t>9.2.3.25</w:t>
            </w:r>
          </w:p>
        </w:tc>
        <w:tc>
          <w:tcPr>
            <w:tcW w:w="889" w:type="pct"/>
          </w:tcPr>
          <w:p w14:paraId="44D77C8B" w14:textId="77777777" w:rsidR="005718D0" w:rsidRPr="00923F7F" w:rsidRDefault="005718D0" w:rsidP="0073372F">
            <w:pPr>
              <w:pStyle w:val="TAL"/>
              <w:keepNext w:val="0"/>
              <w:keepLines w:val="0"/>
              <w:widowControl w:val="0"/>
              <w:rPr>
                <w:szCs w:val="18"/>
                <w:lang w:eastAsia="ja-JP"/>
              </w:rPr>
            </w:pPr>
            <w:r>
              <w:rPr>
                <w:lang w:eastAsia="ja-JP"/>
              </w:rPr>
              <w:t>Target cell indicated in the corresponding Handover Preparation procedure</w:t>
            </w:r>
          </w:p>
        </w:tc>
        <w:tc>
          <w:tcPr>
            <w:tcW w:w="556" w:type="pct"/>
          </w:tcPr>
          <w:p w14:paraId="19D1B983" w14:textId="77777777" w:rsidR="005718D0" w:rsidRPr="00923F7F" w:rsidRDefault="005718D0" w:rsidP="0073372F">
            <w:pPr>
              <w:pStyle w:val="TAC"/>
              <w:keepNext w:val="0"/>
              <w:keepLines w:val="0"/>
              <w:widowControl w:val="0"/>
              <w:rPr>
                <w:lang w:eastAsia="ja-JP"/>
              </w:rPr>
            </w:pPr>
            <w:r w:rsidRPr="0090263D">
              <w:rPr>
                <w:lang w:eastAsia="ja-JP"/>
              </w:rPr>
              <w:t>YES</w:t>
            </w:r>
          </w:p>
        </w:tc>
        <w:tc>
          <w:tcPr>
            <w:tcW w:w="556" w:type="pct"/>
          </w:tcPr>
          <w:p w14:paraId="1DC6A857" w14:textId="77777777" w:rsidR="005718D0" w:rsidRDefault="005718D0" w:rsidP="0073372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73372F">
      <w:pPr>
        <w:widowControl w:val="0"/>
      </w:pPr>
    </w:p>
    <w:p w14:paraId="535CC7D9" w14:textId="77777777" w:rsidR="005718D0" w:rsidRPr="0090263D" w:rsidRDefault="005718D0" w:rsidP="0073372F">
      <w:pPr>
        <w:pStyle w:val="Heading4"/>
        <w:keepNext w:val="0"/>
        <w:keepLines w:val="0"/>
        <w:widowControl w:val="0"/>
      </w:pPr>
      <w:bookmarkStart w:id="3626" w:name="_CR9_1_1_13"/>
      <w:bookmarkStart w:id="3627" w:name="_Toc44497494"/>
      <w:bookmarkStart w:id="3628" w:name="_Toc45107882"/>
      <w:bookmarkStart w:id="3629" w:name="_Toc45901502"/>
      <w:bookmarkStart w:id="3630" w:name="_Toc51850581"/>
      <w:bookmarkStart w:id="3631" w:name="_Toc56693584"/>
      <w:bookmarkStart w:id="3632" w:name="_Toc64447127"/>
      <w:bookmarkStart w:id="3633" w:name="_Toc66286621"/>
      <w:bookmarkStart w:id="3634" w:name="_Toc74151316"/>
      <w:bookmarkStart w:id="3635" w:name="_Toc88653788"/>
      <w:bookmarkStart w:id="3636" w:name="_Toc97904144"/>
      <w:bookmarkStart w:id="3637" w:name="_Toc105175185"/>
      <w:bookmarkStart w:id="3638" w:name="_Toc113826215"/>
      <w:bookmarkStart w:id="3639" w:name="_Toc175586797"/>
      <w:bookmarkEnd w:id="3626"/>
      <w:r w:rsidRPr="0090263D">
        <w:t>9.1.1.</w:t>
      </w:r>
      <w:r>
        <w:t>13</w:t>
      </w:r>
      <w:r w:rsidRPr="0090263D">
        <w:tab/>
      </w:r>
      <w:r>
        <w:t xml:space="preserve">CONDITIONAL </w:t>
      </w:r>
      <w:r w:rsidRPr="0090263D">
        <w:t>HANDOVER CANCEL</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296BBEA7" w14:textId="77777777" w:rsidR="005718D0" w:rsidRPr="0090263D" w:rsidRDefault="005718D0" w:rsidP="0073372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73372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90263D" w14:paraId="52805CAA" w14:textId="77777777" w:rsidTr="0073372F">
        <w:trPr>
          <w:tblHeader/>
        </w:trPr>
        <w:tc>
          <w:tcPr>
            <w:tcW w:w="2160" w:type="dxa"/>
          </w:tcPr>
          <w:p w14:paraId="67F8924E" w14:textId="77777777" w:rsidR="005718D0" w:rsidRPr="0090263D" w:rsidRDefault="005718D0" w:rsidP="0073372F">
            <w:pPr>
              <w:pStyle w:val="TAH"/>
              <w:keepNext w:val="0"/>
              <w:keepLines w:val="0"/>
              <w:widowControl w:val="0"/>
              <w:rPr>
                <w:lang w:eastAsia="ja-JP"/>
              </w:rPr>
            </w:pPr>
            <w:r w:rsidRPr="0090263D">
              <w:rPr>
                <w:lang w:eastAsia="ja-JP"/>
              </w:rPr>
              <w:t>IE/Group Name</w:t>
            </w:r>
          </w:p>
        </w:tc>
        <w:tc>
          <w:tcPr>
            <w:tcW w:w="1080" w:type="dxa"/>
          </w:tcPr>
          <w:p w14:paraId="4611A4BC" w14:textId="77777777" w:rsidR="005718D0" w:rsidRPr="0090263D" w:rsidRDefault="005718D0" w:rsidP="0073372F">
            <w:pPr>
              <w:pStyle w:val="TAH"/>
              <w:keepNext w:val="0"/>
              <w:keepLines w:val="0"/>
              <w:widowControl w:val="0"/>
              <w:rPr>
                <w:lang w:eastAsia="ja-JP"/>
              </w:rPr>
            </w:pPr>
            <w:r w:rsidRPr="0090263D">
              <w:rPr>
                <w:lang w:eastAsia="ja-JP"/>
              </w:rPr>
              <w:t>Presence</w:t>
            </w:r>
          </w:p>
        </w:tc>
        <w:tc>
          <w:tcPr>
            <w:tcW w:w="1080" w:type="dxa"/>
          </w:tcPr>
          <w:p w14:paraId="2DE99771" w14:textId="77777777" w:rsidR="005718D0" w:rsidRPr="0090263D" w:rsidRDefault="005718D0" w:rsidP="0073372F">
            <w:pPr>
              <w:pStyle w:val="TAH"/>
              <w:keepNext w:val="0"/>
              <w:keepLines w:val="0"/>
              <w:widowControl w:val="0"/>
              <w:rPr>
                <w:lang w:eastAsia="ja-JP"/>
              </w:rPr>
            </w:pPr>
            <w:r w:rsidRPr="0090263D">
              <w:rPr>
                <w:lang w:eastAsia="ja-JP"/>
              </w:rPr>
              <w:t>Range</w:t>
            </w:r>
          </w:p>
        </w:tc>
        <w:tc>
          <w:tcPr>
            <w:tcW w:w="1512" w:type="dxa"/>
          </w:tcPr>
          <w:p w14:paraId="7563870A" w14:textId="77777777" w:rsidR="005718D0" w:rsidRPr="0090263D" w:rsidRDefault="005718D0" w:rsidP="0073372F">
            <w:pPr>
              <w:pStyle w:val="TAH"/>
              <w:keepNext w:val="0"/>
              <w:keepLines w:val="0"/>
              <w:widowControl w:val="0"/>
              <w:rPr>
                <w:lang w:eastAsia="ja-JP"/>
              </w:rPr>
            </w:pPr>
            <w:r w:rsidRPr="0090263D">
              <w:rPr>
                <w:lang w:eastAsia="ja-JP"/>
              </w:rPr>
              <w:t>IE type and reference</w:t>
            </w:r>
          </w:p>
        </w:tc>
        <w:tc>
          <w:tcPr>
            <w:tcW w:w="1728" w:type="dxa"/>
          </w:tcPr>
          <w:p w14:paraId="0640854B" w14:textId="77777777" w:rsidR="005718D0" w:rsidRPr="0090263D" w:rsidRDefault="005718D0" w:rsidP="0073372F">
            <w:pPr>
              <w:pStyle w:val="TAH"/>
              <w:keepNext w:val="0"/>
              <w:keepLines w:val="0"/>
              <w:widowControl w:val="0"/>
              <w:rPr>
                <w:lang w:eastAsia="ja-JP"/>
              </w:rPr>
            </w:pPr>
            <w:r w:rsidRPr="0090263D">
              <w:rPr>
                <w:lang w:eastAsia="ja-JP"/>
              </w:rPr>
              <w:t>Semantics description</w:t>
            </w:r>
          </w:p>
        </w:tc>
        <w:tc>
          <w:tcPr>
            <w:tcW w:w="1080" w:type="dxa"/>
          </w:tcPr>
          <w:p w14:paraId="74464F0E" w14:textId="77777777" w:rsidR="005718D0" w:rsidRPr="0090263D" w:rsidRDefault="005718D0" w:rsidP="0073372F">
            <w:pPr>
              <w:pStyle w:val="TAH"/>
              <w:keepNext w:val="0"/>
              <w:keepLines w:val="0"/>
              <w:widowControl w:val="0"/>
              <w:rPr>
                <w:b w:val="0"/>
                <w:lang w:eastAsia="ja-JP"/>
              </w:rPr>
            </w:pPr>
            <w:r w:rsidRPr="0090263D">
              <w:rPr>
                <w:lang w:eastAsia="ja-JP"/>
              </w:rPr>
              <w:t>Criticality</w:t>
            </w:r>
          </w:p>
        </w:tc>
        <w:tc>
          <w:tcPr>
            <w:tcW w:w="1080" w:type="dxa"/>
          </w:tcPr>
          <w:p w14:paraId="4853D0DC" w14:textId="77777777" w:rsidR="005718D0" w:rsidRPr="0090263D" w:rsidRDefault="005718D0" w:rsidP="0073372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73372F">
        <w:tc>
          <w:tcPr>
            <w:tcW w:w="2160" w:type="dxa"/>
          </w:tcPr>
          <w:p w14:paraId="216FD04F" w14:textId="77777777" w:rsidR="00F96658" w:rsidRPr="0090263D" w:rsidRDefault="00F96658" w:rsidP="0073372F">
            <w:pPr>
              <w:pStyle w:val="TAL"/>
              <w:keepNext w:val="0"/>
              <w:keepLines w:val="0"/>
              <w:widowControl w:val="0"/>
              <w:rPr>
                <w:lang w:eastAsia="ja-JP"/>
              </w:rPr>
            </w:pPr>
            <w:r w:rsidRPr="0090263D">
              <w:rPr>
                <w:lang w:eastAsia="ja-JP"/>
              </w:rPr>
              <w:t>Message Type</w:t>
            </w:r>
          </w:p>
        </w:tc>
        <w:tc>
          <w:tcPr>
            <w:tcW w:w="1080" w:type="dxa"/>
          </w:tcPr>
          <w:p w14:paraId="5997256A"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16832EA0" w14:textId="77777777" w:rsidR="00F96658" w:rsidRPr="0090263D" w:rsidRDefault="00F96658" w:rsidP="0073372F">
            <w:pPr>
              <w:pStyle w:val="TAL"/>
              <w:keepNext w:val="0"/>
              <w:keepLines w:val="0"/>
              <w:widowControl w:val="0"/>
            </w:pPr>
          </w:p>
        </w:tc>
        <w:tc>
          <w:tcPr>
            <w:tcW w:w="1512" w:type="dxa"/>
          </w:tcPr>
          <w:p w14:paraId="41A05ECE" w14:textId="77777777" w:rsidR="00F96658" w:rsidRPr="0090263D" w:rsidRDefault="00F96658" w:rsidP="0073372F">
            <w:pPr>
              <w:pStyle w:val="TAL"/>
              <w:keepNext w:val="0"/>
              <w:keepLines w:val="0"/>
              <w:widowControl w:val="0"/>
              <w:rPr>
                <w:lang w:eastAsia="ja-JP"/>
              </w:rPr>
            </w:pPr>
            <w:r w:rsidRPr="0090263D">
              <w:rPr>
                <w:lang w:eastAsia="ja-JP"/>
              </w:rPr>
              <w:t>9.2.3.1</w:t>
            </w:r>
          </w:p>
        </w:tc>
        <w:tc>
          <w:tcPr>
            <w:tcW w:w="1728" w:type="dxa"/>
          </w:tcPr>
          <w:p w14:paraId="4061E4E5" w14:textId="77777777" w:rsidR="00F96658" w:rsidRPr="0090263D" w:rsidRDefault="00F96658" w:rsidP="0073372F">
            <w:pPr>
              <w:pStyle w:val="TAL"/>
              <w:keepNext w:val="0"/>
              <w:keepLines w:val="0"/>
              <w:widowControl w:val="0"/>
              <w:rPr>
                <w:szCs w:val="18"/>
                <w:lang w:eastAsia="ja-JP"/>
              </w:rPr>
            </w:pPr>
          </w:p>
        </w:tc>
        <w:tc>
          <w:tcPr>
            <w:tcW w:w="1080" w:type="dxa"/>
          </w:tcPr>
          <w:p w14:paraId="0696F9C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68F970A1" w14:textId="77777777" w:rsidR="00F96658" w:rsidRPr="0090263D" w:rsidRDefault="00F96658" w:rsidP="0073372F">
            <w:pPr>
              <w:pStyle w:val="TAC"/>
              <w:keepNext w:val="0"/>
              <w:keepLines w:val="0"/>
              <w:widowControl w:val="0"/>
              <w:rPr>
                <w:lang w:eastAsia="ja-JP"/>
              </w:rPr>
            </w:pPr>
            <w:r w:rsidRPr="0090263D">
              <w:rPr>
                <w:lang w:eastAsia="ja-JP"/>
              </w:rPr>
              <w:t>ignore</w:t>
            </w:r>
          </w:p>
        </w:tc>
      </w:tr>
      <w:tr w:rsidR="00F96658" w:rsidRPr="0090263D" w14:paraId="5DE8C289" w14:textId="77777777" w:rsidTr="0073372F">
        <w:tc>
          <w:tcPr>
            <w:tcW w:w="2160" w:type="dxa"/>
          </w:tcPr>
          <w:p w14:paraId="1B188891" w14:textId="77777777" w:rsidR="00F96658" w:rsidRPr="0090263D" w:rsidRDefault="00F96658" w:rsidP="0073372F">
            <w:pPr>
              <w:pStyle w:val="TAL"/>
              <w:keepNext w:val="0"/>
              <w:keepLines w:val="0"/>
              <w:widowControl w:val="0"/>
              <w:rPr>
                <w:lang w:eastAsia="ja-JP"/>
              </w:rPr>
            </w:pPr>
            <w:r w:rsidRPr="0090263D">
              <w:rPr>
                <w:lang w:eastAsia="ja-JP"/>
              </w:rPr>
              <w:t>Source NG-RAN node UE XnAP ID</w:t>
            </w:r>
          </w:p>
        </w:tc>
        <w:tc>
          <w:tcPr>
            <w:tcW w:w="1080" w:type="dxa"/>
          </w:tcPr>
          <w:p w14:paraId="173BD867"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6DE9A3F5" w14:textId="77777777" w:rsidR="00F96658" w:rsidRPr="0090263D" w:rsidRDefault="00F96658" w:rsidP="0073372F">
            <w:pPr>
              <w:pStyle w:val="TAL"/>
              <w:keepNext w:val="0"/>
              <w:keepLines w:val="0"/>
              <w:widowControl w:val="0"/>
              <w:rPr>
                <w:lang w:eastAsia="ja-JP"/>
              </w:rPr>
            </w:pPr>
          </w:p>
        </w:tc>
        <w:tc>
          <w:tcPr>
            <w:tcW w:w="1512" w:type="dxa"/>
          </w:tcPr>
          <w:p w14:paraId="3743E537"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42BD4885"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080" w:type="dxa"/>
          </w:tcPr>
          <w:p w14:paraId="7293F27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4A876F7"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192D6685" w14:textId="77777777" w:rsidTr="0073372F">
        <w:tc>
          <w:tcPr>
            <w:tcW w:w="2160" w:type="dxa"/>
          </w:tcPr>
          <w:p w14:paraId="457BF5AF" w14:textId="77777777" w:rsidR="00F96658" w:rsidRPr="0090263D" w:rsidRDefault="00F96658" w:rsidP="0073372F">
            <w:pPr>
              <w:pStyle w:val="TAL"/>
              <w:keepNext w:val="0"/>
              <w:keepLines w:val="0"/>
              <w:widowControl w:val="0"/>
              <w:rPr>
                <w:lang w:eastAsia="ja-JP"/>
              </w:rPr>
            </w:pPr>
            <w:r w:rsidRPr="0090263D">
              <w:rPr>
                <w:lang w:eastAsia="ja-JP"/>
              </w:rPr>
              <w:t>Target NG-RAN node UE XnAP ID</w:t>
            </w:r>
          </w:p>
        </w:tc>
        <w:tc>
          <w:tcPr>
            <w:tcW w:w="1080" w:type="dxa"/>
          </w:tcPr>
          <w:p w14:paraId="3F8D1457" w14:textId="77777777" w:rsidR="00F96658" w:rsidRPr="0090263D" w:rsidRDefault="00F96658" w:rsidP="0073372F">
            <w:pPr>
              <w:pStyle w:val="TAL"/>
              <w:keepNext w:val="0"/>
              <w:keepLines w:val="0"/>
              <w:widowControl w:val="0"/>
              <w:rPr>
                <w:lang w:eastAsia="ja-JP"/>
              </w:rPr>
            </w:pPr>
            <w:r>
              <w:rPr>
                <w:lang w:eastAsia="ja-JP"/>
              </w:rPr>
              <w:t>M</w:t>
            </w:r>
          </w:p>
        </w:tc>
        <w:tc>
          <w:tcPr>
            <w:tcW w:w="1080" w:type="dxa"/>
          </w:tcPr>
          <w:p w14:paraId="22521850" w14:textId="77777777" w:rsidR="00F96658" w:rsidRPr="0090263D" w:rsidRDefault="00F96658" w:rsidP="0073372F">
            <w:pPr>
              <w:pStyle w:val="TAL"/>
              <w:keepNext w:val="0"/>
              <w:keepLines w:val="0"/>
              <w:widowControl w:val="0"/>
              <w:rPr>
                <w:lang w:eastAsia="ja-JP"/>
              </w:rPr>
            </w:pPr>
          </w:p>
        </w:tc>
        <w:tc>
          <w:tcPr>
            <w:tcW w:w="1512" w:type="dxa"/>
          </w:tcPr>
          <w:p w14:paraId="427B6C36"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13F32178"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080" w:type="dxa"/>
          </w:tcPr>
          <w:p w14:paraId="7157C7DD"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4F9B703B"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4ACB1A47" w14:textId="77777777" w:rsidTr="0073372F">
        <w:tc>
          <w:tcPr>
            <w:tcW w:w="2160" w:type="dxa"/>
          </w:tcPr>
          <w:p w14:paraId="7DC2C30C" w14:textId="77777777" w:rsidR="00F96658" w:rsidRPr="0090263D" w:rsidRDefault="00F96658" w:rsidP="0073372F">
            <w:pPr>
              <w:pStyle w:val="TAL"/>
              <w:keepNext w:val="0"/>
              <w:keepLines w:val="0"/>
              <w:widowControl w:val="0"/>
              <w:rPr>
                <w:lang w:eastAsia="ja-JP"/>
              </w:rPr>
            </w:pPr>
            <w:r w:rsidRPr="0090263D">
              <w:rPr>
                <w:lang w:eastAsia="ja-JP"/>
              </w:rPr>
              <w:t>Cause</w:t>
            </w:r>
          </w:p>
        </w:tc>
        <w:tc>
          <w:tcPr>
            <w:tcW w:w="1080" w:type="dxa"/>
          </w:tcPr>
          <w:p w14:paraId="33C18F2F" w14:textId="77777777" w:rsidR="00F96658" w:rsidRDefault="00F96658" w:rsidP="0073372F">
            <w:pPr>
              <w:pStyle w:val="TAL"/>
              <w:keepNext w:val="0"/>
              <w:keepLines w:val="0"/>
              <w:widowControl w:val="0"/>
              <w:rPr>
                <w:lang w:eastAsia="ja-JP"/>
              </w:rPr>
            </w:pPr>
            <w:r w:rsidRPr="0090263D">
              <w:rPr>
                <w:lang w:eastAsia="ja-JP"/>
              </w:rPr>
              <w:t>M</w:t>
            </w:r>
          </w:p>
        </w:tc>
        <w:tc>
          <w:tcPr>
            <w:tcW w:w="1080" w:type="dxa"/>
          </w:tcPr>
          <w:p w14:paraId="239EC03D" w14:textId="77777777" w:rsidR="00F96658" w:rsidRPr="0090263D" w:rsidRDefault="00F96658" w:rsidP="0073372F">
            <w:pPr>
              <w:pStyle w:val="TAL"/>
              <w:keepNext w:val="0"/>
              <w:keepLines w:val="0"/>
              <w:widowControl w:val="0"/>
              <w:rPr>
                <w:lang w:eastAsia="ja-JP"/>
              </w:rPr>
            </w:pPr>
          </w:p>
        </w:tc>
        <w:tc>
          <w:tcPr>
            <w:tcW w:w="1512" w:type="dxa"/>
          </w:tcPr>
          <w:p w14:paraId="1C41A68D" w14:textId="77777777" w:rsidR="00F96658" w:rsidRPr="0090263D" w:rsidRDefault="00F96658" w:rsidP="0073372F">
            <w:pPr>
              <w:pStyle w:val="TAL"/>
              <w:keepNext w:val="0"/>
              <w:keepLines w:val="0"/>
              <w:widowControl w:val="0"/>
              <w:rPr>
                <w:lang w:eastAsia="ja-JP"/>
              </w:rPr>
            </w:pPr>
            <w:r w:rsidRPr="0090263D">
              <w:rPr>
                <w:lang w:eastAsia="ja-JP"/>
              </w:rPr>
              <w:t>9.2.3.2</w:t>
            </w:r>
          </w:p>
        </w:tc>
        <w:tc>
          <w:tcPr>
            <w:tcW w:w="1728" w:type="dxa"/>
          </w:tcPr>
          <w:p w14:paraId="1D9F2027" w14:textId="77777777" w:rsidR="00F96658" w:rsidRPr="0090263D" w:rsidRDefault="00F96658" w:rsidP="0073372F">
            <w:pPr>
              <w:pStyle w:val="TAL"/>
              <w:keepNext w:val="0"/>
              <w:keepLines w:val="0"/>
              <w:widowControl w:val="0"/>
              <w:rPr>
                <w:szCs w:val="18"/>
                <w:lang w:eastAsia="ja-JP"/>
              </w:rPr>
            </w:pPr>
          </w:p>
        </w:tc>
        <w:tc>
          <w:tcPr>
            <w:tcW w:w="1080" w:type="dxa"/>
          </w:tcPr>
          <w:p w14:paraId="7CA14318"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197E222" w14:textId="77777777" w:rsidR="00F96658" w:rsidRDefault="00F96658" w:rsidP="0073372F">
            <w:pPr>
              <w:pStyle w:val="TAC"/>
              <w:keepNext w:val="0"/>
              <w:keepLines w:val="0"/>
              <w:widowControl w:val="0"/>
              <w:rPr>
                <w:lang w:eastAsia="ja-JP"/>
              </w:rPr>
            </w:pPr>
            <w:r w:rsidRPr="0090263D">
              <w:rPr>
                <w:lang w:eastAsia="ja-JP"/>
              </w:rPr>
              <w:t>ignore</w:t>
            </w:r>
          </w:p>
        </w:tc>
      </w:tr>
      <w:tr w:rsidR="00F96658" w:rsidRPr="0090263D" w14:paraId="025A821B" w14:textId="77777777" w:rsidTr="0073372F">
        <w:tc>
          <w:tcPr>
            <w:tcW w:w="2160" w:type="dxa"/>
          </w:tcPr>
          <w:p w14:paraId="6CBBED28" w14:textId="77777777" w:rsidR="00F96658" w:rsidRPr="004E251C" w:rsidRDefault="00F96658" w:rsidP="0073372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080" w:type="dxa"/>
          </w:tcPr>
          <w:p w14:paraId="00860FCC" w14:textId="77777777" w:rsidR="00F96658" w:rsidRPr="0090263D" w:rsidRDefault="00F96658" w:rsidP="0073372F">
            <w:pPr>
              <w:pStyle w:val="TAL"/>
              <w:keepNext w:val="0"/>
              <w:keepLines w:val="0"/>
              <w:widowControl w:val="0"/>
              <w:rPr>
                <w:lang w:eastAsia="ja-JP"/>
              </w:rPr>
            </w:pPr>
          </w:p>
        </w:tc>
        <w:tc>
          <w:tcPr>
            <w:tcW w:w="1080" w:type="dxa"/>
          </w:tcPr>
          <w:p w14:paraId="3218A6C1" w14:textId="77777777" w:rsidR="00F96658" w:rsidRPr="00BD1D4F" w:rsidRDefault="00F96658" w:rsidP="0073372F">
            <w:pPr>
              <w:pStyle w:val="TAL"/>
              <w:keepNext w:val="0"/>
              <w:keepLines w:val="0"/>
              <w:widowControl w:val="0"/>
              <w:rPr>
                <w:i/>
                <w:iCs/>
                <w:lang w:eastAsia="ja-JP"/>
              </w:rPr>
            </w:pPr>
            <w:r w:rsidRPr="00BD1D4F">
              <w:rPr>
                <w:i/>
                <w:iCs/>
                <w:lang w:eastAsia="ja-JP"/>
              </w:rPr>
              <w:t>0 .. &lt;maxnoofCellsinCHO&gt;</w:t>
            </w:r>
          </w:p>
        </w:tc>
        <w:tc>
          <w:tcPr>
            <w:tcW w:w="1512" w:type="dxa"/>
          </w:tcPr>
          <w:p w14:paraId="76C202F1" w14:textId="77777777" w:rsidR="00F96658" w:rsidRPr="0090263D" w:rsidRDefault="00F96658" w:rsidP="0073372F">
            <w:pPr>
              <w:pStyle w:val="TAL"/>
              <w:keepNext w:val="0"/>
              <w:keepLines w:val="0"/>
              <w:widowControl w:val="0"/>
              <w:rPr>
                <w:lang w:eastAsia="ja-JP"/>
              </w:rPr>
            </w:pPr>
          </w:p>
        </w:tc>
        <w:tc>
          <w:tcPr>
            <w:tcW w:w="1728" w:type="dxa"/>
          </w:tcPr>
          <w:p w14:paraId="0BF7D22D" w14:textId="77777777" w:rsidR="00F96658" w:rsidRPr="0090263D" w:rsidRDefault="00F96658" w:rsidP="0073372F">
            <w:pPr>
              <w:pStyle w:val="TAL"/>
              <w:keepNext w:val="0"/>
              <w:keepLines w:val="0"/>
              <w:widowControl w:val="0"/>
              <w:rPr>
                <w:szCs w:val="18"/>
                <w:lang w:eastAsia="ja-JP"/>
              </w:rPr>
            </w:pPr>
          </w:p>
        </w:tc>
        <w:tc>
          <w:tcPr>
            <w:tcW w:w="1080" w:type="dxa"/>
          </w:tcPr>
          <w:p w14:paraId="3D46B288" w14:textId="77777777" w:rsidR="00F96658" w:rsidRPr="0090263D" w:rsidRDefault="00F96658" w:rsidP="0073372F">
            <w:pPr>
              <w:pStyle w:val="TAC"/>
              <w:keepNext w:val="0"/>
              <w:keepLines w:val="0"/>
              <w:widowControl w:val="0"/>
              <w:rPr>
                <w:lang w:eastAsia="ja-JP"/>
              </w:rPr>
            </w:pPr>
            <w:r>
              <w:rPr>
                <w:lang w:eastAsia="ja-JP"/>
              </w:rPr>
              <w:t>YES</w:t>
            </w:r>
          </w:p>
        </w:tc>
        <w:tc>
          <w:tcPr>
            <w:tcW w:w="1080" w:type="dxa"/>
          </w:tcPr>
          <w:p w14:paraId="5C3BEF5C" w14:textId="77777777" w:rsidR="00F96658" w:rsidRPr="0090263D" w:rsidRDefault="00F96658" w:rsidP="0073372F">
            <w:pPr>
              <w:pStyle w:val="TAC"/>
              <w:keepNext w:val="0"/>
              <w:keepLines w:val="0"/>
              <w:widowControl w:val="0"/>
              <w:rPr>
                <w:lang w:eastAsia="ja-JP"/>
              </w:rPr>
            </w:pPr>
            <w:r>
              <w:rPr>
                <w:lang w:eastAsia="ja-JP"/>
              </w:rPr>
              <w:t>reject</w:t>
            </w:r>
          </w:p>
        </w:tc>
      </w:tr>
      <w:tr w:rsidR="006124AE" w:rsidRPr="0090263D" w14:paraId="782D7DEC" w14:textId="77777777" w:rsidTr="0073372F">
        <w:tc>
          <w:tcPr>
            <w:tcW w:w="2160" w:type="dxa"/>
          </w:tcPr>
          <w:p w14:paraId="653DE594" w14:textId="77777777" w:rsidR="006124AE" w:rsidRPr="004E251C" w:rsidRDefault="006124AE" w:rsidP="0073372F">
            <w:pPr>
              <w:pStyle w:val="TAL"/>
              <w:keepNext w:val="0"/>
              <w:keepLines w:val="0"/>
              <w:widowControl w:val="0"/>
              <w:ind w:left="113"/>
              <w:rPr>
                <w:lang w:eastAsia="ja-JP"/>
              </w:rPr>
            </w:pPr>
            <w:r w:rsidRPr="004E251C">
              <w:rPr>
                <w:lang w:eastAsia="ja-JP"/>
              </w:rPr>
              <w:t>&gt;Target Cell ID</w:t>
            </w:r>
          </w:p>
        </w:tc>
        <w:tc>
          <w:tcPr>
            <w:tcW w:w="1080" w:type="dxa"/>
          </w:tcPr>
          <w:p w14:paraId="129D3936" w14:textId="77777777" w:rsidR="006124AE" w:rsidRPr="0090263D" w:rsidRDefault="006124AE" w:rsidP="0073372F">
            <w:pPr>
              <w:pStyle w:val="TAL"/>
              <w:keepNext w:val="0"/>
              <w:keepLines w:val="0"/>
              <w:widowControl w:val="0"/>
              <w:rPr>
                <w:lang w:eastAsia="ja-JP"/>
              </w:rPr>
            </w:pPr>
            <w:r>
              <w:rPr>
                <w:lang w:eastAsia="ja-JP"/>
              </w:rPr>
              <w:t>M</w:t>
            </w:r>
          </w:p>
        </w:tc>
        <w:tc>
          <w:tcPr>
            <w:tcW w:w="1080" w:type="dxa"/>
          </w:tcPr>
          <w:p w14:paraId="34A879F3" w14:textId="77777777" w:rsidR="006124AE" w:rsidRDefault="006124AE" w:rsidP="0073372F">
            <w:pPr>
              <w:pStyle w:val="TAL"/>
              <w:keepNext w:val="0"/>
              <w:keepLines w:val="0"/>
              <w:widowControl w:val="0"/>
              <w:rPr>
                <w:lang w:eastAsia="ja-JP"/>
              </w:rPr>
            </w:pPr>
          </w:p>
        </w:tc>
        <w:tc>
          <w:tcPr>
            <w:tcW w:w="1512" w:type="dxa"/>
          </w:tcPr>
          <w:p w14:paraId="3E5B34FF" w14:textId="77777777" w:rsidR="006124AE" w:rsidRDefault="006124AE" w:rsidP="0073372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73372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728" w:type="dxa"/>
          </w:tcPr>
          <w:p w14:paraId="26E0CB72" w14:textId="77777777" w:rsidR="006124AE" w:rsidRPr="0090263D" w:rsidRDefault="006124AE" w:rsidP="0073372F">
            <w:pPr>
              <w:pStyle w:val="TAL"/>
              <w:keepNext w:val="0"/>
              <w:keepLines w:val="0"/>
              <w:widowControl w:val="0"/>
              <w:rPr>
                <w:szCs w:val="18"/>
                <w:lang w:eastAsia="ja-JP"/>
              </w:rPr>
            </w:pPr>
          </w:p>
        </w:tc>
        <w:tc>
          <w:tcPr>
            <w:tcW w:w="1080" w:type="dxa"/>
          </w:tcPr>
          <w:p w14:paraId="18E98E09" w14:textId="13E7F29A" w:rsidR="006124AE" w:rsidRPr="0090263D" w:rsidRDefault="006124AE" w:rsidP="0073372F">
            <w:pPr>
              <w:pStyle w:val="TAC"/>
              <w:keepNext w:val="0"/>
              <w:keepLines w:val="0"/>
              <w:widowControl w:val="0"/>
              <w:rPr>
                <w:lang w:eastAsia="ja-JP"/>
              </w:rPr>
            </w:pPr>
            <w:r w:rsidRPr="00FD0425">
              <w:rPr>
                <w:bCs/>
                <w:lang w:eastAsia="ja-JP"/>
              </w:rPr>
              <w:t>–</w:t>
            </w:r>
          </w:p>
        </w:tc>
        <w:tc>
          <w:tcPr>
            <w:tcW w:w="1080" w:type="dxa"/>
          </w:tcPr>
          <w:p w14:paraId="52FABCE5" w14:textId="4452C4D4" w:rsidR="006124AE" w:rsidRPr="0090263D" w:rsidRDefault="006124AE" w:rsidP="0073372F">
            <w:pPr>
              <w:pStyle w:val="TAC"/>
              <w:keepNext w:val="0"/>
              <w:keepLines w:val="0"/>
              <w:widowControl w:val="0"/>
              <w:rPr>
                <w:lang w:eastAsia="ja-JP"/>
              </w:rPr>
            </w:pPr>
          </w:p>
        </w:tc>
      </w:tr>
    </w:tbl>
    <w:p w14:paraId="0444B3AF" w14:textId="77777777" w:rsidR="005718D0" w:rsidRPr="0090263D"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73372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73372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73372F">
      <w:pPr>
        <w:widowControl w:val="0"/>
        <w:rPr>
          <w:lang w:eastAsia="zh-CN"/>
        </w:rPr>
      </w:pPr>
    </w:p>
    <w:p w14:paraId="6DB9730E" w14:textId="77777777" w:rsidR="005718D0" w:rsidRPr="007E6716" w:rsidRDefault="005718D0" w:rsidP="0073372F">
      <w:pPr>
        <w:pStyle w:val="Heading4"/>
        <w:keepNext w:val="0"/>
        <w:keepLines w:val="0"/>
        <w:widowControl w:val="0"/>
      </w:pPr>
      <w:bookmarkStart w:id="3640" w:name="_CR9_1_1_14"/>
      <w:bookmarkStart w:id="3641" w:name="_Toc44497495"/>
      <w:bookmarkStart w:id="3642" w:name="_Toc45107883"/>
      <w:bookmarkStart w:id="3643" w:name="_Toc45901503"/>
      <w:bookmarkStart w:id="3644" w:name="_Toc51850582"/>
      <w:bookmarkStart w:id="3645" w:name="_Toc56693585"/>
      <w:bookmarkStart w:id="3646" w:name="_Toc64447128"/>
      <w:bookmarkStart w:id="3647" w:name="_Toc66286622"/>
      <w:bookmarkStart w:id="3648" w:name="_Toc74151317"/>
      <w:bookmarkStart w:id="3649" w:name="_Toc88653789"/>
      <w:bookmarkStart w:id="3650" w:name="_Toc97904145"/>
      <w:bookmarkStart w:id="3651" w:name="_Toc105175186"/>
      <w:bookmarkStart w:id="3652" w:name="_Toc113826216"/>
      <w:bookmarkStart w:id="3653" w:name="_Toc175586798"/>
      <w:bookmarkEnd w:id="3640"/>
      <w:r w:rsidRPr="007E6716">
        <w:t>9.1.1.</w:t>
      </w:r>
      <w:r>
        <w:t>14</w:t>
      </w:r>
      <w:r w:rsidRPr="007E6716">
        <w:tab/>
      </w:r>
      <w:r>
        <w:t>EARLY STATUS TRANSFER</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E7FCD8D" w14:textId="77777777" w:rsidR="00BC1239" w:rsidRDefault="005718D0" w:rsidP="0073372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73372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BD1D4F">
      <w:pPr>
        <w:widowControl w:val="0"/>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24F75D3F" w:rsidR="005718D0" w:rsidRPr="007E6716" w:rsidRDefault="00BC1239" w:rsidP="0073372F">
      <w:pPr>
        <w:widowControl w:val="0"/>
      </w:pPr>
      <w:r>
        <w:t>Direction:</w:t>
      </w:r>
      <w:r>
        <w:tab/>
        <w:t xml:space="preserve">source S-NG-RAN node </w:t>
      </w:r>
      <w:r w:rsidRPr="00FF633B">
        <w:sym w:font="Symbol" w:char="F0AE"/>
      </w:r>
      <w:r>
        <w:t xml:space="preserve"> source M-NG-RAN node (Conditional Handover)</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7E6716" w14:paraId="6927B564" w14:textId="77777777" w:rsidTr="0073372F">
        <w:trPr>
          <w:tblHeader/>
        </w:trPr>
        <w:tc>
          <w:tcPr>
            <w:tcW w:w="2160" w:type="dxa"/>
          </w:tcPr>
          <w:p w14:paraId="70B898F4" w14:textId="77777777" w:rsidR="005718D0" w:rsidRPr="007E6716" w:rsidRDefault="005718D0" w:rsidP="0073372F">
            <w:pPr>
              <w:pStyle w:val="TAH"/>
              <w:keepNext w:val="0"/>
              <w:keepLines w:val="0"/>
              <w:widowControl w:val="0"/>
              <w:rPr>
                <w:lang w:eastAsia="ja-JP"/>
              </w:rPr>
            </w:pPr>
            <w:r w:rsidRPr="007E6716">
              <w:rPr>
                <w:lang w:eastAsia="ja-JP"/>
              </w:rPr>
              <w:t>IE/Group Name</w:t>
            </w:r>
          </w:p>
        </w:tc>
        <w:tc>
          <w:tcPr>
            <w:tcW w:w="1080" w:type="dxa"/>
          </w:tcPr>
          <w:p w14:paraId="74D0C279" w14:textId="77777777" w:rsidR="005718D0" w:rsidRPr="007E6716" w:rsidRDefault="005718D0" w:rsidP="0073372F">
            <w:pPr>
              <w:pStyle w:val="TAH"/>
              <w:keepNext w:val="0"/>
              <w:keepLines w:val="0"/>
              <w:widowControl w:val="0"/>
              <w:rPr>
                <w:lang w:eastAsia="ja-JP"/>
              </w:rPr>
            </w:pPr>
            <w:r w:rsidRPr="007E6716">
              <w:rPr>
                <w:lang w:eastAsia="ja-JP"/>
              </w:rPr>
              <w:t>Presence</w:t>
            </w:r>
          </w:p>
        </w:tc>
        <w:tc>
          <w:tcPr>
            <w:tcW w:w="1080" w:type="dxa"/>
          </w:tcPr>
          <w:p w14:paraId="07C18349" w14:textId="77777777" w:rsidR="005718D0" w:rsidRPr="007E6716" w:rsidRDefault="005718D0" w:rsidP="0073372F">
            <w:pPr>
              <w:pStyle w:val="TAH"/>
              <w:keepNext w:val="0"/>
              <w:keepLines w:val="0"/>
              <w:widowControl w:val="0"/>
              <w:rPr>
                <w:lang w:eastAsia="ja-JP"/>
              </w:rPr>
            </w:pPr>
            <w:r w:rsidRPr="007E6716">
              <w:rPr>
                <w:lang w:eastAsia="ja-JP"/>
              </w:rPr>
              <w:t>Range</w:t>
            </w:r>
          </w:p>
        </w:tc>
        <w:tc>
          <w:tcPr>
            <w:tcW w:w="1512" w:type="dxa"/>
          </w:tcPr>
          <w:p w14:paraId="25D64D94" w14:textId="77777777" w:rsidR="005718D0" w:rsidRPr="007E6716" w:rsidRDefault="005718D0" w:rsidP="0073372F">
            <w:pPr>
              <w:pStyle w:val="TAH"/>
              <w:keepNext w:val="0"/>
              <w:keepLines w:val="0"/>
              <w:widowControl w:val="0"/>
              <w:rPr>
                <w:lang w:eastAsia="ja-JP"/>
              </w:rPr>
            </w:pPr>
            <w:r w:rsidRPr="007E6716">
              <w:rPr>
                <w:lang w:eastAsia="ja-JP"/>
              </w:rPr>
              <w:t>IE type and reference</w:t>
            </w:r>
          </w:p>
        </w:tc>
        <w:tc>
          <w:tcPr>
            <w:tcW w:w="1728" w:type="dxa"/>
          </w:tcPr>
          <w:p w14:paraId="296AFA3D" w14:textId="77777777" w:rsidR="005718D0" w:rsidRPr="007E6716" w:rsidRDefault="005718D0" w:rsidP="0073372F">
            <w:pPr>
              <w:pStyle w:val="TAH"/>
              <w:keepNext w:val="0"/>
              <w:keepLines w:val="0"/>
              <w:widowControl w:val="0"/>
              <w:rPr>
                <w:lang w:eastAsia="ja-JP"/>
              </w:rPr>
            </w:pPr>
            <w:r w:rsidRPr="007E6716">
              <w:rPr>
                <w:lang w:eastAsia="ja-JP"/>
              </w:rPr>
              <w:t>Semantics description</w:t>
            </w:r>
          </w:p>
        </w:tc>
        <w:tc>
          <w:tcPr>
            <w:tcW w:w="1080" w:type="dxa"/>
          </w:tcPr>
          <w:p w14:paraId="080EB6FA" w14:textId="77777777" w:rsidR="005718D0" w:rsidRPr="007E6716" w:rsidRDefault="005718D0" w:rsidP="0073372F">
            <w:pPr>
              <w:pStyle w:val="TAH"/>
              <w:keepNext w:val="0"/>
              <w:keepLines w:val="0"/>
              <w:widowControl w:val="0"/>
              <w:rPr>
                <w:b w:val="0"/>
                <w:lang w:eastAsia="ja-JP"/>
              </w:rPr>
            </w:pPr>
            <w:r w:rsidRPr="007E6716">
              <w:rPr>
                <w:lang w:eastAsia="ja-JP"/>
              </w:rPr>
              <w:t>Criticality</w:t>
            </w:r>
          </w:p>
        </w:tc>
        <w:tc>
          <w:tcPr>
            <w:tcW w:w="1080" w:type="dxa"/>
          </w:tcPr>
          <w:p w14:paraId="378E4CDE" w14:textId="77777777" w:rsidR="005718D0" w:rsidRPr="007E6716" w:rsidRDefault="005718D0" w:rsidP="0073372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73372F">
        <w:tc>
          <w:tcPr>
            <w:tcW w:w="2160" w:type="dxa"/>
          </w:tcPr>
          <w:p w14:paraId="3366A7E1" w14:textId="77777777" w:rsidR="005718D0" w:rsidRPr="007E6716" w:rsidRDefault="005718D0" w:rsidP="0073372F">
            <w:pPr>
              <w:pStyle w:val="TAL"/>
              <w:keepNext w:val="0"/>
              <w:keepLines w:val="0"/>
              <w:widowControl w:val="0"/>
              <w:rPr>
                <w:lang w:eastAsia="ja-JP"/>
              </w:rPr>
            </w:pPr>
            <w:r w:rsidRPr="007E6716">
              <w:rPr>
                <w:lang w:eastAsia="ja-JP"/>
              </w:rPr>
              <w:t>Message Type</w:t>
            </w:r>
          </w:p>
        </w:tc>
        <w:tc>
          <w:tcPr>
            <w:tcW w:w="1080" w:type="dxa"/>
          </w:tcPr>
          <w:p w14:paraId="04432175"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1E673A41" w14:textId="77777777" w:rsidR="005718D0" w:rsidRPr="007E6716" w:rsidRDefault="005718D0" w:rsidP="0073372F">
            <w:pPr>
              <w:pStyle w:val="TAL"/>
              <w:keepNext w:val="0"/>
              <w:keepLines w:val="0"/>
              <w:widowControl w:val="0"/>
              <w:rPr>
                <w:lang w:eastAsia="ja-JP"/>
              </w:rPr>
            </w:pPr>
          </w:p>
        </w:tc>
        <w:tc>
          <w:tcPr>
            <w:tcW w:w="1512" w:type="dxa"/>
          </w:tcPr>
          <w:p w14:paraId="7932A4A7" w14:textId="77777777" w:rsidR="005718D0" w:rsidRPr="007E6716" w:rsidRDefault="005718D0" w:rsidP="0073372F">
            <w:pPr>
              <w:pStyle w:val="TAL"/>
              <w:keepNext w:val="0"/>
              <w:keepLines w:val="0"/>
              <w:widowControl w:val="0"/>
              <w:rPr>
                <w:lang w:eastAsia="ja-JP"/>
              </w:rPr>
            </w:pPr>
            <w:r w:rsidRPr="007E6716">
              <w:rPr>
                <w:lang w:eastAsia="ja-JP"/>
              </w:rPr>
              <w:t>9.2.3.1</w:t>
            </w:r>
          </w:p>
        </w:tc>
        <w:tc>
          <w:tcPr>
            <w:tcW w:w="1728" w:type="dxa"/>
          </w:tcPr>
          <w:p w14:paraId="26E3A117" w14:textId="77777777" w:rsidR="005718D0" w:rsidRPr="007E6716" w:rsidRDefault="005718D0" w:rsidP="0073372F">
            <w:pPr>
              <w:pStyle w:val="TAL"/>
              <w:keepNext w:val="0"/>
              <w:keepLines w:val="0"/>
              <w:widowControl w:val="0"/>
              <w:rPr>
                <w:lang w:eastAsia="ja-JP"/>
              </w:rPr>
            </w:pPr>
          </w:p>
        </w:tc>
        <w:tc>
          <w:tcPr>
            <w:tcW w:w="1080" w:type="dxa"/>
          </w:tcPr>
          <w:p w14:paraId="05A7C41A"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101ADDA2" w14:textId="77777777" w:rsidR="005718D0" w:rsidRPr="007E6716" w:rsidRDefault="005718D0" w:rsidP="0073372F">
            <w:pPr>
              <w:pStyle w:val="TAC"/>
              <w:keepNext w:val="0"/>
              <w:keepLines w:val="0"/>
              <w:widowControl w:val="0"/>
              <w:rPr>
                <w:lang w:eastAsia="ja-JP"/>
              </w:rPr>
            </w:pPr>
            <w:r w:rsidRPr="007E6716">
              <w:rPr>
                <w:lang w:eastAsia="ja-JP"/>
              </w:rPr>
              <w:t>ignore</w:t>
            </w:r>
          </w:p>
        </w:tc>
      </w:tr>
      <w:tr w:rsidR="005718D0" w:rsidRPr="007E6716" w14:paraId="49BD50AA" w14:textId="77777777" w:rsidTr="0073372F">
        <w:tc>
          <w:tcPr>
            <w:tcW w:w="2160" w:type="dxa"/>
          </w:tcPr>
          <w:p w14:paraId="5393EBCA" w14:textId="77777777" w:rsidR="005718D0" w:rsidRPr="007E6716" w:rsidRDefault="005718D0" w:rsidP="0073372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080" w:type="dxa"/>
          </w:tcPr>
          <w:p w14:paraId="6CC9796D"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08442AA9" w14:textId="77777777" w:rsidR="005718D0" w:rsidRPr="007E6716" w:rsidRDefault="005718D0" w:rsidP="0073372F">
            <w:pPr>
              <w:pStyle w:val="TAL"/>
              <w:keepNext w:val="0"/>
              <w:keepLines w:val="0"/>
              <w:widowControl w:val="0"/>
              <w:rPr>
                <w:lang w:eastAsia="ja-JP"/>
              </w:rPr>
            </w:pPr>
          </w:p>
        </w:tc>
        <w:tc>
          <w:tcPr>
            <w:tcW w:w="1512" w:type="dxa"/>
          </w:tcPr>
          <w:p w14:paraId="3A2543C7"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42A5ED7A" w14:textId="77777777" w:rsidR="005718D0" w:rsidRPr="007E6716" w:rsidRDefault="005718D0" w:rsidP="0073372F">
            <w:pPr>
              <w:pStyle w:val="TAL"/>
              <w:keepNext w:val="0"/>
              <w:keepLines w:val="0"/>
              <w:widowControl w:val="0"/>
              <w:rPr>
                <w:lang w:eastAsia="ja-JP"/>
              </w:rPr>
            </w:pPr>
            <w:r w:rsidRPr="007E6716">
              <w:rPr>
                <w:lang w:eastAsia="ja-JP"/>
              </w:rPr>
              <w:t>Allocated for handover at the source NG-RAN node.</w:t>
            </w:r>
          </w:p>
        </w:tc>
        <w:tc>
          <w:tcPr>
            <w:tcW w:w="1080" w:type="dxa"/>
          </w:tcPr>
          <w:p w14:paraId="72944665"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3D5D922B"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33F011BB" w14:textId="77777777" w:rsidTr="0073372F">
        <w:tc>
          <w:tcPr>
            <w:tcW w:w="2160" w:type="dxa"/>
          </w:tcPr>
          <w:p w14:paraId="7ECC69D0" w14:textId="77777777" w:rsidR="005718D0" w:rsidRPr="007E6716" w:rsidRDefault="005718D0" w:rsidP="0073372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080" w:type="dxa"/>
          </w:tcPr>
          <w:p w14:paraId="03044B86"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56D20A00" w14:textId="77777777" w:rsidR="005718D0" w:rsidRPr="007E6716" w:rsidRDefault="005718D0" w:rsidP="0073372F">
            <w:pPr>
              <w:pStyle w:val="TAL"/>
              <w:keepNext w:val="0"/>
              <w:keepLines w:val="0"/>
              <w:widowControl w:val="0"/>
              <w:rPr>
                <w:lang w:eastAsia="ja-JP"/>
              </w:rPr>
            </w:pPr>
          </w:p>
        </w:tc>
        <w:tc>
          <w:tcPr>
            <w:tcW w:w="1512" w:type="dxa"/>
          </w:tcPr>
          <w:p w14:paraId="52D6964A"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0D508222" w14:textId="77777777" w:rsidR="005718D0" w:rsidRPr="007E6716" w:rsidRDefault="005718D0" w:rsidP="0073372F">
            <w:pPr>
              <w:pStyle w:val="TAL"/>
              <w:keepNext w:val="0"/>
              <w:keepLines w:val="0"/>
              <w:widowControl w:val="0"/>
              <w:rPr>
                <w:lang w:eastAsia="ja-JP"/>
              </w:rPr>
            </w:pPr>
            <w:r w:rsidRPr="007E6716">
              <w:rPr>
                <w:lang w:eastAsia="ja-JP"/>
              </w:rPr>
              <w:t>Allocated for handover at the target NG-RAN node.</w:t>
            </w:r>
          </w:p>
        </w:tc>
        <w:tc>
          <w:tcPr>
            <w:tcW w:w="1080" w:type="dxa"/>
          </w:tcPr>
          <w:p w14:paraId="649CFF62"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75FE32CE"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4F42B142" w14:textId="77777777" w:rsidTr="0073372F">
        <w:tc>
          <w:tcPr>
            <w:tcW w:w="2160" w:type="dxa"/>
          </w:tcPr>
          <w:p w14:paraId="1BE50761" w14:textId="77777777" w:rsidR="005718D0" w:rsidRPr="007E6716" w:rsidRDefault="005718D0" w:rsidP="0073372F">
            <w:pPr>
              <w:pStyle w:val="TAL"/>
              <w:keepNext w:val="0"/>
              <w:keepLines w:val="0"/>
              <w:widowControl w:val="0"/>
              <w:rPr>
                <w:lang w:eastAsia="ja-JP"/>
              </w:rPr>
            </w:pPr>
            <w:r>
              <w:rPr>
                <w:lang w:eastAsia="ja-JP"/>
              </w:rPr>
              <w:t xml:space="preserve">CHOICE </w:t>
            </w:r>
            <w:r w:rsidRPr="009354E2">
              <w:rPr>
                <w:i/>
                <w:iCs/>
              </w:rPr>
              <w:t>Procedure Stage</w:t>
            </w:r>
          </w:p>
        </w:tc>
        <w:tc>
          <w:tcPr>
            <w:tcW w:w="1080" w:type="dxa"/>
          </w:tcPr>
          <w:p w14:paraId="3C58E2EA" w14:textId="77777777" w:rsidR="005718D0" w:rsidRPr="007E6716" w:rsidRDefault="005718D0" w:rsidP="0073372F">
            <w:pPr>
              <w:pStyle w:val="TAL"/>
              <w:keepNext w:val="0"/>
              <w:keepLines w:val="0"/>
              <w:widowControl w:val="0"/>
              <w:rPr>
                <w:lang w:eastAsia="ja-JP"/>
              </w:rPr>
            </w:pPr>
            <w:r>
              <w:rPr>
                <w:lang w:eastAsia="ja-JP"/>
              </w:rPr>
              <w:t>M</w:t>
            </w:r>
          </w:p>
        </w:tc>
        <w:tc>
          <w:tcPr>
            <w:tcW w:w="1080" w:type="dxa"/>
          </w:tcPr>
          <w:p w14:paraId="3905FA35" w14:textId="77777777" w:rsidR="005718D0" w:rsidRPr="007E6716" w:rsidRDefault="005718D0" w:rsidP="0073372F">
            <w:pPr>
              <w:pStyle w:val="TAL"/>
              <w:keepNext w:val="0"/>
              <w:keepLines w:val="0"/>
              <w:widowControl w:val="0"/>
              <w:rPr>
                <w:lang w:eastAsia="ja-JP"/>
              </w:rPr>
            </w:pPr>
          </w:p>
        </w:tc>
        <w:tc>
          <w:tcPr>
            <w:tcW w:w="1512" w:type="dxa"/>
          </w:tcPr>
          <w:p w14:paraId="355C9CDE" w14:textId="77777777" w:rsidR="005718D0" w:rsidRPr="007E6716" w:rsidRDefault="005718D0" w:rsidP="0073372F">
            <w:pPr>
              <w:pStyle w:val="TAL"/>
              <w:keepNext w:val="0"/>
              <w:keepLines w:val="0"/>
              <w:widowControl w:val="0"/>
              <w:rPr>
                <w:lang w:eastAsia="ja-JP"/>
              </w:rPr>
            </w:pPr>
          </w:p>
        </w:tc>
        <w:tc>
          <w:tcPr>
            <w:tcW w:w="1728" w:type="dxa"/>
          </w:tcPr>
          <w:p w14:paraId="3CFAD3C7" w14:textId="77777777" w:rsidR="005718D0" w:rsidRPr="007E6716" w:rsidRDefault="005718D0" w:rsidP="0073372F">
            <w:pPr>
              <w:pStyle w:val="TAL"/>
              <w:keepNext w:val="0"/>
              <w:keepLines w:val="0"/>
              <w:widowControl w:val="0"/>
              <w:rPr>
                <w:lang w:eastAsia="ja-JP"/>
              </w:rPr>
            </w:pPr>
          </w:p>
        </w:tc>
        <w:tc>
          <w:tcPr>
            <w:tcW w:w="1080" w:type="dxa"/>
          </w:tcPr>
          <w:p w14:paraId="7D9B5F0B" w14:textId="77777777" w:rsidR="005718D0" w:rsidRPr="007E6716" w:rsidRDefault="005718D0" w:rsidP="0073372F">
            <w:pPr>
              <w:pStyle w:val="TAC"/>
              <w:keepNext w:val="0"/>
              <w:keepLines w:val="0"/>
              <w:widowControl w:val="0"/>
              <w:rPr>
                <w:lang w:eastAsia="ja-JP"/>
              </w:rPr>
            </w:pPr>
            <w:r>
              <w:rPr>
                <w:lang w:eastAsia="ja-JP"/>
              </w:rPr>
              <w:t>YES</w:t>
            </w:r>
          </w:p>
        </w:tc>
        <w:tc>
          <w:tcPr>
            <w:tcW w:w="1080" w:type="dxa"/>
          </w:tcPr>
          <w:p w14:paraId="4C9A1C76" w14:textId="77777777" w:rsidR="005718D0" w:rsidRPr="007E6716" w:rsidRDefault="005718D0" w:rsidP="0073372F">
            <w:pPr>
              <w:pStyle w:val="TAC"/>
              <w:keepNext w:val="0"/>
              <w:keepLines w:val="0"/>
              <w:widowControl w:val="0"/>
              <w:rPr>
                <w:lang w:eastAsia="ja-JP"/>
              </w:rPr>
            </w:pPr>
            <w:r>
              <w:rPr>
                <w:lang w:eastAsia="ja-JP"/>
              </w:rPr>
              <w:t>reject</w:t>
            </w:r>
          </w:p>
        </w:tc>
      </w:tr>
      <w:tr w:rsidR="005718D0" w:rsidRPr="007E6716" w14:paraId="6CB2E30E" w14:textId="77777777" w:rsidTr="0073372F">
        <w:tc>
          <w:tcPr>
            <w:tcW w:w="2160" w:type="dxa"/>
          </w:tcPr>
          <w:p w14:paraId="4C971B60" w14:textId="77777777" w:rsidR="005718D0" w:rsidRPr="007E6716" w:rsidRDefault="005718D0" w:rsidP="0073372F">
            <w:pPr>
              <w:pStyle w:val="TAL"/>
              <w:keepNext w:val="0"/>
              <w:keepLines w:val="0"/>
              <w:widowControl w:val="0"/>
              <w:ind w:left="113"/>
              <w:rPr>
                <w:lang w:eastAsia="ja-JP"/>
              </w:rPr>
            </w:pPr>
            <w:r w:rsidRPr="00C45748">
              <w:rPr>
                <w:i/>
                <w:lang w:eastAsia="ja-JP"/>
              </w:rPr>
              <w:t>&gt;First DL COUNT</w:t>
            </w:r>
          </w:p>
        </w:tc>
        <w:tc>
          <w:tcPr>
            <w:tcW w:w="1080" w:type="dxa"/>
          </w:tcPr>
          <w:p w14:paraId="5C020904" w14:textId="77777777" w:rsidR="005718D0" w:rsidRPr="007E6716" w:rsidRDefault="005718D0" w:rsidP="0073372F">
            <w:pPr>
              <w:pStyle w:val="TAL"/>
              <w:keepNext w:val="0"/>
              <w:keepLines w:val="0"/>
              <w:widowControl w:val="0"/>
              <w:rPr>
                <w:lang w:eastAsia="ja-JP"/>
              </w:rPr>
            </w:pPr>
          </w:p>
        </w:tc>
        <w:tc>
          <w:tcPr>
            <w:tcW w:w="1080" w:type="dxa"/>
          </w:tcPr>
          <w:p w14:paraId="5520C1CF" w14:textId="77777777" w:rsidR="005718D0" w:rsidRPr="007E6716" w:rsidRDefault="005718D0" w:rsidP="0073372F">
            <w:pPr>
              <w:pStyle w:val="TAL"/>
              <w:keepNext w:val="0"/>
              <w:keepLines w:val="0"/>
              <w:widowControl w:val="0"/>
              <w:rPr>
                <w:lang w:eastAsia="ja-JP"/>
              </w:rPr>
            </w:pPr>
          </w:p>
        </w:tc>
        <w:tc>
          <w:tcPr>
            <w:tcW w:w="1512" w:type="dxa"/>
          </w:tcPr>
          <w:p w14:paraId="64B7F67E" w14:textId="77777777" w:rsidR="005718D0" w:rsidRPr="007E6716" w:rsidRDefault="005718D0" w:rsidP="0073372F">
            <w:pPr>
              <w:pStyle w:val="TAL"/>
              <w:keepNext w:val="0"/>
              <w:keepLines w:val="0"/>
              <w:widowControl w:val="0"/>
              <w:rPr>
                <w:lang w:eastAsia="ja-JP"/>
              </w:rPr>
            </w:pPr>
          </w:p>
        </w:tc>
        <w:tc>
          <w:tcPr>
            <w:tcW w:w="1728" w:type="dxa"/>
          </w:tcPr>
          <w:p w14:paraId="007826E1" w14:textId="77777777" w:rsidR="005718D0" w:rsidRPr="007E6716" w:rsidRDefault="005718D0" w:rsidP="0073372F">
            <w:pPr>
              <w:pStyle w:val="TAL"/>
              <w:keepNext w:val="0"/>
              <w:keepLines w:val="0"/>
              <w:widowControl w:val="0"/>
              <w:rPr>
                <w:lang w:eastAsia="ja-JP"/>
              </w:rPr>
            </w:pPr>
          </w:p>
        </w:tc>
        <w:tc>
          <w:tcPr>
            <w:tcW w:w="1080" w:type="dxa"/>
          </w:tcPr>
          <w:p w14:paraId="1C7836D2" w14:textId="77777777" w:rsidR="005718D0" w:rsidRPr="007E6716" w:rsidRDefault="005718D0" w:rsidP="0073372F">
            <w:pPr>
              <w:pStyle w:val="TAC"/>
              <w:keepNext w:val="0"/>
              <w:keepLines w:val="0"/>
              <w:widowControl w:val="0"/>
              <w:rPr>
                <w:lang w:eastAsia="ja-JP"/>
              </w:rPr>
            </w:pPr>
          </w:p>
        </w:tc>
        <w:tc>
          <w:tcPr>
            <w:tcW w:w="1080" w:type="dxa"/>
          </w:tcPr>
          <w:p w14:paraId="4ADBC8CB" w14:textId="77777777" w:rsidR="005718D0" w:rsidRPr="007E6716" w:rsidRDefault="005718D0" w:rsidP="0073372F">
            <w:pPr>
              <w:pStyle w:val="TAC"/>
              <w:keepNext w:val="0"/>
              <w:keepLines w:val="0"/>
              <w:widowControl w:val="0"/>
              <w:rPr>
                <w:lang w:eastAsia="ja-JP"/>
              </w:rPr>
            </w:pPr>
          </w:p>
        </w:tc>
      </w:tr>
      <w:tr w:rsidR="005718D0" w:rsidRPr="007E6716" w14:paraId="19FC265E" w14:textId="77777777" w:rsidTr="0073372F">
        <w:tc>
          <w:tcPr>
            <w:tcW w:w="2160" w:type="dxa"/>
          </w:tcPr>
          <w:p w14:paraId="25BD8760" w14:textId="77777777" w:rsidR="005718D0" w:rsidRPr="009354E2" w:rsidRDefault="005718D0" w:rsidP="0073372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080" w:type="dxa"/>
          </w:tcPr>
          <w:p w14:paraId="72FF27F1"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41AC3FFD" w14:textId="77777777" w:rsidR="005718D0" w:rsidRPr="00C45748" w:rsidRDefault="005718D0" w:rsidP="0073372F">
            <w:pPr>
              <w:pStyle w:val="TAL"/>
              <w:keepNext w:val="0"/>
              <w:keepLines w:val="0"/>
              <w:widowControl w:val="0"/>
              <w:rPr>
                <w:i/>
                <w:lang w:eastAsia="ja-JP"/>
              </w:rPr>
            </w:pPr>
            <w:r w:rsidRPr="00C45748">
              <w:rPr>
                <w:i/>
                <w:lang w:eastAsia="ja-JP"/>
              </w:rPr>
              <w:t>1</w:t>
            </w:r>
          </w:p>
        </w:tc>
        <w:tc>
          <w:tcPr>
            <w:tcW w:w="1512" w:type="dxa"/>
          </w:tcPr>
          <w:p w14:paraId="081F9512" w14:textId="77777777" w:rsidR="005718D0" w:rsidRPr="007E6716" w:rsidRDefault="005718D0" w:rsidP="0073372F">
            <w:pPr>
              <w:pStyle w:val="TAL"/>
              <w:keepNext w:val="0"/>
              <w:keepLines w:val="0"/>
              <w:widowControl w:val="0"/>
              <w:rPr>
                <w:lang w:eastAsia="ja-JP"/>
              </w:rPr>
            </w:pPr>
          </w:p>
        </w:tc>
        <w:tc>
          <w:tcPr>
            <w:tcW w:w="1728" w:type="dxa"/>
          </w:tcPr>
          <w:p w14:paraId="3EA683F1" w14:textId="77777777" w:rsidR="005718D0" w:rsidRPr="007E6716" w:rsidRDefault="005718D0" w:rsidP="0073372F">
            <w:pPr>
              <w:pStyle w:val="TAL"/>
              <w:keepNext w:val="0"/>
              <w:keepLines w:val="0"/>
              <w:widowControl w:val="0"/>
              <w:rPr>
                <w:lang w:eastAsia="ja-JP"/>
              </w:rPr>
            </w:pPr>
          </w:p>
        </w:tc>
        <w:tc>
          <w:tcPr>
            <w:tcW w:w="1080" w:type="dxa"/>
          </w:tcPr>
          <w:p w14:paraId="15209B6E" w14:textId="77777777" w:rsidR="005718D0" w:rsidRPr="007E6716" w:rsidRDefault="005718D0" w:rsidP="0073372F">
            <w:pPr>
              <w:pStyle w:val="TAC"/>
              <w:keepNext w:val="0"/>
              <w:keepLines w:val="0"/>
              <w:widowControl w:val="0"/>
              <w:rPr>
                <w:lang w:eastAsia="ja-JP"/>
              </w:rPr>
            </w:pPr>
            <w:r>
              <w:rPr>
                <w:lang w:eastAsia="ja-JP"/>
              </w:rPr>
              <w:t>–</w:t>
            </w:r>
          </w:p>
        </w:tc>
        <w:tc>
          <w:tcPr>
            <w:tcW w:w="1080" w:type="dxa"/>
          </w:tcPr>
          <w:p w14:paraId="1EF78D80" w14:textId="77777777" w:rsidR="005718D0" w:rsidRPr="007E6716" w:rsidRDefault="005718D0" w:rsidP="0073372F">
            <w:pPr>
              <w:pStyle w:val="TAC"/>
              <w:keepNext w:val="0"/>
              <w:keepLines w:val="0"/>
              <w:widowControl w:val="0"/>
              <w:rPr>
                <w:lang w:eastAsia="ja-JP"/>
              </w:rPr>
            </w:pPr>
          </w:p>
        </w:tc>
      </w:tr>
      <w:tr w:rsidR="005718D0" w:rsidRPr="00FF1BAF" w14:paraId="6645D81F" w14:textId="77777777" w:rsidTr="0073372F">
        <w:tc>
          <w:tcPr>
            <w:tcW w:w="2160"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Early Status Transfer Item</w:t>
            </w:r>
          </w:p>
        </w:tc>
        <w:tc>
          <w:tcPr>
            <w:tcW w:w="1080"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73372F">
            <w:pPr>
              <w:pStyle w:val="TAC"/>
              <w:keepNext w:val="0"/>
              <w:keepLines w:val="0"/>
              <w:widowControl w:val="0"/>
              <w:rPr>
                <w:lang w:eastAsia="ja-JP"/>
              </w:rPr>
            </w:pPr>
          </w:p>
        </w:tc>
      </w:tr>
      <w:tr w:rsidR="005718D0" w:rsidRPr="00FF1BAF" w14:paraId="5DB4441C" w14:textId="77777777" w:rsidTr="0073372F">
        <w:tc>
          <w:tcPr>
            <w:tcW w:w="2160"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73372F">
            <w:pPr>
              <w:pStyle w:val="TAL"/>
              <w:keepNext w:val="0"/>
              <w:keepLines w:val="0"/>
              <w:widowControl w:val="0"/>
              <w:rPr>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73372F">
            <w:pPr>
              <w:pStyle w:val="TAC"/>
              <w:keepNext w:val="0"/>
              <w:keepLines w:val="0"/>
              <w:widowControl w:val="0"/>
              <w:rPr>
                <w:lang w:eastAsia="ja-JP"/>
              </w:rPr>
            </w:pPr>
          </w:p>
        </w:tc>
      </w:tr>
      <w:tr w:rsidR="005718D0" w:rsidRPr="00FF1BAF" w14:paraId="6D4AA482" w14:textId="77777777" w:rsidTr="0073372F">
        <w:tc>
          <w:tcPr>
            <w:tcW w:w="2160"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080"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73372F">
            <w:pPr>
              <w:pStyle w:val="TAC"/>
              <w:keepNext w:val="0"/>
              <w:keepLines w:val="0"/>
              <w:widowControl w:val="0"/>
              <w:rPr>
                <w:lang w:eastAsia="ja-JP"/>
              </w:rPr>
            </w:pPr>
          </w:p>
        </w:tc>
      </w:tr>
      <w:tr w:rsidR="005718D0" w:rsidRPr="00FF1BAF" w14:paraId="79A354CD" w14:textId="77777777" w:rsidTr="0073372F">
        <w:tc>
          <w:tcPr>
            <w:tcW w:w="2160"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73372F">
            <w:pPr>
              <w:pStyle w:val="TAC"/>
              <w:keepNext w:val="0"/>
              <w:keepLines w:val="0"/>
              <w:widowControl w:val="0"/>
              <w:rPr>
                <w:lang w:eastAsia="ja-JP"/>
              </w:rPr>
            </w:pPr>
          </w:p>
        </w:tc>
      </w:tr>
      <w:tr w:rsidR="005718D0" w:rsidRPr="00FF1BAF" w14:paraId="45FC5406" w14:textId="77777777" w:rsidTr="0073372F">
        <w:tc>
          <w:tcPr>
            <w:tcW w:w="2160"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1F820A" w14:textId="40C0EFC3" w:rsidR="00A50FB2" w:rsidRDefault="005718D0" w:rsidP="0073372F">
            <w:pPr>
              <w:pStyle w:val="TAL"/>
              <w:keepNext w:val="0"/>
              <w:keepLines w:val="0"/>
              <w:widowControl w:val="0"/>
              <w:rPr>
                <w:snapToGrid w:val="0"/>
                <w:lang w:val="en-US" w:eastAsia="ja-JP"/>
              </w:rPr>
            </w:pPr>
            <w:r w:rsidRPr="007E6716">
              <w:rPr>
                <w:snapToGrid w:val="0"/>
                <w:lang w:eastAsia="ja-JP"/>
              </w:rPr>
              <w:t xml:space="preserve">COUNT Value </w:t>
            </w:r>
            <w:r w:rsidRPr="007E6716">
              <w:rPr>
                <w:snapToGrid w:val="0"/>
                <w:lang w:val="en-US" w:eastAsia="ja-JP"/>
              </w:rPr>
              <w:t>for PDCP SN Length 12</w:t>
            </w:r>
          </w:p>
          <w:p w14:paraId="26237832" w14:textId="16D3598F" w:rsidR="005718D0" w:rsidRPr="00905ACB" w:rsidRDefault="005718D0" w:rsidP="0073372F">
            <w:pPr>
              <w:pStyle w:val="TAL"/>
              <w:keepNext w:val="0"/>
              <w:keepLines w:val="0"/>
              <w:widowControl w:val="0"/>
              <w:rPr>
                <w:lang w:eastAsia="ja-JP"/>
              </w:rPr>
            </w:pP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080"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73372F">
            <w:pPr>
              <w:pStyle w:val="TAC"/>
              <w:keepNext w:val="0"/>
              <w:keepLines w:val="0"/>
              <w:widowControl w:val="0"/>
              <w:rPr>
                <w:lang w:eastAsia="ja-JP"/>
              </w:rPr>
            </w:pPr>
          </w:p>
        </w:tc>
      </w:tr>
      <w:tr w:rsidR="005718D0" w:rsidRPr="00FF1BAF" w14:paraId="2E78A922" w14:textId="77777777" w:rsidTr="0073372F">
        <w:tc>
          <w:tcPr>
            <w:tcW w:w="2160"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73372F">
            <w:pPr>
              <w:pStyle w:val="TAC"/>
              <w:keepNext w:val="0"/>
              <w:keepLines w:val="0"/>
              <w:widowControl w:val="0"/>
              <w:rPr>
                <w:lang w:eastAsia="ja-JP"/>
              </w:rPr>
            </w:pPr>
          </w:p>
        </w:tc>
      </w:tr>
      <w:tr w:rsidR="005718D0" w:rsidRPr="00FF1BAF" w14:paraId="0EA24230" w14:textId="77777777" w:rsidTr="0073372F">
        <w:tc>
          <w:tcPr>
            <w:tcW w:w="2160"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7F80BD" w14:textId="44BAD652" w:rsidR="00A50FB2" w:rsidRDefault="005718D0" w:rsidP="0073372F">
            <w:pPr>
              <w:pStyle w:val="TAL"/>
              <w:keepNext w:val="0"/>
              <w:keepLines w:val="0"/>
              <w:widowControl w:val="0"/>
              <w:rPr>
                <w:snapToGrid w:val="0"/>
                <w:lang w:eastAsia="ja-JP"/>
              </w:rPr>
            </w:pPr>
            <w:r w:rsidRPr="007E6716">
              <w:rPr>
                <w:snapToGrid w:val="0"/>
                <w:lang w:eastAsia="ja-JP"/>
              </w:rPr>
              <w:t>COUNT Value for PDCP SN Length 18</w:t>
            </w:r>
          </w:p>
          <w:p w14:paraId="4263E673" w14:textId="12B6163B" w:rsidR="005718D0" w:rsidRPr="00905ACB" w:rsidRDefault="005718D0" w:rsidP="0073372F">
            <w:pPr>
              <w:pStyle w:val="TAL"/>
              <w:keepNext w:val="0"/>
              <w:keepLines w:val="0"/>
              <w:widowControl w:val="0"/>
              <w:rPr>
                <w:lang w:eastAsia="ja-JP"/>
              </w:rPr>
            </w:pPr>
            <w:r w:rsidRPr="007E6716">
              <w:rPr>
                <w:snapToGrid w:val="0"/>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73372F">
            <w:pPr>
              <w:pStyle w:val="TAC"/>
              <w:keepNext w:val="0"/>
              <w:keepLines w:val="0"/>
              <w:widowControl w:val="0"/>
              <w:rPr>
                <w:lang w:eastAsia="ja-JP"/>
              </w:rPr>
            </w:pPr>
          </w:p>
        </w:tc>
      </w:tr>
      <w:tr w:rsidR="005718D0" w:rsidRPr="00FF1BAF" w14:paraId="6183756F" w14:textId="77777777" w:rsidTr="0073372F">
        <w:tc>
          <w:tcPr>
            <w:tcW w:w="2160"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73372F">
            <w:pPr>
              <w:pStyle w:val="TAL"/>
              <w:keepNext w:val="0"/>
              <w:keepLines w:val="0"/>
              <w:widowControl w:val="0"/>
              <w:ind w:left="113"/>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73372F">
            <w:pPr>
              <w:pStyle w:val="TAC"/>
              <w:keepNext w:val="0"/>
              <w:keepLines w:val="0"/>
              <w:widowControl w:val="0"/>
              <w:rPr>
                <w:lang w:eastAsia="ja-JP"/>
              </w:rPr>
            </w:pPr>
          </w:p>
        </w:tc>
      </w:tr>
      <w:tr w:rsidR="005718D0" w:rsidRPr="00FF1BAF" w14:paraId="38DA1CD2" w14:textId="77777777" w:rsidTr="0073372F">
        <w:tc>
          <w:tcPr>
            <w:tcW w:w="2160"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73372F">
            <w:pPr>
              <w:pStyle w:val="TAL"/>
              <w:keepNext w:val="0"/>
              <w:keepLines w:val="0"/>
              <w:widowControl w:val="0"/>
              <w:ind w:left="224"/>
              <w:rPr>
                <w:b/>
                <w:lang w:eastAsia="ja-JP"/>
              </w:rPr>
            </w:pPr>
            <w:r w:rsidRPr="009354E2">
              <w:rPr>
                <w:b/>
                <w:lang w:eastAsia="ja-JP"/>
              </w:rPr>
              <w:t>&gt;&gt;DRBs Subject To DL Discarding List</w:t>
            </w:r>
          </w:p>
        </w:tc>
        <w:tc>
          <w:tcPr>
            <w:tcW w:w="1080"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73372F">
            <w:pPr>
              <w:pStyle w:val="TAL"/>
              <w:keepNext w:val="0"/>
              <w:keepLines w:val="0"/>
              <w:widowControl w:val="0"/>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73372F">
            <w:pPr>
              <w:pStyle w:val="TAL"/>
              <w:keepNext w:val="0"/>
              <w:keepLines w:val="0"/>
              <w:widowControl w:val="0"/>
              <w:rPr>
                <w:lang w:eastAsia="ja-JP"/>
              </w:rPr>
            </w:pPr>
            <w:r w:rsidRPr="00163B9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73372F">
            <w:pPr>
              <w:pStyle w:val="TAC"/>
              <w:keepNext w:val="0"/>
              <w:keepLines w:val="0"/>
              <w:widowControl w:val="0"/>
              <w:rPr>
                <w:lang w:eastAsia="ja-JP"/>
              </w:rPr>
            </w:pPr>
          </w:p>
        </w:tc>
      </w:tr>
      <w:tr w:rsidR="005718D0" w:rsidRPr="00FF1BAF" w14:paraId="53854831" w14:textId="77777777" w:rsidTr="0073372F">
        <w:tc>
          <w:tcPr>
            <w:tcW w:w="2160"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DL Discarding Item</w:t>
            </w:r>
          </w:p>
        </w:tc>
        <w:tc>
          <w:tcPr>
            <w:tcW w:w="1080"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73372F">
            <w:pPr>
              <w:pStyle w:val="TAC"/>
              <w:keepNext w:val="0"/>
              <w:keepLines w:val="0"/>
              <w:widowControl w:val="0"/>
              <w:rPr>
                <w:lang w:eastAsia="ja-JP"/>
              </w:rPr>
            </w:pPr>
          </w:p>
        </w:tc>
      </w:tr>
      <w:tr w:rsidR="005718D0" w:rsidRPr="00FF1BAF" w14:paraId="588A0C24" w14:textId="77777777" w:rsidTr="0073372F">
        <w:tc>
          <w:tcPr>
            <w:tcW w:w="2160"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73372F">
            <w:pPr>
              <w:pStyle w:val="TAL"/>
              <w:keepNext w:val="0"/>
              <w:keepLines w:val="0"/>
              <w:widowControl w:val="0"/>
              <w:rPr>
                <w:snapToGrid w:val="0"/>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73372F">
            <w:pPr>
              <w:pStyle w:val="TAC"/>
              <w:keepNext w:val="0"/>
              <w:keepLines w:val="0"/>
              <w:widowControl w:val="0"/>
              <w:rPr>
                <w:lang w:eastAsia="ja-JP"/>
              </w:rPr>
            </w:pPr>
          </w:p>
        </w:tc>
      </w:tr>
      <w:tr w:rsidR="005718D0" w:rsidRPr="00FF1BAF" w14:paraId="2836E4DB" w14:textId="77777777" w:rsidTr="0073372F">
        <w:tc>
          <w:tcPr>
            <w:tcW w:w="2160"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080"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73372F">
            <w:pPr>
              <w:pStyle w:val="TAC"/>
              <w:keepNext w:val="0"/>
              <w:keepLines w:val="0"/>
              <w:widowControl w:val="0"/>
              <w:rPr>
                <w:lang w:eastAsia="ja-JP"/>
              </w:rPr>
            </w:pPr>
          </w:p>
        </w:tc>
      </w:tr>
      <w:tr w:rsidR="005718D0" w:rsidRPr="00FF1BAF" w14:paraId="401A5C9C" w14:textId="77777777" w:rsidTr="0073372F">
        <w:tc>
          <w:tcPr>
            <w:tcW w:w="2160"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73372F">
            <w:pPr>
              <w:pStyle w:val="TAC"/>
              <w:keepNext w:val="0"/>
              <w:keepLines w:val="0"/>
              <w:widowControl w:val="0"/>
              <w:rPr>
                <w:lang w:eastAsia="ja-JP"/>
              </w:rPr>
            </w:pPr>
          </w:p>
        </w:tc>
      </w:tr>
      <w:tr w:rsidR="005718D0" w:rsidRPr="00FF1BAF" w14:paraId="62CFC02A" w14:textId="77777777" w:rsidTr="0073372F">
        <w:tc>
          <w:tcPr>
            <w:tcW w:w="2160"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5E5FBD" w14:textId="4EBCD065" w:rsidR="00A50FB2" w:rsidRDefault="005718D0" w:rsidP="0073372F">
            <w:pPr>
              <w:pStyle w:val="TAL"/>
              <w:keepNext w:val="0"/>
              <w:keepLines w:val="0"/>
              <w:widowControl w:val="0"/>
              <w:rPr>
                <w:snapToGrid w:val="0"/>
                <w:lang w:val="en-US" w:eastAsia="ja-JP"/>
              </w:rPr>
            </w:pPr>
            <w:r w:rsidRPr="007E6716">
              <w:rPr>
                <w:snapToGrid w:val="0"/>
                <w:lang w:eastAsia="ja-JP"/>
              </w:rPr>
              <w:t xml:space="preserve">COUNT Value </w:t>
            </w:r>
            <w:r w:rsidRPr="007E6716">
              <w:rPr>
                <w:snapToGrid w:val="0"/>
                <w:lang w:val="en-US" w:eastAsia="ja-JP"/>
              </w:rPr>
              <w:t>for PDCP SN Length 12</w:t>
            </w:r>
          </w:p>
          <w:p w14:paraId="7176535D" w14:textId="26EF6765" w:rsidR="005718D0" w:rsidRPr="00905ACB" w:rsidRDefault="005718D0" w:rsidP="0073372F">
            <w:pPr>
              <w:pStyle w:val="TAL"/>
              <w:keepNext w:val="0"/>
              <w:keepLines w:val="0"/>
              <w:widowControl w:val="0"/>
              <w:rPr>
                <w:lang w:eastAsia="ja-JP"/>
              </w:rPr>
            </w:pP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73372F">
            <w:pPr>
              <w:pStyle w:val="TAC"/>
              <w:keepNext w:val="0"/>
              <w:keepLines w:val="0"/>
              <w:widowControl w:val="0"/>
              <w:rPr>
                <w:lang w:eastAsia="ja-JP"/>
              </w:rPr>
            </w:pPr>
          </w:p>
        </w:tc>
      </w:tr>
      <w:tr w:rsidR="005718D0" w:rsidRPr="00FF1BAF" w14:paraId="294630F3" w14:textId="77777777" w:rsidTr="0073372F">
        <w:tc>
          <w:tcPr>
            <w:tcW w:w="2160"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73372F">
            <w:pPr>
              <w:pStyle w:val="TAC"/>
              <w:keepNext w:val="0"/>
              <w:keepLines w:val="0"/>
              <w:widowControl w:val="0"/>
              <w:rPr>
                <w:lang w:eastAsia="ja-JP"/>
              </w:rPr>
            </w:pPr>
          </w:p>
        </w:tc>
      </w:tr>
      <w:tr w:rsidR="005718D0" w:rsidRPr="00FF1BAF" w14:paraId="5C5017CC" w14:textId="77777777" w:rsidTr="0073372F">
        <w:tc>
          <w:tcPr>
            <w:tcW w:w="2160"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0F53D" w14:textId="77777777" w:rsidR="00A50FB2" w:rsidRDefault="005718D0" w:rsidP="0073372F">
            <w:pPr>
              <w:pStyle w:val="TAL"/>
              <w:keepNext w:val="0"/>
              <w:keepLines w:val="0"/>
              <w:widowControl w:val="0"/>
              <w:rPr>
                <w:snapToGrid w:val="0"/>
                <w:lang w:eastAsia="ja-JP"/>
              </w:rPr>
            </w:pPr>
            <w:r w:rsidRPr="007E6716">
              <w:rPr>
                <w:snapToGrid w:val="0"/>
                <w:lang w:eastAsia="ja-JP"/>
              </w:rPr>
              <w:t>COUNT Value for PDCP SN Length 18</w:t>
            </w:r>
          </w:p>
          <w:p w14:paraId="7978C2C8" w14:textId="3C938CE8" w:rsidR="005718D0" w:rsidRPr="00905ACB" w:rsidRDefault="005718D0" w:rsidP="0073372F">
            <w:pPr>
              <w:pStyle w:val="TAL"/>
              <w:keepNext w:val="0"/>
              <w:keepLines w:val="0"/>
              <w:widowControl w:val="0"/>
              <w:rPr>
                <w:lang w:eastAsia="ja-JP"/>
              </w:rPr>
            </w:pPr>
            <w:r w:rsidRPr="007E6716">
              <w:rPr>
                <w:snapToGrid w:val="0"/>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73372F">
            <w:pPr>
              <w:pStyle w:val="TAC"/>
              <w:keepNext w:val="0"/>
              <w:keepLines w:val="0"/>
              <w:widowControl w:val="0"/>
              <w:rPr>
                <w:lang w:eastAsia="ja-JP"/>
              </w:rPr>
            </w:pPr>
          </w:p>
        </w:tc>
      </w:tr>
    </w:tbl>
    <w:p w14:paraId="07ADD317" w14:textId="77777777" w:rsidR="005718D0" w:rsidRPr="007E6716" w:rsidRDefault="005718D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73372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73372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73372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73372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73372F">
      <w:pPr>
        <w:widowControl w:val="0"/>
        <w:rPr>
          <w:lang w:eastAsia="zh-CN"/>
        </w:rPr>
      </w:pPr>
    </w:p>
    <w:p w14:paraId="6476567F" w14:textId="77777777" w:rsidR="00F02090" w:rsidRPr="00FD0425" w:rsidRDefault="00F02090" w:rsidP="0073372F">
      <w:pPr>
        <w:pStyle w:val="Heading3"/>
        <w:keepNext w:val="0"/>
        <w:keepLines w:val="0"/>
        <w:widowControl w:val="0"/>
      </w:pPr>
      <w:bookmarkStart w:id="3654" w:name="_CR9_1_2"/>
      <w:bookmarkStart w:id="3655" w:name="_Toc44497496"/>
      <w:bookmarkStart w:id="3656" w:name="_Toc45107884"/>
      <w:bookmarkStart w:id="3657" w:name="_Toc45901504"/>
      <w:bookmarkStart w:id="3658" w:name="_Toc51850583"/>
      <w:bookmarkStart w:id="3659" w:name="_Toc56693586"/>
      <w:bookmarkStart w:id="3660" w:name="_Toc64447129"/>
      <w:bookmarkStart w:id="3661" w:name="_Toc66286623"/>
      <w:bookmarkStart w:id="3662" w:name="_Toc74151318"/>
      <w:bookmarkStart w:id="3663" w:name="_Toc88653790"/>
      <w:bookmarkStart w:id="3664" w:name="_Toc97904146"/>
      <w:bookmarkStart w:id="3665" w:name="_Toc105175187"/>
      <w:bookmarkStart w:id="3666" w:name="_Toc113826217"/>
      <w:bookmarkStart w:id="3667" w:name="_Toc175586799"/>
      <w:bookmarkEnd w:id="3654"/>
      <w:r w:rsidRPr="00FD0425">
        <w:t>9.1.2</w:t>
      </w:r>
      <w:r w:rsidRPr="00FD0425">
        <w:tab/>
        <w:t>Messages for Dual Connectivity Procedures</w:t>
      </w:r>
      <w:bookmarkEnd w:id="3623"/>
      <w:bookmarkEnd w:id="3624"/>
      <w:bookmarkEnd w:id="3625"/>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2AE131D8" w14:textId="77777777" w:rsidR="00F02090" w:rsidRPr="00FD0425" w:rsidRDefault="00F02090" w:rsidP="0073372F">
      <w:pPr>
        <w:pStyle w:val="Heading4"/>
        <w:keepNext w:val="0"/>
        <w:keepLines w:val="0"/>
        <w:widowControl w:val="0"/>
      </w:pPr>
      <w:bookmarkStart w:id="3668" w:name="_CR9_1_2_1"/>
      <w:bookmarkStart w:id="3669" w:name="_Toc20955192"/>
      <w:bookmarkStart w:id="3670" w:name="_Toc29991387"/>
      <w:bookmarkStart w:id="3671" w:name="_Toc36555787"/>
      <w:bookmarkStart w:id="3672" w:name="_Toc44497497"/>
      <w:bookmarkStart w:id="3673" w:name="_Toc45107885"/>
      <w:bookmarkStart w:id="3674" w:name="_Toc45901505"/>
      <w:bookmarkStart w:id="3675" w:name="_Toc51850584"/>
      <w:bookmarkStart w:id="3676" w:name="_Toc56693587"/>
      <w:bookmarkStart w:id="3677" w:name="_Toc64447130"/>
      <w:bookmarkStart w:id="3678" w:name="_Toc66286624"/>
      <w:bookmarkStart w:id="3679" w:name="_Toc74151319"/>
      <w:bookmarkStart w:id="3680" w:name="_Toc88653791"/>
      <w:bookmarkStart w:id="3681" w:name="_Toc97904147"/>
      <w:bookmarkStart w:id="3682" w:name="_Toc105175188"/>
      <w:bookmarkStart w:id="3683" w:name="_Toc113826218"/>
      <w:bookmarkStart w:id="3684" w:name="_Toc175586800"/>
      <w:bookmarkEnd w:id="3668"/>
      <w:r w:rsidRPr="00FD0425">
        <w:t>9.1.2.1</w:t>
      </w:r>
      <w:r w:rsidRPr="00FD0425">
        <w:tab/>
      </w:r>
      <w:r w:rsidRPr="00FD0425">
        <w:rPr>
          <w:lang w:eastAsia="zh-CN"/>
        </w:rPr>
        <w:t>S-NODE ADDITION REQUEST</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1C420802"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93C3C3" w14:textId="77777777" w:rsidTr="0073372F">
        <w:trPr>
          <w:tblHeader/>
        </w:trPr>
        <w:tc>
          <w:tcPr>
            <w:tcW w:w="2160" w:type="dxa"/>
          </w:tcPr>
          <w:p w14:paraId="466DEEF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275557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A5BB6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B744BC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78BD98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B24C76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D03104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73372F">
        <w:tc>
          <w:tcPr>
            <w:tcW w:w="2160" w:type="dxa"/>
          </w:tcPr>
          <w:p w14:paraId="34C9FF8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5DE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108246F" w14:textId="77777777" w:rsidR="00F02090" w:rsidRPr="00FD0425" w:rsidRDefault="00F02090" w:rsidP="0073372F">
            <w:pPr>
              <w:pStyle w:val="TAL"/>
              <w:keepNext w:val="0"/>
              <w:keepLines w:val="0"/>
              <w:widowControl w:val="0"/>
              <w:rPr>
                <w:szCs w:val="18"/>
                <w:lang w:eastAsia="ja-JP"/>
              </w:rPr>
            </w:pPr>
          </w:p>
        </w:tc>
        <w:tc>
          <w:tcPr>
            <w:tcW w:w="1512" w:type="dxa"/>
          </w:tcPr>
          <w:p w14:paraId="106AA11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5B30FB3" w14:textId="77777777" w:rsidR="00F02090" w:rsidRPr="00FD0425" w:rsidRDefault="00F02090" w:rsidP="0073372F">
            <w:pPr>
              <w:pStyle w:val="TAL"/>
              <w:keepNext w:val="0"/>
              <w:keepLines w:val="0"/>
              <w:widowControl w:val="0"/>
              <w:rPr>
                <w:szCs w:val="18"/>
                <w:lang w:eastAsia="ja-JP"/>
              </w:rPr>
            </w:pPr>
          </w:p>
        </w:tc>
        <w:tc>
          <w:tcPr>
            <w:tcW w:w="1080" w:type="dxa"/>
          </w:tcPr>
          <w:p w14:paraId="216E3B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CDFAA4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5E0A546" w14:textId="77777777" w:rsidTr="0073372F">
        <w:tc>
          <w:tcPr>
            <w:tcW w:w="2160" w:type="dxa"/>
          </w:tcPr>
          <w:p w14:paraId="62B554BE" w14:textId="77777777" w:rsidR="00F02090" w:rsidRPr="00FD0425" w:rsidRDefault="00F02090" w:rsidP="0073372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6180DF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019F79" w14:textId="77777777" w:rsidR="00F02090" w:rsidRPr="00FD0425" w:rsidRDefault="00F02090" w:rsidP="0073372F">
            <w:pPr>
              <w:pStyle w:val="TAL"/>
              <w:keepNext w:val="0"/>
              <w:keepLines w:val="0"/>
              <w:widowControl w:val="0"/>
              <w:rPr>
                <w:szCs w:val="18"/>
                <w:lang w:eastAsia="ja-JP"/>
              </w:rPr>
            </w:pPr>
          </w:p>
        </w:tc>
        <w:tc>
          <w:tcPr>
            <w:tcW w:w="1512" w:type="dxa"/>
          </w:tcPr>
          <w:p w14:paraId="614FBD25" w14:textId="77777777" w:rsidR="00F02090" w:rsidRPr="00FD0425" w:rsidRDefault="00F02090" w:rsidP="0073372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B182CA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7974DD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36071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DB9BE4" w14:textId="77777777" w:rsidTr="0073372F">
        <w:tc>
          <w:tcPr>
            <w:tcW w:w="2160" w:type="dxa"/>
          </w:tcPr>
          <w:p w14:paraId="463167AA" w14:textId="77777777" w:rsidR="00F02090" w:rsidRPr="00FD0425" w:rsidRDefault="00F02090" w:rsidP="0073372F">
            <w:pPr>
              <w:pStyle w:val="TAL"/>
              <w:keepNext w:val="0"/>
              <w:keepLines w:val="0"/>
              <w:widowControl w:val="0"/>
              <w:rPr>
                <w:lang w:eastAsia="zh-CN"/>
              </w:rPr>
            </w:pPr>
            <w:r w:rsidRPr="00FD0425">
              <w:rPr>
                <w:bCs/>
                <w:lang w:eastAsia="ja-JP"/>
              </w:rPr>
              <w:t>UE Security Capabilities</w:t>
            </w:r>
          </w:p>
        </w:tc>
        <w:tc>
          <w:tcPr>
            <w:tcW w:w="1080" w:type="dxa"/>
          </w:tcPr>
          <w:p w14:paraId="7062BAB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16A14BFB" w14:textId="77777777" w:rsidR="00F02090" w:rsidRPr="00FD0425" w:rsidRDefault="00F02090" w:rsidP="0073372F">
            <w:pPr>
              <w:pStyle w:val="TAL"/>
              <w:keepNext w:val="0"/>
              <w:keepLines w:val="0"/>
              <w:widowControl w:val="0"/>
            </w:pPr>
          </w:p>
        </w:tc>
        <w:tc>
          <w:tcPr>
            <w:tcW w:w="1512" w:type="dxa"/>
          </w:tcPr>
          <w:p w14:paraId="44ECA5D7" w14:textId="77777777" w:rsidR="00F02090" w:rsidRPr="00FD0425" w:rsidRDefault="00F02090" w:rsidP="0073372F">
            <w:pPr>
              <w:pStyle w:val="TAL"/>
              <w:keepNext w:val="0"/>
              <w:keepLines w:val="0"/>
              <w:widowControl w:val="0"/>
              <w:rPr>
                <w:snapToGrid w:val="0"/>
                <w:lang w:eastAsia="ja-JP"/>
              </w:rPr>
            </w:pPr>
            <w:r w:rsidRPr="00FD0425">
              <w:rPr>
                <w:lang w:eastAsia="ja-JP"/>
              </w:rPr>
              <w:t>9.2.3.49</w:t>
            </w:r>
          </w:p>
        </w:tc>
        <w:tc>
          <w:tcPr>
            <w:tcW w:w="1728" w:type="dxa"/>
          </w:tcPr>
          <w:p w14:paraId="45A2F1C9" w14:textId="77777777" w:rsidR="00F02090" w:rsidRPr="00FD0425" w:rsidRDefault="00F02090" w:rsidP="0073372F">
            <w:pPr>
              <w:pStyle w:val="TAL"/>
              <w:keepNext w:val="0"/>
              <w:keepLines w:val="0"/>
              <w:widowControl w:val="0"/>
              <w:rPr>
                <w:lang w:eastAsia="ja-JP"/>
              </w:rPr>
            </w:pPr>
          </w:p>
        </w:tc>
        <w:tc>
          <w:tcPr>
            <w:tcW w:w="1080" w:type="dxa"/>
          </w:tcPr>
          <w:p w14:paraId="17228D34"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1080" w:type="dxa"/>
          </w:tcPr>
          <w:p w14:paraId="238FCDEC"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3BB0EC74" w14:textId="77777777" w:rsidTr="0073372F">
        <w:tc>
          <w:tcPr>
            <w:tcW w:w="2160" w:type="dxa"/>
          </w:tcPr>
          <w:p w14:paraId="29F86CC5" w14:textId="77777777" w:rsidR="00F02090" w:rsidRPr="00FD0425" w:rsidRDefault="00F02090" w:rsidP="0073372F">
            <w:pPr>
              <w:pStyle w:val="TAL"/>
              <w:keepNext w:val="0"/>
              <w:keepLines w:val="0"/>
              <w:widowControl w:val="0"/>
              <w:rPr>
                <w:bCs/>
                <w:lang w:eastAsia="ja-JP"/>
              </w:rPr>
            </w:pPr>
            <w:r w:rsidRPr="00FD0425">
              <w:rPr>
                <w:bCs/>
                <w:lang w:eastAsia="ja-JP"/>
              </w:rPr>
              <w:t>S-NG-RAN node Security Key</w:t>
            </w:r>
          </w:p>
        </w:tc>
        <w:tc>
          <w:tcPr>
            <w:tcW w:w="1080" w:type="dxa"/>
          </w:tcPr>
          <w:p w14:paraId="3A718D7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314D0E82" w14:textId="77777777" w:rsidR="00F02090" w:rsidRPr="00FD0425" w:rsidRDefault="00F02090" w:rsidP="0073372F">
            <w:pPr>
              <w:pStyle w:val="TAL"/>
              <w:keepNext w:val="0"/>
              <w:keepLines w:val="0"/>
              <w:widowControl w:val="0"/>
            </w:pPr>
          </w:p>
        </w:tc>
        <w:tc>
          <w:tcPr>
            <w:tcW w:w="1512" w:type="dxa"/>
          </w:tcPr>
          <w:p w14:paraId="743269DD"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D143EEB" w14:textId="77777777" w:rsidR="00F02090" w:rsidRPr="00FD0425" w:rsidRDefault="00F02090" w:rsidP="0073372F">
            <w:pPr>
              <w:pStyle w:val="TAL"/>
              <w:keepNext w:val="0"/>
              <w:keepLines w:val="0"/>
              <w:widowControl w:val="0"/>
              <w:rPr>
                <w:lang w:eastAsia="ja-JP"/>
              </w:rPr>
            </w:pPr>
          </w:p>
        </w:tc>
        <w:tc>
          <w:tcPr>
            <w:tcW w:w="1080" w:type="dxa"/>
          </w:tcPr>
          <w:p w14:paraId="1CBE8C2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5512576E"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A404D33" w14:textId="77777777" w:rsidTr="0073372F">
        <w:tc>
          <w:tcPr>
            <w:tcW w:w="2160" w:type="dxa"/>
          </w:tcPr>
          <w:p w14:paraId="0D6C01A6" w14:textId="77777777" w:rsidR="00F02090" w:rsidRPr="00FD0425" w:rsidRDefault="00F02090" w:rsidP="0073372F">
            <w:pPr>
              <w:pStyle w:val="TAL"/>
              <w:keepNext w:val="0"/>
              <w:keepLines w:val="0"/>
              <w:widowControl w:val="0"/>
              <w:rPr>
                <w:bCs/>
                <w:lang w:eastAsia="ja-JP"/>
              </w:rPr>
            </w:pPr>
            <w:r w:rsidRPr="00FD0425">
              <w:rPr>
                <w:bCs/>
                <w:lang w:eastAsia="ja-JP"/>
              </w:rPr>
              <w:t>S-NG-RAN node UE Aggregate Maximum Bit Rate</w:t>
            </w:r>
          </w:p>
        </w:tc>
        <w:tc>
          <w:tcPr>
            <w:tcW w:w="1080" w:type="dxa"/>
          </w:tcPr>
          <w:p w14:paraId="0387F92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126EEBD9" w14:textId="77777777" w:rsidR="00F02090" w:rsidRPr="00FD0425" w:rsidRDefault="00F02090" w:rsidP="0073372F">
            <w:pPr>
              <w:pStyle w:val="TAL"/>
              <w:keepNext w:val="0"/>
              <w:keepLines w:val="0"/>
              <w:widowControl w:val="0"/>
            </w:pPr>
          </w:p>
        </w:tc>
        <w:tc>
          <w:tcPr>
            <w:tcW w:w="1512" w:type="dxa"/>
          </w:tcPr>
          <w:p w14:paraId="445A95A9" w14:textId="77777777" w:rsidR="00F02090" w:rsidRPr="00FD0425" w:rsidRDefault="00F02090" w:rsidP="0073372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578E934E" w14:textId="77777777" w:rsidR="00F02090" w:rsidRPr="00FD0425" w:rsidRDefault="00F02090" w:rsidP="0073372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13B603AF"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48B81D13"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7169A45" w14:textId="77777777" w:rsidTr="0073372F">
        <w:tc>
          <w:tcPr>
            <w:tcW w:w="2160" w:type="dxa"/>
          </w:tcPr>
          <w:p w14:paraId="6FDE7B8F" w14:textId="77777777" w:rsidR="00F02090" w:rsidRPr="00FD0425" w:rsidRDefault="00F02090" w:rsidP="0073372F">
            <w:pPr>
              <w:pStyle w:val="TAL"/>
              <w:keepNext w:val="0"/>
              <w:keepLines w:val="0"/>
              <w:widowControl w:val="0"/>
              <w:rPr>
                <w:bCs/>
                <w:lang w:eastAsia="ja-JP"/>
              </w:rPr>
            </w:pPr>
            <w:r w:rsidRPr="00FD0425">
              <w:rPr>
                <w:bCs/>
                <w:lang w:eastAsia="ja-JP"/>
              </w:rPr>
              <w:t>Selected PLMN</w:t>
            </w:r>
          </w:p>
        </w:tc>
        <w:tc>
          <w:tcPr>
            <w:tcW w:w="1080" w:type="dxa"/>
          </w:tcPr>
          <w:p w14:paraId="45371B94"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6E29D5B4" w14:textId="77777777" w:rsidR="00F02090" w:rsidRPr="00FD0425" w:rsidRDefault="00F02090" w:rsidP="0073372F">
            <w:pPr>
              <w:pStyle w:val="TAL"/>
              <w:keepNext w:val="0"/>
              <w:keepLines w:val="0"/>
              <w:widowControl w:val="0"/>
            </w:pPr>
          </w:p>
        </w:tc>
        <w:tc>
          <w:tcPr>
            <w:tcW w:w="1512" w:type="dxa"/>
          </w:tcPr>
          <w:p w14:paraId="55F84B8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2ADA81F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1BB79B99" w14:textId="77777777" w:rsidR="00F02090" w:rsidRPr="00FD0425" w:rsidRDefault="00F02090" w:rsidP="0073372F">
            <w:pPr>
              <w:pStyle w:val="TAC"/>
              <w:keepNext w:val="0"/>
              <w:keepLines w:val="0"/>
              <w:widowControl w:val="0"/>
              <w:rPr>
                <w:lang w:eastAsia="zh-CN"/>
              </w:rPr>
            </w:pPr>
            <w:r w:rsidRPr="00FD0425">
              <w:rPr>
                <w:bCs/>
                <w:lang w:eastAsia="zh-CN"/>
              </w:rPr>
              <w:t>YES</w:t>
            </w:r>
          </w:p>
        </w:tc>
        <w:tc>
          <w:tcPr>
            <w:tcW w:w="1080" w:type="dxa"/>
          </w:tcPr>
          <w:p w14:paraId="6DD8F407"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AD6FBEF" w14:textId="77777777" w:rsidTr="0073372F">
        <w:tc>
          <w:tcPr>
            <w:tcW w:w="2160" w:type="dxa"/>
          </w:tcPr>
          <w:p w14:paraId="792907EE"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36221E83"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55F9548A" w14:textId="77777777" w:rsidR="00F02090" w:rsidRPr="00FD0425" w:rsidRDefault="00F02090" w:rsidP="0073372F">
            <w:pPr>
              <w:pStyle w:val="TAL"/>
              <w:keepNext w:val="0"/>
              <w:keepLines w:val="0"/>
              <w:widowControl w:val="0"/>
            </w:pPr>
          </w:p>
        </w:tc>
        <w:tc>
          <w:tcPr>
            <w:tcW w:w="1512" w:type="dxa"/>
          </w:tcPr>
          <w:p w14:paraId="592D20E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33531D0C" w14:textId="77777777" w:rsidR="00F02090" w:rsidRPr="00FD0425" w:rsidRDefault="00F02090" w:rsidP="0073372F">
            <w:pPr>
              <w:pStyle w:val="TAL"/>
              <w:keepNext w:val="0"/>
              <w:keepLines w:val="0"/>
              <w:widowControl w:val="0"/>
              <w:rPr>
                <w:lang w:eastAsia="zh-CN"/>
              </w:rPr>
            </w:pPr>
          </w:p>
        </w:tc>
        <w:tc>
          <w:tcPr>
            <w:tcW w:w="1080" w:type="dxa"/>
          </w:tcPr>
          <w:p w14:paraId="168E2FE0"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67CF6808"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FD830CF" w14:textId="77777777" w:rsidTr="0073372F">
        <w:tc>
          <w:tcPr>
            <w:tcW w:w="2160" w:type="dxa"/>
          </w:tcPr>
          <w:p w14:paraId="448BD16C" w14:textId="77777777" w:rsidR="00F02090" w:rsidRPr="00FD0425" w:rsidRDefault="00F02090" w:rsidP="0073372F">
            <w:pPr>
              <w:pStyle w:val="TAL"/>
              <w:keepNext w:val="0"/>
              <w:keepLines w:val="0"/>
              <w:widowControl w:val="0"/>
              <w:rPr>
                <w:lang w:eastAsia="ja-JP"/>
              </w:rPr>
            </w:pPr>
            <w:r w:rsidRPr="00FD0425">
              <w:t>Index to RAT/Frequency Selection Priority</w:t>
            </w:r>
          </w:p>
        </w:tc>
        <w:tc>
          <w:tcPr>
            <w:tcW w:w="1080" w:type="dxa"/>
          </w:tcPr>
          <w:p w14:paraId="42EDEEA8" w14:textId="77777777" w:rsidR="00F02090" w:rsidRPr="00FD0425" w:rsidRDefault="00F02090" w:rsidP="0073372F">
            <w:pPr>
              <w:pStyle w:val="TAL"/>
              <w:keepNext w:val="0"/>
              <w:keepLines w:val="0"/>
              <w:widowControl w:val="0"/>
              <w:rPr>
                <w:rFonts w:eastAsia="SimSun"/>
                <w:lang w:eastAsia="zh-CN"/>
              </w:rPr>
            </w:pPr>
            <w:r w:rsidRPr="00FD0425">
              <w:rPr>
                <w:lang w:eastAsia="ja-JP"/>
              </w:rPr>
              <w:t>O</w:t>
            </w:r>
          </w:p>
        </w:tc>
        <w:tc>
          <w:tcPr>
            <w:tcW w:w="1080" w:type="dxa"/>
          </w:tcPr>
          <w:p w14:paraId="3CE97561" w14:textId="77777777" w:rsidR="00F02090" w:rsidRPr="00FD0425" w:rsidRDefault="00F02090" w:rsidP="0073372F">
            <w:pPr>
              <w:pStyle w:val="TAL"/>
              <w:keepNext w:val="0"/>
              <w:keepLines w:val="0"/>
              <w:widowControl w:val="0"/>
            </w:pPr>
          </w:p>
        </w:tc>
        <w:tc>
          <w:tcPr>
            <w:tcW w:w="1512" w:type="dxa"/>
          </w:tcPr>
          <w:p w14:paraId="6348D59D"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7C37DDE5" w14:textId="77777777" w:rsidR="00F02090" w:rsidRPr="00FD0425" w:rsidRDefault="00F02090" w:rsidP="0073372F">
            <w:pPr>
              <w:pStyle w:val="TAL"/>
              <w:keepNext w:val="0"/>
              <w:keepLines w:val="0"/>
              <w:widowControl w:val="0"/>
              <w:rPr>
                <w:lang w:eastAsia="zh-CN"/>
              </w:rPr>
            </w:pPr>
          </w:p>
        </w:tc>
        <w:tc>
          <w:tcPr>
            <w:tcW w:w="1080" w:type="dxa"/>
          </w:tcPr>
          <w:p w14:paraId="06488F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28BCD8DC"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F56858A" w14:textId="77777777" w:rsidTr="0073372F">
        <w:tc>
          <w:tcPr>
            <w:tcW w:w="2160" w:type="dxa"/>
          </w:tcPr>
          <w:p w14:paraId="53D55A94" w14:textId="77777777" w:rsidR="00F02090" w:rsidRPr="00FD0425" w:rsidRDefault="00F02090" w:rsidP="0073372F">
            <w:pPr>
              <w:pStyle w:val="TAL"/>
              <w:keepNext w:val="0"/>
              <w:keepLines w:val="0"/>
              <w:widowControl w:val="0"/>
              <w:rPr>
                <w:bCs/>
                <w:lang w:eastAsia="ja-JP"/>
              </w:rPr>
            </w:pPr>
            <w:r w:rsidRPr="00FD0425">
              <w:rPr>
                <w:b/>
                <w:lang w:eastAsia="ja-JP"/>
              </w:rPr>
              <w:t>PDU Session Resources To Be Added List</w:t>
            </w:r>
          </w:p>
        </w:tc>
        <w:tc>
          <w:tcPr>
            <w:tcW w:w="1080" w:type="dxa"/>
          </w:tcPr>
          <w:p w14:paraId="3B00B077" w14:textId="77777777" w:rsidR="00F02090" w:rsidRPr="00FD0425" w:rsidRDefault="00F02090" w:rsidP="0073372F">
            <w:pPr>
              <w:pStyle w:val="TAL"/>
              <w:keepNext w:val="0"/>
              <w:keepLines w:val="0"/>
              <w:widowControl w:val="0"/>
              <w:rPr>
                <w:lang w:eastAsia="zh-CN"/>
              </w:rPr>
            </w:pPr>
          </w:p>
        </w:tc>
        <w:tc>
          <w:tcPr>
            <w:tcW w:w="1080" w:type="dxa"/>
          </w:tcPr>
          <w:p w14:paraId="247E90C3" w14:textId="77777777" w:rsidR="00F02090" w:rsidRPr="00FD0425" w:rsidRDefault="00F02090" w:rsidP="0073372F">
            <w:pPr>
              <w:pStyle w:val="TAL"/>
              <w:keepNext w:val="0"/>
              <w:keepLines w:val="0"/>
              <w:widowControl w:val="0"/>
              <w:rPr>
                <w:i/>
              </w:rPr>
            </w:pPr>
            <w:r w:rsidRPr="00FD0425">
              <w:rPr>
                <w:i/>
              </w:rPr>
              <w:t>1</w:t>
            </w:r>
          </w:p>
        </w:tc>
        <w:tc>
          <w:tcPr>
            <w:tcW w:w="1512" w:type="dxa"/>
          </w:tcPr>
          <w:p w14:paraId="26843FE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3A94BAE4" w14:textId="77777777" w:rsidR="00F02090" w:rsidRPr="00FD0425" w:rsidRDefault="00F02090" w:rsidP="0073372F">
            <w:pPr>
              <w:pStyle w:val="TAL"/>
              <w:keepNext w:val="0"/>
              <w:keepLines w:val="0"/>
              <w:widowControl w:val="0"/>
              <w:rPr>
                <w:lang w:eastAsia="zh-CN"/>
              </w:rPr>
            </w:pPr>
          </w:p>
        </w:tc>
        <w:tc>
          <w:tcPr>
            <w:tcW w:w="1080" w:type="dxa"/>
          </w:tcPr>
          <w:p w14:paraId="76D2903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06F3BAEB"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F02090" w:rsidRPr="00FD0425" w14:paraId="02BACF8F" w14:textId="77777777" w:rsidTr="0073372F">
        <w:tc>
          <w:tcPr>
            <w:tcW w:w="2160" w:type="dxa"/>
          </w:tcPr>
          <w:p w14:paraId="454DD381"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55B7C392" w14:textId="77777777" w:rsidR="00F02090" w:rsidRPr="00FD0425" w:rsidRDefault="00F02090" w:rsidP="0073372F">
            <w:pPr>
              <w:pStyle w:val="TAL"/>
              <w:keepNext w:val="0"/>
              <w:keepLines w:val="0"/>
              <w:widowControl w:val="0"/>
              <w:rPr>
                <w:lang w:eastAsia="zh-CN"/>
              </w:rPr>
            </w:pPr>
          </w:p>
        </w:tc>
        <w:tc>
          <w:tcPr>
            <w:tcW w:w="1080" w:type="dxa"/>
          </w:tcPr>
          <w:p w14:paraId="05D68B5D" w14:textId="77777777" w:rsidR="00F02090" w:rsidRPr="00FD0425" w:rsidRDefault="00F02090" w:rsidP="0073372F">
            <w:pPr>
              <w:pStyle w:val="TAL"/>
              <w:keepNext w:val="0"/>
              <w:keepLines w:val="0"/>
              <w:widowControl w:val="0"/>
              <w:rPr>
                <w:i/>
              </w:rPr>
            </w:pPr>
            <w:r w:rsidRPr="00FD0425">
              <w:rPr>
                <w:i/>
              </w:rPr>
              <w:t>1 .. &lt;maxnoofPDUSessions&gt;</w:t>
            </w:r>
          </w:p>
        </w:tc>
        <w:tc>
          <w:tcPr>
            <w:tcW w:w="1512" w:type="dxa"/>
          </w:tcPr>
          <w:p w14:paraId="12AD21A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16F1370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73372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73372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054F8173" w14:textId="77777777" w:rsidR="00F02090" w:rsidRPr="00FD0425" w:rsidRDefault="00F02090" w:rsidP="0073372F">
            <w:pPr>
              <w:pStyle w:val="TAC"/>
              <w:keepNext w:val="0"/>
              <w:keepLines w:val="0"/>
              <w:widowControl w:val="0"/>
              <w:rPr>
                <w:bCs/>
                <w:lang w:eastAsia="ja-JP"/>
              </w:rPr>
            </w:pPr>
            <w:r w:rsidRPr="00FD0425">
              <w:rPr>
                <w:lang w:eastAsia="ja-JP"/>
              </w:rPr>
              <w:t>–</w:t>
            </w:r>
          </w:p>
        </w:tc>
        <w:tc>
          <w:tcPr>
            <w:tcW w:w="1080" w:type="dxa"/>
          </w:tcPr>
          <w:p w14:paraId="5625C9C8" w14:textId="77777777" w:rsidR="00F02090" w:rsidRPr="00FD0425" w:rsidRDefault="00F02090" w:rsidP="0073372F">
            <w:pPr>
              <w:pStyle w:val="TAC"/>
              <w:keepNext w:val="0"/>
              <w:keepLines w:val="0"/>
              <w:widowControl w:val="0"/>
              <w:rPr>
                <w:lang w:eastAsia="ja-JP"/>
              </w:rPr>
            </w:pPr>
          </w:p>
        </w:tc>
      </w:tr>
      <w:tr w:rsidR="00F02090" w:rsidRPr="00FD0425" w14:paraId="53B18901" w14:textId="77777777" w:rsidTr="0073372F">
        <w:tc>
          <w:tcPr>
            <w:tcW w:w="2160" w:type="dxa"/>
          </w:tcPr>
          <w:p w14:paraId="53B94284"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539AA2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428A98" w14:textId="77777777" w:rsidR="00F02090" w:rsidRPr="00FD0425" w:rsidRDefault="00F02090" w:rsidP="0073372F">
            <w:pPr>
              <w:pStyle w:val="TAL"/>
              <w:keepNext w:val="0"/>
              <w:keepLines w:val="0"/>
              <w:widowControl w:val="0"/>
            </w:pPr>
          </w:p>
        </w:tc>
        <w:tc>
          <w:tcPr>
            <w:tcW w:w="1512" w:type="dxa"/>
          </w:tcPr>
          <w:p w14:paraId="63CBA19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9.2.3.18</w:t>
            </w:r>
          </w:p>
        </w:tc>
        <w:tc>
          <w:tcPr>
            <w:tcW w:w="1728" w:type="dxa"/>
          </w:tcPr>
          <w:p w14:paraId="160201EF" w14:textId="77777777" w:rsidR="00F02090" w:rsidRPr="00FD0425" w:rsidRDefault="00F02090" w:rsidP="0073372F">
            <w:pPr>
              <w:pStyle w:val="TAL"/>
              <w:keepNext w:val="0"/>
              <w:keepLines w:val="0"/>
              <w:widowControl w:val="0"/>
              <w:rPr>
                <w:lang w:eastAsia="zh-CN"/>
              </w:rPr>
            </w:pPr>
          </w:p>
        </w:tc>
        <w:tc>
          <w:tcPr>
            <w:tcW w:w="1080" w:type="dxa"/>
          </w:tcPr>
          <w:p w14:paraId="6610E18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0A8B842" w14:textId="77777777" w:rsidR="00F02090" w:rsidRPr="00FD0425" w:rsidRDefault="00F02090" w:rsidP="0073372F">
            <w:pPr>
              <w:pStyle w:val="TAC"/>
              <w:keepNext w:val="0"/>
              <w:keepLines w:val="0"/>
              <w:widowControl w:val="0"/>
              <w:rPr>
                <w:lang w:eastAsia="zh-CN"/>
              </w:rPr>
            </w:pPr>
          </w:p>
        </w:tc>
      </w:tr>
      <w:tr w:rsidR="00F02090" w:rsidRPr="00FD0425" w14:paraId="05BDD571" w14:textId="77777777" w:rsidTr="0073372F">
        <w:tc>
          <w:tcPr>
            <w:tcW w:w="2160" w:type="dxa"/>
          </w:tcPr>
          <w:p w14:paraId="5CE1BAB6" w14:textId="77777777" w:rsidR="00F02090" w:rsidRPr="00FD0425" w:rsidRDefault="00F02090" w:rsidP="0073372F">
            <w:pPr>
              <w:pStyle w:val="TAL"/>
              <w:keepNext w:val="0"/>
              <w:keepLines w:val="0"/>
              <w:widowControl w:val="0"/>
              <w:ind w:left="227"/>
              <w:rPr>
                <w:lang w:eastAsia="ja-JP"/>
              </w:rPr>
            </w:pPr>
            <w:r w:rsidRPr="00FD0425">
              <w:rPr>
                <w:lang w:eastAsia="ja-JP"/>
              </w:rPr>
              <w:t>&gt;&gt;S-NSSAI</w:t>
            </w:r>
          </w:p>
        </w:tc>
        <w:tc>
          <w:tcPr>
            <w:tcW w:w="1080" w:type="dxa"/>
          </w:tcPr>
          <w:p w14:paraId="5AC4BF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8F9DE02" w14:textId="77777777" w:rsidR="00F02090" w:rsidRPr="00FD0425" w:rsidRDefault="00F02090" w:rsidP="0073372F">
            <w:pPr>
              <w:pStyle w:val="TAL"/>
              <w:keepNext w:val="0"/>
              <w:keepLines w:val="0"/>
              <w:widowControl w:val="0"/>
            </w:pPr>
          </w:p>
        </w:tc>
        <w:tc>
          <w:tcPr>
            <w:tcW w:w="1512" w:type="dxa"/>
          </w:tcPr>
          <w:p w14:paraId="34C6D93B"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4B88727E" w14:textId="77777777" w:rsidR="00F02090" w:rsidRPr="00FD0425" w:rsidRDefault="00F02090" w:rsidP="0073372F">
            <w:pPr>
              <w:pStyle w:val="TAL"/>
              <w:keepNext w:val="0"/>
              <w:keepLines w:val="0"/>
              <w:widowControl w:val="0"/>
              <w:rPr>
                <w:lang w:eastAsia="zh-CN"/>
              </w:rPr>
            </w:pPr>
          </w:p>
        </w:tc>
        <w:tc>
          <w:tcPr>
            <w:tcW w:w="1080" w:type="dxa"/>
          </w:tcPr>
          <w:p w14:paraId="4C9D1F3E"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2C474B3" w14:textId="77777777" w:rsidR="00F02090" w:rsidRPr="00FD0425" w:rsidRDefault="00F02090" w:rsidP="0073372F">
            <w:pPr>
              <w:pStyle w:val="TAC"/>
              <w:keepNext w:val="0"/>
              <w:keepLines w:val="0"/>
              <w:widowControl w:val="0"/>
              <w:rPr>
                <w:lang w:eastAsia="ja-JP"/>
              </w:rPr>
            </w:pPr>
          </w:p>
        </w:tc>
      </w:tr>
      <w:tr w:rsidR="00F02090" w:rsidRPr="00FD0425" w14:paraId="06980915" w14:textId="77777777" w:rsidTr="0073372F">
        <w:tc>
          <w:tcPr>
            <w:tcW w:w="2160" w:type="dxa"/>
          </w:tcPr>
          <w:p w14:paraId="5EB1FE6E"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D7AAC82"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638DC4F" w14:textId="77777777" w:rsidR="00F02090" w:rsidRPr="00FD0425" w:rsidRDefault="00F02090" w:rsidP="0073372F">
            <w:pPr>
              <w:pStyle w:val="TAL"/>
              <w:keepNext w:val="0"/>
              <w:keepLines w:val="0"/>
              <w:widowControl w:val="0"/>
            </w:pPr>
          </w:p>
        </w:tc>
        <w:tc>
          <w:tcPr>
            <w:tcW w:w="1512" w:type="dxa"/>
          </w:tcPr>
          <w:p w14:paraId="1E687787"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8BE2BB2" w14:textId="77777777" w:rsidR="00F02090" w:rsidRPr="00FD0425" w:rsidRDefault="00F02090" w:rsidP="0073372F">
            <w:pPr>
              <w:pStyle w:val="TAL"/>
              <w:keepNext w:val="0"/>
              <w:keepLines w:val="0"/>
              <w:widowControl w:val="0"/>
              <w:rPr>
                <w:lang w:eastAsia="zh-CN"/>
              </w:rPr>
            </w:pPr>
          </w:p>
        </w:tc>
        <w:tc>
          <w:tcPr>
            <w:tcW w:w="1080" w:type="dxa"/>
          </w:tcPr>
          <w:p w14:paraId="229F013D"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FF5621" w14:textId="77777777" w:rsidR="00F02090" w:rsidRPr="00FD0425" w:rsidRDefault="00F02090" w:rsidP="0073372F">
            <w:pPr>
              <w:pStyle w:val="TAC"/>
              <w:keepNext w:val="0"/>
              <w:keepLines w:val="0"/>
              <w:widowControl w:val="0"/>
              <w:rPr>
                <w:lang w:eastAsia="ja-JP"/>
              </w:rPr>
            </w:pPr>
          </w:p>
        </w:tc>
      </w:tr>
      <w:tr w:rsidR="00F02090" w:rsidRPr="00FD0425" w14:paraId="68D55B71" w14:textId="77777777" w:rsidTr="0073372F">
        <w:tc>
          <w:tcPr>
            <w:tcW w:w="2160" w:type="dxa"/>
          </w:tcPr>
          <w:p w14:paraId="11A11CFC"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6CE1A56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793EAB7" w14:textId="77777777" w:rsidR="00F02090" w:rsidRPr="00FD0425" w:rsidRDefault="00F02090" w:rsidP="0073372F">
            <w:pPr>
              <w:pStyle w:val="TAL"/>
              <w:keepNext w:val="0"/>
              <w:keepLines w:val="0"/>
              <w:widowControl w:val="0"/>
            </w:pPr>
          </w:p>
        </w:tc>
        <w:tc>
          <w:tcPr>
            <w:tcW w:w="1512" w:type="dxa"/>
          </w:tcPr>
          <w:p w14:paraId="70A0373C" w14:textId="77777777" w:rsidR="00F02090" w:rsidRPr="00FD0425" w:rsidRDefault="00F02090" w:rsidP="0073372F">
            <w:pPr>
              <w:pStyle w:val="TAL"/>
              <w:keepNext w:val="0"/>
              <w:keepLines w:val="0"/>
              <w:widowControl w:val="0"/>
              <w:rPr>
                <w:snapToGrid w:val="0"/>
                <w:lang w:eastAsia="ja-JP"/>
              </w:rPr>
            </w:pPr>
            <w:r w:rsidRPr="00FD0425">
              <w:rPr>
                <w:lang w:eastAsia="ja-JP"/>
              </w:rPr>
              <w:t>9.2.1.5</w:t>
            </w:r>
          </w:p>
        </w:tc>
        <w:tc>
          <w:tcPr>
            <w:tcW w:w="1728" w:type="dxa"/>
          </w:tcPr>
          <w:p w14:paraId="4D73E0F2" w14:textId="77777777" w:rsidR="00F02090" w:rsidRPr="00FD0425" w:rsidRDefault="00F02090" w:rsidP="0073372F">
            <w:pPr>
              <w:pStyle w:val="TAL"/>
              <w:keepNext w:val="0"/>
              <w:keepLines w:val="0"/>
              <w:widowControl w:val="0"/>
              <w:rPr>
                <w:lang w:eastAsia="zh-CN"/>
              </w:rPr>
            </w:pPr>
          </w:p>
        </w:tc>
        <w:tc>
          <w:tcPr>
            <w:tcW w:w="1080" w:type="dxa"/>
          </w:tcPr>
          <w:p w14:paraId="7189905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7306B6" w14:textId="77777777" w:rsidR="00F02090" w:rsidRPr="00FD0425" w:rsidRDefault="00F02090" w:rsidP="0073372F">
            <w:pPr>
              <w:pStyle w:val="TAC"/>
              <w:keepNext w:val="0"/>
              <w:keepLines w:val="0"/>
              <w:widowControl w:val="0"/>
              <w:rPr>
                <w:lang w:eastAsia="ja-JP"/>
              </w:rPr>
            </w:pPr>
          </w:p>
        </w:tc>
      </w:tr>
      <w:tr w:rsidR="00F02090" w:rsidRPr="00FD0425" w14:paraId="3C76171E" w14:textId="77777777" w:rsidTr="0073372F">
        <w:tc>
          <w:tcPr>
            <w:tcW w:w="2160" w:type="dxa"/>
          </w:tcPr>
          <w:p w14:paraId="5C21EA65"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1C2A17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5D68DE3" w14:textId="77777777" w:rsidR="00F02090" w:rsidRPr="00FD0425" w:rsidRDefault="00F02090" w:rsidP="0073372F">
            <w:pPr>
              <w:pStyle w:val="TAL"/>
              <w:keepNext w:val="0"/>
              <w:keepLines w:val="0"/>
              <w:widowControl w:val="0"/>
            </w:pPr>
          </w:p>
        </w:tc>
        <w:tc>
          <w:tcPr>
            <w:tcW w:w="1512" w:type="dxa"/>
          </w:tcPr>
          <w:p w14:paraId="630DF522" w14:textId="77777777" w:rsidR="00F02090" w:rsidRPr="00FD0425" w:rsidRDefault="00F02090" w:rsidP="0073372F">
            <w:pPr>
              <w:pStyle w:val="TAL"/>
              <w:keepNext w:val="0"/>
              <w:keepLines w:val="0"/>
              <w:widowControl w:val="0"/>
              <w:rPr>
                <w:snapToGrid w:val="0"/>
                <w:lang w:eastAsia="ja-JP"/>
              </w:rPr>
            </w:pPr>
            <w:r w:rsidRPr="00FD0425">
              <w:rPr>
                <w:lang w:eastAsia="ja-JP"/>
              </w:rPr>
              <w:t>9.2.1.7</w:t>
            </w:r>
          </w:p>
        </w:tc>
        <w:tc>
          <w:tcPr>
            <w:tcW w:w="1728" w:type="dxa"/>
          </w:tcPr>
          <w:p w14:paraId="298217FB" w14:textId="77777777" w:rsidR="00F02090" w:rsidRPr="00FD0425" w:rsidRDefault="00F02090" w:rsidP="0073372F">
            <w:pPr>
              <w:pStyle w:val="TAL"/>
              <w:keepNext w:val="0"/>
              <w:keepLines w:val="0"/>
              <w:widowControl w:val="0"/>
              <w:rPr>
                <w:lang w:eastAsia="ja-JP"/>
              </w:rPr>
            </w:pPr>
          </w:p>
        </w:tc>
        <w:tc>
          <w:tcPr>
            <w:tcW w:w="1080" w:type="dxa"/>
          </w:tcPr>
          <w:p w14:paraId="7EDED0F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03C3A9" w14:textId="77777777" w:rsidR="00F02090" w:rsidRPr="00FD0425" w:rsidRDefault="00F02090" w:rsidP="0073372F">
            <w:pPr>
              <w:pStyle w:val="TAC"/>
              <w:keepNext w:val="0"/>
              <w:keepLines w:val="0"/>
              <w:widowControl w:val="0"/>
              <w:rPr>
                <w:lang w:eastAsia="ja-JP"/>
              </w:rPr>
            </w:pPr>
          </w:p>
        </w:tc>
      </w:tr>
      <w:tr w:rsidR="00F02090" w:rsidRPr="00FD0425" w14:paraId="40244336" w14:textId="77777777" w:rsidTr="0073372F">
        <w:tc>
          <w:tcPr>
            <w:tcW w:w="2160" w:type="dxa"/>
          </w:tcPr>
          <w:p w14:paraId="1961A2E2" w14:textId="77777777" w:rsidR="00F02090" w:rsidRPr="00FD0425" w:rsidRDefault="00F02090" w:rsidP="0073372F">
            <w:pPr>
              <w:pStyle w:val="TAL"/>
              <w:keepNext w:val="0"/>
              <w:keepLines w:val="0"/>
              <w:widowControl w:val="0"/>
              <w:rPr>
                <w:lang w:eastAsia="ja-JP"/>
              </w:rPr>
            </w:pPr>
            <w:r w:rsidRPr="00FD0425">
              <w:rPr>
                <w:lang w:eastAsia="zh-CN"/>
              </w:rPr>
              <w:t>M-NG-RAN node to S-NG-RAN node Container</w:t>
            </w:r>
          </w:p>
        </w:tc>
        <w:tc>
          <w:tcPr>
            <w:tcW w:w="1080" w:type="dxa"/>
          </w:tcPr>
          <w:p w14:paraId="51B2686E"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080" w:type="dxa"/>
          </w:tcPr>
          <w:p w14:paraId="445D23DF" w14:textId="77777777" w:rsidR="00F02090" w:rsidRPr="00FD0425" w:rsidRDefault="00F02090" w:rsidP="0073372F">
            <w:pPr>
              <w:pStyle w:val="TAL"/>
              <w:keepNext w:val="0"/>
              <w:keepLines w:val="0"/>
              <w:widowControl w:val="0"/>
            </w:pPr>
          </w:p>
        </w:tc>
        <w:tc>
          <w:tcPr>
            <w:tcW w:w="1512" w:type="dxa"/>
          </w:tcPr>
          <w:p w14:paraId="4435E8A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32BCCF9" w14:textId="77777777" w:rsidR="00F02090" w:rsidRPr="00FD0425" w:rsidRDefault="00F02090" w:rsidP="0073372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2635908" w14:textId="77777777" w:rsidR="00F02090" w:rsidRPr="00FD0425" w:rsidRDefault="00F02090" w:rsidP="0073372F">
            <w:pPr>
              <w:pStyle w:val="TAC"/>
              <w:keepNext w:val="0"/>
              <w:keepLines w:val="0"/>
              <w:widowControl w:val="0"/>
              <w:rPr>
                <w:bCs/>
                <w:lang w:eastAsia="ja-JP"/>
              </w:rPr>
            </w:pPr>
            <w:r w:rsidRPr="00FD0425">
              <w:rPr>
                <w:bCs/>
                <w:lang w:eastAsia="zh-CN"/>
              </w:rPr>
              <w:t>YES</w:t>
            </w:r>
          </w:p>
        </w:tc>
        <w:tc>
          <w:tcPr>
            <w:tcW w:w="1080" w:type="dxa"/>
          </w:tcPr>
          <w:p w14:paraId="585B42F3"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6FBDD3F2" w14:textId="77777777" w:rsidTr="0073372F">
        <w:tc>
          <w:tcPr>
            <w:tcW w:w="2160" w:type="dxa"/>
          </w:tcPr>
          <w:p w14:paraId="4A334DC7" w14:textId="77777777" w:rsidR="00F02090" w:rsidRPr="00FD0425" w:rsidRDefault="00F02090" w:rsidP="0073372F">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XnAP ID</w:t>
            </w:r>
          </w:p>
        </w:tc>
        <w:tc>
          <w:tcPr>
            <w:tcW w:w="1080" w:type="dxa"/>
          </w:tcPr>
          <w:p w14:paraId="2D3B98FF" w14:textId="77777777" w:rsidR="00F02090" w:rsidRPr="00FD0425" w:rsidRDefault="00F02090" w:rsidP="0073372F">
            <w:pPr>
              <w:pStyle w:val="TAL"/>
              <w:keepNext w:val="0"/>
              <w:keepLines w:val="0"/>
              <w:widowControl w:val="0"/>
              <w:rPr>
                <w:lang w:eastAsia="ja-JP"/>
              </w:rPr>
            </w:pPr>
            <w:r w:rsidRPr="00FD0425">
              <w:rPr>
                <w:rFonts w:cs="Arial"/>
                <w:lang w:eastAsia="ja-JP"/>
              </w:rPr>
              <w:t>O</w:t>
            </w:r>
          </w:p>
        </w:tc>
        <w:tc>
          <w:tcPr>
            <w:tcW w:w="1080" w:type="dxa"/>
          </w:tcPr>
          <w:p w14:paraId="62692FF9" w14:textId="77777777" w:rsidR="00F02090" w:rsidRPr="00FD0425" w:rsidRDefault="00F02090" w:rsidP="0073372F">
            <w:pPr>
              <w:pStyle w:val="TAL"/>
              <w:keepNext w:val="0"/>
              <w:keepLines w:val="0"/>
              <w:widowControl w:val="0"/>
            </w:pPr>
          </w:p>
        </w:tc>
        <w:tc>
          <w:tcPr>
            <w:tcW w:w="1512" w:type="dxa"/>
          </w:tcPr>
          <w:p w14:paraId="78624C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73372F">
            <w:pPr>
              <w:pStyle w:val="TAL"/>
              <w:keepNext w:val="0"/>
              <w:keepLines w:val="0"/>
              <w:widowControl w:val="0"/>
              <w:rPr>
                <w:snapToGrid w:val="0"/>
                <w:lang w:eastAsia="ja-JP"/>
              </w:rPr>
            </w:pPr>
            <w:r w:rsidRPr="00FD0425">
              <w:rPr>
                <w:lang w:eastAsia="ja-JP"/>
              </w:rPr>
              <w:t>9.2.3.16</w:t>
            </w:r>
          </w:p>
        </w:tc>
        <w:tc>
          <w:tcPr>
            <w:tcW w:w="1728" w:type="dxa"/>
          </w:tcPr>
          <w:p w14:paraId="40EE83D4"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9443675" w14:textId="77777777" w:rsidR="00F02090" w:rsidRPr="00FD0425" w:rsidRDefault="00F02090" w:rsidP="0073372F">
            <w:pPr>
              <w:pStyle w:val="TAC"/>
              <w:keepNext w:val="0"/>
              <w:keepLines w:val="0"/>
              <w:widowControl w:val="0"/>
              <w:rPr>
                <w:bCs/>
                <w:lang w:eastAsia="zh-CN"/>
              </w:rPr>
            </w:pPr>
            <w:r w:rsidRPr="00FD0425">
              <w:rPr>
                <w:lang w:eastAsia="zh-CN"/>
              </w:rPr>
              <w:t>YES</w:t>
            </w:r>
          </w:p>
        </w:tc>
        <w:tc>
          <w:tcPr>
            <w:tcW w:w="1080" w:type="dxa"/>
          </w:tcPr>
          <w:p w14:paraId="68E9E33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95F0AB6" w14:textId="77777777" w:rsidTr="0073372F">
        <w:tc>
          <w:tcPr>
            <w:tcW w:w="2160" w:type="dxa"/>
          </w:tcPr>
          <w:p w14:paraId="6078E27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Expected UE Behaviour</w:t>
            </w:r>
          </w:p>
        </w:tc>
        <w:tc>
          <w:tcPr>
            <w:tcW w:w="1080" w:type="dxa"/>
          </w:tcPr>
          <w:p w14:paraId="18961E7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080" w:type="dxa"/>
          </w:tcPr>
          <w:p w14:paraId="521ABC00" w14:textId="77777777" w:rsidR="00F02090" w:rsidRPr="00FD0425" w:rsidRDefault="00F02090" w:rsidP="0073372F">
            <w:pPr>
              <w:pStyle w:val="TAL"/>
              <w:keepNext w:val="0"/>
              <w:keepLines w:val="0"/>
              <w:widowControl w:val="0"/>
            </w:pPr>
          </w:p>
        </w:tc>
        <w:tc>
          <w:tcPr>
            <w:tcW w:w="1512" w:type="dxa"/>
          </w:tcPr>
          <w:p w14:paraId="66AB3BDE" w14:textId="77777777" w:rsidR="00F02090" w:rsidRPr="00FD0425" w:rsidRDefault="00F02090" w:rsidP="0073372F">
            <w:pPr>
              <w:pStyle w:val="TAL"/>
              <w:keepNext w:val="0"/>
              <w:keepLines w:val="0"/>
              <w:widowControl w:val="0"/>
              <w:rPr>
                <w:rFonts w:cs="Arial"/>
                <w:lang w:eastAsia="ja-JP"/>
              </w:rPr>
            </w:pPr>
            <w:r w:rsidRPr="00FD0425">
              <w:rPr>
                <w:lang w:eastAsia="ja-JP"/>
              </w:rPr>
              <w:t>9.2.3.81</w:t>
            </w:r>
          </w:p>
        </w:tc>
        <w:tc>
          <w:tcPr>
            <w:tcW w:w="1728" w:type="dxa"/>
          </w:tcPr>
          <w:p w14:paraId="522494C1"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606B9989"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1AEE0C6A"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B4CAD10" w14:textId="77777777" w:rsidTr="0073372F">
        <w:tc>
          <w:tcPr>
            <w:tcW w:w="2160" w:type="dxa"/>
          </w:tcPr>
          <w:p w14:paraId="0E2AB78B" w14:textId="77777777" w:rsidR="00F02090" w:rsidRPr="00FD0425" w:rsidRDefault="00F02090" w:rsidP="0073372F">
            <w:pPr>
              <w:pStyle w:val="TAL"/>
              <w:keepNext w:val="0"/>
              <w:keepLines w:val="0"/>
              <w:widowControl w:val="0"/>
              <w:rPr>
                <w:rFonts w:cs="Arial"/>
                <w:lang w:eastAsia="zh-CN"/>
              </w:rPr>
            </w:pPr>
            <w:r w:rsidRPr="00FD0425">
              <w:t>Requested Split SRBs</w:t>
            </w:r>
          </w:p>
        </w:tc>
        <w:tc>
          <w:tcPr>
            <w:tcW w:w="1080" w:type="dxa"/>
          </w:tcPr>
          <w:p w14:paraId="17D017A8" w14:textId="77777777" w:rsidR="00F02090" w:rsidRPr="00FD0425" w:rsidRDefault="00F02090" w:rsidP="0073372F">
            <w:pPr>
              <w:pStyle w:val="TAL"/>
              <w:keepNext w:val="0"/>
              <w:keepLines w:val="0"/>
              <w:widowControl w:val="0"/>
              <w:rPr>
                <w:rFonts w:cs="Arial"/>
                <w:lang w:eastAsia="ja-JP"/>
              </w:rPr>
            </w:pPr>
            <w:r w:rsidRPr="00FD0425">
              <w:t>O</w:t>
            </w:r>
          </w:p>
        </w:tc>
        <w:tc>
          <w:tcPr>
            <w:tcW w:w="1080" w:type="dxa"/>
          </w:tcPr>
          <w:p w14:paraId="25283870" w14:textId="77777777" w:rsidR="00F02090" w:rsidRPr="00FD0425" w:rsidRDefault="00F02090" w:rsidP="0073372F">
            <w:pPr>
              <w:pStyle w:val="TAL"/>
              <w:keepNext w:val="0"/>
              <w:keepLines w:val="0"/>
              <w:widowControl w:val="0"/>
            </w:pPr>
          </w:p>
        </w:tc>
        <w:tc>
          <w:tcPr>
            <w:tcW w:w="1512" w:type="dxa"/>
          </w:tcPr>
          <w:p w14:paraId="1309E134" w14:textId="77777777" w:rsidR="00F02090" w:rsidRPr="00FD0425" w:rsidRDefault="00F02090" w:rsidP="0073372F">
            <w:pPr>
              <w:pStyle w:val="TAL"/>
              <w:keepNext w:val="0"/>
              <w:keepLines w:val="0"/>
              <w:widowControl w:val="0"/>
              <w:rPr>
                <w:lang w:eastAsia="ja-JP"/>
              </w:rPr>
            </w:pPr>
            <w:r w:rsidRPr="00FD0425">
              <w:t>ENUMERATED (srb1, srb2, srb1&amp;2, ...)</w:t>
            </w:r>
          </w:p>
        </w:tc>
        <w:tc>
          <w:tcPr>
            <w:tcW w:w="1728" w:type="dxa"/>
          </w:tcPr>
          <w:p w14:paraId="7D114A6C" w14:textId="77777777" w:rsidR="00F02090" w:rsidRPr="00FD0425" w:rsidRDefault="00F02090" w:rsidP="0073372F">
            <w:pPr>
              <w:pStyle w:val="TAL"/>
              <w:keepNext w:val="0"/>
              <w:keepLines w:val="0"/>
              <w:widowControl w:val="0"/>
              <w:rPr>
                <w:rFonts w:cs="Arial"/>
                <w:szCs w:val="18"/>
                <w:lang w:eastAsia="ja-JP"/>
              </w:rPr>
            </w:pPr>
            <w:r w:rsidRPr="00FD0425">
              <w:t>Indicates that resources for Split SRBs are requested.</w:t>
            </w:r>
          </w:p>
        </w:tc>
        <w:tc>
          <w:tcPr>
            <w:tcW w:w="1080" w:type="dxa"/>
          </w:tcPr>
          <w:p w14:paraId="1B611CD4"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779BB3C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14F53C" w14:textId="77777777" w:rsidTr="0073372F">
        <w:tc>
          <w:tcPr>
            <w:tcW w:w="2160" w:type="dxa"/>
          </w:tcPr>
          <w:p w14:paraId="37981BA6" w14:textId="77777777" w:rsidR="00F02090" w:rsidRPr="00FD0425" w:rsidRDefault="00F02090" w:rsidP="0073372F">
            <w:pPr>
              <w:pStyle w:val="TAL"/>
              <w:keepNext w:val="0"/>
              <w:keepLines w:val="0"/>
              <w:widowControl w:val="0"/>
            </w:pPr>
            <w:r w:rsidRPr="00FD0425">
              <w:t>PCell ID</w:t>
            </w:r>
          </w:p>
        </w:tc>
        <w:tc>
          <w:tcPr>
            <w:tcW w:w="1080" w:type="dxa"/>
          </w:tcPr>
          <w:p w14:paraId="61698B2A" w14:textId="77777777" w:rsidR="00F02090" w:rsidRPr="00FD0425" w:rsidRDefault="00F02090" w:rsidP="0073372F">
            <w:pPr>
              <w:pStyle w:val="TAL"/>
              <w:keepNext w:val="0"/>
              <w:keepLines w:val="0"/>
              <w:widowControl w:val="0"/>
            </w:pPr>
            <w:r w:rsidRPr="00FD0425">
              <w:t>O</w:t>
            </w:r>
          </w:p>
        </w:tc>
        <w:tc>
          <w:tcPr>
            <w:tcW w:w="1080" w:type="dxa"/>
          </w:tcPr>
          <w:p w14:paraId="290CBEA0" w14:textId="77777777" w:rsidR="00F02090" w:rsidRPr="00FD0425" w:rsidRDefault="00F02090" w:rsidP="0073372F">
            <w:pPr>
              <w:pStyle w:val="TAL"/>
              <w:keepNext w:val="0"/>
              <w:keepLines w:val="0"/>
              <w:widowControl w:val="0"/>
            </w:pPr>
          </w:p>
        </w:tc>
        <w:tc>
          <w:tcPr>
            <w:tcW w:w="1512" w:type="dxa"/>
          </w:tcPr>
          <w:p w14:paraId="68F9B6F8" w14:textId="77777777" w:rsidR="00F02090" w:rsidRPr="00FD0425" w:rsidRDefault="00F02090" w:rsidP="0073372F">
            <w:pPr>
              <w:pStyle w:val="TAL"/>
              <w:keepNext w:val="0"/>
              <w:keepLines w:val="0"/>
              <w:widowControl w:val="0"/>
            </w:pPr>
            <w:r w:rsidRPr="00FD0425">
              <w:t>Global NG-RAN Cell Identity</w:t>
            </w:r>
          </w:p>
          <w:p w14:paraId="4EED46CC" w14:textId="77777777" w:rsidR="00F02090" w:rsidRPr="00FD0425" w:rsidRDefault="00F02090" w:rsidP="0073372F">
            <w:pPr>
              <w:pStyle w:val="TAL"/>
              <w:keepNext w:val="0"/>
              <w:keepLines w:val="0"/>
              <w:widowControl w:val="0"/>
            </w:pPr>
            <w:r w:rsidRPr="00FD0425">
              <w:t>9.2.2.27</w:t>
            </w:r>
          </w:p>
        </w:tc>
        <w:tc>
          <w:tcPr>
            <w:tcW w:w="1728" w:type="dxa"/>
          </w:tcPr>
          <w:p w14:paraId="7FC1DFDD" w14:textId="77777777" w:rsidR="00F02090" w:rsidRPr="00FD0425" w:rsidRDefault="00F02090" w:rsidP="0073372F">
            <w:pPr>
              <w:pStyle w:val="TAL"/>
              <w:keepNext w:val="0"/>
              <w:keepLines w:val="0"/>
              <w:widowControl w:val="0"/>
            </w:pPr>
          </w:p>
        </w:tc>
        <w:tc>
          <w:tcPr>
            <w:tcW w:w="1080" w:type="dxa"/>
          </w:tcPr>
          <w:p w14:paraId="4BB626BB"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25F8C11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853B0D" w14:textId="77777777" w:rsidTr="0073372F">
        <w:tc>
          <w:tcPr>
            <w:tcW w:w="2160" w:type="dxa"/>
          </w:tcPr>
          <w:p w14:paraId="6610E320" w14:textId="77777777" w:rsidR="00F02090" w:rsidRPr="00FD0425" w:rsidRDefault="00F02090" w:rsidP="0073372F">
            <w:pPr>
              <w:pStyle w:val="TAL"/>
              <w:keepNext w:val="0"/>
              <w:keepLines w:val="0"/>
              <w:widowControl w:val="0"/>
            </w:pPr>
            <w:r w:rsidRPr="00FD0425">
              <w:rPr>
                <w:rFonts w:eastAsia="Batang" w:cs="Arial"/>
                <w:szCs w:val="18"/>
                <w:lang w:eastAsia="ja-JP"/>
              </w:rPr>
              <w:t>Desired Activity Notification Level</w:t>
            </w:r>
          </w:p>
        </w:tc>
        <w:tc>
          <w:tcPr>
            <w:tcW w:w="1080" w:type="dxa"/>
          </w:tcPr>
          <w:p w14:paraId="30E624C8" w14:textId="77777777" w:rsidR="00F02090" w:rsidRPr="00FD0425" w:rsidRDefault="00F02090" w:rsidP="0073372F">
            <w:pPr>
              <w:pStyle w:val="TAL"/>
              <w:keepNext w:val="0"/>
              <w:keepLines w:val="0"/>
              <w:widowControl w:val="0"/>
            </w:pPr>
            <w:r w:rsidRPr="00FD0425">
              <w:rPr>
                <w:lang w:eastAsia="ja-JP"/>
              </w:rPr>
              <w:t>O</w:t>
            </w:r>
          </w:p>
        </w:tc>
        <w:tc>
          <w:tcPr>
            <w:tcW w:w="1080" w:type="dxa"/>
          </w:tcPr>
          <w:p w14:paraId="081DE48D" w14:textId="77777777" w:rsidR="00F02090" w:rsidRPr="00FD0425" w:rsidRDefault="00F02090" w:rsidP="0073372F">
            <w:pPr>
              <w:pStyle w:val="TAL"/>
              <w:keepNext w:val="0"/>
              <w:keepLines w:val="0"/>
              <w:widowControl w:val="0"/>
            </w:pPr>
          </w:p>
        </w:tc>
        <w:tc>
          <w:tcPr>
            <w:tcW w:w="1512" w:type="dxa"/>
          </w:tcPr>
          <w:p w14:paraId="7DD5AB2B" w14:textId="77777777" w:rsidR="00F02090" w:rsidRPr="00FD0425" w:rsidRDefault="00F02090" w:rsidP="0073372F">
            <w:pPr>
              <w:pStyle w:val="TAL"/>
              <w:keepNext w:val="0"/>
              <w:keepLines w:val="0"/>
              <w:widowControl w:val="0"/>
            </w:pPr>
            <w:r w:rsidRPr="00FD0425">
              <w:rPr>
                <w:rFonts w:cs="Arial"/>
                <w:szCs w:val="18"/>
                <w:lang w:eastAsia="ja-JP"/>
              </w:rPr>
              <w:t>9.2.3.77</w:t>
            </w:r>
          </w:p>
        </w:tc>
        <w:tc>
          <w:tcPr>
            <w:tcW w:w="1728" w:type="dxa"/>
          </w:tcPr>
          <w:p w14:paraId="0914886F" w14:textId="77777777" w:rsidR="00F02090" w:rsidRPr="00FD0425" w:rsidRDefault="00F02090" w:rsidP="0073372F">
            <w:pPr>
              <w:pStyle w:val="TAL"/>
              <w:keepNext w:val="0"/>
              <w:keepLines w:val="0"/>
              <w:widowControl w:val="0"/>
            </w:pPr>
          </w:p>
        </w:tc>
        <w:tc>
          <w:tcPr>
            <w:tcW w:w="1080" w:type="dxa"/>
          </w:tcPr>
          <w:p w14:paraId="73C2CEE1" w14:textId="77777777" w:rsidR="00F02090" w:rsidRPr="00FD0425" w:rsidRDefault="00F02090" w:rsidP="0073372F">
            <w:pPr>
              <w:pStyle w:val="TAC"/>
              <w:keepNext w:val="0"/>
              <w:keepLines w:val="0"/>
              <w:widowControl w:val="0"/>
              <w:rPr>
                <w:lang w:eastAsia="zh-CN"/>
              </w:rPr>
            </w:pPr>
            <w:r w:rsidRPr="00FD0425">
              <w:rPr>
                <w:rFonts w:cs="Arial"/>
                <w:szCs w:val="18"/>
                <w:lang w:eastAsia="ja-JP"/>
              </w:rPr>
              <w:t>YES</w:t>
            </w:r>
          </w:p>
        </w:tc>
        <w:tc>
          <w:tcPr>
            <w:tcW w:w="1080" w:type="dxa"/>
          </w:tcPr>
          <w:p w14:paraId="138795A9" w14:textId="77777777" w:rsidR="00F02090" w:rsidRPr="00FD0425" w:rsidRDefault="00F02090" w:rsidP="0073372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73372F">
        <w:tc>
          <w:tcPr>
            <w:tcW w:w="2160" w:type="dxa"/>
          </w:tcPr>
          <w:p w14:paraId="39374694" w14:textId="77777777" w:rsidR="00F02090" w:rsidRPr="00FD0425" w:rsidRDefault="00F02090" w:rsidP="0073372F">
            <w:pPr>
              <w:pStyle w:val="TAL"/>
              <w:keepNext w:val="0"/>
              <w:keepLines w:val="0"/>
              <w:widowControl w:val="0"/>
              <w:rPr>
                <w:rFonts w:eastAsia="Batang" w:cs="Arial"/>
                <w:szCs w:val="18"/>
                <w:lang w:eastAsia="ja-JP"/>
              </w:rPr>
            </w:pPr>
            <w:r w:rsidRPr="00FD0425">
              <w:t>Available DRB IDs</w:t>
            </w:r>
          </w:p>
        </w:tc>
        <w:tc>
          <w:tcPr>
            <w:tcW w:w="1080" w:type="dxa"/>
          </w:tcPr>
          <w:p w14:paraId="189B61FA" w14:textId="77777777" w:rsidR="00F02090" w:rsidRPr="00FD0425" w:rsidRDefault="00F02090" w:rsidP="0073372F">
            <w:pPr>
              <w:pStyle w:val="TAL"/>
              <w:keepNext w:val="0"/>
              <w:keepLines w:val="0"/>
              <w:widowControl w:val="0"/>
              <w:rPr>
                <w:lang w:eastAsia="ja-JP"/>
              </w:rPr>
            </w:pPr>
            <w:r w:rsidRPr="00FD0425">
              <w:t>C-ifSNterminated</w:t>
            </w:r>
          </w:p>
        </w:tc>
        <w:tc>
          <w:tcPr>
            <w:tcW w:w="1080" w:type="dxa"/>
          </w:tcPr>
          <w:p w14:paraId="1C0A6EDE" w14:textId="77777777" w:rsidR="00F02090" w:rsidRPr="00FD0425" w:rsidRDefault="00F02090" w:rsidP="0073372F">
            <w:pPr>
              <w:pStyle w:val="TAL"/>
              <w:keepNext w:val="0"/>
              <w:keepLines w:val="0"/>
              <w:widowControl w:val="0"/>
            </w:pPr>
          </w:p>
        </w:tc>
        <w:tc>
          <w:tcPr>
            <w:tcW w:w="1512" w:type="dxa"/>
          </w:tcPr>
          <w:p w14:paraId="574BF338" w14:textId="77777777" w:rsidR="00F02090" w:rsidRPr="00FD0425" w:rsidRDefault="00F02090" w:rsidP="0073372F">
            <w:pPr>
              <w:pStyle w:val="TAL"/>
              <w:keepNext w:val="0"/>
              <w:keepLines w:val="0"/>
              <w:widowControl w:val="0"/>
            </w:pPr>
            <w:r w:rsidRPr="00FD0425">
              <w:t>DRB List</w:t>
            </w:r>
          </w:p>
          <w:p w14:paraId="17BE8A81" w14:textId="77777777" w:rsidR="00F02090" w:rsidRPr="00FD0425" w:rsidRDefault="00F02090" w:rsidP="0073372F">
            <w:pPr>
              <w:pStyle w:val="TAL"/>
              <w:keepNext w:val="0"/>
              <w:keepLines w:val="0"/>
              <w:widowControl w:val="0"/>
              <w:rPr>
                <w:lang w:eastAsia="en-US"/>
              </w:rPr>
            </w:pPr>
            <w:r w:rsidRPr="00FD0425">
              <w:t>9.2.1.29</w:t>
            </w:r>
          </w:p>
        </w:tc>
        <w:tc>
          <w:tcPr>
            <w:tcW w:w="1728" w:type="dxa"/>
          </w:tcPr>
          <w:p w14:paraId="03D44491" w14:textId="77777777" w:rsidR="00F02090" w:rsidRPr="00FD0425" w:rsidRDefault="00F02090" w:rsidP="0073372F">
            <w:pPr>
              <w:pStyle w:val="TAL"/>
              <w:keepNext w:val="0"/>
              <w:keepLines w:val="0"/>
              <w:widowControl w:val="0"/>
            </w:pPr>
            <w:r w:rsidRPr="00FD0425">
              <w:t>Indicates the list of DRB IDs that the S-NG-RAN node may use for SN-terminated bearers.</w:t>
            </w:r>
          </w:p>
        </w:tc>
        <w:tc>
          <w:tcPr>
            <w:tcW w:w="1080" w:type="dxa"/>
          </w:tcPr>
          <w:p w14:paraId="01573004" w14:textId="77777777" w:rsidR="00F02090" w:rsidRPr="00FD0425" w:rsidRDefault="00F02090" w:rsidP="0073372F">
            <w:pPr>
              <w:pStyle w:val="TAC"/>
              <w:keepNext w:val="0"/>
              <w:keepLines w:val="0"/>
              <w:widowControl w:val="0"/>
              <w:rPr>
                <w:rFonts w:cs="Arial"/>
                <w:szCs w:val="18"/>
                <w:lang w:eastAsia="ja-JP"/>
              </w:rPr>
            </w:pPr>
            <w:r w:rsidRPr="00FD0425">
              <w:rPr>
                <w:lang w:eastAsia="zh-CN"/>
              </w:rPr>
              <w:t>YES</w:t>
            </w:r>
          </w:p>
        </w:tc>
        <w:tc>
          <w:tcPr>
            <w:tcW w:w="1080" w:type="dxa"/>
          </w:tcPr>
          <w:p w14:paraId="08D9CBEB" w14:textId="77777777" w:rsidR="00F02090" w:rsidRPr="00FD0425" w:rsidRDefault="00F02090" w:rsidP="0073372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73372F">
        <w:tc>
          <w:tcPr>
            <w:tcW w:w="2160" w:type="dxa"/>
          </w:tcPr>
          <w:p w14:paraId="4BDA5F60" w14:textId="77777777" w:rsidR="00F02090" w:rsidRPr="00FD0425" w:rsidRDefault="00F02090" w:rsidP="0073372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80" w:type="dxa"/>
          </w:tcPr>
          <w:p w14:paraId="1389C0F4" w14:textId="77777777" w:rsidR="00F02090" w:rsidRPr="00FD0425" w:rsidRDefault="00F02090" w:rsidP="0073372F">
            <w:pPr>
              <w:pStyle w:val="TAL"/>
              <w:keepNext w:val="0"/>
              <w:keepLines w:val="0"/>
              <w:widowControl w:val="0"/>
            </w:pPr>
            <w:r w:rsidRPr="00FD0425">
              <w:t>O</w:t>
            </w:r>
          </w:p>
        </w:tc>
        <w:tc>
          <w:tcPr>
            <w:tcW w:w="1080" w:type="dxa"/>
          </w:tcPr>
          <w:p w14:paraId="26BC0EFC" w14:textId="77777777" w:rsidR="00F02090" w:rsidRPr="00FD0425" w:rsidRDefault="00F02090" w:rsidP="0073372F">
            <w:pPr>
              <w:pStyle w:val="TAL"/>
              <w:keepNext w:val="0"/>
              <w:keepLines w:val="0"/>
              <w:widowControl w:val="0"/>
            </w:pPr>
          </w:p>
        </w:tc>
        <w:tc>
          <w:tcPr>
            <w:tcW w:w="1512" w:type="dxa"/>
          </w:tcPr>
          <w:p w14:paraId="179791D2" w14:textId="77777777" w:rsidR="00F02090" w:rsidRPr="00FD0425" w:rsidRDefault="00F02090" w:rsidP="0073372F">
            <w:pPr>
              <w:pStyle w:val="TAL"/>
              <w:keepNext w:val="0"/>
              <w:keepLines w:val="0"/>
              <w:widowControl w:val="0"/>
            </w:pPr>
            <w:r w:rsidRPr="00FD0425">
              <w:t>Bit Rate</w:t>
            </w:r>
          </w:p>
          <w:p w14:paraId="2CC1E893" w14:textId="77777777" w:rsidR="00F02090" w:rsidRPr="00FD0425" w:rsidRDefault="00F02090" w:rsidP="0073372F">
            <w:pPr>
              <w:pStyle w:val="TAL"/>
              <w:keepNext w:val="0"/>
              <w:keepLines w:val="0"/>
              <w:widowControl w:val="0"/>
            </w:pPr>
            <w:r w:rsidRPr="00FD0425">
              <w:t>9.2.3.4</w:t>
            </w:r>
          </w:p>
        </w:tc>
        <w:tc>
          <w:tcPr>
            <w:tcW w:w="1728" w:type="dxa"/>
          </w:tcPr>
          <w:p w14:paraId="26042D97" w14:textId="77777777" w:rsidR="00F02090" w:rsidRPr="00FD0425" w:rsidRDefault="00F02090" w:rsidP="0073372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0955B9B3"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8C1B23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A04633" w:rsidRPr="00FD0425" w14:paraId="5DF1F610" w14:textId="77777777" w:rsidTr="0073372F">
        <w:tc>
          <w:tcPr>
            <w:tcW w:w="2160" w:type="dxa"/>
          </w:tcPr>
          <w:p w14:paraId="6D82B7B7" w14:textId="77777777" w:rsidR="00A04633" w:rsidRPr="00FD0425" w:rsidRDefault="00A04633" w:rsidP="0073372F">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ACED40D" w14:textId="77777777" w:rsidR="00A04633" w:rsidRPr="00FD0425" w:rsidRDefault="00A04633" w:rsidP="0073372F">
            <w:pPr>
              <w:pStyle w:val="TAL"/>
              <w:keepNext w:val="0"/>
              <w:keepLines w:val="0"/>
              <w:widowControl w:val="0"/>
              <w:rPr>
                <w:lang w:eastAsia="zh-CN"/>
              </w:rPr>
            </w:pPr>
            <w:r w:rsidRPr="00FD0425">
              <w:t>O</w:t>
            </w:r>
          </w:p>
        </w:tc>
        <w:tc>
          <w:tcPr>
            <w:tcW w:w="1080" w:type="dxa"/>
          </w:tcPr>
          <w:p w14:paraId="7BA9D833" w14:textId="77777777" w:rsidR="00A04633" w:rsidRPr="00FD0425" w:rsidRDefault="00A04633" w:rsidP="0073372F">
            <w:pPr>
              <w:pStyle w:val="TAL"/>
              <w:keepNext w:val="0"/>
              <w:keepLines w:val="0"/>
              <w:widowControl w:val="0"/>
            </w:pPr>
          </w:p>
        </w:tc>
        <w:tc>
          <w:tcPr>
            <w:tcW w:w="1512" w:type="dxa"/>
          </w:tcPr>
          <w:p w14:paraId="3DD828CB" w14:textId="77777777" w:rsidR="00A04633" w:rsidRPr="00FD0425" w:rsidRDefault="00A04633" w:rsidP="0073372F">
            <w:pPr>
              <w:pStyle w:val="TAL"/>
              <w:keepNext w:val="0"/>
              <w:keepLines w:val="0"/>
              <w:widowControl w:val="0"/>
            </w:pPr>
            <w:r w:rsidRPr="00FD0425">
              <w:t>Bit Rate</w:t>
            </w:r>
          </w:p>
          <w:p w14:paraId="28A1CEC9" w14:textId="77777777" w:rsidR="00A04633" w:rsidRPr="00FD0425" w:rsidRDefault="00A04633" w:rsidP="0073372F">
            <w:pPr>
              <w:pStyle w:val="TAL"/>
              <w:keepNext w:val="0"/>
              <w:keepLines w:val="0"/>
              <w:widowControl w:val="0"/>
              <w:rPr>
                <w:rFonts w:cs="Arial"/>
                <w:lang w:eastAsia="ja-JP"/>
              </w:rPr>
            </w:pPr>
            <w:r w:rsidRPr="00FD0425">
              <w:t>9.2.3.4</w:t>
            </w:r>
          </w:p>
        </w:tc>
        <w:tc>
          <w:tcPr>
            <w:tcW w:w="1728" w:type="dxa"/>
          </w:tcPr>
          <w:p w14:paraId="6286C318" w14:textId="77777777" w:rsidR="00A04633" w:rsidRPr="00FD0425" w:rsidRDefault="00A04633" w:rsidP="0073372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66F753E5"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395A72C6" w14:textId="77777777" w:rsidR="00A04633" w:rsidRPr="00FD0425" w:rsidRDefault="00A04633" w:rsidP="0073372F">
            <w:pPr>
              <w:pStyle w:val="TAC"/>
              <w:keepNext w:val="0"/>
              <w:keepLines w:val="0"/>
              <w:widowControl w:val="0"/>
              <w:rPr>
                <w:lang w:eastAsia="zh-CN"/>
              </w:rPr>
            </w:pPr>
            <w:r w:rsidRPr="00FD0425">
              <w:rPr>
                <w:lang w:eastAsia="zh-CN"/>
              </w:rPr>
              <w:t>reject</w:t>
            </w:r>
          </w:p>
        </w:tc>
      </w:tr>
      <w:tr w:rsidR="009E68C8" w:rsidRPr="00FD0425" w14:paraId="5A792E56" w14:textId="77777777" w:rsidTr="0073372F">
        <w:tc>
          <w:tcPr>
            <w:tcW w:w="2160" w:type="dxa"/>
          </w:tcPr>
          <w:p w14:paraId="26799F60" w14:textId="77777777" w:rsidR="009E68C8" w:rsidRPr="00FD0425" w:rsidRDefault="009E68C8" w:rsidP="0073372F">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22E3FE5E" w14:textId="77777777" w:rsidR="009E68C8" w:rsidRPr="00FD0425" w:rsidRDefault="009E68C8" w:rsidP="0073372F">
            <w:pPr>
              <w:pStyle w:val="TAL"/>
              <w:keepNext w:val="0"/>
              <w:keepLines w:val="0"/>
              <w:widowControl w:val="0"/>
            </w:pPr>
            <w:r w:rsidRPr="00FD0425">
              <w:rPr>
                <w:lang w:eastAsia="zh-CN"/>
              </w:rPr>
              <w:t>O</w:t>
            </w:r>
          </w:p>
        </w:tc>
        <w:tc>
          <w:tcPr>
            <w:tcW w:w="1080" w:type="dxa"/>
          </w:tcPr>
          <w:p w14:paraId="1FA2237C" w14:textId="77777777" w:rsidR="009E68C8" w:rsidRPr="00FD0425" w:rsidRDefault="009E68C8" w:rsidP="0073372F">
            <w:pPr>
              <w:pStyle w:val="TAL"/>
              <w:keepNext w:val="0"/>
              <w:keepLines w:val="0"/>
              <w:widowControl w:val="0"/>
            </w:pPr>
          </w:p>
        </w:tc>
        <w:tc>
          <w:tcPr>
            <w:tcW w:w="1512" w:type="dxa"/>
          </w:tcPr>
          <w:p w14:paraId="2A37FC87" w14:textId="77777777" w:rsidR="009E68C8" w:rsidRPr="00FD0425" w:rsidRDefault="009E68C8" w:rsidP="0073372F">
            <w:pPr>
              <w:pStyle w:val="TAL"/>
              <w:keepNext w:val="0"/>
              <w:keepLines w:val="0"/>
              <w:widowControl w:val="0"/>
            </w:pPr>
            <w:r w:rsidRPr="00FD0425">
              <w:rPr>
                <w:rFonts w:cs="Arial"/>
                <w:lang w:eastAsia="ja-JP"/>
              </w:rPr>
              <w:t>ENUMERATED (pscell, ...)</w:t>
            </w:r>
          </w:p>
        </w:tc>
        <w:tc>
          <w:tcPr>
            <w:tcW w:w="1728" w:type="dxa"/>
          </w:tcPr>
          <w:p w14:paraId="40DF8E86" w14:textId="77777777" w:rsidR="009E68C8" w:rsidRPr="00FD0425" w:rsidRDefault="009E68C8" w:rsidP="0073372F">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5B6B8F75"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86B611B" w14:textId="77777777" w:rsidR="009E68C8" w:rsidRPr="00FD0425" w:rsidRDefault="009E68C8" w:rsidP="0073372F">
            <w:pPr>
              <w:pStyle w:val="TAC"/>
              <w:keepNext w:val="0"/>
              <w:keepLines w:val="0"/>
              <w:widowControl w:val="0"/>
              <w:rPr>
                <w:lang w:eastAsia="zh-CN"/>
              </w:rPr>
            </w:pPr>
            <w:r w:rsidRPr="00FD0425">
              <w:rPr>
                <w:lang w:eastAsia="zh-CN"/>
              </w:rPr>
              <w:t>ignore</w:t>
            </w:r>
          </w:p>
        </w:tc>
      </w:tr>
      <w:tr w:rsidR="00FE17E1" w:rsidRPr="00FD0425" w14:paraId="3E745415" w14:textId="77777777" w:rsidTr="0073372F">
        <w:tc>
          <w:tcPr>
            <w:tcW w:w="2160" w:type="dxa"/>
          </w:tcPr>
          <w:p w14:paraId="75F377CC"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1847D628" w14:textId="77777777" w:rsidR="00FE17E1" w:rsidRPr="00FD0425" w:rsidRDefault="00FE17E1" w:rsidP="0073372F">
            <w:pPr>
              <w:pStyle w:val="TAL"/>
              <w:keepNext w:val="0"/>
              <w:keepLines w:val="0"/>
              <w:widowControl w:val="0"/>
            </w:pPr>
            <w:r w:rsidRPr="00FD0425">
              <w:t>O</w:t>
            </w:r>
          </w:p>
        </w:tc>
        <w:tc>
          <w:tcPr>
            <w:tcW w:w="1080" w:type="dxa"/>
          </w:tcPr>
          <w:p w14:paraId="16EF788D" w14:textId="77777777" w:rsidR="00FE17E1" w:rsidRPr="00FD0425" w:rsidRDefault="00FE17E1" w:rsidP="0073372F">
            <w:pPr>
              <w:pStyle w:val="TAL"/>
              <w:keepNext w:val="0"/>
              <w:keepLines w:val="0"/>
              <w:widowControl w:val="0"/>
            </w:pPr>
          </w:p>
        </w:tc>
        <w:tc>
          <w:tcPr>
            <w:tcW w:w="1512" w:type="dxa"/>
          </w:tcPr>
          <w:p w14:paraId="7BF07FA7" w14:textId="77777777" w:rsidR="00FE17E1" w:rsidRPr="00FD0425" w:rsidRDefault="00FE17E1" w:rsidP="0073372F">
            <w:pPr>
              <w:pStyle w:val="TAL"/>
              <w:keepNext w:val="0"/>
              <w:keepLines w:val="0"/>
              <w:widowControl w:val="0"/>
            </w:pPr>
            <w:r w:rsidRPr="00FD0425">
              <w:t>9.2.2.33</w:t>
            </w:r>
          </w:p>
        </w:tc>
        <w:tc>
          <w:tcPr>
            <w:tcW w:w="1728" w:type="dxa"/>
          </w:tcPr>
          <w:p w14:paraId="545E1FFB"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39FDB2D5"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4C25644"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3D3C09" w:rsidRPr="00FD0425" w14:paraId="0796E8B6" w14:textId="77777777" w:rsidTr="0073372F">
        <w:tc>
          <w:tcPr>
            <w:tcW w:w="2160" w:type="dxa"/>
          </w:tcPr>
          <w:p w14:paraId="0FCA7A41" w14:textId="77777777" w:rsidR="003D3C09" w:rsidRPr="00FD0425" w:rsidRDefault="003D3C09" w:rsidP="0073372F">
            <w:pPr>
              <w:pStyle w:val="TAL"/>
              <w:keepNext w:val="0"/>
              <w:keepLines w:val="0"/>
              <w:widowControl w:val="0"/>
              <w:rPr>
                <w:lang w:eastAsia="ja-JP"/>
              </w:rPr>
            </w:pPr>
            <w:r w:rsidRPr="00FD0425">
              <w:rPr>
                <w:bCs/>
                <w:lang w:eastAsia="ja-JP"/>
              </w:rPr>
              <w:t>Masked IMEISV</w:t>
            </w:r>
          </w:p>
        </w:tc>
        <w:tc>
          <w:tcPr>
            <w:tcW w:w="1080" w:type="dxa"/>
          </w:tcPr>
          <w:p w14:paraId="65C0D42C" w14:textId="77777777" w:rsidR="003D3C09" w:rsidRPr="00FD0425" w:rsidRDefault="003D3C09" w:rsidP="0073372F">
            <w:pPr>
              <w:pStyle w:val="TAL"/>
              <w:keepNext w:val="0"/>
              <w:keepLines w:val="0"/>
              <w:widowControl w:val="0"/>
            </w:pPr>
            <w:r w:rsidRPr="00FD0425">
              <w:t>O</w:t>
            </w:r>
          </w:p>
        </w:tc>
        <w:tc>
          <w:tcPr>
            <w:tcW w:w="1080" w:type="dxa"/>
          </w:tcPr>
          <w:p w14:paraId="31987D8B" w14:textId="77777777" w:rsidR="003D3C09" w:rsidRPr="00FD0425" w:rsidRDefault="003D3C09" w:rsidP="0073372F">
            <w:pPr>
              <w:pStyle w:val="TAL"/>
              <w:keepNext w:val="0"/>
              <w:keepLines w:val="0"/>
              <w:widowControl w:val="0"/>
            </w:pPr>
          </w:p>
        </w:tc>
        <w:tc>
          <w:tcPr>
            <w:tcW w:w="1512" w:type="dxa"/>
          </w:tcPr>
          <w:p w14:paraId="42150401" w14:textId="77777777" w:rsidR="003D3C09" w:rsidRPr="00FD0425" w:rsidRDefault="003D3C09" w:rsidP="0073372F">
            <w:pPr>
              <w:pStyle w:val="TAL"/>
              <w:keepNext w:val="0"/>
              <w:keepLines w:val="0"/>
              <w:widowControl w:val="0"/>
            </w:pPr>
            <w:r w:rsidRPr="00FD0425">
              <w:t>9.2.3.32</w:t>
            </w:r>
          </w:p>
        </w:tc>
        <w:tc>
          <w:tcPr>
            <w:tcW w:w="1728" w:type="dxa"/>
          </w:tcPr>
          <w:p w14:paraId="3B477148" w14:textId="77777777" w:rsidR="003D3C09" w:rsidRPr="00FD0425" w:rsidRDefault="003D3C09" w:rsidP="0073372F">
            <w:pPr>
              <w:pStyle w:val="TAL"/>
              <w:keepNext w:val="0"/>
              <w:keepLines w:val="0"/>
              <w:widowControl w:val="0"/>
            </w:pPr>
          </w:p>
        </w:tc>
        <w:tc>
          <w:tcPr>
            <w:tcW w:w="1080" w:type="dxa"/>
          </w:tcPr>
          <w:p w14:paraId="3ED1A59B" w14:textId="77777777" w:rsidR="003D3C09" w:rsidRPr="00FD0425" w:rsidRDefault="003D3C09" w:rsidP="0073372F">
            <w:pPr>
              <w:pStyle w:val="TAC"/>
              <w:keepNext w:val="0"/>
              <w:keepLines w:val="0"/>
              <w:widowControl w:val="0"/>
              <w:rPr>
                <w:lang w:eastAsia="zh-CN"/>
              </w:rPr>
            </w:pPr>
            <w:r w:rsidRPr="00FD0425">
              <w:rPr>
                <w:lang w:eastAsia="zh-CN"/>
              </w:rPr>
              <w:t>YES</w:t>
            </w:r>
          </w:p>
        </w:tc>
        <w:tc>
          <w:tcPr>
            <w:tcW w:w="1080" w:type="dxa"/>
          </w:tcPr>
          <w:p w14:paraId="0BCB0BF8" w14:textId="77777777" w:rsidR="003D3C09" w:rsidRPr="00FD0425" w:rsidRDefault="003D3C09" w:rsidP="0073372F">
            <w:pPr>
              <w:pStyle w:val="TAC"/>
              <w:keepNext w:val="0"/>
              <w:keepLines w:val="0"/>
              <w:widowControl w:val="0"/>
              <w:rPr>
                <w:lang w:eastAsia="zh-CN"/>
              </w:rPr>
            </w:pPr>
            <w:r w:rsidRPr="00FD0425">
              <w:rPr>
                <w:lang w:eastAsia="zh-CN"/>
              </w:rPr>
              <w:t>ignore</w:t>
            </w:r>
          </w:p>
        </w:tc>
      </w:tr>
      <w:tr w:rsidR="003D743A" w:rsidRPr="00FD0425" w14:paraId="4594F75D" w14:textId="77777777" w:rsidTr="0073372F">
        <w:tc>
          <w:tcPr>
            <w:tcW w:w="2160" w:type="dxa"/>
          </w:tcPr>
          <w:p w14:paraId="436A49C3" w14:textId="77777777" w:rsidR="003D743A" w:rsidRPr="00FD0425" w:rsidRDefault="003D743A" w:rsidP="0073372F">
            <w:pPr>
              <w:pStyle w:val="TAL"/>
              <w:keepNext w:val="0"/>
              <w:keepLines w:val="0"/>
              <w:widowControl w:val="0"/>
              <w:rPr>
                <w:bCs/>
                <w:lang w:eastAsia="ja-JP"/>
              </w:rPr>
            </w:pPr>
            <w:r w:rsidRPr="00FD0425">
              <w:rPr>
                <w:rFonts w:eastAsia="SimSun" w:hint="eastAsia"/>
                <w:bCs/>
                <w:lang w:eastAsia="zh-CN"/>
              </w:rPr>
              <w:t>NE-DC TDM Pattern</w:t>
            </w:r>
          </w:p>
        </w:tc>
        <w:tc>
          <w:tcPr>
            <w:tcW w:w="1080" w:type="dxa"/>
          </w:tcPr>
          <w:p w14:paraId="5F9C87CB"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13125B4E" w14:textId="77777777" w:rsidR="003D743A" w:rsidRPr="00FD0425" w:rsidRDefault="003D743A" w:rsidP="0073372F">
            <w:pPr>
              <w:pStyle w:val="TAL"/>
              <w:keepNext w:val="0"/>
              <w:keepLines w:val="0"/>
              <w:widowControl w:val="0"/>
            </w:pPr>
          </w:p>
        </w:tc>
        <w:tc>
          <w:tcPr>
            <w:tcW w:w="1512" w:type="dxa"/>
          </w:tcPr>
          <w:p w14:paraId="424569AC"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7BF3B702" w14:textId="77777777" w:rsidR="003D743A" w:rsidRPr="00FD0425" w:rsidRDefault="003D743A" w:rsidP="0073372F">
            <w:pPr>
              <w:pStyle w:val="TAL"/>
              <w:keepNext w:val="0"/>
              <w:keepLines w:val="0"/>
              <w:widowControl w:val="0"/>
            </w:pPr>
          </w:p>
        </w:tc>
        <w:tc>
          <w:tcPr>
            <w:tcW w:w="1080" w:type="dxa"/>
          </w:tcPr>
          <w:p w14:paraId="4FC0CB86"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324CC100"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73372F">
        <w:tc>
          <w:tcPr>
            <w:tcW w:w="2160"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73372F">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73372F">
            <w:pPr>
              <w:pStyle w:val="TAL"/>
              <w:keepNext w:val="0"/>
              <w:keepLines w:val="0"/>
              <w:widowControl w:val="0"/>
              <w:rPr>
                <w:lang w:eastAsia="zh-CN"/>
              </w:rPr>
            </w:pPr>
            <w:r w:rsidRPr="00FD0425">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73372F">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FC46C7" w:rsidRPr="00FD0425" w14:paraId="680DBA0D" w14:textId="77777777" w:rsidTr="0073372F">
        <w:tc>
          <w:tcPr>
            <w:tcW w:w="2160" w:type="dxa"/>
          </w:tcPr>
          <w:p w14:paraId="34366B43" w14:textId="77777777" w:rsidR="00FC46C7" w:rsidRPr="00FD0425" w:rsidRDefault="00FC46C7" w:rsidP="0073372F">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26BDC44E" w14:textId="77777777" w:rsidR="00FC46C7" w:rsidRPr="00FD0425" w:rsidRDefault="00FC46C7" w:rsidP="0073372F">
            <w:pPr>
              <w:pStyle w:val="TAL"/>
              <w:keepNext w:val="0"/>
              <w:keepLines w:val="0"/>
              <w:widowControl w:val="0"/>
              <w:rPr>
                <w:lang w:eastAsia="zh-CN"/>
              </w:rPr>
            </w:pPr>
            <w:r w:rsidRPr="00FD0425">
              <w:rPr>
                <w:rFonts w:eastAsia="MS Mincho" w:cs="Arial"/>
                <w:lang w:eastAsia="ja-JP"/>
              </w:rPr>
              <w:t>O</w:t>
            </w:r>
          </w:p>
        </w:tc>
        <w:tc>
          <w:tcPr>
            <w:tcW w:w="1080" w:type="dxa"/>
          </w:tcPr>
          <w:p w14:paraId="5920AB71" w14:textId="77777777" w:rsidR="00FC46C7" w:rsidRPr="00FD0425" w:rsidRDefault="00FC46C7" w:rsidP="0073372F">
            <w:pPr>
              <w:pStyle w:val="TAL"/>
              <w:keepNext w:val="0"/>
              <w:keepLines w:val="0"/>
              <w:widowControl w:val="0"/>
            </w:pPr>
          </w:p>
        </w:tc>
        <w:tc>
          <w:tcPr>
            <w:tcW w:w="1512" w:type="dxa"/>
          </w:tcPr>
          <w:p w14:paraId="555DF65A" w14:textId="77777777" w:rsidR="00FC46C7" w:rsidRPr="00FD0425" w:rsidRDefault="00FC46C7" w:rsidP="0073372F">
            <w:pPr>
              <w:pStyle w:val="TAL"/>
              <w:keepNext w:val="0"/>
              <w:keepLines w:val="0"/>
              <w:widowControl w:val="0"/>
              <w:rPr>
                <w:lang w:eastAsia="zh-CN"/>
              </w:rPr>
            </w:pPr>
            <w:r w:rsidRPr="00FD0425">
              <w:rPr>
                <w:rFonts w:cs="Arial"/>
                <w:lang w:eastAsia="ja-JP"/>
              </w:rPr>
              <w:t>9.2.3.55</w:t>
            </w:r>
          </w:p>
        </w:tc>
        <w:tc>
          <w:tcPr>
            <w:tcW w:w="1728" w:type="dxa"/>
          </w:tcPr>
          <w:p w14:paraId="10C0AE8B" w14:textId="77777777" w:rsidR="00FC46C7" w:rsidRPr="00FD0425" w:rsidRDefault="00FC46C7" w:rsidP="0073372F">
            <w:pPr>
              <w:pStyle w:val="TAL"/>
              <w:keepNext w:val="0"/>
              <w:keepLines w:val="0"/>
              <w:widowControl w:val="0"/>
            </w:pPr>
          </w:p>
        </w:tc>
        <w:tc>
          <w:tcPr>
            <w:tcW w:w="1080" w:type="dxa"/>
          </w:tcPr>
          <w:p w14:paraId="4AF4C7C9" w14:textId="77777777" w:rsidR="00FC46C7" w:rsidRPr="00FD0425" w:rsidRDefault="00FC46C7" w:rsidP="0073372F">
            <w:pPr>
              <w:pStyle w:val="TAC"/>
              <w:keepNext w:val="0"/>
              <w:keepLines w:val="0"/>
              <w:widowControl w:val="0"/>
              <w:rPr>
                <w:lang w:eastAsia="zh-CN"/>
              </w:rPr>
            </w:pPr>
            <w:r w:rsidRPr="00FD0425">
              <w:rPr>
                <w:rFonts w:eastAsia="MS Mincho" w:cs="Arial"/>
                <w:lang w:eastAsia="ja-JP"/>
              </w:rPr>
              <w:t>YES</w:t>
            </w:r>
          </w:p>
        </w:tc>
        <w:tc>
          <w:tcPr>
            <w:tcW w:w="1080" w:type="dxa"/>
          </w:tcPr>
          <w:p w14:paraId="2BA15A30" w14:textId="77777777" w:rsidR="00FC46C7" w:rsidRPr="00FD0425" w:rsidRDefault="00FC46C7" w:rsidP="0073372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73372F">
        <w:tc>
          <w:tcPr>
            <w:tcW w:w="2160"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73372F">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73372F">
        <w:tc>
          <w:tcPr>
            <w:tcW w:w="2160"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73372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73372F">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73372F">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73372F">
            <w:pPr>
              <w:pStyle w:val="TAC"/>
              <w:keepNext w:val="0"/>
              <w:keepLines w:val="0"/>
              <w:widowControl w:val="0"/>
              <w:rPr>
                <w:lang w:eastAsia="zh-CN"/>
              </w:rPr>
            </w:pPr>
            <w:r w:rsidRPr="00FD0425">
              <w:rPr>
                <w:lang w:eastAsia="zh-CN"/>
              </w:rPr>
              <w:t>reject</w:t>
            </w:r>
          </w:p>
        </w:tc>
      </w:tr>
      <w:tr w:rsidR="00BE779E" w:rsidRPr="00FD0425" w14:paraId="1FBB1855" w14:textId="77777777" w:rsidTr="0073372F">
        <w:tc>
          <w:tcPr>
            <w:tcW w:w="2160"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73372F">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73372F">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73372F">
            <w:pPr>
              <w:pStyle w:val="TAL"/>
              <w:keepNext w:val="0"/>
              <w:keepLines w:val="0"/>
              <w:widowControl w:val="0"/>
            </w:pPr>
            <w:r w:rsidRPr="00A53AEF">
              <w:t>Global NG-RAN Node ID</w:t>
            </w:r>
          </w:p>
          <w:p w14:paraId="6B33E5C1" w14:textId="77777777" w:rsidR="00BE779E" w:rsidRDefault="00BE779E" w:rsidP="0073372F">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73372F">
            <w:pPr>
              <w:pStyle w:val="TAL"/>
              <w:keepNext w:val="0"/>
              <w:keepLines w:val="0"/>
              <w:widowControl w:val="0"/>
            </w:pPr>
            <w:r>
              <w:rPr>
                <w:rFonts w:hint="eastAsia"/>
                <w:lang w:eastAsia="zh-CN"/>
              </w:rPr>
              <w:t>T</w:t>
            </w:r>
            <w:r>
              <w:rPr>
                <w:lang w:eastAsia="zh-CN"/>
              </w:rPr>
              <w:t>he NG-RAN Node ID of the source NG-RAN node or the source SN.</w:t>
            </w:r>
          </w:p>
        </w:tc>
        <w:tc>
          <w:tcPr>
            <w:tcW w:w="1080"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73372F">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73372F">
            <w:pPr>
              <w:pStyle w:val="TAC"/>
              <w:keepNext w:val="0"/>
              <w:keepLines w:val="0"/>
              <w:widowControl w:val="0"/>
              <w:rPr>
                <w:lang w:eastAsia="zh-CN"/>
              </w:rPr>
            </w:pPr>
            <w:r>
              <w:rPr>
                <w:lang w:eastAsia="zh-CN"/>
              </w:rPr>
              <w:t>ignore</w:t>
            </w:r>
          </w:p>
        </w:tc>
      </w:tr>
    </w:tbl>
    <w:p w14:paraId="67A140C7"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73372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73372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73372F">
            <w:pPr>
              <w:pStyle w:val="TAL"/>
              <w:keepNext w:val="0"/>
              <w:keepLines w:val="0"/>
              <w:widowControl w:val="0"/>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73372F">
      <w:pPr>
        <w:widowControl w:val="0"/>
      </w:pPr>
    </w:p>
    <w:p w14:paraId="7BC7D0DD" w14:textId="77777777" w:rsidR="00F02090" w:rsidRPr="00FD0425" w:rsidRDefault="00F02090" w:rsidP="0073372F">
      <w:pPr>
        <w:pStyle w:val="Heading4"/>
        <w:keepNext w:val="0"/>
        <w:keepLines w:val="0"/>
        <w:widowControl w:val="0"/>
      </w:pPr>
      <w:bookmarkStart w:id="3685" w:name="_CR9_1_2_2"/>
      <w:bookmarkStart w:id="3686" w:name="_Toc20955193"/>
      <w:bookmarkStart w:id="3687" w:name="_Toc29991388"/>
      <w:bookmarkStart w:id="3688" w:name="_Toc36555788"/>
      <w:bookmarkStart w:id="3689" w:name="_Toc44497498"/>
      <w:bookmarkStart w:id="3690" w:name="_Toc45107886"/>
      <w:bookmarkStart w:id="3691" w:name="_Toc45901506"/>
      <w:bookmarkStart w:id="3692" w:name="_Toc51850585"/>
      <w:bookmarkStart w:id="3693" w:name="_Toc56693588"/>
      <w:bookmarkStart w:id="3694" w:name="_Toc64447131"/>
      <w:bookmarkStart w:id="3695" w:name="_Toc66286625"/>
      <w:bookmarkStart w:id="3696" w:name="_Toc74151320"/>
      <w:bookmarkStart w:id="3697" w:name="_Toc88653792"/>
      <w:bookmarkStart w:id="3698" w:name="_Toc97904148"/>
      <w:bookmarkStart w:id="3699" w:name="_Toc105175189"/>
      <w:bookmarkStart w:id="3700" w:name="_Toc113826219"/>
      <w:bookmarkStart w:id="3701" w:name="_Toc175586801"/>
      <w:bookmarkEnd w:id="3685"/>
      <w:r w:rsidRPr="00FD0425">
        <w:t>9.1.2.2</w:t>
      </w:r>
      <w:r w:rsidRPr="00FD0425">
        <w:tab/>
        <w:t>S-NODE ADDITION REQUEST ACKNOWLEDGE</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BA4A51F" w14:textId="77777777" w:rsidR="00F02090" w:rsidRPr="00FD0425" w:rsidRDefault="00F02090" w:rsidP="0073372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5A7B3E1" w14:textId="77777777" w:rsidTr="0073372F">
        <w:trPr>
          <w:tblHeader/>
        </w:trPr>
        <w:tc>
          <w:tcPr>
            <w:tcW w:w="2160" w:type="dxa"/>
          </w:tcPr>
          <w:p w14:paraId="06DAE1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06F67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42A850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0E3E4E2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074954F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34D219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10E1E2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73372F">
        <w:tc>
          <w:tcPr>
            <w:tcW w:w="2160" w:type="dxa"/>
          </w:tcPr>
          <w:p w14:paraId="3DACA64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23743FE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DC50ECF" w14:textId="77777777" w:rsidR="00F02090" w:rsidRPr="00FD0425" w:rsidRDefault="00F02090" w:rsidP="0073372F">
            <w:pPr>
              <w:pStyle w:val="TAL"/>
              <w:keepNext w:val="0"/>
              <w:keepLines w:val="0"/>
              <w:widowControl w:val="0"/>
              <w:rPr>
                <w:szCs w:val="18"/>
                <w:lang w:eastAsia="ja-JP"/>
              </w:rPr>
            </w:pPr>
          </w:p>
        </w:tc>
        <w:tc>
          <w:tcPr>
            <w:tcW w:w="1512" w:type="dxa"/>
          </w:tcPr>
          <w:p w14:paraId="4BD5FF6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BB30075" w14:textId="77777777" w:rsidR="00F02090" w:rsidRPr="00FD0425" w:rsidRDefault="00F02090" w:rsidP="0073372F">
            <w:pPr>
              <w:pStyle w:val="TAL"/>
              <w:keepNext w:val="0"/>
              <w:keepLines w:val="0"/>
              <w:widowControl w:val="0"/>
              <w:rPr>
                <w:szCs w:val="18"/>
                <w:lang w:eastAsia="ja-JP"/>
              </w:rPr>
            </w:pPr>
          </w:p>
        </w:tc>
        <w:tc>
          <w:tcPr>
            <w:tcW w:w="1080" w:type="dxa"/>
          </w:tcPr>
          <w:p w14:paraId="4D2568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C10D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A6C6A01" w14:textId="77777777" w:rsidTr="0073372F">
        <w:tc>
          <w:tcPr>
            <w:tcW w:w="2160" w:type="dxa"/>
          </w:tcPr>
          <w:p w14:paraId="3E95A23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0D7DFBB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2F6BFC" w14:textId="77777777" w:rsidR="00F02090" w:rsidRPr="00FD0425" w:rsidRDefault="00F02090" w:rsidP="0073372F">
            <w:pPr>
              <w:pStyle w:val="TAL"/>
              <w:keepNext w:val="0"/>
              <w:keepLines w:val="0"/>
              <w:widowControl w:val="0"/>
              <w:rPr>
                <w:szCs w:val="18"/>
                <w:lang w:eastAsia="ja-JP"/>
              </w:rPr>
            </w:pPr>
          </w:p>
        </w:tc>
        <w:tc>
          <w:tcPr>
            <w:tcW w:w="1512" w:type="dxa"/>
          </w:tcPr>
          <w:p w14:paraId="774E72B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1FAAF1C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7C0A773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88D93D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53E3BE7" w14:textId="77777777" w:rsidTr="0073372F">
        <w:tc>
          <w:tcPr>
            <w:tcW w:w="2160" w:type="dxa"/>
          </w:tcPr>
          <w:p w14:paraId="1C2B813B"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C09783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256CB20" w14:textId="77777777" w:rsidR="00F02090" w:rsidRPr="00FD0425" w:rsidRDefault="00F02090" w:rsidP="0073372F">
            <w:pPr>
              <w:pStyle w:val="TAL"/>
              <w:keepNext w:val="0"/>
              <w:keepLines w:val="0"/>
              <w:widowControl w:val="0"/>
              <w:rPr>
                <w:szCs w:val="18"/>
                <w:lang w:eastAsia="ja-JP"/>
              </w:rPr>
            </w:pPr>
          </w:p>
        </w:tc>
        <w:tc>
          <w:tcPr>
            <w:tcW w:w="1512" w:type="dxa"/>
          </w:tcPr>
          <w:p w14:paraId="76BB53F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B684982"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AD8FD0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70F39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220DD5A1" w14:textId="77777777" w:rsidTr="0073372F">
        <w:tc>
          <w:tcPr>
            <w:tcW w:w="2160" w:type="dxa"/>
          </w:tcPr>
          <w:p w14:paraId="2F8CE868"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To Be Added List</w:t>
            </w:r>
          </w:p>
        </w:tc>
        <w:tc>
          <w:tcPr>
            <w:tcW w:w="1080" w:type="dxa"/>
          </w:tcPr>
          <w:p w14:paraId="4BBCAF4E" w14:textId="77777777" w:rsidR="00F02090" w:rsidRPr="00FD0425" w:rsidRDefault="00F02090" w:rsidP="0073372F">
            <w:pPr>
              <w:pStyle w:val="TAL"/>
              <w:keepNext w:val="0"/>
              <w:keepLines w:val="0"/>
              <w:widowControl w:val="0"/>
              <w:rPr>
                <w:lang w:eastAsia="ja-JP"/>
              </w:rPr>
            </w:pPr>
          </w:p>
        </w:tc>
        <w:tc>
          <w:tcPr>
            <w:tcW w:w="1080" w:type="dxa"/>
          </w:tcPr>
          <w:p w14:paraId="209E0ECA"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6AAA31D9" w14:textId="77777777" w:rsidR="00F02090" w:rsidRPr="00FD0425" w:rsidRDefault="00F02090" w:rsidP="0073372F">
            <w:pPr>
              <w:pStyle w:val="TAL"/>
              <w:keepNext w:val="0"/>
              <w:keepLines w:val="0"/>
              <w:widowControl w:val="0"/>
              <w:rPr>
                <w:lang w:eastAsia="ja-JP"/>
              </w:rPr>
            </w:pPr>
          </w:p>
        </w:tc>
        <w:tc>
          <w:tcPr>
            <w:tcW w:w="1728" w:type="dxa"/>
          </w:tcPr>
          <w:p w14:paraId="1E474333" w14:textId="77777777" w:rsidR="00F02090" w:rsidRPr="00FD0425" w:rsidRDefault="00F02090" w:rsidP="0073372F">
            <w:pPr>
              <w:pStyle w:val="TAL"/>
              <w:keepNext w:val="0"/>
              <w:keepLines w:val="0"/>
              <w:widowControl w:val="0"/>
              <w:rPr>
                <w:szCs w:val="18"/>
                <w:lang w:eastAsia="ja-JP"/>
              </w:rPr>
            </w:pPr>
          </w:p>
        </w:tc>
        <w:tc>
          <w:tcPr>
            <w:tcW w:w="1080" w:type="dxa"/>
          </w:tcPr>
          <w:p w14:paraId="2EE9CE8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AA5B4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21861A" w14:textId="77777777" w:rsidTr="0073372F">
        <w:tc>
          <w:tcPr>
            <w:tcW w:w="2160" w:type="dxa"/>
          </w:tcPr>
          <w:p w14:paraId="07C953FD" w14:textId="77777777" w:rsidR="00F02090" w:rsidRPr="00FD0425" w:rsidRDefault="00F02090" w:rsidP="0073372F">
            <w:pPr>
              <w:pStyle w:val="TAL"/>
              <w:keepNext w:val="0"/>
              <w:keepLines w:val="0"/>
              <w:widowControl w:val="0"/>
              <w:ind w:left="113"/>
              <w:rPr>
                <w:b/>
              </w:rPr>
            </w:pPr>
            <w:r w:rsidRPr="00FD0425">
              <w:rPr>
                <w:b/>
              </w:rPr>
              <w:t>&gt;PDU Session Resources Admitted To Be Added Item</w:t>
            </w:r>
          </w:p>
        </w:tc>
        <w:tc>
          <w:tcPr>
            <w:tcW w:w="1080" w:type="dxa"/>
          </w:tcPr>
          <w:p w14:paraId="51A7C3DC" w14:textId="77777777" w:rsidR="00F02090" w:rsidRPr="00FD0425" w:rsidRDefault="00F02090" w:rsidP="0073372F">
            <w:pPr>
              <w:pStyle w:val="TAL"/>
              <w:keepNext w:val="0"/>
              <w:keepLines w:val="0"/>
              <w:widowControl w:val="0"/>
              <w:rPr>
                <w:lang w:eastAsia="ja-JP"/>
              </w:rPr>
            </w:pPr>
          </w:p>
        </w:tc>
        <w:tc>
          <w:tcPr>
            <w:tcW w:w="1080" w:type="dxa"/>
          </w:tcPr>
          <w:p w14:paraId="2C11BC8B"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F7AF05F" w14:textId="77777777" w:rsidR="00F02090" w:rsidRPr="00FD0425" w:rsidRDefault="00F02090" w:rsidP="0073372F">
            <w:pPr>
              <w:pStyle w:val="TAL"/>
              <w:keepNext w:val="0"/>
              <w:keepLines w:val="0"/>
              <w:widowControl w:val="0"/>
              <w:rPr>
                <w:lang w:eastAsia="ja-JP"/>
              </w:rPr>
            </w:pPr>
          </w:p>
        </w:tc>
        <w:tc>
          <w:tcPr>
            <w:tcW w:w="1728" w:type="dxa"/>
          </w:tcPr>
          <w:p w14:paraId="6A64381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73372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080" w:type="dxa"/>
          </w:tcPr>
          <w:p w14:paraId="02A364D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1601C11" w14:textId="77777777" w:rsidR="00F02090" w:rsidRPr="00FD0425" w:rsidRDefault="00F02090" w:rsidP="0073372F">
            <w:pPr>
              <w:pStyle w:val="TAC"/>
              <w:keepNext w:val="0"/>
              <w:keepLines w:val="0"/>
              <w:widowControl w:val="0"/>
              <w:rPr>
                <w:lang w:eastAsia="ja-JP"/>
              </w:rPr>
            </w:pPr>
          </w:p>
        </w:tc>
      </w:tr>
      <w:tr w:rsidR="00F02090" w:rsidRPr="00FD0425" w14:paraId="0C01021A" w14:textId="77777777" w:rsidTr="0073372F">
        <w:tc>
          <w:tcPr>
            <w:tcW w:w="2160" w:type="dxa"/>
          </w:tcPr>
          <w:p w14:paraId="742280B0" w14:textId="77777777" w:rsidR="00F02090" w:rsidRPr="00FD0425" w:rsidRDefault="00F02090" w:rsidP="0073372F">
            <w:pPr>
              <w:pStyle w:val="TAL"/>
              <w:keepNext w:val="0"/>
              <w:keepLines w:val="0"/>
              <w:widowControl w:val="0"/>
              <w:ind w:left="227"/>
            </w:pPr>
            <w:r w:rsidRPr="00FD0425">
              <w:t>&gt;&gt;PDU Session ID</w:t>
            </w:r>
          </w:p>
        </w:tc>
        <w:tc>
          <w:tcPr>
            <w:tcW w:w="1080" w:type="dxa"/>
          </w:tcPr>
          <w:p w14:paraId="6AAFD9D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74521AF" w14:textId="77777777" w:rsidR="00F02090" w:rsidRPr="00FD0425" w:rsidRDefault="00F02090" w:rsidP="0073372F">
            <w:pPr>
              <w:pStyle w:val="TAL"/>
              <w:keepNext w:val="0"/>
              <w:keepLines w:val="0"/>
              <w:widowControl w:val="0"/>
              <w:rPr>
                <w:i/>
                <w:szCs w:val="18"/>
                <w:lang w:eastAsia="ja-JP"/>
              </w:rPr>
            </w:pPr>
          </w:p>
        </w:tc>
        <w:tc>
          <w:tcPr>
            <w:tcW w:w="1512" w:type="dxa"/>
          </w:tcPr>
          <w:p w14:paraId="322A3E3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19A0D550" w14:textId="77777777" w:rsidR="00F02090" w:rsidRPr="00FD0425" w:rsidRDefault="00F02090" w:rsidP="0073372F">
            <w:pPr>
              <w:pStyle w:val="TAL"/>
              <w:keepNext w:val="0"/>
              <w:keepLines w:val="0"/>
              <w:widowControl w:val="0"/>
              <w:rPr>
                <w:lang w:eastAsia="ja-JP"/>
              </w:rPr>
            </w:pPr>
          </w:p>
        </w:tc>
        <w:tc>
          <w:tcPr>
            <w:tcW w:w="1080" w:type="dxa"/>
          </w:tcPr>
          <w:p w14:paraId="4A242D0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8E09D57" w14:textId="77777777" w:rsidR="00F02090" w:rsidRPr="00FD0425" w:rsidRDefault="00F02090" w:rsidP="0073372F">
            <w:pPr>
              <w:pStyle w:val="TAC"/>
              <w:keepNext w:val="0"/>
              <w:keepLines w:val="0"/>
              <w:widowControl w:val="0"/>
              <w:rPr>
                <w:lang w:eastAsia="ja-JP"/>
              </w:rPr>
            </w:pPr>
          </w:p>
        </w:tc>
      </w:tr>
      <w:tr w:rsidR="00F02090" w:rsidRPr="00FD0425" w14:paraId="44A113B1" w14:textId="77777777" w:rsidTr="0073372F">
        <w:tc>
          <w:tcPr>
            <w:tcW w:w="2160" w:type="dxa"/>
          </w:tcPr>
          <w:p w14:paraId="1DBA5DB7"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11A9E6C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E07746D" w14:textId="77777777" w:rsidR="00F02090" w:rsidRPr="00FD0425" w:rsidRDefault="00F02090" w:rsidP="0073372F">
            <w:pPr>
              <w:pStyle w:val="TAL"/>
              <w:keepNext w:val="0"/>
              <w:keepLines w:val="0"/>
              <w:widowControl w:val="0"/>
              <w:rPr>
                <w:i/>
                <w:szCs w:val="18"/>
                <w:lang w:eastAsia="ja-JP"/>
              </w:rPr>
            </w:pPr>
          </w:p>
        </w:tc>
        <w:tc>
          <w:tcPr>
            <w:tcW w:w="1512" w:type="dxa"/>
          </w:tcPr>
          <w:p w14:paraId="3F0A5769" w14:textId="77777777" w:rsidR="00F02090" w:rsidRPr="00FD0425" w:rsidRDefault="00F02090" w:rsidP="0073372F">
            <w:pPr>
              <w:pStyle w:val="TAL"/>
              <w:keepNext w:val="0"/>
              <w:keepLines w:val="0"/>
              <w:widowControl w:val="0"/>
              <w:rPr>
                <w:snapToGrid w:val="0"/>
                <w:lang w:eastAsia="ja-JP"/>
              </w:rPr>
            </w:pPr>
            <w:r w:rsidRPr="00FD0425">
              <w:rPr>
                <w:lang w:eastAsia="ja-JP"/>
              </w:rPr>
              <w:t>9.2.1.6</w:t>
            </w:r>
          </w:p>
        </w:tc>
        <w:tc>
          <w:tcPr>
            <w:tcW w:w="1728" w:type="dxa"/>
          </w:tcPr>
          <w:p w14:paraId="0AC81A82" w14:textId="77777777" w:rsidR="00F02090" w:rsidRPr="00FD0425" w:rsidRDefault="00F02090" w:rsidP="0073372F">
            <w:pPr>
              <w:pStyle w:val="TAL"/>
              <w:keepNext w:val="0"/>
              <w:keepLines w:val="0"/>
              <w:widowControl w:val="0"/>
              <w:rPr>
                <w:szCs w:val="18"/>
                <w:lang w:eastAsia="ja-JP"/>
              </w:rPr>
            </w:pPr>
          </w:p>
        </w:tc>
        <w:tc>
          <w:tcPr>
            <w:tcW w:w="1080" w:type="dxa"/>
          </w:tcPr>
          <w:p w14:paraId="39ADAC04"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6ACF788" w14:textId="77777777" w:rsidR="00F02090" w:rsidRPr="00FD0425" w:rsidRDefault="00F02090" w:rsidP="0073372F">
            <w:pPr>
              <w:pStyle w:val="TAC"/>
              <w:keepNext w:val="0"/>
              <w:keepLines w:val="0"/>
              <w:widowControl w:val="0"/>
              <w:rPr>
                <w:lang w:eastAsia="ja-JP"/>
              </w:rPr>
            </w:pPr>
          </w:p>
        </w:tc>
      </w:tr>
      <w:tr w:rsidR="00F02090" w:rsidRPr="00FD0425" w14:paraId="1B5B1668" w14:textId="77777777" w:rsidTr="0073372F">
        <w:tc>
          <w:tcPr>
            <w:tcW w:w="2160" w:type="dxa"/>
          </w:tcPr>
          <w:p w14:paraId="727D4DBB"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4C1BF65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7C762AA" w14:textId="77777777" w:rsidR="00F02090" w:rsidRPr="00FD0425" w:rsidRDefault="00F02090" w:rsidP="0073372F">
            <w:pPr>
              <w:pStyle w:val="TAL"/>
              <w:keepNext w:val="0"/>
              <w:keepLines w:val="0"/>
              <w:widowControl w:val="0"/>
              <w:rPr>
                <w:i/>
                <w:szCs w:val="18"/>
                <w:lang w:eastAsia="ja-JP"/>
              </w:rPr>
            </w:pPr>
          </w:p>
        </w:tc>
        <w:tc>
          <w:tcPr>
            <w:tcW w:w="1512" w:type="dxa"/>
          </w:tcPr>
          <w:p w14:paraId="672110E3" w14:textId="77777777" w:rsidR="00F02090" w:rsidRPr="00FD0425" w:rsidRDefault="00F02090" w:rsidP="0073372F">
            <w:pPr>
              <w:pStyle w:val="TAL"/>
              <w:keepNext w:val="0"/>
              <w:keepLines w:val="0"/>
              <w:widowControl w:val="0"/>
              <w:rPr>
                <w:lang w:eastAsia="ja-JP"/>
              </w:rPr>
            </w:pPr>
            <w:r w:rsidRPr="00FD0425">
              <w:rPr>
                <w:lang w:eastAsia="ja-JP"/>
              </w:rPr>
              <w:t>9.2.1.8</w:t>
            </w:r>
          </w:p>
        </w:tc>
        <w:tc>
          <w:tcPr>
            <w:tcW w:w="1728" w:type="dxa"/>
          </w:tcPr>
          <w:p w14:paraId="7A91BB57" w14:textId="77777777" w:rsidR="00F02090" w:rsidRPr="00FD0425" w:rsidRDefault="00F02090" w:rsidP="0073372F">
            <w:pPr>
              <w:pStyle w:val="TAL"/>
              <w:keepNext w:val="0"/>
              <w:keepLines w:val="0"/>
              <w:widowControl w:val="0"/>
              <w:rPr>
                <w:lang w:eastAsia="ja-JP"/>
              </w:rPr>
            </w:pPr>
          </w:p>
        </w:tc>
        <w:tc>
          <w:tcPr>
            <w:tcW w:w="1080" w:type="dxa"/>
          </w:tcPr>
          <w:p w14:paraId="43CCE18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5F3F718" w14:textId="77777777" w:rsidR="00F02090" w:rsidRPr="00FD0425" w:rsidRDefault="00F02090" w:rsidP="0073372F">
            <w:pPr>
              <w:pStyle w:val="TAC"/>
              <w:keepNext w:val="0"/>
              <w:keepLines w:val="0"/>
              <w:widowControl w:val="0"/>
              <w:rPr>
                <w:lang w:eastAsia="ja-JP"/>
              </w:rPr>
            </w:pPr>
          </w:p>
        </w:tc>
      </w:tr>
      <w:tr w:rsidR="00F02090" w:rsidRPr="00FD0425" w14:paraId="5068B3E7" w14:textId="77777777" w:rsidTr="0073372F">
        <w:tc>
          <w:tcPr>
            <w:tcW w:w="2160" w:type="dxa"/>
          </w:tcPr>
          <w:p w14:paraId="10776096"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List</w:t>
            </w:r>
          </w:p>
        </w:tc>
        <w:tc>
          <w:tcPr>
            <w:tcW w:w="1080" w:type="dxa"/>
          </w:tcPr>
          <w:p w14:paraId="4EC114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04D08BD" w14:textId="77777777" w:rsidR="00F02090" w:rsidRPr="00FD0425" w:rsidRDefault="00F02090" w:rsidP="0073372F">
            <w:pPr>
              <w:pStyle w:val="TAL"/>
              <w:keepNext w:val="0"/>
              <w:keepLines w:val="0"/>
              <w:widowControl w:val="0"/>
              <w:rPr>
                <w:i/>
                <w:szCs w:val="18"/>
                <w:lang w:eastAsia="ja-JP"/>
              </w:rPr>
            </w:pPr>
          </w:p>
        </w:tc>
        <w:tc>
          <w:tcPr>
            <w:tcW w:w="1512" w:type="dxa"/>
          </w:tcPr>
          <w:p w14:paraId="0655146E" w14:textId="77777777" w:rsidR="00F02090" w:rsidRPr="00FD0425" w:rsidRDefault="00F02090" w:rsidP="0073372F">
            <w:pPr>
              <w:pStyle w:val="TAL"/>
              <w:keepNext w:val="0"/>
              <w:keepLines w:val="0"/>
              <w:widowControl w:val="0"/>
              <w:rPr>
                <w:lang w:val="sv-SE" w:eastAsia="ja-JP"/>
              </w:rPr>
            </w:pPr>
          </w:p>
        </w:tc>
        <w:tc>
          <w:tcPr>
            <w:tcW w:w="1728" w:type="dxa"/>
          </w:tcPr>
          <w:p w14:paraId="08FD644E" w14:textId="77777777" w:rsidR="00F02090" w:rsidRPr="00FD0425" w:rsidRDefault="00F02090" w:rsidP="0073372F">
            <w:pPr>
              <w:pStyle w:val="TAL"/>
              <w:keepNext w:val="0"/>
              <w:keepLines w:val="0"/>
              <w:widowControl w:val="0"/>
              <w:rPr>
                <w:szCs w:val="18"/>
                <w:lang w:eastAsia="ja-JP"/>
              </w:rPr>
            </w:pPr>
          </w:p>
        </w:tc>
        <w:tc>
          <w:tcPr>
            <w:tcW w:w="1080" w:type="dxa"/>
          </w:tcPr>
          <w:p w14:paraId="7BFDBB7B"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00E51E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D32716E" w14:textId="77777777" w:rsidTr="0073372F">
        <w:tc>
          <w:tcPr>
            <w:tcW w:w="2160" w:type="dxa"/>
          </w:tcPr>
          <w:p w14:paraId="5BCA8C78"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047BB27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87AFF30" w14:textId="77777777" w:rsidR="00F02090" w:rsidRPr="00FD0425" w:rsidRDefault="00F02090" w:rsidP="0073372F">
            <w:pPr>
              <w:pStyle w:val="TAL"/>
              <w:keepNext w:val="0"/>
              <w:keepLines w:val="0"/>
              <w:widowControl w:val="0"/>
              <w:rPr>
                <w:i/>
                <w:szCs w:val="18"/>
                <w:lang w:eastAsia="ja-JP"/>
              </w:rPr>
            </w:pPr>
          </w:p>
        </w:tc>
        <w:tc>
          <w:tcPr>
            <w:tcW w:w="1512" w:type="dxa"/>
          </w:tcPr>
          <w:p w14:paraId="419C9A7F"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37DF9A7C" w14:textId="77777777" w:rsidR="00F02090" w:rsidRPr="00FD0425" w:rsidDel="0068226C" w:rsidRDefault="00F02090" w:rsidP="0073372F">
            <w:pPr>
              <w:pStyle w:val="TAL"/>
              <w:keepNext w:val="0"/>
              <w:keepLines w:val="0"/>
              <w:widowControl w:val="0"/>
              <w:rPr>
                <w:lang w:eastAsia="ja-JP"/>
              </w:rPr>
            </w:pPr>
          </w:p>
        </w:tc>
        <w:tc>
          <w:tcPr>
            <w:tcW w:w="1080" w:type="dxa"/>
          </w:tcPr>
          <w:p w14:paraId="1836657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9DF0E3F" w14:textId="77777777" w:rsidR="00F02090" w:rsidRPr="00FD0425" w:rsidRDefault="00F02090" w:rsidP="0073372F">
            <w:pPr>
              <w:pStyle w:val="TAC"/>
              <w:keepNext w:val="0"/>
              <w:keepLines w:val="0"/>
              <w:widowControl w:val="0"/>
              <w:rPr>
                <w:lang w:eastAsia="ja-JP"/>
              </w:rPr>
            </w:pPr>
          </w:p>
        </w:tc>
      </w:tr>
      <w:tr w:rsidR="00F02090" w:rsidRPr="00FD0425" w14:paraId="0EE4961C" w14:textId="77777777" w:rsidTr="0073372F">
        <w:tc>
          <w:tcPr>
            <w:tcW w:w="2160" w:type="dxa"/>
          </w:tcPr>
          <w:p w14:paraId="1336948E"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2FEDCE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12001A" w14:textId="77777777" w:rsidR="00F02090" w:rsidRPr="00FD0425" w:rsidRDefault="00F02090" w:rsidP="0073372F">
            <w:pPr>
              <w:pStyle w:val="TAL"/>
              <w:keepNext w:val="0"/>
              <w:keepLines w:val="0"/>
              <w:widowControl w:val="0"/>
              <w:rPr>
                <w:i/>
                <w:szCs w:val="18"/>
                <w:lang w:eastAsia="ja-JP"/>
              </w:rPr>
            </w:pPr>
          </w:p>
        </w:tc>
        <w:tc>
          <w:tcPr>
            <w:tcW w:w="1512" w:type="dxa"/>
          </w:tcPr>
          <w:p w14:paraId="3A9AC222"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1B785A0A" w14:textId="77777777" w:rsidR="00F02090" w:rsidRPr="00FD0425" w:rsidDel="0068226C" w:rsidRDefault="00F02090" w:rsidP="0073372F">
            <w:pPr>
              <w:pStyle w:val="TAL"/>
              <w:keepNext w:val="0"/>
              <w:keepLines w:val="0"/>
              <w:widowControl w:val="0"/>
              <w:rPr>
                <w:lang w:eastAsia="ja-JP"/>
              </w:rPr>
            </w:pPr>
          </w:p>
        </w:tc>
        <w:tc>
          <w:tcPr>
            <w:tcW w:w="1080" w:type="dxa"/>
          </w:tcPr>
          <w:p w14:paraId="7322E7B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D20D052" w14:textId="77777777" w:rsidR="00F02090" w:rsidRPr="00FD0425" w:rsidRDefault="00F02090" w:rsidP="0073372F">
            <w:pPr>
              <w:pStyle w:val="TAC"/>
              <w:keepNext w:val="0"/>
              <w:keepLines w:val="0"/>
              <w:widowControl w:val="0"/>
              <w:rPr>
                <w:lang w:eastAsia="ja-JP"/>
              </w:rPr>
            </w:pPr>
          </w:p>
        </w:tc>
      </w:tr>
      <w:tr w:rsidR="00F02090" w:rsidRPr="00FD0425" w14:paraId="6D1B9521" w14:textId="77777777" w:rsidTr="0073372F">
        <w:tc>
          <w:tcPr>
            <w:tcW w:w="2160" w:type="dxa"/>
          </w:tcPr>
          <w:p w14:paraId="725F6C1D"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51C37A5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533A15EE" w14:textId="77777777" w:rsidR="00F02090" w:rsidRPr="00FD0425" w:rsidRDefault="00F02090" w:rsidP="0073372F">
            <w:pPr>
              <w:pStyle w:val="TAL"/>
              <w:keepNext w:val="0"/>
              <w:keepLines w:val="0"/>
              <w:widowControl w:val="0"/>
              <w:rPr>
                <w:szCs w:val="18"/>
                <w:lang w:eastAsia="ja-JP"/>
              </w:rPr>
            </w:pPr>
          </w:p>
        </w:tc>
        <w:tc>
          <w:tcPr>
            <w:tcW w:w="1512" w:type="dxa"/>
          </w:tcPr>
          <w:p w14:paraId="7668249F"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451EDD0" w14:textId="77777777" w:rsidR="00F02090" w:rsidRPr="00FD0425" w:rsidRDefault="00F02090" w:rsidP="0073372F">
            <w:pPr>
              <w:pStyle w:val="TAL"/>
              <w:keepNext w:val="0"/>
              <w:keepLines w:val="0"/>
              <w:widowControl w:val="0"/>
            </w:pPr>
            <w:r w:rsidRPr="00FD0425">
              <w:t xml:space="preserve">Includes the </w:t>
            </w:r>
            <w:r w:rsidRPr="00FD0425">
              <w:rPr>
                <w:i/>
              </w:rPr>
              <w:t>CG-Config</w:t>
            </w:r>
            <w:r w:rsidRPr="00FD0425">
              <w:t xml:space="preserve"> message as defined in subclause 11.2.2 of TS 38.331 [10].</w:t>
            </w:r>
          </w:p>
        </w:tc>
        <w:tc>
          <w:tcPr>
            <w:tcW w:w="1080" w:type="dxa"/>
          </w:tcPr>
          <w:p w14:paraId="261CF6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0252C2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01A65F1E" w14:textId="77777777" w:rsidTr="0073372F">
        <w:tc>
          <w:tcPr>
            <w:tcW w:w="216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73372F">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73372F">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538E56A" w14:textId="77777777" w:rsidTr="0073372F">
        <w:tc>
          <w:tcPr>
            <w:tcW w:w="216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8C562D8" w14:textId="77777777" w:rsidTr="0073372F">
        <w:tc>
          <w:tcPr>
            <w:tcW w:w="216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671C7BDC" w14:textId="77777777" w:rsidTr="0073372F">
        <w:tc>
          <w:tcPr>
            <w:tcW w:w="216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73372F">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7FA3078A" w14:textId="77777777" w:rsidTr="0073372F">
        <w:tc>
          <w:tcPr>
            <w:tcW w:w="216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73372F">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73372F">
            <w:pPr>
              <w:pStyle w:val="TAC"/>
              <w:keepNext w:val="0"/>
              <w:keepLines w:val="0"/>
              <w:widowControl w:val="0"/>
              <w:rPr>
                <w:lang w:eastAsia="ja-JP"/>
              </w:rPr>
            </w:pPr>
            <w:r w:rsidRPr="00FD0425">
              <w:rPr>
                <w:lang w:eastAsia="zh-CN"/>
              </w:rPr>
              <w:t>ignore</w:t>
            </w:r>
          </w:p>
        </w:tc>
      </w:tr>
      <w:tr w:rsidR="00CE3100" w:rsidRPr="00FD0425" w14:paraId="3313DD4E" w14:textId="77777777" w:rsidTr="0073372F">
        <w:tc>
          <w:tcPr>
            <w:tcW w:w="216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73372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73372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73372F">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73372F">
        <w:tc>
          <w:tcPr>
            <w:tcW w:w="216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73372F">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73372F">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73372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80"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73372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78A4A6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73372F">
      <w:pPr>
        <w:widowControl w:val="0"/>
      </w:pPr>
    </w:p>
    <w:p w14:paraId="70258013" w14:textId="77777777" w:rsidR="00F02090" w:rsidRPr="00FD0425" w:rsidRDefault="00F02090" w:rsidP="0073372F">
      <w:pPr>
        <w:pStyle w:val="Heading4"/>
        <w:keepNext w:val="0"/>
        <w:keepLines w:val="0"/>
        <w:widowControl w:val="0"/>
      </w:pPr>
      <w:bookmarkStart w:id="3702" w:name="_CR9_1_2_3"/>
      <w:bookmarkStart w:id="3703" w:name="_Toc20955194"/>
      <w:bookmarkStart w:id="3704" w:name="_Toc29991389"/>
      <w:bookmarkStart w:id="3705" w:name="_Toc36555789"/>
      <w:bookmarkStart w:id="3706" w:name="_Toc44497499"/>
      <w:bookmarkStart w:id="3707" w:name="_Toc45107887"/>
      <w:bookmarkStart w:id="3708" w:name="_Toc45901507"/>
      <w:bookmarkStart w:id="3709" w:name="_Toc51850586"/>
      <w:bookmarkStart w:id="3710" w:name="_Toc56693589"/>
      <w:bookmarkStart w:id="3711" w:name="_Toc64447132"/>
      <w:bookmarkStart w:id="3712" w:name="_Toc66286626"/>
      <w:bookmarkStart w:id="3713" w:name="_Toc74151321"/>
      <w:bookmarkStart w:id="3714" w:name="_Toc88653793"/>
      <w:bookmarkStart w:id="3715" w:name="_Toc97904149"/>
      <w:bookmarkStart w:id="3716" w:name="_Toc105175190"/>
      <w:bookmarkStart w:id="3717" w:name="_Toc113826220"/>
      <w:bookmarkStart w:id="3718" w:name="_Toc175586802"/>
      <w:bookmarkEnd w:id="3702"/>
      <w:r w:rsidRPr="00FD0425">
        <w:t>9.1.2.3</w:t>
      </w:r>
      <w:r w:rsidRPr="00FD0425">
        <w:tab/>
        <w:t>S-NODE ADDITION REQUEST REJECT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9AF4E03" w14:textId="77777777" w:rsidR="00F02090" w:rsidRPr="00FD0425" w:rsidRDefault="00F02090" w:rsidP="0073372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E588E4B" w14:textId="77777777" w:rsidTr="00140708">
        <w:trPr>
          <w:tblHeader/>
        </w:trPr>
        <w:tc>
          <w:tcPr>
            <w:tcW w:w="1111" w:type="pct"/>
          </w:tcPr>
          <w:p w14:paraId="06BD1A2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FA01D0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C85B85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0FD703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65C6D7E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856992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D3E6940"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C9A4E5C" w14:textId="77777777" w:rsidTr="00140708">
        <w:tc>
          <w:tcPr>
            <w:tcW w:w="1111" w:type="pct"/>
          </w:tcPr>
          <w:p w14:paraId="5657CF7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1BF5B7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5244CB4" w14:textId="77777777" w:rsidR="00F02090" w:rsidRPr="00FD0425" w:rsidRDefault="00F02090" w:rsidP="0073372F">
            <w:pPr>
              <w:pStyle w:val="TAL"/>
              <w:keepNext w:val="0"/>
              <w:keepLines w:val="0"/>
              <w:widowControl w:val="0"/>
              <w:rPr>
                <w:lang w:eastAsia="ja-JP"/>
              </w:rPr>
            </w:pPr>
          </w:p>
        </w:tc>
        <w:tc>
          <w:tcPr>
            <w:tcW w:w="778" w:type="pct"/>
          </w:tcPr>
          <w:p w14:paraId="7C9F6DE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B475571" w14:textId="77777777" w:rsidR="00F02090" w:rsidRPr="00FD0425" w:rsidRDefault="00F02090" w:rsidP="0073372F">
            <w:pPr>
              <w:pStyle w:val="TAL"/>
              <w:keepNext w:val="0"/>
              <w:keepLines w:val="0"/>
              <w:widowControl w:val="0"/>
              <w:rPr>
                <w:szCs w:val="18"/>
                <w:lang w:eastAsia="ja-JP"/>
              </w:rPr>
            </w:pPr>
          </w:p>
        </w:tc>
        <w:tc>
          <w:tcPr>
            <w:tcW w:w="556" w:type="pct"/>
          </w:tcPr>
          <w:p w14:paraId="4AA5778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8E7B868"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741BFAB" w14:textId="77777777" w:rsidTr="00140708">
        <w:tc>
          <w:tcPr>
            <w:tcW w:w="1111" w:type="pct"/>
          </w:tcPr>
          <w:p w14:paraId="46BD24CB"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613965D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2060BF4" w14:textId="77777777" w:rsidR="00F02090" w:rsidRPr="00FD0425" w:rsidRDefault="00F02090" w:rsidP="0073372F">
            <w:pPr>
              <w:pStyle w:val="TAL"/>
              <w:keepNext w:val="0"/>
              <w:keepLines w:val="0"/>
              <w:widowControl w:val="0"/>
              <w:rPr>
                <w:lang w:eastAsia="ja-JP"/>
              </w:rPr>
            </w:pPr>
          </w:p>
        </w:tc>
        <w:tc>
          <w:tcPr>
            <w:tcW w:w="778" w:type="pct"/>
          </w:tcPr>
          <w:p w14:paraId="6D0577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5FFEA49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56" w:type="pct"/>
          </w:tcPr>
          <w:p w14:paraId="46FE334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027B5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3E74354E" w14:textId="77777777" w:rsidTr="00140708">
        <w:tc>
          <w:tcPr>
            <w:tcW w:w="1111" w:type="pct"/>
          </w:tcPr>
          <w:p w14:paraId="3062FCE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608C240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4EBD50" w14:textId="77777777" w:rsidR="00F02090" w:rsidRPr="00FD0425" w:rsidRDefault="00F02090" w:rsidP="0073372F">
            <w:pPr>
              <w:pStyle w:val="TAL"/>
              <w:keepNext w:val="0"/>
              <w:keepLines w:val="0"/>
              <w:widowControl w:val="0"/>
              <w:rPr>
                <w:lang w:eastAsia="ja-JP"/>
              </w:rPr>
            </w:pPr>
          </w:p>
        </w:tc>
        <w:tc>
          <w:tcPr>
            <w:tcW w:w="778" w:type="pct"/>
          </w:tcPr>
          <w:p w14:paraId="16C19C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92A3A2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04EAD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BB3093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7485D5C9" w14:textId="77777777" w:rsidTr="00140708">
        <w:tc>
          <w:tcPr>
            <w:tcW w:w="1111" w:type="pct"/>
          </w:tcPr>
          <w:p w14:paraId="0B2DB40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73601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85E7BFE" w14:textId="77777777" w:rsidR="00F02090" w:rsidRPr="00FD0425" w:rsidRDefault="00F02090" w:rsidP="0073372F">
            <w:pPr>
              <w:pStyle w:val="TAL"/>
              <w:keepNext w:val="0"/>
              <w:keepLines w:val="0"/>
              <w:widowControl w:val="0"/>
              <w:rPr>
                <w:lang w:eastAsia="ja-JP"/>
              </w:rPr>
            </w:pPr>
          </w:p>
        </w:tc>
        <w:tc>
          <w:tcPr>
            <w:tcW w:w="778" w:type="pct"/>
          </w:tcPr>
          <w:p w14:paraId="6BC78CD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6172546A" w14:textId="77777777" w:rsidR="00F02090" w:rsidRPr="00FD0425" w:rsidRDefault="00F02090" w:rsidP="0073372F">
            <w:pPr>
              <w:pStyle w:val="TAL"/>
              <w:keepNext w:val="0"/>
              <w:keepLines w:val="0"/>
              <w:widowControl w:val="0"/>
              <w:rPr>
                <w:szCs w:val="18"/>
                <w:lang w:eastAsia="ja-JP"/>
              </w:rPr>
            </w:pPr>
          </w:p>
        </w:tc>
        <w:tc>
          <w:tcPr>
            <w:tcW w:w="556" w:type="pct"/>
          </w:tcPr>
          <w:p w14:paraId="7A1D57B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BB3FA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B53405C" w14:textId="77777777" w:rsidTr="00140708">
        <w:tc>
          <w:tcPr>
            <w:tcW w:w="1111" w:type="pct"/>
          </w:tcPr>
          <w:p w14:paraId="4D678458" w14:textId="77777777" w:rsidR="00F02090" w:rsidRPr="00FD0425" w:rsidRDefault="00F02090" w:rsidP="0073372F">
            <w:pPr>
              <w:pStyle w:val="TAL"/>
              <w:keepNext w:val="0"/>
              <w:keepLines w:val="0"/>
              <w:widowControl w:val="0"/>
            </w:pPr>
            <w:r w:rsidRPr="00FD0425">
              <w:t>Criticality Diagnostics</w:t>
            </w:r>
          </w:p>
        </w:tc>
        <w:tc>
          <w:tcPr>
            <w:tcW w:w="556" w:type="pct"/>
          </w:tcPr>
          <w:p w14:paraId="174CF56B" w14:textId="77777777" w:rsidR="00F02090" w:rsidRPr="00FD0425" w:rsidRDefault="00F02090" w:rsidP="0073372F">
            <w:pPr>
              <w:pStyle w:val="TAL"/>
              <w:keepNext w:val="0"/>
              <w:keepLines w:val="0"/>
              <w:widowControl w:val="0"/>
            </w:pPr>
            <w:r w:rsidRPr="00FD0425">
              <w:t>O</w:t>
            </w:r>
          </w:p>
        </w:tc>
        <w:tc>
          <w:tcPr>
            <w:tcW w:w="556" w:type="pct"/>
          </w:tcPr>
          <w:p w14:paraId="7E6FCE5A" w14:textId="77777777" w:rsidR="00F02090" w:rsidRPr="00FD0425" w:rsidRDefault="00F02090" w:rsidP="0073372F">
            <w:pPr>
              <w:pStyle w:val="TAL"/>
              <w:keepNext w:val="0"/>
              <w:keepLines w:val="0"/>
              <w:widowControl w:val="0"/>
              <w:rPr>
                <w:rFonts w:cs="Arial"/>
                <w:szCs w:val="18"/>
              </w:rPr>
            </w:pPr>
          </w:p>
        </w:tc>
        <w:tc>
          <w:tcPr>
            <w:tcW w:w="778" w:type="pct"/>
          </w:tcPr>
          <w:p w14:paraId="224C53A6"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6531D202" w14:textId="77777777" w:rsidR="00F02090" w:rsidRPr="00FD0425" w:rsidRDefault="00F02090" w:rsidP="0073372F">
            <w:pPr>
              <w:pStyle w:val="TAL"/>
              <w:keepNext w:val="0"/>
              <w:keepLines w:val="0"/>
              <w:widowControl w:val="0"/>
              <w:rPr>
                <w:rFonts w:cs="Arial"/>
                <w:szCs w:val="18"/>
              </w:rPr>
            </w:pPr>
          </w:p>
        </w:tc>
        <w:tc>
          <w:tcPr>
            <w:tcW w:w="556" w:type="pct"/>
          </w:tcPr>
          <w:p w14:paraId="435274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D421603"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73372F">
      <w:pPr>
        <w:widowControl w:val="0"/>
      </w:pPr>
    </w:p>
    <w:p w14:paraId="7955C53B" w14:textId="77777777" w:rsidR="00F02090" w:rsidRPr="00FD0425" w:rsidRDefault="00F02090" w:rsidP="0073372F">
      <w:pPr>
        <w:pStyle w:val="Heading4"/>
        <w:keepNext w:val="0"/>
        <w:keepLines w:val="0"/>
        <w:widowControl w:val="0"/>
      </w:pPr>
      <w:bookmarkStart w:id="3719" w:name="_CR9_1_2_4"/>
      <w:bookmarkStart w:id="3720" w:name="_Toc20955195"/>
      <w:bookmarkStart w:id="3721" w:name="_Toc29991390"/>
      <w:bookmarkStart w:id="3722" w:name="_Toc36555790"/>
      <w:bookmarkStart w:id="3723" w:name="_Toc44497500"/>
      <w:bookmarkStart w:id="3724" w:name="_Toc45107888"/>
      <w:bookmarkStart w:id="3725" w:name="_Toc45901508"/>
      <w:bookmarkStart w:id="3726" w:name="_Toc51850587"/>
      <w:bookmarkStart w:id="3727" w:name="_Toc56693590"/>
      <w:bookmarkStart w:id="3728" w:name="_Toc64447133"/>
      <w:bookmarkStart w:id="3729" w:name="_Toc66286627"/>
      <w:bookmarkStart w:id="3730" w:name="_Toc74151322"/>
      <w:bookmarkStart w:id="3731" w:name="_Toc88653794"/>
      <w:bookmarkStart w:id="3732" w:name="_Toc97904150"/>
      <w:bookmarkStart w:id="3733" w:name="_Toc105175191"/>
      <w:bookmarkStart w:id="3734" w:name="_Toc113826221"/>
      <w:bookmarkStart w:id="3735" w:name="_Toc175586803"/>
      <w:bookmarkEnd w:id="3719"/>
      <w:r w:rsidRPr="00FD0425">
        <w:t>9.1.2.4</w:t>
      </w:r>
      <w:r w:rsidRPr="00FD0425">
        <w:tab/>
        <w:t>S-NODE RECONFIGURATION COMPLETE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A7C5587" w14:textId="77777777" w:rsidR="00F02090" w:rsidRPr="00FD0425" w:rsidRDefault="00F02090" w:rsidP="0073372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74E870A" w14:textId="77777777" w:rsidTr="0073372F">
        <w:trPr>
          <w:tblHeader/>
        </w:trPr>
        <w:tc>
          <w:tcPr>
            <w:tcW w:w="2160" w:type="dxa"/>
          </w:tcPr>
          <w:p w14:paraId="333C91B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5AFBB1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1A8C9A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334DE2C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E0148C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251D063"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7B4347E"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73372F">
        <w:tc>
          <w:tcPr>
            <w:tcW w:w="2160" w:type="dxa"/>
          </w:tcPr>
          <w:p w14:paraId="3A9F462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B521C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8093F28" w14:textId="77777777" w:rsidR="00F02090" w:rsidRPr="0073372F" w:rsidRDefault="00F02090" w:rsidP="0073372F">
            <w:pPr>
              <w:pStyle w:val="TAL"/>
            </w:pPr>
          </w:p>
        </w:tc>
        <w:tc>
          <w:tcPr>
            <w:tcW w:w="1512" w:type="dxa"/>
          </w:tcPr>
          <w:p w14:paraId="45C8D7D8" w14:textId="77777777" w:rsidR="00F02090" w:rsidRPr="00FD0425" w:rsidRDefault="00F02090" w:rsidP="0073372F">
            <w:pPr>
              <w:pStyle w:val="TAL"/>
              <w:keepNext w:val="0"/>
              <w:keepLines w:val="0"/>
              <w:widowControl w:val="0"/>
              <w:rPr>
                <w:szCs w:val="18"/>
                <w:lang w:eastAsia="ja-JP"/>
              </w:rPr>
            </w:pPr>
            <w:r w:rsidRPr="00FD0425">
              <w:rPr>
                <w:lang w:eastAsia="ja-JP"/>
              </w:rPr>
              <w:t>9.2.3.1</w:t>
            </w:r>
          </w:p>
        </w:tc>
        <w:tc>
          <w:tcPr>
            <w:tcW w:w="1728" w:type="dxa"/>
          </w:tcPr>
          <w:p w14:paraId="450D4C0A" w14:textId="77777777" w:rsidR="00F02090" w:rsidRPr="00FD0425" w:rsidRDefault="00F02090" w:rsidP="0073372F">
            <w:pPr>
              <w:pStyle w:val="TAL"/>
              <w:keepNext w:val="0"/>
              <w:keepLines w:val="0"/>
              <w:widowControl w:val="0"/>
              <w:rPr>
                <w:szCs w:val="18"/>
                <w:lang w:eastAsia="ja-JP"/>
              </w:rPr>
            </w:pPr>
          </w:p>
        </w:tc>
        <w:tc>
          <w:tcPr>
            <w:tcW w:w="1080" w:type="dxa"/>
          </w:tcPr>
          <w:p w14:paraId="2A2AFB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E0F298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5BA2A88" w14:textId="77777777" w:rsidTr="0073372F">
        <w:tc>
          <w:tcPr>
            <w:tcW w:w="2160" w:type="dxa"/>
          </w:tcPr>
          <w:p w14:paraId="53288067"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3D2BF3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6FE8BFA" w14:textId="77777777" w:rsidR="00F02090" w:rsidRPr="00FD0425" w:rsidRDefault="00F02090" w:rsidP="0073372F">
            <w:pPr>
              <w:pStyle w:val="TAL"/>
              <w:keepNext w:val="0"/>
              <w:keepLines w:val="0"/>
              <w:widowControl w:val="0"/>
              <w:rPr>
                <w:lang w:eastAsia="ja-JP"/>
              </w:rPr>
            </w:pPr>
          </w:p>
        </w:tc>
        <w:tc>
          <w:tcPr>
            <w:tcW w:w="1512" w:type="dxa"/>
          </w:tcPr>
          <w:p w14:paraId="7E4CDE58"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5F73704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AA7796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5E88EC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4D63585" w14:textId="77777777" w:rsidTr="0073372F">
        <w:tc>
          <w:tcPr>
            <w:tcW w:w="2160" w:type="dxa"/>
          </w:tcPr>
          <w:p w14:paraId="41FE6CC3"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89F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19A6664" w14:textId="77777777" w:rsidR="00F02090" w:rsidRPr="00FD0425" w:rsidRDefault="00F02090" w:rsidP="0073372F">
            <w:pPr>
              <w:pStyle w:val="TAL"/>
              <w:keepNext w:val="0"/>
              <w:keepLines w:val="0"/>
              <w:widowControl w:val="0"/>
              <w:rPr>
                <w:lang w:eastAsia="ja-JP"/>
              </w:rPr>
            </w:pPr>
          </w:p>
        </w:tc>
        <w:tc>
          <w:tcPr>
            <w:tcW w:w="1512" w:type="dxa"/>
          </w:tcPr>
          <w:p w14:paraId="4B56F939"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41E0ACE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356516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17E497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9A9C76" w14:textId="77777777" w:rsidTr="0073372F">
        <w:tc>
          <w:tcPr>
            <w:tcW w:w="2160" w:type="dxa"/>
          </w:tcPr>
          <w:p w14:paraId="08D02BDA" w14:textId="77777777" w:rsidR="00F02090" w:rsidRPr="00FD0425" w:rsidRDefault="00F02090" w:rsidP="0073372F">
            <w:pPr>
              <w:pStyle w:val="TAL"/>
              <w:keepNext w:val="0"/>
              <w:keepLines w:val="0"/>
              <w:widowControl w:val="0"/>
              <w:rPr>
                <w:b/>
                <w:lang w:eastAsia="ja-JP"/>
              </w:rPr>
            </w:pPr>
            <w:r w:rsidRPr="00FD0425">
              <w:rPr>
                <w:b/>
                <w:lang w:eastAsia="ja-JP"/>
              </w:rPr>
              <w:t>Response Information</w:t>
            </w:r>
          </w:p>
        </w:tc>
        <w:tc>
          <w:tcPr>
            <w:tcW w:w="1080" w:type="dxa"/>
          </w:tcPr>
          <w:p w14:paraId="352F04C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7D794DE" w14:textId="77777777" w:rsidR="00F02090" w:rsidRPr="00FD0425" w:rsidRDefault="00F02090" w:rsidP="0073372F">
            <w:pPr>
              <w:pStyle w:val="TAL"/>
              <w:keepNext w:val="0"/>
              <w:keepLines w:val="0"/>
              <w:widowControl w:val="0"/>
              <w:rPr>
                <w:lang w:eastAsia="ja-JP"/>
              </w:rPr>
            </w:pPr>
          </w:p>
        </w:tc>
        <w:tc>
          <w:tcPr>
            <w:tcW w:w="1512" w:type="dxa"/>
          </w:tcPr>
          <w:p w14:paraId="54770088" w14:textId="77777777" w:rsidR="00F02090" w:rsidRPr="00FD0425" w:rsidRDefault="00F02090" w:rsidP="0073372F">
            <w:pPr>
              <w:pStyle w:val="TAL"/>
              <w:keepNext w:val="0"/>
              <w:keepLines w:val="0"/>
              <w:widowControl w:val="0"/>
              <w:rPr>
                <w:lang w:eastAsia="ja-JP"/>
              </w:rPr>
            </w:pPr>
          </w:p>
        </w:tc>
        <w:tc>
          <w:tcPr>
            <w:tcW w:w="1728" w:type="dxa"/>
          </w:tcPr>
          <w:p w14:paraId="745C5338" w14:textId="77777777" w:rsidR="00F02090" w:rsidRPr="00FD0425" w:rsidRDefault="00F02090" w:rsidP="0073372F">
            <w:pPr>
              <w:pStyle w:val="TAL"/>
              <w:keepNext w:val="0"/>
              <w:keepLines w:val="0"/>
              <w:widowControl w:val="0"/>
              <w:rPr>
                <w:szCs w:val="18"/>
                <w:lang w:eastAsia="ja-JP"/>
              </w:rPr>
            </w:pPr>
          </w:p>
        </w:tc>
        <w:tc>
          <w:tcPr>
            <w:tcW w:w="1080" w:type="dxa"/>
          </w:tcPr>
          <w:p w14:paraId="14F188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01F18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C42C8D2" w14:textId="77777777" w:rsidTr="0073372F">
        <w:tc>
          <w:tcPr>
            <w:tcW w:w="2160" w:type="dxa"/>
          </w:tcPr>
          <w:p w14:paraId="50710FFE"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080" w:type="dxa"/>
          </w:tcPr>
          <w:p w14:paraId="1C7F54C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E4E190" w14:textId="77777777" w:rsidR="00F02090" w:rsidRPr="00FD0425" w:rsidRDefault="00F02090" w:rsidP="0073372F">
            <w:pPr>
              <w:pStyle w:val="TAL"/>
              <w:keepNext w:val="0"/>
              <w:keepLines w:val="0"/>
              <w:widowControl w:val="0"/>
              <w:rPr>
                <w:lang w:eastAsia="ja-JP"/>
              </w:rPr>
            </w:pPr>
          </w:p>
        </w:tc>
        <w:tc>
          <w:tcPr>
            <w:tcW w:w="1512" w:type="dxa"/>
          </w:tcPr>
          <w:p w14:paraId="76AE27C7" w14:textId="77777777" w:rsidR="00F02090" w:rsidRPr="00FD0425" w:rsidRDefault="00F02090" w:rsidP="0073372F">
            <w:pPr>
              <w:pStyle w:val="TAL"/>
              <w:keepNext w:val="0"/>
              <w:keepLines w:val="0"/>
              <w:widowControl w:val="0"/>
              <w:rPr>
                <w:lang w:eastAsia="ja-JP"/>
              </w:rPr>
            </w:pPr>
          </w:p>
        </w:tc>
        <w:tc>
          <w:tcPr>
            <w:tcW w:w="1728" w:type="dxa"/>
          </w:tcPr>
          <w:p w14:paraId="1238EEAA" w14:textId="77777777" w:rsidR="00F02090" w:rsidRPr="00FD0425" w:rsidRDefault="00F02090" w:rsidP="0073372F">
            <w:pPr>
              <w:pStyle w:val="TAL"/>
              <w:keepNext w:val="0"/>
              <w:keepLines w:val="0"/>
              <w:widowControl w:val="0"/>
              <w:rPr>
                <w:szCs w:val="18"/>
                <w:lang w:eastAsia="ja-JP"/>
              </w:rPr>
            </w:pPr>
          </w:p>
        </w:tc>
        <w:tc>
          <w:tcPr>
            <w:tcW w:w="1080" w:type="dxa"/>
          </w:tcPr>
          <w:p w14:paraId="2D289C7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A08521D" w14:textId="77777777" w:rsidR="00F02090" w:rsidRPr="00FD0425" w:rsidRDefault="00F02090" w:rsidP="0073372F">
            <w:pPr>
              <w:pStyle w:val="TAC"/>
              <w:keepNext w:val="0"/>
              <w:keepLines w:val="0"/>
              <w:widowControl w:val="0"/>
              <w:rPr>
                <w:lang w:eastAsia="ja-JP"/>
              </w:rPr>
            </w:pPr>
          </w:p>
        </w:tc>
      </w:tr>
      <w:tr w:rsidR="00F02090" w:rsidRPr="00FD0425" w14:paraId="72FF4812" w14:textId="77777777" w:rsidTr="0073372F">
        <w:tc>
          <w:tcPr>
            <w:tcW w:w="2160" w:type="dxa"/>
          </w:tcPr>
          <w:p w14:paraId="291F1986"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080" w:type="dxa"/>
          </w:tcPr>
          <w:p w14:paraId="2922FFA0" w14:textId="77777777" w:rsidR="00F02090" w:rsidRPr="00FD0425" w:rsidRDefault="00F02090" w:rsidP="0073372F">
            <w:pPr>
              <w:pStyle w:val="TAL"/>
              <w:keepNext w:val="0"/>
              <w:keepLines w:val="0"/>
              <w:widowControl w:val="0"/>
              <w:rPr>
                <w:lang w:eastAsia="ja-JP"/>
              </w:rPr>
            </w:pPr>
          </w:p>
        </w:tc>
        <w:tc>
          <w:tcPr>
            <w:tcW w:w="1080" w:type="dxa"/>
          </w:tcPr>
          <w:p w14:paraId="3EB55DB7" w14:textId="77777777" w:rsidR="00F02090" w:rsidRPr="00FD0425" w:rsidRDefault="00F02090" w:rsidP="0073372F">
            <w:pPr>
              <w:pStyle w:val="TAL"/>
              <w:keepNext w:val="0"/>
              <w:keepLines w:val="0"/>
              <w:widowControl w:val="0"/>
              <w:rPr>
                <w:lang w:eastAsia="ja-JP"/>
              </w:rPr>
            </w:pPr>
          </w:p>
        </w:tc>
        <w:tc>
          <w:tcPr>
            <w:tcW w:w="1512" w:type="dxa"/>
          </w:tcPr>
          <w:p w14:paraId="4ED8FEFC" w14:textId="77777777" w:rsidR="00F02090" w:rsidRPr="00FD0425" w:rsidRDefault="00F02090" w:rsidP="0073372F">
            <w:pPr>
              <w:pStyle w:val="TAL"/>
              <w:keepNext w:val="0"/>
              <w:keepLines w:val="0"/>
              <w:widowControl w:val="0"/>
              <w:rPr>
                <w:lang w:eastAsia="ja-JP"/>
              </w:rPr>
            </w:pPr>
          </w:p>
        </w:tc>
        <w:tc>
          <w:tcPr>
            <w:tcW w:w="1728" w:type="dxa"/>
          </w:tcPr>
          <w:p w14:paraId="75BAEAA7" w14:textId="77777777" w:rsidR="00F02090" w:rsidRPr="00FD0425" w:rsidRDefault="00F02090" w:rsidP="0073372F">
            <w:pPr>
              <w:pStyle w:val="TAL"/>
              <w:keepNext w:val="0"/>
              <w:keepLines w:val="0"/>
              <w:widowControl w:val="0"/>
              <w:rPr>
                <w:szCs w:val="18"/>
                <w:lang w:eastAsia="ja-JP"/>
              </w:rPr>
            </w:pPr>
          </w:p>
        </w:tc>
        <w:tc>
          <w:tcPr>
            <w:tcW w:w="1080" w:type="dxa"/>
          </w:tcPr>
          <w:p w14:paraId="1EC8F218"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DFC4C13" w14:textId="77777777" w:rsidR="00F02090" w:rsidRPr="00FD0425" w:rsidRDefault="00F02090" w:rsidP="0073372F">
            <w:pPr>
              <w:pStyle w:val="TAC"/>
              <w:keepNext w:val="0"/>
              <w:keepLines w:val="0"/>
              <w:widowControl w:val="0"/>
              <w:rPr>
                <w:lang w:eastAsia="ja-JP"/>
              </w:rPr>
            </w:pPr>
          </w:p>
        </w:tc>
      </w:tr>
      <w:tr w:rsidR="00F02090" w:rsidRPr="00FD0425" w14:paraId="0FE555F0" w14:textId="77777777" w:rsidTr="0073372F">
        <w:tc>
          <w:tcPr>
            <w:tcW w:w="2160" w:type="dxa"/>
          </w:tcPr>
          <w:p w14:paraId="467CCC35"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080" w:type="dxa"/>
          </w:tcPr>
          <w:p w14:paraId="3CB2D5D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3C33323" w14:textId="77777777" w:rsidR="00F02090" w:rsidRPr="00FD0425" w:rsidRDefault="00F02090" w:rsidP="0073372F">
            <w:pPr>
              <w:pStyle w:val="TAL"/>
              <w:keepNext w:val="0"/>
              <w:keepLines w:val="0"/>
              <w:widowControl w:val="0"/>
              <w:rPr>
                <w:lang w:eastAsia="ja-JP"/>
              </w:rPr>
            </w:pPr>
          </w:p>
        </w:tc>
        <w:tc>
          <w:tcPr>
            <w:tcW w:w="1512" w:type="dxa"/>
          </w:tcPr>
          <w:p w14:paraId="628D93D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C6E706E" w14:textId="77777777" w:rsidR="00F02090" w:rsidRPr="00FD0425" w:rsidRDefault="00F02090"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63DC226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F2169D2" w14:textId="77777777" w:rsidR="00F02090" w:rsidRPr="00FD0425" w:rsidRDefault="00F02090" w:rsidP="0073372F">
            <w:pPr>
              <w:pStyle w:val="TAC"/>
              <w:keepNext w:val="0"/>
              <w:keepLines w:val="0"/>
              <w:widowControl w:val="0"/>
              <w:rPr>
                <w:lang w:eastAsia="ja-JP"/>
              </w:rPr>
            </w:pPr>
          </w:p>
        </w:tc>
      </w:tr>
      <w:tr w:rsidR="00F02090" w:rsidRPr="00FD0425" w14:paraId="68C1A968" w14:textId="77777777" w:rsidTr="0073372F">
        <w:tc>
          <w:tcPr>
            <w:tcW w:w="2160" w:type="dxa"/>
          </w:tcPr>
          <w:p w14:paraId="6C1E97F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080" w:type="dxa"/>
          </w:tcPr>
          <w:p w14:paraId="6CB83538" w14:textId="77777777" w:rsidR="00F02090" w:rsidRPr="00FD0425" w:rsidRDefault="00F02090" w:rsidP="0073372F">
            <w:pPr>
              <w:pStyle w:val="TAL"/>
              <w:keepNext w:val="0"/>
              <w:keepLines w:val="0"/>
              <w:widowControl w:val="0"/>
              <w:rPr>
                <w:lang w:eastAsia="ja-JP"/>
              </w:rPr>
            </w:pPr>
          </w:p>
        </w:tc>
        <w:tc>
          <w:tcPr>
            <w:tcW w:w="1080" w:type="dxa"/>
          </w:tcPr>
          <w:p w14:paraId="71DE8D91" w14:textId="77777777" w:rsidR="00F02090" w:rsidRPr="00FD0425" w:rsidRDefault="00F02090" w:rsidP="0073372F">
            <w:pPr>
              <w:pStyle w:val="TAL"/>
              <w:keepNext w:val="0"/>
              <w:keepLines w:val="0"/>
              <w:widowControl w:val="0"/>
              <w:rPr>
                <w:lang w:eastAsia="ja-JP"/>
              </w:rPr>
            </w:pPr>
          </w:p>
        </w:tc>
        <w:tc>
          <w:tcPr>
            <w:tcW w:w="1512" w:type="dxa"/>
          </w:tcPr>
          <w:p w14:paraId="01E9E6FF" w14:textId="77777777" w:rsidR="00F02090" w:rsidRPr="00FD0425" w:rsidRDefault="00F02090" w:rsidP="0073372F">
            <w:pPr>
              <w:pStyle w:val="TAL"/>
              <w:keepNext w:val="0"/>
              <w:keepLines w:val="0"/>
              <w:widowControl w:val="0"/>
              <w:rPr>
                <w:lang w:eastAsia="ja-JP"/>
              </w:rPr>
            </w:pPr>
          </w:p>
        </w:tc>
        <w:tc>
          <w:tcPr>
            <w:tcW w:w="1728" w:type="dxa"/>
          </w:tcPr>
          <w:p w14:paraId="054F66BC" w14:textId="77777777" w:rsidR="00F02090" w:rsidRPr="00FD0425" w:rsidRDefault="00F02090" w:rsidP="0073372F">
            <w:pPr>
              <w:pStyle w:val="TAL"/>
              <w:keepNext w:val="0"/>
              <w:keepLines w:val="0"/>
              <w:widowControl w:val="0"/>
              <w:rPr>
                <w:szCs w:val="18"/>
                <w:lang w:eastAsia="ja-JP"/>
              </w:rPr>
            </w:pPr>
          </w:p>
        </w:tc>
        <w:tc>
          <w:tcPr>
            <w:tcW w:w="1080" w:type="dxa"/>
          </w:tcPr>
          <w:p w14:paraId="5224E03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BBA6500" w14:textId="77777777" w:rsidR="00F02090" w:rsidRPr="00FD0425" w:rsidRDefault="00F02090" w:rsidP="0073372F">
            <w:pPr>
              <w:pStyle w:val="TAC"/>
              <w:keepNext w:val="0"/>
              <w:keepLines w:val="0"/>
              <w:widowControl w:val="0"/>
              <w:rPr>
                <w:lang w:eastAsia="ja-JP"/>
              </w:rPr>
            </w:pPr>
          </w:p>
        </w:tc>
      </w:tr>
      <w:tr w:rsidR="00F02090" w:rsidRPr="00FD0425" w14:paraId="7E499652" w14:textId="77777777" w:rsidTr="0073372F">
        <w:tc>
          <w:tcPr>
            <w:tcW w:w="2160" w:type="dxa"/>
          </w:tcPr>
          <w:p w14:paraId="688CF716" w14:textId="77777777" w:rsidR="00F02090" w:rsidRPr="00FD0425" w:rsidRDefault="00F02090" w:rsidP="0073372F">
            <w:pPr>
              <w:pStyle w:val="TAL"/>
              <w:keepNext w:val="0"/>
              <w:keepLines w:val="0"/>
              <w:widowControl w:val="0"/>
              <w:ind w:left="340"/>
              <w:rPr>
                <w:lang w:eastAsia="ja-JP"/>
              </w:rPr>
            </w:pPr>
            <w:r w:rsidRPr="00FD0425">
              <w:rPr>
                <w:lang w:eastAsia="ja-JP"/>
              </w:rPr>
              <w:t>&gt;&gt;&gt;Cause</w:t>
            </w:r>
          </w:p>
        </w:tc>
        <w:tc>
          <w:tcPr>
            <w:tcW w:w="1080" w:type="dxa"/>
          </w:tcPr>
          <w:p w14:paraId="02EFEDF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988266B" w14:textId="77777777" w:rsidR="00F02090" w:rsidRPr="00FD0425" w:rsidRDefault="00F02090" w:rsidP="0073372F">
            <w:pPr>
              <w:pStyle w:val="TAL"/>
              <w:keepNext w:val="0"/>
              <w:keepLines w:val="0"/>
              <w:widowControl w:val="0"/>
              <w:rPr>
                <w:lang w:eastAsia="ja-JP"/>
              </w:rPr>
            </w:pPr>
          </w:p>
        </w:tc>
        <w:tc>
          <w:tcPr>
            <w:tcW w:w="1512" w:type="dxa"/>
          </w:tcPr>
          <w:p w14:paraId="0736B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593CF23F" w14:textId="77777777" w:rsidR="00F02090" w:rsidRPr="00FD0425" w:rsidRDefault="00F02090" w:rsidP="0073372F">
            <w:pPr>
              <w:pStyle w:val="TAL"/>
              <w:keepNext w:val="0"/>
              <w:keepLines w:val="0"/>
              <w:widowControl w:val="0"/>
              <w:rPr>
                <w:szCs w:val="18"/>
                <w:lang w:eastAsia="ja-JP"/>
              </w:rPr>
            </w:pPr>
          </w:p>
        </w:tc>
        <w:tc>
          <w:tcPr>
            <w:tcW w:w="1080" w:type="dxa"/>
          </w:tcPr>
          <w:p w14:paraId="1226417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0AA3F41" w14:textId="77777777" w:rsidR="00F02090" w:rsidRPr="00FD0425" w:rsidRDefault="00F02090" w:rsidP="0073372F">
            <w:pPr>
              <w:pStyle w:val="TAC"/>
              <w:keepNext w:val="0"/>
              <w:keepLines w:val="0"/>
              <w:widowControl w:val="0"/>
              <w:rPr>
                <w:lang w:eastAsia="ja-JP"/>
              </w:rPr>
            </w:pPr>
          </w:p>
        </w:tc>
      </w:tr>
      <w:tr w:rsidR="00F02090" w:rsidRPr="00FD0425" w14:paraId="550E147A" w14:textId="77777777" w:rsidTr="0073372F">
        <w:tc>
          <w:tcPr>
            <w:tcW w:w="2160" w:type="dxa"/>
          </w:tcPr>
          <w:p w14:paraId="6818D5B3"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p>
        </w:tc>
        <w:tc>
          <w:tcPr>
            <w:tcW w:w="1080" w:type="dxa"/>
          </w:tcPr>
          <w:p w14:paraId="1BCB356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DCD8B09" w14:textId="77777777" w:rsidR="00F02090" w:rsidRPr="00FD0425" w:rsidRDefault="00F02090" w:rsidP="0073372F">
            <w:pPr>
              <w:pStyle w:val="TAL"/>
              <w:keepNext w:val="0"/>
              <w:keepLines w:val="0"/>
              <w:widowControl w:val="0"/>
              <w:rPr>
                <w:lang w:eastAsia="ja-JP"/>
              </w:rPr>
            </w:pPr>
          </w:p>
        </w:tc>
        <w:tc>
          <w:tcPr>
            <w:tcW w:w="1512" w:type="dxa"/>
          </w:tcPr>
          <w:p w14:paraId="315BBC7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27595C0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080" w:type="dxa"/>
          </w:tcPr>
          <w:p w14:paraId="2A2B25C5"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454D221" w14:textId="77777777" w:rsidR="00F02090" w:rsidRPr="00FD0425" w:rsidRDefault="00F02090" w:rsidP="0073372F">
            <w:pPr>
              <w:pStyle w:val="TAC"/>
              <w:keepNext w:val="0"/>
              <w:keepLines w:val="0"/>
              <w:widowControl w:val="0"/>
              <w:rPr>
                <w:lang w:eastAsia="ja-JP"/>
              </w:rPr>
            </w:pPr>
          </w:p>
        </w:tc>
      </w:tr>
    </w:tbl>
    <w:p w14:paraId="18347A05" w14:textId="77777777" w:rsidR="00F02090" w:rsidRPr="00FD0425" w:rsidRDefault="00F02090" w:rsidP="0073372F">
      <w:pPr>
        <w:widowControl w:val="0"/>
      </w:pPr>
    </w:p>
    <w:p w14:paraId="3039C24C" w14:textId="77777777" w:rsidR="00F02090" w:rsidRPr="00FD0425" w:rsidRDefault="00F02090" w:rsidP="0073372F">
      <w:pPr>
        <w:pStyle w:val="Heading4"/>
        <w:keepNext w:val="0"/>
        <w:keepLines w:val="0"/>
        <w:widowControl w:val="0"/>
      </w:pPr>
      <w:bookmarkStart w:id="3736" w:name="_CR9_1_2_5"/>
      <w:bookmarkStart w:id="3737" w:name="_Toc20955196"/>
      <w:bookmarkStart w:id="3738" w:name="_Toc29991391"/>
      <w:bookmarkStart w:id="3739" w:name="_Toc36555791"/>
      <w:bookmarkStart w:id="3740" w:name="_Toc44497501"/>
      <w:bookmarkStart w:id="3741" w:name="_Toc45107889"/>
      <w:bookmarkStart w:id="3742" w:name="_Toc45901509"/>
      <w:bookmarkStart w:id="3743" w:name="_Toc51850588"/>
      <w:bookmarkStart w:id="3744" w:name="_Toc56693591"/>
      <w:bookmarkStart w:id="3745" w:name="_Toc64447134"/>
      <w:bookmarkStart w:id="3746" w:name="_Toc66286628"/>
      <w:bookmarkStart w:id="3747" w:name="_Toc74151323"/>
      <w:bookmarkStart w:id="3748" w:name="_Toc88653795"/>
      <w:bookmarkStart w:id="3749" w:name="_Toc97904151"/>
      <w:bookmarkStart w:id="3750" w:name="_Toc105175192"/>
      <w:bookmarkStart w:id="3751" w:name="_Toc113826222"/>
      <w:bookmarkStart w:id="3752" w:name="_Toc175586804"/>
      <w:bookmarkEnd w:id="3736"/>
      <w:r w:rsidRPr="00FD0425">
        <w:t>9.1.2.</w:t>
      </w:r>
      <w:r w:rsidRPr="00FD0425">
        <w:rPr>
          <w:lang w:eastAsia="ja-JP"/>
        </w:rPr>
        <w:t>5</w:t>
      </w:r>
      <w:r w:rsidRPr="00FD0425">
        <w:tab/>
        <w:t>S-NODE MODIFICATION REQUEST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2DFA518" w14:textId="77777777" w:rsidR="00F02090" w:rsidRPr="00FD0425" w:rsidRDefault="00F02090" w:rsidP="0073372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C1D7F5B" w14:textId="77777777" w:rsidTr="0073372F">
        <w:trPr>
          <w:tblHeader/>
        </w:trPr>
        <w:tc>
          <w:tcPr>
            <w:tcW w:w="2160" w:type="dxa"/>
          </w:tcPr>
          <w:p w14:paraId="065525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B9DE72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BA3B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A7D366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09C7CA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E6638A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2993F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73372F">
        <w:tc>
          <w:tcPr>
            <w:tcW w:w="2160" w:type="dxa"/>
          </w:tcPr>
          <w:p w14:paraId="32AB838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78E09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FD21E6" w14:textId="77777777" w:rsidR="00F02090" w:rsidRPr="00FD0425" w:rsidRDefault="00F02090" w:rsidP="0073372F">
            <w:pPr>
              <w:pStyle w:val="TAL"/>
              <w:keepNext w:val="0"/>
              <w:keepLines w:val="0"/>
              <w:widowControl w:val="0"/>
              <w:rPr>
                <w:lang w:eastAsia="ja-JP"/>
              </w:rPr>
            </w:pPr>
          </w:p>
        </w:tc>
        <w:tc>
          <w:tcPr>
            <w:tcW w:w="1512" w:type="dxa"/>
          </w:tcPr>
          <w:p w14:paraId="190A4E6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B6E4A5D" w14:textId="77777777" w:rsidR="00F02090" w:rsidRPr="00FD0425" w:rsidRDefault="00F02090" w:rsidP="0073372F">
            <w:pPr>
              <w:pStyle w:val="TAL"/>
              <w:keepNext w:val="0"/>
              <w:keepLines w:val="0"/>
              <w:widowControl w:val="0"/>
              <w:rPr>
                <w:lang w:eastAsia="ja-JP"/>
              </w:rPr>
            </w:pPr>
          </w:p>
        </w:tc>
        <w:tc>
          <w:tcPr>
            <w:tcW w:w="1080" w:type="dxa"/>
          </w:tcPr>
          <w:p w14:paraId="1127AB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9DEAB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CE9C9A0" w14:textId="77777777" w:rsidTr="0073372F">
        <w:tc>
          <w:tcPr>
            <w:tcW w:w="2160" w:type="dxa"/>
          </w:tcPr>
          <w:p w14:paraId="0B1EB483"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33FFC01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579C6B0" w14:textId="77777777" w:rsidR="00F02090" w:rsidRPr="00FD0425" w:rsidRDefault="00F02090" w:rsidP="0073372F">
            <w:pPr>
              <w:pStyle w:val="TAL"/>
              <w:keepNext w:val="0"/>
              <w:keepLines w:val="0"/>
              <w:widowControl w:val="0"/>
              <w:rPr>
                <w:lang w:eastAsia="ja-JP"/>
              </w:rPr>
            </w:pPr>
          </w:p>
        </w:tc>
        <w:tc>
          <w:tcPr>
            <w:tcW w:w="1512" w:type="dxa"/>
          </w:tcPr>
          <w:p w14:paraId="5BC849F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728" w:type="dxa"/>
          </w:tcPr>
          <w:p w14:paraId="2DC99412"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2942312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B63C0D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C998BFE" w14:textId="77777777" w:rsidTr="0073372F">
        <w:tc>
          <w:tcPr>
            <w:tcW w:w="2160" w:type="dxa"/>
          </w:tcPr>
          <w:p w14:paraId="5FE8F0F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670241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7257EB1" w14:textId="77777777" w:rsidR="00F02090" w:rsidRPr="00FD0425" w:rsidRDefault="00F02090" w:rsidP="0073372F">
            <w:pPr>
              <w:pStyle w:val="TAL"/>
              <w:keepNext w:val="0"/>
              <w:keepLines w:val="0"/>
              <w:widowControl w:val="0"/>
              <w:rPr>
                <w:lang w:eastAsia="ja-JP"/>
              </w:rPr>
            </w:pPr>
          </w:p>
        </w:tc>
        <w:tc>
          <w:tcPr>
            <w:tcW w:w="1512" w:type="dxa"/>
          </w:tcPr>
          <w:p w14:paraId="147A1B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C98AF1A"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68825C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C2B1A3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16BA9A2" w14:textId="77777777" w:rsidTr="0073372F">
        <w:tc>
          <w:tcPr>
            <w:tcW w:w="2160" w:type="dxa"/>
          </w:tcPr>
          <w:p w14:paraId="399C6B3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40C9CB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8941296" w14:textId="77777777" w:rsidR="00F02090" w:rsidRPr="00FD0425" w:rsidRDefault="00F02090" w:rsidP="0073372F">
            <w:pPr>
              <w:pStyle w:val="TAL"/>
              <w:keepNext w:val="0"/>
              <w:keepLines w:val="0"/>
              <w:widowControl w:val="0"/>
              <w:rPr>
                <w:lang w:eastAsia="ja-JP"/>
              </w:rPr>
            </w:pPr>
          </w:p>
        </w:tc>
        <w:tc>
          <w:tcPr>
            <w:tcW w:w="1512" w:type="dxa"/>
          </w:tcPr>
          <w:p w14:paraId="0399B6D9"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3B0858B5" w14:textId="77777777" w:rsidR="00F02090" w:rsidRPr="00FD0425" w:rsidRDefault="00F02090" w:rsidP="0073372F">
            <w:pPr>
              <w:pStyle w:val="TAL"/>
              <w:keepNext w:val="0"/>
              <w:keepLines w:val="0"/>
              <w:widowControl w:val="0"/>
              <w:rPr>
                <w:lang w:eastAsia="ja-JP"/>
              </w:rPr>
            </w:pPr>
          </w:p>
        </w:tc>
        <w:tc>
          <w:tcPr>
            <w:tcW w:w="1080" w:type="dxa"/>
          </w:tcPr>
          <w:p w14:paraId="4A3FE2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D6E06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798CDF7" w14:textId="77777777" w:rsidTr="0073372F">
        <w:tc>
          <w:tcPr>
            <w:tcW w:w="2160" w:type="dxa"/>
          </w:tcPr>
          <w:p w14:paraId="5A577A00" w14:textId="77777777" w:rsidR="00F02090" w:rsidRPr="00FD0425" w:rsidRDefault="00F02090" w:rsidP="0073372F">
            <w:pPr>
              <w:pStyle w:val="TAL"/>
              <w:keepNext w:val="0"/>
              <w:keepLines w:val="0"/>
              <w:widowControl w:val="0"/>
              <w:rPr>
                <w:lang w:eastAsia="ja-JP"/>
              </w:rPr>
            </w:pPr>
            <w:r w:rsidRPr="00FD0425">
              <w:rPr>
                <w:lang w:eastAsia="ja-JP"/>
              </w:rPr>
              <w:t>PDCP Change Indication</w:t>
            </w:r>
          </w:p>
        </w:tc>
        <w:tc>
          <w:tcPr>
            <w:tcW w:w="1080" w:type="dxa"/>
          </w:tcPr>
          <w:p w14:paraId="68F03D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366AAE7" w14:textId="77777777" w:rsidR="00F02090" w:rsidRPr="00FD0425" w:rsidRDefault="00F02090" w:rsidP="0073372F">
            <w:pPr>
              <w:pStyle w:val="TAL"/>
              <w:keepNext w:val="0"/>
              <w:keepLines w:val="0"/>
              <w:widowControl w:val="0"/>
              <w:rPr>
                <w:lang w:eastAsia="ja-JP"/>
              </w:rPr>
            </w:pPr>
          </w:p>
        </w:tc>
        <w:tc>
          <w:tcPr>
            <w:tcW w:w="1512" w:type="dxa"/>
          </w:tcPr>
          <w:p w14:paraId="74B7406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352F6DA4" w14:textId="77777777" w:rsidR="00F02090" w:rsidRPr="00FD0425" w:rsidRDefault="00F02090" w:rsidP="0073372F">
            <w:pPr>
              <w:pStyle w:val="TAL"/>
              <w:keepNext w:val="0"/>
              <w:keepLines w:val="0"/>
              <w:widowControl w:val="0"/>
              <w:rPr>
                <w:lang w:eastAsia="ja-JP"/>
              </w:rPr>
            </w:pPr>
          </w:p>
        </w:tc>
        <w:tc>
          <w:tcPr>
            <w:tcW w:w="1080" w:type="dxa"/>
          </w:tcPr>
          <w:p w14:paraId="778DF08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B51AE4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C8E2365" w14:textId="77777777" w:rsidTr="0073372F">
        <w:tc>
          <w:tcPr>
            <w:tcW w:w="2160" w:type="dxa"/>
          </w:tcPr>
          <w:p w14:paraId="2C22383A" w14:textId="77777777" w:rsidR="00F02090" w:rsidRPr="00FD0425" w:rsidRDefault="00F02090" w:rsidP="0073372F">
            <w:pPr>
              <w:pStyle w:val="TAL"/>
              <w:keepNext w:val="0"/>
              <w:keepLines w:val="0"/>
              <w:widowControl w:val="0"/>
              <w:rPr>
                <w:b/>
                <w:lang w:eastAsia="zh-CN"/>
              </w:rPr>
            </w:pPr>
            <w:r w:rsidRPr="00FD0425">
              <w:rPr>
                <w:bCs/>
                <w:lang w:eastAsia="ja-JP"/>
              </w:rPr>
              <w:t>Selected PLMN</w:t>
            </w:r>
          </w:p>
        </w:tc>
        <w:tc>
          <w:tcPr>
            <w:tcW w:w="1080" w:type="dxa"/>
          </w:tcPr>
          <w:p w14:paraId="37D3C517"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523CC9CA" w14:textId="77777777" w:rsidR="00F02090" w:rsidRPr="00FD0425" w:rsidRDefault="00F02090" w:rsidP="0073372F">
            <w:pPr>
              <w:pStyle w:val="TAL"/>
              <w:keepNext w:val="0"/>
              <w:keepLines w:val="0"/>
              <w:widowControl w:val="0"/>
              <w:rPr>
                <w:i/>
                <w:lang w:eastAsia="ja-JP"/>
              </w:rPr>
            </w:pPr>
          </w:p>
        </w:tc>
        <w:tc>
          <w:tcPr>
            <w:tcW w:w="1512" w:type="dxa"/>
          </w:tcPr>
          <w:p w14:paraId="01161A5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502D791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7B8A2969"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E638FB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F6EEE56" w14:textId="77777777" w:rsidTr="0073372F">
        <w:tc>
          <w:tcPr>
            <w:tcW w:w="2160" w:type="dxa"/>
          </w:tcPr>
          <w:p w14:paraId="03F0BC87"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457D2A8F"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6DD68D88" w14:textId="77777777" w:rsidR="00F02090" w:rsidRPr="00FD0425" w:rsidRDefault="00F02090" w:rsidP="0073372F">
            <w:pPr>
              <w:pStyle w:val="TAL"/>
              <w:keepNext w:val="0"/>
              <w:keepLines w:val="0"/>
              <w:widowControl w:val="0"/>
              <w:rPr>
                <w:i/>
                <w:lang w:eastAsia="ja-JP"/>
              </w:rPr>
            </w:pPr>
          </w:p>
        </w:tc>
        <w:tc>
          <w:tcPr>
            <w:tcW w:w="1512" w:type="dxa"/>
          </w:tcPr>
          <w:p w14:paraId="5B009596"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40778D02" w14:textId="77777777" w:rsidR="00F02090" w:rsidRPr="00FD0425" w:rsidRDefault="00F02090" w:rsidP="0073372F">
            <w:pPr>
              <w:pStyle w:val="TAL"/>
              <w:keepNext w:val="0"/>
              <w:keepLines w:val="0"/>
              <w:widowControl w:val="0"/>
              <w:rPr>
                <w:lang w:eastAsia="zh-CN"/>
              </w:rPr>
            </w:pPr>
          </w:p>
        </w:tc>
        <w:tc>
          <w:tcPr>
            <w:tcW w:w="1080" w:type="dxa"/>
          </w:tcPr>
          <w:p w14:paraId="456966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795230F"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525BDF22" w14:textId="77777777" w:rsidTr="0073372F">
        <w:tc>
          <w:tcPr>
            <w:tcW w:w="2160" w:type="dxa"/>
          </w:tcPr>
          <w:p w14:paraId="4DBA24B2" w14:textId="77777777" w:rsidR="00F02090" w:rsidRPr="00FD0425" w:rsidRDefault="00F02090" w:rsidP="0073372F">
            <w:pPr>
              <w:pStyle w:val="TAL"/>
              <w:keepNext w:val="0"/>
              <w:keepLines w:val="0"/>
              <w:widowControl w:val="0"/>
              <w:rPr>
                <w:lang w:eastAsia="ja-JP"/>
              </w:rPr>
            </w:pPr>
            <w:r w:rsidRPr="00FD0425">
              <w:rPr>
                <w:lang w:eastAsia="ja-JP"/>
              </w:rPr>
              <w:t>SCG Configuration Query</w:t>
            </w:r>
          </w:p>
        </w:tc>
        <w:tc>
          <w:tcPr>
            <w:tcW w:w="1080" w:type="dxa"/>
          </w:tcPr>
          <w:p w14:paraId="791E9721"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O</w:t>
            </w:r>
          </w:p>
        </w:tc>
        <w:tc>
          <w:tcPr>
            <w:tcW w:w="1080" w:type="dxa"/>
          </w:tcPr>
          <w:p w14:paraId="2598BE5B" w14:textId="77777777" w:rsidR="00F02090" w:rsidRPr="00FD0425" w:rsidRDefault="00F02090" w:rsidP="0073372F">
            <w:pPr>
              <w:pStyle w:val="TAL"/>
              <w:keepNext w:val="0"/>
              <w:keepLines w:val="0"/>
              <w:widowControl w:val="0"/>
              <w:rPr>
                <w:i/>
                <w:lang w:eastAsia="ja-JP"/>
              </w:rPr>
            </w:pPr>
          </w:p>
        </w:tc>
        <w:tc>
          <w:tcPr>
            <w:tcW w:w="1512" w:type="dxa"/>
          </w:tcPr>
          <w:p w14:paraId="6FCB7C27" w14:textId="77777777" w:rsidR="00F02090" w:rsidRPr="00FD0425" w:rsidRDefault="00F02090" w:rsidP="0073372F">
            <w:pPr>
              <w:pStyle w:val="TAL"/>
              <w:keepNext w:val="0"/>
              <w:keepLines w:val="0"/>
              <w:widowControl w:val="0"/>
              <w:rPr>
                <w:lang w:eastAsia="ja-JP"/>
              </w:rPr>
            </w:pPr>
            <w:r w:rsidRPr="00FD0425">
              <w:rPr>
                <w:lang w:eastAsia="ja-JP"/>
              </w:rPr>
              <w:t>9.2.3.27</w:t>
            </w:r>
          </w:p>
        </w:tc>
        <w:tc>
          <w:tcPr>
            <w:tcW w:w="1728" w:type="dxa"/>
          </w:tcPr>
          <w:p w14:paraId="6C66CEDD" w14:textId="77777777" w:rsidR="00F02090" w:rsidRPr="00FD0425" w:rsidRDefault="00F02090" w:rsidP="0073372F">
            <w:pPr>
              <w:pStyle w:val="TAL"/>
              <w:keepNext w:val="0"/>
              <w:keepLines w:val="0"/>
              <w:widowControl w:val="0"/>
              <w:rPr>
                <w:lang w:eastAsia="zh-CN"/>
              </w:rPr>
            </w:pPr>
          </w:p>
        </w:tc>
        <w:tc>
          <w:tcPr>
            <w:tcW w:w="1080" w:type="dxa"/>
          </w:tcPr>
          <w:p w14:paraId="3F1AE74D"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062847E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12E8BD1" w14:textId="77777777" w:rsidTr="0073372F">
        <w:tc>
          <w:tcPr>
            <w:tcW w:w="2160" w:type="dxa"/>
          </w:tcPr>
          <w:p w14:paraId="298BF03F" w14:textId="77777777" w:rsidR="00F02090" w:rsidRPr="00FD0425" w:rsidRDefault="00F02090" w:rsidP="0073372F">
            <w:pPr>
              <w:pStyle w:val="TAL"/>
              <w:keepNext w:val="0"/>
              <w:keepLines w:val="0"/>
              <w:widowControl w:val="0"/>
              <w:rPr>
                <w:b/>
                <w:bCs/>
                <w:lang w:eastAsia="ja-JP"/>
              </w:rPr>
            </w:pPr>
            <w:r w:rsidRPr="00FD0425">
              <w:rPr>
                <w:b/>
                <w:bCs/>
                <w:lang w:eastAsia="ja-JP"/>
              </w:rPr>
              <w:t>UE Context Information</w:t>
            </w:r>
          </w:p>
        </w:tc>
        <w:tc>
          <w:tcPr>
            <w:tcW w:w="1080" w:type="dxa"/>
          </w:tcPr>
          <w:p w14:paraId="788C7301" w14:textId="77777777" w:rsidR="00F02090" w:rsidRPr="00FD0425" w:rsidRDefault="00F02090" w:rsidP="0073372F">
            <w:pPr>
              <w:pStyle w:val="TAL"/>
              <w:keepNext w:val="0"/>
              <w:keepLines w:val="0"/>
              <w:widowControl w:val="0"/>
              <w:rPr>
                <w:lang w:eastAsia="ja-JP"/>
              </w:rPr>
            </w:pPr>
          </w:p>
        </w:tc>
        <w:tc>
          <w:tcPr>
            <w:tcW w:w="1080" w:type="dxa"/>
          </w:tcPr>
          <w:p w14:paraId="3F24F090"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072DA041" w14:textId="77777777" w:rsidR="00F02090" w:rsidRPr="00FD0425" w:rsidRDefault="00F02090" w:rsidP="0073372F">
            <w:pPr>
              <w:pStyle w:val="TAL"/>
              <w:keepNext w:val="0"/>
              <w:keepLines w:val="0"/>
              <w:widowControl w:val="0"/>
              <w:rPr>
                <w:lang w:eastAsia="ja-JP"/>
              </w:rPr>
            </w:pPr>
          </w:p>
        </w:tc>
        <w:tc>
          <w:tcPr>
            <w:tcW w:w="1728" w:type="dxa"/>
          </w:tcPr>
          <w:p w14:paraId="7C698C37" w14:textId="77777777" w:rsidR="00F02090" w:rsidRPr="00FD0425" w:rsidRDefault="00F02090" w:rsidP="0073372F">
            <w:pPr>
              <w:pStyle w:val="TAL"/>
              <w:keepNext w:val="0"/>
              <w:keepLines w:val="0"/>
              <w:widowControl w:val="0"/>
              <w:rPr>
                <w:lang w:eastAsia="ja-JP"/>
              </w:rPr>
            </w:pPr>
          </w:p>
        </w:tc>
        <w:tc>
          <w:tcPr>
            <w:tcW w:w="1080" w:type="dxa"/>
          </w:tcPr>
          <w:p w14:paraId="7835196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81D901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B64DD79" w14:textId="77777777" w:rsidTr="0073372F">
        <w:tc>
          <w:tcPr>
            <w:tcW w:w="2160" w:type="dxa"/>
          </w:tcPr>
          <w:p w14:paraId="41B69E4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1080" w:type="dxa"/>
          </w:tcPr>
          <w:p w14:paraId="15E1E87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A04107" w14:textId="77777777" w:rsidR="00F02090" w:rsidRPr="00FD0425" w:rsidRDefault="00F02090" w:rsidP="0073372F">
            <w:pPr>
              <w:pStyle w:val="TAL"/>
              <w:keepNext w:val="0"/>
              <w:keepLines w:val="0"/>
              <w:widowControl w:val="0"/>
              <w:rPr>
                <w:i/>
                <w:lang w:eastAsia="ja-JP"/>
              </w:rPr>
            </w:pPr>
          </w:p>
        </w:tc>
        <w:tc>
          <w:tcPr>
            <w:tcW w:w="1512" w:type="dxa"/>
          </w:tcPr>
          <w:p w14:paraId="1CEB5F92"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1728" w:type="dxa"/>
          </w:tcPr>
          <w:p w14:paraId="0CBE1618" w14:textId="77777777" w:rsidR="00F02090" w:rsidRPr="00FD0425" w:rsidRDefault="00F02090" w:rsidP="0073372F">
            <w:pPr>
              <w:pStyle w:val="TAL"/>
              <w:keepNext w:val="0"/>
              <w:keepLines w:val="0"/>
              <w:widowControl w:val="0"/>
              <w:rPr>
                <w:lang w:eastAsia="ja-JP"/>
              </w:rPr>
            </w:pPr>
          </w:p>
        </w:tc>
        <w:tc>
          <w:tcPr>
            <w:tcW w:w="1080" w:type="dxa"/>
          </w:tcPr>
          <w:p w14:paraId="7362571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EB39B98" w14:textId="77777777" w:rsidR="00F02090" w:rsidRPr="00FD0425" w:rsidRDefault="00F02090" w:rsidP="0073372F">
            <w:pPr>
              <w:pStyle w:val="TAC"/>
              <w:keepNext w:val="0"/>
              <w:keepLines w:val="0"/>
              <w:widowControl w:val="0"/>
              <w:rPr>
                <w:lang w:eastAsia="ja-JP"/>
              </w:rPr>
            </w:pPr>
          </w:p>
        </w:tc>
      </w:tr>
      <w:tr w:rsidR="00F02090" w:rsidRPr="00FD0425" w14:paraId="4574484E" w14:textId="77777777" w:rsidTr="0073372F">
        <w:tc>
          <w:tcPr>
            <w:tcW w:w="2160" w:type="dxa"/>
          </w:tcPr>
          <w:p w14:paraId="17916132" w14:textId="77777777" w:rsidR="00F02090" w:rsidRPr="00FD0425" w:rsidRDefault="00F02090" w:rsidP="0073372F">
            <w:pPr>
              <w:pStyle w:val="TAL"/>
              <w:keepNext w:val="0"/>
              <w:keepLines w:val="0"/>
              <w:widowControl w:val="0"/>
              <w:ind w:left="113"/>
              <w:rPr>
                <w:lang w:eastAsia="ja-JP"/>
              </w:rPr>
            </w:pPr>
            <w:r w:rsidRPr="00FD0425">
              <w:rPr>
                <w:lang w:eastAsia="ja-JP"/>
              </w:rPr>
              <w:t>&gt;S-NG-RAN node Security Key</w:t>
            </w:r>
          </w:p>
        </w:tc>
        <w:tc>
          <w:tcPr>
            <w:tcW w:w="1080" w:type="dxa"/>
          </w:tcPr>
          <w:p w14:paraId="3F4A86E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926B15A" w14:textId="77777777" w:rsidR="00F02090" w:rsidRPr="00FD0425" w:rsidRDefault="00F02090" w:rsidP="0073372F">
            <w:pPr>
              <w:pStyle w:val="TAL"/>
              <w:keepNext w:val="0"/>
              <w:keepLines w:val="0"/>
              <w:widowControl w:val="0"/>
              <w:rPr>
                <w:i/>
                <w:lang w:eastAsia="ja-JP"/>
              </w:rPr>
            </w:pPr>
          </w:p>
        </w:tc>
        <w:tc>
          <w:tcPr>
            <w:tcW w:w="1512" w:type="dxa"/>
          </w:tcPr>
          <w:p w14:paraId="4C6E8437"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6D30680" w14:textId="77777777" w:rsidR="00F02090" w:rsidRPr="00FD0425" w:rsidRDefault="00F02090" w:rsidP="0073372F">
            <w:pPr>
              <w:pStyle w:val="TAL"/>
              <w:keepNext w:val="0"/>
              <w:keepLines w:val="0"/>
              <w:widowControl w:val="0"/>
            </w:pPr>
          </w:p>
        </w:tc>
        <w:tc>
          <w:tcPr>
            <w:tcW w:w="1080" w:type="dxa"/>
          </w:tcPr>
          <w:p w14:paraId="28AD32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7698086" w14:textId="77777777" w:rsidR="00F02090" w:rsidRPr="00FD0425" w:rsidRDefault="00F02090" w:rsidP="0073372F">
            <w:pPr>
              <w:pStyle w:val="TAC"/>
              <w:keepNext w:val="0"/>
              <w:keepLines w:val="0"/>
              <w:widowControl w:val="0"/>
              <w:rPr>
                <w:lang w:eastAsia="ja-JP"/>
              </w:rPr>
            </w:pPr>
          </w:p>
        </w:tc>
      </w:tr>
      <w:tr w:rsidR="00F02090" w:rsidRPr="00FD0425" w14:paraId="0A2CE92A" w14:textId="77777777" w:rsidTr="0073372F">
        <w:tc>
          <w:tcPr>
            <w:tcW w:w="2160" w:type="dxa"/>
          </w:tcPr>
          <w:p w14:paraId="1906B7F2" w14:textId="77777777" w:rsidR="00F02090" w:rsidRPr="00FD0425" w:rsidRDefault="00F02090" w:rsidP="0073372F">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1CB901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96284C9" w14:textId="77777777" w:rsidR="00F02090" w:rsidRPr="00FD0425" w:rsidRDefault="00F02090" w:rsidP="0073372F">
            <w:pPr>
              <w:pStyle w:val="TAL"/>
              <w:keepNext w:val="0"/>
              <w:keepLines w:val="0"/>
              <w:widowControl w:val="0"/>
              <w:rPr>
                <w:i/>
                <w:lang w:eastAsia="ja-JP"/>
              </w:rPr>
            </w:pPr>
          </w:p>
        </w:tc>
        <w:tc>
          <w:tcPr>
            <w:tcW w:w="1512" w:type="dxa"/>
          </w:tcPr>
          <w:p w14:paraId="038CFE19" w14:textId="77777777" w:rsidR="00F02090" w:rsidRPr="00FD0425" w:rsidRDefault="00F02090" w:rsidP="0073372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41C01476" w14:textId="77777777" w:rsidR="00F02090" w:rsidRPr="00FD0425" w:rsidRDefault="00F02090" w:rsidP="0073372F">
            <w:pPr>
              <w:pStyle w:val="TAL"/>
              <w:keepNext w:val="0"/>
              <w:keepLines w:val="0"/>
              <w:widowControl w:val="0"/>
              <w:rPr>
                <w:lang w:eastAsia="ja-JP"/>
              </w:rPr>
            </w:pPr>
          </w:p>
        </w:tc>
        <w:tc>
          <w:tcPr>
            <w:tcW w:w="1080" w:type="dxa"/>
          </w:tcPr>
          <w:p w14:paraId="00DDCA8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7AFB12D" w14:textId="77777777" w:rsidR="00F02090" w:rsidRPr="00FD0425" w:rsidRDefault="00F02090" w:rsidP="0073372F">
            <w:pPr>
              <w:pStyle w:val="TAC"/>
              <w:keepNext w:val="0"/>
              <w:keepLines w:val="0"/>
              <w:widowControl w:val="0"/>
              <w:rPr>
                <w:lang w:eastAsia="ja-JP"/>
              </w:rPr>
            </w:pPr>
          </w:p>
        </w:tc>
      </w:tr>
      <w:tr w:rsidR="00F02090" w:rsidRPr="00FD0425" w14:paraId="63579709" w14:textId="77777777" w:rsidTr="0073372F">
        <w:tc>
          <w:tcPr>
            <w:tcW w:w="2160" w:type="dxa"/>
          </w:tcPr>
          <w:p w14:paraId="77F998B7" w14:textId="77777777" w:rsidR="00F02090" w:rsidRPr="00FD0425" w:rsidRDefault="00F02090" w:rsidP="0073372F">
            <w:pPr>
              <w:pStyle w:val="TAL"/>
              <w:keepNext w:val="0"/>
              <w:keepLines w:val="0"/>
              <w:widowControl w:val="0"/>
              <w:ind w:left="113"/>
              <w:rPr>
                <w:lang w:eastAsia="ja-JP"/>
              </w:rPr>
            </w:pPr>
            <w:r w:rsidRPr="00FD0425">
              <w:t>&gt;Index to RAT/Frequency Selection Priority</w:t>
            </w:r>
          </w:p>
        </w:tc>
        <w:tc>
          <w:tcPr>
            <w:tcW w:w="1080" w:type="dxa"/>
          </w:tcPr>
          <w:p w14:paraId="3D64A7F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98D19A1" w14:textId="77777777" w:rsidR="00F02090" w:rsidRPr="00FD0425" w:rsidRDefault="00F02090" w:rsidP="0073372F">
            <w:pPr>
              <w:pStyle w:val="TAL"/>
              <w:keepNext w:val="0"/>
              <w:keepLines w:val="0"/>
              <w:widowControl w:val="0"/>
              <w:rPr>
                <w:i/>
                <w:lang w:eastAsia="ja-JP"/>
              </w:rPr>
            </w:pPr>
          </w:p>
        </w:tc>
        <w:tc>
          <w:tcPr>
            <w:tcW w:w="1512" w:type="dxa"/>
          </w:tcPr>
          <w:p w14:paraId="151D2057"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196E5DD5" w14:textId="77777777" w:rsidR="00F02090" w:rsidRPr="00FD0425" w:rsidRDefault="00F02090" w:rsidP="0073372F">
            <w:pPr>
              <w:pStyle w:val="TAL"/>
              <w:keepNext w:val="0"/>
              <w:keepLines w:val="0"/>
              <w:widowControl w:val="0"/>
              <w:rPr>
                <w:lang w:eastAsia="ja-JP"/>
              </w:rPr>
            </w:pPr>
          </w:p>
        </w:tc>
        <w:tc>
          <w:tcPr>
            <w:tcW w:w="1080" w:type="dxa"/>
          </w:tcPr>
          <w:p w14:paraId="3A127F0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29F4644" w14:textId="77777777" w:rsidR="00F02090" w:rsidRPr="00FD0425" w:rsidRDefault="00F02090" w:rsidP="0073372F">
            <w:pPr>
              <w:pStyle w:val="TAC"/>
              <w:keepNext w:val="0"/>
              <w:keepLines w:val="0"/>
              <w:widowControl w:val="0"/>
              <w:rPr>
                <w:lang w:eastAsia="ja-JP"/>
              </w:rPr>
            </w:pPr>
          </w:p>
        </w:tc>
      </w:tr>
      <w:tr w:rsidR="00F02090" w:rsidRPr="00FD0425" w14:paraId="44EC4D25" w14:textId="77777777" w:rsidTr="0073372F">
        <w:tc>
          <w:tcPr>
            <w:tcW w:w="2160" w:type="dxa"/>
          </w:tcPr>
          <w:p w14:paraId="324A29AF" w14:textId="77777777" w:rsidR="00F02090" w:rsidRPr="00FD0425" w:rsidRDefault="00F02090" w:rsidP="0073372F">
            <w:pPr>
              <w:pStyle w:val="TAL"/>
              <w:keepNext w:val="0"/>
              <w:keepLines w:val="0"/>
              <w:widowControl w:val="0"/>
              <w:ind w:left="113"/>
            </w:pPr>
            <w:r w:rsidRPr="00FD0425">
              <w:rPr>
                <w:bCs/>
                <w:iCs/>
                <w:lang w:eastAsia="ja-JP"/>
              </w:rPr>
              <w:t>&gt;Lower Layer presence status change</w:t>
            </w:r>
          </w:p>
        </w:tc>
        <w:tc>
          <w:tcPr>
            <w:tcW w:w="1080" w:type="dxa"/>
          </w:tcPr>
          <w:p w14:paraId="622DEA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8084A0" w14:textId="77777777" w:rsidR="00F02090" w:rsidRPr="00FD0425" w:rsidRDefault="00F02090" w:rsidP="0073372F">
            <w:pPr>
              <w:pStyle w:val="TAL"/>
              <w:keepNext w:val="0"/>
              <w:keepLines w:val="0"/>
              <w:widowControl w:val="0"/>
              <w:rPr>
                <w:i/>
                <w:lang w:eastAsia="ja-JP"/>
              </w:rPr>
            </w:pPr>
          </w:p>
        </w:tc>
        <w:tc>
          <w:tcPr>
            <w:tcW w:w="1512" w:type="dxa"/>
          </w:tcPr>
          <w:p w14:paraId="5B6CACC4" w14:textId="77777777" w:rsidR="00F02090" w:rsidRPr="00FD0425" w:rsidRDefault="00F02090" w:rsidP="0073372F">
            <w:pPr>
              <w:pStyle w:val="TAL"/>
              <w:keepNext w:val="0"/>
              <w:keepLines w:val="0"/>
              <w:widowControl w:val="0"/>
              <w:rPr>
                <w:lang w:eastAsia="ja-JP"/>
              </w:rPr>
            </w:pPr>
            <w:r w:rsidRPr="00FD0425">
              <w:rPr>
                <w:lang w:eastAsia="ja-JP"/>
              </w:rPr>
              <w:t>9.2.3.60</w:t>
            </w:r>
          </w:p>
        </w:tc>
        <w:tc>
          <w:tcPr>
            <w:tcW w:w="1728" w:type="dxa"/>
          </w:tcPr>
          <w:p w14:paraId="732CAF58" w14:textId="77777777" w:rsidR="00F02090" w:rsidRPr="00FD0425" w:rsidRDefault="00F02090" w:rsidP="0073372F">
            <w:pPr>
              <w:pStyle w:val="TAL"/>
              <w:keepNext w:val="0"/>
              <w:keepLines w:val="0"/>
              <w:widowControl w:val="0"/>
              <w:rPr>
                <w:lang w:eastAsia="ja-JP"/>
              </w:rPr>
            </w:pPr>
          </w:p>
        </w:tc>
        <w:tc>
          <w:tcPr>
            <w:tcW w:w="1080" w:type="dxa"/>
          </w:tcPr>
          <w:p w14:paraId="144FC28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2E561F8" w14:textId="77777777" w:rsidR="00F02090" w:rsidRPr="00FD0425" w:rsidRDefault="00F02090" w:rsidP="0073372F">
            <w:pPr>
              <w:pStyle w:val="TAC"/>
              <w:keepNext w:val="0"/>
              <w:keepLines w:val="0"/>
              <w:widowControl w:val="0"/>
              <w:rPr>
                <w:lang w:eastAsia="ja-JP"/>
              </w:rPr>
            </w:pPr>
          </w:p>
        </w:tc>
      </w:tr>
      <w:tr w:rsidR="00F02090" w:rsidRPr="00FD0425" w14:paraId="24A693C8" w14:textId="77777777" w:rsidTr="0073372F">
        <w:tc>
          <w:tcPr>
            <w:tcW w:w="2160" w:type="dxa"/>
          </w:tcPr>
          <w:p w14:paraId="38586D6B"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336A67B5" w14:textId="77777777" w:rsidR="00F02090" w:rsidRPr="00FD0425" w:rsidRDefault="00F02090" w:rsidP="0073372F">
            <w:pPr>
              <w:pStyle w:val="TAL"/>
              <w:keepNext w:val="0"/>
              <w:keepLines w:val="0"/>
              <w:widowControl w:val="0"/>
              <w:rPr>
                <w:lang w:eastAsia="ja-JP"/>
              </w:rPr>
            </w:pPr>
          </w:p>
        </w:tc>
        <w:tc>
          <w:tcPr>
            <w:tcW w:w="1080" w:type="dxa"/>
          </w:tcPr>
          <w:p w14:paraId="1419495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91E9BF8" w14:textId="77777777" w:rsidR="00F02090" w:rsidRPr="00FD0425" w:rsidRDefault="00F02090" w:rsidP="0073372F">
            <w:pPr>
              <w:pStyle w:val="TAL"/>
              <w:keepNext w:val="0"/>
              <w:keepLines w:val="0"/>
              <w:widowControl w:val="0"/>
              <w:rPr>
                <w:lang w:eastAsia="ja-JP"/>
              </w:rPr>
            </w:pPr>
          </w:p>
        </w:tc>
        <w:tc>
          <w:tcPr>
            <w:tcW w:w="1728" w:type="dxa"/>
          </w:tcPr>
          <w:p w14:paraId="16523005" w14:textId="77777777" w:rsidR="00F02090" w:rsidRPr="00FD0425" w:rsidRDefault="00F02090" w:rsidP="0073372F">
            <w:pPr>
              <w:pStyle w:val="TAL"/>
              <w:keepNext w:val="0"/>
              <w:keepLines w:val="0"/>
              <w:widowControl w:val="0"/>
              <w:rPr>
                <w:lang w:eastAsia="ja-JP"/>
              </w:rPr>
            </w:pPr>
          </w:p>
        </w:tc>
        <w:tc>
          <w:tcPr>
            <w:tcW w:w="1080" w:type="dxa"/>
          </w:tcPr>
          <w:p w14:paraId="6A08E8C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2D65C79" w14:textId="77777777" w:rsidR="00F02090" w:rsidRPr="00FD0425" w:rsidRDefault="00F02090" w:rsidP="0073372F">
            <w:pPr>
              <w:pStyle w:val="TAC"/>
              <w:keepNext w:val="0"/>
              <w:keepLines w:val="0"/>
              <w:widowControl w:val="0"/>
              <w:rPr>
                <w:lang w:eastAsia="ja-JP"/>
              </w:rPr>
            </w:pPr>
          </w:p>
        </w:tc>
      </w:tr>
      <w:tr w:rsidR="00F02090" w:rsidRPr="00FD0425" w14:paraId="78FF3110" w14:textId="77777777" w:rsidTr="0073372F">
        <w:tc>
          <w:tcPr>
            <w:tcW w:w="2160" w:type="dxa"/>
          </w:tcPr>
          <w:p w14:paraId="25802305"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CC359B" w14:textId="77777777" w:rsidR="00F02090" w:rsidRPr="00FD0425" w:rsidRDefault="00F02090" w:rsidP="0073372F">
            <w:pPr>
              <w:pStyle w:val="TAL"/>
              <w:keepNext w:val="0"/>
              <w:keepLines w:val="0"/>
              <w:widowControl w:val="0"/>
              <w:rPr>
                <w:lang w:eastAsia="ja-JP"/>
              </w:rPr>
            </w:pPr>
          </w:p>
        </w:tc>
        <w:tc>
          <w:tcPr>
            <w:tcW w:w="1080" w:type="dxa"/>
          </w:tcPr>
          <w:p w14:paraId="18315D64"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38D89640" w14:textId="77777777" w:rsidR="00F02090" w:rsidRPr="00FD0425" w:rsidRDefault="00F02090" w:rsidP="0073372F">
            <w:pPr>
              <w:pStyle w:val="TAL"/>
              <w:keepNext w:val="0"/>
              <w:keepLines w:val="0"/>
              <w:widowControl w:val="0"/>
              <w:rPr>
                <w:lang w:eastAsia="ja-JP"/>
              </w:rPr>
            </w:pPr>
          </w:p>
        </w:tc>
        <w:tc>
          <w:tcPr>
            <w:tcW w:w="1728" w:type="dxa"/>
          </w:tcPr>
          <w:p w14:paraId="6808F5AE"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73372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73372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080" w:type="dxa"/>
          </w:tcPr>
          <w:p w14:paraId="1F5470E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57BC9F3" w14:textId="77777777" w:rsidR="00F02090" w:rsidRPr="00FD0425" w:rsidRDefault="00F02090" w:rsidP="0073372F">
            <w:pPr>
              <w:pStyle w:val="TAC"/>
              <w:keepNext w:val="0"/>
              <w:keepLines w:val="0"/>
              <w:widowControl w:val="0"/>
              <w:rPr>
                <w:lang w:eastAsia="ja-JP"/>
              </w:rPr>
            </w:pPr>
          </w:p>
        </w:tc>
      </w:tr>
      <w:tr w:rsidR="00F02090" w:rsidRPr="00FD0425" w14:paraId="30B5EE40" w14:textId="77777777" w:rsidTr="0073372F">
        <w:tc>
          <w:tcPr>
            <w:tcW w:w="2160" w:type="dxa"/>
          </w:tcPr>
          <w:p w14:paraId="710A1F15"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2C57549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D55680C" w14:textId="77777777" w:rsidR="00F02090" w:rsidRPr="00FD0425" w:rsidRDefault="00F02090" w:rsidP="0073372F">
            <w:pPr>
              <w:pStyle w:val="TAL"/>
              <w:keepNext w:val="0"/>
              <w:keepLines w:val="0"/>
              <w:widowControl w:val="0"/>
              <w:rPr>
                <w:i/>
                <w:lang w:eastAsia="ja-JP"/>
              </w:rPr>
            </w:pPr>
          </w:p>
        </w:tc>
        <w:tc>
          <w:tcPr>
            <w:tcW w:w="1512" w:type="dxa"/>
          </w:tcPr>
          <w:p w14:paraId="40854E81"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552182E7" w14:textId="77777777" w:rsidR="00F02090" w:rsidRPr="00FD0425" w:rsidRDefault="00F02090" w:rsidP="0073372F">
            <w:pPr>
              <w:pStyle w:val="TAL"/>
              <w:keepNext w:val="0"/>
              <w:keepLines w:val="0"/>
              <w:widowControl w:val="0"/>
              <w:rPr>
                <w:lang w:eastAsia="ja-JP"/>
              </w:rPr>
            </w:pPr>
          </w:p>
        </w:tc>
        <w:tc>
          <w:tcPr>
            <w:tcW w:w="1080" w:type="dxa"/>
          </w:tcPr>
          <w:p w14:paraId="01A7C22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D0B4D4" w14:textId="77777777" w:rsidR="00F02090" w:rsidRPr="00FD0425" w:rsidRDefault="00F02090" w:rsidP="0073372F">
            <w:pPr>
              <w:pStyle w:val="TAC"/>
              <w:keepNext w:val="0"/>
              <w:keepLines w:val="0"/>
              <w:widowControl w:val="0"/>
              <w:rPr>
                <w:lang w:eastAsia="ja-JP"/>
              </w:rPr>
            </w:pPr>
          </w:p>
        </w:tc>
      </w:tr>
      <w:tr w:rsidR="00F02090" w:rsidRPr="00FD0425" w14:paraId="17F68BFF" w14:textId="77777777" w:rsidTr="0073372F">
        <w:tc>
          <w:tcPr>
            <w:tcW w:w="2160" w:type="dxa"/>
          </w:tcPr>
          <w:p w14:paraId="4E81EC4C" w14:textId="77777777" w:rsidR="00F02090" w:rsidRPr="00FD0425" w:rsidRDefault="00F02090" w:rsidP="0073372F">
            <w:pPr>
              <w:pStyle w:val="TAL"/>
              <w:keepNext w:val="0"/>
              <w:keepLines w:val="0"/>
              <w:widowControl w:val="0"/>
              <w:ind w:left="340"/>
              <w:rPr>
                <w:lang w:eastAsia="ja-JP"/>
              </w:rPr>
            </w:pPr>
            <w:r w:rsidRPr="00FD0425">
              <w:rPr>
                <w:lang w:eastAsia="ja-JP"/>
              </w:rPr>
              <w:t>&gt;&gt;&gt;S-NSSAI</w:t>
            </w:r>
          </w:p>
        </w:tc>
        <w:tc>
          <w:tcPr>
            <w:tcW w:w="1080" w:type="dxa"/>
          </w:tcPr>
          <w:p w14:paraId="6952F6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EB5B84C" w14:textId="77777777" w:rsidR="00F02090" w:rsidRPr="00FD0425" w:rsidRDefault="00F02090" w:rsidP="0073372F">
            <w:pPr>
              <w:pStyle w:val="TAL"/>
              <w:keepNext w:val="0"/>
              <w:keepLines w:val="0"/>
              <w:widowControl w:val="0"/>
              <w:rPr>
                <w:i/>
                <w:lang w:eastAsia="ja-JP"/>
              </w:rPr>
            </w:pPr>
          </w:p>
        </w:tc>
        <w:tc>
          <w:tcPr>
            <w:tcW w:w="1512" w:type="dxa"/>
          </w:tcPr>
          <w:p w14:paraId="0C6C0D36"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28437CAD" w14:textId="77777777" w:rsidR="00F02090" w:rsidRPr="00FD0425" w:rsidRDefault="00F02090" w:rsidP="0073372F">
            <w:pPr>
              <w:pStyle w:val="TAL"/>
              <w:keepNext w:val="0"/>
              <w:keepLines w:val="0"/>
              <w:widowControl w:val="0"/>
              <w:rPr>
                <w:lang w:eastAsia="ja-JP"/>
              </w:rPr>
            </w:pPr>
          </w:p>
        </w:tc>
        <w:tc>
          <w:tcPr>
            <w:tcW w:w="1080" w:type="dxa"/>
          </w:tcPr>
          <w:p w14:paraId="4012CB3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0A088B" w14:textId="77777777" w:rsidR="00F02090" w:rsidRPr="00FD0425" w:rsidRDefault="00F02090" w:rsidP="0073372F">
            <w:pPr>
              <w:pStyle w:val="TAC"/>
              <w:keepNext w:val="0"/>
              <w:keepLines w:val="0"/>
              <w:widowControl w:val="0"/>
              <w:rPr>
                <w:lang w:eastAsia="ja-JP"/>
              </w:rPr>
            </w:pPr>
          </w:p>
        </w:tc>
      </w:tr>
      <w:tr w:rsidR="00F02090" w:rsidRPr="00FD0425" w14:paraId="527E9310" w14:textId="77777777" w:rsidTr="0073372F">
        <w:tc>
          <w:tcPr>
            <w:tcW w:w="2160" w:type="dxa"/>
          </w:tcPr>
          <w:p w14:paraId="686584C2"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9A2FF7D"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D301F4D" w14:textId="77777777" w:rsidR="00F02090" w:rsidRPr="00FD0425" w:rsidRDefault="00F02090" w:rsidP="0073372F">
            <w:pPr>
              <w:pStyle w:val="TAL"/>
              <w:keepNext w:val="0"/>
              <w:keepLines w:val="0"/>
              <w:widowControl w:val="0"/>
              <w:rPr>
                <w:i/>
                <w:lang w:eastAsia="ja-JP"/>
              </w:rPr>
            </w:pPr>
          </w:p>
        </w:tc>
        <w:tc>
          <w:tcPr>
            <w:tcW w:w="1512" w:type="dxa"/>
          </w:tcPr>
          <w:p w14:paraId="5A2D8BFC"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268C0155" w14:textId="77777777" w:rsidR="00F02090" w:rsidRPr="00FD0425" w:rsidRDefault="00F02090" w:rsidP="0073372F">
            <w:pPr>
              <w:pStyle w:val="TAL"/>
              <w:keepNext w:val="0"/>
              <w:keepLines w:val="0"/>
              <w:widowControl w:val="0"/>
              <w:rPr>
                <w:lang w:eastAsia="ja-JP"/>
              </w:rPr>
            </w:pPr>
          </w:p>
        </w:tc>
        <w:tc>
          <w:tcPr>
            <w:tcW w:w="1080" w:type="dxa"/>
          </w:tcPr>
          <w:p w14:paraId="641BD51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ACA006A" w14:textId="77777777" w:rsidR="00F02090" w:rsidRPr="00FD0425" w:rsidRDefault="00F02090" w:rsidP="0073372F">
            <w:pPr>
              <w:pStyle w:val="TAC"/>
              <w:keepNext w:val="0"/>
              <w:keepLines w:val="0"/>
              <w:widowControl w:val="0"/>
              <w:rPr>
                <w:lang w:eastAsia="ja-JP"/>
              </w:rPr>
            </w:pPr>
          </w:p>
        </w:tc>
      </w:tr>
      <w:tr w:rsidR="00F02090" w:rsidRPr="00FD0425" w14:paraId="10A8B5CC" w14:textId="77777777" w:rsidTr="0073372F">
        <w:tc>
          <w:tcPr>
            <w:tcW w:w="2160" w:type="dxa"/>
          </w:tcPr>
          <w:p w14:paraId="5CDC9B43"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163D3A0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5E6D19D" w14:textId="77777777" w:rsidR="00F02090" w:rsidRPr="00FD0425" w:rsidRDefault="00F02090" w:rsidP="0073372F">
            <w:pPr>
              <w:pStyle w:val="TAL"/>
              <w:keepNext w:val="0"/>
              <w:keepLines w:val="0"/>
              <w:widowControl w:val="0"/>
              <w:rPr>
                <w:i/>
                <w:lang w:eastAsia="ja-JP"/>
              </w:rPr>
            </w:pPr>
          </w:p>
        </w:tc>
        <w:tc>
          <w:tcPr>
            <w:tcW w:w="1512" w:type="dxa"/>
          </w:tcPr>
          <w:p w14:paraId="4304560B" w14:textId="77777777" w:rsidR="00F02090" w:rsidRPr="00FD0425" w:rsidRDefault="00F02090" w:rsidP="0073372F">
            <w:pPr>
              <w:pStyle w:val="TAL"/>
              <w:keepNext w:val="0"/>
              <w:keepLines w:val="0"/>
              <w:widowControl w:val="0"/>
              <w:rPr>
                <w:lang w:eastAsia="ja-JP"/>
              </w:rPr>
            </w:pPr>
            <w:r w:rsidRPr="00FD0425">
              <w:rPr>
                <w:lang w:eastAsia="ja-JP"/>
              </w:rPr>
              <w:t>9.2.1.5</w:t>
            </w:r>
          </w:p>
        </w:tc>
        <w:tc>
          <w:tcPr>
            <w:tcW w:w="1728" w:type="dxa"/>
          </w:tcPr>
          <w:p w14:paraId="1865ADF4" w14:textId="77777777" w:rsidR="00F02090" w:rsidRPr="00FD0425" w:rsidRDefault="00F02090" w:rsidP="0073372F">
            <w:pPr>
              <w:pStyle w:val="TAL"/>
              <w:keepNext w:val="0"/>
              <w:keepLines w:val="0"/>
              <w:widowControl w:val="0"/>
              <w:rPr>
                <w:lang w:eastAsia="ja-JP"/>
              </w:rPr>
            </w:pPr>
          </w:p>
        </w:tc>
        <w:tc>
          <w:tcPr>
            <w:tcW w:w="1080" w:type="dxa"/>
          </w:tcPr>
          <w:p w14:paraId="0FCF27D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937E714" w14:textId="77777777" w:rsidR="00F02090" w:rsidRPr="00FD0425" w:rsidRDefault="00F02090" w:rsidP="0073372F">
            <w:pPr>
              <w:pStyle w:val="TAC"/>
              <w:keepNext w:val="0"/>
              <w:keepLines w:val="0"/>
              <w:widowControl w:val="0"/>
              <w:rPr>
                <w:lang w:eastAsia="ja-JP"/>
              </w:rPr>
            </w:pPr>
          </w:p>
        </w:tc>
      </w:tr>
      <w:tr w:rsidR="00F02090" w:rsidRPr="00FD0425" w14:paraId="12B86E19" w14:textId="77777777" w:rsidTr="0073372F">
        <w:tc>
          <w:tcPr>
            <w:tcW w:w="2160" w:type="dxa"/>
          </w:tcPr>
          <w:p w14:paraId="33530A2F"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13BA73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FF5165" w14:textId="77777777" w:rsidR="00F02090" w:rsidRPr="00FD0425" w:rsidRDefault="00F02090" w:rsidP="0073372F">
            <w:pPr>
              <w:pStyle w:val="TAL"/>
              <w:keepNext w:val="0"/>
              <w:keepLines w:val="0"/>
              <w:widowControl w:val="0"/>
              <w:rPr>
                <w:i/>
                <w:lang w:eastAsia="ja-JP"/>
              </w:rPr>
            </w:pPr>
          </w:p>
        </w:tc>
        <w:tc>
          <w:tcPr>
            <w:tcW w:w="1512" w:type="dxa"/>
          </w:tcPr>
          <w:p w14:paraId="47E29643" w14:textId="77777777" w:rsidR="00F02090" w:rsidRPr="00FD0425" w:rsidRDefault="00F02090" w:rsidP="0073372F">
            <w:pPr>
              <w:pStyle w:val="TAL"/>
              <w:keepNext w:val="0"/>
              <w:keepLines w:val="0"/>
              <w:widowControl w:val="0"/>
              <w:rPr>
                <w:lang w:eastAsia="ja-JP"/>
              </w:rPr>
            </w:pPr>
            <w:r w:rsidRPr="00FD0425">
              <w:rPr>
                <w:lang w:eastAsia="ja-JP"/>
              </w:rPr>
              <w:t>9.2.1.7</w:t>
            </w:r>
          </w:p>
        </w:tc>
        <w:tc>
          <w:tcPr>
            <w:tcW w:w="1728" w:type="dxa"/>
          </w:tcPr>
          <w:p w14:paraId="5AAB6ADF" w14:textId="77777777" w:rsidR="00F02090" w:rsidRPr="00FD0425" w:rsidRDefault="00F02090" w:rsidP="0073372F">
            <w:pPr>
              <w:pStyle w:val="TAL"/>
              <w:keepNext w:val="0"/>
              <w:keepLines w:val="0"/>
              <w:widowControl w:val="0"/>
              <w:rPr>
                <w:lang w:eastAsia="ja-JP"/>
              </w:rPr>
            </w:pPr>
          </w:p>
        </w:tc>
        <w:tc>
          <w:tcPr>
            <w:tcW w:w="1080" w:type="dxa"/>
          </w:tcPr>
          <w:p w14:paraId="7D2FC16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1A944F" w14:textId="77777777" w:rsidR="00F02090" w:rsidRPr="00FD0425" w:rsidRDefault="00F02090" w:rsidP="0073372F">
            <w:pPr>
              <w:pStyle w:val="TAC"/>
              <w:keepNext w:val="0"/>
              <w:keepLines w:val="0"/>
              <w:widowControl w:val="0"/>
              <w:rPr>
                <w:lang w:eastAsia="ja-JP"/>
              </w:rPr>
            </w:pPr>
          </w:p>
        </w:tc>
      </w:tr>
      <w:tr w:rsidR="00AA0D12" w:rsidRPr="00FD0425" w14:paraId="6EF87B3F" w14:textId="77777777" w:rsidTr="0073372F">
        <w:tc>
          <w:tcPr>
            <w:tcW w:w="2160" w:type="dxa"/>
          </w:tcPr>
          <w:p w14:paraId="48646EED"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0005CA1"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38EE60DC" w14:textId="77777777" w:rsidR="00AA0D12" w:rsidRPr="00FD0425" w:rsidRDefault="00AA0D12" w:rsidP="0073372F">
            <w:pPr>
              <w:pStyle w:val="TAL"/>
              <w:keepNext w:val="0"/>
              <w:keepLines w:val="0"/>
              <w:widowControl w:val="0"/>
              <w:rPr>
                <w:i/>
                <w:lang w:eastAsia="ja-JP"/>
              </w:rPr>
            </w:pPr>
          </w:p>
        </w:tc>
        <w:tc>
          <w:tcPr>
            <w:tcW w:w="1512" w:type="dxa"/>
          </w:tcPr>
          <w:p w14:paraId="2C069FA1" w14:textId="77777777" w:rsidR="00AA0D12" w:rsidRDefault="00AA0D12" w:rsidP="0073372F">
            <w:pPr>
              <w:pStyle w:val="TAL"/>
              <w:keepNext w:val="0"/>
              <w:keepLines w:val="0"/>
              <w:widowControl w:val="0"/>
              <w:rPr>
                <w:lang w:eastAsia="ja-JP"/>
              </w:rPr>
            </w:pPr>
            <w:r w:rsidRPr="00FD0425">
              <w:t>Expected UE Activity Behaviour</w:t>
            </w:r>
          </w:p>
          <w:p w14:paraId="1526B6D0"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93FFC71"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6C43B56"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61254C99"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3418BF01" w14:textId="77777777" w:rsidTr="0073372F">
        <w:tc>
          <w:tcPr>
            <w:tcW w:w="2160" w:type="dxa"/>
          </w:tcPr>
          <w:p w14:paraId="4D9D0EC8"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1D4CE1E7" w14:textId="77777777" w:rsidR="00F02090" w:rsidRPr="00FD0425" w:rsidRDefault="00F02090" w:rsidP="0073372F">
            <w:pPr>
              <w:pStyle w:val="TAL"/>
              <w:keepNext w:val="0"/>
              <w:keepLines w:val="0"/>
              <w:widowControl w:val="0"/>
              <w:rPr>
                <w:lang w:eastAsia="ja-JP"/>
              </w:rPr>
            </w:pPr>
          </w:p>
        </w:tc>
        <w:tc>
          <w:tcPr>
            <w:tcW w:w="1080" w:type="dxa"/>
          </w:tcPr>
          <w:p w14:paraId="29832D31"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8697536" w14:textId="77777777" w:rsidR="00F02090" w:rsidRPr="00FD0425" w:rsidRDefault="00F02090" w:rsidP="0073372F">
            <w:pPr>
              <w:pStyle w:val="TAL"/>
              <w:keepNext w:val="0"/>
              <w:keepLines w:val="0"/>
              <w:widowControl w:val="0"/>
              <w:rPr>
                <w:lang w:eastAsia="ja-JP"/>
              </w:rPr>
            </w:pPr>
          </w:p>
        </w:tc>
        <w:tc>
          <w:tcPr>
            <w:tcW w:w="1728" w:type="dxa"/>
          </w:tcPr>
          <w:p w14:paraId="70C26C3C" w14:textId="77777777" w:rsidR="00F02090" w:rsidRPr="00FD0425" w:rsidRDefault="00F02090" w:rsidP="0073372F">
            <w:pPr>
              <w:pStyle w:val="TAL"/>
              <w:keepNext w:val="0"/>
              <w:keepLines w:val="0"/>
              <w:widowControl w:val="0"/>
              <w:rPr>
                <w:lang w:eastAsia="ja-JP"/>
              </w:rPr>
            </w:pPr>
          </w:p>
        </w:tc>
        <w:tc>
          <w:tcPr>
            <w:tcW w:w="1080" w:type="dxa"/>
          </w:tcPr>
          <w:p w14:paraId="6DBF2EE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A7776E3" w14:textId="77777777" w:rsidR="00F02090" w:rsidRPr="00FD0425" w:rsidRDefault="00F02090" w:rsidP="0073372F">
            <w:pPr>
              <w:pStyle w:val="TAC"/>
              <w:keepNext w:val="0"/>
              <w:keepLines w:val="0"/>
              <w:widowControl w:val="0"/>
              <w:rPr>
                <w:lang w:eastAsia="ja-JP"/>
              </w:rPr>
            </w:pPr>
          </w:p>
        </w:tc>
      </w:tr>
      <w:tr w:rsidR="00F02090" w:rsidRPr="00FD0425" w14:paraId="0429402B" w14:textId="77777777" w:rsidTr="0073372F">
        <w:tc>
          <w:tcPr>
            <w:tcW w:w="2160" w:type="dxa"/>
          </w:tcPr>
          <w:p w14:paraId="3464495A"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065EE02F" w14:textId="77777777" w:rsidR="00F02090" w:rsidRPr="00FD0425" w:rsidRDefault="00F02090" w:rsidP="0073372F">
            <w:pPr>
              <w:pStyle w:val="TAL"/>
              <w:keepNext w:val="0"/>
              <w:keepLines w:val="0"/>
              <w:widowControl w:val="0"/>
              <w:rPr>
                <w:lang w:eastAsia="ja-JP"/>
              </w:rPr>
            </w:pPr>
          </w:p>
        </w:tc>
        <w:tc>
          <w:tcPr>
            <w:tcW w:w="1080" w:type="dxa"/>
          </w:tcPr>
          <w:p w14:paraId="00CB206D"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0BA7B5AA" w14:textId="77777777" w:rsidR="00F02090" w:rsidRPr="00FD0425" w:rsidRDefault="00F02090" w:rsidP="0073372F">
            <w:pPr>
              <w:pStyle w:val="TAL"/>
              <w:keepNext w:val="0"/>
              <w:keepLines w:val="0"/>
              <w:widowControl w:val="0"/>
              <w:rPr>
                <w:lang w:eastAsia="ja-JP"/>
              </w:rPr>
            </w:pPr>
          </w:p>
        </w:tc>
        <w:tc>
          <w:tcPr>
            <w:tcW w:w="1728" w:type="dxa"/>
          </w:tcPr>
          <w:p w14:paraId="3BF0F9D9"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73372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05E3405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A28A405" w14:textId="77777777" w:rsidR="00F02090" w:rsidRPr="00FD0425" w:rsidRDefault="00F02090" w:rsidP="0073372F">
            <w:pPr>
              <w:pStyle w:val="TAC"/>
              <w:keepNext w:val="0"/>
              <w:keepLines w:val="0"/>
              <w:widowControl w:val="0"/>
              <w:rPr>
                <w:lang w:eastAsia="ja-JP"/>
              </w:rPr>
            </w:pPr>
          </w:p>
        </w:tc>
      </w:tr>
      <w:tr w:rsidR="00F02090" w:rsidRPr="00FD0425" w14:paraId="199F4D11" w14:textId="77777777" w:rsidTr="0073372F">
        <w:tc>
          <w:tcPr>
            <w:tcW w:w="2160" w:type="dxa"/>
          </w:tcPr>
          <w:p w14:paraId="3D8F57E9"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3F2C58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4C95C0" w14:textId="77777777" w:rsidR="00F02090" w:rsidRPr="00FD0425" w:rsidRDefault="00F02090" w:rsidP="0073372F">
            <w:pPr>
              <w:pStyle w:val="TAL"/>
              <w:keepNext w:val="0"/>
              <w:keepLines w:val="0"/>
              <w:widowControl w:val="0"/>
              <w:rPr>
                <w:i/>
                <w:lang w:eastAsia="ja-JP"/>
              </w:rPr>
            </w:pPr>
          </w:p>
        </w:tc>
        <w:tc>
          <w:tcPr>
            <w:tcW w:w="1512" w:type="dxa"/>
          </w:tcPr>
          <w:p w14:paraId="4C199967"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0D1ED62B" w14:textId="77777777" w:rsidR="00F02090" w:rsidRPr="00FD0425" w:rsidRDefault="00F02090" w:rsidP="0073372F">
            <w:pPr>
              <w:pStyle w:val="TAL"/>
              <w:keepNext w:val="0"/>
              <w:keepLines w:val="0"/>
              <w:widowControl w:val="0"/>
              <w:rPr>
                <w:lang w:eastAsia="ja-JP"/>
              </w:rPr>
            </w:pPr>
          </w:p>
        </w:tc>
        <w:tc>
          <w:tcPr>
            <w:tcW w:w="1080" w:type="dxa"/>
          </w:tcPr>
          <w:p w14:paraId="730AE99D"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4B11C82" w14:textId="77777777" w:rsidR="00F02090" w:rsidRPr="00FD0425" w:rsidRDefault="00F02090" w:rsidP="0073372F">
            <w:pPr>
              <w:pStyle w:val="TAC"/>
              <w:keepNext w:val="0"/>
              <w:keepLines w:val="0"/>
              <w:widowControl w:val="0"/>
              <w:rPr>
                <w:lang w:eastAsia="ja-JP"/>
              </w:rPr>
            </w:pPr>
          </w:p>
        </w:tc>
      </w:tr>
      <w:tr w:rsidR="00F02090" w:rsidRPr="00FD0425" w14:paraId="0FB21C7B" w14:textId="77777777" w:rsidTr="0073372F">
        <w:tc>
          <w:tcPr>
            <w:tcW w:w="2160" w:type="dxa"/>
          </w:tcPr>
          <w:p w14:paraId="0F5C549A"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4266019"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2F419C37" w14:textId="77777777" w:rsidR="00F02090" w:rsidRPr="00FD0425" w:rsidRDefault="00F02090" w:rsidP="0073372F">
            <w:pPr>
              <w:pStyle w:val="TAL"/>
              <w:keepNext w:val="0"/>
              <w:keepLines w:val="0"/>
              <w:widowControl w:val="0"/>
              <w:rPr>
                <w:i/>
                <w:lang w:eastAsia="ja-JP"/>
              </w:rPr>
            </w:pPr>
          </w:p>
        </w:tc>
        <w:tc>
          <w:tcPr>
            <w:tcW w:w="1512" w:type="dxa"/>
          </w:tcPr>
          <w:p w14:paraId="0312AA7F"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34D887B7" w14:textId="77777777" w:rsidR="00F02090" w:rsidRPr="00FD0425" w:rsidRDefault="00F02090" w:rsidP="0073372F">
            <w:pPr>
              <w:pStyle w:val="TAL"/>
              <w:keepNext w:val="0"/>
              <w:keepLines w:val="0"/>
              <w:widowControl w:val="0"/>
              <w:rPr>
                <w:lang w:eastAsia="ja-JP"/>
              </w:rPr>
            </w:pPr>
          </w:p>
        </w:tc>
        <w:tc>
          <w:tcPr>
            <w:tcW w:w="1080" w:type="dxa"/>
          </w:tcPr>
          <w:p w14:paraId="71DB512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5C5C8B9" w14:textId="77777777" w:rsidR="00F02090" w:rsidRPr="00FD0425" w:rsidRDefault="00F02090" w:rsidP="0073372F">
            <w:pPr>
              <w:pStyle w:val="TAC"/>
              <w:keepNext w:val="0"/>
              <w:keepLines w:val="0"/>
              <w:widowControl w:val="0"/>
              <w:rPr>
                <w:lang w:eastAsia="ja-JP"/>
              </w:rPr>
            </w:pPr>
          </w:p>
        </w:tc>
      </w:tr>
      <w:tr w:rsidR="00F02090" w:rsidRPr="00FD0425" w14:paraId="5611C975" w14:textId="77777777" w:rsidTr="0073372F">
        <w:tc>
          <w:tcPr>
            <w:tcW w:w="2160" w:type="dxa"/>
          </w:tcPr>
          <w:p w14:paraId="3EFB41CC"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81801E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C0DF01B" w14:textId="77777777" w:rsidR="00F02090" w:rsidRPr="00FD0425" w:rsidRDefault="00F02090" w:rsidP="0073372F">
            <w:pPr>
              <w:pStyle w:val="TAL"/>
              <w:keepNext w:val="0"/>
              <w:keepLines w:val="0"/>
              <w:widowControl w:val="0"/>
              <w:rPr>
                <w:i/>
                <w:lang w:eastAsia="ja-JP"/>
              </w:rPr>
            </w:pPr>
          </w:p>
        </w:tc>
        <w:tc>
          <w:tcPr>
            <w:tcW w:w="1512" w:type="dxa"/>
          </w:tcPr>
          <w:p w14:paraId="1DC118F2" w14:textId="77777777" w:rsidR="00F02090" w:rsidRPr="00FD0425" w:rsidRDefault="00F02090" w:rsidP="0073372F">
            <w:pPr>
              <w:pStyle w:val="TAL"/>
              <w:keepNext w:val="0"/>
              <w:keepLines w:val="0"/>
              <w:widowControl w:val="0"/>
              <w:rPr>
                <w:lang w:eastAsia="ja-JP"/>
              </w:rPr>
            </w:pPr>
            <w:r w:rsidRPr="00FD0425">
              <w:rPr>
                <w:lang w:eastAsia="ja-JP"/>
              </w:rPr>
              <w:t>9.2.1.9</w:t>
            </w:r>
          </w:p>
        </w:tc>
        <w:tc>
          <w:tcPr>
            <w:tcW w:w="1728" w:type="dxa"/>
          </w:tcPr>
          <w:p w14:paraId="13E6CD4A" w14:textId="77777777" w:rsidR="00F02090" w:rsidRPr="00FD0425" w:rsidRDefault="00F02090" w:rsidP="0073372F">
            <w:pPr>
              <w:pStyle w:val="TAL"/>
              <w:keepNext w:val="0"/>
              <w:keepLines w:val="0"/>
              <w:widowControl w:val="0"/>
              <w:rPr>
                <w:lang w:eastAsia="ja-JP"/>
              </w:rPr>
            </w:pPr>
          </w:p>
        </w:tc>
        <w:tc>
          <w:tcPr>
            <w:tcW w:w="1080" w:type="dxa"/>
          </w:tcPr>
          <w:p w14:paraId="185E4D6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74CC20C3" w14:textId="77777777" w:rsidR="00F02090" w:rsidRPr="00FD0425" w:rsidRDefault="00F02090" w:rsidP="0073372F">
            <w:pPr>
              <w:pStyle w:val="TAC"/>
              <w:keepNext w:val="0"/>
              <w:keepLines w:val="0"/>
              <w:widowControl w:val="0"/>
              <w:rPr>
                <w:lang w:eastAsia="ja-JP"/>
              </w:rPr>
            </w:pPr>
          </w:p>
        </w:tc>
      </w:tr>
      <w:tr w:rsidR="00F02090" w:rsidRPr="00FD0425" w14:paraId="67CD8351" w14:textId="77777777" w:rsidTr="0073372F">
        <w:tc>
          <w:tcPr>
            <w:tcW w:w="2160" w:type="dxa"/>
          </w:tcPr>
          <w:p w14:paraId="036A67A6"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2416EC2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6D5088" w14:textId="77777777" w:rsidR="00F02090" w:rsidRPr="00FD0425" w:rsidRDefault="00F02090" w:rsidP="0073372F">
            <w:pPr>
              <w:pStyle w:val="TAL"/>
              <w:keepNext w:val="0"/>
              <w:keepLines w:val="0"/>
              <w:widowControl w:val="0"/>
              <w:rPr>
                <w:i/>
                <w:lang w:eastAsia="ja-JP"/>
              </w:rPr>
            </w:pPr>
          </w:p>
        </w:tc>
        <w:tc>
          <w:tcPr>
            <w:tcW w:w="1512" w:type="dxa"/>
          </w:tcPr>
          <w:p w14:paraId="62B74121" w14:textId="77777777" w:rsidR="00F02090" w:rsidRPr="00FD0425" w:rsidRDefault="00F02090" w:rsidP="0073372F">
            <w:pPr>
              <w:pStyle w:val="TAL"/>
              <w:keepNext w:val="0"/>
              <w:keepLines w:val="0"/>
              <w:widowControl w:val="0"/>
              <w:rPr>
                <w:lang w:eastAsia="ja-JP"/>
              </w:rPr>
            </w:pPr>
            <w:r w:rsidRPr="00FD0425">
              <w:rPr>
                <w:lang w:eastAsia="ja-JP"/>
              </w:rPr>
              <w:t>9.2.1.11</w:t>
            </w:r>
          </w:p>
        </w:tc>
        <w:tc>
          <w:tcPr>
            <w:tcW w:w="1728" w:type="dxa"/>
          </w:tcPr>
          <w:p w14:paraId="2B4A7305" w14:textId="77777777" w:rsidR="00F02090" w:rsidRPr="00FD0425" w:rsidRDefault="00F02090" w:rsidP="0073372F">
            <w:pPr>
              <w:pStyle w:val="TAL"/>
              <w:keepNext w:val="0"/>
              <w:keepLines w:val="0"/>
              <w:widowControl w:val="0"/>
              <w:rPr>
                <w:lang w:eastAsia="ja-JP"/>
              </w:rPr>
            </w:pPr>
          </w:p>
        </w:tc>
        <w:tc>
          <w:tcPr>
            <w:tcW w:w="1080" w:type="dxa"/>
          </w:tcPr>
          <w:p w14:paraId="622B4D1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239A075" w14:textId="77777777" w:rsidR="00F02090" w:rsidRPr="00FD0425" w:rsidRDefault="00F02090" w:rsidP="0073372F">
            <w:pPr>
              <w:pStyle w:val="TAC"/>
              <w:keepNext w:val="0"/>
              <w:keepLines w:val="0"/>
              <w:widowControl w:val="0"/>
              <w:rPr>
                <w:lang w:eastAsia="ja-JP"/>
              </w:rPr>
            </w:pPr>
          </w:p>
        </w:tc>
      </w:tr>
      <w:tr w:rsidR="00C72ADE" w:rsidRPr="00FD0425" w14:paraId="519968E1" w14:textId="77777777" w:rsidTr="0073372F">
        <w:tc>
          <w:tcPr>
            <w:tcW w:w="2160" w:type="dxa"/>
          </w:tcPr>
          <w:p w14:paraId="523399F5" w14:textId="77777777" w:rsidR="00C72ADE" w:rsidRPr="00FD0425" w:rsidRDefault="00C72ADE" w:rsidP="0073372F">
            <w:pPr>
              <w:pStyle w:val="TAL"/>
              <w:keepNext w:val="0"/>
              <w:keepLines w:val="0"/>
              <w:widowControl w:val="0"/>
              <w:ind w:left="340"/>
              <w:rPr>
                <w:lang w:eastAsia="ja-JP"/>
              </w:rPr>
            </w:pPr>
            <w:r w:rsidRPr="00FD0425">
              <w:rPr>
                <w:lang w:eastAsia="ja-JP"/>
              </w:rPr>
              <w:t>&gt;&gt;&gt;S-NSSAI</w:t>
            </w:r>
          </w:p>
        </w:tc>
        <w:tc>
          <w:tcPr>
            <w:tcW w:w="1080" w:type="dxa"/>
          </w:tcPr>
          <w:p w14:paraId="20A63C8C" w14:textId="77777777" w:rsidR="00C72ADE" w:rsidRPr="00FD0425" w:rsidRDefault="00C72ADE" w:rsidP="0073372F">
            <w:pPr>
              <w:pStyle w:val="TAL"/>
              <w:keepNext w:val="0"/>
              <w:keepLines w:val="0"/>
              <w:widowControl w:val="0"/>
              <w:rPr>
                <w:lang w:eastAsia="ja-JP"/>
              </w:rPr>
            </w:pPr>
            <w:r w:rsidRPr="00FD0425">
              <w:rPr>
                <w:lang w:eastAsia="ja-JP"/>
              </w:rPr>
              <w:t>O</w:t>
            </w:r>
          </w:p>
        </w:tc>
        <w:tc>
          <w:tcPr>
            <w:tcW w:w="1080" w:type="dxa"/>
          </w:tcPr>
          <w:p w14:paraId="246D99F5" w14:textId="77777777" w:rsidR="00C72ADE" w:rsidRPr="00FD0425" w:rsidRDefault="00C72ADE" w:rsidP="0073372F">
            <w:pPr>
              <w:pStyle w:val="TAL"/>
              <w:keepNext w:val="0"/>
              <w:keepLines w:val="0"/>
              <w:widowControl w:val="0"/>
              <w:rPr>
                <w:i/>
                <w:lang w:eastAsia="ja-JP"/>
              </w:rPr>
            </w:pPr>
          </w:p>
        </w:tc>
        <w:tc>
          <w:tcPr>
            <w:tcW w:w="1512" w:type="dxa"/>
          </w:tcPr>
          <w:p w14:paraId="1BB81057" w14:textId="77777777" w:rsidR="00C72ADE" w:rsidRPr="00FD0425" w:rsidRDefault="00C72ADE" w:rsidP="0073372F">
            <w:pPr>
              <w:pStyle w:val="TAL"/>
              <w:keepNext w:val="0"/>
              <w:keepLines w:val="0"/>
              <w:widowControl w:val="0"/>
              <w:rPr>
                <w:lang w:eastAsia="ja-JP"/>
              </w:rPr>
            </w:pPr>
            <w:r w:rsidRPr="00FD0425">
              <w:rPr>
                <w:lang w:eastAsia="ja-JP"/>
              </w:rPr>
              <w:t>9.2.3.21</w:t>
            </w:r>
          </w:p>
        </w:tc>
        <w:tc>
          <w:tcPr>
            <w:tcW w:w="1728" w:type="dxa"/>
          </w:tcPr>
          <w:p w14:paraId="7F57A641" w14:textId="77777777" w:rsidR="00C72ADE" w:rsidRPr="00FD0425" w:rsidRDefault="00C72ADE" w:rsidP="0073372F">
            <w:pPr>
              <w:pStyle w:val="TAL"/>
              <w:keepNext w:val="0"/>
              <w:keepLines w:val="0"/>
              <w:widowControl w:val="0"/>
              <w:rPr>
                <w:lang w:eastAsia="ja-JP"/>
              </w:rPr>
            </w:pPr>
          </w:p>
        </w:tc>
        <w:tc>
          <w:tcPr>
            <w:tcW w:w="1080" w:type="dxa"/>
          </w:tcPr>
          <w:p w14:paraId="609204D8" w14:textId="77777777" w:rsidR="00C72ADE" w:rsidRPr="00FD0425" w:rsidRDefault="00C72ADE" w:rsidP="0073372F">
            <w:pPr>
              <w:pStyle w:val="TAC"/>
              <w:keepNext w:val="0"/>
              <w:keepLines w:val="0"/>
              <w:widowControl w:val="0"/>
              <w:rPr>
                <w:bCs/>
                <w:lang w:eastAsia="ja-JP"/>
              </w:rPr>
            </w:pPr>
            <w:r w:rsidRPr="00FD0425">
              <w:rPr>
                <w:bCs/>
                <w:lang w:eastAsia="ja-JP"/>
              </w:rPr>
              <w:t>YES</w:t>
            </w:r>
          </w:p>
        </w:tc>
        <w:tc>
          <w:tcPr>
            <w:tcW w:w="1080" w:type="dxa"/>
          </w:tcPr>
          <w:p w14:paraId="5CD0CEC6" w14:textId="77777777" w:rsidR="00C72ADE" w:rsidRPr="00FD0425" w:rsidRDefault="00C72ADE" w:rsidP="0073372F">
            <w:pPr>
              <w:pStyle w:val="TAC"/>
              <w:keepNext w:val="0"/>
              <w:keepLines w:val="0"/>
              <w:widowControl w:val="0"/>
              <w:rPr>
                <w:lang w:eastAsia="ja-JP"/>
              </w:rPr>
            </w:pPr>
            <w:r w:rsidRPr="00FD0425">
              <w:rPr>
                <w:lang w:eastAsia="ja-JP"/>
              </w:rPr>
              <w:t>reject</w:t>
            </w:r>
          </w:p>
        </w:tc>
      </w:tr>
      <w:tr w:rsidR="00AA0D12" w:rsidRPr="00FD0425" w14:paraId="39F4E311" w14:textId="77777777" w:rsidTr="0073372F">
        <w:tc>
          <w:tcPr>
            <w:tcW w:w="2160" w:type="dxa"/>
          </w:tcPr>
          <w:p w14:paraId="05596F9C"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31B6E6A"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5E67C1EE" w14:textId="77777777" w:rsidR="00AA0D12" w:rsidRPr="00FD0425" w:rsidRDefault="00AA0D12" w:rsidP="0073372F">
            <w:pPr>
              <w:pStyle w:val="TAL"/>
              <w:keepNext w:val="0"/>
              <w:keepLines w:val="0"/>
              <w:widowControl w:val="0"/>
              <w:rPr>
                <w:i/>
                <w:lang w:eastAsia="ja-JP"/>
              </w:rPr>
            </w:pPr>
          </w:p>
        </w:tc>
        <w:tc>
          <w:tcPr>
            <w:tcW w:w="1512" w:type="dxa"/>
          </w:tcPr>
          <w:p w14:paraId="4D87B71B" w14:textId="77777777" w:rsidR="00AA0D12" w:rsidRDefault="00AA0D12" w:rsidP="0073372F">
            <w:pPr>
              <w:pStyle w:val="TAL"/>
              <w:keepNext w:val="0"/>
              <w:keepLines w:val="0"/>
              <w:widowControl w:val="0"/>
              <w:rPr>
                <w:lang w:eastAsia="ja-JP"/>
              </w:rPr>
            </w:pPr>
            <w:r w:rsidRPr="00FD0425">
              <w:t>Expected UE Activity Behaviour</w:t>
            </w:r>
          </w:p>
          <w:p w14:paraId="6A885302"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AE56984"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1E0DB51D"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0EE9C9F1"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525614F6" w14:textId="77777777" w:rsidTr="0073372F">
        <w:tc>
          <w:tcPr>
            <w:tcW w:w="2160" w:type="dxa"/>
          </w:tcPr>
          <w:p w14:paraId="02B7C5B7"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5F28BC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8CE6505" w14:textId="77777777" w:rsidR="00F02090" w:rsidRPr="00FD0425" w:rsidRDefault="00F02090" w:rsidP="0073372F">
            <w:pPr>
              <w:pStyle w:val="TAL"/>
              <w:keepNext w:val="0"/>
              <w:keepLines w:val="0"/>
              <w:widowControl w:val="0"/>
              <w:rPr>
                <w:i/>
                <w:lang w:eastAsia="ja-JP"/>
              </w:rPr>
            </w:pPr>
          </w:p>
        </w:tc>
        <w:tc>
          <w:tcPr>
            <w:tcW w:w="1512" w:type="dxa"/>
          </w:tcPr>
          <w:p w14:paraId="6106549F"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6ED0363C" w14:textId="77777777" w:rsidR="00F02090" w:rsidRPr="00FD0425" w:rsidRDefault="00F02090" w:rsidP="0073372F">
            <w:pPr>
              <w:pStyle w:val="TAL"/>
              <w:keepNext w:val="0"/>
              <w:keepLines w:val="0"/>
              <w:widowControl w:val="0"/>
              <w:rPr>
                <w:lang w:eastAsia="ja-JP"/>
              </w:rPr>
            </w:pPr>
          </w:p>
        </w:tc>
        <w:tc>
          <w:tcPr>
            <w:tcW w:w="1080" w:type="dxa"/>
          </w:tcPr>
          <w:p w14:paraId="44BD9BD9"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3910BE02" w14:textId="77777777" w:rsidR="00F02090" w:rsidRPr="00FD0425" w:rsidRDefault="00F02090" w:rsidP="0073372F">
            <w:pPr>
              <w:pStyle w:val="TAC"/>
              <w:keepNext w:val="0"/>
              <w:keepLines w:val="0"/>
              <w:widowControl w:val="0"/>
              <w:rPr>
                <w:lang w:eastAsia="ja-JP"/>
              </w:rPr>
            </w:pPr>
          </w:p>
        </w:tc>
      </w:tr>
      <w:tr w:rsidR="00F02090" w:rsidRPr="00FD0425" w14:paraId="059238AC" w14:textId="77777777" w:rsidTr="0073372F">
        <w:tc>
          <w:tcPr>
            <w:tcW w:w="2160" w:type="dxa"/>
          </w:tcPr>
          <w:p w14:paraId="4B6F1116" w14:textId="77777777" w:rsidR="00F02090" w:rsidRPr="00FD0425" w:rsidRDefault="00F02090" w:rsidP="0073372F">
            <w:pPr>
              <w:pStyle w:val="TAL"/>
              <w:keepNext w:val="0"/>
              <w:keepLines w:val="0"/>
              <w:widowControl w:val="0"/>
              <w:rPr>
                <w:bCs/>
                <w:lang w:eastAsia="ja-JP"/>
              </w:rPr>
            </w:pPr>
            <w:r w:rsidRPr="00FD0425">
              <w:rPr>
                <w:lang w:eastAsia="ja-JP"/>
              </w:rPr>
              <w:t>M-NG-RAN node to S-NG-RAN node Container</w:t>
            </w:r>
          </w:p>
        </w:tc>
        <w:tc>
          <w:tcPr>
            <w:tcW w:w="1080" w:type="dxa"/>
          </w:tcPr>
          <w:p w14:paraId="7EEF4C2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D49B290" w14:textId="77777777" w:rsidR="00F02090" w:rsidRPr="00FD0425" w:rsidRDefault="00F02090" w:rsidP="0073372F">
            <w:pPr>
              <w:pStyle w:val="TAL"/>
              <w:keepNext w:val="0"/>
              <w:keepLines w:val="0"/>
              <w:widowControl w:val="0"/>
              <w:rPr>
                <w:i/>
                <w:lang w:eastAsia="ja-JP"/>
              </w:rPr>
            </w:pPr>
          </w:p>
        </w:tc>
        <w:tc>
          <w:tcPr>
            <w:tcW w:w="1512" w:type="dxa"/>
          </w:tcPr>
          <w:p w14:paraId="4F5406E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59A3F95"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080" w:type="dxa"/>
          </w:tcPr>
          <w:p w14:paraId="69862BA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B451DB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720FAB2" w14:textId="77777777" w:rsidTr="0073372F">
        <w:tc>
          <w:tcPr>
            <w:tcW w:w="2160" w:type="dxa"/>
          </w:tcPr>
          <w:p w14:paraId="5594D8A1" w14:textId="77777777" w:rsidR="00F02090" w:rsidRPr="00FD0425" w:rsidRDefault="00F02090" w:rsidP="0073372F">
            <w:pPr>
              <w:pStyle w:val="TAL"/>
              <w:keepNext w:val="0"/>
              <w:keepLines w:val="0"/>
              <w:widowControl w:val="0"/>
              <w:rPr>
                <w:lang w:eastAsia="ja-JP"/>
              </w:rPr>
            </w:pPr>
            <w:r w:rsidRPr="00FD0425">
              <w:rPr>
                <w:lang w:eastAsia="ja-JP"/>
              </w:rPr>
              <w:t>Requested Split SRBs</w:t>
            </w:r>
          </w:p>
        </w:tc>
        <w:tc>
          <w:tcPr>
            <w:tcW w:w="1080" w:type="dxa"/>
          </w:tcPr>
          <w:p w14:paraId="4A4770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1B4D54B" w14:textId="77777777" w:rsidR="00F02090" w:rsidRPr="00FD0425" w:rsidRDefault="00F02090" w:rsidP="0073372F">
            <w:pPr>
              <w:pStyle w:val="TAL"/>
              <w:keepNext w:val="0"/>
              <w:keepLines w:val="0"/>
              <w:widowControl w:val="0"/>
              <w:rPr>
                <w:i/>
                <w:lang w:eastAsia="ja-JP"/>
              </w:rPr>
            </w:pPr>
          </w:p>
        </w:tc>
        <w:tc>
          <w:tcPr>
            <w:tcW w:w="1512" w:type="dxa"/>
          </w:tcPr>
          <w:p w14:paraId="0167677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76F8925F"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w:t>
            </w:r>
          </w:p>
        </w:tc>
        <w:tc>
          <w:tcPr>
            <w:tcW w:w="1080" w:type="dxa"/>
          </w:tcPr>
          <w:p w14:paraId="3914406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8F842A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F79A12" w14:textId="77777777" w:rsidTr="0073372F">
        <w:tc>
          <w:tcPr>
            <w:tcW w:w="2160" w:type="dxa"/>
          </w:tcPr>
          <w:p w14:paraId="573E6132" w14:textId="77777777" w:rsidR="00F02090" w:rsidRPr="00FD0425" w:rsidRDefault="00F02090" w:rsidP="0073372F">
            <w:pPr>
              <w:pStyle w:val="TAL"/>
              <w:keepNext w:val="0"/>
              <w:keepLines w:val="0"/>
              <w:widowControl w:val="0"/>
              <w:rPr>
                <w:lang w:eastAsia="ja-JP"/>
              </w:rPr>
            </w:pPr>
            <w:r w:rsidRPr="00FD0425">
              <w:rPr>
                <w:lang w:eastAsia="ja-JP"/>
              </w:rPr>
              <w:t>Requested Split SRBs release</w:t>
            </w:r>
          </w:p>
        </w:tc>
        <w:tc>
          <w:tcPr>
            <w:tcW w:w="1080" w:type="dxa"/>
          </w:tcPr>
          <w:p w14:paraId="0F238F8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2464279" w14:textId="77777777" w:rsidR="00F02090" w:rsidRPr="00FD0425" w:rsidRDefault="00F02090" w:rsidP="0073372F">
            <w:pPr>
              <w:pStyle w:val="TAL"/>
              <w:keepNext w:val="0"/>
              <w:keepLines w:val="0"/>
              <w:widowControl w:val="0"/>
              <w:rPr>
                <w:i/>
                <w:lang w:eastAsia="ja-JP"/>
              </w:rPr>
            </w:pPr>
          </w:p>
        </w:tc>
        <w:tc>
          <w:tcPr>
            <w:tcW w:w="1512" w:type="dxa"/>
          </w:tcPr>
          <w:p w14:paraId="3C7115A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59580DD1"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2216F19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653E8EC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97A76A6" w14:textId="77777777" w:rsidTr="0073372F">
        <w:tc>
          <w:tcPr>
            <w:tcW w:w="2160" w:type="dxa"/>
          </w:tcPr>
          <w:p w14:paraId="54DE661A" w14:textId="77777777" w:rsidR="00F02090" w:rsidRPr="00FD0425" w:rsidRDefault="00F02090" w:rsidP="0073372F">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72FFCAC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145F75" w14:textId="77777777" w:rsidR="00F02090" w:rsidRPr="00FD0425" w:rsidRDefault="00F02090" w:rsidP="0073372F">
            <w:pPr>
              <w:pStyle w:val="TAL"/>
              <w:keepNext w:val="0"/>
              <w:keepLines w:val="0"/>
              <w:widowControl w:val="0"/>
              <w:rPr>
                <w:i/>
                <w:lang w:eastAsia="ja-JP"/>
              </w:rPr>
            </w:pPr>
          </w:p>
        </w:tc>
        <w:tc>
          <w:tcPr>
            <w:tcW w:w="1512" w:type="dxa"/>
          </w:tcPr>
          <w:p w14:paraId="5A9EF9DF" w14:textId="77777777" w:rsidR="00F02090" w:rsidRPr="00FD0425" w:rsidRDefault="00F02090" w:rsidP="0073372F">
            <w:pPr>
              <w:pStyle w:val="TAL"/>
              <w:keepNext w:val="0"/>
              <w:keepLines w:val="0"/>
              <w:widowControl w:val="0"/>
              <w:rPr>
                <w:snapToGrid w:val="0"/>
                <w:lang w:eastAsia="ja-JP"/>
              </w:rPr>
            </w:pPr>
            <w:r w:rsidRPr="00FD0425">
              <w:rPr>
                <w:rFonts w:cs="Arial"/>
                <w:szCs w:val="18"/>
                <w:lang w:eastAsia="ja-JP"/>
              </w:rPr>
              <w:t>9.2.3.77</w:t>
            </w:r>
          </w:p>
        </w:tc>
        <w:tc>
          <w:tcPr>
            <w:tcW w:w="1728" w:type="dxa"/>
          </w:tcPr>
          <w:p w14:paraId="1FE4CF35" w14:textId="77777777" w:rsidR="00F02090" w:rsidRPr="00FD0425" w:rsidRDefault="00F02090" w:rsidP="0073372F">
            <w:pPr>
              <w:pStyle w:val="TAL"/>
              <w:keepNext w:val="0"/>
              <w:keepLines w:val="0"/>
              <w:widowControl w:val="0"/>
              <w:rPr>
                <w:lang w:eastAsia="ja-JP"/>
              </w:rPr>
            </w:pPr>
          </w:p>
        </w:tc>
        <w:tc>
          <w:tcPr>
            <w:tcW w:w="1080" w:type="dxa"/>
          </w:tcPr>
          <w:p w14:paraId="27EDED03" w14:textId="77777777" w:rsidR="00F02090" w:rsidRPr="00FD0425" w:rsidRDefault="00F02090" w:rsidP="0073372F">
            <w:pPr>
              <w:pStyle w:val="TAC"/>
              <w:keepNext w:val="0"/>
              <w:keepLines w:val="0"/>
              <w:widowControl w:val="0"/>
              <w:rPr>
                <w:bCs/>
                <w:lang w:eastAsia="ja-JP"/>
              </w:rPr>
            </w:pPr>
            <w:r w:rsidRPr="00FD0425">
              <w:rPr>
                <w:rFonts w:cs="Arial"/>
                <w:szCs w:val="18"/>
                <w:lang w:eastAsia="ja-JP"/>
              </w:rPr>
              <w:t>YES</w:t>
            </w:r>
          </w:p>
        </w:tc>
        <w:tc>
          <w:tcPr>
            <w:tcW w:w="1080" w:type="dxa"/>
          </w:tcPr>
          <w:p w14:paraId="6DAA4DE0" w14:textId="77777777" w:rsidR="00F02090" w:rsidRPr="00FD0425" w:rsidRDefault="00F02090" w:rsidP="0073372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73372F">
        <w:tc>
          <w:tcPr>
            <w:tcW w:w="2160" w:type="dxa"/>
          </w:tcPr>
          <w:p w14:paraId="2A2683EA" w14:textId="77777777" w:rsidR="00F02090" w:rsidRPr="00FD0425" w:rsidRDefault="00F02090" w:rsidP="0073372F">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229F780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CCA472" w14:textId="77777777" w:rsidR="00F02090" w:rsidRPr="00FD0425" w:rsidRDefault="00F02090" w:rsidP="0073372F">
            <w:pPr>
              <w:pStyle w:val="TAL"/>
              <w:keepNext w:val="0"/>
              <w:keepLines w:val="0"/>
              <w:widowControl w:val="0"/>
              <w:rPr>
                <w:i/>
                <w:lang w:eastAsia="ja-JP"/>
              </w:rPr>
            </w:pPr>
          </w:p>
        </w:tc>
        <w:tc>
          <w:tcPr>
            <w:tcW w:w="1512" w:type="dxa"/>
          </w:tcPr>
          <w:p w14:paraId="77CD859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73372F">
            <w:pPr>
              <w:pStyle w:val="TAL"/>
              <w:keepNext w:val="0"/>
              <w:keepLines w:val="0"/>
              <w:widowControl w:val="0"/>
              <w:rPr>
                <w:rFonts w:cs="Arial"/>
                <w:szCs w:val="18"/>
                <w:lang w:eastAsia="ja-JP"/>
              </w:rPr>
            </w:pPr>
            <w:r w:rsidRPr="00FD0425">
              <w:rPr>
                <w:snapToGrid w:val="0"/>
                <w:lang w:eastAsia="ja-JP"/>
              </w:rPr>
              <w:t>9.2.1.29</w:t>
            </w:r>
          </w:p>
        </w:tc>
        <w:tc>
          <w:tcPr>
            <w:tcW w:w="1728" w:type="dxa"/>
          </w:tcPr>
          <w:p w14:paraId="2D1D6A99"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5C8F2A0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YES</w:t>
            </w:r>
          </w:p>
        </w:tc>
        <w:tc>
          <w:tcPr>
            <w:tcW w:w="1080" w:type="dxa"/>
          </w:tcPr>
          <w:p w14:paraId="7B4C1C17" w14:textId="77777777" w:rsidR="00F02090" w:rsidRPr="00FD0425" w:rsidRDefault="00F02090" w:rsidP="0073372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73372F">
        <w:tc>
          <w:tcPr>
            <w:tcW w:w="2160" w:type="dxa"/>
          </w:tcPr>
          <w:p w14:paraId="4472C5E6" w14:textId="77777777" w:rsidR="00F02090" w:rsidRPr="00FD0425" w:rsidRDefault="00F02090" w:rsidP="0073372F">
            <w:pPr>
              <w:pStyle w:val="TAL"/>
              <w:keepNext w:val="0"/>
              <w:keepLines w:val="0"/>
              <w:widowControl w:val="0"/>
              <w:rPr>
                <w:lang w:eastAsia="ja-JP"/>
              </w:rPr>
            </w:pPr>
            <w:r w:rsidRPr="00FD0425">
              <w:rPr>
                <w:bCs/>
                <w:lang w:eastAsia="ja-JP"/>
              </w:rPr>
              <w:t>S-NG-RAN node Maximum Integrity Protected Data Rate</w:t>
            </w:r>
            <w:r w:rsidR="00A04633" w:rsidRPr="00FD0425">
              <w:rPr>
                <w:bCs/>
                <w:lang w:eastAsia="ja-JP"/>
              </w:rPr>
              <w:t xml:space="preserve"> Uplink</w:t>
            </w:r>
          </w:p>
        </w:tc>
        <w:tc>
          <w:tcPr>
            <w:tcW w:w="1080" w:type="dxa"/>
          </w:tcPr>
          <w:p w14:paraId="021EF402"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78838FF8" w14:textId="77777777" w:rsidR="00F02090" w:rsidRPr="00FD0425" w:rsidRDefault="00F02090" w:rsidP="0073372F">
            <w:pPr>
              <w:pStyle w:val="TAL"/>
              <w:keepNext w:val="0"/>
              <w:keepLines w:val="0"/>
              <w:widowControl w:val="0"/>
              <w:rPr>
                <w:i/>
                <w:lang w:eastAsia="ja-JP"/>
              </w:rPr>
            </w:pPr>
          </w:p>
        </w:tc>
        <w:tc>
          <w:tcPr>
            <w:tcW w:w="1512" w:type="dxa"/>
          </w:tcPr>
          <w:p w14:paraId="6A37137B" w14:textId="77777777" w:rsidR="00F02090" w:rsidRPr="00FD0425" w:rsidRDefault="00F02090" w:rsidP="0073372F">
            <w:pPr>
              <w:pStyle w:val="TAL"/>
              <w:keepNext w:val="0"/>
              <w:keepLines w:val="0"/>
              <w:widowControl w:val="0"/>
            </w:pPr>
            <w:r w:rsidRPr="00FD0425">
              <w:t>Bit Rate</w:t>
            </w:r>
          </w:p>
          <w:p w14:paraId="5DF3464D" w14:textId="77777777" w:rsidR="00F02090" w:rsidRPr="00FD0425" w:rsidRDefault="00F02090" w:rsidP="0073372F">
            <w:pPr>
              <w:pStyle w:val="TAL"/>
              <w:keepNext w:val="0"/>
              <w:keepLines w:val="0"/>
              <w:widowControl w:val="0"/>
              <w:rPr>
                <w:snapToGrid w:val="0"/>
                <w:lang w:eastAsia="ja-JP"/>
              </w:rPr>
            </w:pPr>
            <w:r w:rsidRPr="00FD0425">
              <w:t>9.2.3.4</w:t>
            </w:r>
          </w:p>
        </w:tc>
        <w:tc>
          <w:tcPr>
            <w:tcW w:w="1728" w:type="dxa"/>
          </w:tcPr>
          <w:p w14:paraId="58DCD209" w14:textId="77777777" w:rsidR="00F02090" w:rsidRPr="00FD0425" w:rsidRDefault="00F02090"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2A7289D9" w14:textId="77777777" w:rsidR="00F02090" w:rsidRPr="00FD0425" w:rsidRDefault="00F02090" w:rsidP="0073372F">
            <w:pPr>
              <w:pStyle w:val="TAC"/>
              <w:keepNext w:val="0"/>
              <w:keepLines w:val="0"/>
              <w:widowControl w:val="0"/>
              <w:rPr>
                <w:bCs/>
                <w:lang w:eastAsia="ja-JP"/>
              </w:rPr>
            </w:pPr>
            <w:r w:rsidRPr="00FD0425">
              <w:rPr>
                <w:lang w:eastAsia="zh-CN"/>
              </w:rPr>
              <w:t>YES</w:t>
            </w:r>
          </w:p>
        </w:tc>
        <w:tc>
          <w:tcPr>
            <w:tcW w:w="1080" w:type="dxa"/>
          </w:tcPr>
          <w:p w14:paraId="071F16DD"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A04633" w:rsidRPr="00FD0425" w14:paraId="50B993B4" w14:textId="77777777" w:rsidTr="0073372F">
        <w:tc>
          <w:tcPr>
            <w:tcW w:w="2160" w:type="dxa"/>
          </w:tcPr>
          <w:p w14:paraId="3AE8CF9E" w14:textId="77777777" w:rsidR="00A04633" w:rsidRPr="00FD0425" w:rsidRDefault="00A04633" w:rsidP="0073372F">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1071BB4A" w14:textId="77777777" w:rsidR="00A04633" w:rsidRPr="00FD0425" w:rsidRDefault="00A04633" w:rsidP="0073372F">
            <w:pPr>
              <w:pStyle w:val="TAL"/>
              <w:keepNext w:val="0"/>
              <w:keepLines w:val="0"/>
              <w:widowControl w:val="0"/>
            </w:pPr>
            <w:r w:rsidRPr="00FD0425">
              <w:t>O</w:t>
            </w:r>
          </w:p>
        </w:tc>
        <w:tc>
          <w:tcPr>
            <w:tcW w:w="1080" w:type="dxa"/>
          </w:tcPr>
          <w:p w14:paraId="762AC605" w14:textId="77777777" w:rsidR="00A04633" w:rsidRPr="00FD0425" w:rsidRDefault="00A04633" w:rsidP="0073372F">
            <w:pPr>
              <w:pStyle w:val="TAL"/>
              <w:keepNext w:val="0"/>
              <w:keepLines w:val="0"/>
              <w:widowControl w:val="0"/>
              <w:rPr>
                <w:i/>
                <w:lang w:eastAsia="ja-JP"/>
              </w:rPr>
            </w:pPr>
          </w:p>
        </w:tc>
        <w:tc>
          <w:tcPr>
            <w:tcW w:w="1512" w:type="dxa"/>
          </w:tcPr>
          <w:p w14:paraId="61FB9A3C" w14:textId="77777777" w:rsidR="00A04633" w:rsidRPr="00FD0425" w:rsidRDefault="00A04633" w:rsidP="0073372F">
            <w:pPr>
              <w:pStyle w:val="TAL"/>
              <w:keepNext w:val="0"/>
              <w:keepLines w:val="0"/>
              <w:widowControl w:val="0"/>
            </w:pPr>
            <w:r w:rsidRPr="00FD0425">
              <w:t>Bit Rate</w:t>
            </w:r>
          </w:p>
          <w:p w14:paraId="0C58E9B5" w14:textId="77777777" w:rsidR="00A04633" w:rsidRPr="00FD0425" w:rsidRDefault="00A04633" w:rsidP="0073372F">
            <w:pPr>
              <w:pStyle w:val="TAL"/>
              <w:keepNext w:val="0"/>
              <w:keepLines w:val="0"/>
              <w:widowControl w:val="0"/>
            </w:pPr>
            <w:r w:rsidRPr="00FD0425">
              <w:t>9.2.3.4</w:t>
            </w:r>
          </w:p>
        </w:tc>
        <w:tc>
          <w:tcPr>
            <w:tcW w:w="1728" w:type="dxa"/>
          </w:tcPr>
          <w:p w14:paraId="4A0A8C89" w14:textId="77777777" w:rsidR="00A04633" w:rsidRPr="00FD0425" w:rsidRDefault="00A04633"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1BE3E10"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4A5F9A91" w14:textId="77777777" w:rsidR="00A04633" w:rsidRPr="00FD0425" w:rsidRDefault="00A04633" w:rsidP="0073372F">
            <w:pPr>
              <w:pStyle w:val="TAC"/>
              <w:keepNext w:val="0"/>
              <w:keepLines w:val="0"/>
              <w:widowControl w:val="0"/>
              <w:rPr>
                <w:lang w:eastAsia="ja-JP"/>
              </w:rPr>
            </w:pPr>
            <w:r w:rsidRPr="00FD0425">
              <w:rPr>
                <w:lang w:eastAsia="zh-CN"/>
              </w:rPr>
              <w:t>reject</w:t>
            </w:r>
          </w:p>
        </w:tc>
      </w:tr>
      <w:tr w:rsidR="009E68C8" w:rsidRPr="00FD0425" w14:paraId="0B03B415" w14:textId="77777777" w:rsidTr="0073372F">
        <w:tc>
          <w:tcPr>
            <w:tcW w:w="2160" w:type="dxa"/>
          </w:tcPr>
          <w:p w14:paraId="7A6430DC" w14:textId="77777777" w:rsidR="009E68C8" w:rsidRPr="00FD0425" w:rsidRDefault="009E68C8" w:rsidP="0073372F">
            <w:pPr>
              <w:pStyle w:val="TAL"/>
              <w:keepNext w:val="0"/>
              <w:keepLines w:val="0"/>
              <w:widowControl w:val="0"/>
              <w:rPr>
                <w:bCs/>
                <w:lang w:eastAsia="ja-JP"/>
              </w:rPr>
            </w:pPr>
            <w:r w:rsidRPr="00FD0425">
              <w:rPr>
                <w:lang w:eastAsia="ja-JP"/>
              </w:rPr>
              <w:t>Location Information at S-NODE reporting</w:t>
            </w:r>
          </w:p>
        </w:tc>
        <w:tc>
          <w:tcPr>
            <w:tcW w:w="1080" w:type="dxa"/>
          </w:tcPr>
          <w:p w14:paraId="70B36B45" w14:textId="77777777" w:rsidR="009E68C8" w:rsidRPr="00FD0425" w:rsidRDefault="009E68C8" w:rsidP="0073372F">
            <w:pPr>
              <w:pStyle w:val="TAL"/>
              <w:keepNext w:val="0"/>
              <w:keepLines w:val="0"/>
              <w:widowControl w:val="0"/>
            </w:pPr>
            <w:r w:rsidRPr="00FD0425">
              <w:t>O</w:t>
            </w:r>
          </w:p>
        </w:tc>
        <w:tc>
          <w:tcPr>
            <w:tcW w:w="1080" w:type="dxa"/>
          </w:tcPr>
          <w:p w14:paraId="2E271FF1" w14:textId="77777777" w:rsidR="009E68C8" w:rsidRPr="00FD0425" w:rsidRDefault="009E68C8" w:rsidP="0073372F">
            <w:pPr>
              <w:pStyle w:val="TAL"/>
              <w:keepNext w:val="0"/>
              <w:keepLines w:val="0"/>
              <w:widowControl w:val="0"/>
              <w:rPr>
                <w:i/>
                <w:lang w:eastAsia="ja-JP"/>
              </w:rPr>
            </w:pPr>
          </w:p>
        </w:tc>
        <w:tc>
          <w:tcPr>
            <w:tcW w:w="1512" w:type="dxa"/>
          </w:tcPr>
          <w:p w14:paraId="2E012D5B" w14:textId="77777777" w:rsidR="009E68C8" w:rsidRPr="00FD0425" w:rsidRDefault="009E68C8" w:rsidP="0073372F">
            <w:pPr>
              <w:pStyle w:val="TAL"/>
              <w:keepNext w:val="0"/>
              <w:keepLines w:val="0"/>
              <w:widowControl w:val="0"/>
            </w:pPr>
            <w:r w:rsidRPr="00FD0425">
              <w:t>ENUMERATED (pscell, ...)</w:t>
            </w:r>
          </w:p>
        </w:tc>
        <w:tc>
          <w:tcPr>
            <w:tcW w:w="1728" w:type="dxa"/>
          </w:tcPr>
          <w:p w14:paraId="7E35B680" w14:textId="77777777" w:rsidR="009E68C8" w:rsidRPr="00FD0425" w:rsidRDefault="009E68C8" w:rsidP="0073372F">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DA74069"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45EFC59" w14:textId="77777777" w:rsidR="009E68C8" w:rsidRPr="00FD0425" w:rsidRDefault="009E68C8" w:rsidP="0073372F">
            <w:pPr>
              <w:pStyle w:val="TAC"/>
              <w:keepNext w:val="0"/>
              <w:keepLines w:val="0"/>
              <w:widowControl w:val="0"/>
              <w:rPr>
                <w:lang w:eastAsia="zh-CN"/>
              </w:rPr>
            </w:pPr>
            <w:r w:rsidRPr="00FD0425">
              <w:rPr>
                <w:lang w:eastAsia="ja-JP"/>
              </w:rPr>
              <w:t>ignore</w:t>
            </w:r>
          </w:p>
        </w:tc>
      </w:tr>
      <w:tr w:rsidR="00FE17E1" w:rsidRPr="00FD0425" w14:paraId="7A4449ED" w14:textId="77777777" w:rsidTr="0073372F">
        <w:tc>
          <w:tcPr>
            <w:tcW w:w="2160" w:type="dxa"/>
          </w:tcPr>
          <w:p w14:paraId="282043A0"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78CF1B3A" w14:textId="77777777" w:rsidR="00FE17E1" w:rsidRPr="00FD0425" w:rsidRDefault="00FE17E1" w:rsidP="0073372F">
            <w:pPr>
              <w:pStyle w:val="TAL"/>
              <w:keepNext w:val="0"/>
              <w:keepLines w:val="0"/>
              <w:widowControl w:val="0"/>
            </w:pPr>
            <w:r w:rsidRPr="00FD0425">
              <w:t>O</w:t>
            </w:r>
          </w:p>
        </w:tc>
        <w:tc>
          <w:tcPr>
            <w:tcW w:w="1080" w:type="dxa"/>
          </w:tcPr>
          <w:p w14:paraId="3C547290" w14:textId="77777777" w:rsidR="00FE17E1" w:rsidRPr="00FD0425" w:rsidRDefault="00FE17E1" w:rsidP="0073372F">
            <w:pPr>
              <w:pStyle w:val="TAL"/>
              <w:keepNext w:val="0"/>
              <w:keepLines w:val="0"/>
              <w:widowControl w:val="0"/>
              <w:rPr>
                <w:i/>
                <w:lang w:eastAsia="ja-JP"/>
              </w:rPr>
            </w:pPr>
          </w:p>
        </w:tc>
        <w:tc>
          <w:tcPr>
            <w:tcW w:w="1512" w:type="dxa"/>
          </w:tcPr>
          <w:p w14:paraId="0EBBC6C6" w14:textId="77777777" w:rsidR="00FE17E1" w:rsidRPr="00FD0425" w:rsidRDefault="00FE17E1" w:rsidP="0073372F">
            <w:pPr>
              <w:pStyle w:val="TAL"/>
              <w:keepNext w:val="0"/>
              <w:keepLines w:val="0"/>
              <w:widowControl w:val="0"/>
            </w:pPr>
            <w:r w:rsidRPr="00FD0425">
              <w:t>9.2.2.33</w:t>
            </w:r>
          </w:p>
        </w:tc>
        <w:tc>
          <w:tcPr>
            <w:tcW w:w="1728" w:type="dxa"/>
          </w:tcPr>
          <w:p w14:paraId="54C53FD8"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2E2F17DD"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FB33D52"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03149B" w:rsidRPr="00FD0425" w14:paraId="16DEAFC4" w14:textId="77777777" w:rsidTr="0073372F">
        <w:tc>
          <w:tcPr>
            <w:tcW w:w="2160" w:type="dxa"/>
          </w:tcPr>
          <w:p w14:paraId="28D512D1" w14:textId="77777777" w:rsidR="0003149B" w:rsidRPr="00FD0425" w:rsidRDefault="0003149B" w:rsidP="0073372F">
            <w:pPr>
              <w:pStyle w:val="TAL"/>
              <w:keepNext w:val="0"/>
              <w:keepLines w:val="0"/>
              <w:widowControl w:val="0"/>
              <w:rPr>
                <w:lang w:eastAsia="ja-JP"/>
              </w:rPr>
            </w:pPr>
            <w:r w:rsidRPr="00FD0425">
              <w:rPr>
                <w:lang w:eastAsia="ja-JP"/>
              </w:rPr>
              <w:t>PCell ID</w:t>
            </w:r>
          </w:p>
        </w:tc>
        <w:tc>
          <w:tcPr>
            <w:tcW w:w="1080" w:type="dxa"/>
          </w:tcPr>
          <w:p w14:paraId="113FB060" w14:textId="77777777" w:rsidR="0003149B" w:rsidRPr="00FD0425" w:rsidRDefault="0003149B" w:rsidP="0073372F">
            <w:pPr>
              <w:pStyle w:val="TAL"/>
              <w:keepNext w:val="0"/>
              <w:keepLines w:val="0"/>
              <w:widowControl w:val="0"/>
            </w:pPr>
            <w:r w:rsidRPr="00FD0425">
              <w:t>O</w:t>
            </w:r>
          </w:p>
        </w:tc>
        <w:tc>
          <w:tcPr>
            <w:tcW w:w="1080" w:type="dxa"/>
          </w:tcPr>
          <w:p w14:paraId="535DFB30" w14:textId="77777777" w:rsidR="0003149B" w:rsidRPr="00FD0425" w:rsidRDefault="0003149B" w:rsidP="0073372F">
            <w:pPr>
              <w:pStyle w:val="TAL"/>
              <w:keepNext w:val="0"/>
              <w:keepLines w:val="0"/>
              <w:widowControl w:val="0"/>
              <w:rPr>
                <w:i/>
                <w:lang w:eastAsia="ja-JP"/>
              </w:rPr>
            </w:pPr>
          </w:p>
        </w:tc>
        <w:tc>
          <w:tcPr>
            <w:tcW w:w="1512" w:type="dxa"/>
          </w:tcPr>
          <w:p w14:paraId="577A2FA3" w14:textId="77777777" w:rsidR="0003149B" w:rsidRPr="00FD0425" w:rsidRDefault="0003149B" w:rsidP="0073372F">
            <w:pPr>
              <w:pStyle w:val="TAL"/>
              <w:keepNext w:val="0"/>
              <w:keepLines w:val="0"/>
              <w:widowControl w:val="0"/>
            </w:pPr>
            <w:r w:rsidRPr="00FD0425">
              <w:t>Global NG-RAN Cell Identity</w:t>
            </w:r>
          </w:p>
          <w:p w14:paraId="058259D5" w14:textId="77777777" w:rsidR="0003149B" w:rsidRPr="00FD0425" w:rsidRDefault="0003149B" w:rsidP="0073372F">
            <w:pPr>
              <w:pStyle w:val="TAL"/>
              <w:keepNext w:val="0"/>
              <w:keepLines w:val="0"/>
              <w:widowControl w:val="0"/>
            </w:pPr>
            <w:r w:rsidRPr="00FD0425">
              <w:t>9.2.2.27</w:t>
            </w:r>
          </w:p>
        </w:tc>
        <w:tc>
          <w:tcPr>
            <w:tcW w:w="1728" w:type="dxa"/>
          </w:tcPr>
          <w:p w14:paraId="74BCFD25" w14:textId="77777777" w:rsidR="0003149B" w:rsidRPr="00FD0425" w:rsidRDefault="0003149B" w:rsidP="0073372F">
            <w:pPr>
              <w:pStyle w:val="TAL"/>
              <w:keepNext w:val="0"/>
              <w:keepLines w:val="0"/>
              <w:widowControl w:val="0"/>
            </w:pPr>
          </w:p>
        </w:tc>
        <w:tc>
          <w:tcPr>
            <w:tcW w:w="1080" w:type="dxa"/>
          </w:tcPr>
          <w:p w14:paraId="11485A32" w14:textId="77777777" w:rsidR="0003149B" w:rsidRPr="00FD0425" w:rsidRDefault="0003149B" w:rsidP="0073372F">
            <w:pPr>
              <w:pStyle w:val="TAC"/>
              <w:keepNext w:val="0"/>
              <w:keepLines w:val="0"/>
              <w:widowControl w:val="0"/>
              <w:rPr>
                <w:lang w:eastAsia="zh-CN"/>
              </w:rPr>
            </w:pPr>
            <w:r w:rsidRPr="00FD0425">
              <w:rPr>
                <w:lang w:eastAsia="zh-CN"/>
              </w:rPr>
              <w:t>YES</w:t>
            </w:r>
          </w:p>
        </w:tc>
        <w:tc>
          <w:tcPr>
            <w:tcW w:w="1080" w:type="dxa"/>
          </w:tcPr>
          <w:p w14:paraId="1FB8FD6B" w14:textId="77777777" w:rsidR="0003149B" w:rsidRPr="00FD0425" w:rsidRDefault="0003149B" w:rsidP="0073372F">
            <w:pPr>
              <w:pStyle w:val="TAC"/>
              <w:keepNext w:val="0"/>
              <w:keepLines w:val="0"/>
              <w:widowControl w:val="0"/>
              <w:rPr>
                <w:lang w:eastAsia="zh-CN"/>
              </w:rPr>
            </w:pPr>
            <w:r w:rsidRPr="00FD0425">
              <w:rPr>
                <w:lang w:eastAsia="zh-CN"/>
              </w:rPr>
              <w:t>reject</w:t>
            </w:r>
          </w:p>
        </w:tc>
      </w:tr>
      <w:tr w:rsidR="003D743A" w:rsidRPr="00FD0425" w14:paraId="2F8E3FC7" w14:textId="77777777" w:rsidTr="0073372F">
        <w:tc>
          <w:tcPr>
            <w:tcW w:w="2160" w:type="dxa"/>
          </w:tcPr>
          <w:p w14:paraId="7809A706" w14:textId="77777777" w:rsidR="003D743A" w:rsidRPr="00FD0425" w:rsidRDefault="003D743A" w:rsidP="0073372F">
            <w:pPr>
              <w:pStyle w:val="TAL"/>
              <w:keepNext w:val="0"/>
              <w:keepLines w:val="0"/>
              <w:widowControl w:val="0"/>
              <w:rPr>
                <w:lang w:eastAsia="ja-JP"/>
              </w:rPr>
            </w:pPr>
            <w:r w:rsidRPr="00FD0425">
              <w:rPr>
                <w:rFonts w:eastAsia="SimSun" w:hint="eastAsia"/>
                <w:bCs/>
                <w:lang w:eastAsia="zh-CN"/>
              </w:rPr>
              <w:t>NE-DC TDM Pattern</w:t>
            </w:r>
          </w:p>
        </w:tc>
        <w:tc>
          <w:tcPr>
            <w:tcW w:w="1080" w:type="dxa"/>
          </w:tcPr>
          <w:p w14:paraId="2559938F"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787E8A85" w14:textId="77777777" w:rsidR="003D743A" w:rsidRPr="00FD0425" w:rsidRDefault="003D743A" w:rsidP="0073372F">
            <w:pPr>
              <w:pStyle w:val="TAL"/>
              <w:keepNext w:val="0"/>
              <w:keepLines w:val="0"/>
              <w:widowControl w:val="0"/>
              <w:rPr>
                <w:i/>
                <w:lang w:eastAsia="ja-JP"/>
              </w:rPr>
            </w:pPr>
          </w:p>
        </w:tc>
        <w:tc>
          <w:tcPr>
            <w:tcW w:w="1512" w:type="dxa"/>
          </w:tcPr>
          <w:p w14:paraId="29950BA6"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55ECB88B" w14:textId="77777777" w:rsidR="003D743A" w:rsidRPr="00FD0425" w:rsidRDefault="003D743A" w:rsidP="0073372F">
            <w:pPr>
              <w:pStyle w:val="TAL"/>
              <w:keepNext w:val="0"/>
              <w:keepLines w:val="0"/>
              <w:widowControl w:val="0"/>
            </w:pPr>
          </w:p>
        </w:tc>
        <w:tc>
          <w:tcPr>
            <w:tcW w:w="1080" w:type="dxa"/>
          </w:tcPr>
          <w:p w14:paraId="75709325"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7AC9ECCC"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73372F">
        <w:tc>
          <w:tcPr>
            <w:tcW w:w="2160" w:type="dxa"/>
          </w:tcPr>
          <w:p w14:paraId="7F317DE5"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Pr>
          <w:p w14:paraId="28B7BAC5" w14:textId="77777777" w:rsidR="00CE3100" w:rsidRPr="00FD0425" w:rsidRDefault="00CE3100" w:rsidP="0073372F">
            <w:pPr>
              <w:pStyle w:val="TAL"/>
              <w:keepNext w:val="0"/>
              <w:keepLines w:val="0"/>
              <w:widowControl w:val="0"/>
            </w:pPr>
            <w:r w:rsidRPr="00FD0425">
              <w:t>O</w:t>
            </w:r>
          </w:p>
        </w:tc>
        <w:tc>
          <w:tcPr>
            <w:tcW w:w="1080" w:type="dxa"/>
          </w:tcPr>
          <w:p w14:paraId="2B84E5B8" w14:textId="77777777" w:rsidR="00CE3100" w:rsidRPr="00FD0425" w:rsidRDefault="00CE3100" w:rsidP="0073372F">
            <w:pPr>
              <w:pStyle w:val="TAL"/>
              <w:keepNext w:val="0"/>
              <w:keepLines w:val="0"/>
              <w:widowControl w:val="0"/>
              <w:rPr>
                <w:i/>
                <w:lang w:eastAsia="ja-JP"/>
              </w:rPr>
            </w:pPr>
          </w:p>
        </w:tc>
        <w:tc>
          <w:tcPr>
            <w:tcW w:w="1512" w:type="dxa"/>
          </w:tcPr>
          <w:p w14:paraId="246D88A1" w14:textId="77777777" w:rsidR="00CE3100" w:rsidRPr="00FD0425" w:rsidRDefault="00CE3100" w:rsidP="0073372F">
            <w:pPr>
              <w:pStyle w:val="TAL"/>
              <w:keepNext w:val="0"/>
              <w:keepLines w:val="0"/>
              <w:widowControl w:val="0"/>
            </w:pPr>
            <w:r w:rsidRPr="00FD0425">
              <w:t>ENUMERATED (true, ...)</w:t>
            </w:r>
          </w:p>
        </w:tc>
        <w:tc>
          <w:tcPr>
            <w:tcW w:w="1728" w:type="dxa"/>
          </w:tcPr>
          <w:p w14:paraId="191F5897"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Pr>
          <w:p w14:paraId="629652FF" w14:textId="77777777" w:rsidR="00CE3100" w:rsidRPr="00FD0425" w:rsidRDefault="00CE3100" w:rsidP="0073372F">
            <w:pPr>
              <w:pStyle w:val="TAC"/>
              <w:keepNext w:val="0"/>
              <w:keepLines w:val="0"/>
              <w:widowControl w:val="0"/>
            </w:pPr>
            <w:r w:rsidRPr="00FD0425">
              <w:t>YES</w:t>
            </w:r>
          </w:p>
        </w:tc>
        <w:tc>
          <w:tcPr>
            <w:tcW w:w="1080" w:type="dxa"/>
          </w:tcPr>
          <w:p w14:paraId="3BFAFF0B"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CE3100" w:rsidRPr="00FD0425" w14:paraId="2D0F3A3F" w14:textId="77777777" w:rsidTr="0073372F">
        <w:tc>
          <w:tcPr>
            <w:tcW w:w="2160" w:type="dxa"/>
          </w:tcPr>
          <w:p w14:paraId="3A56034F" w14:textId="77777777" w:rsidR="00CE3100" w:rsidRPr="00FD0425" w:rsidRDefault="00CE3100" w:rsidP="0073372F">
            <w:pPr>
              <w:pStyle w:val="TAL"/>
              <w:keepNext w:val="0"/>
              <w:keepLines w:val="0"/>
              <w:widowControl w:val="0"/>
            </w:pPr>
            <w:r w:rsidRPr="00FD0425">
              <w:t>Requested Fast MCG recovery via SRB3 Release</w:t>
            </w:r>
          </w:p>
        </w:tc>
        <w:tc>
          <w:tcPr>
            <w:tcW w:w="1080" w:type="dxa"/>
          </w:tcPr>
          <w:p w14:paraId="10C9B2F0" w14:textId="77777777" w:rsidR="00CE3100" w:rsidRPr="00FD0425" w:rsidRDefault="00CE3100" w:rsidP="0073372F">
            <w:pPr>
              <w:pStyle w:val="TAL"/>
              <w:keepNext w:val="0"/>
              <w:keepLines w:val="0"/>
              <w:widowControl w:val="0"/>
            </w:pPr>
            <w:r w:rsidRPr="00FD0425">
              <w:t>O</w:t>
            </w:r>
          </w:p>
        </w:tc>
        <w:tc>
          <w:tcPr>
            <w:tcW w:w="1080" w:type="dxa"/>
          </w:tcPr>
          <w:p w14:paraId="24E24E5F" w14:textId="77777777" w:rsidR="00CE3100" w:rsidRPr="00FD0425" w:rsidRDefault="00CE3100" w:rsidP="0073372F">
            <w:pPr>
              <w:pStyle w:val="TAL"/>
              <w:keepNext w:val="0"/>
              <w:keepLines w:val="0"/>
              <w:widowControl w:val="0"/>
              <w:rPr>
                <w:i/>
                <w:lang w:eastAsia="ja-JP"/>
              </w:rPr>
            </w:pPr>
          </w:p>
        </w:tc>
        <w:tc>
          <w:tcPr>
            <w:tcW w:w="1512" w:type="dxa"/>
          </w:tcPr>
          <w:p w14:paraId="18E55A4C" w14:textId="77777777" w:rsidR="00CE3100" w:rsidRPr="00FD0425" w:rsidRDefault="00CE3100" w:rsidP="0073372F">
            <w:pPr>
              <w:pStyle w:val="TAL"/>
              <w:keepNext w:val="0"/>
              <w:keepLines w:val="0"/>
              <w:widowControl w:val="0"/>
            </w:pPr>
            <w:r w:rsidRPr="00FD0425">
              <w:t>ENUMERATED (true, ...)</w:t>
            </w:r>
          </w:p>
        </w:tc>
        <w:tc>
          <w:tcPr>
            <w:tcW w:w="1728" w:type="dxa"/>
          </w:tcPr>
          <w:p w14:paraId="31C5C989" w14:textId="77777777" w:rsidR="00CE3100" w:rsidRPr="00FD0425" w:rsidRDefault="00CE3100" w:rsidP="0073372F">
            <w:pPr>
              <w:pStyle w:val="TAL"/>
              <w:keepNext w:val="0"/>
              <w:keepLines w:val="0"/>
              <w:widowControl w:val="0"/>
            </w:pPr>
            <w:r w:rsidRPr="00FD0425">
              <w:t>Indicates that resources for fast MCG recovery via SRB3 are requested to be released.</w:t>
            </w:r>
          </w:p>
        </w:tc>
        <w:tc>
          <w:tcPr>
            <w:tcW w:w="1080" w:type="dxa"/>
          </w:tcPr>
          <w:p w14:paraId="0BD161E4" w14:textId="77777777" w:rsidR="00CE3100" w:rsidRPr="00FD0425" w:rsidRDefault="00CE3100" w:rsidP="0073372F">
            <w:pPr>
              <w:pStyle w:val="TAC"/>
              <w:keepNext w:val="0"/>
              <w:keepLines w:val="0"/>
              <w:widowControl w:val="0"/>
            </w:pPr>
            <w:r w:rsidRPr="00FD0425">
              <w:t>YES</w:t>
            </w:r>
          </w:p>
        </w:tc>
        <w:tc>
          <w:tcPr>
            <w:tcW w:w="1080" w:type="dxa"/>
          </w:tcPr>
          <w:p w14:paraId="7AA5287D"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655FE8" w:rsidRPr="00FD0425" w14:paraId="5B08E747" w14:textId="77777777" w:rsidTr="0073372F">
        <w:tc>
          <w:tcPr>
            <w:tcW w:w="2160" w:type="dxa"/>
          </w:tcPr>
          <w:p w14:paraId="3C3A6006" w14:textId="77777777" w:rsidR="00655FE8" w:rsidRPr="00FD0425" w:rsidRDefault="00655FE8" w:rsidP="0073372F">
            <w:pPr>
              <w:pStyle w:val="TAL"/>
              <w:keepNext w:val="0"/>
              <w:keepLines w:val="0"/>
              <w:widowControl w:val="0"/>
            </w:pPr>
            <w:r>
              <w:rPr>
                <w:rFonts w:hint="eastAsia"/>
                <w:bCs/>
                <w:lang w:eastAsia="zh-CN"/>
              </w:rPr>
              <w:t>SN triggered</w:t>
            </w:r>
          </w:p>
        </w:tc>
        <w:tc>
          <w:tcPr>
            <w:tcW w:w="1080" w:type="dxa"/>
          </w:tcPr>
          <w:p w14:paraId="2682978E" w14:textId="77777777" w:rsidR="00655FE8" w:rsidRPr="00FD0425" w:rsidRDefault="00655FE8" w:rsidP="0073372F">
            <w:pPr>
              <w:pStyle w:val="TAL"/>
              <w:keepNext w:val="0"/>
              <w:keepLines w:val="0"/>
              <w:widowControl w:val="0"/>
            </w:pPr>
            <w:r>
              <w:rPr>
                <w:rFonts w:hint="eastAsia"/>
                <w:lang w:eastAsia="zh-CN"/>
              </w:rPr>
              <w:t>O</w:t>
            </w:r>
          </w:p>
        </w:tc>
        <w:tc>
          <w:tcPr>
            <w:tcW w:w="1080" w:type="dxa"/>
          </w:tcPr>
          <w:p w14:paraId="7AFCE019" w14:textId="77777777" w:rsidR="00655FE8" w:rsidRPr="00FD0425" w:rsidRDefault="00655FE8" w:rsidP="0073372F">
            <w:pPr>
              <w:pStyle w:val="TAL"/>
              <w:keepNext w:val="0"/>
              <w:keepLines w:val="0"/>
              <w:widowControl w:val="0"/>
              <w:rPr>
                <w:i/>
                <w:lang w:eastAsia="ja-JP"/>
              </w:rPr>
            </w:pPr>
          </w:p>
        </w:tc>
        <w:tc>
          <w:tcPr>
            <w:tcW w:w="1512" w:type="dxa"/>
          </w:tcPr>
          <w:p w14:paraId="522E2427" w14:textId="77777777" w:rsidR="00655FE8" w:rsidRPr="00FD0425" w:rsidRDefault="00655FE8" w:rsidP="0073372F">
            <w:pPr>
              <w:pStyle w:val="TAL"/>
              <w:keepNext w:val="0"/>
              <w:keepLines w:val="0"/>
              <w:widowControl w:val="0"/>
            </w:pPr>
            <w:r w:rsidRPr="00846015">
              <w:t>ENUMERATED (</w:t>
            </w:r>
            <w:r>
              <w:rPr>
                <w:rFonts w:hint="eastAsia"/>
                <w:lang w:eastAsia="zh-CN"/>
              </w:rPr>
              <w:t>TRUE</w:t>
            </w:r>
            <w:r w:rsidRPr="00846015">
              <w:t xml:space="preserve"> ...)</w:t>
            </w:r>
          </w:p>
        </w:tc>
        <w:tc>
          <w:tcPr>
            <w:tcW w:w="1728" w:type="dxa"/>
          </w:tcPr>
          <w:p w14:paraId="4F2DDCC9" w14:textId="77777777" w:rsidR="00655FE8" w:rsidRPr="00FD0425" w:rsidRDefault="00655FE8" w:rsidP="0073372F">
            <w:pPr>
              <w:pStyle w:val="TAL"/>
              <w:keepNext w:val="0"/>
              <w:keepLines w:val="0"/>
              <w:widowControl w:val="0"/>
            </w:pPr>
          </w:p>
        </w:tc>
        <w:tc>
          <w:tcPr>
            <w:tcW w:w="1080" w:type="dxa"/>
          </w:tcPr>
          <w:p w14:paraId="2D7BE516" w14:textId="77777777" w:rsidR="00655FE8" w:rsidRPr="00FD0425" w:rsidRDefault="00655FE8" w:rsidP="0073372F">
            <w:pPr>
              <w:pStyle w:val="TAC"/>
              <w:keepNext w:val="0"/>
              <w:keepLines w:val="0"/>
              <w:widowControl w:val="0"/>
            </w:pPr>
            <w:r>
              <w:rPr>
                <w:rFonts w:hint="eastAsia"/>
                <w:lang w:eastAsia="zh-CN"/>
              </w:rPr>
              <w:t>YES</w:t>
            </w:r>
          </w:p>
        </w:tc>
        <w:tc>
          <w:tcPr>
            <w:tcW w:w="1080" w:type="dxa"/>
          </w:tcPr>
          <w:p w14:paraId="05103D36" w14:textId="77777777" w:rsidR="00655FE8" w:rsidRPr="00FD0425" w:rsidRDefault="00655FE8" w:rsidP="0073372F">
            <w:pPr>
              <w:pStyle w:val="TAC"/>
              <w:keepNext w:val="0"/>
              <w:keepLines w:val="0"/>
              <w:widowControl w:val="0"/>
              <w:rPr>
                <w:lang w:eastAsia="zh-CN"/>
              </w:rPr>
            </w:pPr>
            <w:r>
              <w:rPr>
                <w:rFonts w:hint="eastAsia"/>
                <w:lang w:eastAsia="zh-CN"/>
              </w:rPr>
              <w:t>ignore</w:t>
            </w:r>
          </w:p>
        </w:tc>
      </w:tr>
      <w:tr w:rsidR="00D85E2E" w:rsidRPr="00FD0425" w14:paraId="5F17FF9C" w14:textId="77777777" w:rsidTr="0073372F">
        <w:tc>
          <w:tcPr>
            <w:tcW w:w="2160" w:type="dxa"/>
          </w:tcPr>
          <w:p w14:paraId="7F9D8480" w14:textId="77777777" w:rsidR="00D85E2E" w:rsidRDefault="00D85E2E" w:rsidP="0073372F">
            <w:pPr>
              <w:pStyle w:val="TAL"/>
              <w:keepNext w:val="0"/>
              <w:keepLines w:val="0"/>
              <w:widowControl w:val="0"/>
              <w:rPr>
                <w:bCs/>
                <w:lang w:eastAsia="zh-CN"/>
              </w:rPr>
            </w:pPr>
            <w:r>
              <w:rPr>
                <w:rFonts w:hint="eastAsia"/>
                <w:bCs/>
                <w:lang w:eastAsia="zh-CN"/>
              </w:rPr>
              <w:t>Target Node ID</w:t>
            </w:r>
          </w:p>
        </w:tc>
        <w:tc>
          <w:tcPr>
            <w:tcW w:w="1080" w:type="dxa"/>
          </w:tcPr>
          <w:p w14:paraId="58F1306A" w14:textId="77777777" w:rsidR="00D85E2E" w:rsidRDefault="00D85E2E" w:rsidP="0073372F">
            <w:pPr>
              <w:pStyle w:val="TAL"/>
              <w:keepNext w:val="0"/>
              <w:keepLines w:val="0"/>
              <w:widowControl w:val="0"/>
              <w:rPr>
                <w:lang w:eastAsia="zh-CN"/>
              </w:rPr>
            </w:pPr>
            <w:r>
              <w:rPr>
                <w:rFonts w:hint="eastAsia"/>
                <w:lang w:eastAsia="zh-CN"/>
              </w:rPr>
              <w:t>O</w:t>
            </w:r>
          </w:p>
        </w:tc>
        <w:tc>
          <w:tcPr>
            <w:tcW w:w="1080" w:type="dxa"/>
          </w:tcPr>
          <w:p w14:paraId="37DB2D8C" w14:textId="77777777" w:rsidR="00D85E2E" w:rsidRPr="00FD0425" w:rsidRDefault="00D85E2E" w:rsidP="0073372F">
            <w:pPr>
              <w:pStyle w:val="TAL"/>
              <w:keepNext w:val="0"/>
              <w:keepLines w:val="0"/>
              <w:widowControl w:val="0"/>
              <w:rPr>
                <w:i/>
                <w:lang w:eastAsia="ja-JP"/>
              </w:rPr>
            </w:pPr>
          </w:p>
        </w:tc>
        <w:tc>
          <w:tcPr>
            <w:tcW w:w="1512" w:type="dxa"/>
          </w:tcPr>
          <w:p w14:paraId="6E6F21EF" w14:textId="77777777" w:rsidR="00D72C61" w:rsidRDefault="00D72C61" w:rsidP="0073372F">
            <w:pPr>
              <w:pStyle w:val="TAL"/>
              <w:keepNext w:val="0"/>
              <w:keepLines w:val="0"/>
              <w:widowControl w:val="0"/>
              <w:rPr>
                <w:lang w:eastAsia="zh-CN"/>
              </w:rPr>
            </w:pPr>
            <w:r>
              <w:rPr>
                <w:lang w:eastAsia="zh-CN"/>
              </w:rPr>
              <w:t>Global NG-RAN Node ID</w:t>
            </w:r>
          </w:p>
          <w:p w14:paraId="3875B201" w14:textId="77777777" w:rsidR="00D85E2E" w:rsidRPr="00846015" w:rsidRDefault="00D85E2E" w:rsidP="0073372F">
            <w:pPr>
              <w:pStyle w:val="TAL"/>
              <w:keepNext w:val="0"/>
              <w:keepLines w:val="0"/>
              <w:widowControl w:val="0"/>
            </w:pPr>
            <w:r>
              <w:rPr>
                <w:rFonts w:hint="eastAsia"/>
                <w:lang w:eastAsia="zh-CN"/>
              </w:rPr>
              <w:t>9.2.2.3</w:t>
            </w:r>
          </w:p>
        </w:tc>
        <w:tc>
          <w:tcPr>
            <w:tcW w:w="1728" w:type="dxa"/>
          </w:tcPr>
          <w:p w14:paraId="163AA4A9" w14:textId="7D465D1B" w:rsidR="00D85E2E" w:rsidRPr="00FD0425" w:rsidRDefault="00D85E2E" w:rsidP="0073372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w:t>
            </w:r>
          </w:p>
        </w:tc>
        <w:tc>
          <w:tcPr>
            <w:tcW w:w="1080" w:type="dxa"/>
          </w:tcPr>
          <w:p w14:paraId="62CBA821" w14:textId="77777777" w:rsidR="00D85E2E" w:rsidRDefault="00D85E2E" w:rsidP="0073372F">
            <w:pPr>
              <w:pStyle w:val="TAC"/>
              <w:keepNext w:val="0"/>
              <w:keepLines w:val="0"/>
              <w:widowControl w:val="0"/>
              <w:rPr>
                <w:lang w:eastAsia="zh-CN"/>
              </w:rPr>
            </w:pPr>
            <w:r>
              <w:rPr>
                <w:rFonts w:hint="eastAsia"/>
                <w:lang w:eastAsia="zh-CN"/>
              </w:rPr>
              <w:t>YES</w:t>
            </w:r>
          </w:p>
        </w:tc>
        <w:tc>
          <w:tcPr>
            <w:tcW w:w="1080" w:type="dxa"/>
          </w:tcPr>
          <w:p w14:paraId="39FDF7CB" w14:textId="77777777" w:rsidR="00D85E2E" w:rsidRDefault="00D85E2E" w:rsidP="0073372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73372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73372F">
      <w:pPr>
        <w:widowControl w:val="0"/>
      </w:pPr>
    </w:p>
    <w:p w14:paraId="6ED26AF2" w14:textId="77777777" w:rsidR="00F02090" w:rsidRPr="00FD0425" w:rsidRDefault="00F02090" w:rsidP="0073372F">
      <w:pPr>
        <w:pStyle w:val="Heading4"/>
        <w:keepNext w:val="0"/>
        <w:keepLines w:val="0"/>
        <w:widowControl w:val="0"/>
      </w:pPr>
      <w:bookmarkStart w:id="3753" w:name="_CR9_1_2_6"/>
      <w:bookmarkStart w:id="3754" w:name="_Toc20955197"/>
      <w:bookmarkStart w:id="3755" w:name="_Toc29991392"/>
      <w:bookmarkStart w:id="3756" w:name="_Toc36555792"/>
      <w:bookmarkStart w:id="3757" w:name="_Toc44497502"/>
      <w:bookmarkStart w:id="3758" w:name="_Toc45107890"/>
      <w:bookmarkStart w:id="3759" w:name="_Toc45901510"/>
      <w:bookmarkStart w:id="3760" w:name="_Toc51850589"/>
      <w:bookmarkStart w:id="3761" w:name="_Toc56693592"/>
      <w:bookmarkStart w:id="3762" w:name="_Toc64447135"/>
      <w:bookmarkStart w:id="3763" w:name="_Toc66286629"/>
      <w:bookmarkStart w:id="3764" w:name="_Toc74151324"/>
      <w:bookmarkStart w:id="3765" w:name="_Toc88653796"/>
      <w:bookmarkStart w:id="3766" w:name="_Toc97904152"/>
      <w:bookmarkStart w:id="3767" w:name="_Toc105175193"/>
      <w:bookmarkStart w:id="3768" w:name="_Toc113826223"/>
      <w:bookmarkStart w:id="3769" w:name="_Toc175586805"/>
      <w:bookmarkEnd w:id="3753"/>
      <w:r w:rsidRPr="00FD0425">
        <w:t>9.1.2.6</w:t>
      </w:r>
      <w:r w:rsidRPr="00FD0425">
        <w:tab/>
        <w:t>S-NODE MODIFICATION REQUEST ACKNOWLEDGE</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195DBD94" w14:textId="77777777" w:rsidR="00F02090" w:rsidRPr="00FD0425" w:rsidRDefault="00F02090" w:rsidP="0073372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6CFB8ED" w14:textId="77777777" w:rsidTr="0073372F">
        <w:trPr>
          <w:tblHeader/>
        </w:trPr>
        <w:tc>
          <w:tcPr>
            <w:tcW w:w="2160" w:type="dxa"/>
          </w:tcPr>
          <w:p w14:paraId="46C2F8C3" w14:textId="77777777" w:rsidR="00F02090" w:rsidRPr="00FD0425" w:rsidRDefault="00F02090" w:rsidP="0073372F">
            <w:pPr>
              <w:pStyle w:val="TAH"/>
              <w:keepNext w:val="0"/>
              <w:keepLines w:val="0"/>
              <w:widowControl w:val="0"/>
              <w:rPr>
                <w:lang w:eastAsia="ja-JP"/>
              </w:rPr>
            </w:pPr>
            <w:bookmarkStart w:id="3770" w:name="_Hlk534064987"/>
            <w:r w:rsidRPr="00FD0425">
              <w:rPr>
                <w:lang w:eastAsia="ja-JP"/>
              </w:rPr>
              <w:t>IE/Group Name</w:t>
            </w:r>
          </w:p>
        </w:tc>
        <w:tc>
          <w:tcPr>
            <w:tcW w:w="1080" w:type="dxa"/>
          </w:tcPr>
          <w:p w14:paraId="40CE3CF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05875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462572D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5B2727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9DE6EC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4D054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73372F">
        <w:tc>
          <w:tcPr>
            <w:tcW w:w="2160" w:type="dxa"/>
          </w:tcPr>
          <w:p w14:paraId="09F630F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C2526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DFC986" w14:textId="77777777" w:rsidR="00F02090" w:rsidRPr="00FD0425" w:rsidRDefault="00F02090" w:rsidP="0073372F">
            <w:pPr>
              <w:pStyle w:val="TAL"/>
              <w:keepNext w:val="0"/>
              <w:keepLines w:val="0"/>
              <w:widowControl w:val="0"/>
              <w:rPr>
                <w:szCs w:val="18"/>
                <w:lang w:eastAsia="ja-JP"/>
              </w:rPr>
            </w:pPr>
          </w:p>
        </w:tc>
        <w:tc>
          <w:tcPr>
            <w:tcW w:w="1512" w:type="dxa"/>
          </w:tcPr>
          <w:p w14:paraId="3D431BE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292616E" w14:textId="77777777" w:rsidR="00F02090" w:rsidRPr="00FD0425" w:rsidRDefault="00F02090" w:rsidP="0073372F">
            <w:pPr>
              <w:pStyle w:val="TAL"/>
              <w:keepNext w:val="0"/>
              <w:keepLines w:val="0"/>
              <w:widowControl w:val="0"/>
              <w:rPr>
                <w:szCs w:val="18"/>
                <w:lang w:eastAsia="ja-JP"/>
              </w:rPr>
            </w:pPr>
          </w:p>
        </w:tc>
        <w:tc>
          <w:tcPr>
            <w:tcW w:w="1080" w:type="dxa"/>
          </w:tcPr>
          <w:p w14:paraId="54B0A41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94964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B309244" w14:textId="77777777" w:rsidTr="0073372F">
        <w:tc>
          <w:tcPr>
            <w:tcW w:w="2160" w:type="dxa"/>
          </w:tcPr>
          <w:p w14:paraId="0523A072"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2CEF9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93EC82E" w14:textId="77777777" w:rsidR="00F02090" w:rsidRPr="00FD0425" w:rsidRDefault="00F02090" w:rsidP="0073372F">
            <w:pPr>
              <w:pStyle w:val="TAL"/>
              <w:keepNext w:val="0"/>
              <w:keepLines w:val="0"/>
              <w:widowControl w:val="0"/>
              <w:rPr>
                <w:szCs w:val="18"/>
                <w:lang w:eastAsia="ja-JP"/>
              </w:rPr>
            </w:pPr>
          </w:p>
        </w:tc>
        <w:tc>
          <w:tcPr>
            <w:tcW w:w="1512" w:type="dxa"/>
          </w:tcPr>
          <w:p w14:paraId="189251F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50C6AA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8643C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87568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AAC2738" w14:textId="77777777" w:rsidTr="0073372F">
        <w:tc>
          <w:tcPr>
            <w:tcW w:w="2160" w:type="dxa"/>
          </w:tcPr>
          <w:p w14:paraId="7168318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541581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6DE60C5" w14:textId="77777777" w:rsidR="00F02090" w:rsidRPr="00FD0425" w:rsidRDefault="00F02090" w:rsidP="0073372F">
            <w:pPr>
              <w:pStyle w:val="TAL"/>
              <w:keepNext w:val="0"/>
              <w:keepLines w:val="0"/>
              <w:widowControl w:val="0"/>
              <w:rPr>
                <w:szCs w:val="18"/>
                <w:lang w:eastAsia="ja-JP"/>
              </w:rPr>
            </w:pPr>
          </w:p>
        </w:tc>
        <w:tc>
          <w:tcPr>
            <w:tcW w:w="1512" w:type="dxa"/>
          </w:tcPr>
          <w:p w14:paraId="4C3358A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12A82B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56E44C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696D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1DA4C1B7" w14:textId="77777777" w:rsidTr="0073372F">
        <w:tc>
          <w:tcPr>
            <w:tcW w:w="2160" w:type="dxa"/>
          </w:tcPr>
          <w:p w14:paraId="196979AB"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List</w:t>
            </w:r>
          </w:p>
        </w:tc>
        <w:tc>
          <w:tcPr>
            <w:tcW w:w="1080" w:type="dxa"/>
          </w:tcPr>
          <w:p w14:paraId="7E6D654A" w14:textId="77777777" w:rsidR="00F02090" w:rsidRPr="00FD0425" w:rsidRDefault="00F02090" w:rsidP="0073372F">
            <w:pPr>
              <w:pStyle w:val="TAL"/>
              <w:keepNext w:val="0"/>
              <w:keepLines w:val="0"/>
              <w:widowControl w:val="0"/>
              <w:rPr>
                <w:lang w:eastAsia="ja-JP"/>
              </w:rPr>
            </w:pPr>
          </w:p>
        </w:tc>
        <w:tc>
          <w:tcPr>
            <w:tcW w:w="1080" w:type="dxa"/>
          </w:tcPr>
          <w:p w14:paraId="45D3D5B9"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6ABAEE33" w14:textId="77777777" w:rsidR="00F02090" w:rsidRPr="00FD0425" w:rsidRDefault="00F02090" w:rsidP="0073372F">
            <w:pPr>
              <w:pStyle w:val="TAL"/>
              <w:keepNext w:val="0"/>
              <w:keepLines w:val="0"/>
              <w:widowControl w:val="0"/>
              <w:rPr>
                <w:lang w:eastAsia="ja-JP"/>
              </w:rPr>
            </w:pPr>
          </w:p>
        </w:tc>
        <w:tc>
          <w:tcPr>
            <w:tcW w:w="1728" w:type="dxa"/>
          </w:tcPr>
          <w:p w14:paraId="20510C1F" w14:textId="77777777" w:rsidR="00F02090" w:rsidRPr="00FD0425" w:rsidRDefault="00F02090" w:rsidP="0073372F">
            <w:pPr>
              <w:pStyle w:val="TAL"/>
              <w:keepNext w:val="0"/>
              <w:keepLines w:val="0"/>
              <w:widowControl w:val="0"/>
              <w:rPr>
                <w:szCs w:val="18"/>
                <w:lang w:eastAsia="ja-JP"/>
              </w:rPr>
            </w:pPr>
          </w:p>
        </w:tc>
        <w:tc>
          <w:tcPr>
            <w:tcW w:w="1080" w:type="dxa"/>
          </w:tcPr>
          <w:p w14:paraId="604AC2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0F0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9C43082" w14:textId="77777777" w:rsidTr="0073372F">
        <w:tc>
          <w:tcPr>
            <w:tcW w:w="2160" w:type="dxa"/>
          </w:tcPr>
          <w:p w14:paraId="54A85169" w14:textId="77777777" w:rsidR="00F02090" w:rsidRPr="00FD0425" w:rsidRDefault="00F02090" w:rsidP="0073372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848115E" w14:textId="77777777" w:rsidR="00F02090" w:rsidRPr="00FD0425" w:rsidRDefault="00F02090" w:rsidP="0073372F">
            <w:pPr>
              <w:pStyle w:val="TAL"/>
              <w:keepNext w:val="0"/>
              <w:keepLines w:val="0"/>
              <w:widowControl w:val="0"/>
              <w:rPr>
                <w:lang w:eastAsia="ja-JP"/>
              </w:rPr>
            </w:pPr>
          </w:p>
        </w:tc>
        <w:tc>
          <w:tcPr>
            <w:tcW w:w="1080" w:type="dxa"/>
          </w:tcPr>
          <w:p w14:paraId="5FCF3663" w14:textId="77777777" w:rsidR="00F02090" w:rsidRPr="00FD0425" w:rsidRDefault="00C63EB4" w:rsidP="0073372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512" w:type="dxa"/>
          </w:tcPr>
          <w:p w14:paraId="2B665BBE" w14:textId="77777777" w:rsidR="00F02090" w:rsidRPr="00FD0425" w:rsidRDefault="00F02090" w:rsidP="0073372F">
            <w:pPr>
              <w:pStyle w:val="TAL"/>
              <w:keepNext w:val="0"/>
              <w:keepLines w:val="0"/>
              <w:widowControl w:val="0"/>
              <w:rPr>
                <w:lang w:eastAsia="ja-JP"/>
              </w:rPr>
            </w:pPr>
          </w:p>
        </w:tc>
        <w:tc>
          <w:tcPr>
            <w:tcW w:w="1728" w:type="dxa"/>
          </w:tcPr>
          <w:p w14:paraId="10DA5175" w14:textId="77777777" w:rsidR="00F02090" w:rsidRPr="00FD0425" w:rsidRDefault="00F02090" w:rsidP="0073372F">
            <w:pPr>
              <w:pStyle w:val="TAL"/>
              <w:keepNext w:val="0"/>
              <w:keepLines w:val="0"/>
              <w:widowControl w:val="0"/>
              <w:rPr>
                <w:szCs w:val="18"/>
                <w:lang w:eastAsia="ja-JP"/>
              </w:rPr>
            </w:pPr>
          </w:p>
        </w:tc>
        <w:tc>
          <w:tcPr>
            <w:tcW w:w="1080" w:type="dxa"/>
          </w:tcPr>
          <w:p w14:paraId="2273A94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A31F656" w14:textId="77777777" w:rsidR="00F02090" w:rsidRPr="00FD0425" w:rsidRDefault="00F02090" w:rsidP="0073372F">
            <w:pPr>
              <w:pStyle w:val="TAC"/>
              <w:keepNext w:val="0"/>
              <w:keepLines w:val="0"/>
              <w:widowControl w:val="0"/>
              <w:rPr>
                <w:lang w:eastAsia="ja-JP"/>
              </w:rPr>
            </w:pPr>
          </w:p>
        </w:tc>
      </w:tr>
      <w:tr w:rsidR="00F02090" w:rsidRPr="00FD0425" w14:paraId="21AC7235" w14:textId="77777777" w:rsidTr="0073372F">
        <w:tc>
          <w:tcPr>
            <w:tcW w:w="2160" w:type="dxa"/>
          </w:tcPr>
          <w:p w14:paraId="7685E14F"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Admitted To Be Added Item</w:t>
            </w:r>
          </w:p>
        </w:tc>
        <w:tc>
          <w:tcPr>
            <w:tcW w:w="1080" w:type="dxa"/>
          </w:tcPr>
          <w:p w14:paraId="09219E18" w14:textId="77777777" w:rsidR="00F02090" w:rsidRPr="00FD0425" w:rsidRDefault="00F02090" w:rsidP="0073372F">
            <w:pPr>
              <w:pStyle w:val="TAL"/>
              <w:keepNext w:val="0"/>
              <w:keepLines w:val="0"/>
              <w:widowControl w:val="0"/>
              <w:rPr>
                <w:lang w:eastAsia="ja-JP"/>
              </w:rPr>
            </w:pPr>
          </w:p>
        </w:tc>
        <w:tc>
          <w:tcPr>
            <w:tcW w:w="1080" w:type="dxa"/>
          </w:tcPr>
          <w:p w14:paraId="69BAC5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D27593F" w14:textId="77777777" w:rsidR="00F02090" w:rsidRPr="00FD0425" w:rsidRDefault="00F02090" w:rsidP="0073372F">
            <w:pPr>
              <w:pStyle w:val="TAL"/>
              <w:keepNext w:val="0"/>
              <w:keepLines w:val="0"/>
              <w:widowControl w:val="0"/>
              <w:rPr>
                <w:lang w:eastAsia="ja-JP"/>
              </w:rPr>
            </w:pPr>
          </w:p>
        </w:tc>
        <w:tc>
          <w:tcPr>
            <w:tcW w:w="1728" w:type="dxa"/>
          </w:tcPr>
          <w:p w14:paraId="29979C95"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385EB9AD" w14:textId="77777777" w:rsidR="00F02090" w:rsidRPr="00FD0425" w:rsidRDefault="00F02090" w:rsidP="0073372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80" w:type="dxa"/>
          </w:tcPr>
          <w:p w14:paraId="6EB581B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3E360D" w14:textId="77777777" w:rsidR="00F02090" w:rsidRPr="00FD0425" w:rsidRDefault="00F02090" w:rsidP="0073372F">
            <w:pPr>
              <w:pStyle w:val="TAC"/>
              <w:keepNext w:val="0"/>
              <w:keepLines w:val="0"/>
              <w:widowControl w:val="0"/>
              <w:rPr>
                <w:lang w:eastAsia="ja-JP"/>
              </w:rPr>
            </w:pPr>
          </w:p>
        </w:tc>
      </w:tr>
      <w:tr w:rsidR="00F02090" w:rsidRPr="00FD0425" w14:paraId="0EDD1B46" w14:textId="77777777" w:rsidTr="0073372F">
        <w:tc>
          <w:tcPr>
            <w:tcW w:w="2160" w:type="dxa"/>
          </w:tcPr>
          <w:p w14:paraId="6FA61ACA" w14:textId="77777777" w:rsidR="00F02090" w:rsidRPr="00FD0425" w:rsidRDefault="00F02090" w:rsidP="0073372F">
            <w:pPr>
              <w:pStyle w:val="TAL"/>
              <w:keepNext w:val="0"/>
              <w:keepLines w:val="0"/>
              <w:widowControl w:val="0"/>
              <w:ind w:left="340"/>
              <w:rPr>
                <w:b/>
                <w:bCs/>
                <w:lang w:eastAsia="ja-JP"/>
              </w:rPr>
            </w:pPr>
            <w:r w:rsidRPr="00FD0425">
              <w:rPr>
                <w:lang w:eastAsia="ja-JP"/>
              </w:rPr>
              <w:t>&gt;&gt;&gt;PDU Session ID</w:t>
            </w:r>
          </w:p>
        </w:tc>
        <w:tc>
          <w:tcPr>
            <w:tcW w:w="1080" w:type="dxa"/>
          </w:tcPr>
          <w:p w14:paraId="525EB8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6E3C52C" w14:textId="77777777" w:rsidR="00F02090" w:rsidRPr="00FD0425" w:rsidRDefault="00F02090" w:rsidP="0073372F">
            <w:pPr>
              <w:pStyle w:val="TAL"/>
              <w:keepNext w:val="0"/>
              <w:keepLines w:val="0"/>
              <w:widowControl w:val="0"/>
              <w:rPr>
                <w:bCs/>
                <w:i/>
                <w:szCs w:val="18"/>
                <w:lang w:eastAsia="ja-JP"/>
              </w:rPr>
            </w:pPr>
          </w:p>
        </w:tc>
        <w:tc>
          <w:tcPr>
            <w:tcW w:w="1512" w:type="dxa"/>
          </w:tcPr>
          <w:p w14:paraId="3B0FEDC5"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6D216EAA" w14:textId="77777777" w:rsidR="00F02090" w:rsidRPr="00FD0425" w:rsidRDefault="00F02090" w:rsidP="0073372F">
            <w:pPr>
              <w:pStyle w:val="TAL"/>
              <w:keepNext w:val="0"/>
              <w:keepLines w:val="0"/>
              <w:widowControl w:val="0"/>
              <w:rPr>
                <w:szCs w:val="18"/>
                <w:lang w:eastAsia="ja-JP"/>
              </w:rPr>
            </w:pPr>
          </w:p>
        </w:tc>
        <w:tc>
          <w:tcPr>
            <w:tcW w:w="1080" w:type="dxa"/>
          </w:tcPr>
          <w:p w14:paraId="369F504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8D718BF" w14:textId="77777777" w:rsidR="00F02090" w:rsidRPr="00FD0425" w:rsidRDefault="00F02090" w:rsidP="0073372F">
            <w:pPr>
              <w:pStyle w:val="TAC"/>
              <w:keepNext w:val="0"/>
              <w:keepLines w:val="0"/>
              <w:widowControl w:val="0"/>
              <w:rPr>
                <w:lang w:eastAsia="ja-JP"/>
              </w:rPr>
            </w:pPr>
          </w:p>
        </w:tc>
      </w:tr>
      <w:tr w:rsidR="00F02090" w:rsidRPr="00FD0425" w14:paraId="3373CEB6" w14:textId="77777777" w:rsidTr="0073372F">
        <w:tc>
          <w:tcPr>
            <w:tcW w:w="2160" w:type="dxa"/>
          </w:tcPr>
          <w:p w14:paraId="536C15A2" w14:textId="77777777" w:rsidR="00F02090" w:rsidRPr="00FD0425" w:rsidRDefault="00F02090" w:rsidP="0073372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7486D37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36AB652" w14:textId="77777777" w:rsidR="00F02090" w:rsidRPr="00FD0425" w:rsidRDefault="00F02090" w:rsidP="0073372F">
            <w:pPr>
              <w:pStyle w:val="TAL"/>
              <w:keepNext w:val="0"/>
              <w:keepLines w:val="0"/>
              <w:widowControl w:val="0"/>
              <w:rPr>
                <w:bCs/>
                <w:i/>
                <w:szCs w:val="18"/>
                <w:lang w:eastAsia="ja-JP"/>
              </w:rPr>
            </w:pPr>
          </w:p>
        </w:tc>
        <w:tc>
          <w:tcPr>
            <w:tcW w:w="1512" w:type="dxa"/>
          </w:tcPr>
          <w:p w14:paraId="5FE15602" w14:textId="77777777" w:rsidR="00F02090" w:rsidRPr="00FD0425" w:rsidRDefault="00F02090" w:rsidP="0073372F">
            <w:pPr>
              <w:pStyle w:val="TAL"/>
              <w:keepNext w:val="0"/>
              <w:keepLines w:val="0"/>
              <w:widowControl w:val="0"/>
              <w:rPr>
                <w:lang w:eastAsia="ja-JP"/>
              </w:rPr>
            </w:pPr>
            <w:r w:rsidRPr="00FD0425">
              <w:rPr>
                <w:lang w:eastAsia="ja-JP"/>
              </w:rPr>
              <w:t>9.2.1.6</w:t>
            </w:r>
          </w:p>
        </w:tc>
        <w:tc>
          <w:tcPr>
            <w:tcW w:w="1728" w:type="dxa"/>
          </w:tcPr>
          <w:p w14:paraId="62AD6C0E" w14:textId="77777777" w:rsidR="00F02090" w:rsidRPr="00FD0425" w:rsidRDefault="00F02090" w:rsidP="0073372F">
            <w:pPr>
              <w:pStyle w:val="TAL"/>
              <w:keepNext w:val="0"/>
              <w:keepLines w:val="0"/>
              <w:widowControl w:val="0"/>
              <w:rPr>
                <w:szCs w:val="18"/>
                <w:lang w:eastAsia="ja-JP"/>
              </w:rPr>
            </w:pPr>
          </w:p>
        </w:tc>
        <w:tc>
          <w:tcPr>
            <w:tcW w:w="1080" w:type="dxa"/>
          </w:tcPr>
          <w:p w14:paraId="3217536B"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43E7ECCA" w14:textId="77777777" w:rsidR="00F02090" w:rsidRPr="00FD0425" w:rsidRDefault="00F02090" w:rsidP="0073372F">
            <w:pPr>
              <w:pStyle w:val="TAC"/>
              <w:keepNext w:val="0"/>
              <w:keepLines w:val="0"/>
              <w:widowControl w:val="0"/>
              <w:rPr>
                <w:lang w:eastAsia="ja-JP"/>
              </w:rPr>
            </w:pPr>
          </w:p>
        </w:tc>
      </w:tr>
      <w:tr w:rsidR="00F02090" w:rsidRPr="00FD0425" w14:paraId="4648A4EB" w14:textId="77777777" w:rsidTr="0073372F">
        <w:tc>
          <w:tcPr>
            <w:tcW w:w="2160" w:type="dxa"/>
          </w:tcPr>
          <w:p w14:paraId="7CCDE0F9" w14:textId="77777777" w:rsidR="00F02090" w:rsidRPr="00FD0425" w:rsidRDefault="00F02090" w:rsidP="0073372F">
            <w:pPr>
              <w:pStyle w:val="TAL"/>
              <w:keepNext w:val="0"/>
              <w:keepLines w:val="0"/>
              <w:widowControl w:val="0"/>
              <w:ind w:left="340"/>
            </w:pPr>
            <w:r w:rsidRPr="00FD0425">
              <w:rPr>
                <w:lang w:eastAsia="ja-JP"/>
              </w:rPr>
              <w:t>&gt;&gt;&gt;PDU Session Resource Setup Response Info – MN terminated</w:t>
            </w:r>
          </w:p>
        </w:tc>
        <w:tc>
          <w:tcPr>
            <w:tcW w:w="1080" w:type="dxa"/>
          </w:tcPr>
          <w:p w14:paraId="013CADE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FE7BA01" w14:textId="77777777" w:rsidR="00F02090" w:rsidRPr="00FD0425" w:rsidRDefault="00F02090" w:rsidP="0073372F">
            <w:pPr>
              <w:pStyle w:val="TAL"/>
              <w:keepNext w:val="0"/>
              <w:keepLines w:val="0"/>
              <w:widowControl w:val="0"/>
              <w:rPr>
                <w:i/>
                <w:szCs w:val="18"/>
                <w:lang w:eastAsia="ja-JP"/>
              </w:rPr>
            </w:pPr>
          </w:p>
        </w:tc>
        <w:tc>
          <w:tcPr>
            <w:tcW w:w="1512" w:type="dxa"/>
          </w:tcPr>
          <w:p w14:paraId="47D7785A" w14:textId="77777777" w:rsidR="00F02090" w:rsidRPr="00FD0425" w:rsidRDefault="00F02090" w:rsidP="0073372F">
            <w:pPr>
              <w:pStyle w:val="TAL"/>
              <w:keepNext w:val="0"/>
              <w:keepLines w:val="0"/>
              <w:widowControl w:val="0"/>
              <w:rPr>
                <w:snapToGrid w:val="0"/>
                <w:lang w:eastAsia="ja-JP"/>
              </w:rPr>
            </w:pPr>
            <w:r w:rsidRPr="00FD0425">
              <w:rPr>
                <w:lang w:eastAsia="ja-JP"/>
              </w:rPr>
              <w:t>9.2.1.8</w:t>
            </w:r>
          </w:p>
        </w:tc>
        <w:tc>
          <w:tcPr>
            <w:tcW w:w="1728" w:type="dxa"/>
          </w:tcPr>
          <w:p w14:paraId="3030FEAF" w14:textId="77777777" w:rsidR="00F02090" w:rsidRPr="00FD0425" w:rsidRDefault="00F02090" w:rsidP="0073372F">
            <w:pPr>
              <w:pStyle w:val="TAL"/>
              <w:keepNext w:val="0"/>
              <w:keepLines w:val="0"/>
              <w:widowControl w:val="0"/>
              <w:rPr>
                <w:szCs w:val="18"/>
                <w:lang w:eastAsia="ja-JP"/>
              </w:rPr>
            </w:pPr>
          </w:p>
        </w:tc>
        <w:tc>
          <w:tcPr>
            <w:tcW w:w="1080" w:type="dxa"/>
          </w:tcPr>
          <w:p w14:paraId="62A7439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D98ED0" w14:textId="77777777" w:rsidR="00F02090" w:rsidRPr="00FD0425" w:rsidRDefault="00F02090" w:rsidP="0073372F">
            <w:pPr>
              <w:pStyle w:val="TAC"/>
              <w:keepNext w:val="0"/>
              <w:keepLines w:val="0"/>
              <w:widowControl w:val="0"/>
              <w:rPr>
                <w:lang w:eastAsia="ja-JP"/>
              </w:rPr>
            </w:pPr>
          </w:p>
        </w:tc>
      </w:tr>
      <w:tr w:rsidR="00F02090" w:rsidRPr="00FD0425" w14:paraId="0156C8AD" w14:textId="77777777" w:rsidTr="0073372F">
        <w:tc>
          <w:tcPr>
            <w:tcW w:w="2160" w:type="dxa"/>
          </w:tcPr>
          <w:p w14:paraId="6BEB9FAA" w14:textId="77777777" w:rsidR="00F02090" w:rsidRPr="00FD0425" w:rsidRDefault="00F02090" w:rsidP="0073372F">
            <w:pPr>
              <w:pStyle w:val="TAL"/>
              <w:keepNext w:val="0"/>
              <w:keepLines w:val="0"/>
              <w:widowControl w:val="0"/>
              <w:ind w:left="113"/>
              <w:rPr>
                <w:b/>
              </w:rPr>
            </w:pPr>
            <w:r w:rsidRPr="00FD0425">
              <w:rPr>
                <w:b/>
              </w:rPr>
              <w:t>&gt;PDU Session Resources Admitted To Be Modified List</w:t>
            </w:r>
          </w:p>
        </w:tc>
        <w:tc>
          <w:tcPr>
            <w:tcW w:w="1080" w:type="dxa"/>
          </w:tcPr>
          <w:p w14:paraId="495923DC" w14:textId="77777777" w:rsidR="00F02090" w:rsidRPr="00FD0425" w:rsidRDefault="00F02090" w:rsidP="0073372F">
            <w:pPr>
              <w:pStyle w:val="TAL"/>
              <w:keepNext w:val="0"/>
              <w:keepLines w:val="0"/>
              <w:widowControl w:val="0"/>
              <w:rPr>
                <w:lang w:eastAsia="ja-JP"/>
              </w:rPr>
            </w:pPr>
          </w:p>
        </w:tc>
        <w:tc>
          <w:tcPr>
            <w:tcW w:w="1080" w:type="dxa"/>
          </w:tcPr>
          <w:p w14:paraId="7BC1865C"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4A4C76A6" w14:textId="77777777" w:rsidR="00F02090" w:rsidRPr="00FD0425" w:rsidRDefault="00F02090" w:rsidP="0073372F">
            <w:pPr>
              <w:pStyle w:val="TAL"/>
              <w:keepNext w:val="0"/>
              <w:keepLines w:val="0"/>
              <w:widowControl w:val="0"/>
              <w:rPr>
                <w:lang w:eastAsia="ja-JP"/>
              </w:rPr>
            </w:pPr>
          </w:p>
        </w:tc>
        <w:tc>
          <w:tcPr>
            <w:tcW w:w="1728" w:type="dxa"/>
          </w:tcPr>
          <w:p w14:paraId="7270A8A0" w14:textId="77777777" w:rsidR="00F02090" w:rsidRPr="00FD0425" w:rsidRDefault="00F02090" w:rsidP="0073372F">
            <w:pPr>
              <w:pStyle w:val="TAL"/>
              <w:keepNext w:val="0"/>
              <w:keepLines w:val="0"/>
              <w:widowControl w:val="0"/>
              <w:rPr>
                <w:lang w:eastAsia="ja-JP"/>
              </w:rPr>
            </w:pPr>
          </w:p>
        </w:tc>
        <w:tc>
          <w:tcPr>
            <w:tcW w:w="1080" w:type="dxa"/>
          </w:tcPr>
          <w:p w14:paraId="6701F8A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1AD5305" w14:textId="77777777" w:rsidR="00F02090" w:rsidRPr="00FD0425" w:rsidRDefault="00F02090" w:rsidP="0073372F">
            <w:pPr>
              <w:pStyle w:val="TAC"/>
              <w:keepNext w:val="0"/>
              <w:keepLines w:val="0"/>
              <w:widowControl w:val="0"/>
              <w:rPr>
                <w:lang w:eastAsia="ja-JP"/>
              </w:rPr>
            </w:pPr>
          </w:p>
        </w:tc>
      </w:tr>
      <w:tr w:rsidR="00F02090" w:rsidRPr="00FD0425" w14:paraId="47BC018F" w14:textId="77777777" w:rsidTr="0073372F">
        <w:tc>
          <w:tcPr>
            <w:tcW w:w="2160" w:type="dxa"/>
          </w:tcPr>
          <w:p w14:paraId="795D50DD" w14:textId="77777777" w:rsidR="00F02090" w:rsidRPr="00FD0425" w:rsidRDefault="00F02090" w:rsidP="0073372F">
            <w:pPr>
              <w:pStyle w:val="TAL"/>
              <w:keepNext w:val="0"/>
              <w:keepLines w:val="0"/>
              <w:widowControl w:val="0"/>
              <w:ind w:left="227"/>
            </w:pPr>
            <w:r w:rsidRPr="00FD0425">
              <w:rPr>
                <w:b/>
                <w:bCs/>
              </w:rPr>
              <w:t>&gt;&gt;PDU Session Resources Admitted To Be Modified Item</w:t>
            </w:r>
          </w:p>
        </w:tc>
        <w:tc>
          <w:tcPr>
            <w:tcW w:w="1080" w:type="dxa"/>
          </w:tcPr>
          <w:p w14:paraId="0BF41B16" w14:textId="77777777" w:rsidR="00F02090" w:rsidRPr="00FD0425" w:rsidRDefault="00F02090" w:rsidP="0073372F">
            <w:pPr>
              <w:pStyle w:val="TAL"/>
              <w:keepNext w:val="0"/>
              <w:keepLines w:val="0"/>
              <w:widowControl w:val="0"/>
              <w:rPr>
                <w:lang w:eastAsia="ja-JP"/>
              </w:rPr>
            </w:pPr>
          </w:p>
        </w:tc>
        <w:tc>
          <w:tcPr>
            <w:tcW w:w="1080" w:type="dxa"/>
          </w:tcPr>
          <w:p w14:paraId="2EBFD01E"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0F9FE06C" w14:textId="77777777" w:rsidR="00F02090" w:rsidRPr="00FD0425" w:rsidRDefault="00F02090" w:rsidP="0073372F">
            <w:pPr>
              <w:pStyle w:val="TAL"/>
              <w:keepNext w:val="0"/>
              <w:keepLines w:val="0"/>
              <w:widowControl w:val="0"/>
              <w:rPr>
                <w:lang w:eastAsia="ja-JP"/>
              </w:rPr>
            </w:pPr>
          </w:p>
        </w:tc>
        <w:tc>
          <w:tcPr>
            <w:tcW w:w="1728" w:type="dxa"/>
          </w:tcPr>
          <w:p w14:paraId="03715AB1"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73372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06E7FA0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C70355E" w14:textId="77777777" w:rsidR="00F02090" w:rsidRPr="00FD0425" w:rsidRDefault="00F02090" w:rsidP="0073372F">
            <w:pPr>
              <w:pStyle w:val="TAC"/>
              <w:keepNext w:val="0"/>
              <w:keepLines w:val="0"/>
              <w:widowControl w:val="0"/>
              <w:rPr>
                <w:lang w:eastAsia="ja-JP"/>
              </w:rPr>
            </w:pPr>
          </w:p>
        </w:tc>
      </w:tr>
      <w:tr w:rsidR="00F02090" w:rsidRPr="00FD0425" w14:paraId="41FBD583" w14:textId="77777777" w:rsidTr="0073372F">
        <w:tc>
          <w:tcPr>
            <w:tcW w:w="2160" w:type="dxa"/>
          </w:tcPr>
          <w:p w14:paraId="12949D73" w14:textId="77777777" w:rsidR="00F02090" w:rsidRPr="00FD0425" w:rsidRDefault="00F02090" w:rsidP="0073372F">
            <w:pPr>
              <w:pStyle w:val="TAL"/>
              <w:keepNext w:val="0"/>
              <w:keepLines w:val="0"/>
              <w:widowControl w:val="0"/>
              <w:ind w:left="340"/>
              <w:rPr>
                <w:b/>
                <w:bCs/>
              </w:rPr>
            </w:pPr>
            <w:r w:rsidRPr="00FD0425">
              <w:rPr>
                <w:lang w:eastAsia="ja-JP"/>
              </w:rPr>
              <w:t>&gt;&gt;&gt;PDU Session ID</w:t>
            </w:r>
          </w:p>
        </w:tc>
        <w:tc>
          <w:tcPr>
            <w:tcW w:w="1080" w:type="dxa"/>
          </w:tcPr>
          <w:p w14:paraId="6A68F7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7F48830" w14:textId="77777777" w:rsidR="00F02090" w:rsidRPr="00FD0425" w:rsidRDefault="00F02090" w:rsidP="0073372F">
            <w:pPr>
              <w:pStyle w:val="TAL"/>
              <w:keepNext w:val="0"/>
              <w:keepLines w:val="0"/>
              <w:widowControl w:val="0"/>
              <w:rPr>
                <w:i/>
                <w:lang w:eastAsia="ja-JP"/>
              </w:rPr>
            </w:pPr>
          </w:p>
        </w:tc>
        <w:tc>
          <w:tcPr>
            <w:tcW w:w="1512" w:type="dxa"/>
          </w:tcPr>
          <w:p w14:paraId="5B198FAC"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7EA9AB72" w14:textId="77777777" w:rsidR="00F02090" w:rsidRPr="00FD0425" w:rsidRDefault="00F02090" w:rsidP="0073372F">
            <w:pPr>
              <w:pStyle w:val="TAL"/>
              <w:keepNext w:val="0"/>
              <w:keepLines w:val="0"/>
              <w:widowControl w:val="0"/>
              <w:rPr>
                <w:lang w:eastAsia="ja-JP"/>
              </w:rPr>
            </w:pPr>
          </w:p>
        </w:tc>
        <w:tc>
          <w:tcPr>
            <w:tcW w:w="1080" w:type="dxa"/>
          </w:tcPr>
          <w:p w14:paraId="4E233F2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3BB0D6" w14:textId="77777777" w:rsidR="00F02090" w:rsidRPr="00FD0425" w:rsidRDefault="00F02090" w:rsidP="0073372F">
            <w:pPr>
              <w:pStyle w:val="TAC"/>
              <w:keepNext w:val="0"/>
              <w:keepLines w:val="0"/>
              <w:widowControl w:val="0"/>
              <w:rPr>
                <w:lang w:eastAsia="ja-JP"/>
              </w:rPr>
            </w:pPr>
          </w:p>
        </w:tc>
      </w:tr>
      <w:tr w:rsidR="00F02090" w:rsidRPr="00FD0425" w14:paraId="7E4B8AA7" w14:textId="77777777" w:rsidTr="0073372F">
        <w:tc>
          <w:tcPr>
            <w:tcW w:w="2160" w:type="dxa"/>
          </w:tcPr>
          <w:p w14:paraId="753ADF46" w14:textId="77777777" w:rsidR="00F02090" w:rsidRPr="00FD0425" w:rsidRDefault="00F02090" w:rsidP="0073372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6E9474B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04E8D16" w14:textId="77777777" w:rsidR="00F02090" w:rsidRPr="00FD0425" w:rsidRDefault="00F02090" w:rsidP="0073372F">
            <w:pPr>
              <w:pStyle w:val="TAL"/>
              <w:keepNext w:val="0"/>
              <w:keepLines w:val="0"/>
              <w:widowControl w:val="0"/>
              <w:rPr>
                <w:i/>
                <w:lang w:eastAsia="ja-JP"/>
              </w:rPr>
            </w:pPr>
          </w:p>
        </w:tc>
        <w:tc>
          <w:tcPr>
            <w:tcW w:w="1512" w:type="dxa"/>
          </w:tcPr>
          <w:p w14:paraId="70876187" w14:textId="77777777" w:rsidR="00F02090" w:rsidRPr="00FD0425" w:rsidRDefault="00F02090" w:rsidP="0073372F">
            <w:pPr>
              <w:pStyle w:val="TAL"/>
              <w:keepNext w:val="0"/>
              <w:keepLines w:val="0"/>
              <w:widowControl w:val="0"/>
              <w:rPr>
                <w:lang w:eastAsia="ja-JP"/>
              </w:rPr>
            </w:pPr>
            <w:r w:rsidRPr="00FD0425">
              <w:rPr>
                <w:lang w:eastAsia="ja-JP"/>
              </w:rPr>
              <w:t>9.2.1.10</w:t>
            </w:r>
          </w:p>
        </w:tc>
        <w:tc>
          <w:tcPr>
            <w:tcW w:w="1728" w:type="dxa"/>
          </w:tcPr>
          <w:p w14:paraId="14B55E66" w14:textId="77777777" w:rsidR="00F02090" w:rsidRPr="00FD0425" w:rsidRDefault="00F02090" w:rsidP="0073372F">
            <w:pPr>
              <w:pStyle w:val="TAL"/>
              <w:keepNext w:val="0"/>
              <w:keepLines w:val="0"/>
              <w:widowControl w:val="0"/>
              <w:rPr>
                <w:lang w:eastAsia="ja-JP"/>
              </w:rPr>
            </w:pPr>
          </w:p>
        </w:tc>
        <w:tc>
          <w:tcPr>
            <w:tcW w:w="1080" w:type="dxa"/>
          </w:tcPr>
          <w:p w14:paraId="0CF3275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73884CD" w14:textId="77777777" w:rsidR="00F02090" w:rsidRPr="00FD0425" w:rsidRDefault="00F02090" w:rsidP="0073372F">
            <w:pPr>
              <w:pStyle w:val="TAC"/>
              <w:keepNext w:val="0"/>
              <w:keepLines w:val="0"/>
              <w:widowControl w:val="0"/>
              <w:rPr>
                <w:lang w:eastAsia="ja-JP"/>
              </w:rPr>
            </w:pPr>
          </w:p>
        </w:tc>
      </w:tr>
      <w:tr w:rsidR="00F02090" w:rsidRPr="00FD0425" w14:paraId="0EECE4E7" w14:textId="77777777" w:rsidTr="0073372F">
        <w:tc>
          <w:tcPr>
            <w:tcW w:w="2160" w:type="dxa"/>
          </w:tcPr>
          <w:p w14:paraId="3313353C" w14:textId="77777777" w:rsidR="00F02090" w:rsidRPr="00FD0425" w:rsidRDefault="00F02090" w:rsidP="0073372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2EE0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1CF86ED" w14:textId="77777777" w:rsidR="00F02090" w:rsidRPr="00FD0425" w:rsidRDefault="00F02090" w:rsidP="0073372F">
            <w:pPr>
              <w:pStyle w:val="TAL"/>
              <w:keepNext w:val="0"/>
              <w:keepLines w:val="0"/>
              <w:widowControl w:val="0"/>
              <w:rPr>
                <w:i/>
                <w:szCs w:val="18"/>
                <w:lang w:eastAsia="ja-JP"/>
              </w:rPr>
            </w:pPr>
          </w:p>
        </w:tc>
        <w:tc>
          <w:tcPr>
            <w:tcW w:w="1512" w:type="dxa"/>
          </w:tcPr>
          <w:p w14:paraId="1177F16B" w14:textId="77777777" w:rsidR="00F02090" w:rsidRPr="00FD0425" w:rsidRDefault="00F02090" w:rsidP="0073372F">
            <w:pPr>
              <w:pStyle w:val="TAL"/>
              <w:keepNext w:val="0"/>
              <w:keepLines w:val="0"/>
              <w:widowControl w:val="0"/>
              <w:rPr>
                <w:lang w:eastAsia="ja-JP"/>
              </w:rPr>
            </w:pPr>
            <w:r w:rsidRPr="00FD0425">
              <w:rPr>
                <w:lang w:eastAsia="ja-JP"/>
              </w:rPr>
              <w:t>9.2.1.12</w:t>
            </w:r>
          </w:p>
        </w:tc>
        <w:tc>
          <w:tcPr>
            <w:tcW w:w="1728" w:type="dxa"/>
          </w:tcPr>
          <w:p w14:paraId="41754CA4" w14:textId="77777777" w:rsidR="00F02090" w:rsidRPr="00FD0425" w:rsidRDefault="00F02090" w:rsidP="0073372F">
            <w:pPr>
              <w:pStyle w:val="TAL"/>
              <w:keepNext w:val="0"/>
              <w:keepLines w:val="0"/>
              <w:widowControl w:val="0"/>
              <w:rPr>
                <w:lang w:eastAsia="ja-JP"/>
              </w:rPr>
            </w:pPr>
          </w:p>
        </w:tc>
        <w:tc>
          <w:tcPr>
            <w:tcW w:w="1080" w:type="dxa"/>
          </w:tcPr>
          <w:p w14:paraId="4C09F953"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5AED34C" w14:textId="77777777" w:rsidR="00F02090" w:rsidRPr="00FD0425" w:rsidRDefault="00F02090" w:rsidP="0073372F">
            <w:pPr>
              <w:pStyle w:val="TAC"/>
              <w:keepNext w:val="0"/>
              <w:keepLines w:val="0"/>
              <w:widowControl w:val="0"/>
              <w:rPr>
                <w:lang w:eastAsia="ja-JP"/>
              </w:rPr>
            </w:pPr>
          </w:p>
        </w:tc>
      </w:tr>
      <w:tr w:rsidR="00F02090" w:rsidRPr="00FD0425" w14:paraId="203C2BBE" w14:textId="77777777" w:rsidTr="0073372F">
        <w:tc>
          <w:tcPr>
            <w:tcW w:w="2160" w:type="dxa"/>
          </w:tcPr>
          <w:p w14:paraId="311620AD" w14:textId="77777777" w:rsidR="00F02090" w:rsidRPr="00FD0425" w:rsidRDefault="00F02090" w:rsidP="0073372F">
            <w:pPr>
              <w:pStyle w:val="TAL"/>
              <w:keepNext w:val="0"/>
              <w:keepLines w:val="0"/>
              <w:widowControl w:val="0"/>
              <w:ind w:left="113"/>
              <w:rPr>
                <w:b/>
              </w:rPr>
            </w:pPr>
            <w:r w:rsidRPr="00FD0425">
              <w:rPr>
                <w:b/>
              </w:rPr>
              <w:t>&gt;PDU Session Resources Admitted To Be Released List</w:t>
            </w:r>
          </w:p>
        </w:tc>
        <w:tc>
          <w:tcPr>
            <w:tcW w:w="1080" w:type="dxa"/>
          </w:tcPr>
          <w:p w14:paraId="38F04D83" w14:textId="77777777" w:rsidR="00F02090" w:rsidRPr="00FD0425" w:rsidRDefault="00F02090" w:rsidP="0073372F">
            <w:pPr>
              <w:pStyle w:val="TAL"/>
              <w:keepNext w:val="0"/>
              <w:keepLines w:val="0"/>
              <w:widowControl w:val="0"/>
              <w:rPr>
                <w:lang w:eastAsia="ja-JP"/>
              </w:rPr>
            </w:pPr>
          </w:p>
        </w:tc>
        <w:tc>
          <w:tcPr>
            <w:tcW w:w="1080" w:type="dxa"/>
          </w:tcPr>
          <w:p w14:paraId="75DA6B0F"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574A21CC" w14:textId="77777777" w:rsidR="00F02090" w:rsidRPr="00FD0425" w:rsidRDefault="00F02090" w:rsidP="0073372F">
            <w:pPr>
              <w:pStyle w:val="TAL"/>
              <w:keepNext w:val="0"/>
              <w:keepLines w:val="0"/>
              <w:widowControl w:val="0"/>
              <w:rPr>
                <w:lang w:eastAsia="ja-JP"/>
              </w:rPr>
            </w:pPr>
          </w:p>
        </w:tc>
        <w:tc>
          <w:tcPr>
            <w:tcW w:w="1728" w:type="dxa"/>
          </w:tcPr>
          <w:p w14:paraId="51FF78FB" w14:textId="77777777" w:rsidR="00F02090" w:rsidRPr="00FD0425" w:rsidRDefault="00F02090" w:rsidP="0073372F">
            <w:pPr>
              <w:pStyle w:val="TAL"/>
              <w:keepNext w:val="0"/>
              <w:keepLines w:val="0"/>
              <w:widowControl w:val="0"/>
              <w:rPr>
                <w:lang w:eastAsia="ja-JP"/>
              </w:rPr>
            </w:pPr>
          </w:p>
        </w:tc>
        <w:tc>
          <w:tcPr>
            <w:tcW w:w="1080" w:type="dxa"/>
          </w:tcPr>
          <w:p w14:paraId="50D1284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302DF46" w14:textId="77777777" w:rsidR="00F02090" w:rsidRPr="00FD0425" w:rsidRDefault="00F02090" w:rsidP="0073372F">
            <w:pPr>
              <w:pStyle w:val="TAC"/>
              <w:keepNext w:val="0"/>
              <w:keepLines w:val="0"/>
              <w:widowControl w:val="0"/>
              <w:rPr>
                <w:lang w:eastAsia="ja-JP"/>
              </w:rPr>
            </w:pPr>
          </w:p>
        </w:tc>
      </w:tr>
      <w:tr w:rsidR="00F02090" w:rsidRPr="00FD0425" w14:paraId="3A83BC88" w14:textId="77777777" w:rsidTr="0073372F">
        <w:tc>
          <w:tcPr>
            <w:tcW w:w="2160" w:type="dxa"/>
          </w:tcPr>
          <w:p w14:paraId="3F66CB0D"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658896F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413D154" w14:textId="77777777" w:rsidR="00F02090" w:rsidRPr="00FD0425" w:rsidRDefault="00F02090" w:rsidP="0073372F">
            <w:pPr>
              <w:pStyle w:val="TAL"/>
              <w:keepNext w:val="0"/>
              <w:keepLines w:val="0"/>
              <w:widowControl w:val="0"/>
              <w:rPr>
                <w:i/>
                <w:lang w:eastAsia="ja-JP"/>
              </w:rPr>
            </w:pPr>
          </w:p>
        </w:tc>
        <w:tc>
          <w:tcPr>
            <w:tcW w:w="1512" w:type="dxa"/>
          </w:tcPr>
          <w:p w14:paraId="47525051"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1E750F5A" w14:textId="77777777" w:rsidR="00F02090" w:rsidRPr="00FD0425" w:rsidRDefault="00F02090" w:rsidP="0073372F">
            <w:pPr>
              <w:pStyle w:val="TAL"/>
              <w:keepNext w:val="0"/>
              <w:keepLines w:val="0"/>
              <w:widowControl w:val="0"/>
              <w:rPr>
                <w:lang w:eastAsia="ja-JP"/>
              </w:rPr>
            </w:pPr>
          </w:p>
        </w:tc>
        <w:tc>
          <w:tcPr>
            <w:tcW w:w="1080" w:type="dxa"/>
          </w:tcPr>
          <w:p w14:paraId="0BDAA31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DAFC0C9" w14:textId="77777777" w:rsidR="00F02090" w:rsidRPr="00FD0425" w:rsidRDefault="00F02090" w:rsidP="0073372F">
            <w:pPr>
              <w:pStyle w:val="TAC"/>
              <w:keepNext w:val="0"/>
              <w:keepLines w:val="0"/>
              <w:widowControl w:val="0"/>
              <w:rPr>
                <w:lang w:eastAsia="ja-JP"/>
              </w:rPr>
            </w:pPr>
          </w:p>
        </w:tc>
      </w:tr>
      <w:tr w:rsidR="00F02090" w:rsidRPr="00FD0425" w14:paraId="5BE1DBB3" w14:textId="77777777" w:rsidTr="0073372F">
        <w:tc>
          <w:tcPr>
            <w:tcW w:w="2160" w:type="dxa"/>
          </w:tcPr>
          <w:p w14:paraId="6AE47B41"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A5962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1B11FC" w14:textId="77777777" w:rsidR="00F02090" w:rsidRPr="00FD0425" w:rsidRDefault="00F02090" w:rsidP="0073372F">
            <w:pPr>
              <w:pStyle w:val="TAL"/>
              <w:keepNext w:val="0"/>
              <w:keepLines w:val="0"/>
              <w:widowControl w:val="0"/>
              <w:rPr>
                <w:i/>
                <w:lang w:eastAsia="ja-JP"/>
              </w:rPr>
            </w:pPr>
          </w:p>
        </w:tc>
        <w:tc>
          <w:tcPr>
            <w:tcW w:w="1512" w:type="dxa"/>
          </w:tcPr>
          <w:p w14:paraId="538DB721" w14:textId="77777777" w:rsidR="00F02090" w:rsidRPr="00FD0425" w:rsidRDefault="00F02090" w:rsidP="0073372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58C03DB4" w14:textId="77777777" w:rsidR="00F02090" w:rsidRPr="00FD0425" w:rsidRDefault="00F02090" w:rsidP="0073372F">
            <w:pPr>
              <w:pStyle w:val="TAL"/>
              <w:keepNext w:val="0"/>
              <w:keepLines w:val="0"/>
              <w:widowControl w:val="0"/>
              <w:rPr>
                <w:lang w:eastAsia="ja-JP"/>
              </w:rPr>
            </w:pPr>
          </w:p>
        </w:tc>
        <w:tc>
          <w:tcPr>
            <w:tcW w:w="1080" w:type="dxa"/>
          </w:tcPr>
          <w:p w14:paraId="620C036C"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1EC28B2" w14:textId="77777777" w:rsidR="00F02090" w:rsidRPr="00FD0425" w:rsidRDefault="00F02090" w:rsidP="0073372F">
            <w:pPr>
              <w:pStyle w:val="TAC"/>
              <w:keepNext w:val="0"/>
              <w:keepLines w:val="0"/>
              <w:widowControl w:val="0"/>
              <w:rPr>
                <w:lang w:eastAsia="ja-JP"/>
              </w:rPr>
            </w:pPr>
          </w:p>
        </w:tc>
      </w:tr>
      <w:bookmarkEnd w:id="3770"/>
      <w:tr w:rsidR="00351E8C" w:rsidRPr="00FD0425" w14:paraId="624EB369" w14:textId="77777777" w:rsidTr="0073372F">
        <w:tc>
          <w:tcPr>
            <w:tcW w:w="2160" w:type="dxa"/>
          </w:tcPr>
          <w:p w14:paraId="02B65439" w14:textId="18CEBB9F" w:rsidR="00351E8C" w:rsidRPr="00FD0425" w:rsidRDefault="00351E8C" w:rsidP="00351E8C">
            <w:pPr>
              <w:pStyle w:val="TAL"/>
              <w:keepNext w:val="0"/>
              <w:keepLines w:val="0"/>
              <w:widowControl w:val="0"/>
              <w:rPr>
                <w:b/>
                <w:bCs/>
                <w:lang w:eastAsia="ja-JP"/>
              </w:rPr>
            </w:pPr>
            <w:r w:rsidRPr="00FD0425">
              <w:rPr>
                <w:b/>
                <w:bCs/>
                <w:lang w:eastAsia="ja-JP"/>
              </w:rPr>
              <w:t>PDU Session Resources Not Admitted</w:t>
            </w:r>
          </w:p>
        </w:tc>
        <w:tc>
          <w:tcPr>
            <w:tcW w:w="1080" w:type="dxa"/>
          </w:tcPr>
          <w:p w14:paraId="27C9D24B" w14:textId="44A1DC9C"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04955AF3" w14:textId="77777777" w:rsidR="00351E8C" w:rsidRPr="00FD0425" w:rsidRDefault="00351E8C" w:rsidP="00351E8C">
            <w:pPr>
              <w:pStyle w:val="TAL"/>
              <w:keepNext w:val="0"/>
              <w:keepLines w:val="0"/>
              <w:widowControl w:val="0"/>
              <w:rPr>
                <w:i/>
                <w:szCs w:val="18"/>
                <w:lang w:eastAsia="ja-JP"/>
              </w:rPr>
            </w:pPr>
          </w:p>
        </w:tc>
        <w:tc>
          <w:tcPr>
            <w:tcW w:w="1512" w:type="dxa"/>
          </w:tcPr>
          <w:p w14:paraId="46199269" w14:textId="754D79B5" w:rsidR="00351E8C" w:rsidRPr="00FD0425" w:rsidRDefault="00351E8C" w:rsidP="00351E8C">
            <w:pPr>
              <w:pStyle w:val="TAL"/>
              <w:keepNext w:val="0"/>
              <w:keepLines w:val="0"/>
              <w:widowControl w:val="0"/>
              <w:rPr>
                <w:lang w:val="sv-SE" w:eastAsia="ja-JP"/>
              </w:rPr>
            </w:pPr>
          </w:p>
        </w:tc>
        <w:tc>
          <w:tcPr>
            <w:tcW w:w="1728" w:type="dxa"/>
          </w:tcPr>
          <w:p w14:paraId="5E129CFC" w14:textId="77777777" w:rsidR="00351E8C" w:rsidRPr="00FD0425" w:rsidRDefault="00351E8C" w:rsidP="00351E8C">
            <w:pPr>
              <w:pStyle w:val="TAL"/>
              <w:keepNext w:val="0"/>
              <w:keepLines w:val="0"/>
              <w:widowControl w:val="0"/>
              <w:rPr>
                <w:szCs w:val="18"/>
                <w:lang w:eastAsia="ja-JP"/>
              </w:rPr>
            </w:pPr>
          </w:p>
        </w:tc>
        <w:tc>
          <w:tcPr>
            <w:tcW w:w="1080" w:type="dxa"/>
          </w:tcPr>
          <w:p w14:paraId="0B1D5D65" w14:textId="24FDD2DD" w:rsidR="00351E8C" w:rsidRPr="00FD0425" w:rsidRDefault="00351E8C" w:rsidP="00351E8C">
            <w:pPr>
              <w:pStyle w:val="TAC"/>
              <w:keepNext w:val="0"/>
              <w:keepLines w:val="0"/>
              <w:widowControl w:val="0"/>
              <w:rPr>
                <w:bCs/>
                <w:lang w:eastAsia="ja-JP"/>
              </w:rPr>
            </w:pPr>
            <w:r w:rsidRPr="00FD0425">
              <w:rPr>
                <w:bCs/>
                <w:lang w:eastAsia="ja-JP"/>
              </w:rPr>
              <w:t>YES</w:t>
            </w:r>
          </w:p>
        </w:tc>
        <w:tc>
          <w:tcPr>
            <w:tcW w:w="1080" w:type="dxa"/>
          </w:tcPr>
          <w:p w14:paraId="0094AA1C" w14:textId="6AC618D9"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79865FBB" w14:textId="77777777" w:rsidTr="0073372F">
        <w:tc>
          <w:tcPr>
            <w:tcW w:w="2160" w:type="dxa"/>
          </w:tcPr>
          <w:p w14:paraId="6CBDA91B" w14:textId="7F663A1F" w:rsidR="00351E8C" w:rsidRPr="00FD0425" w:rsidRDefault="00351E8C" w:rsidP="00351E8C">
            <w:pPr>
              <w:pStyle w:val="TAL"/>
              <w:keepNext w:val="0"/>
              <w:keepLines w:val="0"/>
              <w:widowControl w:val="0"/>
              <w:overflowPunct/>
              <w:autoSpaceDE/>
              <w:autoSpaceDN/>
              <w:adjustRightInd/>
              <w:ind w:left="113"/>
              <w:textAlignment w:val="auto"/>
              <w:rPr>
                <w:b/>
                <w:bCs/>
                <w:lang w:eastAsia="ja-JP"/>
              </w:rPr>
            </w:pPr>
            <w:r w:rsidRPr="00222956">
              <w:rPr>
                <w:rFonts w:hint="eastAsia"/>
                <w:bCs/>
                <w:lang w:eastAsia="zh-CN"/>
              </w:rPr>
              <w:t>&gt;</w:t>
            </w:r>
            <w:r w:rsidRPr="00222956">
              <w:rPr>
                <w:bCs/>
                <w:lang w:eastAsia="zh-CN"/>
              </w:rPr>
              <w:t xml:space="preserve">PDU </w:t>
            </w:r>
            <w:r w:rsidRPr="00222956">
              <w:t>Session</w:t>
            </w:r>
            <w:r w:rsidRPr="00222956">
              <w:rPr>
                <w:bCs/>
                <w:lang w:eastAsia="zh-CN"/>
              </w:rPr>
              <w:t xml:space="preserve"> List</w:t>
            </w:r>
          </w:p>
        </w:tc>
        <w:tc>
          <w:tcPr>
            <w:tcW w:w="1080" w:type="dxa"/>
          </w:tcPr>
          <w:p w14:paraId="430D5104" w14:textId="0FD0BDE9"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Pr>
          <w:p w14:paraId="70E9E8FB" w14:textId="77777777" w:rsidR="00351E8C" w:rsidRPr="00FD0425" w:rsidRDefault="00351E8C" w:rsidP="00351E8C">
            <w:pPr>
              <w:pStyle w:val="TAL"/>
              <w:keepNext w:val="0"/>
              <w:keepLines w:val="0"/>
              <w:widowControl w:val="0"/>
              <w:rPr>
                <w:i/>
                <w:szCs w:val="18"/>
                <w:lang w:eastAsia="ja-JP"/>
              </w:rPr>
            </w:pPr>
          </w:p>
        </w:tc>
        <w:tc>
          <w:tcPr>
            <w:tcW w:w="1512" w:type="dxa"/>
          </w:tcPr>
          <w:p w14:paraId="589BDFEA" w14:textId="561256DB" w:rsidR="00351E8C" w:rsidRPr="00FD0425" w:rsidDel="00B35BDB" w:rsidRDefault="00351E8C" w:rsidP="00351E8C">
            <w:pPr>
              <w:pStyle w:val="TAL"/>
              <w:keepNext w:val="0"/>
              <w:keepLines w:val="0"/>
              <w:widowControl w:val="0"/>
              <w:rPr>
                <w:lang w:eastAsia="zh-CN"/>
              </w:rPr>
            </w:pPr>
            <w:r w:rsidRPr="00283AA6">
              <w:rPr>
                <w:lang w:eastAsia="ja-JP"/>
              </w:rPr>
              <w:t>9.2.1.27</w:t>
            </w:r>
          </w:p>
        </w:tc>
        <w:tc>
          <w:tcPr>
            <w:tcW w:w="1728" w:type="dxa"/>
          </w:tcPr>
          <w:p w14:paraId="6EEA023A" w14:textId="189AE6C7" w:rsidR="00351E8C" w:rsidRPr="00FD0425" w:rsidRDefault="00351E8C" w:rsidP="00351E8C">
            <w:pPr>
              <w:pStyle w:val="TAL"/>
              <w:keepNext w:val="0"/>
              <w:keepLines w:val="0"/>
              <w:widowControl w:val="0"/>
              <w:rPr>
                <w:szCs w:val="18"/>
                <w:lang w:eastAsia="ja-JP"/>
              </w:rPr>
            </w:pPr>
            <w:r>
              <w:rPr>
                <w:lang w:eastAsia="ja-JP"/>
              </w:rPr>
              <w:t>I</w:t>
            </w:r>
            <w:r w:rsidRPr="00E616A2">
              <w:rPr>
                <w:szCs w:val="18"/>
                <w:lang w:eastAsia="ja-JP"/>
              </w:rPr>
              <w:t xml:space="preserve">gnored if the </w:t>
            </w:r>
            <w:r w:rsidRPr="00222956">
              <w:rPr>
                <w:bCs/>
                <w:i/>
                <w:lang w:eastAsia="ja-JP"/>
              </w:rPr>
              <w:t>PDU Session Resources Not Admitted List</w:t>
            </w:r>
            <w:r>
              <w:rPr>
                <w:i/>
                <w:iCs/>
                <w:lang w:eastAsia="zh-CN"/>
              </w:rPr>
              <w:t xml:space="preserve"> </w:t>
            </w:r>
            <w:r w:rsidRPr="00E616A2">
              <w:rPr>
                <w:szCs w:val="18"/>
                <w:lang w:eastAsia="ja-JP"/>
              </w:rPr>
              <w:t>IE is included</w:t>
            </w:r>
          </w:p>
        </w:tc>
        <w:tc>
          <w:tcPr>
            <w:tcW w:w="1080" w:type="dxa"/>
          </w:tcPr>
          <w:p w14:paraId="22644C54" w14:textId="09942442" w:rsidR="00351E8C" w:rsidRPr="00FD0425" w:rsidRDefault="00351E8C" w:rsidP="00351E8C">
            <w:pPr>
              <w:pStyle w:val="TAC"/>
              <w:keepNext w:val="0"/>
              <w:keepLines w:val="0"/>
              <w:widowControl w:val="0"/>
              <w:rPr>
                <w:bCs/>
                <w:lang w:eastAsia="ja-JP"/>
              </w:rPr>
            </w:pPr>
            <w:r w:rsidRPr="00283AA6">
              <w:rPr>
                <w:bCs/>
                <w:lang w:eastAsia="ja-JP"/>
              </w:rPr>
              <w:t>–</w:t>
            </w:r>
          </w:p>
        </w:tc>
        <w:tc>
          <w:tcPr>
            <w:tcW w:w="1080" w:type="dxa"/>
          </w:tcPr>
          <w:p w14:paraId="7CD103A9" w14:textId="77777777" w:rsidR="00351E8C" w:rsidRPr="00FD0425" w:rsidRDefault="00351E8C" w:rsidP="00351E8C">
            <w:pPr>
              <w:pStyle w:val="TAC"/>
              <w:keepNext w:val="0"/>
              <w:keepLines w:val="0"/>
              <w:widowControl w:val="0"/>
              <w:rPr>
                <w:lang w:eastAsia="ja-JP"/>
              </w:rPr>
            </w:pPr>
          </w:p>
        </w:tc>
      </w:tr>
      <w:tr w:rsidR="00351E8C" w:rsidRPr="00FD0425" w14:paraId="4E8716FE" w14:textId="77777777" w:rsidTr="0073372F">
        <w:tc>
          <w:tcPr>
            <w:tcW w:w="2160" w:type="dxa"/>
          </w:tcPr>
          <w:p w14:paraId="1EB39257" w14:textId="133FA1CA" w:rsidR="00351E8C" w:rsidRPr="00FD0425" w:rsidRDefault="00351E8C" w:rsidP="00351E8C">
            <w:pPr>
              <w:pStyle w:val="TAL"/>
              <w:keepNext w:val="0"/>
              <w:keepLines w:val="0"/>
              <w:widowControl w:val="0"/>
              <w:overflowPunct/>
              <w:autoSpaceDE/>
              <w:autoSpaceDN/>
              <w:adjustRightInd/>
              <w:ind w:left="113"/>
              <w:textAlignment w:val="auto"/>
              <w:rPr>
                <w:b/>
                <w:bCs/>
                <w:lang w:eastAsia="ja-JP"/>
              </w:rPr>
            </w:pPr>
            <w:r w:rsidRPr="00DF5965">
              <w:rPr>
                <w:rFonts w:hint="eastAsia"/>
                <w:bCs/>
                <w:lang w:eastAsia="zh-CN"/>
              </w:rPr>
              <w:t>&gt;</w:t>
            </w:r>
            <w:r w:rsidRPr="00222956">
              <w:rPr>
                <w:bCs/>
                <w:lang w:eastAsia="ja-JP"/>
              </w:rPr>
              <w:t xml:space="preserve">PDU Session </w:t>
            </w:r>
            <w:r w:rsidRPr="001572CD">
              <w:rPr>
                <w:lang w:eastAsia="en-US"/>
              </w:rPr>
              <w:t>Resources</w:t>
            </w:r>
            <w:r w:rsidRPr="00222956">
              <w:rPr>
                <w:bCs/>
                <w:lang w:eastAsia="ja-JP"/>
              </w:rPr>
              <w:t xml:space="preserve"> Not Admitted</w:t>
            </w:r>
            <w:r>
              <w:rPr>
                <w:bCs/>
                <w:lang w:eastAsia="ja-JP"/>
              </w:rPr>
              <w:t xml:space="preserve"> List</w:t>
            </w:r>
          </w:p>
        </w:tc>
        <w:tc>
          <w:tcPr>
            <w:tcW w:w="1080" w:type="dxa"/>
          </w:tcPr>
          <w:p w14:paraId="6A01E31A" w14:textId="0B2E8380"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Pr>
          <w:p w14:paraId="657251EE" w14:textId="77777777" w:rsidR="00351E8C" w:rsidRPr="00FD0425" w:rsidRDefault="00351E8C" w:rsidP="00351E8C">
            <w:pPr>
              <w:pStyle w:val="TAL"/>
              <w:keepNext w:val="0"/>
              <w:keepLines w:val="0"/>
              <w:widowControl w:val="0"/>
              <w:rPr>
                <w:i/>
                <w:szCs w:val="18"/>
                <w:lang w:eastAsia="ja-JP"/>
              </w:rPr>
            </w:pPr>
          </w:p>
        </w:tc>
        <w:tc>
          <w:tcPr>
            <w:tcW w:w="1512" w:type="dxa"/>
          </w:tcPr>
          <w:p w14:paraId="6DBE1078" w14:textId="1277730F" w:rsidR="00351E8C" w:rsidRPr="00FD0425" w:rsidDel="00B35BDB" w:rsidRDefault="00351E8C" w:rsidP="00351E8C">
            <w:pPr>
              <w:pStyle w:val="TAL"/>
              <w:keepNext w:val="0"/>
              <w:keepLines w:val="0"/>
              <w:widowControl w:val="0"/>
              <w:rPr>
                <w:lang w:eastAsia="zh-CN"/>
              </w:rPr>
            </w:pPr>
            <w:r>
              <w:rPr>
                <w:rFonts w:hint="eastAsia"/>
                <w:lang w:eastAsia="zh-CN"/>
              </w:rPr>
              <w:t>9</w:t>
            </w:r>
            <w:r>
              <w:rPr>
                <w:lang w:eastAsia="zh-CN"/>
              </w:rPr>
              <w:t>.2.1.3</w:t>
            </w:r>
          </w:p>
        </w:tc>
        <w:tc>
          <w:tcPr>
            <w:tcW w:w="1728" w:type="dxa"/>
          </w:tcPr>
          <w:p w14:paraId="2F8AB2D9" w14:textId="77777777" w:rsidR="00351E8C" w:rsidRPr="00FD0425" w:rsidRDefault="00351E8C" w:rsidP="00351E8C">
            <w:pPr>
              <w:pStyle w:val="TAL"/>
              <w:keepNext w:val="0"/>
              <w:keepLines w:val="0"/>
              <w:widowControl w:val="0"/>
              <w:rPr>
                <w:szCs w:val="18"/>
                <w:lang w:eastAsia="ja-JP"/>
              </w:rPr>
            </w:pPr>
          </w:p>
        </w:tc>
        <w:tc>
          <w:tcPr>
            <w:tcW w:w="1080" w:type="dxa"/>
          </w:tcPr>
          <w:p w14:paraId="76FBEDFE" w14:textId="0B85CAB6" w:rsidR="00351E8C" w:rsidRPr="00FD0425" w:rsidRDefault="00351E8C" w:rsidP="00351E8C">
            <w:pPr>
              <w:pStyle w:val="TAC"/>
              <w:keepNext w:val="0"/>
              <w:keepLines w:val="0"/>
              <w:widowControl w:val="0"/>
              <w:rPr>
                <w:bCs/>
                <w:lang w:eastAsia="ja-JP"/>
              </w:rPr>
            </w:pPr>
            <w:r>
              <w:rPr>
                <w:rFonts w:hint="eastAsia"/>
                <w:bCs/>
                <w:lang w:eastAsia="zh-CN"/>
              </w:rPr>
              <w:t>Y</w:t>
            </w:r>
            <w:r>
              <w:rPr>
                <w:bCs/>
                <w:lang w:eastAsia="zh-CN"/>
              </w:rPr>
              <w:t>ES</w:t>
            </w:r>
          </w:p>
        </w:tc>
        <w:tc>
          <w:tcPr>
            <w:tcW w:w="1080" w:type="dxa"/>
          </w:tcPr>
          <w:p w14:paraId="39E62E32" w14:textId="26BE6DCD" w:rsidR="00351E8C" w:rsidRPr="00FD0425" w:rsidRDefault="00351E8C" w:rsidP="00351E8C">
            <w:pPr>
              <w:pStyle w:val="TAC"/>
              <w:keepNext w:val="0"/>
              <w:keepLines w:val="0"/>
              <w:widowControl w:val="0"/>
              <w:rPr>
                <w:lang w:eastAsia="ja-JP"/>
              </w:rPr>
            </w:pPr>
            <w:r>
              <w:rPr>
                <w:rFonts w:hint="eastAsia"/>
                <w:lang w:eastAsia="zh-CN"/>
              </w:rPr>
              <w:t>i</w:t>
            </w:r>
            <w:r>
              <w:rPr>
                <w:lang w:eastAsia="zh-CN"/>
              </w:rPr>
              <w:t>gnore</w:t>
            </w:r>
          </w:p>
        </w:tc>
      </w:tr>
      <w:tr w:rsidR="00351E8C" w:rsidRPr="00FD0425" w14:paraId="2166349D" w14:textId="77777777" w:rsidTr="0073372F">
        <w:tc>
          <w:tcPr>
            <w:tcW w:w="2160" w:type="dxa"/>
          </w:tcPr>
          <w:p w14:paraId="0045A8AE" w14:textId="77777777" w:rsidR="00351E8C" w:rsidRPr="00FD0425" w:rsidRDefault="00351E8C" w:rsidP="00351E8C">
            <w:pPr>
              <w:pStyle w:val="TAL"/>
              <w:keepNext w:val="0"/>
              <w:keepLines w:val="0"/>
              <w:widowControl w:val="0"/>
              <w:rPr>
                <w:lang w:eastAsia="ja-JP"/>
              </w:rPr>
            </w:pPr>
            <w:r w:rsidRPr="00FD0425">
              <w:rPr>
                <w:lang w:eastAsia="ja-JP"/>
              </w:rPr>
              <w:t>S-NG-RAN node to M-NG-RAN node Container</w:t>
            </w:r>
          </w:p>
        </w:tc>
        <w:tc>
          <w:tcPr>
            <w:tcW w:w="1080" w:type="dxa"/>
          </w:tcPr>
          <w:p w14:paraId="0B64B883"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32072DE4" w14:textId="77777777" w:rsidR="00351E8C" w:rsidRPr="00FD0425" w:rsidRDefault="00351E8C" w:rsidP="00351E8C">
            <w:pPr>
              <w:pStyle w:val="TAL"/>
              <w:keepNext w:val="0"/>
              <w:keepLines w:val="0"/>
              <w:widowControl w:val="0"/>
              <w:rPr>
                <w:szCs w:val="18"/>
                <w:lang w:eastAsia="ja-JP"/>
              </w:rPr>
            </w:pPr>
          </w:p>
        </w:tc>
        <w:tc>
          <w:tcPr>
            <w:tcW w:w="1512" w:type="dxa"/>
          </w:tcPr>
          <w:p w14:paraId="587863CD" w14:textId="77777777" w:rsidR="00351E8C" w:rsidRPr="00FD0425" w:rsidRDefault="00351E8C" w:rsidP="00351E8C">
            <w:pPr>
              <w:pStyle w:val="TAL"/>
              <w:keepNext w:val="0"/>
              <w:keepLines w:val="0"/>
              <w:widowControl w:val="0"/>
              <w:rPr>
                <w:lang w:eastAsia="ja-JP"/>
              </w:rPr>
            </w:pPr>
            <w:r w:rsidRPr="00FD0425">
              <w:rPr>
                <w:snapToGrid w:val="0"/>
                <w:lang w:eastAsia="ja-JP"/>
              </w:rPr>
              <w:t>OCTET STRING</w:t>
            </w:r>
          </w:p>
        </w:tc>
        <w:tc>
          <w:tcPr>
            <w:tcW w:w="1728" w:type="dxa"/>
          </w:tcPr>
          <w:p w14:paraId="1D999437" w14:textId="77777777" w:rsidR="00351E8C" w:rsidRPr="00FD0425" w:rsidRDefault="00351E8C" w:rsidP="00351E8C">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7D7D0F5"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1D780BB7"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086F6015" w14:textId="77777777" w:rsidTr="0073372F">
        <w:tc>
          <w:tcPr>
            <w:tcW w:w="2160" w:type="dxa"/>
          </w:tcPr>
          <w:p w14:paraId="68FD294C" w14:textId="77777777" w:rsidR="00351E8C" w:rsidRPr="00FD0425" w:rsidRDefault="00351E8C" w:rsidP="00351E8C">
            <w:pPr>
              <w:pStyle w:val="TAL"/>
              <w:keepNext w:val="0"/>
              <w:keepLines w:val="0"/>
              <w:widowControl w:val="0"/>
              <w:rPr>
                <w:lang w:eastAsia="ja-JP"/>
              </w:rPr>
            </w:pPr>
            <w:r w:rsidRPr="00FD0425">
              <w:rPr>
                <w:lang w:eastAsia="ja-JP"/>
              </w:rPr>
              <w:t>Admitted Split SRBs</w:t>
            </w:r>
          </w:p>
        </w:tc>
        <w:tc>
          <w:tcPr>
            <w:tcW w:w="1080" w:type="dxa"/>
          </w:tcPr>
          <w:p w14:paraId="532646A3"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7E70C8FB" w14:textId="77777777" w:rsidR="00351E8C" w:rsidRPr="00FD0425" w:rsidRDefault="00351E8C" w:rsidP="00351E8C">
            <w:pPr>
              <w:pStyle w:val="TAL"/>
              <w:keepNext w:val="0"/>
              <w:keepLines w:val="0"/>
              <w:widowControl w:val="0"/>
              <w:rPr>
                <w:szCs w:val="18"/>
                <w:lang w:eastAsia="ja-JP"/>
              </w:rPr>
            </w:pPr>
          </w:p>
        </w:tc>
        <w:tc>
          <w:tcPr>
            <w:tcW w:w="1512" w:type="dxa"/>
          </w:tcPr>
          <w:p w14:paraId="47DB495B" w14:textId="77777777" w:rsidR="00351E8C" w:rsidRPr="00FD0425" w:rsidRDefault="00351E8C" w:rsidP="00351E8C">
            <w:pPr>
              <w:pStyle w:val="TAL"/>
              <w:keepNext w:val="0"/>
              <w:keepLines w:val="0"/>
              <w:widowControl w:val="0"/>
              <w:rPr>
                <w:snapToGrid w:val="0"/>
                <w:lang w:eastAsia="ja-JP"/>
              </w:rPr>
            </w:pPr>
            <w:r w:rsidRPr="00FD0425">
              <w:rPr>
                <w:lang w:eastAsia="ja-JP"/>
              </w:rPr>
              <w:t>ENUMERATED (srb1, srb2, srb1&amp;2, ...)</w:t>
            </w:r>
          </w:p>
        </w:tc>
        <w:tc>
          <w:tcPr>
            <w:tcW w:w="1728" w:type="dxa"/>
          </w:tcPr>
          <w:p w14:paraId="429A11C8" w14:textId="77777777" w:rsidR="00351E8C" w:rsidRPr="00FD0425" w:rsidRDefault="00351E8C" w:rsidP="00351E8C">
            <w:pPr>
              <w:pStyle w:val="TAL"/>
              <w:keepNext w:val="0"/>
              <w:keepLines w:val="0"/>
              <w:widowControl w:val="0"/>
              <w:rPr>
                <w:lang w:eastAsia="ja-JP"/>
              </w:rPr>
            </w:pPr>
            <w:r w:rsidRPr="00FD0425">
              <w:rPr>
                <w:szCs w:val="18"/>
                <w:lang w:eastAsia="ja-JP"/>
              </w:rPr>
              <w:t>Indicates admitted SRBs</w:t>
            </w:r>
          </w:p>
        </w:tc>
        <w:tc>
          <w:tcPr>
            <w:tcW w:w="1080" w:type="dxa"/>
          </w:tcPr>
          <w:p w14:paraId="2BA90AD0"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0F108949"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313A6AF5" w14:textId="77777777" w:rsidTr="0073372F">
        <w:tc>
          <w:tcPr>
            <w:tcW w:w="2160" w:type="dxa"/>
          </w:tcPr>
          <w:p w14:paraId="33C5BFB3" w14:textId="77777777" w:rsidR="00351E8C" w:rsidRPr="00FD0425" w:rsidRDefault="00351E8C" w:rsidP="00351E8C">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4458071A" w14:textId="77777777" w:rsidR="00351E8C" w:rsidRPr="00FD0425" w:rsidRDefault="00351E8C" w:rsidP="00351E8C">
            <w:pPr>
              <w:pStyle w:val="TAL"/>
              <w:keepNext w:val="0"/>
              <w:keepLines w:val="0"/>
              <w:widowControl w:val="0"/>
              <w:rPr>
                <w:lang w:eastAsia="ja-JP"/>
              </w:rPr>
            </w:pPr>
            <w:r w:rsidRPr="00FD0425">
              <w:rPr>
                <w:rFonts w:hint="eastAsia"/>
                <w:lang w:eastAsia="ja-JP"/>
              </w:rPr>
              <w:t>O</w:t>
            </w:r>
          </w:p>
        </w:tc>
        <w:tc>
          <w:tcPr>
            <w:tcW w:w="1080" w:type="dxa"/>
          </w:tcPr>
          <w:p w14:paraId="00153875" w14:textId="77777777" w:rsidR="00351E8C" w:rsidRPr="00FD0425" w:rsidRDefault="00351E8C" w:rsidP="00351E8C">
            <w:pPr>
              <w:pStyle w:val="TAL"/>
              <w:keepNext w:val="0"/>
              <w:keepLines w:val="0"/>
              <w:widowControl w:val="0"/>
              <w:rPr>
                <w:szCs w:val="18"/>
                <w:lang w:eastAsia="ja-JP"/>
              </w:rPr>
            </w:pPr>
          </w:p>
        </w:tc>
        <w:tc>
          <w:tcPr>
            <w:tcW w:w="1512" w:type="dxa"/>
          </w:tcPr>
          <w:p w14:paraId="492382F8" w14:textId="77777777" w:rsidR="00351E8C" w:rsidRPr="00FD0425" w:rsidRDefault="00351E8C" w:rsidP="00351E8C">
            <w:pPr>
              <w:pStyle w:val="TAL"/>
              <w:keepNext w:val="0"/>
              <w:keepLines w:val="0"/>
              <w:widowControl w:val="0"/>
              <w:rPr>
                <w:snapToGrid w:val="0"/>
                <w:lang w:eastAsia="ja-JP"/>
              </w:rPr>
            </w:pPr>
            <w:r w:rsidRPr="00FD0425">
              <w:rPr>
                <w:lang w:eastAsia="ja-JP"/>
              </w:rPr>
              <w:t>ENUMERATED (srb1, srb2, srb1&amp;2, ...)</w:t>
            </w:r>
          </w:p>
        </w:tc>
        <w:tc>
          <w:tcPr>
            <w:tcW w:w="1728" w:type="dxa"/>
          </w:tcPr>
          <w:p w14:paraId="72645336" w14:textId="77777777" w:rsidR="00351E8C" w:rsidRPr="00FD0425" w:rsidRDefault="00351E8C" w:rsidP="00351E8C">
            <w:pPr>
              <w:pStyle w:val="TAL"/>
              <w:keepNext w:val="0"/>
              <w:keepLines w:val="0"/>
              <w:widowControl w:val="0"/>
              <w:rPr>
                <w:lang w:eastAsia="ja-JP"/>
              </w:rPr>
            </w:pPr>
            <w:r w:rsidRPr="00FD0425">
              <w:rPr>
                <w:szCs w:val="18"/>
                <w:lang w:eastAsia="ja-JP"/>
              </w:rPr>
              <w:t>Indicates admitted SRBs release</w:t>
            </w:r>
          </w:p>
        </w:tc>
        <w:tc>
          <w:tcPr>
            <w:tcW w:w="1080" w:type="dxa"/>
          </w:tcPr>
          <w:p w14:paraId="0DD93468"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60BC41EF"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69C6B198" w14:textId="77777777" w:rsidTr="0073372F">
        <w:tc>
          <w:tcPr>
            <w:tcW w:w="2160" w:type="dxa"/>
          </w:tcPr>
          <w:p w14:paraId="2925F985" w14:textId="77777777" w:rsidR="00351E8C" w:rsidRPr="00FD0425" w:rsidRDefault="00351E8C" w:rsidP="00351E8C">
            <w:pPr>
              <w:pStyle w:val="TAL"/>
              <w:keepNext w:val="0"/>
              <w:keepLines w:val="0"/>
              <w:widowControl w:val="0"/>
              <w:rPr>
                <w:lang w:eastAsia="ja-JP"/>
              </w:rPr>
            </w:pPr>
            <w:r w:rsidRPr="00FD0425">
              <w:rPr>
                <w:lang w:eastAsia="ja-JP"/>
              </w:rPr>
              <w:t>Criticality Diagnostics</w:t>
            </w:r>
          </w:p>
        </w:tc>
        <w:tc>
          <w:tcPr>
            <w:tcW w:w="1080" w:type="dxa"/>
          </w:tcPr>
          <w:p w14:paraId="30E225DB"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6ED3016C" w14:textId="77777777" w:rsidR="00351E8C" w:rsidRPr="00FD0425" w:rsidRDefault="00351E8C" w:rsidP="00351E8C">
            <w:pPr>
              <w:pStyle w:val="TAL"/>
              <w:keepNext w:val="0"/>
              <w:keepLines w:val="0"/>
              <w:widowControl w:val="0"/>
              <w:rPr>
                <w:szCs w:val="18"/>
                <w:lang w:eastAsia="ja-JP"/>
              </w:rPr>
            </w:pPr>
          </w:p>
        </w:tc>
        <w:tc>
          <w:tcPr>
            <w:tcW w:w="1512" w:type="dxa"/>
          </w:tcPr>
          <w:p w14:paraId="2FEA7549" w14:textId="77777777" w:rsidR="00351E8C" w:rsidRPr="00FD0425" w:rsidRDefault="00351E8C" w:rsidP="00351E8C">
            <w:pPr>
              <w:pStyle w:val="TAL"/>
              <w:keepNext w:val="0"/>
              <w:keepLines w:val="0"/>
              <w:widowControl w:val="0"/>
              <w:rPr>
                <w:snapToGrid w:val="0"/>
                <w:lang w:eastAsia="ja-JP"/>
              </w:rPr>
            </w:pPr>
            <w:r w:rsidRPr="00FD0425">
              <w:rPr>
                <w:lang w:eastAsia="ja-JP"/>
              </w:rPr>
              <w:t>9.2.3.3</w:t>
            </w:r>
          </w:p>
        </w:tc>
        <w:tc>
          <w:tcPr>
            <w:tcW w:w="1728" w:type="dxa"/>
          </w:tcPr>
          <w:p w14:paraId="50A23E78" w14:textId="77777777" w:rsidR="00351E8C" w:rsidRPr="00BD1D4F" w:rsidRDefault="00351E8C" w:rsidP="00351E8C">
            <w:pPr>
              <w:pStyle w:val="TAL"/>
            </w:pPr>
          </w:p>
        </w:tc>
        <w:tc>
          <w:tcPr>
            <w:tcW w:w="1080" w:type="dxa"/>
          </w:tcPr>
          <w:p w14:paraId="7B437056"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65397EEA"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40CC8376" w14:textId="77777777" w:rsidTr="0073372F">
        <w:tc>
          <w:tcPr>
            <w:tcW w:w="2160" w:type="dxa"/>
          </w:tcPr>
          <w:p w14:paraId="06980537" w14:textId="77777777" w:rsidR="00351E8C" w:rsidRPr="00FD0425" w:rsidRDefault="00351E8C" w:rsidP="00351E8C">
            <w:pPr>
              <w:pStyle w:val="TAL"/>
              <w:keepNext w:val="0"/>
              <w:keepLines w:val="0"/>
              <w:widowControl w:val="0"/>
              <w:rPr>
                <w:lang w:eastAsia="ja-JP"/>
              </w:rPr>
            </w:pPr>
            <w:r w:rsidRPr="00FD0425">
              <w:rPr>
                <w:lang w:eastAsia="ja-JP"/>
              </w:rPr>
              <w:t>Location Information at S-NODE</w:t>
            </w:r>
          </w:p>
        </w:tc>
        <w:tc>
          <w:tcPr>
            <w:tcW w:w="1080" w:type="dxa"/>
          </w:tcPr>
          <w:p w14:paraId="110CBF2A"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310E59DE" w14:textId="77777777" w:rsidR="00351E8C" w:rsidRPr="00FD0425" w:rsidRDefault="00351E8C" w:rsidP="00351E8C">
            <w:pPr>
              <w:pStyle w:val="TAL"/>
              <w:keepNext w:val="0"/>
              <w:keepLines w:val="0"/>
              <w:widowControl w:val="0"/>
              <w:rPr>
                <w:szCs w:val="18"/>
                <w:lang w:eastAsia="ja-JP"/>
              </w:rPr>
            </w:pPr>
          </w:p>
        </w:tc>
        <w:tc>
          <w:tcPr>
            <w:tcW w:w="1512" w:type="dxa"/>
          </w:tcPr>
          <w:p w14:paraId="0E9A688D" w14:textId="77777777" w:rsidR="00351E8C" w:rsidRPr="00FD0425" w:rsidRDefault="00351E8C" w:rsidP="00351E8C">
            <w:pPr>
              <w:pStyle w:val="TAL"/>
              <w:keepNext w:val="0"/>
              <w:keepLines w:val="0"/>
              <w:widowControl w:val="0"/>
              <w:rPr>
                <w:snapToGrid w:val="0"/>
                <w:lang w:eastAsia="ja-JP"/>
              </w:rPr>
            </w:pPr>
            <w:r w:rsidRPr="00FD0425">
              <w:rPr>
                <w:snapToGrid w:val="0"/>
                <w:lang w:eastAsia="ja-JP"/>
              </w:rPr>
              <w:t>Target Cell Global ID</w:t>
            </w:r>
          </w:p>
          <w:p w14:paraId="54A9A6F6" w14:textId="77777777" w:rsidR="00351E8C" w:rsidRPr="00FD0425" w:rsidRDefault="00351E8C" w:rsidP="00351E8C">
            <w:pPr>
              <w:pStyle w:val="TAL"/>
              <w:keepNext w:val="0"/>
              <w:keepLines w:val="0"/>
              <w:widowControl w:val="0"/>
              <w:rPr>
                <w:lang w:eastAsia="ja-JP"/>
              </w:rPr>
            </w:pPr>
            <w:r w:rsidRPr="00FD0425">
              <w:rPr>
                <w:snapToGrid w:val="0"/>
                <w:lang w:eastAsia="ja-JP"/>
              </w:rPr>
              <w:t>9.2.3.25</w:t>
            </w:r>
          </w:p>
        </w:tc>
        <w:tc>
          <w:tcPr>
            <w:tcW w:w="1728" w:type="dxa"/>
          </w:tcPr>
          <w:p w14:paraId="0B771EFC" w14:textId="77777777" w:rsidR="00351E8C" w:rsidRPr="00FD0425" w:rsidRDefault="00351E8C" w:rsidP="00351E8C">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73EC676F" w14:textId="77777777" w:rsidR="00351E8C" w:rsidRPr="00FD0425" w:rsidRDefault="00351E8C" w:rsidP="00351E8C">
            <w:pPr>
              <w:pStyle w:val="TAC"/>
              <w:keepNext w:val="0"/>
              <w:keepLines w:val="0"/>
              <w:widowControl w:val="0"/>
              <w:rPr>
                <w:lang w:eastAsia="ja-JP"/>
              </w:rPr>
            </w:pPr>
            <w:r w:rsidRPr="00FD0425">
              <w:t>YES</w:t>
            </w:r>
          </w:p>
        </w:tc>
        <w:tc>
          <w:tcPr>
            <w:tcW w:w="1080" w:type="dxa"/>
          </w:tcPr>
          <w:p w14:paraId="4F490EE0"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687F7567" w14:textId="77777777" w:rsidTr="0073372F">
        <w:tc>
          <w:tcPr>
            <w:tcW w:w="2160" w:type="dxa"/>
          </w:tcPr>
          <w:p w14:paraId="00DC28C7" w14:textId="77777777" w:rsidR="00351E8C" w:rsidRPr="00FD0425" w:rsidRDefault="00351E8C" w:rsidP="00351E8C">
            <w:pPr>
              <w:pStyle w:val="TAL"/>
              <w:keepNext w:val="0"/>
              <w:keepLines w:val="0"/>
              <w:widowControl w:val="0"/>
              <w:rPr>
                <w:lang w:eastAsia="ja-JP"/>
              </w:rPr>
            </w:pPr>
            <w:r w:rsidRPr="00FD0425">
              <w:rPr>
                <w:lang w:eastAsia="ja-JP"/>
              </w:rPr>
              <w:t>MR-DC Resource Coordination Information</w:t>
            </w:r>
          </w:p>
        </w:tc>
        <w:tc>
          <w:tcPr>
            <w:tcW w:w="1080" w:type="dxa"/>
          </w:tcPr>
          <w:p w14:paraId="191504C8" w14:textId="77777777" w:rsidR="00351E8C" w:rsidRPr="00FD0425" w:rsidRDefault="00351E8C" w:rsidP="00351E8C">
            <w:pPr>
              <w:pStyle w:val="TAL"/>
              <w:keepNext w:val="0"/>
              <w:keepLines w:val="0"/>
              <w:widowControl w:val="0"/>
              <w:rPr>
                <w:lang w:eastAsia="ja-JP"/>
              </w:rPr>
            </w:pPr>
            <w:r w:rsidRPr="00FD0425">
              <w:t>O</w:t>
            </w:r>
          </w:p>
        </w:tc>
        <w:tc>
          <w:tcPr>
            <w:tcW w:w="1080" w:type="dxa"/>
          </w:tcPr>
          <w:p w14:paraId="56651FC2" w14:textId="77777777" w:rsidR="00351E8C" w:rsidRPr="00FD0425" w:rsidRDefault="00351E8C" w:rsidP="00351E8C">
            <w:pPr>
              <w:pStyle w:val="TAL"/>
              <w:keepNext w:val="0"/>
              <w:keepLines w:val="0"/>
              <w:widowControl w:val="0"/>
              <w:rPr>
                <w:szCs w:val="18"/>
                <w:lang w:eastAsia="ja-JP"/>
              </w:rPr>
            </w:pPr>
          </w:p>
        </w:tc>
        <w:tc>
          <w:tcPr>
            <w:tcW w:w="1512" w:type="dxa"/>
          </w:tcPr>
          <w:p w14:paraId="0080362D" w14:textId="77777777" w:rsidR="00351E8C" w:rsidRPr="00FD0425" w:rsidRDefault="00351E8C" w:rsidP="00351E8C">
            <w:pPr>
              <w:pStyle w:val="TAL"/>
              <w:keepNext w:val="0"/>
              <w:keepLines w:val="0"/>
              <w:widowControl w:val="0"/>
              <w:rPr>
                <w:snapToGrid w:val="0"/>
                <w:lang w:eastAsia="ja-JP"/>
              </w:rPr>
            </w:pPr>
            <w:r w:rsidRPr="00FD0425">
              <w:t>9.2.2.33</w:t>
            </w:r>
          </w:p>
        </w:tc>
        <w:tc>
          <w:tcPr>
            <w:tcW w:w="1728" w:type="dxa"/>
          </w:tcPr>
          <w:p w14:paraId="51AB0C4D" w14:textId="77777777" w:rsidR="00351E8C" w:rsidRPr="00FD0425" w:rsidRDefault="00351E8C" w:rsidP="00351E8C">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A03C968" w14:textId="77777777" w:rsidR="00351E8C" w:rsidRPr="00FD0425" w:rsidRDefault="00351E8C" w:rsidP="00351E8C">
            <w:pPr>
              <w:pStyle w:val="TAC"/>
              <w:keepNext w:val="0"/>
              <w:keepLines w:val="0"/>
              <w:widowControl w:val="0"/>
            </w:pPr>
            <w:r w:rsidRPr="00FD0425">
              <w:rPr>
                <w:lang w:eastAsia="zh-CN"/>
              </w:rPr>
              <w:t>YES</w:t>
            </w:r>
          </w:p>
        </w:tc>
        <w:tc>
          <w:tcPr>
            <w:tcW w:w="1080" w:type="dxa"/>
          </w:tcPr>
          <w:p w14:paraId="6E525B24" w14:textId="77777777" w:rsidR="00351E8C" w:rsidRPr="00FD0425" w:rsidRDefault="00351E8C" w:rsidP="00351E8C">
            <w:pPr>
              <w:pStyle w:val="TAC"/>
              <w:keepNext w:val="0"/>
              <w:keepLines w:val="0"/>
              <w:widowControl w:val="0"/>
              <w:rPr>
                <w:lang w:eastAsia="ja-JP"/>
              </w:rPr>
            </w:pPr>
            <w:r>
              <w:rPr>
                <w:lang w:eastAsia="zh-CN"/>
              </w:rPr>
              <w:t>i</w:t>
            </w:r>
            <w:r w:rsidRPr="00FD0425">
              <w:rPr>
                <w:lang w:eastAsia="zh-CN"/>
              </w:rPr>
              <w:t>gnore</w:t>
            </w:r>
          </w:p>
        </w:tc>
      </w:tr>
      <w:tr w:rsidR="00351E8C" w:rsidRPr="00FD0425" w14:paraId="69B4FC54" w14:textId="77777777" w:rsidTr="0073372F">
        <w:tc>
          <w:tcPr>
            <w:tcW w:w="2160" w:type="dxa"/>
          </w:tcPr>
          <w:p w14:paraId="7CC7DE09" w14:textId="77777777" w:rsidR="00351E8C" w:rsidRPr="00FD0425" w:rsidRDefault="00351E8C" w:rsidP="00351E8C">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A9DF582" w14:textId="77777777" w:rsidR="00351E8C" w:rsidRPr="00FD0425" w:rsidRDefault="00351E8C" w:rsidP="00351E8C">
            <w:pPr>
              <w:pStyle w:val="TAL"/>
              <w:keepNext w:val="0"/>
              <w:keepLines w:val="0"/>
              <w:widowControl w:val="0"/>
              <w:rPr>
                <w:lang w:eastAsia="ja-JP"/>
              </w:rPr>
            </w:pPr>
          </w:p>
        </w:tc>
        <w:tc>
          <w:tcPr>
            <w:tcW w:w="1080" w:type="dxa"/>
          </w:tcPr>
          <w:p w14:paraId="38E047FB" w14:textId="77777777" w:rsidR="00351E8C" w:rsidRPr="00FD0425" w:rsidRDefault="00351E8C" w:rsidP="00351E8C">
            <w:pPr>
              <w:pStyle w:val="TAL"/>
              <w:keepNext w:val="0"/>
              <w:keepLines w:val="0"/>
              <w:widowControl w:val="0"/>
              <w:rPr>
                <w:szCs w:val="18"/>
                <w:lang w:eastAsia="ja-JP"/>
              </w:rPr>
            </w:pPr>
            <w:r w:rsidRPr="00FD0425">
              <w:rPr>
                <w:i/>
                <w:szCs w:val="18"/>
                <w:lang w:eastAsia="ja-JP"/>
              </w:rPr>
              <w:t>0..1</w:t>
            </w:r>
          </w:p>
        </w:tc>
        <w:tc>
          <w:tcPr>
            <w:tcW w:w="1512" w:type="dxa"/>
          </w:tcPr>
          <w:p w14:paraId="0F36342A" w14:textId="77777777" w:rsidR="00351E8C" w:rsidRPr="00FD0425" w:rsidRDefault="00351E8C" w:rsidP="00351E8C">
            <w:pPr>
              <w:pStyle w:val="TAL"/>
              <w:keepNext w:val="0"/>
              <w:keepLines w:val="0"/>
              <w:widowControl w:val="0"/>
              <w:rPr>
                <w:lang w:eastAsia="ja-JP"/>
              </w:rPr>
            </w:pPr>
          </w:p>
        </w:tc>
        <w:tc>
          <w:tcPr>
            <w:tcW w:w="1728" w:type="dxa"/>
          </w:tcPr>
          <w:p w14:paraId="2D7BE9C7" w14:textId="77777777" w:rsidR="00351E8C" w:rsidRPr="00BD1D4F" w:rsidRDefault="00351E8C" w:rsidP="00351E8C">
            <w:pPr>
              <w:pStyle w:val="TAL"/>
            </w:pPr>
          </w:p>
        </w:tc>
        <w:tc>
          <w:tcPr>
            <w:tcW w:w="1080" w:type="dxa"/>
          </w:tcPr>
          <w:p w14:paraId="05C44BD1" w14:textId="77777777" w:rsidR="00351E8C" w:rsidRPr="00FD0425" w:rsidRDefault="00351E8C" w:rsidP="00351E8C">
            <w:pPr>
              <w:pStyle w:val="TAC"/>
              <w:keepNext w:val="0"/>
              <w:keepLines w:val="0"/>
              <w:widowControl w:val="0"/>
              <w:rPr>
                <w:lang w:eastAsia="ja-JP"/>
              </w:rPr>
            </w:pPr>
            <w:r w:rsidRPr="00FD0425">
              <w:rPr>
                <w:rFonts w:hint="eastAsia"/>
                <w:lang w:eastAsia="zh-CN"/>
              </w:rPr>
              <w:t>YES</w:t>
            </w:r>
          </w:p>
        </w:tc>
        <w:tc>
          <w:tcPr>
            <w:tcW w:w="1080" w:type="dxa"/>
          </w:tcPr>
          <w:p w14:paraId="569D4034" w14:textId="77777777" w:rsidR="00351E8C" w:rsidRPr="00FD0425" w:rsidRDefault="00351E8C" w:rsidP="00351E8C">
            <w:pPr>
              <w:pStyle w:val="TAC"/>
              <w:keepNext w:val="0"/>
              <w:keepLines w:val="0"/>
              <w:widowControl w:val="0"/>
              <w:rPr>
                <w:lang w:eastAsia="ja-JP"/>
              </w:rPr>
            </w:pPr>
            <w:r w:rsidRPr="00FD0425">
              <w:rPr>
                <w:rFonts w:hint="eastAsia"/>
                <w:lang w:eastAsia="zh-CN"/>
              </w:rPr>
              <w:t>ignore</w:t>
            </w:r>
          </w:p>
        </w:tc>
      </w:tr>
      <w:tr w:rsidR="00351E8C" w:rsidRPr="00FD0425" w14:paraId="55FEA5BD" w14:textId="77777777" w:rsidTr="0073372F">
        <w:tc>
          <w:tcPr>
            <w:tcW w:w="2160" w:type="dxa"/>
          </w:tcPr>
          <w:p w14:paraId="5F4122DE" w14:textId="77777777" w:rsidR="00351E8C" w:rsidRPr="00FD0425" w:rsidRDefault="00351E8C" w:rsidP="00351E8C">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0E37E41" w14:textId="77777777" w:rsidR="00351E8C" w:rsidRPr="00FD0425" w:rsidRDefault="00351E8C" w:rsidP="00351E8C">
            <w:pPr>
              <w:pStyle w:val="TAL"/>
              <w:keepNext w:val="0"/>
              <w:keepLines w:val="0"/>
              <w:widowControl w:val="0"/>
              <w:rPr>
                <w:lang w:eastAsia="ja-JP"/>
              </w:rPr>
            </w:pPr>
            <w:r w:rsidRPr="00FD0425">
              <w:rPr>
                <w:rFonts w:hint="eastAsia"/>
                <w:lang w:eastAsia="zh-CN"/>
              </w:rPr>
              <w:t>M</w:t>
            </w:r>
          </w:p>
        </w:tc>
        <w:tc>
          <w:tcPr>
            <w:tcW w:w="1080" w:type="dxa"/>
          </w:tcPr>
          <w:p w14:paraId="126F7B21" w14:textId="77777777" w:rsidR="00351E8C" w:rsidRPr="00FD0425" w:rsidRDefault="00351E8C" w:rsidP="00351E8C">
            <w:pPr>
              <w:pStyle w:val="TAL"/>
              <w:keepNext w:val="0"/>
              <w:keepLines w:val="0"/>
              <w:widowControl w:val="0"/>
              <w:rPr>
                <w:i/>
                <w:szCs w:val="18"/>
                <w:lang w:eastAsia="ja-JP"/>
              </w:rPr>
            </w:pPr>
          </w:p>
        </w:tc>
        <w:tc>
          <w:tcPr>
            <w:tcW w:w="1512" w:type="dxa"/>
          </w:tcPr>
          <w:p w14:paraId="59D34999" w14:textId="77777777" w:rsidR="00351E8C" w:rsidRPr="00FD0425" w:rsidRDefault="00351E8C" w:rsidP="00351E8C">
            <w:pPr>
              <w:pStyle w:val="TAL"/>
              <w:keepNext w:val="0"/>
              <w:keepLines w:val="0"/>
              <w:widowControl w:val="0"/>
              <w:rPr>
                <w:lang w:eastAsia="ja-JP"/>
              </w:rPr>
            </w:pPr>
            <w:r w:rsidRPr="00FD0425">
              <w:rPr>
                <w:lang w:eastAsia="ja-JP"/>
              </w:rPr>
              <w:t>PDU session List with data forwarding request info</w:t>
            </w:r>
          </w:p>
          <w:p w14:paraId="19BB5DA8" w14:textId="77777777" w:rsidR="00351E8C" w:rsidRPr="00FD0425" w:rsidRDefault="00351E8C" w:rsidP="00351E8C">
            <w:pPr>
              <w:pStyle w:val="TAL"/>
              <w:keepNext w:val="0"/>
              <w:keepLines w:val="0"/>
              <w:widowControl w:val="0"/>
              <w:rPr>
                <w:lang w:eastAsia="ja-JP"/>
              </w:rPr>
            </w:pPr>
            <w:r w:rsidRPr="00FD0425">
              <w:rPr>
                <w:lang w:eastAsia="ja-JP"/>
              </w:rPr>
              <w:t>9.2.1.24</w:t>
            </w:r>
          </w:p>
        </w:tc>
        <w:tc>
          <w:tcPr>
            <w:tcW w:w="1728" w:type="dxa"/>
          </w:tcPr>
          <w:p w14:paraId="4404BF29" w14:textId="77777777" w:rsidR="00351E8C" w:rsidRPr="00FD0425" w:rsidRDefault="00351E8C" w:rsidP="00351E8C">
            <w:pPr>
              <w:pStyle w:val="TAL"/>
              <w:keepNext w:val="0"/>
              <w:keepLines w:val="0"/>
              <w:widowControl w:val="0"/>
              <w:rPr>
                <w:lang w:eastAsia="ja-JP"/>
              </w:rPr>
            </w:pPr>
          </w:p>
        </w:tc>
        <w:tc>
          <w:tcPr>
            <w:tcW w:w="1080" w:type="dxa"/>
          </w:tcPr>
          <w:p w14:paraId="05266C87" w14:textId="77777777" w:rsidR="00351E8C" w:rsidRPr="00FD0425" w:rsidRDefault="00351E8C" w:rsidP="00351E8C">
            <w:pPr>
              <w:pStyle w:val="TAC"/>
              <w:keepNext w:val="0"/>
              <w:keepLines w:val="0"/>
              <w:widowControl w:val="0"/>
              <w:rPr>
                <w:lang w:eastAsia="ja-JP"/>
              </w:rPr>
            </w:pPr>
            <w:r w:rsidRPr="00FD0425">
              <w:rPr>
                <w:bCs/>
                <w:lang w:eastAsia="ja-JP"/>
              </w:rPr>
              <w:t>–</w:t>
            </w:r>
          </w:p>
        </w:tc>
        <w:tc>
          <w:tcPr>
            <w:tcW w:w="1080" w:type="dxa"/>
          </w:tcPr>
          <w:p w14:paraId="2E1E2859" w14:textId="77777777" w:rsidR="00351E8C" w:rsidRPr="00FD0425" w:rsidRDefault="00351E8C" w:rsidP="00351E8C">
            <w:pPr>
              <w:pStyle w:val="TAC"/>
              <w:keepNext w:val="0"/>
              <w:keepLines w:val="0"/>
              <w:widowControl w:val="0"/>
              <w:rPr>
                <w:lang w:eastAsia="ja-JP"/>
              </w:rPr>
            </w:pPr>
          </w:p>
        </w:tc>
      </w:tr>
      <w:tr w:rsidR="00351E8C" w:rsidRPr="00FD0425" w14:paraId="60A8E5D5" w14:textId="77777777" w:rsidTr="0073372F">
        <w:tc>
          <w:tcPr>
            <w:tcW w:w="2160" w:type="dxa"/>
            <w:tcBorders>
              <w:top w:val="single" w:sz="4" w:space="0" w:color="auto"/>
              <w:left w:val="single" w:sz="4" w:space="0" w:color="auto"/>
              <w:bottom w:val="single" w:sz="4" w:space="0" w:color="auto"/>
              <w:right w:val="single" w:sz="4" w:space="0" w:color="auto"/>
            </w:tcBorders>
          </w:tcPr>
          <w:p w14:paraId="25292179" w14:textId="77777777" w:rsidR="00351E8C" w:rsidRPr="00FD0425" w:rsidRDefault="00351E8C" w:rsidP="00351E8C">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35F5E252" w14:textId="77777777" w:rsidR="00351E8C" w:rsidRPr="00FD0425" w:rsidRDefault="00351E8C" w:rsidP="00351E8C">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F82294"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5369D9" w14:textId="77777777" w:rsidR="00351E8C" w:rsidRPr="00FD0425" w:rsidRDefault="00351E8C" w:rsidP="00351E8C">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51107AC1" w14:textId="77777777" w:rsidR="00351E8C" w:rsidRPr="00FD0425" w:rsidRDefault="00351E8C" w:rsidP="00351E8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21E8D" w14:textId="77777777" w:rsidR="00351E8C" w:rsidRPr="00FD0425" w:rsidRDefault="00351E8C" w:rsidP="00351E8C">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AB1F0" w14:textId="77777777" w:rsidR="00351E8C" w:rsidRPr="00FD0425" w:rsidRDefault="00351E8C" w:rsidP="00351E8C">
            <w:pPr>
              <w:pStyle w:val="TAC"/>
              <w:keepNext w:val="0"/>
              <w:keepLines w:val="0"/>
              <w:widowControl w:val="0"/>
              <w:rPr>
                <w:lang w:eastAsia="ja-JP"/>
              </w:rPr>
            </w:pPr>
            <w:r w:rsidRPr="00FD0425">
              <w:rPr>
                <w:lang w:eastAsia="ja-JP"/>
              </w:rPr>
              <w:t>reject</w:t>
            </w:r>
          </w:p>
        </w:tc>
      </w:tr>
      <w:tr w:rsidR="00351E8C" w:rsidRPr="00FD0425" w14:paraId="7E8A2755" w14:textId="77777777" w:rsidTr="0073372F">
        <w:tc>
          <w:tcPr>
            <w:tcW w:w="2160" w:type="dxa"/>
            <w:tcBorders>
              <w:top w:val="single" w:sz="4" w:space="0" w:color="auto"/>
              <w:left w:val="single" w:sz="4" w:space="0" w:color="auto"/>
              <w:bottom w:val="single" w:sz="4" w:space="0" w:color="auto"/>
              <w:right w:val="single" w:sz="4" w:space="0" w:color="auto"/>
            </w:tcBorders>
          </w:tcPr>
          <w:p w14:paraId="4A85F395" w14:textId="77777777" w:rsidR="00351E8C" w:rsidRPr="00FD0425" w:rsidRDefault="00351E8C" w:rsidP="00351E8C">
            <w:pPr>
              <w:pStyle w:val="TAL"/>
              <w:keepNext w:val="0"/>
              <w:keepLines w:val="0"/>
              <w:widowControl w:val="0"/>
            </w:pPr>
            <w:r>
              <w:rPr>
                <w:lang w:eastAsia="ja-JP"/>
              </w:rPr>
              <w:t>Available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0FDE6E9A" w14:textId="77777777" w:rsidR="00351E8C" w:rsidRPr="00FD0425" w:rsidRDefault="00351E8C" w:rsidP="00351E8C">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45CAC2"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8052E4" w14:textId="77777777" w:rsidR="00351E8C" w:rsidRPr="00FD0425" w:rsidRDefault="00351E8C" w:rsidP="00351E8C">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60F8A335" w14:textId="77777777" w:rsidR="00351E8C" w:rsidRPr="00FD0425" w:rsidRDefault="00351E8C" w:rsidP="00351E8C">
            <w:pPr>
              <w:pStyle w:val="TAL"/>
              <w:keepNext w:val="0"/>
              <w:keepLines w:val="0"/>
              <w:widowControl w:val="0"/>
              <w:rPr>
                <w:lang w:eastAsia="ja-JP"/>
              </w:rPr>
            </w:pPr>
            <w:r w:rsidRPr="00FD0425">
              <w:rPr>
                <w:szCs w:val="18"/>
                <w:lang w:eastAsia="ja-JP"/>
              </w:rPr>
              <w:t>Indicates the fast MCG recovery via SRB3</w:t>
            </w:r>
            <w:r>
              <w:rPr>
                <w:szCs w:val="18"/>
                <w:lang w:eastAsia="ja-JP"/>
              </w:rPr>
              <w:t xml:space="preserve"> isenabled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9A12CD" w14:textId="77777777" w:rsidR="00351E8C" w:rsidRPr="00FD0425" w:rsidRDefault="00351E8C" w:rsidP="00351E8C">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0278D" w14:textId="77777777" w:rsidR="00351E8C" w:rsidRPr="00FD0425" w:rsidRDefault="00351E8C" w:rsidP="00351E8C">
            <w:pPr>
              <w:pStyle w:val="TAC"/>
              <w:keepNext w:val="0"/>
              <w:keepLines w:val="0"/>
              <w:widowControl w:val="0"/>
              <w:rPr>
                <w:lang w:eastAsia="zh-CN"/>
              </w:rPr>
            </w:pPr>
            <w:r w:rsidRPr="00FD0425">
              <w:rPr>
                <w:rFonts w:hint="eastAsia"/>
                <w:lang w:eastAsia="zh-CN"/>
              </w:rPr>
              <w:t>i</w:t>
            </w:r>
            <w:r w:rsidRPr="00FD0425">
              <w:rPr>
                <w:lang w:eastAsia="zh-CN"/>
              </w:rPr>
              <w:t>gnore</w:t>
            </w:r>
          </w:p>
        </w:tc>
      </w:tr>
      <w:tr w:rsidR="00351E8C" w:rsidRPr="00FD0425" w14:paraId="57DA375A" w14:textId="77777777" w:rsidTr="0073372F">
        <w:tc>
          <w:tcPr>
            <w:tcW w:w="2160" w:type="dxa"/>
            <w:tcBorders>
              <w:top w:val="single" w:sz="4" w:space="0" w:color="auto"/>
              <w:left w:val="single" w:sz="4" w:space="0" w:color="auto"/>
              <w:bottom w:val="single" w:sz="4" w:space="0" w:color="auto"/>
              <w:right w:val="single" w:sz="4" w:space="0" w:color="auto"/>
            </w:tcBorders>
          </w:tcPr>
          <w:p w14:paraId="1513E34A" w14:textId="77777777" w:rsidR="00351E8C" w:rsidRPr="00FD0425" w:rsidRDefault="00351E8C" w:rsidP="00351E8C">
            <w:pPr>
              <w:pStyle w:val="TAL"/>
              <w:keepNext w:val="0"/>
              <w:keepLines w:val="0"/>
              <w:widowControl w:val="0"/>
            </w:pPr>
            <w:r>
              <w:rPr>
                <w:lang w:eastAsia="ja-JP"/>
              </w:rPr>
              <w:t>Release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370347A7" w14:textId="77777777" w:rsidR="00351E8C" w:rsidRPr="00FD0425" w:rsidRDefault="00351E8C" w:rsidP="00351E8C">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0AD3C"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288ED" w14:textId="77777777" w:rsidR="00351E8C" w:rsidRPr="00FD0425" w:rsidRDefault="00351E8C" w:rsidP="00351E8C">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382BB36E" w14:textId="77777777" w:rsidR="00351E8C" w:rsidRPr="00FD0425" w:rsidRDefault="00351E8C" w:rsidP="00351E8C">
            <w:pPr>
              <w:pStyle w:val="TAL"/>
              <w:keepNext w:val="0"/>
              <w:keepLines w:val="0"/>
              <w:widowControl w:val="0"/>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8F59CD" w14:textId="77777777" w:rsidR="00351E8C" w:rsidRPr="00FD0425" w:rsidRDefault="00351E8C" w:rsidP="00351E8C">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4FB51" w14:textId="77777777" w:rsidR="00351E8C" w:rsidRPr="00FD0425" w:rsidRDefault="00351E8C" w:rsidP="00351E8C">
            <w:pPr>
              <w:pStyle w:val="TAC"/>
              <w:keepNext w:val="0"/>
              <w:keepLines w:val="0"/>
              <w:widowControl w:val="0"/>
              <w:rPr>
                <w:lang w:eastAsia="zh-CN"/>
              </w:rPr>
            </w:pPr>
            <w:r w:rsidRPr="00FD0425">
              <w:rPr>
                <w:lang w:eastAsia="zh-CN"/>
              </w:rPr>
              <w:t>ignore</w:t>
            </w:r>
          </w:p>
        </w:tc>
      </w:tr>
      <w:tr w:rsidR="00351E8C" w:rsidRPr="00FD0425" w14:paraId="7AAC1160" w14:textId="77777777" w:rsidTr="0073372F">
        <w:tc>
          <w:tcPr>
            <w:tcW w:w="2160" w:type="dxa"/>
            <w:tcBorders>
              <w:top w:val="single" w:sz="4" w:space="0" w:color="auto"/>
              <w:left w:val="single" w:sz="4" w:space="0" w:color="auto"/>
              <w:bottom w:val="single" w:sz="4" w:space="0" w:color="auto"/>
              <w:right w:val="single" w:sz="4" w:space="0" w:color="auto"/>
            </w:tcBorders>
          </w:tcPr>
          <w:p w14:paraId="698A6B3C" w14:textId="77777777" w:rsidR="00351E8C" w:rsidRDefault="00351E8C" w:rsidP="00351E8C">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7E40BA14" w14:textId="77777777"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F96F1"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BE50D4" w14:textId="77777777" w:rsidR="00351E8C" w:rsidRPr="00FD0425" w:rsidRDefault="00351E8C" w:rsidP="00351E8C">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202F8E1D" w14:textId="77777777" w:rsidR="00351E8C" w:rsidRPr="00FD0425" w:rsidRDefault="00351E8C" w:rsidP="00351E8C">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5B6BB1BF"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ECF1B" w14:textId="77777777" w:rsidR="00351E8C" w:rsidRPr="00FD0425" w:rsidRDefault="00351E8C" w:rsidP="00351E8C">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73372F">
      <w:pPr>
        <w:widowControl w:val="0"/>
      </w:pPr>
    </w:p>
    <w:p w14:paraId="79322089" w14:textId="77777777" w:rsidR="00F02090" w:rsidRPr="00FD0425" w:rsidRDefault="00F02090" w:rsidP="0073372F">
      <w:pPr>
        <w:pStyle w:val="Heading4"/>
        <w:keepNext w:val="0"/>
        <w:keepLines w:val="0"/>
        <w:widowControl w:val="0"/>
      </w:pPr>
      <w:bookmarkStart w:id="3771" w:name="_CR9_1_2_7"/>
      <w:bookmarkStart w:id="3772" w:name="_Toc20955198"/>
      <w:bookmarkStart w:id="3773" w:name="_Toc29991393"/>
      <w:bookmarkStart w:id="3774" w:name="_Toc36555793"/>
      <w:bookmarkStart w:id="3775" w:name="_Toc44497503"/>
      <w:bookmarkStart w:id="3776" w:name="_Toc45107891"/>
      <w:bookmarkStart w:id="3777" w:name="_Toc45901511"/>
      <w:bookmarkStart w:id="3778" w:name="_Toc51850590"/>
      <w:bookmarkStart w:id="3779" w:name="_Toc56693593"/>
      <w:bookmarkStart w:id="3780" w:name="_Toc64447136"/>
      <w:bookmarkStart w:id="3781" w:name="_Toc66286630"/>
      <w:bookmarkStart w:id="3782" w:name="_Toc74151325"/>
      <w:bookmarkStart w:id="3783" w:name="_Toc88653797"/>
      <w:bookmarkStart w:id="3784" w:name="_Toc97904153"/>
      <w:bookmarkStart w:id="3785" w:name="_Toc105175194"/>
      <w:bookmarkStart w:id="3786" w:name="_Toc113826224"/>
      <w:bookmarkStart w:id="3787" w:name="_Toc175586806"/>
      <w:bookmarkEnd w:id="3771"/>
      <w:r w:rsidRPr="00FD0425">
        <w:t>9.1.2.7</w:t>
      </w:r>
      <w:r w:rsidRPr="00FD0425">
        <w:tab/>
        <w:t>S-NODE MODIFICATION REQUEST REJECT</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13172521" w14:textId="77777777" w:rsidR="00F02090" w:rsidRPr="00FD0425" w:rsidRDefault="00F02090" w:rsidP="0073372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29583CFE" w14:textId="77777777" w:rsidTr="00140708">
        <w:trPr>
          <w:tblHeader/>
        </w:trPr>
        <w:tc>
          <w:tcPr>
            <w:tcW w:w="1111" w:type="pct"/>
          </w:tcPr>
          <w:p w14:paraId="3CDBEC6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090DA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25D782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6D7BB7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D3EFC9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46D60E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32B90A1"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FE77B2E" w14:textId="77777777" w:rsidTr="00140708">
        <w:tc>
          <w:tcPr>
            <w:tcW w:w="1111" w:type="pct"/>
          </w:tcPr>
          <w:p w14:paraId="3928A13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66BD4C4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7248B27" w14:textId="77777777" w:rsidR="00F02090" w:rsidRPr="00BD1D4F" w:rsidRDefault="00F02090" w:rsidP="00BD1D4F">
            <w:pPr>
              <w:pStyle w:val="TAL"/>
            </w:pPr>
          </w:p>
        </w:tc>
        <w:tc>
          <w:tcPr>
            <w:tcW w:w="778" w:type="pct"/>
          </w:tcPr>
          <w:p w14:paraId="1FFB099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CABEF6C" w14:textId="77777777" w:rsidR="00F02090" w:rsidRPr="00FD0425" w:rsidRDefault="00F02090" w:rsidP="0073372F">
            <w:pPr>
              <w:pStyle w:val="TAL"/>
              <w:keepNext w:val="0"/>
              <w:keepLines w:val="0"/>
              <w:widowControl w:val="0"/>
              <w:rPr>
                <w:szCs w:val="18"/>
                <w:lang w:eastAsia="ja-JP"/>
              </w:rPr>
            </w:pPr>
          </w:p>
        </w:tc>
        <w:tc>
          <w:tcPr>
            <w:tcW w:w="556" w:type="pct"/>
          </w:tcPr>
          <w:p w14:paraId="6B0CEEF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37F60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44E56970" w14:textId="77777777" w:rsidTr="00140708">
        <w:tc>
          <w:tcPr>
            <w:tcW w:w="1111" w:type="pct"/>
          </w:tcPr>
          <w:p w14:paraId="6E6D9CD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7E265A7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0686A68" w14:textId="77777777" w:rsidR="00F02090" w:rsidRPr="00FD0425" w:rsidRDefault="00F02090" w:rsidP="0073372F">
            <w:pPr>
              <w:pStyle w:val="TAL"/>
              <w:keepNext w:val="0"/>
              <w:keepLines w:val="0"/>
              <w:widowControl w:val="0"/>
              <w:rPr>
                <w:lang w:eastAsia="ja-JP"/>
              </w:rPr>
            </w:pPr>
          </w:p>
        </w:tc>
        <w:tc>
          <w:tcPr>
            <w:tcW w:w="778" w:type="pct"/>
          </w:tcPr>
          <w:p w14:paraId="60C6EB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2AD73F5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1EA599D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0C820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F0F1833" w14:textId="77777777" w:rsidTr="00140708">
        <w:tc>
          <w:tcPr>
            <w:tcW w:w="1111" w:type="pct"/>
          </w:tcPr>
          <w:p w14:paraId="300AC32F"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7EE9F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85EE337" w14:textId="77777777" w:rsidR="00F02090" w:rsidRPr="00FD0425" w:rsidRDefault="00F02090" w:rsidP="0073372F">
            <w:pPr>
              <w:pStyle w:val="TAL"/>
              <w:keepNext w:val="0"/>
              <w:keepLines w:val="0"/>
              <w:widowControl w:val="0"/>
              <w:rPr>
                <w:lang w:eastAsia="ja-JP"/>
              </w:rPr>
            </w:pPr>
          </w:p>
        </w:tc>
        <w:tc>
          <w:tcPr>
            <w:tcW w:w="778" w:type="pct"/>
          </w:tcPr>
          <w:p w14:paraId="3B3F6D7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F74A86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796DAB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F5806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0CF3438" w14:textId="77777777" w:rsidTr="00140708">
        <w:tc>
          <w:tcPr>
            <w:tcW w:w="1111" w:type="pct"/>
          </w:tcPr>
          <w:p w14:paraId="312055D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089CF9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1ED3CA2" w14:textId="77777777" w:rsidR="00F02090" w:rsidRPr="00FD0425" w:rsidRDefault="00F02090" w:rsidP="0073372F">
            <w:pPr>
              <w:pStyle w:val="TAL"/>
              <w:keepNext w:val="0"/>
              <w:keepLines w:val="0"/>
              <w:widowControl w:val="0"/>
              <w:rPr>
                <w:lang w:eastAsia="ja-JP"/>
              </w:rPr>
            </w:pPr>
          </w:p>
        </w:tc>
        <w:tc>
          <w:tcPr>
            <w:tcW w:w="778" w:type="pct"/>
          </w:tcPr>
          <w:p w14:paraId="053BBA7E"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F6E2A9F" w14:textId="77777777" w:rsidR="00F02090" w:rsidRPr="00FD0425" w:rsidRDefault="00F02090" w:rsidP="0073372F">
            <w:pPr>
              <w:pStyle w:val="TAL"/>
              <w:keepNext w:val="0"/>
              <w:keepLines w:val="0"/>
              <w:widowControl w:val="0"/>
              <w:rPr>
                <w:szCs w:val="18"/>
                <w:lang w:eastAsia="ja-JP"/>
              </w:rPr>
            </w:pPr>
          </w:p>
        </w:tc>
        <w:tc>
          <w:tcPr>
            <w:tcW w:w="556" w:type="pct"/>
          </w:tcPr>
          <w:p w14:paraId="206605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DE577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3289AFF6" w14:textId="77777777" w:rsidTr="00140708">
        <w:tc>
          <w:tcPr>
            <w:tcW w:w="1111" w:type="pct"/>
          </w:tcPr>
          <w:p w14:paraId="08133212" w14:textId="77777777" w:rsidR="00F02090" w:rsidRPr="00FD0425" w:rsidRDefault="00F02090" w:rsidP="0073372F">
            <w:pPr>
              <w:pStyle w:val="TAL"/>
              <w:keepNext w:val="0"/>
              <w:keepLines w:val="0"/>
              <w:widowControl w:val="0"/>
            </w:pPr>
            <w:r w:rsidRPr="00FD0425">
              <w:t>Criticality Diagnostics</w:t>
            </w:r>
          </w:p>
        </w:tc>
        <w:tc>
          <w:tcPr>
            <w:tcW w:w="556" w:type="pct"/>
          </w:tcPr>
          <w:p w14:paraId="63749B54" w14:textId="77777777" w:rsidR="00F02090" w:rsidRPr="00FD0425" w:rsidRDefault="00F02090" w:rsidP="0073372F">
            <w:pPr>
              <w:pStyle w:val="TAL"/>
              <w:keepNext w:val="0"/>
              <w:keepLines w:val="0"/>
              <w:widowControl w:val="0"/>
            </w:pPr>
            <w:r w:rsidRPr="00FD0425">
              <w:t>O</w:t>
            </w:r>
          </w:p>
        </w:tc>
        <w:tc>
          <w:tcPr>
            <w:tcW w:w="556" w:type="pct"/>
          </w:tcPr>
          <w:p w14:paraId="0B77C79A" w14:textId="77777777" w:rsidR="00F02090" w:rsidRPr="00FD0425" w:rsidRDefault="00F02090" w:rsidP="0073372F">
            <w:pPr>
              <w:pStyle w:val="TAL"/>
              <w:keepNext w:val="0"/>
              <w:keepLines w:val="0"/>
              <w:widowControl w:val="0"/>
              <w:rPr>
                <w:rFonts w:cs="Arial"/>
                <w:szCs w:val="18"/>
              </w:rPr>
            </w:pPr>
          </w:p>
        </w:tc>
        <w:tc>
          <w:tcPr>
            <w:tcW w:w="778" w:type="pct"/>
          </w:tcPr>
          <w:p w14:paraId="0D310982"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2D467A4C" w14:textId="77777777" w:rsidR="00F02090" w:rsidRPr="00FD0425" w:rsidRDefault="00F02090" w:rsidP="0073372F">
            <w:pPr>
              <w:pStyle w:val="TAL"/>
              <w:keepNext w:val="0"/>
              <w:keepLines w:val="0"/>
              <w:widowControl w:val="0"/>
            </w:pPr>
          </w:p>
        </w:tc>
        <w:tc>
          <w:tcPr>
            <w:tcW w:w="556" w:type="pct"/>
          </w:tcPr>
          <w:p w14:paraId="03CE86B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511AF9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73372F">
      <w:pPr>
        <w:widowControl w:val="0"/>
      </w:pPr>
    </w:p>
    <w:p w14:paraId="400C426A" w14:textId="77777777" w:rsidR="00F02090" w:rsidRPr="00FD0425" w:rsidRDefault="00F02090" w:rsidP="0073372F">
      <w:pPr>
        <w:pStyle w:val="Heading4"/>
        <w:keepNext w:val="0"/>
        <w:keepLines w:val="0"/>
        <w:widowControl w:val="0"/>
      </w:pPr>
      <w:bookmarkStart w:id="3788" w:name="_CR9_1_2_8"/>
      <w:bookmarkStart w:id="3789" w:name="_Toc20955199"/>
      <w:bookmarkStart w:id="3790" w:name="_Toc29991394"/>
      <w:bookmarkStart w:id="3791" w:name="_Toc36555794"/>
      <w:bookmarkStart w:id="3792" w:name="_Toc44497504"/>
      <w:bookmarkStart w:id="3793" w:name="_Toc45107892"/>
      <w:bookmarkStart w:id="3794" w:name="_Toc45901512"/>
      <w:bookmarkStart w:id="3795" w:name="_Toc51850591"/>
      <w:bookmarkStart w:id="3796" w:name="_Toc56693594"/>
      <w:bookmarkStart w:id="3797" w:name="_Toc64447137"/>
      <w:bookmarkStart w:id="3798" w:name="_Toc66286631"/>
      <w:bookmarkStart w:id="3799" w:name="_Toc74151326"/>
      <w:bookmarkStart w:id="3800" w:name="_Toc88653798"/>
      <w:bookmarkStart w:id="3801" w:name="_Toc97904154"/>
      <w:bookmarkStart w:id="3802" w:name="_Toc105175195"/>
      <w:bookmarkStart w:id="3803" w:name="_Toc113826225"/>
      <w:bookmarkStart w:id="3804" w:name="_Toc175586807"/>
      <w:bookmarkEnd w:id="3788"/>
      <w:r w:rsidRPr="00FD0425">
        <w:t>9.1.2.8</w:t>
      </w:r>
      <w:r w:rsidRPr="00FD0425">
        <w:tab/>
        <w:t>S-NODE MODIFICATION REQUIRED</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15CA26B" w14:textId="77777777" w:rsidR="00F02090" w:rsidRPr="00FD0425" w:rsidRDefault="00F02090" w:rsidP="0073372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A1F29B6" w14:textId="77777777" w:rsidTr="0073372F">
        <w:trPr>
          <w:tblHeader/>
        </w:trPr>
        <w:tc>
          <w:tcPr>
            <w:tcW w:w="2160" w:type="dxa"/>
          </w:tcPr>
          <w:p w14:paraId="3E7C66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581FD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6E334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5569C4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6B67DD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206EC3C"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EA1A40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73372F">
        <w:tc>
          <w:tcPr>
            <w:tcW w:w="2160" w:type="dxa"/>
          </w:tcPr>
          <w:p w14:paraId="489024A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5CDAE5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4B549FD" w14:textId="77777777" w:rsidR="00F02090" w:rsidRPr="00FD0425" w:rsidRDefault="00F02090" w:rsidP="0073372F">
            <w:pPr>
              <w:pStyle w:val="TAL"/>
              <w:keepNext w:val="0"/>
              <w:keepLines w:val="0"/>
              <w:widowControl w:val="0"/>
              <w:rPr>
                <w:lang w:eastAsia="ja-JP"/>
              </w:rPr>
            </w:pPr>
          </w:p>
        </w:tc>
        <w:tc>
          <w:tcPr>
            <w:tcW w:w="1512" w:type="dxa"/>
          </w:tcPr>
          <w:p w14:paraId="49E4422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4CACACD" w14:textId="77777777" w:rsidR="00F02090" w:rsidRPr="00FD0425" w:rsidRDefault="00F02090" w:rsidP="0073372F">
            <w:pPr>
              <w:pStyle w:val="TAL"/>
              <w:keepNext w:val="0"/>
              <w:keepLines w:val="0"/>
              <w:widowControl w:val="0"/>
              <w:rPr>
                <w:lang w:eastAsia="ja-JP"/>
              </w:rPr>
            </w:pPr>
          </w:p>
        </w:tc>
        <w:tc>
          <w:tcPr>
            <w:tcW w:w="1080" w:type="dxa"/>
          </w:tcPr>
          <w:p w14:paraId="02D3054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47D158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52774D8" w14:textId="77777777" w:rsidTr="0073372F">
        <w:tc>
          <w:tcPr>
            <w:tcW w:w="2160" w:type="dxa"/>
          </w:tcPr>
          <w:p w14:paraId="3A7965F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E4A8D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2DD039" w14:textId="77777777" w:rsidR="00F02090" w:rsidRPr="00FD0425" w:rsidRDefault="00F02090" w:rsidP="0073372F">
            <w:pPr>
              <w:pStyle w:val="TAL"/>
              <w:keepNext w:val="0"/>
              <w:keepLines w:val="0"/>
              <w:widowControl w:val="0"/>
              <w:rPr>
                <w:lang w:eastAsia="ja-JP"/>
              </w:rPr>
            </w:pPr>
          </w:p>
        </w:tc>
        <w:tc>
          <w:tcPr>
            <w:tcW w:w="1512" w:type="dxa"/>
          </w:tcPr>
          <w:p w14:paraId="119A1F1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DF2BC91"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5438BF6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1372C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1F0FC8E" w14:textId="77777777" w:rsidTr="0073372F">
        <w:tc>
          <w:tcPr>
            <w:tcW w:w="2160" w:type="dxa"/>
          </w:tcPr>
          <w:p w14:paraId="75BA448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5E4DD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80D3AA3" w14:textId="77777777" w:rsidR="00F02090" w:rsidRPr="00FD0425" w:rsidRDefault="00F02090" w:rsidP="0073372F">
            <w:pPr>
              <w:pStyle w:val="TAL"/>
              <w:keepNext w:val="0"/>
              <w:keepLines w:val="0"/>
              <w:widowControl w:val="0"/>
              <w:rPr>
                <w:lang w:eastAsia="ja-JP"/>
              </w:rPr>
            </w:pPr>
          </w:p>
        </w:tc>
        <w:tc>
          <w:tcPr>
            <w:tcW w:w="1512" w:type="dxa"/>
          </w:tcPr>
          <w:p w14:paraId="6E8F50B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00AE51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1D0302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79AD1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728F44" w14:textId="77777777" w:rsidTr="0073372F">
        <w:tc>
          <w:tcPr>
            <w:tcW w:w="2160" w:type="dxa"/>
          </w:tcPr>
          <w:p w14:paraId="0515A0D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29C815F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C00B2D2" w14:textId="77777777" w:rsidR="00F02090" w:rsidRPr="00FD0425" w:rsidRDefault="00F02090" w:rsidP="0073372F">
            <w:pPr>
              <w:pStyle w:val="TAL"/>
              <w:keepNext w:val="0"/>
              <w:keepLines w:val="0"/>
              <w:widowControl w:val="0"/>
              <w:rPr>
                <w:lang w:eastAsia="ja-JP"/>
              </w:rPr>
            </w:pPr>
          </w:p>
        </w:tc>
        <w:tc>
          <w:tcPr>
            <w:tcW w:w="1512" w:type="dxa"/>
          </w:tcPr>
          <w:p w14:paraId="41D924AA"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426069B2" w14:textId="77777777" w:rsidR="00F02090" w:rsidRPr="00FD0425" w:rsidRDefault="00F02090" w:rsidP="0073372F">
            <w:pPr>
              <w:pStyle w:val="TAL"/>
              <w:keepNext w:val="0"/>
              <w:keepLines w:val="0"/>
              <w:widowControl w:val="0"/>
              <w:rPr>
                <w:lang w:eastAsia="ja-JP"/>
              </w:rPr>
            </w:pPr>
          </w:p>
        </w:tc>
        <w:tc>
          <w:tcPr>
            <w:tcW w:w="1080" w:type="dxa"/>
          </w:tcPr>
          <w:p w14:paraId="07C3A6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7DC6D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0B023C" w14:textId="77777777" w:rsidTr="0073372F">
        <w:tc>
          <w:tcPr>
            <w:tcW w:w="2160" w:type="dxa"/>
          </w:tcPr>
          <w:p w14:paraId="6BEEFFF0" w14:textId="77777777" w:rsidR="00F02090" w:rsidRPr="00FD0425" w:rsidRDefault="00F02090" w:rsidP="0073372F">
            <w:pPr>
              <w:pStyle w:val="TAL"/>
              <w:keepNext w:val="0"/>
              <w:keepLines w:val="0"/>
              <w:widowControl w:val="0"/>
              <w:rPr>
                <w:lang w:eastAsia="ja-JP"/>
              </w:rPr>
            </w:pPr>
            <w:r w:rsidRPr="00FD0425">
              <w:rPr>
                <w:lang w:eastAsia="zh-CN"/>
              </w:rPr>
              <w:t>PDCP Change Indication</w:t>
            </w:r>
          </w:p>
        </w:tc>
        <w:tc>
          <w:tcPr>
            <w:tcW w:w="1080" w:type="dxa"/>
          </w:tcPr>
          <w:p w14:paraId="4ADD8B07"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1080" w:type="dxa"/>
          </w:tcPr>
          <w:p w14:paraId="302B7AAA" w14:textId="77777777" w:rsidR="00F02090" w:rsidRPr="00FD0425" w:rsidRDefault="00F02090" w:rsidP="0073372F">
            <w:pPr>
              <w:pStyle w:val="TAL"/>
              <w:keepNext w:val="0"/>
              <w:keepLines w:val="0"/>
              <w:widowControl w:val="0"/>
              <w:rPr>
                <w:lang w:eastAsia="ja-JP"/>
              </w:rPr>
            </w:pPr>
          </w:p>
        </w:tc>
        <w:tc>
          <w:tcPr>
            <w:tcW w:w="1512" w:type="dxa"/>
          </w:tcPr>
          <w:p w14:paraId="0F0D8D8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15FBF9C5" w14:textId="77777777" w:rsidR="00F02090" w:rsidRPr="00FD0425" w:rsidRDefault="00F02090" w:rsidP="0073372F">
            <w:pPr>
              <w:pStyle w:val="TAL"/>
              <w:keepNext w:val="0"/>
              <w:keepLines w:val="0"/>
              <w:widowControl w:val="0"/>
              <w:rPr>
                <w:lang w:eastAsia="ja-JP"/>
              </w:rPr>
            </w:pPr>
          </w:p>
        </w:tc>
        <w:tc>
          <w:tcPr>
            <w:tcW w:w="1080" w:type="dxa"/>
          </w:tcPr>
          <w:p w14:paraId="7EA9C019" w14:textId="77777777" w:rsidR="00F02090" w:rsidRPr="00FD0425" w:rsidRDefault="00F02090" w:rsidP="0073372F">
            <w:pPr>
              <w:pStyle w:val="TAC"/>
              <w:keepNext w:val="0"/>
              <w:keepLines w:val="0"/>
              <w:widowControl w:val="0"/>
              <w:rPr>
                <w:lang w:eastAsia="ja-JP"/>
              </w:rPr>
            </w:pPr>
            <w:r w:rsidRPr="00FD0425">
              <w:rPr>
                <w:bCs/>
                <w:lang w:eastAsia="zh-CN"/>
              </w:rPr>
              <w:t>YES</w:t>
            </w:r>
          </w:p>
        </w:tc>
        <w:tc>
          <w:tcPr>
            <w:tcW w:w="1080" w:type="dxa"/>
          </w:tcPr>
          <w:p w14:paraId="513B6E80" w14:textId="77777777" w:rsidR="00F02090" w:rsidRPr="00FD0425" w:rsidRDefault="00F02090" w:rsidP="0073372F">
            <w:pPr>
              <w:pStyle w:val="TAC"/>
              <w:keepNext w:val="0"/>
              <w:keepLines w:val="0"/>
              <w:widowControl w:val="0"/>
              <w:rPr>
                <w:lang w:eastAsia="ja-JP"/>
              </w:rPr>
            </w:pPr>
            <w:r w:rsidRPr="00FD0425">
              <w:rPr>
                <w:lang w:eastAsia="zh-CN"/>
              </w:rPr>
              <w:t>ignore</w:t>
            </w:r>
          </w:p>
        </w:tc>
      </w:tr>
      <w:tr w:rsidR="00F02090" w:rsidRPr="00FD0425" w14:paraId="58D4323F" w14:textId="77777777" w:rsidTr="0073372F">
        <w:tc>
          <w:tcPr>
            <w:tcW w:w="2160" w:type="dxa"/>
          </w:tcPr>
          <w:p w14:paraId="71619A8D"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Modified List</w:t>
            </w:r>
          </w:p>
        </w:tc>
        <w:tc>
          <w:tcPr>
            <w:tcW w:w="1080" w:type="dxa"/>
          </w:tcPr>
          <w:p w14:paraId="4872FCA6" w14:textId="77777777" w:rsidR="00F02090" w:rsidRPr="00FD0425" w:rsidRDefault="00F02090" w:rsidP="0073372F">
            <w:pPr>
              <w:pStyle w:val="TAL"/>
              <w:keepNext w:val="0"/>
              <w:keepLines w:val="0"/>
              <w:widowControl w:val="0"/>
              <w:rPr>
                <w:lang w:eastAsia="zh-CN"/>
              </w:rPr>
            </w:pPr>
          </w:p>
        </w:tc>
        <w:tc>
          <w:tcPr>
            <w:tcW w:w="1080" w:type="dxa"/>
          </w:tcPr>
          <w:p w14:paraId="7E5335A8"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593E6790" w14:textId="77777777" w:rsidR="00F02090" w:rsidRPr="00FD0425" w:rsidRDefault="00F02090" w:rsidP="0073372F">
            <w:pPr>
              <w:pStyle w:val="TAL"/>
              <w:keepNext w:val="0"/>
              <w:keepLines w:val="0"/>
              <w:widowControl w:val="0"/>
              <w:rPr>
                <w:lang w:eastAsia="ja-JP"/>
              </w:rPr>
            </w:pPr>
          </w:p>
        </w:tc>
        <w:tc>
          <w:tcPr>
            <w:tcW w:w="1728" w:type="dxa"/>
          </w:tcPr>
          <w:p w14:paraId="4A17F121" w14:textId="77777777" w:rsidR="00F02090" w:rsidRPr="00FD0425" w:rsidRDefault="00F02090" w:rsidP="0073372F">
            <w:pPr>
              <w:pStyle w:val="TAL"/>
              <w:keepNext w:val="0"/>
              <w:keepLines w:val="0"/>
              <w:widowControl w:val="0"/>
              <w:rPr>
                <w:lang w:eastAsia="ja-JP"/>
              </w:rPr>
            </w:pPr>
          </w:p>
        </w:tc>
        <w:tc>
          <w:tcPr>
            <w:tcW w:w="1080" w:type="dxa"/>
          </w:tcPr>
          <w:p w14:paraId="138A5575"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3CFD3482"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2C5F267" w14:textId="77777777" w:rsidTr="0073372F">
        <w:tc>
          <w:tcPr>
            <w:tcW w:w="2160" w:type="dxa"/>
          </w:tcPr>
          <w:p w14:paraId="5F987E9D"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Modified Item</w:t>
            </w:r>
          </w:p>
        </w:tc>
        <w:tc>
          <w:tcPr>
            <w:tcW w:w="1080" w:type="dxa"/>
          </w:tcPr>
          <w:p w14:paraId="783E442B" w14:textId="77777777" w:rsidR="00F02090" w:rsidRPr="00FD0425" w:rsidRDefault="00F02090" w:rsidP="0073372F">
            <w:pPr>
              <w:pStyle w:val="TAL"/>
              <w:keepNext w:val="0"/>
              <w:keepLines w:val="0"/>
              <w:widowControl w:val="0"/>
              <w:rPr>
                <w:lang w:eastAsia="zh-CN"/>
              </w:rPr>
            </w:pPr>
          </w:p>
        </w:tc>
        <w:tc>
          <w:tcPr>
            <w:tcW w:w="1080" w:type="dxa"/>
          </w:tcPr>
          <w:p w14:paraId="07CA1E7C"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70002E12" w14:textId="77777777" w:rsidR="00F02090" w:rsidRPr="00FD0425" w:rsidRDefault="00F02090" w:rsidP="0073372F">
            <w:pPr>
              <w:pStyle w:val="TAL"/>
              <w:keepNext w:val="0"/>
              <w:keepLines w:val="0"/>
              <w:widowControl w:val="0"/>
              <w:rPr>
                <w:lang w:eastAsia="ja-JP"/>
              </w:rPr>
            </w:pPr>
          </w:p>
        </w:tc>
        <w:tc>
          <w:tcPr>
            <w:tcW w:w="1728" w:type="dxa"/>
          </w:tcPr>
          <w:p w14:paraId="51F45D20"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73372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1F2D27E2"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225FDD9F" w14:textId="77777777" w:rsidR="00F02090" w:rsidRPr="00FD0425" w:rsidRDefault="00F02090" w:rsidP="0073372F">
            <w:pPr>
              <w:pStyle w:val="TAC"/>
              <w:keepNext w:val="0"/>
              <w:keepLines w:val="0"/>
              <w:widowControl w:val="0"/>
              <w:rPr>
                <w:lang w:eastAsia="zh-CN"/>
              </w:rPr>
            </w:pPr>
          </w:p>
        </w:tc>
      </w:tr>
      <w:tr w:rsidR="00F02090" w:rsidRPr="00FD0425" w14:paraId="6E615A61" w14:textId="77777777" w:rsidTr="0073372F">
        <w:tc>
          <w:tcPr>
            <w:tcW w:w="2160" w:type="dxa"/>
          </w:tcPr>
          <w:p w14:paraId="0EF14ADD" w14:textId="77777777" w:rsidR="00F02090" w:rsidRPr="00FD0425" w:rsidRDefault="00F02090" w:rsidP="0073372F">
            <w:pPr>
              <w:pStyle w:val="TAL"/>
              <w:keepNext w:val="0"/>
              <w:keepLines w:val="0"/>
              <w:widowControl w:val="0"/>
              <w:ind w:left="227"/>
              <w:rPr>
                <w:lang w:eastAsia="zh-CN"/>
              </w:rPr>
            </w:pPr>
            <w:r w:rsidRPr="00FD0425">
              <w:rPr>
                <w:lang w:eastAsia="ja-JP"/>
              </w:rPr>
              <w:t>&gt;&gt;PDU Session ID</w:t>
            </w:r>
          </w:p>
        </w:tc>
        <w:tc>
          <w:tcPr>
            <w:tcW w:w="1080" w:type="dxa"/>
          </w:tcPr>
          <w:p w14:paraId="59D1B3E9" w14:textId="77777777" w:rsidR="00F02090" w:rsidRPr="00FD0425" w:rsidRDefault="00F02090" w:rsidP="0073372F">
            <w:pPr>
              <w:pStyle w:val="TAL"/>
              <w:keepNext w:val="0"/>
              <w:keepLines w:val="0"/>
              <w:widowControl w:val="0"/>
              <w:rPr>
                <w:lang w:eastAsia="zh-CN"/>
              </w:rPr>
            </w:pPr>
            <w:r w:rsidRPr="00FD0425">
              <w:rPr>
                <w:lang w:eastAsia="ja-JP"/>
              </w:rPr>
              <w:t>M</w:t>
            </w:r>
          </w:p>
        </w:tc>
        <w:tc>
          <w:tcPr>
            <w:tcW w:w="1080" w:type="dxa"/>
          </w:tcPr>
          <w:p w14:paraId="5CEFD140" w14:textId="77777777" w:rsidR="00F02090" w:rsidRPr="00FD0425" w:rsidRDefault="00F02090" w:rsidP="0073372F">
            <w:pPr>
              <w:pStyle w:val="TAL"/>
              <w:keepNext w:val="0"/>
              <w:keepLines w:val="0"/>
              <w:widowControl w:val="0"/>
              <w:rPr>
                <w:lang w:eastAsia="ja-JP"/>
              </w:rPr>
            </w:pPr>
          </w:p>
        </w:tc>
        <w:tc>
          <w:tcPr>
            <w:tcW w:w="1512" w:type="dxa"/>
          </w:tcPr>
          <w:p w14:paraId="773B7BC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007B6D1" w14:textId="77777777" w:rsidR="00F02090" w:rsidRPr="00FD0425" w:rsidRDefault="00F02090" w:rsidP="0073372F">
            <w:pPr>
              <w:pStyle w:val="TAL"/>
              <w:keepNext w:val="0"/>
              <w:keepLines w:val="0"/>
              <w:widowControl w:val="0"/>
              <w:rPr>
                <w:lang w:eastAsia="ja-JP"/>
              </w:rPr>
            </w:pPr>
          </w:p>
        </w:tc>
        <w:tc>
          <w:tcPr>
            <w:tcW w:w="1080" w:type="dxa"/>
          </w:tcPr>
          <w:p w14:paraId="02FD34CA" w14:textId="77777777" w:rsidR="00F02090" w:rsidRPr="00FD0425" w:rsidRDefault="00F02090" w:rsidP="0073372F">
            <w:pPr>
              <w:pStyle w:val="TAC"/>
              <w:keepNext w:val="0"/>
              <w:keepLines w:val="0"/>
              <w:widowControl w:val="0"/>
              <w:rPr>
                <w:bCs/>
                <w:lang w:eastAsia="zh-CN"/>
              </w:rPr>
            </w:pPr>
            <w:r w:rsidRPr="00FD0425">
              <w:rPr>
                <w:bCs/>
                <w:lang w:eastAsia="ja-JP"/>
              </w:rPr>
              <w:t>–</w:t>
            </w:r>
          </w:p>
        </w:tc>
        <w:tc>
          <w:tcPr>
            <w:tcW w:w="1080" w:type="dxa"/>
          </w:tcPr>
          <w:p w14:paraId="46DEDA16" w14:textId="77777777" w:rsidR="00F02090" w:rsidRPr="00FD0425" w:rsidRDefault="00F02090" w:rsidP="0073372F">
            <w:pPr>
              <w:pStyle w:val="TAC"/>
              <w:keepNext w:val="0"/>
              <w:keepLines w:val="0"/>
              <w:widowControl w:val="0"/>
              <w:rPr>
                <w:lang w:eastAsia="zh-CN"/>
              </w:rPr>
            </w:pPr>
          </w:p>
        </w:tc>
      </w:tr>
      <w:tr w:rsidR="00F02090" w:rsidRPr="00FD0425" w14:paraId="0AA35E0F" w14:textId="77777777" w:rsidTr="0073372F">
        <w:tc>
          <w:tcPr>
            <w:tcW w:w="2160" w:type="dxa"/>
          </w:tcPr>
          <w:p w14:paraId="27D52AA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SN terminated</w:t>
            </w:r>
          </w:p>
        </w:tc>
        <w:tc>
          <w:tcPr>
            <w:tcW w:w="1080" w:type="dxa"/>
          </w:tcPr>
          <w:p w14:paraId="37D24CC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9D7DDF6" w14:textId="77777777" w:rsidR="00F02090" w:rsidRPr="00FD0425" w:rsidRDefault="00F02090" w:rsidP="0073372F">
            <w:pPr>
              <w:pStyle w:val="TAL"/>
              <w:keepNext w:val="0"/>
              <w:keepLines w:val="0"/>
              <w:widowControl w:val="0"/>
              <w:rPr>
                <w:lang w:eastAsia="ja-JP"/>
              </w:rPr>
            </w:pPr>
          </w:p>
        </w:tc>
        <w:tc>
          <w:tcPr>
            <w:tcW w:w="1512" w:type="dxa"/>
          </w:tcPr>
          <w:p w14:paraId="096AE948" w14:textId="77777777" w:rsidR="00F02090" w:rsidRPr="00FD0425" w:rsidRDefault="00F02090" w:rsidP="0073372F">
            <w:pPr>
              <w:pStyle w:val="TAL"/>
              <w:keepNext w:val="0"/>
              <w:keepLines w:val="0"/>
              <w:widowControl w:val="0"/>
              <w:rPr>
                <w:lang w:eastAsia="ja-JP"/>
              </w:rPr>
            </w:pPr>
            <w:r w:rsidRPr="00FD0425">
              <w:rPr>
                <w:lang w:eastAsia="ja-JP"/>
              </w:rPr>
              <w:t>9.2.1.20</w:t>
            </w:r>
          </w:p>
        </w:tc>
        <w:tc>
          <w:tcPr>
            <w:tcW w:w="1728" w:type="dxa"/>
          </w:tcPr>
          <w:p w14:paraId="65842A7F" w14:textId="77777777" w:rsidR="00F02090" w:rsidRPr="00FD0425" w:rsidRDefault="00F02090" w:rsidP="0073372F">
            <w:pPr>
              <w:pStyle w:val="TAL"/>
              <w:keepNext w:val="0"/>
              <w:keepLines w:val="0"/>
              <w:widowControl w:val="0"/>
              <w:rPr>
                <w:lang w:eastAsia="ja-JP"/>
              </w:rPr>
            </w:pPr>
          </w:p>
        </w:tc>
        <w:tc>
          <w:tcPr>
            <w:tcW w:w="1080" w:type="dxa"/>
          </w:tcPr>
          <w:p w14:paraId="1A5F44F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3E4C696" w14:textId="77777777" w:rsidR="00F02090" w:rsidRPr="00FD0425" w:rsidRDefault="00F02090" w:rsidP="0073372F">
            <w:pPr>
              <w:pStyle w:val="TAC"/>
              <w:keepNext w:val="0"/>
              <w:keepLines w:val="0"/>
              <w:widowControl w:val="0"/>
              <w:rPr>
                <w:lang w:eastAsia="zh-CN"/>
              </w:rPr>
            </w:pPr>
          </w:p>
        </w:tc>
      </w:tr>
      <w:tr w:rsidR="00F02090" w:rsidRPr="00FD0425" w14:paraId="7138215D" w14:textId="77777777" w:rsidTr="0073372F">
        <w:tc>
          <w:tcPr>
            <w:tcW w:w="2160" w:type="dxa"/>
          </w:tcPr>
          <w:p w14:paraId="385C18B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80" w:type="dxa"/>
          </w:tcPr>
          <w:p w14:paraId="402C6E2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38ADA4A" w14:textId="77777777" w:rsidR="00F02090" w:rsidRPr="00FD0425" w:rsidRDefault="00F02090" w:rsidP="0073372F">
            <w:pPr>
              <w:pStyle w:val="TAL"/>
              <w:keepNext w:val="0"/>
              <w:keepLines w:val="0"/>
              <w:widowControl w:val="0"/>
              <w:rPr>
                <w:lang w:eastAsia="ja-JP"/>
              </w:rPr>
            </w:pPr>
          </w:p>
        </w:tc>
        <w:tc>
          <w:tcPr>
            <w:tcW w:w="1512" w:type="dxa"/>
          </w:tcPr>
          <w:p w14:paraId="00E4EFA0" w14:textId="77777777" w:rsidR="00F02090" w:rsidRPr="00FD0425" w:rsidRDefault="00F02090" w:rsidP="0073372F">
            <w:pPr>
              <w:pStyle w:val="TAL"/>
              <w:keepNext w:val="0"/>
              <w:keepLines w:val="0"/>
              <w:widowControl w:val="0"/>
              <w:rPr>
                <w:lang w:eastAsia="ja-JP"/>
              </w:rPr>
            </w:pPr>
            <w:r w:rsidRPr="00FD0425">
              <w:rPr>
                <w:lang w:eastAsia="ja-JP"/>
              </w:rPr>
              <w:t>9.2.1.22</w:t>
            </w:r>
          </w:p>
        </w:tc>
        <w:tc>
          <w:tcPr>
            <w:tcW w:w="1728" w:type="dxa"/>
          </w:tcPr>
          <w:p w14:paraId="69C97D14" w14:textId="77777777" w:rsidR="00F02090" w:rsidRPr="00FD0425" w:rsidRDefault="00F02090" w:rsidP="0073372F">
            <w:pPr>
              <w:pStyle w:val="TAL"/>
              <w:keepNext w:val="0"/>
              <w:keepLines w:val="0"/>
              <w:widowControl w:val="0"/>
              <w:rPr>
                <w:lang w:eastAsia="ja-JP"/>
              </w:rPr>
            </w:pPr>
          </w:p>
        </w:tc>
        <w:tc>
          <w:tcPr>
            <w:tcW w:w="1080" w:type="dxa"/>
          </w:tcPr>
          <w:p w14:paraId="71D04BB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EF4D264" w14:textId="77777777" w:rsidR="00F02090" w:rsidRPr="00FD0425" w:rsidRDefault="00F02090" w:rsidP="0073372F">
            <w:pPr>
              <w:pStyle w:val="TAC"/>
              <w:keepNext w:val="0"/>
              <w:keepLines w:val="0"/>
              <w:widowControl w:val="0"/>
              <w:rPr>
                <w:lang w:eastAsia="zh-CN"/>
              </w:rPr>
            </w:pPr>
          </w:p>
        </w:tc>
      </w:tr>
      <w:tr w:rsidR="00F02090" w:rsidRPr="00FD0425" w14:paraId="5D66248A" w14:textId="77777777" w:rsidTr="0073372F">
        <w:tc>
          <w:tcPr>
            <w:tcW w:w="2160" w:type="dxa"/>
          </w:tcPr>
          <w:p w14:paraId="1164E13A"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Released List</w:t>
            </w:r>
          </w:p>
        </w:tc>
        <w:tc>
          <w:tcPr>
            <w:tcW w:w="1080" w:type="dxa"/>
          </w:tcPr>
          <w:p w14:paraId="66212C09" w14:textId="77777777" w:rsidR="00F02090" w:rsidRPr="00FD0425" w:rsidRDefault="00F02090" w:rsidP="0073372F">
            <w:pPr>
              <w:pStyle w:val="TAL"/>
              <w:keepNext w:val="0"/>
              <w:keepLines w:val="0"/>
              <w:widowControl w:val="0"/>
              <w:rPr>
                <w:lang w:eastAsia="zh-CN"/>
              </w:rPr>
            </w:pPr>
          </w:p>
        </w:tc>
        <w:tc>
          <w:tcPr>
            <w:tcW w:w="1080" w:type="dxa"/>
          </w:tcPr>
          <w:p w14:paraId="21A3376E"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0D92287E" w14:textId="77777777" w:rsidR="00F02090" w:rsidRPr="00FD0425" w:rsidRDefault="00F02090" w:rsidP="0073372F">
            <w:pPr>
              <w:pStyle w:val="TAL"/>
              <w:keepNext w:val="0"/>
              <w:keepLines w:val="0"/>
              <w:widowControl w:val="0"/>
              <w:rPr>
                <w:snapToGrid w:val="0"/>
                <w:lang w:eastAsia="zh-CN"/>
              </w:rPr>
            </w:pPr>
          </w:p>
        </w:tc>
        <w:tc>
          <w:tcPr>
            <w:tcW w:w="1728" w:type="dxa"/>
          </w:tcPr>
          <w:p w14:paraId="3B281FB9" w14:textId="77777777" w:rsidR="00F02090" w:rsidRPr="00FD0425" w:rsidRDefault="00F02090" w:rsidP="0073372F">
            <w:pPr>
              <w:pStyle w:val="TAL"/>
              <w:keepNext w:val="0"/>
              <w:keepLines w:val="0"/>
              <w:widowControl w:val="0"/>
              <w:rPr>
                <w:lang w:eastAsia="zh-CN"/>
              </w:rPr>
            </w:pPr>
          </w:p>
        </w:tc>
        <w:tc>
          <w:tcPr>
            <w:tcW w:w="1080" w:type="dxa"/>
          </w:tcPr>
          <w:p w14:paraId="0D55CDA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2FBF6A84"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3AE8938" w14:textId="77777777" w:rsidTr="0073372F">
        <w:tc>
          <w:tcPr>
            <w:tcW w:w="2160" w:type="dxa"/>
          </w:tcPr>
          <w:p w14:paraId="3294B320"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Released Item</w:t>
            </w:r>
          </w:p>
        </w:tc>
        <w:tc>
          <w:tcPr>
            <w:tcW w:w="1080" w:type="dxa"/>
          </w:tcPr>
          <w:p w14:paraId="0DA8A92C" w14:textId="77777777" w:rsidR="00F02090" w:rsidRPr="00FD0425" w:rsidRDefault="00F02090" w:rsidP="0073372F">
            <w:pPr>
              <w:pStyle w:val="TAL"/>
              <w:keepNext w:val="0"/>
              <w:keepLines w:val="0"/>
              <w:widowControl w:val="0"/>
              <w:rPr>
                <w:lang w:eastAsia="zh-CN"/>
              </w:rPr>
            </w:pPr>
          </w:p>
        </w:tc>
        <w:tc>
          <w:tcPr>
            <w:tcW w:w="1080" w:type="dxa"/>
          </w:tcPr>
          <w:p w14:paraId="1A6EA898"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22469E1F" w14:textId="77777777" w:rsidR="00F02090" w:rsidRPr="00FD0425" w:rsidRDefault="00F02090" w:rsidP="0073372F">
            <w:pPr>
              <w:pStyle w:val="TAL"/>
              <w:keepNext w:val="0"/>
              <w:keepLines w:val="0"/>
              <w:widowControl w:val="0"/>
              <w:rPr>
                <w:snapToGrid w:val="0"/>
                <w:lang w:eastAsia="zh-CN"/>
              </w:rPr>
            </w:pPr>
          </w:p>
        </w:tc>
        <w:tc>
          <w:tcPr>
            <w:tcW w:w="1728" w:type="dxa"/>
          </w:tcPr>
          <w:p w14:paraId="0A2CC902" w14:textId="77777777" w:rsidR="00F02090" w:rsidRPr="00FD0425" w:rsidRDefault="00F02090" w:rsidP="0073372F">
            <w:pPr>
              <w:pStyle w:val="TAL"/>
              <w:keepNext w:val="0"/>
              <w:keepLines w:val="0"/>
              <w:widowControl w:val="0"/>
              <w:rPr>
                <w:lang w:eastAsia="zh-CN"/>
              </w:rPr>
            </w:pPr>
          </w:p>
        </w:tc>
        <w:tc>
          <w:tcPr>
            <w:tcW w:w="1080" w:type="dxa"/>
          </w:tcPr>
          <w:p w14:paraId="7327F89D"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5F79834A" w14:textId="77777777" w:rsidR="00F02090" w:rsidRPr="00FD0425" w:rsidRDefault="00F02090" w:rsidP="0073372F">
            <w:pPr>
              <w:pStyle w:val="TAC"/>
              <w:keepNext w:val="0"/>
              <w:keepLines w:val="0"/>
              <w:widowControl w:val="0"/>
              <w:rPr>
                <w:lang w:eastAsia="zh-CN"/>
              </w:rPr>
            </w:pPr>
          </w:p>
        </w:tc>
      </w:tr>
      <w:tr w:rsidR="00F02090" w:rsidRPr="00FD0425" w14:paraId="48CB6B97" w14:textId="77777777" w:rsidTr="0073372F">
        <w:tc>
          <w:tcPr>
            <w:tcW w:w="2160" w:type="dxa"/>
          </w:tcPr>
          <w:p w14:paraId="69D3134A"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SN terminated</w:t>
            </w:r>
          </w:p>
        </w:tc>
        <w:tc>
          <w:tcPr>
            <w:tcW w:w="1080" w:type="dxa"/>
          </w:tcPr>
          <w:p w14:paraId="6197F7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0FAE45" w14:textId="77777777" w:rsidR="00F02090" w:rsidRPr="00FD0425" w:rsidRDefault="00F02090" w:rsidP="0073372F">
            <w:pPr>
              <w:pStyle w:val="TAL"/>
              <w:keepNext w:val="0"/>
              <w:keepLines w:val="0"/>
              <w:widowControl w:val="0"/>
              <w:rPr>
                <w:lang w:eastAsia="ja-JP"/>
              </w:rPr>
            </w:pPr>
          </w:p>
        </w:tc>
        <w:tc>
          <w:tcPr>
            <w:tcW w:w="1512" w:type="dxa"/>
          </w:tcPr>
          <w:p w14:paraId="5A9D5F1D"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32E09C67" w14:textId="77777777" w:rsidR="00F02090" w:rsidRPr="00FD0425" w:rsidRDefault="00F02090" w:rsidP="0073372F">
            <w:pPr>
              <w:pStyle w:val="TAL"/>
              <w:keepNext w:val="0"/>
              <w:keepLines w:val="0"/>
              <w:widowControl w:val="0"/>
              <w:rPr>
                <w:lang w:eastAsia="zh-CN"/>
              </w:rPr>
            </w:pPr>
          </w:p>
        </w:tc>
        <w:tc>
          <w:tcPr>
            <w:tcW w:w="1080" w:type="dxa"/>
          </w:tcPr>
          <w:p w14:paraId="6DDCE90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EE52BBA" w14:textId="77777777" w:rsidR="00F02090" w:rsidRPr="00FD0425" w:rsidRDefault="00F02090" w:rsidP="0073372F">
            <w:pPr>
              <w:pStyle w:val="TAC"/>
              <w:keepNext w:val="0"/>
              <w:keepLines w:val="0"/>
              <w:widowControl w:val="0"/>
              <w:rPr>
                <w:lang w:eastAsia="zh-CN"/>
              </w:rPr>
            </w:pPr>
          </w:p>
        </w:tc>
      </w:tr>
      <w:tr w:rsidR="00F02090" w:rsidRPr="00FD0425" w14:paraId="4DF651A6" w14:textId="77777777" w:rsidTr="0073372F">
        <w:tc>
          <w:tcPr>
            <w:tcW w:w="2160" w:type="dxa"/>
          </w:tcPr>
          <w:p w14:paraId="3EEB64B6"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MN terminated</w:t>
            </w:r>
          </w:p>
        </w:tc>
        <w:tc>
          <w:tcPr>
            <w:tcW w:w="1080" w:type="dxa"/>
          </w:tcPr>
          <w:p w14:paraId="6783605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613318F" w14:textId="77777777" w:rsidR="00F02090" w:rsidRPr="00FD0425" w:rsidRDefault="00F02090" w:rsidP="0073372F">
            <w:pPr>
              <w:pStyle w:val="TAL"/>
              <w:keepNext w:val="0"/>
              <w:keepLines w:val="0"/>
              <w:widowControl w:val="0"/>
              <w:rPr>
                <w:lang w:eastAsia="ja-JP"/>
              </w:rPr>
            </w:pPr>
          </w:p>
        </w:tc>
        <w:tc>
          <w:tcPr>
            <w:tcW w:w="1512" w:type="dxa"/>
          </w:tcPr>
          <w:p w14:paraId="196119E3"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2ED1220B" w14:textId="77777777" w:rsidR="00F02090" w:rsidRPr="00FD0425" w:rsidRDefault="00F02090" w:rsidP="0073372F">
            <w:pPr>
              <w:pStyle w:val="TAL"/>
              <w:keepNext w:val="0"/>
              <w:keepLines w:val="0"/>
              <w:widowControl w:val="0"/>
              <w:rPr>
                <w:lang w:eastAsia="zh-CN"/>
              </w:rPr>
            </w:pPr>
          </w:p>
        </w:tc>
        <w:tc>
          <w:tcPr>
            <w:tcW w:w="1080" w:type="dxa"/>
          </w:tcPr>
          <w:p w14:paraId="2813C15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8ECC2B5" w14:textId="77777777" w:rsidR="00F02090" w:rsidRPr="00FD0425" w:rsidRDefault="00F02090" w:rsidP="0073372F">
            <w:pPr>
              <w:pStyle w:val="TAC"/>
              <w:keepNext w:val="0"/>
              <w:keepLines w:val="0"/>
              <w:widowControl w:val="0"/>
              <w:rPr>
                <w:lang w:eastAsia="zh-CN"/>
              </w:rPr>
            </w:pPr>
          </w:p>
        </w:tc>
      </w:tr>
      <w:tr w:rsidR="00F02090" w:rsidRPr="00FD0425" w14:paraId="699FB501" w14:textId="77777777" w:rsidTr="0073372F">
        <w:tc>
          <w:tcPr>
            <w:tcW w:w="2160" w:type="dxa"/>
          </w:tcPr>
          <w:p w14:paraId="7DA73A79" w14:textId="77777777" w:rsidR="00F02090" w:rsidRPr="00FD0425" w:rsidRDefault="00F02090" w:rsidP="0073372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80" w:type="dxa"/>
          </w:tcPr>
          <w:p w14:paraId="137B26C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8A51B6" w14:textId="77777777" w:rsidR="00F02090" w:rsidRPr="00FD0425" w:rsidRDefault="00F02090" w:rsidP="0073372F">
            <w:pPr>
              <w:pStyle w:val="TAL"/>
              <w:keepNext w:val="0"/>
              <w:keepLines w:val="0"/>
              <w:widowControl w:val="0"/>
              <w:rPr>
                <w:i/>
                <w:lang w:eastAsia="ja-JP"/>
              </w:rPr>
            </w:pPr>
          </w:p>
        </w:tc>
        <w:tc>
          <w:tcPr>
            <w:tcW w:w="1512" w:type="dxa"/>
          </w:tcPr>
          <w:p w14:paraId="336DBBA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3C43442"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7AA3667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3E3777" w14:textId="77777777" w:rsidTr="0073372F">
        <w:tc>
          <w:tcPr>
            <w:tcW w:w="2160" w:type="dxa"/>
          </w:tcPr>
          <w:p w14:paraId="2EEFE146" w14:textId="77777777" w:rsidR="00F02090" w:rsidRPr="00FD0425" w:rsidRDefault="00F02090" w:rsidP="0073372F">
            <w:pPr>
              <w:pStyle w:val="TAL"/>
              <w:keepNext w:val="0"/>
              <w:keepLines w:val="0"/>
              <w:widowControl w:val="0"/>
              <w:rPr>
                <w:rFonts w:eastAsia="SimSun"/>
                <w:lang w:eastAsia="zh-CN"/>
              </w:rPr>
            </w:pPr>
            <w:r w:rsidRPr="00FD0425">
              <w:rPr>
                <w:lang w:eastAsia="zh-CN"/>
              </w:rPr>
              <w:t>Spare DRB IDs</w:t>
            </w:r>
          </w:p>
        </w:tc>
        <w:tc>
          <w:tcPr>
            <w:tcW w:w="1080" w:type="dxa"/>
          </w:tcPr>
          <w:p w14:paraId="43A202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93BABE8" w14:textId="77777777" w:rsidR="00F02090" w:rsidRPr="00FD0425" w:rsidRDefault="00F02090" w:rsidP="0073372F">
            <w:pPr>
              <w:pStyle w:val="TAL"/>
              <w:keepNext w:val="0"/>
              <w:keepLines w:val="0"/>
              <w:widowControl w:val="0"/>
              <w:rPr>
                <w:i/>
                <w:lang w:eastAsia="ja-JP"/>
              </w:rPr>
            </w:pPr>
          </w:p>
        </w:tc>
        <w:tc>
          <w:tcPr>
            <w:tcW w:w="1512" w:type="dxa"/>
          </w:tcPr>
          <w:p w14:paraId="413EB86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7383DE19" w14:textId="77777777" w:rsidR="00F02090" w:rsidRPr="00FD0425" w:rsidRDefault="00F02090" w:rsidP="0073372F">
            <w:pPr>
              <w:pStyle w:val="TAL"/>
              <w:keepNext w:val="0"/>
              <w:keepLines w:val="0"/>
              <w:widowControl w:val="0"/>
              <w:rPr>
                <w:lang w:eastAsia="ja-JP"/>
              </w:rPr>
            </w:pPr>
            <w:r w:rsidRPr="00FD0425">
              <w:rPr>
                <w:lang w:eastAsia="ja-JP"/>
              </w:rPr>
              <w:t>Indicates the list of unnecessary DRB IDs that had been used by the S-NG-RAN node.</w:t>
            </w:r>
          </w:p>
        </w:tc>
        <w:tc>
          <w:tcPr>
            <w:tcW w:w="1080" w:type="dxa"/>
          </w:tcPr>
          <w:p w14:paraId="24EC686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1C6F2DD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2D7E665" w14:textId="77777777" w:rsidTr="0073372F">
        <w:tc>
          <w:tcPr>
            <w:tcW w:w="2160" w:type="dxa"/>
          </w:tcPr>
          <w:p w14:paraId="1DE2D06F" w14:textId="77777777" w:rsidR="00F02090" w:rsidRPr="00FD0425" w:rsidRDefault="00F02090" w:rsidP="0073372F">
            <w:pPr>
              <w:pStyle w:val="TAL"/>
              <w:keepNext w:val="0"/>
              <w:keepLines w:val="0"/>
              <w:widowControl w:val="0"/>
              <w:rPr>
                <w:rFonts w:eastAsia="SimSun"/>
                <w:lang w:eastAsia="zh-CN"/>
              </w:rPr>
            </w:pPr>
            <w:r w:rsidRPr="00FD0425">
              <w:rPr>
                <w:lang w:eastAsia="zh-CN"/>
              </w:rPr>
              <w:t>Required Number of DRB IDs</w:t>
            </w:r>
          </w:p>
        </w:tc>
        <w:tc>
          <w:tcPr>
            <w:tcW w:w="1080" w:type="dxa"/>
          </w:tcPr>
          <w:p w14:paraId="216304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A006E5" w14:textId="77777777" w:rsidR="00F02090" w:rsidRPr="00FD0425" w:rsidRDefault="00F02090" w:rsidP="0073372F">
            <w:pPr>
              <w:pStyle w:val="TAL"/>
              <w:keepNext w:val="0"/>
              <w:keepLines w:val="0"/>
              <w:widowControl w:val="0"/>
              <w:rPr>
                <w:i/>
                <w:lang w:eastAsia="ja-JP"/>
              </w:rPr>
            </w:pPr>
          </w:p>
        </w:tc>
        <w:tc>
          <w:tcPr>
            <w:tcW w:w="1512" w:type="dxa"/>
          </w:tcPr>
          <w:p w14:paraId="0C356F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9.2.3.78</w:t>
            </w:r>
          </w:p>
        </w:tc>
        <w:tc>
          <w:tcPr>
            <w:tcW w:w="1728" w:type="dxa"/>
          </w:tcPr>
          <w:p w14:paraId="7A7E2701" w14:textId="77777777" w:rsidR="00F02090" w:rsidRPr="00FD0425" w:rsidRDefault="00F02090" w:rsidP="0073372F">
            <w:pPr>
              <w:pStyle w:val="TAL"/>
              <w:keepNext w:val="0"/>
              <w:keepLines w:val="0"/>
              <w:widowControl w:val="0"/>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48BE97F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5F8924F" w14:textId="77777777" w:rsidTr="0073372F">
        <w:tc>
          <w:tcPr>
            <w:tcW w:w="2160" w:type="dxa"/>
          </w:tcPr>
          <w:p w14:paraId="3FAE9578" w14:textId="77777777" w:rsidR="006A0009" w:rsidRPr="00FD0425" w:rsidRDefault="006A0009" w:rsidP="0073372F">
            <w:pPr>
              <w:pStyle w:val="TAL"/>
              <w:keepNext w:val="0"/>
              <w:keepLines w:val="0"/>
              <w:widowControl w:val="0"/>
              <w:rPr>
                <w:lang w:eastAsia="zh-CN"/>
              </w:rPr>
            </w:pPr>
            <w:r w:rsidRPr="00FD0425">
              <w:rPr>
                <w:lang w:eastAsia="ja-JP"/>
              </w:rPr>
              <w:t>Location Information at S-NODE</w:t>
            </w:r>
          </w:p>
        </w:tc>
        <w:tc>
          <w:tcPr>
            <w:tcW w:w="1080" w:type="dxa"/>
          </w:tcPr>
          <w:p w14:paraId="27A90233"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19C61DB2" w14:textId="77777777" w:rsidR="006A0009" w:rsidRPr="00FD0425" w:rsidRDefault="006A0009" w:rsidP="0073372F">
            <w:pPr>
              <w:pStyle w:val="TAL"/>
              <w:keepNext w:val="0"/>
              <w:keepLines w:val="0"/>
              <w:widowControl w:val="0"/>
              <w:rPr>
                <w:i/>
                <w:lang w:eastAsia="ja-JP"/>
              </w:rPr>
            </w:pPr>
          </w:p>
        </w:tc>
        <w:tc>
          <w:tcPr>
            <w:tcW w:w="1512" w:type="dxa"/>
          </w:tcPr>
          <w:p w14:paraId="606DEDDC" w14:textId="77777777" w:rsidR="006A0009" w:rsidRPr="00FD0425" w:rsidRDefault="006A0009" w:rsidP="0073372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73372F">
            <w:pPr>
              <w:pStyle w:val="TAL"/>
              <w:keepNext w:val="0"/>
              <w:keepLines w:val="0"/>
              <w:widowControl w:val="0"/>
              <w:rPr>
                <w:snapToGrid w:val="0"/>
                <w:lang w:eastAsia="ja-JP"/>
              </w:rPr>
            </w:pPr>
            <w:r w:rsidRPr="00FD0425">
              <w:rPr>
                <w:lang w:eastAsia="ja-JP"/>
              </w:rPr>
              <w:t>9.2.3.25</w:t>
            </w:r>
          </w:p>
        </w:tc>
        <w:tc>
          <w:tcPr>
            <w:tcW w:w="1728" w:type="dxa"/>
          </w:tcPr>
          <w:p w14:paraId="7A703D3F" w14:textId="77777777" w:rsidR="006A0009" w:rsidRPr="00FD0425" w:rsidRDefault="006A0009" w:rsidP="0073372F">
            <w:pPr>
              <w:pStyle w:val="TAL"/>
              <w:keepNext w:val="0"/>
              <w:keepLines w:val="0"/>
              <w:widowControl w:val="0"/>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73372F">
            <w:pPr>
              <w:pStyle w:val="TAC"/>
              <w:keepNext w:val="0"/>
              <w:keepLines w:val="0"/>
              <w:widowControl w:val="0"/>
              <w:rPr>
                <w:bCs/>
                <w:lang w:eastAsia="ja-JP"/>
              </w:rPr>
            </w:pPr>
            <w:r w:rsidRPr="00FD0425">
              <w:rPr>
                <w:lang w:eastAsia="ja-JP"/>
              </w:rPr>
              <w:t>YES</w:t>
            </w:r>
          </w:p>
        </w:tc>
        <w:tc>
          <w:tcPr>
            <w:tcW w:w="1080" w:type="dxa"/>
          </w:tcPr>
          <w:p w14:paraId="4AF22169"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FE17E1" w:rsidRPr="00FD0425" w14:paraId="45FCC5A2" w14:textId="77777777" w:rsidTr="0073372F">
        <w:tc>
          <w:tcPr>
            <w:tcW w:w="2160" w:type="dxa"/>
          </w:tcPr>
          <w:p w14:paraId="6C11C061" w14:textId="77777777" w:rsidR="00FE17E1" w:rsidRPr="00FD0425" w:rsidRDefault="00FE17E1" w:rsidP="0073372F">
            <w:pPr>
              <w:pStyle w:val="TAL"/>
              <w:keepNext w:val="0"/>
              <w:keepLines w:val="0"/>
              <w:widowControl w:val="0"/>
              <w:rPr>
                <w:lang w:eastAsia="ja-JP"/>
              </w:rPr>
            </w:pPr>
            <w:r w:rsidRPr="00FD0425">
              <w:rPr>
                <w:lang w:eastAsia="ja-JP"/>
              </w:rPr>
              <w:t>MR-DC Resource Coordination Information</w:t>
            </w:r>
          </w:p>
        </w:tc>
        <w:tc>
          <w:tcPr>
            <w:tcW w:w="1080" w:type="dxa"/>
          </w:tcPr>
          <w:p w14:paraId="000E47B9" w14:textId="77777777" w:rsidR="00FE17E1" w:rsidRPr="00FD0425" w:rsidRDefault="00FE17E1" w:rsidP="0073372F">
            <w:pPr>
              <w:pStyle w:val="TAL"/>
              <w:keepNext w:val="0"/>
              <w:keepLines w:val="0"/>
              <w:widowControl w:val="0"/>
              <w:rPr>
                <w:lang w:eastAsia="ja-JP"/>
              </w:rPr>
            </w:pPr>
            <w:r w:rsidRPr="00FD0425">
              <w:t>O</w:t>
            </w:r>
          </w:p>
        </w:tc>
        <w:tc>
          <w:tcPr>
            <w:tcW w:w="1080" w:type="dxa"/>
          </w:tcPr>
          <w:p w14:paraId="3EE228B3" w14:textId="77777777" w:rsidR="00FE17E1" w:rsidRPr="00FD0425" w:rsidRDefault="00FE17E1" w:rsidP="0073372F">
            <w:pPr>
              <w:pStyle w:val="TAL"/>
              <w:keepNext w:val="0"/>
              <w:keepLines w:val="0"/>
              <w:widowControl w:val="0"/>
              <w:rPr>
                <w:i/>
                <w:lang w:eastAsia="ja-JP"/>
              </w:rPr>
            </w:pPr>
          </w:p>
        </w:tc>
        <w:tc>
          <w:tcPr>
            <w:tcW w:w="1512" w:type="dxa"/>
          </w:tcPr>
          <w:p w14:paraId="0540201E" w14:textId="77777777" w:rsidR="00FE17E1" w:rsidRPr="00FD0425" w:rsidRDefault="00FE17E1" w:rsidP="0073372F">
            <w:pPr>
              <w:pStyle w:val="TAL"/>
              <w:keepNext w:val="0"/>
              <w:keepLines w:val="0"/>
              <w:widowControl w:val="0"/>
              <w:rPr>
                <w:lang w:eastAsia="ja-JP"/>
              </w:rPr>
            </w:pPr>
            <w:r w:rsidRPr="00FD0425">
              <w:t>9.2.2.33</w:t>
            </w:r>
          </w:p>
        </w:tc>
        <w:tc>
          <w:tcPr>
            <w:tcW w:w="1728" w:type="dxa"/>
          </w:tcPr>
          <w:p w14:paraId="081CCBC9" w14:textId="77777777" w:rsidR="00FE17E1" w:rsidRPr="00FD0425" w:rsidRDefault="00FE17E1"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73372F">
            <w:pPr>
              <w:pStyle w:val="TAC"/>
              <w:keepNext w:val="0"/>
              <w:keepLines w:val="0"/>
              <w:widowControl w:val="0"/>
              <w:rPr>
                <w:lang w:eastAsia="ja-JP"/>
              </w:rPr>
            </w:pPr>
            <w:r w:rsidRPr="00FD0425">
              <w:rPr>
                <w:lang w:eastAsia="zh-CN"/>
              </w:rPr>
              <w:t>YES</w:t>
            </w:r>
          </w:p>
        </w:tc>
        <w:tc>
          <w:tcPr>
            <w:tcW w:w="1080" w:type="dxa"/>
          </w:tcPr>
          <w:p w14:paraId="693233DE" w14:textId="77777777" w:rsidR="00FE17E1" w:rsidRPr="00FD0425" w:rsidRDefault="00B635E8" w:rsidP="0073372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73372F">
        <w:tc>
          <w:tcPr>
            <w:tcW w:w="2160"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73372F">
            <w:pPr>
              <w:pStyle w:val="TAL"/>
              <w:keepNext w:val="0"/>
              <w:keepLines w:val="0"/>
              <w:widowControl w:val="0"/>
            </w:pPr>
            <w:r w:rsidRPr="00FD0425">
              <w:t>9.2.3.72</w:t>
            </w:r>
          </w:p>
        </w:tc>
        <w:tc>
          <w:tcPr>
            <w:tcW w:w="172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3A3EE1" w:rsidRPr="00FD0425" w14:paraId="5019E93A" w14:textId="77777777" w:rsidTr="0073372F">
        <w:tc>
          <w:tcPr>
            <w:tcW w:w="2160" w:type="dxa"/>
            <w:tcBorders>
              <w:top w:val="single" w:sz="4" w:space="0" w:color="auto"/>
              <w:left w:val="single" w:sz="4" w:space="0" w:color="auto"/>
              <w:bottom w:val="single" w:sz="4" w:space="0" w:color="auto"/>
              <w:right w:val="single" w:sz="4" w:space="0" w:color="auto"/>
            </w:tcBorders>
          </w:tcPr>
          <w:p w14:paraId="6F4AB8E0" w14:textId="32EB4F28" w:rsidR="003A3EE1" w:rsidRPr="00FD0425" w:rsidRDefault="003A3EE1" w:rsidP="003A3EE1">
            <w:pPr>
              <w:pStyle w:val="TAL"/>
              <w:keepNext w:val="0"/>
              <w:keepLines w:val="0"/>
              <w:widowControl w:val="0"/>
              <w:rPr>
                <w:lang w:eastAsia="ja-JP"/>
              </w:rPr>
            </w:pPr>
            <w:r>
              <w:rPr>
                <w:lang w:eastAsia="ja-JP"/>
              </w:rPr>
              <w:t>Available fast MCG recovery via SRB3</w:t>
            </w:r>
          </w:p>
        </w:tc>
        <w:tc>
          <w:tcPr>
            <w:tcW w:w="1080" w:type="dxa"/>
            <w:tcBorders>
              <w:top w:val="single" w:sz="4" w:space="0" w:color="auto"/>
              <w:left w:val="single" w:sz="4" w:space="0" w:color="auto"/>
              <w:bottom w:val="single" w:sz="4" w:space="0" w:color="auto"/>
              <w:right w:val="single" w:sz="4" w:space="0" w:color="auto"/>
            </w:tcBorders>
          </w:tcPr>
          <w:p w14:paraId="20A351C1" w14:textId="08487F16" w:rsidR="003A3EE1" w:rsidRPr="00FD0425" w:rsidRDefault="003A3EE1" w:rsidP="003A3EE1">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40DA4"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0C0CB7" w14:textId="60402264" w:rsidR="003A3EE1" w:rsidRPr="00FD0425" w:rsidRDefault="003A3EE1" w:rsidP="003A3EE1">
            <w:pPr>
              <w:pStyle w:val="TAL"/>
              <w:keepNext w:val="0"/>
              <w:keepLines w:val="0"/>
              <w:widowControl w:val="0"/>
            </w:pPr>
            <w:r>
              <w:t>ENUMERATED (true, ...)</w:t>
            </w:r>
          </w:p>
        </w:tc>
        <w:tc>
          <w:tcPr>
            <w:tcW w:w="1728" w:type="dxa"/>
            <w:tcBorders>
              <w:top w:val="single" w:sz="4" w:space="0" w:color="auto"/>
              <w:left w:val="single" w:sz="4" w:space="0" w:color="auto"/>
              <w:bottom w:val="single" w:sz="4" w:space="0" w:color="auto"/>
              <w:right w:val="single" w:sz="4" w:space="0" w:color="auto"/>
            </w:tcBorders>
          </w:tcPr>
          <w:p w14:paraId="6E50B4E6" w14:textId="17744766" w:rsidR="003A3EE1" w:rsidRPr="00FD0425" w:rsidRDefault="003A3EE1" w:rsidP="003A3EE1">
            <w:pPr>
              <w:pStyle w:val="TAL"/>
              <w:keepNext w:val="0"/>
              <w:keepLines w:val="0"/>
              <w:widowControl w:val="0"/>
            </w:pPr>
            <w:r>
              <w:rPr>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2938D564" w14:textId="62E3CB33" w:rsidR="003A3EE1" w:rsidRPr="00FD0425" w:rsidRDefault="003A3EE1" w:rsidP="003A3EE1">
            <w:pPr>
              <w:pStyle w:val="TAC"/>
              <w:keepNext w:val="0"/>
              <w:keepLines w:val="0"/>
              <w:widowControl w:val="0"/>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5F1E4C" w14:textId="57F757BD" w:rsidR="003A3EE1" w:rsidRPr="00FD0425" w:rsidRDefault="003A3EE1" w:rsidP="003A3EE1">
            <w:pPr>
              <w:pStyle w:val="TAC"/>
              <w:keepNext w:val="0"/>
              <w:keepLines w:val="0"/>
              <w:widowControl w:val="0"/>
              <w:rPr>
                <w:lang w:eastAsia="zh-CN"/>
              </w:rPr>
            </w:pPr>
            <w:r>
              <w:rPr>
                <w:lang w:eastAsia="zh-CN"/>
              </w:rPr>
              <w:t>ignore</w:t>
            </w:r>
          </w:p>
        </w:tc>
      </w:tr>
      <w:tr w:rsidR="003A3EE1" w:rsidRPr="00FD0425" w14:paraId="5ECE24D4" w14:textId="77777777" w:rsidTr="0073372F">
        <w:tc>
          <w:tcPr>
            <w:tcW w:w="2160" w:type="dxa"/>
            <w:tcBorders>
              <w:top w:val="single" w:sz="4" w:space="0" w:color="auto"/>
              <w:left w:val="single" w:sz="4" w:space="0" w:color="auto"/>
              <w:bottom w:val="single" w:sz="4" w:space="0" w:color="auto"/>
              <w:right w:val="single" w:sz="4" w:space="0" w:color="auto"/>
            </w:tcBorders>
          </w:tcPr>
          <w:p w14:paraId="211EBDCC" w14:textId="46EDE34C" w:rsidR="003A3EE1" w:rsidRPr="00FD0425" w:rsidRDefault="003A3EE1" w:rsidP="003A3EE1">
            <w:pPr>
              <w:pStyle w:val="TAL"/>
              <w:keepNext w:val="0"/>
              <w:keepLines w:val="0"/>
              <w:widowControl w:val="0"/>
              <w:rPr>
                <w:lang w:eastAsia="ja-JP"/>
              </w:rPr>
            </w:pPr>
            <w:r>
              <w:rPr>
                <w:lang w:eastAsia="ja-JP"/>
              </w:rPr>
              <w:t>Release fast MCG recovery via SRB3</w:t>
            </w:r>
          </w:p>
        </w:tc>
        <w:tc>
          <w:tcPr>
            <w:tcW w:w="1080" w:type="dxa"/>
            <w:tcBorders>
              <w:top w:val="single" w:sz="4" w:space="0" w:color="auto"/>
              <w:left w:val="single" w:sz="4" w:space="0" w:color="auto"/>
              <w:bottom w:val="single" w:sz="4" w:space="0" w:color="auto"/>
              <w:right w:val="single" w:sz="4" w:space="0" w:color="auto"/>
            </w:tcBorders>
          </w:tcPr>
          <w:p w14:paraId="3363F661" w14:textId="2F35BB31" w:rsidR="003A3EE1" w:rsidRPr="00FD0425" w:rsidRDefault="003A3EE1" w:rsidP="003A3EE1">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EFB4B7"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4A347" w14:textId="3B5B25CF" w:rsidR="003A3EE1" w:rsidRPr="00FD0425" w:rsidRDefault="003A3EE1" w:rsidP="003A3EE1">
            <w:pPr>
              <w:pStyle w:val="TAL"/>
              <w:keepNext w:val="0"/>
              <w:keepLines w:val="0"/>
              <w:widowControl w:val="0"/>
            </w:pPr>
            <w:r>
              <w:t>ENUMERATED (true, ...)</w:t>
            </w:r>
          </w:p>
        </w:tc>
        <w:tc>
          <w:tcPr>
            <w:tcW w:w="1728" w:type="dxa"/>
            <w:tcBorders>
              <w:top w:val="single" w:sz="4" w:space="0" w:color="auto"/>
              <w:left w:val="single" w:sz="4" w:space="0" w:color="auto"/>
              <w:bottom w:val="single" w:sz="4" w:space="0" w:color="auto"/>
              <w:right w:val="single" w:sz="4" w:space="0" w:color="auto"/>
            </w:tcBorders>
          </w:tcPr>
          <w:p w14:paraId="6E28A99D" w14:textId="32C65C54" w:rsidR="003A3EE1" w:rsidRPr="00FD0425" w:rsidRDefault="003A3EE1" w:rsidP="003A3EE1">
            <w:pPr>
              <w:pStyle w:val="TAL"/>
              <w:keepNext w:val="0"/>
              <w:keepLines w:val="0"/>
              <w:widowControl w:val="0"/>
            </w:pPr>
            <w:r>
              <w:rPr>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28FFEF89" w14:textId="7ED0CC17" w:rsidR="003A3EE1" w:rsidRPr="00FD0425" w:rsidRDefault="003A3EE1" w:rsidP="003A3EE1">
            <w:pPr>
              <w:pStyle w:val="TAC"/>
              <w:keepNext w:val="0"/>
              <w:keepLines w:val="0"/>
              <w:widowControl w:val="0"/>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52C37" w14:textId="2B329CCC" w:rsidR="003A3EE1" w:rsidRPr="00FD0425" w:rsidRDefault="003A3EE1" w:rsidP="003A3EE1">
            <w:pPr>
              <w:pStyle w:val="TAC"/>
              <w:keepNext w:val="0"/>
              <w:keepLines w:val="0"/>
              <w:widowControl w:val="0"/>
              <w:rPr>
                <w:lang w:eastAsia="zh-CN"/>
              </w:rPr>
            </w:pPr>
            <w:r>
              <w:rPr>
                <w:lang w:eastAsia="zh-CN"/>
              </w:rPr>
              <w:t>ignore</w:t>
            </w:r>
          </w:p>
        </w:tc>
      </w:tr>
      <w:tr w:rsidR="003A3EE1" w:rsidRPr="00FD0425" w14:paraId="69A9BD30" w14:textId="77777777" w:rsidTr="0073372F">
        <w:tc>
          <w:tcPr>
            <w:tcW w:w="2160" w:type="dxa"/>
            <w:tcBorders>
              <w:top w:val="single" w:sz="4" w:space="0" w:color="auto"/>
              <w:left w:val="single" w:sz="4" w:space="0" w:color="auto"/>
              <w:bottom w:val="single" w:sz="4" w:space="0" w:color="auto"/>
              <w:right w:val="single" w:sz="4" w:space="0" w:color="auto"/>
            </w:tcBorders>
          </w:tcPr>
          <w:p w14:paraId="033202AB" w14:textId="77777777" w:rsidR="003A3EE1" w:rsidRPr="00FD0425" w:rsidRDefault="003A3EE1" w:rsidP="003A3EE1">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309CF9BE" w14:textId="77777777" w:rsidR="003A3EE1" w:rsidRPr="00FD0425" w:rsidRDefault="003A3EE1" w:rsidP="003A3EE1">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125BA88"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71A8FA" w14:textId="77777777" w:rsidR="003A3EE1" w:rsidRPr="00FD0425" w:rsidRDefault="003A3EE1" w:rsidP="003A3EE1">
            <w:pPr>
              <w:pStyle w:val="TAL"/>
              <w:keepNext w:val="0"/>
              <w:keepLines w:val="0"/>
              <w:widowControl w:val="0"/>
            </w:pPr>
            <w:r w:rsidRPr="004E5E21">
              <w:t>ENUMERATED(released,...)</w:t>
            </w:r>
          </w:p>
        </w:tc>
        <w:tc>
          <w:tcPr>
            <w:tcW w:w="1728" w:type="dxa"/>
            <w:tcBorders>
              <w:top w:val="single" w:sz="4" w:space="0" w:color="auto"/>
              <w:left w:val="single" w:sz="4" w:space="0" w:color="auto"/>
              <w:bottom w:val="single" w:sz="4" w:space="0" w:color="auto"/>
              <w:right w:val="single" w:sz="4" w:space="0" w:color="auto"/>
            </w:tcBorders>
          </w:tcPr>
          <w:p w14:paraId="766C7A26" w14:textId="77777777" w:rsidR="003A3EE1" w:rsidRPr="00FD0425" w:rsidRDefault="003A3EE1" w:rsidP="003A3EE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3A3EE1" w:rsidRPr="00FD0425" w:rsidRDefault="003A3EE1" w:rsidP="003A3EE1">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A9382" w14:textId="77777777" w:rsidR="003A3EE1" w:rsidRPr="00FD0425" w:rsidRDefault="003A3EE1" w:rsidP="003A3EE1">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0E6E2F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73372F">
      <w:pPr>
        <w:widowControl w:val="0"/>
      </w:pPr>
    </w:p>
    <w:p w14:paraId="15241E4A" w14:textId="77777777" w:rsidR="00F02090" w:rsidRPr="00FD0425" w:rsidRDefault="00F02090" w:rsidP="0073372F">
      <w:pPr>
        <w:pStyle w:val="Heading4"/>
        <w:keepNext w:val="0"/>
        <w:keepLines w:val="0"/>
        <w:widowControl w:val="0"/>
      </w:pPr>
      <w:bookmarkStart w:id="3805" w:name="_CR9_1_2_9"/>
      <w:bookmarkStart w:id="3806" w:name="_Toc20955200"/>
      <w:bookmarkStart w:id="3807" w:name="_Toc29991395"/>
      <w:bookmarkStart w:id="3808" w:name="_Toc36555795"/>
      <w:bookmarkStart w:id="3809" w:name="_Toc44497505"/>
      <w:bookmarkStart w:id="3810" w:name="_Toc45107893"/>
      <w:bookmarkStart w:id="3811" w:name="_Toc45901513"/>
      <w:bookmarkStart w:id="3812" w:name="_Toc51850592"/>
      <w:bookmarkStart w:id="3813" w:name="_Toc56693595"/>
      <w:bookmarkStart w:id="3814" w:name="_Toc64447138"/>
      <w:bookmarkStart w:id="3815" w:name="_Toc66286632"/>
      <w:bookmarkStart w:id="3816" w:name="_Toc74151327"/>
      <w:bookmarkStart w:id="3817" w:name="_Toc88653799"/>
      <w:bookmarkStart w:id="3818" w:name="_Toc97904155"/>
      <w:bookmarkStart w:id="3819" w:name="_Toc105175196"/>
      <w:bookmarkStart w:id="3820" w:name="_Toc113826226"/>
      <w:bookmarkStart w:id="3821" w:name="_Toc175586808"/>
      <w:bookmarkEnd w:id="3805"/>
      <w:r w:rsidRPr="00FD0425">
        <w:t>9.1.2.9</w:t>
      </w:r>
      <w:r w:rsidRPr="00FD0425">
        <w:tab/>
        <w:t>S-NODE MODIFICATION CONFIRM</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5AAC2F1" w14:textId="77777777" w:rsidR="00F02090" w:rsidRPr="00FD0425" w:rsidRDefault="00F02090" w:rsidP="0073372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B559163" w14:textId="77777777" w:rsidTr="0073372F">
        <w:trPr>
          <w:tblHeader/>
        </w:trPr>
        <w:tc>
          <w:tcPr>
            <w:tcW w:w="2160" w:type="dxa"/>
          </w:tcPr>
          <w:p w14:paraId="21E785F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A0C3FA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2F3F15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37D9A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4AF278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3E8C8DF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12ECC0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73372F">
        <w:tc>
          <w:tcPr>
            <w:tcW w:w="2160" w:type="dxa"/>
          </w:tcPr>
          <w:p w14:paraId="4CB77E4C"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67502D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1FB257C" w14:textId="77777777" w:rsidR="00F02090" w:rsidRPr="00FD0425" w:rsidRDefault="00F02090" w:rsidP="0073372F">
            <w:pPr>
              <w:pStyle w:val="TAL"/>
              <w:keepNext w:val="0"/>
              <w:keepLines w:val="0"/>
              <w:widowControl w:val="0"/>
              <w:rPr>
                <w:szCs w:val="18"/>
                <w:lang w:eastAsia="ja-JP"/>
              </w:rPr>
            </w:pPr>
          </w:p>
        </w:tc>
        <w:tc>
          <w:tcPr>
            <w:tcW w:w="1512" w:type="dxa"/>
          </w:tcPr>
          <w:p w14:paraId="5AD9DA0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28EA339" w14:textId="77777777" w:rsidR="00F02090" w:rsidRPr="00FD0425" w:rsidRDefault="00F02090" w:rsidP="0073372F">
            <w:pPr>
              <w:pStyle w:val="TAL"/>
              <w:keepNext w:val="0"/>
              <w:keepLines w:val="0"/>
              <w:widowControl w:val="0"/>
              <w:rPr>
                <w:szCs w:val="18"/>
                <w:lang w:eastAsia="ja-JP"/>
              </w:rPr>
            </w:pPr>
          </w:p>
        </w:tc>
        <w:tc>
          <w:tcPr>
            <w:tcW w:w="1080" w:type="dxa"/>
          </w:tcPr>
          <w:p w14:paraId="6518A9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E30834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FD7CED5" w14:textId="77777777" w:rsidTr="0073372F">
        <w:tc>
          <w:tcPr>
            <w:tcW w:w="2160" w:type="dxa"/>
          </w:tcPr>
          <w:p w14:paraId="27E2F57F"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8F0D9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ACD932D" w14:textId="77777777" w:rsidR="00F02090" w:rsidRPr="00FD0425" w:rsidRDefault="00F02090" w:rsidP="0073372F">
            <w:pPr>
              <w:pStyle w:val="TAL"/>
              <w:keepNext w:val="0"/>
              <w:keepLines w:val="0"/>
              <w:widowControl w:val="0"/>
              <w:rPr>
                <w:szCs w:val="18"/>
                <w:lang w:eastAsia="ja-JP"/>
              </w:rPr>
            </w:pPr>
          </w:p>
        </w:tc>
        <w:tc>
          <w:tcPr>
            <w:tcW w:w="1512" w:type="dxa"/>
          </w:tcPr>
          <w:p w14:paraId="1B93F9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D83AC34"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0F71F78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2317E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FBC9B3D" w14:textId="77777777" w:rsidTr="0073372F">
        <w:tc>
          <w:tcPr>
            <w:tcW w:w="2160" w:type="dxa"/>
          </w:tcPr>
          <w:p w14:paraId="7526A7BA"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66FD8F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73D7A9" w14:textId="77777777" w:rsidR="00F02090" w:rsidRPr="00FD0425" w:rsidRDefault="00F02090" w:rsidP="0073372F">
            <w:pPr>
              <w:pStyle w:val="TAL"/>
              <w:keepNext w:val="0"/>
              <w:keepLines w:val="0"/>
              <w:widowControl w:val="0"/>
              <w:rPr>
                <w:szCs w:val="18"/>
                <w:lang w:eastAsia="ja-JP"/>
              </w:rPr>
            </w:pPr>
          </w:p>
        </w:tc>
        <w:tc>
          <w:tcPr>
            <w:tcW w:w="1512" w:type="dxa"/>
          </w:tcPr>
          <w:p w14:paraId="7F25356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228BD8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0FFAC1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1E7ABF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660C0DD" w14:textId="77777777" w:rsidTr="0073372F">
        <w:tc>
          <w:tcPr>
            <w:tcW w:w="2160" w:type="dxa"/>
          </w:tcPr>
          <w:p w14:paraId="119C46B5" w14:textId="77777777" w:rsidR="00F02090" w:rsidRPr="00FD0425" w:rsidRDefault="00F02090" w:rsidP="0073372F">
            <w:pPr>
              <w:pStyle w:val="TAL"/>
              <w:keepNext w:val="0"/>
              <w:keepLines w:val="0"/>
              <w:widowControl w:val="0"/>
              <w:rPr>
                <w:lang w:eastAsia="ja-JP"/>
              </w:rPr>
            </w:pPr>
            <w:r w:rsidRPr="00FD0425">
              <w:rPr>
                <w:b/>
                <w:lang w:eastAsia="ja-JP"/>
              </w:rPr>
              <w:t>PDU sessions Admitted To Be Modified List</w:t>
            </w:r>
          </w:p>
        </w:tc>
        <w:tc>
          <w:tcPr>
            <w:tcW w:w="1080" w:type="dxa"/>
          </w:tcPr>
          <w:p w14:paraId="33515589" w14:textId="77777777" w:rsidR="00F02090" w:rsidRPr="00FD0425" w:rsidRDefault="00F02090" w:rsidP="0073372F">
            <w:pPr>
              <w:pStyle w:val="TAL"/>
              <w:keepNext w:val="0"/>
              <w:keepLines w:val="0"/>
              <w:widowControl w:val="0"/>
              <w:rPr>
                <w:lang w:eastAsia="ja-JP"/>
              </w:rPr>
            </w:pPr>
          </w:p>
        </w:tc>
        <w:tc>
          <w:tcPr>
            <w:tcW w:w="1080" w:type="dxa"/>
          </w:tcPr>
          <w:p w14:paraId="524B430F"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2C586B92" w14:textId="77777777" w:rsidR="00F02090" w:rsidRPr="00FD0425" w:rsidRDefault="00F02090" w:rsidP="0073372F">
            <w:pPr>
              <w:pStyle w:val="TAL"/>
              <w:keepNext w:val="0"/>
              <w:keepLines w:val="0"/>
              <w:widowControl w:val="0"/>
              <w:rPr>
                <w:snapToGrid w:val="0"/>
                <w:lang w:eastAsia="ja-JP"/>
              </w:rPr>
            </w:pPr>
          </w:p>
        </w:tc>
        <w:tc>
          <w:tcPr>
            <w:tcW w:w="1728" w:type="dxa"/>
          </w:tcPr>
          <w:p w14:paraId="572380B3" w14:textId="77777777" w:rsidR="00F02090" w:rsidRPr="00FD0425" w:rsidRDefault="00F02090" w:rsidP="0073372F">
            <w:pPr>
              <w:pStyle w:val="TAL"/>
              <w:keepNext w:val="0"/>
              <w:keepLines w:val="0"/>
              <w:widowControl w:val="0"/>
              <w:rPr>
                <w:szCs w:val="18"/>
                <w:lang w:eastAsia="ja-JP"/>
              </w:rPr>
            </w:pPr>
          </w:p>
        </w:tc>
        <w:tc>
          <w:tcPr>
            <w:tcW w:w="1080" w:type="dxa"/>
          </w:tcPr>
          <w:p w14:paraId="080D49DE"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00D7804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A773CD" w14:textId="77777777" w:rsidTr="0073372F">
        <w:tc>
          <w:tcPr>
            <w:tcW w:w="2160" w:type="dxa"/>
          </w:tcPr>
          <w:p w14:paraId="28D3CA69" w14:textId="77777777" w:rsidR="00F02090" w:rsidRPr="00FD0425" w:rsidRDefault="00F02090" w:rsidP="0073372F">
            <w:pPr>
              <w:pStyle w:val="TAL"/>
              <w:keepNext w:val="0"/>
              <w:keepLines w:val="0"/>
              <w:widowControl w:val="0"/>
              <w:ind w:left="113"/>
              <w:rPr>
                <w:lang w:eastAsia="ja-JP"/>
              </w:rPr>
            </w:pPr>
            <w:r w:rsidRPr="00FD0425">
              <w:rPr>
                <w:b/>
                <w:bCs/>
                <w:lang w:eastAsia="ja-JP"/>
              </w:rPr>
              <w:t>&gt;PDU sessions Admitted To Be Modified Item</w:t>
            </w:r>
          </w:p>
        </w:tc>
        <w:tc>
          <w:tcPr>
            <w:tcW w:w="1080" w:type="dxa"/>
          </w:tcPr>
          <w:p w14:paraId="6008E134" w14:textId="77777777" w:rsidR="00F02090" w:rsidRPr="00FD0425" w:rsidRDefault="00F02090" w:rsidP="0073372F">
            <w:pPr>
              <w:pStyle w:val="TAL"/>
              <w:keepNext w:val="0"/>
              <w:keepLines w:val="0"/>
              <w:widowControl w:val="0"/>
              <w:rPr>
                <w:lang w:eastAsia="ja-JP"/>
              </w:rPr>
            </w:pPr>
          </w:p>
        </w:tc>
        <w:tc>
          <w:tcPr>
            <w:tcW w:w="1080" w:type="dxa"/>
          </w:tcPr>
          <w:p w14:paraId="4FB47788" w14:textId="77777777" w:rsidR="00F02090" w:rsidRPr="00FD0425" w:rsidRDefault="00F02090" w:rsidP="0073372F">
            <w:pPr>
              <w:pStyle w:val="TAL"/>
              <w:keepNext w:val="0"/>
              <w:keepLines w:val="0"/>
              <w:widowControl w:val="0"/>
              <w:rPr>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595A8EF8" w14:textId="77777777" w:rsidR="00F02090" w:rsidRPr="00FD0425" w:rsidRDefault="00F02090" w:rsidP="0073372F">
            <w:pPr>
              <w:pStyle w:val="TAL"/>
              <w:keepNext w:val="0"/>
              <w:keepLines w:val="0"/>
              <w:widowControl w:val="0"/>
              <w:rPr>
                <w:snapToGrid w:val="0"/>
                <w:lang w:eastAsia="ja-JP"/>
              </w:rPr>
            </w:pPr>
          </w:p>
        </w:tc>
        <w:tc>
          <w:tcPr>
            <w:tcW w:w="1728" w:type="dxa"/>
          </w:tcPr>
          <w:p w14:paraId="022BB5E3"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73372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080" w:type="dxa"/>
          </w:tcPr>
          <w:p w14:paraId="5377E7E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A0868C0" w14:textId="77777777" w:rsidR="00F02090" w:rsidRPr="00FD0425" w:rsidRDefault="00F02090" w:rsidP="0073372F">
            <w:pPr>
              <w:pStyle w:val="TAC"/>
              <w:keepNext w:val="0"/>
              <w:keepLines w:val="0"/>
              <w:widowControl w:val="0"/>
              <w:rPr>
                <w:lang w:eastAsia="ja-JP"/>
              </w:rPr>
            </w:pPr>
          </w:p>
        </w:tc>
      </w:tr>
      <w:tr w:rsidR="00F02090" w:rsidRPr="00FD0425" w14:paraId="30746397" w14:textId="77777777" w:rsidTr="0073372F">
        <w:tc>
          <w:tcPr>
            <w:tcW w:w="2160" w:type="dxa"/>
          </w:tcPr>
          <w:p w14:paraId="06126873"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B3DC9B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F2A78" w14:textId="77777777" w:rsidR="00F02090" w:rsidRPr="00FD0425" w:rsidRDefault="00F02090" w:rsidP="0073372F">
            <w:pPr>
              <w:pStyle w:val="TAL"/>
              <w:keepNext w:val="0"/>
              <w:keepLines w:val="0"/>
              <w:widowControl w:val="0"/>
              <w:rPr>
                <w:szCs w:val="18"/>
                <w:lang w:eastAsia="ja-JP"/>
              </w:rPr>
            </w:pPr>
          </w:p>
        </w:tc>
        <w:tc>
          <w:tcPr>
            <w:tcW w:w="1512" w:type="dxa"/>
          </w:tcPr>
          <w:p w14:paraId="2FBD2D03" w14:textId="77777777" w:rsidR="00F02090" w:rsidRPr="00FD0425" w:rsidRDefault="00F02090" w:rsidP="0073372F">
            <w:pPr>
              <w:pStyle w:val="TAL"/>
              <w:keepNext w:val="0"/>
              <w:keepLines w:val="0"/>
              <w:widowControl w:val="0"/>
              <w:rPr>
                <w:snapToGrid w:val="0"/>
                <w:lang w:eastAsia="ja-JP"/>
              </w:rPr>
            </w:pPr>
            <w:r w:rsidRPr="00FD0425">
              <w:rPr>
                <w:lang w:eastAsia="ja-JP"/>
              </w:rPr>
              <w:t>9.2.3.18</w:t>
            </w:r>
          </w:p>
        </w:tc>
        <w:tc>
          <w:tcPr>
            <w:tcW w:w="1728" w:type="dxa"/>
          </w:tcPr>
          <w:p w14:paraId="0774A9C1" w14:textId="77777777" w:rsidR="00F02090" w:rsidRPr="00FD0425" w:rsidRDefault="00F02090" w:rsidP="0073372F">
            <w:pPr>
              <w:pStyle w:val="TAL"/>
              <w:keepNext w:val="0"/>
              <w:keepLines w:val="0"/>
              <w:widowControl w:val="0"/>
              <w:rPr>
                <w:szCs w:val="18"/>
                <w:lang w:eastAsia="ja-JP"/>
              </w:rPr>
            </w:pPr>
          </w:p>
        </w:tc>
        <w:tc>
          <w:tcPr>
            <w:tcW w:w="1080" w:type="dxa"/>
          </w:tcPr>
          <w:p w14:paraId="21A1068A"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84A32A" w14:textId="77777777" w:rsidR="00F02090" w:rsidRPr="00FD0425" w:rsidRDefault="00F02090" w:rsidP="0073372F">
            <w:pPr>
              <w:pStyle w:val="TAC"/>
              <w:keepNext w:val="0"/>
              <w:keepLines w:val="0"/>
              <w:widowControl w:val="0"/>
              <w:rPr>
                <w:lang w:eastAsia="ja-JP"/>
              </w:rPr>
            </w:pPr>
          </w:p>
        </w:tc>
      </w:tr>
      <w:tr w:rsidR="00F02090" w:rsidRPr="00FD0425" w14:paraId="5B9538BA" w14:textId="77777777" w:rsidTr="0073372F">
        <w:tc>
          <w:tcPr>
            <w:tcW w:w="2160" w:type="dxa"/>
          </w:tcPr>
          <w:p w14:paraId="7C1D6FD1"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080" w:type="dxa"/>
          </w:tcPr>
          <w:p w14:paraId="1057AE9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ED0E471" w14:textId="77777777" w:rsidR="00F02090" w:rsidRPr="00FD0425" w:rsidRDefault="00F02090" w:rsidP="0073372F">
            <w:pPr>
              <w:pStyle w:val="TAL"/>
              <w:keepNext w:val="0"/>
              <w:keepLines w:val="0"/>
              <w:widowControl w:val="0"/>
              <w:rPr>
                <w:szCs w:val="18"/>
                <w:lang w:eastAsia="ja-JP"/>
              </w:rPr>
            </w:pPr>
          </w:p>
        </w:tc>
        <w:tc>
          <w:tcPr>
            <w:tcW w:w="1512" w:type="dxa"/>
          </w:tcPr>
          <w:p w14:paraId="7ED88EE0" w14:textId="77777777" w:rsidR="00F02090" w:rsidRPr="00FD0425" w:rsidRDefault="00F02090" w:rsidP="0073372F">
            <w:pPr>
              <w:pStyle w:val="TAL"/>
              <w:keepNext w:val="0"/>
              <w:keepLines w:val="0"/>
              <w:widowControl w:val="0"/>
              <w:rPr>
                <w:snapToGrid w:val="0"/>
                <w:lang w:eastAsia="ja-JP"/>
              </w:rPr>
            </w:pPr>
            <w:r w:rsidRPr="00FD0425">
              <w:rPr>
                <w:lang w:eastAsia="ja-JP"/>
              </w:rPr>
              <w:t>9.2.1.21</w:t>
            </w:r>
          </w:p>
        </w:tc>
        <w:tc>
          <w:tcPr>
            <w:tcW w:w="1728" w:type="dxa"/>
          </w:tcPr>
          <w:p w14:paraId="54EE20AF" w14:textId="77777777" w:rsidR="00F02090" w:rsidRPr="00FD0425" w:rsidRDefault="00F02090" w:rsidP="0073372F">
            <w:pPr>
              <w:pStyle w:val="TAL"/>
              <w:keepNext w:val="0"/>
              <w:keepLines w:val="0"/>
              <w:widowControl w:val="0"/>
              <w:rPr>
                <w:szCs w:val="18"/>
                <w:lang w:eastAsia="ja-JP"/>
              </w:rPr>
            </w:pPr>
          </w:p>
        </w:tc>
        <w:tc>
          <w:tcPr>
            <w:tcW w:w="1080" w:type="dxa"/>
          </w:tcPr>
          <w:p w14:paraId="4E68B66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22AB602" w14:textId="77777777" w:rsidR="00F02090" w:rsidRPr="00FD0425" w:rsidRDefault="00F02090" w:rsidP="0073372F">
            <w:pPr>
              <w:pStyle w:val="TAC"/>
              <w:keepNext w:val="0"/>
              <w:keepLines w:val="0"/>
              <w:widowControl w:val="0"/>
              <w:rPr>
                <w:lang w:eastAsia="ja-JP"/>
              </w:rPr>
            </w:pPr>
          </w:p>
        </w:tc>
      </w:tr>
      <w:tr w:rsidR="00F02090" w:rsidRPr="00FD0425" w14:paraId="54D8730F" w14:textId="77777777" w:rsidTr="0073372F">
        <w:tc>
          <w:tcPr>
            <w:tcW w:w="2160" w:type="dxa"/>
          </w:tcPr>
          <w:p w14:paraId="06AE14C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080" w:type="dxa"/>
          </w:tcPr>
          <w:p w14:paraId="5F6014F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125A66" w14:textId="77777777" w:rsidR="00F02090" w:rsidRPr="00FD0425" w:rsidRDefault="00F02090" w:rsidP="0073372F">
            <w:pPr>
              <w:pStyle w:val="TAL"/>
              <w:keepNext w:val="0"/>
              <w:keepLines w:val="0"/>
              <w:widowControl w:val="0"/>
              <w:rPr>
                <w:szCs w:val="18"/>
                <w:lang w:eastAsia="ja-JP"/>
              </w:rPr>
            </w:pPr>
          </w:p>
        </w:tc>
        <w:tc>
          <w:tcPr>
            <w:tcW w:w="1512" w:type="dxa"/>
          </w:tcPr>
          <w:p w14:paraId="4F22B3C6" w14:textId="77777777" w:rsidR="00F02090" w:rsidRPr="00FD0425" w:rsidRDefault="00F02090" w:rsidP="0073372F">
            <w:pPr>
              <w:pStyle w:val="TAL"/>
              <w:keepNext w:val="0"/>
              <w:keepLines w:val="0"/>
              <w:widowControl w:val="0"/>
              <w:rPr>
                <w:snapToGrid w:val="0"/>
                <w:lang w:eastAsia="ja-JP"/>
              </w:rPr>
            </w:pPr>
            <w:r w:rsidRPr="00FD0425">
              <w:rPr>
                <w:lang w:eastAsia="ja-JP"/>
              </w:rPr>
              <w:t>9.2.1.23</w:t>
            </w:r>
          </w:p>
        </w:tc>
        <w:tc>
          <w:tcPr>
            <w:tcW w:w="1728" w:type="dxa"/>
          </w:tcPr>
          <w:p w14:paraId="0157A008" w14:textId="77777777" w:rsidR="00F02090" w:rsidRPr="00FD0425" w:rsidRDefault="00F02090" w:rsidP="0073372F">
            <w:pPr>
              <w:pStyle w:val="TAL"/>
              <w:keepNext w:val="0"/>
              <w:keepLines w:val="0"/>
              <w:widowControl w:val="0"/>
              <w:rPr>
                <w:szCs w:val="18"/>
                <w:lang w:eastAsia="ja-JP"/>
              </w:rPr>
            </w:pPr>
          </w:p>
        </w:tc>
        <w:tc>
          <w:tcPr>
            <w:tcW w:w="1080" w:type="dxa"/>
          </w:tcPr>
          <w:p w14:paraId="19A2F20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2AD274" w14:textId="77777777" w:rsidR="00F02090" w:rsidRPr="00FD0425" w:rsidRDefault="00F02090" w:rsidP="0073372F">
            <w:pPr>
              <w:pStyle w:val="TAC"/>
              <w:keepNext w:val="0"/>
              <w:keepLines w:val="0"/>
              <w:widowControl w:val="0"/>
              <w:rPr>
                <w:lang w:eastAsia="ja-JP"/>
              </w:rPr>
            </w:pPr>
          </w:p>
        </w:tc>
      </w:tr>
      <w:tr w:rsidR="00F02090" w:rsidRPr="00FD0425" w14:paraId="2F5AC741" w14:textId="77777777" w:rsidTr="0073372F">
        <w:tc>
          <w:tcPr>
            <w:tcW w:w="2160" w:type="dxa"/>
          </w:tcPr>
          <w:p w14:paraId="0EC2F083" w14:textId="77777777" w:rsidR="00F02090" w:rsidRPr="00FD0425" w:rsidRDefault="00F02090" w:rsidP="0073372F">
            <w:pPr>
              <w:pStyle w:val="TAL"/>
              <w:keepNext w:val="0"/>
              <w:keepLines w:val="0"/>
              <w:widowControl w:val="0"/>
              <w:rPr>
                <w:lang w:eastAsia="ja-JP"/>
              </w:rPr>
            </w:pPr>
            <w:r w:rsidRPr="00FD0425">
              <w:rPr>
                <w:b/>
                <w:lang w:eastAsia="ja-JP"/>
              </w:rPr>
              <w:t>PDU sessions Released List</w:t>
            </w:r>
          </w:p>
        </w:tc>
        <w:tc>
          <w:tcPr>
            <w:tcW w:w="1080" w:type="dxa"/>
          </w:tcPr>
          <w:p w14:paraId="67919C84" w14:textId="77777777" w:rsidR="00F02090" w:rsidRPr="00FD0425" w:rsidRDefault="00F02090" w:rsidP="0073372F">
            <w:pPr>
              <w:pStyle w:val="TAL"/>
              <w:keepNext w:val="0"/>
              <w:keepLines w:val="0"/>
              <w:widowControl w:val="0"/>
              <w:rPr>
                <w:lang w:eastAsia="ja-JP"/>
              </w:rPr>
            </w:pPr>
          </w:p>
        </w:tc>
        <w:tc>
          <w:tcPr>
            <w:tcW w:w="1080" w:type="dxa"/>
          </w:tcPr>
          <w:p w14:paraId="582E665E"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071A0C01" w14:textId="77777777" w:rsidR="00F02090" w:rsidRPr="00FD0425" w:rsidRDefault="00F02090" w:rsidP="0073372F">
            <w:pPr>
              <w:pStyle w:val="TAL"/>
              <w:keepNext w:val="0"/>
              <w:keepLines w:val="0"/>
              <w:widowControl w:val="0"/>
              <w:rPr>
                <w:snapToGrid w:val="0"/>
                <w:lang w:eastAsia="ja-JP"/>
              </w:rPr>
            </w:pPr>
          </w:p>
        </w:tc>
        <w:tc>
          <w:tcPr>
            <w:tcW w:w="1728" w:type="dxa"/>
          </w:tcPr>
          <w:p w14:paraId="0D4B2C67" w14:textId="77777777" w:rsidR="00F02090" w:rsidRPr="00FD0425" w:rsidRDefault="00F02090" w:rsidP="0073372F">
            <w:pPr>
              <w:pStyle w:val="TAL"/>
              <w:keepNext w:val="0"/>
              <w:keepLines w:val="0"/>
              <w:widowControl w:val="0"/>
              <w:rPr>
                <w:szCs w:val="18"/>
                <w:lang w:eastAsia="ja-JP"/>
              </w:rPr>
            </w:pPr>
          </w:p>
        </w:tc>
        <w:tc>
          <w:tcPr>
            <w:tcW w:w="1080" w:type="dxa"/>
          </w:tcPr>
          <w:p w14:paraId="17F31B1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64626F7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E9C178" w14:textId="77777777" w:rsidTr="0073372F">
        <w:tc>
          <w:tcPr>
            <w:tcW w:w="2160" w:type="dxa"/>
          </w:tcPr>
          <w:p w14:paraId="489AC3BB"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SN terminated</w:t>
            </w:r>
          </w:p>
        </w:tc>
        <w:tc>
          <w:tcPr>
            <w:tcW w:w="1080" w:type="dxa"/>
          </w:tcPr>
          <w:p w14:paraId="7453C2D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C6666C8" w14:textId="77777777" w:rsidR="00F02090" w:rsidRPr="00FD0425" w:rsidRDefault="00F02090" w:rsidP="0073372F">
            <w:pPr>
              <w:pStyle w:val="TAL"/>
              <w:keepNext w:val="0"/>
              <w:keepLines w:val="0"/>
              <w:widowControl w:val="0"/>
              <w:rPr>
                <w:szCs w:val="18"/>
                <w:lang w:eastAsia="ja-JP"/>
              </w:rPr>
            </w:pPr>
          </w:p>
        </w:tc>
        <w:tc>
          <w:tcPr>
            <w:tcW w:w="1512" w:type="dxa"/>
          </w:tcPr>
          <w:p w14:paraId="0F81D4CF"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73372F">
            <w:pPr>
              <w:pStyle w:val="TAL"/>
              <w:keepNext w:val="0"/>
              <w:keepLines w:val="0"/>
              <w:widowControl w:val="0"/>
              <w:rPr>
                <w:snapToGrid w:val="0"/>
                <w:lang w:eastAsia="ja-JP"/>
              </w:rPr>
            </w:pPr>
            <w:r w:rsidRPr="00FD0425">
              <w:rPr>
                <w:lang w:eastAsia="ja-JP"/>
              </w:rPr>
              <w:t>9.2.1.25</w:t>
            </w:r>
          </w:p>
        </w:tc>
        <w:tc>
          <w:tcPr>
            <w:tcW w:w="1728" w:type="dxa"/>
          </w:tcPr>
          <w:p w14:paraId="2C640CA6" w14:textId="77777777" w:rsidR="00F02090" w:rsidRPr="00FD0425" w:rsidRDefault="00F02090" w:rsidP="0073372F">
            <w:pPr>
              <w:pStyle w:val="TAL"/>
              <w:keepNext w:val="0"/>
              <w:keepLines w:val="0"/>
              <w:widowControl w:val="0"/>
              <w:rPr>
                <w:szCs w:val="18"/>
                <w:lang w:eastAsia="ja-JP"/>
              </w:rPr>
            </w:pPr>
          </w:p>
        </w:tc>
        <w:tc>
          <w:tcPr>
            <w:tcW w:w="1080" w:type="dxa"/>
          </w:tcPr>
          <w:p w14:paraId="1545F67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80C88D2" w14:textId="77777777" w:rsidR="00F02090" w:rsidRPr="00FD0425" w:rsidRDefault="00F02090" w:rsidP="0073372F">
            <w:pPr>
              <w:pStyle w:val="TAC"/>
              <w:keepNext w:val="0"/>
              <w:keepLines w:val="0"/>
              <w:widowControl w:val="0"/>
              <w:rPr>
                <w:lang w:eastAsia="ja-JP"/>
              </w:rPr>
            </w:pPr>
          </w:p>
        </w:tc>
      </w:tr>
      <w:tr w:rsidR="00F02090" w:rsidRPr="00FD0425" w14:paraId="0F31CCD7" w14:textId="77777777" w:rsidTr="0073372F">
        <w:tc>
          <w:tcPr>
            <w:tcW w:w="2160" w:type="dxa"/>
          </w:tcPr>
          <w:p w14:paraId="49B008FC"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MN terminated</w:t>
            </w:r>
          </w:p>
        </w:tc>
        <w:tc>
          <w:tcPr>
            <w:tcW w:w="1080" w:type="dxa"/>
          </w:tcPr>
          <w:p w14:paraId="015597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915A1E" w14:textId="77777777" w:rsidR="00F02090" w:rsidRPr="00FD0425" w:rsidRDefault="00F02090" w:rsidP="0073372F">
            <w:pPr>
              <w:pStyle w:val="TAL"/>
              <w:keepNext w:val="0"/>
              <w:keepLines w:val="0"/>
              <w:widowControl w:val="0"/>
              <w:rPr>
                <w:szCs w:val="18"/>
                <w:lang w:eastAsia="ja-JP"/>
              </w:rPr>
            </w:pPr>
          </w:p>
        </w:tc>
        <w:tc>
          <w:tcPr>
            <w:tcW w:w="1512" w:type="dxa"/>
          </w:tcPr>
          <w:p w14:paraId="223AFCCE"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73372F">
            <w:pPr>
              <w:pStyle w:val="TAL"/>
              <w:keepNext w:val="0"/>
              <w:keepLines w:val="0"/>
              <w:widowControl w:val="0"/>
              <w:rPr>
                <w:snapToGrid w:val="0"/>
                <w:lang w:eastAsia="ja-JP"/>
              </w:rPr>
            </w:pPr>
            <w:r w:rsidRPr="00FD0425">
              <w:rPr>
                <w:lang w:eastAsia="ja-JP"/>
              </w:rPr>
              <w:t>9.2.1.27</w:t>
            </w:r>
          </w:p>
        </w:tc>
        <w:tc>
          <w:tcPr>
            <w:tcW w:w="1728" w:type="dxa"/>
          </w:tcPr>
          <w:p w14:paraId="63AF60D1" w14:textId="77777777" w:rsidR="00F02090" w:rsidRPr="00FD0425" w:rsidRDefault="00F02090" w:rsidP="0073372F">
            <w:pPr>
              <w:pStyle w:val="TAL"/>
              <w:keepNext w:val="0"/>
              <w:keepLines w:val="0"/>
              <w:widowControl w:val="0"/>
              <w:rPr>
                <w:szCs w:val="18"/>
                <w:lang w:eastAsia="ja-JP"/>
              </w:rPr>
            </w:pPr>
          </w:p>
        </w:tc>
        <w:tc>
          <w:tcPr>
            <w:tcW w:w="1080" w:type="dxa"/>
          </w:tcPr>
          <w:p w14:paraId="5A221CD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9B99263" w14:textId="77777777" w:rsidR="00F02090" w:rsidRPr="00FD0425" w:rsidRDefault="00F02090" w:rsidP="0073372F">
            <w:pPr>
              <w:pStyle w:val="TAC"/>
              <w:keepNext w:val="0"/>
              <w:keepLines w:val="0"/>
              <w:widowControl w:val="0"/>
              <w:rPr>
                <w:lang w:eastAsia="ja-JP"/>
              </w:rPr>
            </w:pPr>
          </w:p>
        </w:tc>
      </w:tr>
      <w:tr w:rsidR="00F02090" w:rsidRPr="00FD0425" w14:paraId="27E06FA1" w14:textId="77777777" w:rsidTr="0073372F">
        <w:tc>
          <w:tcPr>
            <w:tcW w:w="2160" w:type="dxa"/>
          </w:tcPr>
          <w:p w14:paraId="048C04AA" w14:textId="77777777" w:rsidR="00F02090" w:rsidRPr="00FD0425" w:rsidRDefault="00F02090" w:rsidP="0073372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080" w:type="dxa"/>
          </w:tcPr>
          <w:p w14:paraId="0A9B95D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DD06021" w14:textId="77777777" w:rsidR="00F02090" w:rsidRPr="00FD0425" w:rsidRDefault="00F02090" w:rsidP="0073372F">
            <w:pPr>
              <w:pStyle w:val="TAL"/>
              <w:keepNext w:val="0"/>
              <w:keepLines w:val="0"/>
              <w:widowControl w:val="0"/>
              <w:rPr>
                <w:szCs w:val="18"/>
                <w:lang w:eastAsia="ja-JP"/>
              </w:rPr>
            </w:pPr>
          </w:p>
        </w:tc>
        <w:tc>
          <w:tcPr>
            <w:tcW w:w="1512" w:type="dxa"/>
          </w:tcPr>
          <w:p w14:paraId="0E04919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052A2F3" w14:textId="77777777" w:rsidR="00F02090" w:rsidRPr="00FD0425" w:rsidRDefault="00057A2D"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5D4234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FE88FC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8E5D2DD" w14:textId="77777777" w:rsidTr="0073372F">
        <w:tc>
          <w:tcPr>
            <w:tcW w:w="2160" w:type="dxa"/>
          </w:tcPr>
          <w:p w14:paraId="68273F04" w14:textId="77777777" w:rsidR="00F02090" w:rsidRPr="00FD0425" w:rsidRDefault="00F02090" w:rsidP="0073372F">
            <w:pPr>
              <w:pStyle w:val="TAL"/>
              <w:keepNext w:val="0"/>
              <w:keepLines w:val="0"/>
              <w:widowControl w:val="0"/>
              <w:rPr>
                <w:rFonts w:eastAsia="SimSun"/>
                <w:lang w:eastAsia="zh-CN"/>
              </w:rPr>
            </w:pPr>
            <w:r w:rsidRPr="00FD0425">
              <w:rPr>
                <w:lang w:eastAsia="ja-JP"/>
              </w:rPr>
              <w:t>Additional DRB IDs</w:t>
            </w:r>
          </w:p>
        </w:tc>
        <w:tc>
          <w:tcPr>
            <w:tcW w:w="1080" w:type="dxa"/>
          </w:tcPr>
          <w:p w14:paraId="44A959E4"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2FEA46B6" w14:textId="77777777" w:rsidR="00F02090" w:rsidRPr="00FD0425" w:rsidRDefault="00F02090" w:rsidP="0073372F">
            <w:pPr>
              <w:pStyle w:val="TAL"/>
              <w:keepNext w:val="0"/>
              <w:keepLines w:val="0"/>
              <w:widowControl w:val="0"/>
              <w:rPr>
                <w:szCs w:val="18"/>
                <w:lang w:eastAsia="ja-JP"/>
              </w:rPr>
            </w:pPr>
          </w:p>
        </w:tc>
        <w:tc>
          <w:tcPr>
            <w:tcW w:w="1512" w:type="dxa"/>
          </w:tcPr>
          <w:p w14:paraId="49A7878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055450A5"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0EA677F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23546CF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3DFBA2" w14:textId="77777777" w:rsidTr="0073372F">
        <w:tc>
          <w:tcPr>
            <w:tcW w:w="2160" w:type="dxa"/>
          </w:tcPr>
          <w:p w14:paraId="23D767E4"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19B9563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2C70C3" w14:textId="77777777" w:rsidR="00F02090" w:rsidRPr="00FD0425" w:rsidRDefault="00F02090" w:rsidP="0073372F">
            <w:pPr>
              <w:pStyle w:val="TAL"/>
              <w:keepNext w:val="0"/>
              <w:keepLines w:val="0"/>
              <w:widowControl w:val="0"/>
              <w:rPr>
                <w:szCs w:val="18"/>
                <w:lang w:eastAsia="ja-JP"/>
              </w:rPr>
            </w:pPr>
          </w:p>
        </w:tc>
        <w:tc>
          <w:tcPr>
            <w:tcW w:w="1512" w:type="dxa"/>
          </w:tcPr>
          <w:p w14:paraId="21EED650"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62A07D13" w14:textId="77777777" w:rsidR="00F02090" w:rsidRPr="00BD1D4F" w:rsidRDefault="00F02090" w:rsidP="00BD1D4F">
            <w:pPr>
              <w:pStyle w:val="TAL"/>
            </w:pPr>
          </w:p>
        </w:tc>
        <w:tc>
          <w:tcPr>
            <w:tcW w:w="1080" w:type="dxa"/>
          </w:tcPr>
          <w:p w14:paraId="41EB1C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3B9780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9E68C8" w:rsidRPr="00FD0425" w14:paraId="6FF7A46E" w14:textId="77777777" w:rsidTr="0073372F">
        <w:tc>
          <w:tcPr>
            <w:tcW w:w="2160" w:type="dxa"/>
          </w:tcPr>
          <w:p w14:paraId="3DEB4919"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0660165B"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2F466578" w14:textId="77777777" w:rsidR="009E68C8" w:rsidRPr="00FD0425" w:rsidRDefault="009E68C8" w:rsidP="0073372F">
            <w:pPr>
              <w:pStyle w:val="TAL"/>
              <w:keepNext w:val="0"/>
              <w:keepLines w:val="0"/>
              <w:widowControl w:val="0"/>
              <w:rPr>
                <w:szCs w:val="18"/>
                <w:lang w:eastAsia="ja-JP"/>
              </w:rPr>
            </w:pPr>
          </w:p>
        </w:tc>
        <w:tc>
          <w:tcPr>
            <w:tcW w:w="1512" w:type="dxa"/>
          </w:tcPr>
          <w:p w14:paraId="3AAF8037" w14:textId="77777777" w:rsidR="009E68C8" w:rsidRPr="00FD0425" w:rsidRDefault="009E68C8" w:rsidP="0073372F">
            <w:pPr>
              <w:pStyle w:val="TAL"/>
              <w:keepNext w:val="0"/>
              <w:keepLines w:val="0"/>
              <w:widowControl w:val="0"/>
              <w:rPr>
                <w:lang w:eastAsia="ja-JP"/>
              </w:rPr>
            </w:pPr>
            <w:r w:rsidRPr="00FD0425">
              <w:t>9.2.2.33</w:t>
            </w:r>
          </w:p>
        </w:tc>
        <w:tc>
          <w:tcPr>
            <w:tcW w:w="1728" w:type="dxa"/>
          </w:tcPr>
          <w:p w14:paraId="79D68CBA" w14:textId="77777777" w:rsidR="009E68C8" w:rsidRPr="00FD0425" w:rsidRDefault="009E68C8" w:rsidP="0073372F">
            <w:pPr>
              <w:pStyle w:val="TAL"/>
              <w:keepNext w:val="0"/>
              <w:keepLines w:val="0"/>
              <w:widowControl w:val="0"/>
              <w:rPr>
                <w:szCs w:val="18"/>
                <w:lang w:eastAsia="ja-JP"/>
              </w:rPr>
            </w:pPr>
            <w:r w:rsidRPr="00FD0425">
              <w:t xml:space="preserve">Information used to coordinate resource utilisation between M-NG-RAN node and S-NG-RAN node. </w:t>
            </w:r>
          </w:p>
        </w:tc>
        <w:tc>
          <w:tcPr>
            <w:tcW w:w="1080" w:type="dxa"/>
          </w:tcPr>
          <w:p w14:paraId="36E1B81A" w14:textId="77777777" w:rsidR="009E68C8" w:rsidRPr="00FD0425" w:rsidRDefault="009E68C8" w:rsidP="0073372F">
            <w:pPr>
              <w:pStyle w:val="TAC"/>
              <w:keepNext w:val="0"/>
              <w:keepLines w:val="0"/>
              <w:widowControl w:val="0"/>
              <w:rPr>
                <w:lang w:eastAsia="ja-JP"/>
              </w:rPr>
            </w:pPr>
            <w:r w:rsidRPr="00FD0425">
              <w:rPr>
                <w:lang w:eastAsia="zh-CN"/>
              </w:rPr>
              <w:t>YES</w:t>
            </w:r>
          </w:p>
        </w:tc>
        <w:tc>
          <w:tcPr>
            <w:tcW w:w="1080" w:type="dxa"/>
          </w:tcPr>
          <w:p w14:paraId="0C609318"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73372F">
      <w:pPr>
        <w:widowControl w:val="0"/>
      </w:pPr>
    </w:p>
    <w:p w14:paraId="5A07D75B" w14:textId="77777777" w:rsidR="00F02090" w:rsidRPr="00FD0425" w:rsidRDefault="00F02090" w:rsidP="0073372F">
      <w:pPr>
        <w:pStyle w:val="Heading4"/>
        <w:keepNext w:val="0"/>
        <w:keepLines w:val="0"/>
        <w:widowControl w:val="0"/>
      </w:pPr>
      <w:bookmarkStart w:id="3822" w:name="_CR9_1_2_10"/>
      <w:bookmarkStart w:id="3823" w:name="_Toc20955201"/>
      <w:bookmarkStart w:id="3824" w:name="_Toc29991396"/>
      <w:bookmarkStart w:id="3825" w:name="_Toc36555796"/>
      <w:bookmarkStart w:id="3826" w:name="_Toc44497506"/>
      <w:bookmarkStart w:id="3827" w:name="_Toc45107894"/>
      <w:bookmarkStart w:id="3828" w:name="_Toc45901514"/>
      <w:bookmarkStart w:id="3829" w:name="_Toc51850593"/>
      <w:bookmarkStart w:id="3830" w:name="_Toc56693596"/>
      <w:bookmarkStart w:id="3831" w:name="_Toc64447139"/>
      <w:bookmarkStart w:id="3832" w:name="_Toc66286633"/>
      <w:bookmarkStart w:id="3833" w:name="_Toc74151328"/>
      <w:bookmarkStart w:id="3834" w:name="_Toc88653800"/>
      <w:bookmarkStart w:id="3835" w:name="_Toc97904156"/>
      <w:bookmarkStart w:id="3836" w:name="_Toc105175197"/>
      <w:bookmarkStart w:id="3837" w:name="_Toc113826227"/>
      <w:bookmarkStart w:id="3838" w:name="_Toc175586809"/>
      <w:bookmarkEnd w:id="3822"/>
      <w:r w:rsidRPr="00FD0425">
        <w:t>9.1.2.10</w:t>
      </w:r>
      <w:r w:rsidRPr="00FD0425">
        <w:tab/>
        <w:t>S-NODE MODIFICATION REFUSE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79DDA814" w14:textId="77777777" w:rsidR="00F02090" w:rsidRPr="00FD0425" w:rsidRDefault="00F02090" w:rsidP="0073372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53447667" w14:textId="77777777" w:rsidTr="00140708">
        <w:trPr>
          <w:tblHeader/>
        </w:trPr>
        <w:tc>
          <w:tcPr>
            <w:tcW w:w="1111" w:type="pct"/>
          </w:tcPr>
          <w:p w14:paraId="7BF8F6F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284EA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3A5D671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C4950E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3B0619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09CAAE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5546F7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080BEA77" w14:textId="77777777" w:rsidTr="00140708">
        <w:tc>
          <w:tcPr>
            <w:tcW w:w="1111" w:type="pct"/>
          </w:tcPr>
          <w:p w14:paraId="047F2F4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1E4572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25BFE" w14:textId="77777777" w:rsidR="00F02090" w:rsidRPr="00BD1D4F" w:rsidRDefault="00F02090" w:rsidP="00BD1D4F">
            <w:pPr>
              <w:pStyle w:val="TAL"/>
            </w:pPr>
          </w:p>
        </w:tc>
        <w:tc>
          <w:tcPr>
            <w:tcW w:w="778" w:type="pct"/>
          </w:tcPr>
          <w:p w14:paraId="17A015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368EE0F" w14:textId="77777777" w:rsidR="00F02090" w:rsidRPr="00FD0425" w:rsidRDefault="00F02090" w:rsidP="0073372F">
            <w:pPr>
              <w:pStyle w:val="TAL"/>
              <w:keepNext w:val="0"/>
              <w:keepLines w:val="0"/>
              <w:widowControl w:val="0"/>
              <w:rPr>
                <w:szCs w:val="18"/>
                <w:lang w:eastAsia="ja-JP"/>
              </w:rPr>
            </w:pPr>
          </w:p>
        </w:tc>
        <w:tc>
          <w:tcPr>
            <w:tcW w:w="556" w:type="pct"/>
          </w:tcPr>
          <w:p w14:paraId="1B81BC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19CE4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01B33C8" w14:textId="77777777" w:rsidTr="00140708">
        <w:tc>
          <w:tcPr>
            <w:tcW w:w="1111" w:type="pct"/>
          </w:tcPr>
          <w:p w14:paraId="4C2E9B31"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33047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5515EF" w14:textId="77777777" w:rsidR="00F02090" w:rsidRPr="00FD0425" w:rsidRDefault="00F02090" w:rsidP="0073372F">
            <w:pPr>
              <w:pStyle w:val="TAL"/>
              <w:keepNext w:val="0"/>
              <w:keepLines w:val="0"/>
              <w:widowControl w:val="0"/>
              <w:rPr>
                <w:lang w:eastAsia="ja-JP"/>
              </w:rPr>
            </w:pPr>
          </w:p>
        </w:tc>
        <w:tc>
          <w:tcPr>
            <w:tcW w:w="778" w:type="pct"/>
          </w:tcPr>
          <w:p w14:paraId="543745B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636C9F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7EEFC5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8804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E06B81D" w14:textId="77777777" w:rsidTr="00140708">
        <w:tc>
          <w:tcPr>
            <w:tcW w:w="1111" w:type="pct"/>
          </w:tcPr>
          <w:p w14:paraId="1E9E3FA6"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7FC7B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C17E04F" w14:textId="77777777" w:rsidR="00F02090" w:rsidRPr="00FD0425" w:rsidRDefault="00F02090" w:rsidP="0073372F">
            <w:pPr>
              <w:pStyle w:val="TAL"/>
              <w:keepNext w:val="0"/>
              <w:keepLines w:val="0"/>
              <w:widowControl w:val="0"/>
              <w:rPr>
                <w:lang w:eastAsia="ja-JP"/>
              </w:rPr>
            </w:pPr>
          </w:p>
        </w:tc>
        <w:tc>
          <w:tcPr>
            <w:tcW w:w="778" w:type="pct"/>
          </w:tcPr>
          <w:p w14:paraId="6B051D2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132C8C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4E4A2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A7E657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884BC58" w14:textId="77777777" w:rsidTr="00140708">
        <w:tc>
          <w:tcPr>
            <w:tcW w:w="1111" w:type="pct"/>
          </w:tcPr>
          <w:p w14:paraId="62D23618"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35721B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58A3D41" w14:textId="77777777" w:rsidR="00F02090" w:rsidRPr="00FD0425" w:rsidRDefault="00F02090" w:rsidP="0073372F">
            <w:pPr>
              <w:pStyle w:val="TAL"/>
              <w:keepNext w:val="0"/>
              <w:keepLines w:val="0"/>
              <w:widowControl w:val="0"/>
              <w:rPr>
                <w:lang w:eastAsia="ja-JP"/>
              </w:rPr>
            </w:pPr>
          </w:p>
        </w:tc>
        <w:tc>
          <w:tcPr>
            <w:tcW w:w="778" w:type="pct"/>
          </w:tcPr>
          <w:p w14:paraId="535CDCA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2C88C343" w14:textId="77777777" w:rsidR="00F02090" w:rsidRPr="00FD0425" w:rsidRDefault="00F02090" w:rsidP="0073372F">
            <w:pPr>
              <w:pStyle w:val="TAL"/>
              <w:keepNext w:val="0"/>
              <w:keepLines w:val="0"/>
              <w:widowControl w:val="0"/>
              <w:rPr>
                <w:szCs w:val="18"/>
                <w:lang w:eastAsia="ja-JP"/>
              </w:rPr>
            </w:pPr>
          </w:p>
        </w:tc>
        <w:tc>
          <w:tcPr>
            <w:tcW w:w="556" w:type="pct"/>
          </w:tcPr>
          <w:p w14:paraId="15B7B2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4FD3F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3517102" w14:textId="77777777" w:rsidTr="00140708">
        <w:tc>
          <w:tcPr>
            <w:tcW w:w="1111" w:type="pct"/>
          </w:tcPr>
          <w:p w14:paraId="473A6C96"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Pr>
          <w:p w14:paraId="276490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80A7E29" w14:textId="77777777" w:rsidR="00F02090" w:rsidRPr="00FD0425" w:rsidRDefault="00F02090" w:rsidP="0073372F">
            <w:pPr>
              <w:pStyle w:val="TAL"/>
              <w:keepNext w:val="0"/>
              <w:keepLines w:val="0"/>
              <w:widowControl w:val="0"/>
              <w:rPr>
                <w:lang w:eastAsia="ja-JP"/>
              </w:rPr>
            </w:pPr>
          </w:p>
        </w:tc>
        <w:tc>
          <w:tcPr>
            <w:tcW w:w="778" w:type="pct"/>
          </w:tcPr>
          <w:p w14:paraId="2596DE49"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27DA65DF"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Pr>
          <w:p w14:paraId="0082DD34"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376CC86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2C890577" w14:textId="77777777" w:rsidTr="00140708">
        <w:tc>
          <w:tcPr>
            <w:tcW w:w="1111" w:type="pct"/>
          </w:tcPr>
          <w:p w14:paraId="4669519D" w14:textId="77777777" w:rsidR="00F02090" w:rsidRPr="00FD0425" w:rsidRDefault="00F02090" w:rsidP="0073372F">
            <w:pPr>
              <w:pStyle w:val="TAL"/>
              <w:keepNext w:val="0"/>
              <w:keepLines w:val="0"/>
              <w:widowControl w:val="0"/>
            </w:pPr>
            <w:r w:rsidRPr="00FD0425">
              <w:t>Criticality Diagnostics</w:t>
            </w:r>
          </w:p>
        </w:tc>
        <w:tc>
          <w:tcPr>
            <w:tcW w:w="556" w:type="pct"/>
          </w:tcPr>
          <w:p w14:paraId="516CBF7D" w14:textId="77777777" w:rsidR="00F02090" w:rsidRPr="00FD0425" w:rsidRDefault="00F02090" w:rsidP="0073372F">
            <w:pPr>
              <w:pStyle w:val="TAL"/>
              <w:keepNext w:val="0"/>
              <w:keepLines w:val="0"/>
              <w:widowControl w:val="0"/>
            </w:pPr>
            <w:r w:rsidRPr="00FD0425">
              <w:t>O</w:t>
            </w:r>
          </w:p>
        </w:tc>
        <w:tc>
          <w:tcPr>
            <w:tcW w:w="556" w:type="pct"/>
          </w:tcPr>
          <w:p w14:paraId="53FAF4E0" w14:textId="77777777" w:rsidR="00F02090" w:rsidRPr="00FD0425" w:rsidRDefault="00F02090" w:rsidP="0073372F">
            <w:pPr>
              <w:pStyle w:val="TAL"/>
              <w:keepNext w:val="0"/>
              <w:keepLines w:val="0"/>
              <w:widowControl w:val="0"/>
              <w:rPr>
                <w:rFonts w:cs="Arial"/>
                <w:szCs w:val="18"/>
              </w:rPr>
            </w:pPr>
          </w:p>
        </w:tc>
        <w:tc>
          <w:tcPr>
            <w:tcW w:w="778" w:type="pct"/>
          </w:tcPr>
          <w:p w14:paraId="5D9126BD" w14:textId="77777777" w:rsidR="00F02090" w:rsidRPr="00FD0425" w:rsidRDefault="00F02090" w:rsidP="0073372F">
            <w:pPr>
              <w:pStyle w:val="TAL"/>
              <w:keepNext w:val="0"/>
              <w:keepLines w:val="0"/>
              <w:widowControl w:val="0"/>
            </w:pPr>
            <w:r w:rsidRPr="00FD0425">
              <w:rPr>
                <w:snapToGrid w:val="0"/>
              </w:rPr>
              <w:t>9.2.3.3</w:t>
            </w:r>
          </w:p>
        </w:tc>
        <w:tc>
          <w:tcPr>
            <w:tcW w:w="889" w:type="pct"/>
          </w:tcPr>
          <w:p w14:paraId="24881A0C" w14:textId="77777777" w:rsidR="00F02090" w:rsidRPr="00FD0425" w:rsidRDefault="00F02090" w:rsidP="0073372F">
            <w:pPr>
              <w:pStyle w:val="TAL"/>
              <w:keepNext w:val="0"/>
              <w:keepLines w:val="0"/>
              <w:widowControl w:val="0"/>
              <w:rPr>
                <w:rFonts w:cs="Arial"/>
                <w:szCs w:val="18"/>
              </w:rPr>
            </w:pPr>
          </w:p>
        </w:tc>
        <w:tc>
          <w:tcPr>
            <w:tcW w:w="556" w:type="pct"/>
          </w:tcPr>
          <w:p w14:paraId="145BFBB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7D4DF58"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73372F">
      <w:pPr>
        <w:widowControl w:val="0"/>
      </w:pPr>
    </w:p>
    <w:p w14:paraId="5E60E51D" w14:textId="77777777" w:rsidR="00F02090" w:rsidRPr="00FD0425" w:rsidRDefault="00F02090" w:rsidP="0073372F">
      <w:pPr>
        <w:pStyle w:val="Heading4"/>
        <w:keepNext w:val="0"/>
        <w:keepLines w:val="0"/>
        <w:widowControl w:val="0"/>
      </w:pPr>
      <w:bookmarkStart w:id="3839" w:name="_CR9_1_2_11"/>
      <w:bookmarkStart w:id="3840" w:name="_Toc20955202"/>
      <w:bookmarkStart w:id="3841" w:name="_Toc29991397"/>
      <w:bookmarkStart w:id="3842" w:name="_Toc36555797"/>
      <w:bookmarkStart w:id="3843" w:name="_Toc44497507"/>
      <w:bookmarkStart w:id="3844" w:name="_Toc45107895"/>
      <w:bookmarkStart w:id="3845" w:name="_Toc45901515"/>
      <w:bookmarkStart w:id="3846" w:name="_Toc51850594"/>
      <w:bookmarkStart w:id="3847" w:name="_Toc56693597"/>
      <w:bookmarkStart w:id="3848" w:name="_Toc64447140"/>
      <w:bookmarkStart w:id="3849" w:name="_Toc66286634"/>
      <w:bookmarkStart w:id="3850" w:name="_Toc74151329"/>
      <w:bookmarkStart w:id="3851" w:name="_Toc88653801"/>
      <w:bookmarkStart w:id="3852" w:name="_Toc97904157"/>
      <w:bookmarkStart w:id="3853" w:name="_Toc105175198"/>
      <w:bookmarkStart w:id="3854" w:name="_Toc113826228"/>
      <w:bookmarkStart w:id="3855" w:name="_Toc175586810"/>
      <w:bookmarkEnd w:id="3839"/>
      <w:r w:rsidRPr="00FD0425">
        <w:t>9.1.2.11</w:t>
      </w:r>
      <w:r w:rsidRPr="00FD0425">
        <w:tab/>
        <w:t>S-NODE CHANGE REQUIRED</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46427FC6" w14:textId="77777777" w:rsidR="00F02090" w:rsidRPr="00FD0425" w:rsidRDefault="00F02090" w:rsidP="0073372F">
      <w:pPr>
        <w:widowControl w:val="0"/>
      </w:pPr>
      <w:r w:rsidRPr="00FD0425">
        <w:t>This message is sent by the S-NG-RAN node to the M-NG-RAN node to trigger the change of the S-NG-RAN node.</w:t>
      </w:r>
    </w:p>
    <w:p w14:paraId="002C9A89"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7C3C0C4" w14:textId="77777777" w:rsidTr="00140708">
        <w:trPr>
          <w:tblHeader/>
        </w:trPr>
        <w:tc>
          <w:tcPr>
            <w:tcW w:w="2160" w:type="dxa"/>
          </w:tcPr>
          <w:p w14:paraId="4A3137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D36E95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EA1F75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4699699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674A22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437E1D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82E000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73372F">
        <w:tc>
          <w:tcPr>
            <w:tcW w:w="2160" w:type="dxa"/>
          </w:tcPr>
          <w:p w14:paraId="2BC71032"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0EC524B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C1E05BA" w14:textId="77777777" w:rsidR="00F02090" w:rsidRPr="00FD0425" w:rsidRDefault="00F02090" w:rsidP="0073372F">
            <w:pPr>
              <w:pStyle w:val="TAL"/>
              <w:keepNext w:val="0"/>
              <w:keepLines w:val="0"/>
              <w:widowControl w:val="0"/>
              <w:rPr>
                <w:rFonts w:cs="Arial"/>
                <w:lang w:eastAsia="ja-JP"/>
              </w:rPr>
            </w:pPr>
          </w:p>
        </w:tc>
        <w:tc>
          <w:tcPr>
            <w:tcW w:w="1512" w:type="dxa"/>
          </w:tcPr>
          <w:p w14:paraId="66CE7F78"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1AFD02B3" w14:textId="77777777" w:rsidR="00F02090" w:rsidRPr="00FD0425" w:rsidRDefault="00F02090" w:rsidP="0073372F">
            <w:pPr>
              <w:pStyle w:val="TAL"/>
              <w:keepNext w:val="0"/>
              <w:keepLines w:val="0"/>
              <w:widowControl w:val="0"/>
              <w:rPr>
                <w:rFonts w:cs="Arial"/>
                <w:lang w:eastAsia="ja-JP"/>
              </w:rPr>
            </w:pPr>
          </w:p>
        </w:tc>
        <w:tc>
          <w:tcPr>
            <w:tcW w:w="1080" w:type="dxa"/>
          </w:tcPr>
          <w:p w14:paraId="775D5A4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535D3A0C"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73372F">
        <w:tc>
          <w:tcPr>
            <w:tcW w:w="2160" w:type="dxa"/>
          </w:tcPr>
          <w:p w14:paraId="2A48CB9D"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45B819B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2BFF0A7" w14:textId="77777777" w:rsidR="00F02090" w:rsidRPr="00FD0425" w:rsidRDefault="00F02090" w:rsidP="0073372F">
            <w:pPr>
              <w:pStyle w:val="TAL"/>
              <w:keepNext w:val="0"/>
              <w:keepLines w:val="0"/>
              <w:widowControl w:val="0"/>
              <w:rPr>
                <w:rFonts w:cs="Arial"/>
                <w:lang w:eastAsia="ja-JP"/>
              </w:rPr>
            </w:pPr>
          </w:p>
        </w:tc>
        <w:tc>
          <w:tcPr>
            <w:tcW w:w="1512" w:type="dxa"/>
          </w:tcPr>
          <w:p w14:paraId="588008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6CF47850"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M-NG-RAN node</w:t>
            </w:r>
          </w:p>
        </w:tc>
        <w:tc>
          <w:tcPr>
            <w:tcW w:w="1080" w:type="dxa"/>
          </w:tcPr>
          <w:p w14:paraId="79B8890C"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76E9875"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73372F">
        <w:tc>
          <w:tcPr>
            <w:tcW w:w="2160" w:type="dxa"/>
          </w:tcPr>
          <w:p w14:paraId="08DD14C0"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2471CFF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D43CB69" w14:textId="77777777" w:rsidR="00F02090" w:rsidRPr="00FD0425" w:rsidRDefault="00F02090" w:rsidP="0073372F">
            <w:pPr>
              <w:pStyle w:val="TAL"/>
              <w:keepNext w:val="0"/>
              <w:keepLines w:val="0"/>
              <w:widowControl w:val="0"/>
              <w:rPr>
                <w:rFonts w:cs="Arial"/>
                <w:lang w:eastAsia="ja-JP"/>
              </w:rPr>
            </w:pPr>
          </w:p>
        </w:tc>
        <w:tc>
          <w:tcPr>
            <w:tcW w:w="1512" w:type="dxa"/>
          </w:tcPr>
          <w:p w14:paraId="6CDF5A1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1A47373"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S-NG-RAN node</w:t>
            </w:r>
          </w:p>
        </w:tc>
        <w:tc>
          <w:tcPr>
            <w:tcW w:w="1080" w:type="dxa"/>
          </w:tcPr>
          <w:p w14:paraId="2CEDD20E"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AA01D4E"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73372F">
        <w:tc>
          <w:tcPr>
            <w:tcW w:w="2160" w:type="dxa"/>
          </w:tcPr>
          <w:p w14:paraId="785FCE18" w14:textId="77777777" w:rsidR="00F02090" w:rsidRPr="00FD0425" w:rsidRDefault="00F02090" w:rsidP="0073372F">
            <w:pPr>
              <w:pStyle w:val="TAL"/>
              <w:keepNext w:val="0"/>
              <w:keepLines w:val="0"/>
              <w:widowControl w:val="0"/>
              <w:rPr>
                <w:rFonts w:cs="Arial"/>
                <w:lang w:eastAsia="zh-CN"/>
              </w:rPr>
            </w:pPr>
            <w:r w:rsidRPr="00FD0425">
              <w:rPr>
                <w:rFonts w:cs="Arial"/>
              </w:rPr>
              <w:t>Target S-NG-RAN node ID</w:t>
            </w:r>
          </w:p>
        </w:tc>
        <w:tc>
          <w:tcPr>
            <w:tcW w:w="1080" w:type="dxa"/>
          </w:tcPr>
          <w:p w14:paraId="0E725EAA"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080" w:type="dxa"/>
          </w:tcPr>
          <w:p w14:paraId="54A6619E" w14:textId="77777777" w:rsidR="00F02090" w:rsidRPr="00FD0425" w:rsidRDefault="00F02090" w:rsidP="0073372F">
            <w:pPr>
              <w:pStyle w:val="TAL"/>
              <w:keepNext w:val="0"/>
              <w:keepLines w:val="0"/>
              <w:widowControl w:val="0"/>
              <w:rPr>
                <w:rFonts w:cs="Arial"/>
                <w:lang w:eastAsia="ja-JP"/>
              </w:rPr>
            </w:pPr>
          </w:p>
        </w:tc>
        <w:tc>
          <w:tcPr>
            <w:tcW w:w="1512" w:type="dxa"/>
          </w:tcPr>
          <w:p w14:paraId="0DFBDDA4" w14:textId="77777777" w:rsidR="00F02090" w:rsidRPr="00FD0425" w:rsidRDefault="00F02090" w:rsidP="0073372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73372F">
            <w:pPr>
              <w:pStyle w:val="TAL"/>
              <w:keepNext w:val="0"/>
              <w:keepLines w:val="0"/>
              <w:widowControl w:val="0"/>
              <w:rPr>
                <w:rFonts w:cs="Arial"/>
                <w:snapToGrid w:val="0"/>
                <w:lang w:eastAsia="ja-JP"/>
              </w:rPr>
            </w:pPr>
            <w:r w:rsidRPr="00FD0425">
              <w:rPr>
                <w:rFonts w:cs="Arial"/>
                <w:snapToGrid w:val="0"/>
              </w:rPr>
              <w:t>9.2.2.3</w:t>
            </w:r>
          </w:p>
        </w:tc>
        <w:tc>
          <w:tcPr>
            <w:tcW w:w="1728" w:type="dxa"/>
          </w:tcPr>
          <w:p w14:paraId="5223E2B4" w14:textId="77777777" w:rsidR="00F02090" w:rsidRPr="00FD0425" w:rsidRDefault="00F02090" w:rsidP="0073372F">
            <w:pPr>
              <w:pStyle w:val="TAL"/>
              <w:keepNext w:val="0"/>
              <w:keepLines w:val="0"/>
              <w:widowControl w:val="0"/>
              <w:rPr>
                <w:rFonts w:cs="Arial"/>
                <w:lang w:eastAsia="ja-JP"/>
              </w:rPr>
            </w:pPr>
          </w:p>
        </w:tc>
        <w:tc>
          <w:tcPr>
            <w:tcW w:w="1080" w:type="dxa"/>
          </w:tcPr>
          <w:p w14:paraId="45BCED88" w14:textId="77777777" w:rsidR="00F02090" w:rsidRPr="00FD0425" w:rsidRDefault="00F02090" w:rsidP="0073372F">
            <w:pPr>
              <w:pStyle w:val="TAC"/>
              <w:keepNext w:val="0"/>
              <w:keepLines w:val="0"/>
              <w:widowControl w:val="0"/>
              <w:rPr>
                <w:rFonts w:cs="Arial"/>
                <w:lang w:eastAsia="ja-JP"/>
              </w:rPr>
            </w:pPr>
            <w:r w:rsidRPr="00FD0425">
              <w:rPr>
                <w:rFonts w:cs="Arial"/>
              </w:rPr>
              <w:t>YES</w:t>
            </w:r>
          </w:p>
        </w:tc>
        <w:tc>
          <w:tcPr>
            <w:tcW w:w="1080" w:type="dxa"/>
          </w:tcPr>
          <w:p w14:paraId="7BF14196" w14:textId="77777777" w:rsidR="00F02090" w:rsidRPr="00FD0425" w:rsidRDefault="00F02090" w:rsidP="0073372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73372F">
        <w:tc>
          <w:tcPr>
            <w:tcW w:w="2160" w:type="dxa"/>
          </w:tcPr>
          <w:p w14:paraId="250636A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Cause</w:t>
            </w:r>
          </w:p>
        </w:tc>
        <w:tc>
          <w:tcPr>
            <w:tcW w:w="1080" w:type="dxa"/>
          </w:tcPr>
          <w:p w14:paraId="7A6AF6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4773E03" w14:textId="77777777" w:rsidR="00F02090" w:rsidRPr="00FD0425" w:rsidRDefault="00F02090" w:rsidP="0073372F">
            <w:pPr>
              <w:pStyle w:val="TAL"/>
              <w:keepNext w:val="0"/>
              <w:keepLines w:val="0"/>
              <w:widowControl w:val="0"/>
              <w:rPr>
                <w:rFonts w:cs="Arial"/>
                <w:lang w:eastAsia="ja-JP"/>
              </w:rPr>
            </w:pPr>
          </w:p>
        </w:tc>
        <w:tc>
          <w:tcPr>
            <w:tcW w:w="1512" w:type="dxa"/>
          </w:tcPr>
          <w:p w14:paraId="1D92DDB9" w14:textId="77777777" w:rsidR="00F02090" w:rsidRPr="00FD0425" w:rsidRDefault="00F02090" w:rsidP="0073372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2650B396" w14:textId="77777777" w:rsidR="00F02090" w:rsidRPr="00FD0425" w:rsidRDefault="00F02090" w:rsidP="0073372F">
            <w:pPr>
              <w:pStyle w:val="TAL"/>
              <w:keepNext w:val="0"/>
              <w:keepLines w:val="0"/>
              <w:widowControl w:val="0"/>
              <w:rPr>
                <w:rFonts w:cs="Arial"/>
                <w:lang w:eastAsia="ja-JP"/>
              </w:rPr>
            </w:pPr>
          </w:p>
        </w:tc>
        <w:tc>
          <w:tcPr>
            <w:tcW w:w="1080" w:type="dxa"/>
          </w:tcPr>
          <w:p w14:paraId="01064FDF"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1080" w:type="dxa"/>
          </w:tcPr>
          <w:p w14:paraId="6A32D15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73372F">
        <w:tc>
          <w:tcPr>
            <w:tcW w:w="2160" w:type="dxa"/>
          </w:tcPr>
          <w:p w14:paraId="1D1A88B4" w14:textId="77777777" w:rsidR="00F02090" w:rsidRPr="00FD0425" w:rsidRDefault="00F02090" w:rsidP="0073372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1DFB26DA" w14:textId="77777777" w:rsidR="00F02090" w:rsidRPr="00FD0425" w:rsidRDefault="00F02090" w:rsidP="0073372F">
            <w:pPr>
              <w:pStyle w:val="TAL"/>
              <w:keepNext w:val="0"/>
              <w:keepLines w:val="0"/>
              <w:widowControl w:val="0"/>
              <w:rPr>
                <w:rFonts w:cs="Arial"/>
                <w:lang w:eastAsia="ja-JP"/>
              </w:rPr>
            </w:pPr>
          </w:p>
        </w:tc>
        <w:tc>
          <w:tcPr>
            <w:tcW w:w="1080" w:type="dxa"/>
          </w:tcPr>
          <w:p w14:paraId="470E3B48" w14:textId="77777777" w:rsidR="00F02090" w:rsidRPr="00FD0425" w:rsidRDefault="00F02090" w:rsidP="0073372F">
            <w:pPr>
              <w:pStyle w:val="TAL"/>
              <w:keepNext w:val="0"/>
              <w:keepLines w:val="0"/>
              <w:widowControl w:val="0"/>
              <w:rPr>
                <w:rFonts w:cs="Arial"/>
                <w:lang w:eastAsia="ja-JP"/>
              </w:rPr>
            </w:pPr>
            <w:r w:rsidRPr="00FD0425">
              <w:rPr>
                <w:i/>
                <w:szCs w:val="18"/>
                <w:lang w:eastAsia="ja-JP"/>
              </w:rPr>
              <w:t>0..1</w:t>
            </w:r>
          </w:p>
        </w:tc>
        <w:tc>
          <w:tcPr>
            <w:tcW w:w="1512" w:type="dxa"/>
          </w:tcPr>
          <w:p w14:paraId="08051AF1" w14:textId="77777777" w:rsidR="00F02090" w:rsidRPr="00FD0425" w:rsidRDefault="00F02090" w:rsidP="0073372F">
            <w:pPr>
              <w:pStyle w:val="TAL"/>
              <w:keepNext w:val="0"/>
              <w:keepLines w:val="0"/>
              <w:widowControl w:val="0"/>
              <w:rPr>
                <w:rFonts w:cs="Arial"/>
                <w:lang w:eastAsia="ja-JP"/>
              </w:rPr>
            </w:pPr>
          </w:p>
        </w:tc>
        <w:tc>
          <w:tcPr>
            <w:tcW w:w="1728" w:type="dxa"/>
          </w:tcPr>
          <w:p w14:paraId="46E7449A" w14:textId="77777777" w:rsidR="00F02090" w:rsidRPr="00FD0425" w:rsidRDefault="00F02090" w:rsidP="0073372F">
            <w:pPr>
              <w:pStyle w:val="TAL"/>
              <w:keepNext w:val="0"/>
              <w:keepLines w:val="0"/>
              <w:widowControl w:val="0"/>
              <w:rPr>
                <w:rFonts w:cs="Arial"/>
                <w:lang w:eastAsia="ja-JP"/>
              </w:rPr>
            </w:pPr>
          </w:p>
        </w:tc>
        <w:tc>
          <w:tcPr>
            <w:tcW w:w="1080" w:type="dxa"/>
          </w:tcPr>
          <w:p w14:paraId="313F9280"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6EE40812"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73372F">
        <w:tc>
          <w:tcPr>
            <w:tcW w:w="2160" w:type="dxa"/>
          </w:tcPr>
          <w:p w14:paraId="26AB833D" w14:textId="77777777" w:rsidR="00F02090" w:rsidRPr="00FD0425" w:rsidRDefault="00F02090" w:rsidP="0073372F">
            <w:pPr>
              <w:pStyle w:val="TAL"/>
              <w:keepNext w:val="0"/>
              <w:keepLines w:val="0"/>
              <w:widowControl w:val="0"/>
              <w:ind w:left="113"/>
              <w:rPr>
                <w:rFonts w:cs="Arial"/>
                <w:lang w:eastAsia="ja-JP"/>
              </w:rPr>
            </w:pPr>
            <w:r w:rsidRPr="00FD0425">
              <w:rPr>
                <w:b/>
              </w:rPr>
              <w:t>&gt;PDU Session SN Change Required Item</w:t>
            </w:r>
          </w:p>
        </w:tc>
        <w:tc>
          <w:tcPr>
            <w:tcW w:w="1080" w:type="dxa"/>
          </w:tcPr>
          <w:p w14:paraId="1CD68365" w14:textId="77777777" w:rsidR="00F02090" w:rsidRPr="00FD0425" w:rsidRDefault="00F02090" w:rsidP="0073372F">
            <w:pPr>
              <w:pStyle w:val="TAL"/>
              <w:keepNext w:val="0"/>
              <w:keepLines w:val="0"/>
              <w:widowControl w:val="0"/>
              <w:rPr>
                <w:rFonts w:cs="Arial"/>
                <w:lang w:eastAsia="ja-JP"/>
              </w:rPr>
            </w:pPr>
          </w:p>
        </w:tc>
        <w:tc>
          <w:tcPr>
            <w:tcW w:w="1080" w:type="dxa"/>
          </w:tcPr>
          <w:p w14:paraId="6C7B7110" w14:textId="77777777" w:rsidR="00F02090" w:rsidRPr="00FD0425" w:rsidRDefault="00F02090" w:rsidP="0073372F">
            <w:pPr>
              <w:pStyle w:val="TAL"/>
              <w:keepNext w:val="0"/>
              <w:keepLines w:val="0"/>
              <w:widowControl w:val="0"/>
              <w:rPr>
                <w:rFonts w:cs="Arial"/>
                <w:lang w:eastAsia="ja-JP"/>
              </w:rPr>
            </w:pPr>
            <w:r w:rsidRPr="00FD0425">
              <w:rPr>
                <w:i/>
                <w:lang w:eastAsia="ja-JP"/>
              </w:rPr>
              <w:t>1 .. &lt;maxnoofPDUsessions&gt;</w:t>
            </w:r>
          </w:p>
        </w:tc>
        <w:tc>
          <w:tcPr>
            <w:tcW w:w="1512" w:type="dxa"/>
          </w:tcPr>
          <w:p w14:paraId="56AD5591" w14:textId="77777777" w:rsidR="00F02090" w:rsidRPr="00FD0425" w:rsidRDefault="00F02090" w:rsidP="0073372F">
            <w:pPr>
              <w:pStyle w:val="TAL"/>
              <w:keepNext w:val="0"/>
              <w:keepLines w:val="0"/>
              <w:widowControl w:val="0"/>
              <w:rPr>
                <w:rFonts w:cs="Arial"/>
                <w:lang w:eastAsia="ja-JP"/>
              </w:rPr>
            </w:pPr>
          </w:p>
        </w:tc>
        <w:tc>
          <w:tcPr>
            <w:tcW w:w="1728" w:type="dxa"/>
          </w:tcPr>
          <w:p w14:paraId="52B88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521D4EC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963D15A" w14:textId="77777777" w:rsidR="00F02090" w:rsidRPr="00FD0425" w:rsidRDefault="00F02090" w:rsidP="0073372F">
            <w:pPr>
              <w:pStyle w:val="TAC"/>
              <w:keepNext w:val="0"/>
              <w:keepLines w:val="0"/>
              <w:widowControl w:val="0"/>
              <w:rPr>
                <w:rFonts w:cs="Arial"/>
                <w:lang w:eastAsia="ja-JP"/>
              </w:rPr>
            </w:pPr>
          </w:p>
        </w:tc>
      </w:tr>
      <w:tr w:rsidR="00F02090" w:rsidRPr="00FD0425" w14:paraId="7B88E5FC" w14:textId="77777777" w:rsidTr="0073372F">
        <w:tc>
          <w:tcPr>
            <w:tcW w:w="2160" w:type="dxa"/>
          </w:tcPr>
          <w:p w14:paraId="1F3C0CC0" w14:textId="77777777" w:rsidR="00F02090" w:rsidRPr="00FD0425" w:rsidRDefault="00F02090" w:rsidP="0073372F">
            <w:pPr>
              <w:pStyle w:val="TAL"/>
              <w:keepNext w:val="0"/>
              <w:keepLines w:val="0"/>
              <w:widowControl w:val="0"/>
              <w:ind w:left="227"/>
              <w:rPr>
                <w:rFonts w:cs="Arial"/>
                <w:lang w:eastAsia="ja-JP"/>
              </w:rPr>
            </w:pPr>
            <w:r w:rsidRPr="00FD0425">
              <w:rPr>
                <w:lang w:eastAsia="ja-JP"/>
              </w:rPr>
              <w:t>&gt;&gt;PDU Session ID</w:t>
            </w:r>
          </w:p>
        </w:tc>
        <w:tc>
          <w:tcPr>
            <w:tcW w:w="1080" w:type="dxa"/>
          </w:tcPr>
          <w:p w14:paraId="5DC1E24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2120D3D" w14:textId="77777777" w:rsidR="00F02090" w:rsidRPr="00FD0425" w:rsidRDefault="00F02090" w:rsidP="0073372F">
            <w:pPr>
              <w:pStyle w:val="TAL"/>
              <w:keepNext w:val="0"/>
              <w:keepLines w:val="0"/>
              <w:widowControl w:val="0"/>
              <w:rPr>
                <w:rFonts w:cs="Arial"/>
                <w:lang w:eastAsia="ja-JP"/>
              </w:rPr>
            </w:pPr>
          </w:p>
        </w:tc>
        <w:tc>
          <w:tcPr>
            <w:tcW w:w="1512" w:type="dxa"/>
          </w:tcPr>
          <w:p w14:paraId="3992C264" w14:textId="77777777" w:rsidR="00F02090" w:rsidRPr="00FD0425" w:rsidRDefault="00F02090" w:rsidP="0073372F">
            <w:pPr>
              <w:pStyle w:val="TAL"/>
              <w:keepNext w:val="0"/>
              <w:keepLines w:val="0"/>
              <w:widowControl w:val="0"/>
              <w:rPr>
                <w:rFonts w:cs="Arial"/>
                <w:lang w:eastAsia="ja-JP"/>
              </w:rPr>
            </w:pPr>
            <w:r w:rsidRPr="00FD0425">
              <w:rPr>
                <w:lang w:eastAsia="ja-JP"/>
              </w:rPr>
              <w:t>9.2.3.18</w:t>
            </w:r>
          </w:p>
        </w:tc>
        <w:tc>
          <w:tcPr>
            <w:tcW w:w="1728" w:type="dxa"/>
          </w:tcPr>
          <w:p w14:paraId="4E383917" w14:textId="77777777" w:rsidR="00F02090" w:rsidRPr="00FD0425" w:rsidRDefault="00F02090" w:rsidP="0073372F">
            <w:pPr>
              <w:pStyle w:val="TAL"/>
              <w:keepNext w:val="0"/>
              <w:keepLines w:val="0"/>
              <w:widowControl w:val="0"/>
              <w:rPr>
                <w:rFonts w:cs="Arial"/>
                <w:lang w:eastAsia="ja-JP"/>
              </w:rPr>
            </w:pPr>
          </w:p>
        </w:tc>
        <w:tc>
          <w:tcPr>
            <w:tcW w:w="1080" w:type="dxa"/>
          </w:tcPr>
          <w:p w14:paraId="5DF2FB20"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D98D750" w14:textId="77777777" w:rsidR="00F02090" w:rsidRPr="00FD0425" w:rsidRDefault="00F02090" w:rsidP="0073372F">
            <w:pPr>
              <w:pStyle w:val="TAC"/>
              <w:keepNext w:val="0"/>
              <w:keepLines w:val="0"/>
              <w:widowControl w:val="0"/>
              <w:rPr>
                <w:rFonts w:cs="Arial"/>
                <w:lang w:eastAsia="ja-JP"/>
              </w:rPr>
            </w:pPr>
          </w:p>
        </w:tc>
      </w:tr>
      <w:tr w:rsidR="00F02090" w:rsidRPr="00FD0425" w14:paraId="243883BE" w14:textId="77777777" w:rsidTr="0073372F">
        <w:tc>
          <w:tcPr>
            <w:tcW w:w="2160" w:type="dxa"/>
          </w:tcPr>
          <w:p w14:paraId="4DEBF127" w14:textId="77777777" w:rsidR="00F02090" w:rsidRPr="00FD0425" w:rsidRDefault="00F02090" w:rsidP="0073372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6F8F41B4"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5D87CBE" w14:textId="77777777" w:rsidR="00F02090" w:rsidRPr="00FD0425" w:rsidRDefault="00F02090" w:rsidP="0073372F">
            <w:pPr>
              <w:pStyle w:val="TAL"/>
              <w:keepNext w:val="0"/>
              <w:keepLines w:val="0"/>
              <w:widowControl w:val="0"/>
              <w:rPr>
                <w:rFonts w:cs="Arial"/>
                <w:lang w:eastAsia="ja-JP"/>
              </w:rPr>
            </w:pPr>
          </w:p>
        </w:tc>
        <w:tc>
          <w:tcPr>
            <w:tcW w:w="1512" w:type="dxa"/>
          </w:tcPr>
          <w:p w14:paraId="3D3663A9" w14:textId="77777777" w:rsidR="00F02090" w:rsidRPr="00FD0425" w:rsidRDefault="00F02090" w:rsidP="0073372F">
            <w:pPr>
              <w:pStyle w:val="TAL"/>
              <w:keepNext w:val="0"/>
              <w:keepLines w:val="0"/>
              <w:widowControl w:val="0"/>
              <w:rPr>
                <w:rFonts w:cs="Arial"/>
                <w:lang w:eastAsia="ja-JP"/>
              </w:rPr>
            </w:pPr>
            <w:r w:rsidRPr="00FD0425">
              <w:rPr>
                <w:lang w:eastAsia="ja-JP"/>
              </w:rPr>
              <w:t>9.2.1.18</w:t>
            </w:r>
          </w:p>
        </w:tc>
        <w:tc>
          <w:tcPr>
            <w:tcW w:w="1728" w:type="dxa"/>
          </w:tcPr>
          <w:p w14:paraId="6A9A0DAE" w14:textId="77777777" w:rsidR="00F02090" w:rsidRPr="00FD0425" w:rsidRDefault="00F02090" w:rsidP="0073372F">
            <w:pPr>
              <w:pStyle w:val="TAL"/>
              <w:keepNext w:val="0"/>
              <w:keepLines w:val="0"/>
              <w:widowControl w:val="0"/>
              <w:rPr>
                <w:rFonts w:cs="Arial"/>
                <w:lang w:eastAsia="ja-JP"/>
              </w:rPr>
            </w:pPr>
          </w:p>
        </w:tc>
        <w:tc>
          <w:tcPr>
            <w:tcW w:w="1080" w:type="dxa"/>
          </w:tcPr>
          <w:p w14:paraId="330BAA6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6194CAE4" w14:textId="77777777" w:rsidR="00F02090" w:rsidRPr="00FD0425" w:rsidRDefault="00F02090" w:rsidP="0073372F">
            <w:pPr>
              <w:pStyle w:val="TAC"/>
              <w:keepNext w:val="0"/>
              <w:keepLines w:val="0"/>
              <w:widowControl w:val="0"/>
              <w:rPr>
                <w:rFonts w:cs="Arial"/>
                <w:lang w:eastAsia="ja-JP"/>
              </w:rPr>
            </w:pPr>
          </w:p>
        </w:tc>
      </w:tr>
      <w:tr w:rsidR="00F02090" w:rsidRPr="00FD0425" w14:paraId="1F62E787" w14:textId="77777777" w:rsidTr="0073372F">
        <w:tc>
          <w:tcPr>
            <w:tcW w:w="2160" w:type="dxa"/>
          </w:tcPr>
          <w:p w14:paraId="2722CD9E" w14:textId="77777777" w:rsidR="00F02090" w:rsidRPr="00FD0425" w:rsidRDefault="00F02090" w:rsidP="0073372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D36E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3E17639D" w14:textId="77777777" w:rsidR="00F02090" w:rsidRPr="00FD0425" w:rsidRDefault="00F02090" w:rsidP="0073372F">
            <w:pPr>
              <w:pStyle w:val="TAL"/>
              <w:keepNext w:val="0"/>
              <w:keepLines w:val="0"/>
              <w:widowControl w:val="0"/>
              <w:rPr>
                <w:rFonts w:cs="Arial"/>
                <w:i/>
                <w:lang w:eastAsia="ja-JP"/>
              </w:rPr>
            </w:pPr>
          </w:p>
        </w:tc>
        <w:tc>
          <w:tcPr>
            <w:tcW w:w="1512" w:type="dxa"/>
          </w:tcPr>
          <w:p w14:paraId="2255587A" w14:textId="77777777" w:rsidR="00F02090" w:rsidRPr="00FD0425" w:rsidRDefault="00F02090" w:rsidP="0073372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F2FFD03" w14:textId="77777777" w:rsidR="00F02090" w:rsidRPr="00FD0425" w:rsidRDefault="00F02090" w:rsidP="0073372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F0A3AE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6817499" w14:textId="77777777" w:rsidR="00F02090" w:rsidRPr="00FD0425" w:rsidRDefault="00F02090" w:rsidP="0073372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73372F">
      <w:pPr>
        <w:widowControl w:val="0"/>
      </w:pPr>
    </w:p>
    <w:p w14:paraId="35D03FD6" w14:textId="77777777" w:rsidR="00F02090" w:rsidRPr="00FD0425" w:rsidRDefault="00F02090" w:rsidP="0073372F">
      <w:pPr>
        <w:pStyle w:val="Heading4"/>
        <w:keepNext w:val="0"/>
        <w:keepLines w:val="0"/>
        <w:widowControl w:val="0"/>
      </w:pPr>
      <w:bookmarkStart w:id="3856" w:name="_CR9_1_2_12"/>
      <w:bookmarkStart w:id="3857" w:name="_Toc20955203"/>
      <w:bookmarkStart w:id="3858" w:name="_Toc29991398"/>
      <w:bookmarkStart w:id="3859" w:name="_Toc36555798"/>
      <w:bookmarkStart w:id="3860" w:name="_Toc44497508"/>
      <w:bookmarkStart w:id="3861" w:name="_Toc45107896"/>
      <w:bookmarkStart w:id="3862" w:name="_Toc45901516"/>
      <w:bookmarkStart w:id="3863" w:name="_Toc51850595"/>
      <w:bookmarkStart w:id="3864" w:name="_Toc56693598"/>
      <w:bookmarkStart w:id="3865" w:name="_Toc64447141"/>
      <w:bookmarkStart w:id="3866" w:name="_Toc66286635"/>
      <w:bookmarkStart w:id="3867" w:name="_Toc74151330"/>
      <w:bookmarkStart w:id="3868" w:name="_Toc88653802"/>
      <w:bookmarkStart w:id="3869" w:name="_Toc97904158"/>
      <w:bookmarkStart w:id="3870" w:name="_Toc105175199"/>
      <w:bookmarkStart w:id="3871" w:name="_Toc113826229"/>
      <w:bookmarkStart w:id="3872" w:name="_Toc175586811"/>
      <w:bookmarkEnd w:id="3856"/>
      <w:r w:rsidRPr="00FD0425">
        <w:t>9.1.2.12</w:t>
      </w:r>
      <w:r w:rsidRPr="00FD0425">
        <w:tab/>
        <w:t>S-NODE CHANGE CONFIRM</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12DCC7D" w14:textId="77777777" w:rsidR="00F02090" w:rsidRPr="00FD0425" w:rsidRDefault="00F02090" w:rsidP="0073372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5BD9EE86" w14:textId="77777777" w:rsidTr="0073372F">
        <w:trPr>
          <w:tblHeader/>
        </w:trPr>
        <w:tc>
          <w:tcPr>
            <w:tcW w:w="2160" w:type="dxa"/>
          </w:tcPr>
          <w:p w14:paraId="1EC72B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9ECE6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70605B0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3B904F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A4940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5740F08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7158199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73372F">
        <w:tc>
          <w:tcPr>
            <w:tcW w:w="2160" w:type="dxa"/>
          </w:tcPr>
          <w:p w14:paraId="52A06784"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6EB00ED0"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33535EC" w14:textId="77777777" w:rsidR="00F02090" w:rsidRPr="00FD0425" w:rsidRDefault="00F02090" w:rsidP="0073372F">
            <w:pPr>
              <w:pStyle w:val="TAL"/>
              <w:keepNext w:val="0"/>
              <w:keepLines w:val="0"/>
              <w:widowControl w:val="0"/>
              <w:rPr>
                <w:rFonts w:cs="Arial"/>
                <w:lang w:eastAsia="ja-JP"/>
              </w:rPr>
            </w:pPr>
          </w:p>
        </w:tc>
        <w:tc>
          <w:tcPr>
            <w:tcW w:w="1512" w:type="dxa"/>
          </w:tcPr>
          <w:p w14:paraId="5B62A26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1728" w:type="dxa"/>
          </w:tcPr>
          <w:p w14:paraId="71FC68FC"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7B546E2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112A981"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73372F">
        <w:tc>
          <w:tcPr>
            <w:tcW w:w="2160" w:type="dxa"/>
          </w:tcPr>
          <w:p w14:paraId="64851633"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60B1A18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198EB3AD" w14:textId="77777777" w:rsidR="00F02090" w:rsidRPr="00FD0425" w:rsidRDefault="00F02090" w:rsidP="0073372F">
            <w:pPr>
              <w:pStyle w:val="TAL"/>
              <w:keepNext w:val="0"/>
              <w:keepLines w:val="0"/>
              <w:widowControl w:val="0"/>
              <w:rPr>
                <w:rFonts w:cs="Arial"/>
                <w:lang w:eastAsia="ja-JP"/>
              </w:rPr>
            </w:pPr>
          </w:p>
        </w:tc>
        <w:tc>
          <w:tcPr>
            <w:tcW w:w="1512" w:type="dxa"/>
          </w:tcPr>
          <w:p w14:paraId="128FC27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5CA5F076"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1080" w:type="dxa"/>
          </w:tcPr>
          <w:p w14:paraId="6506C19F"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4F3EDA0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73372F">
        <w:tc>
          <w:tcPr>
            <w:tcW w:w="2160" w:type="dxa"/>
          </w:tcPr>
          <w:p w14:paraId="5144874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4D060A61"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BC8FA6F" w14:textId="77777777" w:rsidR="00F02090" w:rsidRPr="00FD0425" w:rsidRDefault="00F02090" w:rsidP="0073372F">
            <w:pPr>
              <w:pStyle w:val="TAL"/>
              <w:keepNext w:val="0"/>
              <w:keepLines w:val="0"/>
              <w:widowControl w:val="0"/>
              <w:rPr>
                <w:rFonts w:cs="Arial"/>
                <w:lang w:eastAsia="ja-JP"/>
              </w:rPr>
            </w:pPr>
          </w:p>
        </w:tc>
        <w:tc>
          <w:tcPr>
            <w:tcW w:w="1512" w:type="dxa"/>
          </w:tcPr>
          <w:p w14:paraId="683C744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18397833"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1080" w:type="dxa"/>
          </w:tcPr>
          <w:p w14:paraId="6FC509C7"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514FB8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73372F">
        <w:tc>
          <w:tcPr>
            <w:tcW w:w="2160" w:type="dxa"/>
          </w:tcPr>
          <w:p w14:paraId="2BEB3930" w14:textId="77777777" w:rsidR="00F02090" w:rsidRPr="00FD0425" w:rsidRDefault="00F02090" w:rsidP="0073372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80" w:type="dxa"/>
          </w:tcPr>
          <w:p w14:paraId="79FDC119" w14:textId="77777777" w:rsidR="00F02090" w:rsidRPr="00FD0425" w:rsidRDefault="00F02090" w:rsidP="0073372F">
            <w:pPr>
              <w:pStyle w:val="TAL"/>
              <w:keepNext w:val="0"/>
              <w:keepLines w:val="0"/>
              <w:widowControl w:val="0"/>
              <w:rPr>
                <w:lang w:eastAsia="ja-JP"/>
              </w:rPr>
            </w:pPr>
          </w:p>
        </w:tc>
        <w:tc>
          <w:tcPr>
            <w:tcW w:w="1080" w:type="dxa"/>
          </w:tcPr>
          <w:p w14:paraId="16E5D40C"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0A047C7F" w14:textId="77777777" w:rsidR="00F02090" w:rsidRPr="00FD0425" w:rsidRDefault="00F02090" w:rsidP="0073372F">
            <w:pPr>
              <w:pStyle w:val="TAL"/>
              <w:keepNext w:val="0"/>
              <w:keepLines w:val="0"/>
              <w:widowControl w:val="0"/>
              <w:rPr>
                <w:lang w:eastAsia="ja-JP"/>
              </w:rPr>
            </w:pPr>
          </w:p>
        </w:tc>
        <w:tc>
          <w:tcPr>
            <w:tcW w:w="1728" w:type="dxa"/>
          </w:tcPr>
          <w:p w14:paraId="6928C716" w14:textId="77777777" w:rsidR="00F02090" w:rsidRPr="00FD0425" w:rsidRDefault="00F02090" w:rsidP="0073372F">
            <w:pPr>
              <w:pStyle w:val="TAL"/>
              <w:keepNext w:val="0"/>
              <w:keepLines w:val="0"/>
              <w:widowControl w:val="0"/>
              <w:rPr>
                <w:szCs w:val="18"/>
                <w:lang w:eastAsia="ja-JP"/>
              </w:rPr>
            </w:pPr>
          </w:p>
        </w:tc>
        <w:tc>
          <w:tcPr>
            <w:tcW w:w="1080" w:type="dxa"/>
          </w:tcPr>
          <w:p w14:paraId="5C6A849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D6E4AE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9B261A2" w14:textId="77777777" w:rsidTr="0073372F">
        <w:tc>
          <w:tcPr>
            <w:tcW w:w="2160" w:type="dxa"/>
          </w:tcPr>
          <w:p w14:paraId="2EA98D5E" w14:textId="77777777" w:rsidR="00F02090" w:rsidRPr="00FD0425" w:rsidRDefault="00F02090" w:rsidP="0073372F">
            <w:pPr>
              <w:pStyle w:val="TAL"/>
              <w:keepNext w:val="0"/>
              <w:keepLines w:val="0"/>
              <w:widowControl w:val="0"/>
              <w:ind w:left="113"/>
              <w:rPr>
                <w:b/>
              </w:rPr>
            </w:pPr>
            <w:r w:rsidRPr="00FD0425">
              <w:rPr>
                <w:b/>
              </w:rPr>
              <w:t>&gt;PDU Session SN Change Confirm Item</w:t>
            </w:r>
          </w:p>
        </w:tc>
        <w:tc>
          <w:tcPr>
            <w:tcW w:w="1080" w:type="dxa"/>
          </w:tcPr>
          <w:p w14:paraId="39A118E1" w14:textId="77777777" w:rsidR="00F02090" w:rsidRPr="00FD0425" w:rsidRDefault="00F02090" w:rsidP="0073372F">
            <w:pPr>
              <w:pStyle w:val="TAL"/>
              <w:keepNext w:val="0"/>
              <w:keepLines w:val="0"/>
              <w:widowControl w:val="0"/>
              <w:rPr>
                <w:lang w:eastAsia="ja-JP"/>
              </w:rPr>
            </w:pPr>
          </w:p>
        </w:tc>
        <w:tc>
          <w:tcPr>
            <w:tcW w:w="1080" w:type="dxa"/>
          </w:tcPr>
          <w:p w14:paraId="74443F62"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 PDUsessions&gt;</w:t>
            </w:r>
          </w:p>
        </w:tc>
        <w:tc>
          <w:tcPr>
            <w:tcW w:w="1512" w:type="dxa"/>
          </w:tcPr>
          <w:p w14:paraId="79409606" w14:textId="77777777" w:rsidR="00F02090" w:rsidRPr="00FD0425" w:rsidRDefault="00F02090" w:rsidP="0073372F">
            <w:pPr>
              <w:pStyle w:val="TAL"/>
              <w:keepNext w:val="0"/>
              <w:keepLines w:val="0"/>
              <w:widowControl w:val="0"/>
              <w:rPr>
                <w:lang w:eastAsia="ja-JP"/>
              </w:rPr>
            </w:pPr>
          </w:p>
        </w:tc>
        <w:tc>
          <w:tcPr>
            <w:tcW w:w="1728" w:type="dxa"/>
          </w:tcPr>
          <w:p w14:paraId="3DC85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73372F">
            <w:pPr>
              <w:pStyle w:val="TAL"/>
              <w:keepNext w:val="0"/>
              <w:keepLines w:val="0"/>
              <w:widowControl w:val="0"/>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80" w:type="dxa"/>
          </w:tcPr>
          <w:p w14:paraId="394C35FF"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BC0420B" w14:textId="77777777" w:rsidR="00F02090" w:rsidRPr="00FD0425" w:rsidRDefault="00F02090" w:rsidP="0073372F">
            <w:pPr>
              <w:pStyle w:val="TAC"/>
              <w:keepNext w:val="0"/>
              <w:keepLines w:val="0"/>
              <w:widowControl w:val="0"/>
              <w:rPr>
                <w:lang w:eastAsia="ja-JP"/>
              </w:rPr>
            </w:pPr>
          </w:p>
        </w:tc>
      </w:tr>
      <w:tr w:rsidR="00F02090" w:rsidRPr="00FD0425" w14:paraId="005952FB" w14:textId="77777777" w:rsidTr="0073372F">
        <w:tc>
          <w:tcPr>
            <w:tcW w:w="2160" w:type="dxa"/>
          </w:tcPr>
          <w:p w14:paraId="2B586230" w14:textId="77777777" w:rsidR="00F02090" w:rsidRPr="00FD0425" w:rsidRDefault="00F02090" w:rsidP="0073372F">
            <w:pPr>
              <w:pStyle w:val="TAL"/>
              <w:keepNext w:val="0"/>
              <w:keepLines w:val="0"/>
              <w:widowControl w:val="0"/>
              <w:ind w:left="227"/>
              <w:rPr>
                <w:b/>
              </w:rPr>
            </w:pPr>
            <w:r w:rsidRPr="00FD0425">
              <w:rPr>
                <w:lang w:eastAsia="ja-JP"/>
              </w:rPr>
              <w:t>&gt;&gt;PDU Session ID</w:t>
            </w:r>
          </w:p>
        </w:tc>
        <w:tc>
          <w:tcPr>
            <w:tcW w:w="1080" w:type="dxa"/>
          </w:tcPr>
          <w:p w14:paraId="78BB993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FF19B49" w14:textId="77777777" w:rsidR="00F02090" w:rsidRPr="00FD0425" w:rsidRDefault="00F02090" w:rsidP="0073372F">
            <w:pPr>
              <w:pStyle w:val="TAL"/>
              <w:keepNext w:val="0"/>
              <w:keepLines w:val="0"/>
              <w:widowControl w:val="0"/>
              <w:rPr>
                <w:i/>
                <w:lang w:eastAsia="ja-JP"/>
              </w:rPr>
            </w:pPr>
          </w:p>
        </w:tc>
        <w:tc>
          <w:tcPr>
            <w:tcW w:w="1512" w:type="dxa"/>
          </w:tcPr>
          <w:p w14:paraId="02DF244D"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5805D36" w14:textId="77777777" w:rsidR="00F02090" w:rsidRPr="00FD0425" w:rsidRDefault="00F02090" w:rsidP="0073372F">
            <w:pPr>
              <w:pStyle w:val="TAL"/>
              <w:keepNext w:val="0"/>
              <w:keepLines w:val="0"/>
              <w:widowControl w:val="0"/>
              <w:rPr>
                <w:lang w:eastAsia="ja-JP"/>
              </w:rPr>
            </w:pPr>
          </w:p>
        </w:tc>
        <w:tc>
          <w:tcPr>
            <w:tcW w:w="1080" w:type="dxa"/>
          </w:tcPr>
          <w:p w14:paraId="6884C62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B26F01" w14:textId="77777777" w:rsidR="00F02090" w:rsidRPr="00FD0425" w:rsidRDefault="00F02090" w:rsidP="0073372F">
            <w:pPr>
              <w:pStyle w:val="TAC"/>
              <w:keepNext w:val="0"/>
              <w:keepLines w:val="0"/>
              <w:widowControl w:val="0"/>
              <w:rPr>
                <w:lang w:eastAsia="ja-JP"/>
              </w:rPr>
            </w:pPr>
          </w:p>
        </w:tc>
      </w:tr>
      <w:tr w:rsidR="00F02090" w:rsidRPr="00FD0425" w14:paraId="411B74D9" w14:textId="77777777" w:rsidTr="0073372F">
        <w:tc>
          <w:tcPr>
            <w:tcW w:w="2160" w:type="dxa"/>
          </w:tcPr>
          <w:p w14:paraId="7DD123F2" w14:textId="77777777" w:rsidR="00F02090" w:rsidRPr="00FD0425" w:rsidRDefault="00F02090" w:rsidP="0073372F">
            <w:pPr>
              <w:pStyle w:val="TAL"/>
              <w:keepNext w:val="0"/>
              <w:keepLines w:val="0"/>
              <w:widowControl w:val="0"/>
              <w:ind w:left="227"/>
              <w:rPr>
                <w:rFonts w:cs="Arial"/>
              </w:rPr>
            </w:pPr>
            <w:r w:rsidRPr="00FD0425">
              <w:t>&gt;&gt;PDU Session Resource Change Confirm Info – SN terminated</w:t>
            </w:r>
          </w:p>
        </w:tc>
        <w:tc>
          <w:tcPr>
            <w:tcW w:w="1080" w:type="dxa"/>
          </w:tcPr>
          <w:p w14:paraId="5B5D07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AE39965" w14:textId="77777777" w:rsidR="00F02090" w:rsidRPr="00FD0425" w:rsidRDefault="00F02090" w:rsidP="0073372F">
            <w:pPr>
              <w:pStyle w:val="TAL"/>
              <w:keepNext w:val="0"/>
              <w:keepLines w:val="0"/>
              <w:widowControl w:val="0"/>
              <w:rPr>
                <w:i/>
                <w:lang w:eastAsia="ja-JP"/>
              </w:rPr>
            </w:pPr>
          </w:p>
        </w:tc>
        <w:tc>
          <w:tcPr>
            <w:tcW w:w="1512" w:type="dxa"/>
          </w:tcPr>
          <w:p w14:paraId="28808937" w14:textId="77777777" w:rsidR="00F02090" w:rsidRPr="00FD0425" w:rsidRDefault="00F02090" w:rsidP="0073372F">
            <w:pPr>
              <w:pStyle w:val="TAL"/>
              <w:keepNext w:val="0"/>
              <w:keepLines w:val="0"/>
              <w:widowControl w:val="0"/>
              <w:rPr>
                <w:lang w:eastAsia="ja-JP"/>
              </w:rPr>
            </w:pPr>
            <w:r w:rsidRPr="00FD0425">
              <w:rPr>
                <w:lang w:eastAsia="ja-JP"/>
              </w:rPr>
              <w:t>9.2.1.19</w:t>
            </w:r>
          </w:p>
        </w:tc>
        <w:tc>
          <w:tcPr>
            <w:tcW w:w="1728" w:type="dxa"/>
          </w:tcPr>
          <w:p w14:paraId="661CCE6E" w14:textId="77777777" w:rsidR="00F02090" w:rsidRPr="00FD0425" w:rsidRDefault="00F02090" w:rsidP="0073372F">
            <w:pPr>
              <w:pStyle w:val="TAL"/>
              <w:keepNext w:val="0"/>
              <w:keepLines w:val="0"/>
              <w:widowControl w:val="0"/>
              <w:rPr>
                <w:lang w:eastAsia="ja-JP"/>
              </w:rPr>
            </w:pPr>
          </w:p>
        </w:tc>
        <w:tc>
          <w:tcPr>
            <w:tcW w:w="1080" w:type="dxa"/>
          </w:tcPr>
          <w:p w14:paraId="7A284EC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7638CBF" w14:textId="77777777" w:rsidR="00F02090" w:rsidRPr="00FD0425" w:rsidRDefault="00F02090" w:rsidP="0073372F">
            <w:pPr>
              <w:pStyle w:val="TAC"/>
              <w:keepNext w:val="0"/>
              <w:keepLines w:val="0"/>
              <w:widowControl w:val="0"/>
              <w:rPr>
                <w:lang w:eastAsia="ja-JP"/>
              </w:rPr>
            </w:pPr>
          </w:p>
        </w:tc>
      </w:tr>
      <w:tr w:rsidR="00F02090" w:rsidRPr="00FD0425" w14:paraId="79C73365" w14:textId="77777777" w:rsidTr="0073372F">
        <w:tc>
          <w:tcPr>
            <w:tcW w:w="2160" w:type="dxa"/>
          </w:tcPr>
          <w:p w14:paraId="555E6D3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1080" w:type="dxa"/>
          </w:tcPr>
          <w:p w14:paraId="2291B7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2BD531" w14:textId="77777777" w:rsidR="00F02090" w:rsidRPr="00FD0425" w:rsidRDefault="00F02090" w:rsidP="0073372F">
            <w:pPr>
              <w:pStyle w:val="TAL"/>
              <w:keepNext w:val="0"/>
              <w:keepLines w:val="0"/>
              <w:widowControl w:val="0"/>
              <w:rPr>
                <w:szCs w:val="18"/>
                <w:lang w:eastAsia="ja-JP"/>
              </w:rPr>
            </w:pPr>
          </w:p>
        </w:tc>
        <w:tc>
          <w:tcPr>
            <w:tcW w:w="1512" w:type="dxa"/>
          </w:tcPr>
          <w:p w14:paraId="6B9E8EF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3CDF9596" w14:textId="77777777" w:rsidR="00F02090" w:rsidRPr="00FD0425" w:rsidRDefault="00F02090" w:rsidP="0073372F">
            <w:pPr>
              <w:pStyle w:val="TAL"/>
              <w:keepNext w:val="0"/>
              <w:keepLines w:val="0"/>
              <w:widowControl w:val="0"/>
              <w:rPr>
                <w:szCs w:val="18"/>
                <w:lang w:eastAsia="ja-JP"/>
              </w:rPr>
            </w:pPr>
          </w:p>
        </w:tc>
        <w:tc>
          <w:tcPr>
            <w:tcW w:w="1080" w:type="dxa"/>
          </w:tcPr>
          <w:p w14:paraId="687A7F1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E69BEBD"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73372F">
      <w:pPr>
        <w:widowControl w:val="0"/>
        <w:rPr>
          <w:lang w:eastAsia="zh-CN"/>
        </w:rPr>
      </w:pPr>
    </w:p>
    <w:p w14:paraId="3A50AC78" w14:textId="77777777" w:rsidR="00F02090" w:rsidRPr="00FD0425" w:rsidRDefault="00F02090" w:rsidP="0073372F">
      <w:pPr>
        <w:pStyle w:val="Heading4"/>
        <w:keepNext w:val="0"/>
        <w:keepLines w:val="0"/>
        <w:widowControl w:val="0"/>
      </w:pPr>
      <w:bookmarkStart w:id="3873" w:name="_CR9_1_2_13"/>
      <w:bookmarkStart w:id="3874" w:name="_Toc20955204"/>
      <w:bookmarkStart w:id="3875" w:name="_Toc29991399"/>
      <w:bookmarkStart w:id="3876" w:name="_Toc36555799"/>
      <w:bookmarkStart w:id="3877" w:name="_Toc44497509"/>
      <w:bookmarkStart w:id="3878" w:name="_Toc45107897"/>
      <w:bookmarkStart w:id="3879" w:name="_Toc45901517"/>
      <w:bookmarkStart w:id="3880" w:name="_Toc51850596"/>
      <w:bookmarkStart w:id="3881" w:name="_Toc56693599"/>
      <w:bookmarkStart w:id="3882" w:name="_Toc64447142"/>
      <w:bookmarkStart w:id="3883" w:name="_Toc66286636"/>
      <w:bookmarkStart w:id="3884" w:name="_Toc74151331"/>
      <w:bookmarkStart w:id="3885" w:name="_Toc88653803"/>
      <w:bookmarkStart w:id="3886" w:name="_Toc97904159"/>
      <w:bookmarkStart w:id="3887" w:name="_Toc105175200"/>
      <w:bookmarkStart w:id="3888" w:name="_Toc113826230"/>
      <w:bookmarkStart w:id="3889" w:name="_Toc175586812"/>
      <w:bookmarkEnd w:id="3873"/>
      <w:r w:rsidRPr="00FD0425">
        <w:t>9.1.2.13</w:t>
      </w:r>
      <w:r w:rsidRPr="00FD0425">
        <w:tab/>
        <w:t>S-NODE CHANGE REFUSE</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43F54CCA" w14:textId="77777777" w:rsidR="00F02090" w:rsidRPr="00FD0425" w:rsidRDefault="00F02090" w:rsidP="0073372F">
      <w:pPr>
        <w:widowControl w:val="0"/>
      </w:pPr>
      <w:r w:rsidRPr="00FD0425">
        <w:t>This message is sent by the M-NG-RAN node to inform the S-NG-RAN node that the preparation of the S-NG-RAN node initiated S-NG-RAN node change has failed.</w:t>
      </w:r>
    </w:p>
    <w:p w14:paraId="348FA904"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5E7B76D5" w14:textId="77777777" w:rsidTr="00140708">
        <w:tc>
          <w:tcPr>
            <w:tcW w:w="1111" w:type="pct"/>
          </w:tcPr>
          <w:p w14:paraId="0653CA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7981E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01CB4A7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6EF3A8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496A28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71E5524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59274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0679FF48" w14:textId="77777777" w:rsidTr="00140708">
        <w:tc>
          <w:tcPr>
            <w:tcW w:w="1111" w:type="pct"/>
          </w:tcPr>
          <w:p w14:paraId="418AAE3C"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556" w:type="pct"/>
          </w:tcPr>
          <w:p w14:paraId="004AFA0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5765D9C5" w14:textId="77777777" w:rsidR="00F02090" w:rsidRPr="00FD0425" w:rsidRDefault="00F02090" w:rsidP="0073372F">
            <w:pPr>
              <w:pStyle w:val="TAL"/>
              <w:keepNext w:val="0"/>
              <w:keepLines w:val="0"/>
              <w:widowControl w:val="0"/>
              <w:rPr>
                <w:rFonts w:cs="Arial"/>
                <w:lang w:eastAsia="ja-JP"/>
              </w:rPr>
            </w:pPr>
          </w:p>
        </w:tc>
        <w:tc>
          <w:tcPr>
            <w:tcW w:w="778" w:type="pct"/>
          </w:tcPr>
          <w:p w14:paraId="79603980"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889" w:type="pct"/>
          </w:tcPr>
          <w:p w14:paraId="7B8AD10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782826B"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04D1FA3F"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850CA9" w:rsidRPr="00FD0425" w14:paraId="7DDDE4CE" w14:textId="77777777" w:rsidTr="00140708">
        <w:tc>
          <w:tcPr>
            <w:tcW w:w="1111" w:type="pct"/>
          </w:tcPr>
          <w:p w14:paraId="11433012"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556" w:type="pct"/>
          </w:tcPr>
          <w:p w14:paraId="5997DDE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3227FB8C" w14:textId="77777777" w:rsidR="00F02090" w:rsidRPr="00FD0425" w:rsidRDefault="00F02090" w:rsidP="0073372F">
            <w:pPr>
              <w:pStyle w:val="TAL"/>
              <w:keepNext w:val="0"/>
              <w:keepLines w:val="0"/>
              <w:widowControl w:val="0"/>
              <w:rPr>
                <w:rFonts w:cs="Arial"/>
                <w:lang w:eastAsia="ja-JP"/>
              </w:rPr>
            </w:pPr>
          </w:p>
        </w:tc>
        <w:tc>
          <w:tcPr>
            <w:tcW w:w="778" w:type="pct"/>
          </w:tcPr>
          <w:p w14:paraId="42E9F88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36DDF9B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556" w:type="pct"/>
          </w:tcPr>
          <w:p w14:paraId="7CC177E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2520FED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1A94ED76" w14:textId="77777777" w:rsidTr="00140708">
        <w:tc>
          <w:tcPr>
            <w:tcW w:w="1111" w:type="pct"/>
          </w:tcPr>
          <w:p w14:paraId="449FBD7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556" w:type="pct"/>
          </w:tcPr>
          <w:p w14:paraId="3F33E67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451DC045" w14:textId="77777777" w:rsidR="00F02090" w:rsidRPr="00FD0425" w:rsidRDefault="00F02090" w:rsidP="0073372F">
            <w:pPr>
              <w:pStyle w:val="TAL"/>
              <w:keepNext w:val="0"/>
              <w:keepLines w:val="0"/>
              <w:widowControl w:val="0"/>
              <w:rPr>
                <w:rFonts w:cs="Arial"/>
                <w:lang w:eastAsia="ja-JP"/>
              </w:rPr>
            </w:pPr>
          </w:p>
        </w:tc>
        <w:tc>
          <w:tcPr>
            <w:tcW w:w="778" w:type="pct"/>
          </w:tcPr>
          <w:p w14:paraId="2165EAC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44440FF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556" w:type="pct"/>
          </w:tcPr>
          <w:p w14:paraId="02267F8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19F657D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79D6F7F1" w14:textId="77777777" w:rsidTr="00140708">
        <w:tc>
          <w:tcPr>
            <w:tcW w:w="1111" w:type="pct"/>
          </w:tcPr>
          <w:p w14:paraId="5E6699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Cause</w:t>
            </w:r>
          </w:p>
        </w:tc>
        <w:tc>
          <w:tcPr>
            <w:tcW w:w="556" w:type="pct"/>
          </w:tcPr>
          <w:p w14:paraId="21119D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BC26758" w14:textId="77777777" w:rsidR="00F02090" w:rsidRPr="00FD0425" w:rsidRDefault="00F02090" w:rsidP="0073372F">
            <w:pPr>
              <w:pStyle w:val="TAL"/>
              <w:keepNext w:val="0"/>
              <w:keepLines w:val="0"/>
              <w:widowControl w:val="0"/>
              <w:rPr>
                <w:rFonts w:cs="Arial"/>
                <w:lang w:eastAsia="ja-JP"/>
              </w:rPr>
            </w:pPr>
          </w:p>
        </w:tc>
        <w:tc>
          <w:tcPr>
            <w:tcW w:w="778" w:type="pct"/>
          </w:tcPr>
          <w:p w14:paraId="2C03653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Pr>
          <w:p w14:paraId="194F15C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030D2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21C1178"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6543C8D8" w14:textId="77777777" w:rsidTr="00140708">
        <w:tc>
          <w:tcPr>
            <w:tcW w:w="1111" w:type="pct"/>
          </w:tcPr>
          <w:p w14:paraId="46F2C0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Pr>
          <w:p w14:paraId="69C0807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90DE320" w14:textId="77777777" w:rsidR="00F02090" w:rsidRPr="00FD0425" w:rsidRDefault="00F02090" w:rsidP="0073372F">
            <w:pPr>
              <w:pStyle w:val="TAL"/>
              <w:keepNext w:val="0"/>
              <w:keepLines w:val="0"/>
              <w:widowControl w:val="0"/>
              <w:rPr>
                <w:rFonts w:cs="Arial"/>
                <w:lang w:eastAsia="ja-JP"/>
              </w:rPr>
            </w:pPr>
          </w:p>
        </w:tc>
        <w:tc>
          <w:tcPr>
            <w:tcW w:w="778" w:type="pct"/>
          </w:tcPr>
          <w:p w14:paraId="44CF0071"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5450C345" w14:textId="77777777" w:rsidR="00F02090" w:rsidRPr="00FD0425" w:rsidRDefault="00F02090" w:rsidP="0073372F">
            <w:pPr>
              <w:pStyle w:val="TAL"/>
              <w:keepNext w:val="0"/>
              <w:keepLines w:val="0"/>
              <w:widowControl w:val="0"/>
              <w:rPr>
                <w:rFonts w:cs="Arial"/>
                <w:lang w:eastAsia="ja-JP"/>
              </w:rPr>
            </w:pPr>
          </w:p>
        </w:tc>
        <w:tc>
          <w:tcPr>
            <w:tcW w:w="556" w:type="pct"/>
          </w:tcPr>
          <w:p w14:paraId="39600E3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50D9617"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73372F">
      <w:pPr>
        <w:widowControl w:val="0"/>
      </w:pPr>
    </w:p>
    <w:p w14:paraId="78AFC619" w14:textId="77777777" w:rsidR="00F02090" w:rsidRPr="00FD0425" w:rsidRDefault="00F02090" w:rsidP="0073372F">
      <w:pPr>
        <w:pStyle w:val="Heading4"/>
        <w:keepNext w:val="0"/>
        <w:keepLines w:val="0"/>
        <w:widowControl w:val="0"/>
      </w:pPr>
      <w:bookmarkStart w:id="3890" w:name="_CR9_1_2_14"/>
      <w:bookmarkStart w:id="3891" w:name="_Toc20955205"/>
      <w:bookmarkStart w:id="3892" w:name="_Toc29991400"/>
      <w:bookmarkStart w:id="3893" w:name="_Toc36555800"/>
      <w:bookmarkStart w:id="3894" w:name="_Toc44497510"/>
      <w:bookmarkStart w:id="3895" w:name="_Toc45107898"/>
      <w:bookmarkStart w:id="3896" w:name="_Toc45901518"/>
      <w:bookmarkStart w:id="3897" w:name="_Toc51850597"/>
      <w:bookmarkStart w:id="3898" w:name="_Toc56693600"/>
      <w:bookmarkStart w:id="3899" w:name="_Toc64447143"/>
      <w:bookmarkStart w:id="3900" w:name="_Toc66286637"/>
      <w:bookmarkStart w:id="3901" w:name="_Toc74151332"/>
      <w:bookmarkStart w:id="3902" w:name="_Toc88653804"/>
      <w:bookmarkStart w:id="3903" w:name="_Toc97904160"/>
      <w:bookmarkStart w:id="3904" w:name="_Toc105175201"/>
      <w:bookmarkStart w:id="3905" w:name="_Toc113826231"/>
      <w:bookmarkStart w:id="3906" w:name="_Toc175586813"/>
      <w:bookmarkEnd w:id="3890"/>
      <w:r w:rsidRPr="00FD0425">
        <w:t>9.1.2.14</w:t>
      </w:r>
      <w:r w:rsidRPr="00FD0425">
        <w:tab/>
        <w:t>S-NODE RELEASE REQUEST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A4F9B01"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73372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DF69B53" w14:textId="77777777" w:rsidTr="00140708">
        <w:trPr>
          <w:tblHeader/>
        </w:trPr>
        <w:tc>
          <w:tcPr>
            <w:tcW w:w="1111" w:type="pct"/>
          </w:tcPr>
          <w:p w14:paraId="5CAF72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1D19E7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1B8307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42280F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5F261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E99BA2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A88677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C3160D" w:rsidRPr="00FD0425" w14:paraId="5AAE823D" w14:textId="77777777" w:rsidTr="00140708">
        <w:tc>
          <w:tcPr>
            <w:tcW w:w="1111" w:type="pct"/>
          </w:tcPr>
          <w:p w14:paraId="18B1772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B33D4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E683BB9" w14:textId="77777777" w:rsidR="00F02090" w:rsidRPr="00BD1D4F" w:rsidRDefault="00F02090" w:rsidP="00BD1D4F">
            <w:pPr>
              <w:pStyle w:val="TAL"/>
            </w:pPr>
          </w:p>
        </w:tc>
        <w:tc>
          <w:tcPr>
            <w:tcW w:w="778" w:type="pct"/>
          </w:tcPr>
          <w:p w14:paraId="3FC80CFC"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78A7052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A7D68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18638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6C60758" w14:textId="77777777" w:rsidTr="00140708">
        <w:tc>
          <w:tcPr>
            <w:tcW w:w="1111" w:type="pct"/>
          </w:tcPr>
          <w:p w14:paraId="73C73C7E"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68A1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2185676" w14:textId="77777777" w:rsidR="00F02090" w:rsidRPr="00FD0425" w:rsidRDefault="00F02090" w:rsidP="0073372F">
            <w:pPr>
              <w:pStyle w:val="TAL"/>
              <w:keepNext w:val="0"/>
              <w:keepLines w:val="0"/>
              <w:widowControl w:val="0"/>
              <w:rPr>
                <w:rFonts w:cs="Arial"/>
                <w:lang w:eastAsia="ja-JP"/>
              </w:rPr>
            </w:pPr>
          </w:p>
        </w:tc>
        <w:tc>
          <w:tcPr>
            <w:tcW w:w="778" w:type="pct"/>
          </w:tcPr>
          <w:p w14:paraId="2AB9DF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880DB89"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2730C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2A1730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1DFA252" w14:textId="77777777" w:rsidTr="00140708">
        <w:tc>
          <w:tcPr>
            <w:tcW w:w="1111" w:type="pct"/>
          </w:tcPr>
          <w:p w14:paraId="761478DC"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0A6D82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2625099F" w14:textId="77777777" w:rsidR="00F02090" w:rsidRPr="00FD0425" w:rsidRDefault="00F02090" w:rsidP="0073372F">
            <w:pPr>
              <w:pStyle w:val="TAL"/>
              <w:keepNext w:val="0"/>
              <w:keepLines w:val="0"/>
              <w:widowControl w:val="0"/>
              <w:rPr>
                <w:rFonts w:cs="Arial"/>
                <w:lang w:eastAsia="ja-JP"/>
              </w:rPr>
            </w:pPr>
          </w:p>
        </w:tc>
        <w:tc>
          <w:tcPr>
            <w:tcW w:w="778" w:type="pct"/>
          </w:tcPr>
          <w:p w14:paraId="75EEDAF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29CE6E4E"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6F6A78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2A1BD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FF743A5" w14:textId="77777777" w:rsidTr="00140708">
        <w:tc>
          <w:tcPr>
            <w:tcW w:w="1111" w:type="pct"/>
          </w:tcPr>
          <w:p w14:paraId="2B631FD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14CA801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379F9551" w14:textId="77777777" w:rsidR="00F02090" w:rsidRPr="00FD0425" w:rsidRDefault="00F02090" w:rsidP="0073372F">
            <w:pPr>
              <w:pStyle w:val="TAL"/>
              <w:keepNext w:val="0"/>
              <w:keepLines w:val="0"/>
              <w:widowControl w:val="0"/>
              <w:rPr>
                <w:rFonts w:cs="Arial"/>
                <w:lang w:eastAsia="ja-JP"/>
              </w:rPr>
            </w:pPr>
          </w:p>
        </w:tc>
        <w:tc>
          <w:tcPr>
            <w:tcW w:w="778" w:type="pct"/>
          </w:tcPr>
          <w:p w14:paraId="0030246A"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51F19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D3E6F4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F40B1F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19D1930" w14:textId="77777777" w:rsidTr="00140708">
        <w:tc>
          <w:tcPr>
            <w:tcW w:w="1111" w:type="pct"/>
          </w:tcPr>
          <w:p w14:paraId="1BEAC34C" w14:textId="77777777" w:rsidR="00F02090" w:rsidRPr="00FD0425" w:rsidRDefault="00277355" w:rsidP="0073372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56" w:type="pct"/>
          </w:tcPr>
          <w:p w14:paraId="1852F0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40E08F87" w14:textId="77777777" w:rsidR="00F02090" w:rsidRPr="00FD0425" w:rsidRDefault="00F02090" w:rsidP="0073372F">
            <w:pPr>
              <w:pStyle w:val="TAL"/>
              <w:keepNext w:val="0"/>
              <w:keepLines w:val="0"/>
              <w:widowControl w:val="0"/>
              <w:rPr>
                <w:rFonts w:cs="Arial"/>
                <w:i/>
                <w:lang w:eastAsia="ja-JP"/>
              </w:rPr>
            </w:pPr>
          </w:p>
        </w:tc>
        <w:tc>
          <w:tcPr>
            <w:tcW w:w="778" w:type="pct"/>
          </w:tcPr>
          <w:p w14:paraId="01EEF6A7"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73372F">
            <w:pPr>
              <w:pStyle w:val="TAL"/>
              <w:keepNext w:val="0"/>
              <w:keepLines w:val="0"/>
              <w:widowControl w:val="0"/>
              <w:rPr>
                <w:rFonts w:cs="Arial"/>
                <w:lang w:eastAsia="ja-JP"/>
              </w:rPr>
            </w:pPr>
            <w:r w:rsidRPr="00FD0425">
              <w:rPr>
                <w:lang w:eastAsia="ja-JP"/>
              </w:rPr>
              <w:t>9.2.1.26</w:t>
            </w:r>
          </w:p>
        </w:tc>
        <w:tc>
          <w:tcPr>
            <w:tcW w:w="889" w:type="pct"/>
          </w:tcPr>
          <w:p w14:paraId="0BAE7479" w14:textId="77777777" w:rsidR="00F02090" w:rsidRPr="00FD0425" w:rsidRDefault="00F02090" w:rsidP="0073372F">
            <w:pPr>
              <w:pStyle w:val="TAL"/>
              <w:keepNext w:val="0"/>
              <w:keepLines w:val="0"/>
              <w:widowControl w:val="0"/>
            </w:pPr>
          </w:p>
        </w:tc>
        <w:tc>
          <w:tcPr>
            <w:tcW w:w="556" w:type="pct"/>
          </w:tcPr>
          <w:p w14:paraId="3EB6FB6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0CD6A5A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344C3CA3" w14:textId="77777777" w:rsidTr="00140708">
        <w:tc>
          <w:tcPr>
            <w:tcW w:w="1111"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73372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56"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73372F">
            <w:pPr>
              <w:pStyle w:val="TAL"/>
              <w:keepNext w:val="0"/>
              <w:keepLines w:val="0"/>
              <w:widowControl w:val="0"/>
              <w:rPr>
                <w:lang w:eastAsia="ja-JP"/>
              </w:rPr>
            </w:pPr>
            <w:r w:rsidRPr="00FD0425">
              <w:rPr>
                <w:lang w:eastAsia="ja-JP"/>
              </w:rPr>
              <w:t>9.2.3.68</w:t>
            </w:r>
          </w:p>
        </w:tc>
        <w:tc>
          <w:tcPr>
            <w:tcW w:w="889"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73372F">
            <w:pPr>
              <w:pStyle w:val="TAL"/>
              <w:keepNext w:val="0"/>
              <w:keepLines w:val="0"/>
              <w:widowControl w:val="0"/>
              <w:rPr>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B7FFD22" w14:textId="77777777" w:rsidTr="00140708">
        <w:tc>
          <w:tcPr>
            <w:tcW w:w="1111"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4D5C9894" w14:textId="77777777" w:rsidTr="00140708">
        <w:tc>
          <w:tcPr>
            <w:tcW w:w="1111"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73372F">
            <w:pPr>
              <w:pStyle w:val="TAL"/>
              <w:keepNext w:val="0"/>
              <w:keepLines w:val="0"/>
              <w:widowControl w:val="0"/>
            </w:pPr>
            <w:r w:rsidRPr="00FD0425">
              <w:t>DRB List</w:t>
            </w:r>
          </w:p>
          <w:p w14:paraId="5AE7FB36" w14:textId="77777777" w:rsidR="0020299A" w:rsidRPr="00FD0425" w:rsidRDefault="0020299A" w:rsidP="0073372F">
            <w:pPr>
              <w:pStyle w:val="TAL"/>
              <w:keepNext w:val="0"/>
              <w:keepLines w:val="0"/>
              <w:widowControl w:val="0"/>
              <w:rPr>
                <w:snapToGrid w:val="0"/>
                <w:lang w:eastAsia="ja-JP"/>
              </w:rPr>
            </w:pPr>
            <w:r w:rsidRPr="00FD0425">
              <w:t>9.2.1.29</w:t>
            </w:r>
          </w:p>
        </w:tc>
        <w:tc>
          <w:tcPr>
            <w:tcW w:w="889"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73372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56"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73372F">
            <w:pPr>
              <w:pStyle w:val="TAC"/>
              <w:keepNext w:val="0"/>
              <w:keepLines w:val="0"/>
              <w:widowControl w:val="0"/>
              <w:rPr>
                <w:bCs/>
                <w:lang w:eastAsia="ja-JP"/>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73372F">
            <w:pPr>
              <w:pStyle w:val="TAC"/>
              <w:keepNext w:val="0"/>
              <w:keepLines w:val="0"/>
              <w:widowControl w:val="0"/>
              <w:rPr>
                <w:lang w:eastAsia="ja-JP"/>
              </w:rPr>
            </w:pPr>
            <w:r w:rsidRPr="00FD0425">
              <w:t>ignore</w:t>
            </w:r>
          </w:p>
        </w:tc>
      </w:tr>
    </w:tbl>
    <w:p w14:paraId="74563AC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73372F">
      <w:pPr>
        <w:widowControl w:val="0"/>
        <w:rPr>
          <w:lang w:eastAsia="zh-CN"/>
        </w:rPr>
      </w:pPr>
    </w:p>
    <w:p w14:paraId="1EC97A1A" w14:textId="77777777" w:rsidR="00F02090" w:rsidRPr="00FD0425" w:rsidRDefault="00F02090" w:rsidP="0073372F">
      <w:pPr>
        <w:pStyle w:val="Heading4"/>
        <w:keepNext w:val="0"/>
        <w:keepLines w:val="0"/>
        <w:widowControl w:val="0"/>
      </w:pPr>
      <w:bookmarkStart w:id="3907" w:name="_CR9_1_2_15"/>
      <w:bookmarkStart w:id="3908" w:name="_Toc20955206"/>
      <w:bookmarkStart w:id="3909" w:name="_Toc29991401"/>
      <w:bookmarkStart w:id="3910" w:name="_Toc36555801"/>
      <w:bookmarkStart w:id="3911" w:name="_Toc44497511"/>
      <w:bookmarkStart w:id="3912" w:name="_Toc45107899"/>
      <w:bookmarkStart w:id="3913" w:name="_Toc45901519"/>
      <w:bookmarkStart w:id="3914" w:name="_Toc51850598"/>
      <w:bookmarkStart w:id="3915" w:name="_Toc56693601"/>
      <w:bookmarkStart w:id="3916" w:name="_Toc64447144"/>
      <w:bookmarkStart w:id="3917" w:name="_Toc66286638"/>
      <w:bookmarkStart w:id="3918" w:name="_Toc74151333"/>
      <w:bookmarkStart w:id="3919" w:name="_Toc88653805"/>
      <w:bookmarkStart w:id="3920" w:name="_Toc97904161"/>
      <w:bookmarkStart w:id="3921" w:name="_Toc105175202"/>
      <w:bookmarkStart w:id="3922" w:name="_Toc113826232"/>
      <w:bookmarkStart w:id="3923" w:name="_Toc175586814"/>
      <w:bookmarkEnd w:id="3907"/>
      <w:r w:rsidRPr="00FD0425">
        <w:t>9.1.2.15</w:t>
      </w:r>
      <w:r w:rsidRPr="00FD0425">
        <w:tab/>
        <w:t>S-NODE RELEASE REQUEST ACKNOWLEDGE</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325DF09E"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0A737E74" w14:textId="77777777" w:rsidTr="00140708">
        <w:trPr>
          <w:tblHeader/>
        </w:trPr>
        <w:tc>
          <w:tcPr>
            <w:tcW w:w="1111" w:type="pct"/>
          </w:tcPr>
          <w:p w14:paraId="56FDAB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CB7019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3C5FD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0D979E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0CA3C52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1D05CA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17FAF44"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2D34FA23" w14:textId="77777777" w:rsidTr="00140708">
        <w:tc>
          <w:tcPr>
            <w:tcW w:w="1111" w:type="pct"/>
          </w:tcPr>
          <w:p w14:paraId="0BC6DBD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6ECAD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0CFDF9A" w14:textId="77777777" w:rsidR="00F02090" w:rsidRPr="00FD0425" w:rsidRDefault="00F02090" w:rsidP="0073372F">
            <w:pPr>
              <w:pStyle w:val="TAL"/>
              <w:keepNext w:val="0"/>
              <w:keepLines w:val="0"/>
              <w:widowControl w:val="0"/>
            </w:pPr>
          </w:p>
        </w:tc>
        <w:tc>
          <w:tcPr>
            <w:tcW w:w="778" w:type="pct"/>
          </w:tcPr>
          <w:p w14:paraId="61C1E64B"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66ACB2CC"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54170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57031B23"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22F7CAEA" w14:textId="77777777" w:rsidTr="00140708">
        <w:tc>
          <w:tcPr>
            <w:tcW w:w="1111" w:type="pct"/>
          </w:tcPr>
          <w:p w14:paraId="646CE42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407AC64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411463A9" w14:textId="77777777" w:rsidR="00F02090" w:rsidRPr="00FD0425" w:rsidRDefault="00F02090" w:rsidP="0073372F">
            <w:pPr>
              <w:pStyle w:val="TAL"/>
              <w:keepNext w:val="0"/>
              <w:keepLines w:val="0"/>
              <w:widowControl w:val="0"/>
              <w:rPr>
                <w:rFonts w:cs="Arial"/>
                <w:lang w:eastAsia="ja-JP"/>
              </w:rPr>
            </w:pPr>
          </w:p>
        </w:tc>
        <w:tc>
          <w:tcPr>
            <w:tcW w:w="778" w:type="pct"/>
          </w:tcPr>
          <w:p w14:paraId="46401F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43012B6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1EEB82FC"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C0CD2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94C5B0D" w14:textId="77777777" w:rsidTr="00140708">
        <w:tc>
          <w:tcPr>
            <w:tcW w:w="1111" w:type="pct"/>
          </w:tcPr>
          <w:p w14:paraId="1730479B"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3237BB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F2323E9" w14:textId="77777777" w:rsidR="00F02090" w:rsidRPr="00FD0425" w:rsidRDefault="00F02090" w:rsidP="0073372F">
            <w:pPr>
              <w:pStyle w:val="TAL"/>
              <w:keepNext w:val="0"/>
              <w:keepLines w:val="0"/>
              <w:widowControl w:val="0"/>
              <w:rPr>
                <w:rFonts w:cs="Arial"/>
                <w:lang w:eastAsia="ja-JP"/>
              </w:rPr>
            </w:pPr>
          </w:p>
        </w:tc>
        <w:tc>
          <w:tcPr>
            <w:tcW w:w="778" w:type="pct"/>
          </w:tcPr>
          <w:p w14:paraId="222555A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60A2A7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5F0B4EA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FD429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34337C0E" w14:textId="77777777" w:rsidTr="00140708">
        <w:tc>
          <w:tcPr>
            <w:tcW w:w="1111" w:type="pct"/>
          </w:tcPr>
          <w:p w14:paraId="214DC95B" w14:textId="77777777" w:rsidR="00F02090" w:rsidRPr="00FD0425" w:rsidRDefault="00F02090" w:rsidP="0073372F">
            <w:pPr>
              <w:pStyle w:val="TAL"/>
              <w:keepNext w:val="0"/>
              <w:keepLines w:val="0"/>
              <w:widowControl w:val="0"/>
              <w:rPr>
                <w:rFonts w:cs="Arial"/>
                <w:lang w:eastAsia="zh-CN"/>
              </w:rPr>
            </w:pPr>
            <w:r w:rsidRPr="00FD0425">
              <w:rPr>
                <w:b/>
                <w:lang w:eastAsia="ja-JP"/>
              </w:rPr>
              <w:t>PDU sessions To Be Released List</w:t>
            </w:r>
          </w:p>
        </w:tc>
        <w:tc>
          <w:tcPr>
            <w:tcW w:w="556" w:type="pct"/>
          </w:tcPr>
          <w:p w14:paraId="40327469" w14:textId="77777777" w:rsidR="00F02090" w:rsidRPr="00FD0425" w:rsidRDefault="00F02090" w:rsidP="0073372F">
            <w:pPr>
              <w:pStyle w:val="TAL"/>
              <w:keepNext w:val="0"/>
              <w:keepLines w:val="0"/>
              <w:widowControl w:val="0"/>
              <w:rPr>
                <w:rFonts w:cs="Arial"/>
                <w:lang w:eastAsia="ja-JP"/>
              </w:rPr>
            </w:pPr>
          </w:p>
        </w:tc>
        <w:tc>
          <w:tcPr>
            <w:tcW w:w="556" w:type="pct"/>
          </w:tcPr>
          <w:p w14:paraId="6AA8BD81" w14:textId="77777777" w:rsidR="00F02090" w:rsidRPr="00FD0425" w:rsidRDefault="00F02090" w:rsidP="0073372F">
            <w:pPr>
              <w:pStyle w:val="TAL"/>
              <w:keepNext w:val="0"/>
              <w:keepLines w:val="0"/>
              <w:widowControl w:val="0"/>
              <w:rPr>
                <w:rFonts w:cs="Arial"/>
                <w:lang w:eastAsia="ja-JP"/>
              </w:rPr>
            </w:pPr>
            <w:r w:rsidRPr="00FD0425">
              <w:rPr>
                <w:i/>
                <w:lang w:eastAsia="ja-JP"/>
              </w:rPr>
              <w:t>0..1</w:t>
            </w:r>
          </w:p>
        </w:tc>
        <w:tc>
          <w:tcPr>
            <w:tcW w:w="778" w:type="pct"/>
          </w:tcPr>
          <w:p w14:paraId="667AE423" w14:textId="77777777" w:rsidR="00F02090" w:rsidRPr="00FD0425" w:rsidRDefault="00F02090" w:rsidP="0073372F">
            <w:pPr>
              <w:pStyle w:val="TAL"/>
              <w:keepNext w:val="0"/>
              <w:keepLines w:val="0"/>
              <w:widowControl w:val="0"/>
              <w:rPr>
                <w:rFonts w:cs="Arial"/>
                <w:lang w:eastAsia="ja-JP"/>
              </w:rPr>
            </w:pPr>
          </w:p>
        </w:tc>
        <w:tc>
          <w:tcPr>
            <w:tcW w:w="889" w:type="pct"/>
          </w:tcPr>
          <w:p w14:paraId="138F1099"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27C770D" w14:textId="77777777" w:rsidR="00F02090" w:rsidRPr="00FD0425" w:rsidRDefault="00F02090" w:rsidP="0073372F">
            <w:pPr>
              <w:pStyle w:val="TAC"/>
              <w:keepNext w:val="0"/>
              <w:keepLines w:val="0"/>
              <w:widowControl w:val="0"/>
              <w:rPr>
                <w:rFonts w:cs="Arial"/>
                <w:lang w:eastAsia="ja-JP"/>
              </w:rPr>
            </w:pPr>
            <w:r w:rsidRPr="00FD0425">
              <w:rPr>
                <w:bCs/>
                <w:lang w:eastAsia="ja-JP"/>
              </w:rPr>
              <w:t>YES</w:t>
            </w:r>
          </w:p>
        </w:tc>
        <w:tc>
          <w:tcPr>
            <w:tcW w:w="556" w:type="pct"/>
          </w:tcPr>
          <w:p w14:paraId="2BF013C7"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B7121B" w:rsidRPr="00FD0425" w14:paraId="642D59D9" w14:textId="77777777" w:rsidTr="00140708">
        <w:tc>
          <w:tcPr>
            <w:tcW w:w="1111" w:type="pct"/>
          </w:tcPr>
          <w:p w14:paraId="362AF8DB" w14:textId="77777777" w:rsidR="00F02090" w:rsidRPr="00FD0425" w:rsidRDefault="00F02090" w:rsidP="0073372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56" w:type="pct"/>
          </w:tcPr>
          <w:p w14:paraId="2999C63F"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0B572CD1" w14:textId="77777777" w:rsidR="00F02090" w:rsidRPr="00FD0425" w:rsidRDefault="00F02090" w:rsidP="0073372F">
            <w:pPr>
              <w:pStyle w:val="TAL"/>
              <w:keepNext w:val="0"/>
              <w:keepLines w:val="0"/>
              <w:widowControl w:val="0"/>
              <w:rPr>
                <w:rFonts w:cs="Arial"/>
                <w:lang w:eastAsia="ja-JP"/>
              </w:rPr>
            </w:pPr>
          </w:p>
        </w:tc>
        <w:tc>
          <w:tcPr>
            <w:tcW w:w="778" w:type="pct"/>
          </w:tcPr>
          <w:p w14:paraId="2A5EFDCE"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73372F">
            <w:pPr>
              <w:pStyle w:val="TAL"/>
              <w:keepNext w:val="0"/>
              <w:keepLines w:val="0"/>
              <w:widowControl w:val="0"/>
              <w:rPr>
                <w:rFonts w:cs="Arial"/>
                <w:lang w:eastAsia="ja-JP"/>
              </w:rPr>
            </w:pPr>
            <w:r w:rsidRPr="00FD0425">
              <w:rPr>
                <w:lang w:eastAsia="ja-JP"/>
              </w:rPr>
              <w:t>9.2.1.24</w:t>
            </w:r>
          </w:p>
        </w:tc>
        <w:tc>
          <w:tcPr>
            <w:tcW w:w="889" w:type="pct"/>
          </w:tcPr>
          <w:p w14:paraId="201AD6FF"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40B6B0E1"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556" w:type="pct"/>
          </w:tcPr>
          <w:p w14:paraId="3BAC8314" w14:textId="77777777" w:rsidR="00F02090" w:rsidRPr="00FD0425" w:rsidRDefault="00F02090" w:rsidP="0073372F">
            <w:pPr>
              <w:pStyle w:val="TAC"/>
              <w:keepNext w:val="0"/>
              <w:keepLines w:val="0"/>
              <w:widowControl w:val="0"/>
              <w:rPr>
                <w:rFonts w:cs="Arial"/>
                <w:lang w:eastAsia="ja-JP"/>
              </w:rPr>
            </w:pPr>
          </w:p>
        </w:tc>
      </w:tr>
      <w:tr w:rsidR="00B7121B" w:rsidRPr="00FD0425" w14:paraId="3FD17373" w14:textId="77777777" w:rsidTr="00140708">
        <w:tc>
          <w:tcPr>
            <w:tcW w:w="1111" w:type="pct"/>
          </w:tcPr>
          <w:p w14:paraId="3ADCD3E4"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44B9A78C"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215D77E8" w14:textId="77777777" w:rsidR="00F02090" w:rsidRPr="00FD0425" w:rsidRDefault="00F02090" w:rsidP="0073372F">
            <w:pPr>
              <w:pStyle w:val="TAL"/>
              <w:keepNext w:val="0"/>
              <w:keepLines w:val="0"/>
              <w:widowControl w:val="0"/>
              <w:rPr>
                <w:rFonts w:cs="Arial"/>
                <w:lang w:eastAsia="ja-JP"/>
              </w:rPr>
            </w:pPr>
          </w:p>
        </w:tc>
        <w:tc>
          <w:tcPr>
            <w:tcW w:w="778" w:type="pct"/>
          </w:tcPr>
          <w:p w14:paraId="19CDD527"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0876F2C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64CFD0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62931675"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73372F">
      <w:pPr>
        <w:widowControl w:val="0"/>
        <w:rPr>
          <w:lang w:eastAsia="zh-CN"/>
        </w:rPr>
      </w:pPr>
    </w:p>
    <w:p w14:paraId="7725A415" w14:textId="77777777" w:rsidR="00F02090" w:rsidRPr="00FD0425" w:rsidRDefault="00F02090" w:rsidP="0073372F">
      <w:pPr>
        <w:pStyle w:val="Heading4"/>
        <w:keepNext w:val="0"/>
        <w:keepLines w:val="0"/>
        <w:widowControl w:val="0"/>
      </w:pPr>
      <w:bookmarkStart w:id="3924" w:name="_CR9_1_2_16"/>
      <w:bookmarkStart w:id="3925" w:name="_Toc20955207"/>
      <w:bookmarkStart w:id="3926" w:name="_Toc29991402"/>
      <w:bookmarkStart w:id="3927" w:name="_Toc36555802"/>
      <w:bookmarkStart w:id="3928" w:name="_Toc44497512"/>
      <w:bookmarkStart w:id="3929" w:name="_Toc45107900"/>
      <w:bookmarkStart w:id="3930" w:name="_Toc45901520"/>
      <w:bookmarkStart w:id="3931" w:name="_Toc51850599"/>
      <w:bookmarkStart w:id="3932" w:name="_Toc56693602"/>
      <w:bookmarkStart w:id="3933" w:name="_Toc64447145"/>
      <w:bookmarkStart w:id="3934" w:name="_Toc66286639"/>
      <w:bookmarkStart w:id="3935" w:name="_Toc74151334"/>
      <w:bookmarkStart w:id="3936" w:name="_Toc88653806"/>
      <w:bookmarkStart w:id="3937" w:name="_Toc97904162"/>
      <w:bookmarkStart w:id="3938" w:name="_Toc105175203"/>
      <w:bookmarkStart w:id="3939" w:name="_Toc113826233"/>
      <w:bookmarkStart w:id="3940" w:name="_Toc175586815"/>
      <w:bookmarkEnd w:id="3924"/>
      <w:r w:rsidRPr="00FD0425">
        <w:t>9.1.2.16</w:t>
      </w:r>
      <w:r w:rsidRPr="00FD0425">
        <w:tab/>
        <w:t>S-NODE RELEASE REJECT</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A14C105"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3753CA0A" w14:textId="77777777" w:rsidTr="00140708">
        <w:tc>
          <w:tcPr>
            <w:tcW w:w="1111" w:type="pct"/>
          </w:tcPr>
          <w:p w14:paraId="26A24B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3B39A1F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2D08361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2F10A9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2D4E67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33D8028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0E6F50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6FE58352" w14:textId="77777777" w:rsidTr="00140708">
        <w:tc>
          <w:tcPr>
            <w:tcW w:w="1111" w:type="pct"/>
          </w:tcPr>
          <w:p w14:paraId="247AC51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14E6D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7CDD218" w14:textId="77777777" w:rsidR="00F02090" w:rsidRPr="00FD0425" w:rsidRDefault="00F02090" w:rsidP="0073372F">
            <w:pPr>
              <w:pStyle w:val="TAL"/>
              <w:keepNext w:val="0"/>
              <w:keepLines w:val="0"/>
              <w:widowControl w:val="0"/>
            </w:pPr>
          </w:p>
        </w:tc>
        <w:tc>
          <w:tcPr>
            <w:tcW w:w="778" w:type="pct"/>
          </w:tcPr>
          <w:p w14:paraId="2E01D031"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169CA9D1"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32B6B6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03C3216A"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4EEE7749" w14:textId="77777777" w:rsidTr="00140708">
        <w:tc>
          <w:tcPr>
            <w:tcW w:w="1111" w:type="pct"/>
          </w:tcPr>
          <w:p w14:paraId="52EBDA3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208D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4E76004" w14:textId="77777777" w:rsidR="00F02090" w:rsidRPr="00FD0425" w:rsidRDefault="00F02090" w:rsidP="0073372F">
            <w:pPr>
              <w:pStyle w:val="TAL"/>
              <w:keepNext w:val="0"/>
              <w:keepLines w:val="0"/>
              <w:widowControl w:val="0"/>
              <w:rPr>
                <w:rFonts w:cs="Arial"/>
                <w:lang w:eastAsia="ja-JP"/>
              </w:rPr>
            </w:pPr>
          </w:p>
        </w:tc>
        <w:tc>
          <w:tcPr>
            <w:tcW w:w="778" w:type="pct"/>
          </w:tcPr>
          <w:p w14:paraId="5B5B48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84719F1"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ABB160E"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649F95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6ED703BB" w14:textId="77777777" w:rsidTr="00140708">
        <w:tc>
          <w:tcPr>
            <w:tcW w:w="1111" w:type="pct"/>
          </w:tcPr>
          <w:p w14:paraId="2D6303B6"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4A922EF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651F9483" w14:textId="77777777" w:rsidR="00F02090" w:rsidRPr="00FD0425" w:rsidRDefault="00F02090" w:rsidP="0073372F">
            <w:pPr>
              <w:pStyle w:val="TAL"/>
              <w:keepNext w:val="0"/>
              <w:keepLines w:val="0"/>
              <w:widowControl w:val="0"/>
              <w:rPr>
                <w:rFonts w:cs="Arial"/>
                <w:lang w:eastAsia="ja-JP"/>
              </w:rPr>
            </w:pPr>
          </w:p>
        </w:tc>
        <w:tc>
          <w:tcPr>
            <w:tcW w:w="778" w:type="pct"/>
          </w:tcPr>
          <w:p w14:paraId="079151F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1B5BB3C"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13DCCAD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85E25A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D7E80FE" w14:textId="77777777" w:rsidTr="00140708">
        <w:tc>
          <w:tcPr>
            <w:tcW w:w="1111" w:type="pct"/>
          </w:tcPr>
          <w:p w14:paraId="49B70023"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0C8D2B7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1EC830AC" w14:textId="77777777" w:rsidR="00F02090" w:rsidRPr="00FD0425" w:rsidRDefault="00F02090" w:rsidP="0073372F">
            <w:pPr>
              <w:pStyle w:val="TAL"/>
              <w:keepNext w:val="0"/>
              <w:keepLines w:val="0"/>
              <w:widowControl w:val="0"/>
              <w:rPr>
                <w:rFonts w:cs="Arial"/>
                <w:lang w:eastAsia="ja-JP"/>
              </w:rPr>
            </w:pPr>
          </w:p>
        </w:tc>
        <w:tc>
          <w:tcPr>
            <w:tcW w:w="778" w:type="pct"/>
          </w:tcPr>
          <w:p w14:paraId="00FFE6D1"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74469978"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37A7D9D"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D31E08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B7121B" w:rsidRPr="00FD0425" w14:paraId="2F7C88AB" w14:textId="77777777" w:rsidTr="00140708">
        <w:tc>
          <w:tcPr>
            <w:tcW w:w="1111" w:type="pct"/>
          </w:tcPr>
          <w:p w14:paraId="192758BB"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1583CA37" w14:textId="77777777" w:rsidR="00F02090" w:rsidRPr="00FD0425" w:rsidRDefault="00F02090" w:rsidP="0073372F">
            <w:pPr>
              <w:pStyle w:val="TAL"/>
              <w:keepNext w:val="0"/>
              <w:keepLines w:val="0"/>
              <w:widowControl w:val="0"/>
              <w:rPr>
                <w:rFonts w:cs="Arial"/>
                <w:lang w:eastAsia="zh-CN"/>
              </w:rPr>
            </w:pPr>
            <w:r w:rsidRPr="00FD0425">
              <w:rPr>
                <w:lang w:eastAsia="ja-JP"/>
              </w:rPr>
              <w:t>O</w:t>
            </w:r>
          </w:p>
        </w:tc>
        <w:tc>
          <w:tcPr>
            <w:tcW w:w="556" w:type="pct"/>
          </w:tcPr>
          <w:p w14:paraId="7BF15002" w14:textId="77777777" w:rsidR="00F02090" w:rsidRPr="00FD0425" w:rsidRDefault="00F02090" w:rsidP="0073372F">
            <w:pPr>
              <w:pStyle w:val="TAL"/>
              <w:keepNext w:val="0"/>
              <w:keepLines w:val="0"/>
              <w:widowControl w:val="0"/>
              <w:rPr>
                <w:rFonts w:cs="Arial"/>
                <w:lang w:eastAsia="ja-JP"/>
              </w:rPr>
            </w:pPr>
          </w:p>
        </w:tc>
        <w:tc>
          <w:tcPr>
            <w:tcW w:w="778" w:type="pct"/>
          </w:tcPr>
          <w:p w14:paraId="7397471F"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0D906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8CFDBA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5929B11D"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73372F">
      <w:pPr>
        <w:widowControl w:val="0"/>
        <w:rPr>
          <w:lang w:eastAsia="zh-CN"/>
        </w:rPr>
      </w:pPr>
    </w:p>
    <w:p w14:paraId="5B59B9B1" w14:textId="77777777" w:rsidR="00F02090" w:rsidRPr="00FD0425" w:rsidRDefault="00F02090" w:rsidP="0073372F">
      <w:pPr>
        <w:pStyle w:val="Heading4"/>
        <w:keepNext w:val="0"/>
        <w:keepLines w:val="0"/>
        <w:widowControl w:val="0"/>
      </w:pPr>
      <w:bookmarkStart w:id="3941" w:name="_CR9_1_2_17"/>
      <w:bookmarkStart w:id="3942" w:name="_Toc20955208"/>
      <w:bookmarkStart w:id="3943" w:name="_Toc29991403"/>
      <w:bookmarkStart w:id="3944" w:name="_Toc36555803"/>
      <w:bookmarkStart w:id="3945" w:name="_Toc44497513"/>
      <w:bookmarkStart w:id="3946" w:name="_Toc45107901"/>
      <w:bookmarkStart w:id="3947" w:name="_Toc45901521"/>
      <w:bookmarkStart w:id="3948" w:name="_Toc51850600"/>
      <w:bookmarkStart w:id="3949" w:name="_Toc56693603"/>
      <w:bookmarkStart w:id="3950" w:name="_Toc64447146"/>
      <w:bookmarkStart w:id="3951" w:name="_Toc66286640"/>
      <w:bookmarkStart w:id="3952" w:name="_Toc74151335"/>
      <w:bookmarkStart w:id="3953" w:name="_Toc88653807"/>
      <w:bookmarkStart w:id="3954" w:name="_Toc97904163"/>
      <w:bookmarkStart w:id="3955" w:name="_Toc105175204"/>
      <w:bookmarkStart w:id="3956" w:name="_Toc113826234"/>
      <w:bookmarkStart w:id="3957" w:name="_Toc175586816"/>
      <w:bookmarkEnd w:id="3941"/>
      <w:r w:rsidRPr="00FD0425">
        <w:t>9.1.2.17</w:t>
      </w:r>
      <w:r w:rsidRPr="00FD0425">
        <w:tab/>
        <w:t>S-NODE RELEASE REQUIRED</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1C35919F" w14:textId="77777777" w:rsidR="00F02090" w:rsidRPr="00FD0425" w:rsidRDefault="00F02090" w:rsidP="0073372F">
      <w:pPr>
        <w:widowControl w:val="0"/>
      </w:pPr>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7706FCE8" w14:textId="77777777" w:rsidTr="00140708">
        <w:trPr>
          <w:tblHeader/>
        </w:trPr>
        <w:tc>
          <w:tcPr>
            <w:tcW w:w="1111" w:type="pct"/>
          </w:tcPr>
          <w:p w14:paraId="45F0C94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1668BC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160D02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C2F2E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920918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17AC5F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09BF9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371F032" w14:textId="77777777" w:rsidTr="00140708">
        <w:tc>
          <w:tcPr>
            <w:tcW w:w="1111" w:type="pct"/>
          </w:tcPr>
          <w:p w14:paraId="62214B5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531FC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9F77F85" w14:textId="77777777" w:rsidR="00F02090" w:rsidRPr="00FD0425" w:rsidRDefault="00F02090" w:rsidP="0073372F">
            <w:pPr>
              <w:pStyle w:val="TAL"/>
              <w:keepNext w:val="0"/>
              <w:keepLines w:val="0"/>
              <w:widowControl w:val="0"/>
              <w:rPr>
                <w:lang w:eastAsia="ja-JP"/>
              </w:rPr>
            </w:pPr>
          </w:p>
        </w:tc>
        <w:tc>
          <w:tcPr>
            <w:tcW w:w="778" w:type="pct"/>
          </w:tcPr>
          <w:p w14:paraId="66E3E3C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A77BE0" w14:textId="77777777" w:rsidR="00F02090" w:rsidRPr="00FD0425" w:rsidRDefault="00F02090" w:rsidP="0073372F">
            <w:pPr>
              <w:pStyle w:val="TAL"/>
              <w:keepNext w:val="0"/>
              <w:keepLines w:val="0"/>
              <w:widowControl w:val="0"/>
              <w:rPr>
                <w:lang w:eastAsia="ja-JP"/>
              </w:rPr>
            </w:pPr>
          </w:p>
        </w:tc>
        <w:tc>
          <w:tcPr>
            <w:tcW w:w="556" w:type="pct"/>
          </w:tcPr>
          <w:p w14:paraId="67482DF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7195F82"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B7121B" w:rsidRPr="00FD0425" w14:paraId="2DF11E23" w14:textId="77777777" w:rsidTr="00140708">
        <w:tc>
          <w:tcPr>
            <w:tcW w:w="1111" w:type="pct"/>
          </w:tcPr>
          <w:p w14:paraId="45186C3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54FBF0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339D39" w14:textId="77777777" w:rsidR="00F02090" w:rsidRPr="00FD0425" w:rsidRDefault="00F02090" w:rsidP="0073372F">
            <w:pPr>
              <w:pStyle w:val="TAL"/>
              <w:keepNext w:val="0"/>
              <w:keepLines w:val="0"/>
              <w:widowControl w:val="0"/>
              <w:rPr>
                <w:lang w:eastAsia="ja-JP"/>
              </w:rPr>
            </w:pPr>
          </w:p>
        </w:tc>
        <w:tc>
          <w:tcPr>
            <w:tcW w:w="778" w:type="pct"/>
          </w:tcPr>
          <w:p w14:paraId="3723706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1E6DA3A5"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556" w:type="pct"/>
          </w:tcPr>
          <w:p w14:paraId="6F2BA7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B40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A06831" w14:textId="77777777" w:rsidTr="00140708">
        <w:tc>
          <w:tcPr>
            <w:tcW w:w="1111" w:type="pct"/>
          </w:tcPr>
          <w:p w14:paraId="161DE0BC"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134352B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8C99FE3" w14:textId="77777777" w:rsidR="00F02090" w:rsidRPr="00FD0425" w:rsidRDefault="00F02090" w:rsidP="0073372F">
            <w:pPr>
              <w:pStyle w:val="TAL"/>
              <w:keepNext w:val="0"/>
              <w:keepLines w:val="0"/>
              <w:widowControl w:val="0"/>
              <w:rPr>
                <w:lang w:eastAsia="ja-JP"/>
              </w:rPr>
            </w:pPr>
          </w:p>
        </w:tc>
        <w:tc>
          <w:tcPr>
            <w:tcW w:w="778" w:type="pct"/>
          </w:tcPr>
          <w:p w14:paraId="0A0773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198E1B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556" w:type="pct"/>
          </w:tcPr>
          <w:p w14:paraId="411786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E9509A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1673508A" w14:textId="77777777" w:rsidTr="00140708">
        <w:tc>
          <w:tcPr>
            <w:tcW w:w="1111" w:type="pct"/>
          </w:tcPr>
          <w:p w14:paraId="02CA0ACD" w14:textId="77777777" w:rsidR="00F02090" w:rsidRPr="00FD0425" w:rsidRDefault="00F02090" w:rsidP="0073372F">
            <w:pPr>
              <w:pStyle w:val="TAL"/>
              <w:keepNext w:val="0"/>
              <w:keepLines w:val="0"/>
              <w:widowControl w:val="0"/>
              <w:rPr>
                <w:lang w:eastAsia="ja-JP"/>
              </w:rPr>
            </w:pPr>
            <w:r w:rsidRPr="00FD0425">
              <w:rPr>
                <w:b/>
                <w:lang w:eastAsia="ja-JP"/>
              </w:rPr>
              <w:t>PDU sessions To Be Released</w:t>
            </w:r>
          </w:p>
        </w:tc>
        <w:tc>
          <w:tcPr>
            <w:tcW w:w="556" w:type="pct"/>
          </w:tcPr>
          <w:p w14:paraId="1C0D1CA3" w14:textId="77777777" w:rsidR="00F02090" w:rsidRPr="00FD0425" w:rsidRDefault="00F02090" w:rsidP="0073372F">
            <w:pPr>
              <w:pStyle w:val="TAL"/>
              <w:keepNext w:val="0"/>
              <w:keepLines w:val="0"/>
              <w:widowControl w:val="0"/>
              <w:rPr>
                <w:lang w:eastAsia="ja-JP"/>
              </w:rPr>
            </w:pPr>
          </w:p>
        </w:tc>
        <w:tc>
          <w:tcPr>
            <w:tcW w:w="556" w:type="pct"/>
          </w:tcPr>
          <w:p w14:paraId="3E105B9B"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778" w:type="pct"/>
          </w:tcPr>
          <w:p w14:paraId="1497113E" w14:textId="77777777" w:rsidR="00F02090" w:rsidRPr="00FD0425" w:rsidRDefault="00F02090" w:rsidP="0073372F">
            <w:pPr>
              <w:pStyle w:val="TAL"/>
              <w:keepNext w:val="0"/>
              <w:keepLines w:val="0"/>
              <w:widowControl w:val="0"/>
              <w:rPr>
                <w:snapToGrid w:val="0"/>
                <w:lang w:eastAsia="ja-JP"/>
              </w:rPr>
            </w:pPr>
          </w:p>
        </w:tc>
        <w:tc>
          <w:tcPr>
            <w:tcW w:w="889" w:type="pct"/>
          </w:tcPr>
          <w:p w14:paraId="027D3964" w14:textId="77777777" w:rsidR="00F02090" w:rsidRPr="00FD0425" w:rsidRDefault="00F02090" w:rsidP="0073372F">
            <w:pPr>
              <w:pStyle w:val="TAL"/>
              <w:keepNext w:val="0"/>
              <w:keepLines w:val="0"/>
              <w:widowControl w:val="0"/>
              <w:rPr>
                <w:lang w:eastAsia="ja-JP"/>
              </w:rPr>
            </w:pPr>
          </w:p>
        </w:tc>
        <w:tc>
          <w:tcPr>
            <w:tcW w:w="556" w:type="pct"/>
          </w:tcPr>
          <w:p w14:paraId="190F57D8"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7CA9BAE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52A30730" w14:textId="77777777" w:rsidTr="00140708">
        <w:tc>
          <w:tcPr>
            <w:tcW w:w="1111" w:type="pct"/>
          </w:tcPr>
          <w:p w14:paraId="60E568EA"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 – SN terminated</w:t>
            </w:r>
          </w:p>
        </w:tc>
        <w:tc>
          <w:tcPr>
            <w:tcW w:w="556" w:type="pct"/>
          </w:tcPr>
          <w:p w14:paraId="5BF6CE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656F10B" w14:textId="77777777" w:rsidR="00F02090" w:rsidRPr="00FD0425" w:rsidRDefault="00F02090" w:rsidP="0073372F">
            <w:pPr>
              <w:pStyle w:val="TAL"/>
              <w:keepNext w:val="0"/>
              <w:keepLines w:val="0"/>
              <w:widowControl w:val="0"/>
              <w:rPr>
                <w:lang w:eastAsia="ja-JP"/>
              </w:rPr>
            </w:pPr>
          </w:p>
        </w:tc>
        <w:tc>
          <w:tcPr>
            <w:tcW w:w="778" w:type="pct"/>
          </w:tcPr>
          <w:p w14:paraId="7069FC20"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73372F">
            <w:pPr>
              <w:pStyle w:val="TAL"/>
              <w:keepNext w:val="0"/>
              <w:keepLines w:val="0"/>
              <w:widowControl w:val="0"/>
              <w:rPr>
                <w:snapToGrid w:val="0"/>
                <w:lang w:eastAsia="ja-JP"/>
              </w:rPr>
            </w:pPr>
            <w:r w:rsidRPr="00FD0425">
              <w:rPr>
                <w:lang w:eastAsia="ja-JP"/>
              </w:rPr>
              <w:t>9.2.1.24</w:t>
            </w:r>
          </w:p>
        </w:tc>
        <w:tc>
          <w:tcPr>
            <w:tcW w:w="889" w:type="pct"/>
          </w:tcPr>
          <w:p w14:paraId="16E6615B" w14:textId="77777777" w:rsidR="00F02090" w:rsidRPr="00FD0425" w:rsidRDefault="00F02090" w:rsidP="0073372F">
            <w:pPr>
              <w:pStyle w:val="TAL"/>
              <w:keepNext w:val="0"/>
              <w:keepLines w:val="0"/>
              <w:widowControl w:val="0"/>
              <w:rPr>
                <w:lang w:eastAsia="ja-JP"/>
              </w:rPr>
            </w:pPr>
          </w:p>
        </w:tc>
        <w:tc>
          <w:tcPr>
            <w:tcW w:w="556" w:type="pct"/>
          </w:tcPr>
          <w:p w14:paraId="1F31AE70"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4FFDB203" w14:textId="77777777" w:rsidR="00F02090" w:rsidRPr="00FD0425" w:rsidRDefault="00F02090" w:rsidP="0073372F">
            <w:pPr>
              <w:pStyle w:val="TAC"/>
              <w:keepNext w:val="0"/>
              <w:keepLines w:val="0"/>
              <w:widowControl w:val="0"/>
              <w:rPr>
                <w:lang w:eastAsia="ja-JP"/>
              </w:rPr>
            </w:pPr>
          </w:p>
        </w:tc>
      </w:tr>
      <w:tr w:rsidR="00B7121B" w:rsidRPr="00FD0425" w14:paraId="26A41446" w14:textId="77777777" w:rsidTr="00140708">
        <w:tc>
          <w:tcPr>
            <w:tcW w:w="1111" w:type="pct"/>
          </w:tcPr>
          <w:p w14:paraId="53579E11"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357E6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E1FFA40" w14:textId="77777777" w:rsidR="00F02090" w:rsidRPr="00FD0425" w:rsidRDefault="00F02090" w:rsidP="0073372F">
            <w:pPr>
              <w:pStyle w:val="TAL"/>
              <w:keepNext w:val="0"/>
              <w:keepLines w:val="0"/>
              <w:widowControl w:val="0"/>
              <w:rPr>
                <w:lang w:eastAsia="ja-JP"/>
              </w:rPr>
            </w:pPr>
          </w:p>
        </w:tc>
        <w:tc>
          <w:tcPr>
            <w:tcW w:w="778" w:type="pct"/>
          </w:tcPr>
          <w:p w14:paraId="6BD03812"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889" w:type="pct"/>
          </w:tcPr>
          <w:p w14:paraId="2E040E0A" w14:textId="77777777" w:rsidR="00F02090" w:rsidRPr="00FD0425" w:rsidRDefault="00F02090" w:rsidP="0073372F">
            <w:pPr>
              <w:pStyle w:val="TAL"/>
              <w:keepNext w:val="0"/>
              <w:keepLines w:val="0"/>
              <w:widowControl w:val="0"/>
              <w:rPr>
                <w:lang w:eastAsia="ja-JP"/>
              </w:rPr>
            </w:pPr>
          </w:p>
        </w:tc>
        <w:tc>
          <w:tcPr>
            <w:tcW w:w="556" w:type="pct"/>
          </w:tcPr>
          <w:p w14:paraId="6C9B671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0CE551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74BABC05" w14:textId="77777777" w:rsidTr="00140708">
        <w:tc>
          <w:tcPr>
            <w:tcW w:w="1111" w:type="pct"/>
          </w:tcPr>
          <w:p w14:paraId="7FAA99FE" w14:textId="77777777" w:rsidR="005A20AF" w:rsidRPr="00FD0425" w:rsidRDefault="005A20AF" w:rsidP="0073372F">
            <w:pPr>
              <w:pStyle w:val="TAL"/>
              <w:keepNext w:val="0"/>
              <w:keepLines w:val="0"/>
              <w:widowControl w:val="0"/>
              <w:rPr>
                <w:lang w:eastAsia="ja-JP"/>
              </w:rPr>
            </w:pPr>
            <w:r w:rsidRPr="00FD0425">
              <w:rPr>
                <w:lang w:eastAsia="ja-JP"/>
              </w:rPr>
              <w:t>S-NG-RAN node to M-NG-RAN node Container</w:t>
            </w:r>
          </w:p>
        </w:tc>
        <w:tc>
          <w:tcPr>
            <w:tcW w:w="556" w:type="pct"/>
          </w:tcPr>
          <w:p w14:paraId="4EE299F0" w14:textId="77777777" w:rsidR="005A20AF" w:rsidRPr="00FD0425" w:rsidRDefault="005A20AF" w:rsidP="0073372F">
            <w:pPr>
              <w:pStyle w:val="TAL"/>
              <w:keepNext w:val="0"/>
              <w:keepLines w:val="0"/>
              <w:widowControl w:val="0"/>
              <w:rPr>
                <w:lang w:eastAsia="ja-JP"/>
              </w:rPr>
            </w:pPr>
            <w:r w:rsidRPr="00FD0425">
              <w:rPr>
                <w:lang w:eastAsia="ja-JP"/>
              </w:rPr>
              <w:t>O</w:t>
            </w:r>
          </w:p>
        </w:tc>
        <w:tc>
          <w:tcPr>
            <w:tcW w:w="556" w:type="pct"/>
          </w:tcPr>
          <w:p w14:paraId="66385EFB" w14:textId="77777777" w:rsidR="005A20AF" w:rsidRPr="00FD0425" w:rsidRDefault="005A20AF" w:rsidP="0073372F">
            <w:pPr>
              <w:pStyle w:val="TAL"/>
              <w:keepNext w:val="0"/>
              <w:keepLines w:val="0"/>
              <w:widowControl w:val="0"/>
              <w:rPr>
                <w:lang w:eastAsia="ja-JP"/>
              </w:rPr>
            </w:pPr>
          </w:p>
        </w:tc>
        <w:tc>
          <w:tcPr>
            <w:tcW w:w="778" w:type="pct"/>
          </w:tcPr>
          <w:p w14:paraId="1BA0B860" w14:textId="77777777" w:rsidR="005A20AF" w:rsidRPr="00FD0425" w:rsidRDefault="005A20AF" w:rsidP="0073372F">
            <w:pPr>
              <w:pStyle w:val="TAL"/>
              <w:keepNext w:val="0"/>
              <w:keepLines w:val="0"/>
              <w:widowControl w:val="0"/>
              <w:rPr>
                <w:lang w:eastAsia="ja-JP"/>
              </w:rPr>
            </w:pPr>
            <w:r w:rsidRPr="00FD0425">
              <w:rPr>
                <w:lang w:eastAsia="ja-JP"/>
              </w:rPr>
              <w:t>OCTET STRING</w:t>
            </w:r>
          </w:p>
        </w:tc>
        <w:tc>
          <w:tcPr>
            <w:tcW w:w="889" w:type="pct"/>
          </w:tcPr>
          <w:p w14:paraId="7FCDF1A5" w14:textId="77777777" w:rsidR="005A20AF" w:rsidRPr="00FD0425" w:rsidRDefault="005A20AF" w:rsidP="0073372F">
            <w:pPr>
              <w:pStyle w:val="TAL"/>
              <w:keepNext w:val="0"/>
              <w:keepLines w:val="0"/>
              <w:widowControl w:val="0"/>
              <w:rPr>
                <w:lang w:eastAsia="ja-JP"/>
              </w:rPr>
            </w:pPr>
            <w:r w:rsidRPr="00FD0425">
              <w:rPr>
                <w:rFonts w:cs="Arial"/>
                <w:szCs w:val="18"/>
                <w:lang w:eastAsia="ja-JP"/>
              </w:rPr>
              <w:t>Includes the CG-Config message as defined in TS 38.331 [10].</w:t>
            </w:r>
          </w:p>
        </w:tc>
        <w:tc>
          <w:tcPr>
            <w:tcW w:w="556" w:type="pct"/>
          </w:tcPr>
          <w:p w14:paraId="1ABC3EAE" w14:textId="77777777" w:rsidR="005A20AF" w:rsidRPr="00FD0425" w:rsidRDefault="005A20AF" w:rsidP="0073372F">
            <w:pPr>
              <w:pStyle w:val="TAC"/>
              <w:keepNext w:val="0"/>
              <w:keepLines w:val="0"/>
              <w:widowControl w:val="0"/>
              <w:rPr>
                <w:lang w:eastAsia="ja-JP"/>
              </w:rPr>
            </w:pPr>
            <w:r w:rsidRPr="00FD0425">
              <w:rPr>
                <w:lang w:eastAsia="ja-JP"/>
              </w:rPr>
              <w:t>YES</w:t>
            </w:r>
          </w:p>
        </w:tc>
        <w:tc>
          <w:tcPr>
            <w:tcW w:w="556" w:type="pct"/>
          </w:tcPr>
          <w:p w14:paraId="42BD56E1" w14:textId="77777777" w:rsidR="005A20AF" w:rsidRPr="00FD0425" w:rsidRDefault="005A20AF" w:rsidP="0073372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73372F">
      <w:pPr>
        <w:widowControl w:val="0"/>
        <w:rPr>
          <w:lang w:eastAsia="zh-CN"/>
        </w:rPr>
      </w:pPr>
    </w:p>
    <w:p w14:paraId="3D63D6B0" w14:textId="77777777" w:rsidR="00F02090" w:rsidRPr="00FD0425" w:rsidRDefault="00F02090" w:rsidP="0073372F">
      <w:pPr>
        <w:pStyle w:val="Heading4"/>
        <w:keepNext w:val="0"/>
        <w:keepLines w:val="0"/>
        <w:widowControl w:val="0"/>
      </w:pPr>
      <w:bookmarkStart w:id="3958" w:name="_CR9_1_2_18"/>
      <w:bookmarkStart w:id="3959" w:name="_Toc20955209"/>
      <w:bookmarkStart w:id="3960" w:name="_Toc29991404"/>
      <w:bookmarkStart w:id="3961" w:name="_Toc36555804"/>
      <w:bookmarkStart w:id="3962" w:name="_Toc44497514"/>
      <w:bookmarkStart w:id="3963" w:name="_Toc45107902"/>
      <w:bookmarkStart w:id="3964" w:name="_Toc45901522"/>
      <w:bookmarkStart w:id="3965" w:name="_Toc51850601"/>
      <w:bookmarkStart w:id="3966" w:name="_Toc56693604"/>
      <w:bookmarkStart w:id="3967" w:name="_Toc64447147"/>
      <w:bookmarkStart w:id="3968" w:name="_Toc66286641"/>
      <w:bookmarkStart w:id="3969" w:name="_Toc74151336"/>
      <w:bookmarkStart w:id="3970" w:name="_Toc88653808"/>
      <w:bookmarkStart w:id="3971" w:name="_Toc97904164"/>
      <w:bookmarkStart w:id="3972" w:name="_Toc105175205"/>
      <w:bookmarkStart w:id="3973" w:name="_Toc113826235"/>
      <w:bookmarkStart w:id="3974" w:name="_Toc175586817"/>
      <w:bookmarkEnd w:id="3958"/>
      <w:r w:rsidRPr="00FD0425">
        <w:t>9.1.2.18</w:t>
      </w:r>
      <w:r w:rsidRPr="00FD0425">
        <w:tab/>
        <w:t>S-NODE RELEASE CONFIRM</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A300471" w14:textId="77777777" w:rsidR="00F02090" w:rsidRPr="00FD0425" w:rsidRDefault="00F02090" w:rsidP="0073372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50F5B818" w14:textId="77777777" w:rsidTr="00140708">
        <w:trPr>
          <w:tblHeader/>
        </w:trPr>
        <w:tc>
          <w:tcPr>
            <w:tcW w:w="1111" w:type="pct"/>
          </w:tcPr>
          <w:p w14:paraId="7C60EAA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D167CC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2BCD69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181874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1302EA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07B61F0"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8690BC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4555E5A5" w14:textId="77777777" w:rsidTr="00140708">
        <w:tc>
          <w:tcPr>
            <w:tcW w:w="1111" w:type="pct"/>
          </w:tcPr>
          <w:p w14:paraId="7DA452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240393A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844567E" w14:textId="77777777" w:rsidR="00F02090" w:rsidRPr="00FD0425" w:rsidRDefault="00F02090" w:rsidP="0073372F">
            <w:pPr>
              <w:pStyle w:val="TAL"/>
              <w:keepNext w:val="0"/>
              <w:keepLines w:val="0"/>
              <w:widowControl w:val="0"/>
              <w:rPr>
                <w:szCs w:val="18"/>
                <w:lang w:eastAsia="ja-JP"/>
              </w:rPr>
            </w:pPr>
          </w:p>
        </w:tc>
        <w:tc>
          <w:tcPr>
            <w:tcW w:w="778" w:type="pct"/>
          </w:tcPr>
          <w:p w14:paraId="30B6FE0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73C6613" w14:textId="77777777" w:rsidR="00F02090" w:rsidRPr="00FD0425" w:rsidRDefault="00F02090" w:rsidP="0073372F">
            <w:pPr>
              <w:pStyle w:val="TAL"/>
              <w:keepNext w:val="0"/>
              <w:keepLines w:val="0"/>
              <w:widowControl w:val="0"/>
              <w:rPr>
                <w:szCs w:val="18"/>
                <w:lang w:eastAsia="ja-JP"/>
              </w:rPr>
            </w:pPr>
          </w:p>
        </w:tc>
        <w:tc>
          <w:tcPr>
            <w:tcW w:w="556" w:type="pct"/>
          </w:tcPr>
          <w:p w14:paraId="6324D9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7C03FA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661CF55" w14:textId="77777777" w:rsidTr="00140708">
        <w:tc>
          <w:tcPr>
            <w:tcW w:w="1111" w:type="pct"/>
          </w:tcPr>
          <w:p w14:paraId="0B57C2D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40DA41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16F4C0" w14:textId="77777777" w:rsidR="00F02090" w:rsidRPr="00FD0425" w:rsidRDefault="00F02090" w:rsidP="0073372F">
            <w:pPr>
              <w:pStyle w:val="TAL"/>
              <w:keepNext w:val="0"/>
              <w:keepLines w:val="0"/>
              <w:widowControl w:val="0"/>
              <w:rPr>
                <w:szCs w:val="18"/>
                <w:lang w:eastAsia="ja-JP"/>
              </w:rPr>
            </w:pPr>
          </w:p>
        </w:tc>
        <w:tc>
          <w:tcPr>
            <w:tcW w:w="778" w:type="pct"/>
          </w:tcPr>
          <w:p w14:paraId="5BB82E3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FAD369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33143B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4579E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4FDCCD8" w14:textId="77777777" w:rsidTr="00140708">
        <w:tc>
          <w:tcPr>
            <w:tcW w:w="1111" w:type="pct"/>
          </w:tcPr>
          <w:p w14:paraId="315BCFD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A421E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5A8B160" w14:textId="77777777" w:rsidR="00F02090" w:rsidRPr="00FD0425" w:rsidRDefault="00F02090" w:rsidP="0073372F">
            <w:pPr>
              <w:pStyle w:val="TAL"/>
              <w:keepNext w:val="0"/>
              <w:keepLines w:val="0"/>
              <w:widowControl w:val="0"/>
              <w:rPr>
                <w:szCs w:val="18"/>
                <w:lang w:eastAsia="ja-JP"/>
              </w:rPr>
            </w:pPr>
          </w:p>
        </w:tc>
        <w:tc>
          <w:tcPr>
            <w:tcW w:w="778" w:type="pct"/>
          </w:tcPr>
          <w:p w14:paraId="73A99CD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B4A42C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6AEFA7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7034F1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53A13ABA" w14:textId="77777777" w:rsidTr="00140708">
        <w:tc>
          <w:tcPr>
            <w:tcW w:w="1111" w:type="pct"/>
          </w:tcPr>
          <w:p w14:paraId="37A849BE"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PDU Session Resources Released</w:t>
            </w:r>
          </w:p>
        </w:tc>
        <w:tc>
          <w:tcPr>
            <w:tcW w:w="556" w:type="pct"/>
          </w:tcPr>
          <w:p w14:paraId="4E21DE9B" w14:textId="77777777" w:rsidR="00F02090" w:rsidRPr="00FD0425" w:rsidRDefault="00F02090" w:rsidP="0073372F">
            <w:pPr>
              <w:pStyle w:val="TAL"/>
              <w:keepNext w:val="0"/>
              <w:keepLines w:val="0"/>
              <w:widowControl w:val="0"/>
              <w:rPr>
                <w:lang w:eastAsia="ja-JP"/>
              </w:rPr>
            </w:pPr>
          </w:p>
        </w:tc>
        <w:tc>
          <w:tcPr>
            <w:tcW w:w="556" w:type="pct"/>
          </w:tcPr>
          <w:p w14:paraId="0465BF52"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778" w:type="pct"/>
          </w:tcPr>
          <w:p w14:paraId="4E696C8D" w14:textId="77777777" w:rsidR="00F02090" w:rsidRPr="00FD0425" w:rsidRDefault="00F02090" w:rsidP="0073372F">
            <w:pPr>
              <w:pStyle w:val="TAL"/>
              <w:keepNext w:val="0"/>
              <w:keepLines w:val="0"/>
              <w:widowControl w:val="0"/>
              <w:rPr>
                <w:lang w:eastAsia="ja-JP"/>
              </w:rPr>
            </w:pPr>
          </w:p>
        </w:tc>
        <w:tc>
          <w:tcPr>
            <w:tcW w:w="889" w:type="pct"/>
          </w:tcPr>
          <w:p w14:paraId="3D764D2A" w14:textId="77777777" w:rsidR="00F02090" w:rsidRPr="00FD0425" w:rsidRDefault="00F02090" w:rsidP="0073372F">
            <w:pPr>
              <w:pStyle w:val="TAL"/>
              <w:keepNext w:val="0"/>
              <w:keepLines w:val="0"/>
              <w:widowControl w:val="0"/>
              <w:rPr>
                <w:szCs w:val="18"/>
                <w:lang w:eastAsia="ja-JP"/>
              </w:rPr>
            </w:pPr>
          </w:p>
        </w:tc>
        <w:tc>
          <w:tcPr>
            <w:tcW w:w="556" w:type="pct"/>
          </w:tcPr>
          <w:p w14:paraId="7E7B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6609E2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BEF554E" w14:textId="77777777" w:rsidTr="00140708">
        <w:tc>
          <w:tcPr>
            <w:tcW w:w="1111" w:type="pct"/>
          </w:tcPr>
          <w:p w14:paraId="6B56E09D" w14:textId="77777777" w:rsidR="00F02090" w:rsidRPr="00FD0425" w:rsidRDefault="00F02090" w:rsidP="0073372F">
            <w:pPr>
              <w:pStyle w:val="TAL"/>
              <w:keepNext w:val="0"/>
              <w:keepLines w:val="0"/>
              <w:widowControl w:val="0"/>
              <w:ind w:left="113"/>
              <w:rPr>
                <w:b/>
                <w:lang w:eastAsia="ja-JP"/>
              </w:rPr>
            </w:pPr>
            <w:r w:rsidRPr="00FD0425">
              <w:rPr>
                <w:lang w:eastAsia="ja-JP"/>
              </w:rPr>
              <w:t>&gt;PDU sessions released List – SN terminated</w:t>
            </w:r>
          </w:p>
        </w:tc>
        <w:tc>
          <w:tcPr>
            <w:tcW w:w="556" w:type="pct"/>
          </w:tcPr>
          <w:p w14:paraId="7EF3C83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954D672" w14:textId="77777777" w:rsidR="00F02090" w:rsidRPr="00FD0425" w:rsidRDefault="00F02090" w:rsidP="0073372F">
            <w:pPr>
              <w:pStyle w:val="TAL"/>
              <w:keepNext w:val="0"/>
              <w:keepLines w:val="0"/>
              <w:widowControl w:val="0"/>
              <w:rPr>
                <w:i/>
                <w:szCs w:val="18"/>
                <w:lang w:eastAsia="ja-JP"/>
              </w:rPr>
            </w:pPr>
          </w:p>
        </w:tc>
        <w:tc>
          <w:tcPr>
            <w:tcW w:w="778" w:type="pct"/>
          </w:tcPr>
          <w:p w14:paraId="76B3C5FA"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73372F">
            <w:pPr>
              <w:pStyle w:val="TAL"/>
              <w:keepNext w:val="0"/>
              <w:keepLines w:val="0"/>
              <w:widowControl w:val="0"/>
              <w:rPr>
                <w:lang w:eastAsia="ja-JP"/>
              </w:rPr>
            </w:pPr>
            <w:r w:rsidRPr="00FD0425">
              <w:rPr>
                <w:lang w:eastAsia="ja-JP"/>
              </w:rPr>
              <w:t>9.2.1.25</w:t>
            </w:r>
          </w:p>
        </w:tc>
        <w:tc>
          <w:tcPr>
            <w:tcW w:w="889" w:type="pct"/>
          </w:tcPr>
          <w:p w14:paraId="5F1411D4" w14:textId="77777777" w:rsidR="00F02090" w:rsidRPr="00FD0425" w:rsidRDefault="00F02090" w:rsidP="0073372F">
            <w:pPr>
              <w:pStyle w:val="TAL"/>
              <w:keepNext w:val="0"/>
              <w:keepLines w:val="0"/>
              <w:widowControl w:val="0"/>
              <w:rPr>
                <w:szCs w:val="18"/>
                <w:lang w:eastAsia="ja-JP"/>
              </w:rPr>
            </w:pPr>
          </w:p>
        </w:tc>
        <w:tc>
          <w:tcPr>
            <w:tcW w:w="556" w:type="pct"/>
          </w:tcPr>
          <w:p w14:paraId="1FFCC8C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3FAF8788" w14:textId="77777777" w:rsidR="00F02090" w:rsidRPr="00FD0425" w:rsidRDefault="00F02090" w:rsidP="0073372F">
            <w:pPr>
              <w:pStyle w:val="TAC"/>
              <w:keepNext w:val="0"/>
              <w:keepLines w:val="0"/>
              <w:widowControl w:val="0"/>
              <w:rPr>
                <w:lang w:eastAsia="ja-JP"/>
              </w:rPr>
            </w:pPr>
          </w:p>
        </w:tc>
      </w:tr>
      <w:tr w:rsidR="00021159" w:rsidRPr="00FD0425" w14:paraId="40A84727" w14:textId="77777777" w:rsidTr="00140708">
        <w:tc>
          <w:tcPr>
            <w:tcW w:w="1111" w:type="pct"/>
          </w:tcPr>
          <w:p w14:paraId="37A87691"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54D95B5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192CB96" w14:textId="77777777" w:rsidR="00F02090" w:rsidRPr="00FD0425" w:rsidRDefault="00F02090" w:rsidP="0073372F">
            <w:pPr>
              <w:pStyle w:val="TAL"/>
              <w:keepNext w:val="0"/>
              <w:keepLines w:val="0"/>
              <w:widowControl w:val="0"/>
              <w:rPr>
                <w:szCs w:val="18"/>
                <w:lang w:eastAsia="ja-JP"/>
              </w:rPr>
            </w:pPr>
          </w:p>
        </w:tc>
        <w:tc>
          <w:tcPr>
            <w:tcW w:w="778" w:type="pct"/>
          </w:tcPr>
          <w:p w14:paraId="67991A4C"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7792C985" w14:textId="77777777" w:rsidR="00F02090" w:rsidRPr="0073372F" w:rsidRDefault="00F02090" w:rsidP="0073372F">
            <w:pPr>
              <w:pStyle w:val="TAL"/>
            </w:pPr>
          </w:p>
        </w:tc>
        <w:tc>
          <w:tcPr>
            <w:tcW w:w="556" w:type="pct"/>
          </w:tcPr>
          <w:p w14:paraId="5549F3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10D274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73372F">
      <w:pPr>
        <w:widowControl w:val="0"/>
        <w:rPr>
          <w:lang w:eastAsia="zh-CN"/>
        </w:rPr>
      </w:pPr>
    </w:p>
    <w:p w14:paraId="7308B544" w14:textId="77777777" w:rsidR="00F02090" w:rsidRPr="00FD0425" w:rsidRDefault="00F02090" w:rsidP="0073372F">
      <w:pPr>
        <w:pStyle w:val="Heading4"/>
        <w:keepNext w:val="0"/>
        <w:keepLines w:val="0"/>
        <w:widowControl w:val="0"/>
      </w:pPr>
      <w:bookmarkStart w:id="3975" w:name="_CR9_1_2_19"/>
      <w:bookmarkStart w:id="3976" w:name="_Toc20955210"/>
      <w:bookmarkStart w:id="3977" w:name="_Toc29991405"/>
      <w:bookmarkStart w:id="3978" w:name="_Toc36555805"/>
      <w:bookmarkStart w:id="3979" w:name="_Toc44497515"/>
      <w:bookmarkStart w:id="3980" w:name="_Toc45107903"/>
      <w:bookmarkStart w:id="3981" w:name="_Toc45901523"/>
      <w:bookmarkStart w:id="3982" w:name="_Toc51850602"/>
      <w:bookmarkStart w:id="3983" w:name="_Toc56693605"/>
      <w:bookmarkStart w:id="3984" w:name="_Toc64447148"/>
      <w:bookmarkStart w:id="3985" w:name="_Toc66286642"/>
      <w:bookmarkStart w:id="3986" w:name="_Toc74151337"/>
      <w:bookmarkStart w:id="3987" w:name="_Toc88653809"/>
      <w:bookmarkStart w:id="3988" w:name="_Toc97904165"/>
      <w:bookmarkStart w:id="3989" w:name="_Toc105175206"/>
      <w:bookmarkStart w:id="3990" w:name="_Toc113826236"/>
      <w:bookmarkStart w:id="3991" w:name="_Toc175586818"/>
      <w:bookmarkEnd w:id="3975"/>
      <w:r w:rsidRPr="00FD0425">
        <w:t>9.1.2.19</w:t>
      </w:r>
      <w:r w:rsidRPr="00FD0425">
        <w:tab/>
        <w:t>S-NODE COUNTER CHECK REQUEST</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301EF4AE" w14:textId="77777777" w:rsidR="00F02090" w:rsidRPr="00FD0425" w:rsidRDefault="00F02090" w:rsidP="0073372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D456D58" w14:textId="77777777" w:rsidTr="00140708">
        <w:trPr>
          <w:tblHeader/>
        </w:trPr>
        <w:tc>
          <w:tcPr>
            <w:tcW w:w="2160" w:type="dxa"/>
          </w:tcPr>
          <w:p w14:paraId="6AFE11F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04CCA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2B45D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6E22D43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933578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1B0EBDE"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B559518"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73372F">
        <w:tc>
          <w:tcPr>
            <w:tcW w:w="2160" w:type="dxa"/>
          </w:tcPr>
          <w:p w14:paraId="1B80A89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1D006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4A60DFC" w14:textId="77777777" w:rsidR="00F02090" w:rsidRPr="00FD0425" w:rsidRDefault="00F02090" w:rsidP="0073372F">
            <w:pPr>
              <w:pStyle w:val="TAL"/>
              <w:keepNext w:val="0"/>
              <w:keepLines w:val="0"/>
              <w:widowControl w:val="0"/>
              <w:rPr>
                <w:szCs w:val="18"/>
                <w:lang w:eastAsia="ja-JP"/>
              </w:rPr>
            </w:pPr>
          </w:p>
        </w:tc>
        <w:tc>
          <w:tcPr>
            <w:tcW w:w="1512" w:type="dxa"/>
          </w:tcPr>
          <w:p w14:paraId="41734142"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D9B4A1A" w14:textId="77777777" w:rsidR="00F02090" w:rsidRPr="00FD0425" w:rsidRDefault="00F02090" w:rsidP="0073372F">
            <w:pPr>
              <w:pStyle w:val="TAL"/>
              <w:keepNext w:val="0"/>
              <w:keepLines w:val="0"/>
              <w:widowControl w:val="0"/>
              <w:rPr>
                <w:szCs w:val="18"/>
                <w:lang w:eastAsia="ja-JP"/>
              </w:rPr>
            </w:pPr>
          </w:p>
        </w:tc>
        <w:tc>
          <w:tcPr>
            <w:tcW w:w="1080" w:type="dxa"/>
          </w:tcPr>
          <w:p w14:paraId="4976D27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E73EA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7D3B55D" w14:textId="77777777" w:rsidTr="0073372F">
        <w:tc>
          <w:tcPr>
            <w:tcW w:w="2160" w:type="dxa"/>
          </w:tcPr>
          <w:p w14:paraId="307E5915"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7A2C4C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7ADF3C" w14:textId="77777777" w:rsidR="00F02090" w:rsidRPr="00FD0425" w:rsidRDefault="00F02090" w:rsidP="0073372F">
            <w:pPr>
              <w:pStyle w:val="TAL"/>
              <w:keepNext w:val="0"/>
              <w:keepLines w:val="0"/>
              <w:widowControl w:val="0"/>
              <w:rPr>
                <w:szCs w:val="18"/>
                <w:lang w:eastAsia="ja-JP"/>
              </w:rPr>
            </w:pPr>
          </w:p>
        </w:tc>
        <w:tc>
          <w:tcPr>
            <w:tcW w:w="1512" w:type="dxa"/>
          </w:tcPr>
          <w:p w14:paraId="54D2CB0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0338498"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372AE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1A166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5A1CB6" w14:textId="77777777" w:rsidTr="0073372F">
        <w:tc>
          <w:tcPr>
            <w:tcW w:w="2160" w:type="dxa"/>
          </w:tcPr>
          <w:p w14:paraId="3FE1B20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077E9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5016FD" w14:textId="77777777" w:rsidR="00F02090" w:rsidRPr="00FD0425" w:rsidRDefault="00F02090" w:rsidP="0073372F">
            <w:pPr>
              <w:pStyle w:val="TAL"/>
              <w:keepNext w:val="0"/>
              <w:keepLines w:val="0"/>
              <w:widowControl w:val="0"/>
              <w:rPr>
                <w:szCs w:val="18"/>
                <w:lang w:eastAsia="ja-JP"/>
              </w:rPr>
            </w:pPr>
          </w:p>
        </w:tc>
        <w:tc>
          <w:tcPr>
            <w:tcW w:w="1512" w:type="dxa"/>
          </w:tcPr>
          <w:p w14:paraId="528EBB6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8B75F6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3DD443E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33E631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B6D3A1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2497AA" w14:textId="77777777" w:rsidTr="0073372F">
        <w:tc>
          <w:tcPr>
            <w:tcW w:w="2160" w:type="dxa"/>
          </w:tcPr>
          <w:p w14:paraId="040C26DF" w14:textId="77777777" w:rsidR="00F02090" w:rsidRPr="00FD0425" w:rsidRDefault="00F02090" w:rsidP="0073372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080" w:type="dxa"/>
          </w:tcPr>
          <w:p w14:paraId="5234515C" w14:textId="77777777" w:rsidR="00F02090" w:rsidRPr="00FD0425" w:rsidRDefault="00F02090" w:rsidP="0073372F">
            <w:pPr>
              <w:pStyle w:val="TAL"/>
              <w:keepNext w:val="0"/>
              <w:keepLines w:val="0"/>
              <w:widowControl w:val="0"/>
              <w:rPr>
                <w:lang w:eastAsia="ja-JP"/>
              </w:rPr>
            </w:pPr>
          </w:p>
        </w:tc>
        <w:tc>
          <w:tcPr>
            <w:tcW w:w="1080" w:type="dxa"/>
          </w:tcPr>
          <w:p w14:paraId="3C220B04"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010D7512" w14:textId="77777777" w:rsidR="00F02090" w:rsidRPr="00FD0425" w:rsidRDefault="00F02090" w:rsidP="0073372F">
            <w:pPr>
              <w:pStyle w:val="TAL"/>
              <w:keepNext w:val="0"/>
              <w:keepLines w:val="0"/>
              <w:widowControl w:val="0"/>
              <w:rPr>
                <w:lang w:eastAsia="ja-JP"/>
              </w:rPr>
            </w:pPr>
          </w:p>
        </w:tc>
        <w:tc>
          <w:tcPr>
            <w:tcW w:w="1728" w:type="dxa"/>
          </w:tcPr>
          <w:p w14:paraId="7C50D421" w14:textId="77777777" w:rsidR="00F02090" w:rsidRPr="00FD0425" w:rsidRDefault="00F02090" w:rsidP="0073372F">
            <w:pPr>
              <w:pStyle w:val="TAL"/>
              <w:keepNext w:val="0"/>
              <w:keepLines w:val="0"/>
              <w:widowControl w:val="0"/>
              <w:rPr>
                <w:szCs w:val="18"/>
                <w:lang w:eastAsia="ja-JP"/>
              </w:rPr>
            </w:pPr>
          </w:p>
        </w:tc>
        <w:tc>
          <w:tcPr>
            <w:tcW w:w="1080" w:type="dxa"/>
          </w:tcPr>
          <w:p w14:paraId="43E6F6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E93B2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AC73831" w14:textId="77777777" w:rsidTr="0073372F">
        <w:tc>
          <w:tcPr>
            <w:tcW w:w="2160" w:type="dxa"/>
          </w:tcPr>
          <w:p w14:paraId="3DDB3724" w14:textId="77777777" w:rsidR="00F02090" w:rsidRPr="00FD0425" w:rsidRDefault="00F02090" w:rsidP="0073372F">
            <w:pPr>
              <w:pStyle w:val="TAL"/>
              <w:keepNext w:val="0"/>
              <w:keepLines w:val="0"/>
              <w:widowControl w:val="0"/>
              <w:ind w:left="113"/>
              <w:rPr>
                <w:b/>
                <w:bCs/>
              </w:rPr>
            </w:pPr>
            <w:r w:rsidRPr="00FD0425">
              <w:rPr>
                <w:b/>
                <w:bCs/>
              </w:rPr>
              <w:t>&gt;Bearers Subject to Counter Check Item</w:t>
            </w:r>
          </w:p>
        </w:tc>
        <w:tc>
          <w:tcPr>
            <w:tcW w:w="1080" w:type="dxa"/>
          </w:tcPr>
          <w:p w14:paraId="1DDF2683" w14:textId="77777777" w:rsidR="00F02090" w:rsidRPr="00FD0425" w:rsidRDefault="00F02090" w:rsidP="0073372F">
            <w:pPr>
              <w:pStyle w:val="TAL"/>
              <w:keepNext w:val="0"/>
              <w:keepLines w:val="0"/>
              <w:widowControl w:val="0"/>
              <w:rPr>
                <w:lang w:eastAsia="ja-JP"/>
              </w:rPr>
            </w:pPr>
          </w:p>
        </w:tc>
        <w:tc>
          <w:tcPr>
            <w:tcW w:w="1080" w:type="dxa"/>
          </w:tcPr>
          <w:p w14:paraId="14D53F8B"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&lt;maxnoofDRBs&gt;</w:t>
            </w:r>
          </w:p>
        </w:tc>
        <w:tc>
          <w:tcPr>
            <w:tcW w:w="1512" w:type="dxa"/>
          </w:tcPr>
          <w:p w14:paraId="53F363B4" w14:textId="77777777" w:rsidR="00F02090" w:rsidRPr="00FD0425" w:rsidRDefault="00F02090" w:rsidP="0073372F">
            <w:pPr>
              <w:pStyle w:val="TAL"/>
              <w:keepNext w:val="0"/>
              <w:keepLines w:val="0"/>
              <w:widowControl w:val="0"/>
              <w:rPr>
                <w:lang w:eastAsia="ja-JP"/>
              </w:rPr>
            </w:pPr>
          </w:p>
        </w:tc>
        <w:tc>
          <w:tcPr>
            <w:tcW w:w="1728" w:type="dxa"/>
          </w:tcPr>
          <w:p w14:paraId="3B44D0AD" w14:textId="77777777" w:rsidR="00F02090" w:rsidRPr="00FD0425" w:rsidRDefault="00F02090" w:rsidP="0073372F">
            <w:pPr>
              <w:pStyle w:val="TAL"/>
              <w:keepNext w:val="0"/>
              <w:keepLines w:val="0"/>
              <w:widowControl w:val="0"/>
              <w:rPr>
                <w:lang w:eastAsia="ja-JP"/>
              </w:rPr>
            </w:pPr>
          </w:p>
        </w:tc>
        <w:tc>
          <w:tcPr>
            <w:tcW w:w="1080" w:type="dxa"/>
          </w:tcPr>
          <w:p w14:paraId="5A063FF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CD176CC" w14:textId="77777777" w:rsidR="00F02090" w:rsidRPr="00FD0425" w:rsidRDefault="00F02090" w:rsidP="0073372F">
            <w:pPr>
              <w:pStyle w:val="TAC"/>
              <w:keepNext w:val="0"/>
              <w:keepLines w:val="0"/>
              <w:widowControl w:val="0"/>
              <w:rPr>
                <w:lang w:eastAsia="ja-JP"/>
              </w:rPr>
            </w:pPr>
          </w:p>
        </w:tc>
      </w:tr>
      <w:tr w:rsidR="00F02090" w:rsidRPr="00FD0425" w14:paraId="24C3BE6A" w14:textId="77777777" w:rsidTr="0073372F">
        <w:tc>
          <w:tcPr>
            <w:tcW w:w="2160" w:type="dxa"/>
          </w:tcPr>
          <w:p w14:paraId="57C37F99" w14:textId="77777777" w:rsidR="00F02090" w:rsidRPr="00FD0425" w:rsidRDefault="00F02090" w:rsidP="0073372F">
            <w:pPr>
              <w:pStyle w:val="TAL"/>
              <w:keepNext w:val="0"/>
              <w:keepLines w:val="0"/>
              <w:widowControl w:val="0"/>
              <w:ind w:left="227"/>
            </w:pPr>
            <w:r w:rsidRPr="00FD0425">
              <w:rPr>
                <w:rFonts w:eastAsia="MS Mincho"/>
                <w:bCs/>
              </w:rPr>
              <w:t>&gt;&gt;</w:t>
            </w:r>
            <w:r w:rsidRPr="00FD0425">
              <w:t>DRB ID</w:t>
            </w:r>
          </w:p>
        </w:tc>
        <w:tc>
          <w:tcPr>
            <w:tcW w:w="1080" w:type="dxa"/>
          </w:tcPr>
          <w:p w14:paraId="0202FB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77A454A" w14:textId="77777777" w:rsidR="00F02090" w:rsidRPr="00FD0425" w:rsidRDefault="00F02090" w:rsidP="0073372F">
            <w:pPr>
              <w:pStyle w:val="TAL"/>
              <w:keepNext w:val="0"/>
              <w:keepLines w:val="0"/>
              <w:widowControl w:val="0"/>
              <w:rPr>
                <w:i/>
                <w:szCs w:val="18"/>
                <w:lang w:eastAsia="ja-JP"/>
              </w:rPr>
            </w:pPr>
          </w:p>
        </w:tc>
        <w:tc>
          <w:tcPr>
            <w:tcW w:w="1512" w:type="dxa"/>
          </w:tcPr>
          <w:p w14:paraId="38C110A3"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1728" w:type="dxa"/>
          </w:tcPr>
          <w:p w14:paraId="61A80525" w14:textId="77777777" w:rsidR="00F02090" w:rsidRPr="00FD0425" w:rsidRDefault="00F02090" w:rsidP="0073372F">
            <w:pPr>
              <w:pStyle w:val="TAL"/>
              <w:keepNext w:val="0"/>
              <w:keepLines w:val="0"/>
              <w:widowControl w:val="0"/>
              <w:rPr>
                <w:lang w:eastAsia="ja-JP"/>
              </w:rPr>
            </w:pPr>
          </w:p>
        </w:tc>
        <w:tc>
          <w:tcPr>
            <w:tcW w:w="1080" w:type="dxa"/>
          </w:tcPr>
          <w:p w14:paraId="05DA44A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1892100" w14:textId="77777777" w:rsidR="00F02090" w:rsidRPr="00FD0425" w:rsidRDefault="00F02090" w:rsidP="0073372F">
            <w:pPr>
              <w:pStyle w:val="TAC"/>
              <w:keepNext w:val="0"/>
              <w:keepLines w:val="0"/>
              <w:widowControl w:val="0"/>
              <w:rPr>
                <w:lang w:eastAsia="ja-JP"/>
              </w:rPr>
            </w:pPr>
          </w:p>
        </w:tc>
      </w:tr>
      <w:tr w:rsidR="00F02090" w:rsidRPr="00FD0425" w14:paraId="2AA40DDF" w14:textId="77777777" w:rsidTr="0073372F">
        <w:tc>
          <w:tcPr>
            <w:tcW w:w="2160" w:type="dxa"/>
          </w:tcPr>
          <w:p w14:paraId="046CB1F1" w14:textId="77777777" w:rsidR="00F02090" w:rsidRPr="00FD0425" w:rsidRDefault="00F02090" w:rsidP="0073372F">
            <w:pPr>
              <w:pStyle w:val="TAL"/>
              <w:keepNext w:val="0"/>
              <w:keepLines w:val="0"/>
              <w:widowControl w:val="0"/>
              <w:ind w:left="227"/>
              <w:rPr>
                <w:rFonts w:eastAsia="MS Mincho"/>
                <w:bCs/>
              </w:rPr>
            </w:pPr>
            <w:r w:rsidRPr="00FD0425">
              <w:t>&gt;&gt;</w:t>
            </w:r>
            <w:r w:rsidRPr="00FD0425">
              <w:rPr>
                <w:lang w:eastAsia="zh-CN"/>
              </w:rPr>
              <w:t>UL COUNT</w:t>
            </w:r>
          </w:p>
        </w:tc>
        <w:tc>
          <w:tcPr>
            <w:tcW w:w="1080" w:type="dxa"/>
          </w:tcPr>
          <w:p w14:paraId="58F31E5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01DF43B4" w14:textId="77777777" w:rsidR="00F02090" w:rsidRPr="00FD0425" w:rsidRDefault="00F02090" w:rsidP="0073372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6D34F2EE" w14:textId="77777777" w:rsidR="00F02090" w:rsidRPr="00FD0425" w:rsidRDefault="00F02090" w:rsidP="0073372F">
            <w:pPr>
              <w:pStyle w:val="TAL"/>
              <w:keepNext w:val="0"/>
              <w:keepLines w:val="0"/>
              <w:widowControl w:val="0"/>
              <w:rPr>
                <w:snapToGrid w:val="0"/>
                <w:lang w:eastAsia="ja-JP"/>
              </w:rPr>
            </w:pPr>
          </w:p>
        </w:tc>
        <w:tc>
          <w:tcPr>
            <w:tcW w:w="1728" w:type="dxa"/>
          </w:tcPr>
          <w:p w14:paraId="23588A8D"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080" w:type="dxa"/>
          </w:tcPr>
          <w:p w14:paraId="16C817F8"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54C4948" w14:textId="77777777" w:rsidR="00F02090" w:rsidRPr="00FD0425" w:rsidRDefault="00F02090" w:rsidP="0073372F">
            <w:pPr>
              <w:pStyle w:val="TAC"/>
              <w:keepNext w:val="0"/>
              <w:keepLines w:val="0"/>
              <w:widowControl w:val="0"/>
              <w:rPr>
                <w:lang w:eastAsia="zh-CN"/>
              </w:rPr>
            </w:pPr>
          </w:p>
        </w:tc>
      </w:tr>
      <w:tr w:rsidR="00F02090" w:rsidRPr="00FD0425" w14:paraId="3F28A54B" w14:textId="77777777" w:rsidTr="0073372F">
        <w:tc>
          <w:tcPr>
            <w:tcW w:w="2160" w:type="dxa"/>
          </w:tcPr>
          <w:p w14:paraId="72B4FF1F" w14:textId="77777777" w:rsidR="00F02090" w:rsidRPr="00FD0425" w:rsidRDefault="00F02090" w:rsidP="0073372F">
            <w:pPr>
              <w:pStyle w:val="TAL"/>
              <w:keepNext w:val="0"/>
              <w:keepLines w:val="0"/>
              <w:widowControl w:val="0"/>
              <w:ind w:left="227"/>
            </w:pPr>
            <w:r w:rsidRPr="00FD0425">
              <w:t>&gt;&gt;</w:t>
            </w:r>
            <w:r w:rsidRPr="00FD0425">
              <w:rPr>
                <w:lang w:eastAsia="zh-CN"/>
              </w:rPr>
              <w:t>DL COUNT</w:t>
            </w:r>
          </w:p>
        </w:tc>
        <w:tc>
          <w:tcPr>
            <w:tcW w:w="1080" w:type="dxa"/>
          </w:tcPr>
          <w:p w14:paraId="24AC43A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7FACD740"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24CAB42D" w14:textId="77777777" w:rsidR="00F02090" w:rsidRPr="00FD0425" w:rsidRDefault="00F02090" w:rsidP="0073372F">
            <w:pPr>
              <w:pStyle w:val="TAL"/>
              <w:keepNext w:val="0"/>
              <w:keepLines w:val="0"/>
              <w:widowControl w:val="0"/>
              <w:rPr>
                <w:snapToGrid w:val="0"/>
                <w:lang w:eastAsia="ja-JP"/>
              </w:rPr>
            </w:pPr>
          </w:p>
        </w:tc>
        <w:tc>
          <w:tcPr>
            <w:tcW w:w="1728" w:type="dxa"/>
          </w:tcPr>
          <w:p w14:paraId="0F6EFAFE"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080" w:type="dxa"/>
          </w:tcPr>
          <w:p w14:paraId="2F9F912E"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7916050" w14:textId="77777777" w:rsidR="00F02090" w:rsidRPr="00FD0425" w:rsidRDefault="00F02090" w:rsidP="0073372F">
            <w:pPr>
              <w:pStyle w:val="TAC"/>
              <w:keepNext w:val="0"/>
              <w:keepLines w:val="0"/>
              <w:widowControl w:val="0"/>
              <w:rPr>
                <w:lang w:eastAsia="zh-CN"/>
              </w:rPr>
            </w:pPr>
          </w:p>
        </w:tc>
      </w:tr>
    </w:tbl>
    <w:p w14:paraId="155A0BF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73372F">
      <w:pPr>
        <w:widowControl w:val="0"/>
      </w:pPr>
    </w:p>
    <w:p w14:paraId="424D67F3" w14:textId="77777777" w:rsidR="00F02090" w:rsidRPr="00FD0425" w:rsidRDefault="00F02090" w:rsidP="0073372F">
      <w:pPr>
        <w:pStyle w:val="Heading4"/>
        <w:keepNext w:val="0"/>
        <w:keepLines w:val="0"/>
        <w:widowControl w:val="0"/>
        <w:rPr>
          <w:lang w:eastAsia="zh-CN"/>
        </w:rPr>
      </w:pPr>
      <w:bookmarkStart w:id="3992" w:name="_CR9_1_2_20"/>
      <w:bookmarkStart w:id="3993" w:name="_Toc20955211"/>
      <w:bookmarkStart w:id="3994" w:name="_Toc29991406"/>
      <w:bookmarkStart w:id="3995" w:name="_Toc36555806"/>
      <w:bookmarkStart w:id="3996" w:name="_Toc44497516"/>
      <w:bookmarkStart w:id="3997" w:name="_Toc45107904"/>
      <w:bookmarkStart w:id="3998" w:name="_Toc45901524"/>
      <w:bookmarkStart w:id="3999" w:name="_Toc51850603"/>
      <w:bookmarkStart w:id="4000" w:name="_Toc56693606"/>
      <w:bookmarkStart w:id="4001" w:name="_Toc64447149"/>
      <w:bookmarkStart w:id="4002" w:name="_Toc66286643"/>
      <w:bookmarkStart w:id="4003" w:name="_Toc74151338"/>
      <w:bookmarkStart w:id="4004" w:name="_Toc88653810"/>
      <w:bookmarkStart w:id="4005" w:name="_Toc97904166"/>
      <w:bookmarkStart w:id="4006" w:name="_Toc105175207"/>
      <w:bookmarkStart w:id="4007" w:name="_Toc113826237"/>
      <w:bookmarkStart w:id="4008" w:name="_Toc175586819"/>
      <w:bookmarkEnd w:id="3992"/>
      <w:r w:rsidRPr="00FD0425">
        <w:t>9.1.2.20</w:t>
      </w:r>
      <w:r w:rsidRPr="00FD0425">
        <w:tab/>
      </w:r>
      <w:r w:rsidRPr="00FD0425">
        <w:rPr>
          <w:lang w:eastAsia="zh-CN"/>
        </w:rPr>
        <w:t>RRC TRANSFER</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2E99B782" w14:textId="77777777" w:rsidR="00F02090" w:rsidRPr="00FD0425" w:rsidRDefault="00F02090" w:rsidP="0073372F">
      <w:pPr>
        <w:widowControl w:val="0"/>
      </w:pPr>
      <w:bookmarkStart w:id="4009"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70B6F2F0" w14:textId="77777777" w:rsidTr="00140708">
        <w:trPr>
          <w:tblHeader/>
        </w:trPr>
        <w:tc>
          <w:tcPr>
            <w:tcW w:w="1111" w:type="pct"/>
          </w:tcPr>
          <w:p w14:paraId="5EF8852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F1A2DE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A5F918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F5E616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2CA735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BB7DE2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7D20FDB"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54E2059" w14:textId="77777777" w:rsidTr="00140708">
        <w:tc>
          <w:tcPr>
            <w:tcW w:w="1111" w:type="pct"/>
          </w:tcPr>
          <w:p w14:paraId="3592CBB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5B9ED08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6B28DBA" w14:textId="77777777" w:rsidR="00F02090" w:rsidRPr="00FD0425" w:rsidRDefault="00F02090" w:rsidP="0073372F">
            <w:pPr>
              <w:pStyle w:val="TAL"/>
              <w:keepNext w:val="0"/>
              <w:keepLines w:val="0"/>
              <w:widowControl w:val="0"/>
              <w:rPr>
                <w:lang w:eastAsia="ja-JP"/>
              </w:rPr>
            </w:pPr>
          </w:p>
        </w:tc>
        <w:tc>
          <w:tcPr>
            <w:tcW w:w="778" w:type="pct"/>
          </w:tcPr>
          <w:p w14:paraId="3AF40BBC"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3F730C2E" w14:textId="77777777" w:rsidR="00F02090" w:rsidRPr="00FD0425" w:rsidRDefault="00F02090" w:rsidP="0073372F">
            <w:pPr>
              <w:pStyle w:val="TAL"/>
              <w:keepNext w:val="0"/>
              <w:keepLines w:val="0"/>
              <w:widowControl w:val="0"/>
              <w:rPr>
                <w:lang w:eastAsia="ja-JP"/>
              </w:rPr>
            </w:pPr>
          </w:p>
        </w:tc>
        <w:tc>
          <w:tcPr>
            <w:tcW w:w="556" w:type="pct"/>
          </w:tcPr>
          <w:p w14:paraId="3BA715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3E64E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8AE312" w14:textId="77777777" w:rsidTr="00140708">
        <w:tc>
          <w:tcPr>
            <w:tcW w:w="1111" w:type="pct"/>
          </w:tcPr>
          <w:p w14:paraId="213BA9F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08F3F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3088730" w14:textId="77777777" w:rsidR="00F02090" w:rsidRPr="00FD0425" w:rsidRDefault="00F02090" w:rsidP="0073372F">
            <w:pPr>
              <w:pStyle w:val="TAL"/>
              <w:keepNext w:val="0"/>
              <w:keepLines w:val="0"/>
              <w:widowControl w:val="0"/>
              <w:rPr>
                <w:lang w:eastAsia="ja-JP"/>
              </w:rPr>
            </w:pPr>
          </w:p>
        </w:tc>
        <w:tc>
          <w:tcPr>
            <w:tcW w:w="778" w:type="pct"/>
          </w:tcPr>
          <w:p w14:paraId="4936E50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CCAB37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M-NG-RAN node</w:t>
            </w:r>
          </w:p>
        </w:tc>
        <w:tc>
          <w:tcPr>
            <w:tcW w:w="556" w:type="pct"/>
          </w:tcPr>
          <w:p w14:paraId="07534DC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DB564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4BB7363E" w14:textId="77777777" w:rsidTr="00140708">
        <w:tc>
          <w:tcPr>
            <w:tcW w:w="1111" w:type="pct"/>
          </w:tcPr>
          <w:p w14:paraId="49362997"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DE670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C64A524" w14:textId="77777777" w:rsidR="00F02090" w:rsidRPr="00FD0425" w:rsidRDefault="00F02090" w:rsidP="0073372F">
            <w:pPr>
              <w:pStyle w:val="TAL"/>
              <w:keepNext w:val="0"/>
              <w:keepLines w:val="0"/>
              <w:widowControl w:val="0"/>
              <w:rPr>
                <w:lang w:eastAsia="ja-JP"/>
              </w:rPr>
            </w:pPr>
          </w:p>
        </w:tc>
        <w:tc>
          <w:tcPr>
            <w:tcW w:w="778" w:type="pct"/>
          </w:tcPr>
          <w:p w14:paraId="4C2045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E20737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S-NG-RAN node</w:t>
            </w:r>
          </w:p>
        </w:tc>
        <w:tc>
          <w:tcPr>
            <w:tcW w:w="556" w:type="pct"/>
          </w:tcPr>
          <w:p w14:paraId="3DFA3E6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438A24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39197AA8" w14:textId="77777777" w:rsidTr="00140708">
        <w:tc>
          <w:tcPr>
            <w:tcW w:w="1111" w:type="pct"/>
          </w:tcPr>
          <w:p w14:paraId="4EA8D34C" w14:textId="77777777" w:rsidR="00F02090" w:rsidRPr="00FD0425" w:rsidRDefault="00F02090" w:rsidP="0073372F">
            <w:pPr>
              <w:pStyle w:val="TAL"/>
              <w:keepNext w:val="0"/>
              <w:keepLines w:val="0"/>
              <w:widowControl w:val="0"/>
              <w:rPr>
                <w:b/>
                <w:lang w:eastAsia="ja-JP"/>
              </w:rPr>
            </w:pPr>
            <w:r w:rsidRPr="00FD0425">
              <w:rPr>
                <w:b/>
                <w:lang w:eastAsia="ja-JP"/>
              </w:rPr>
              <w:t>Split SRB</w:t>
            </w:r>
          </w:p>
        </w:tc>
        <w:tc>
          <w:tcPr>
            <w:tcW w:w="556" w:type="pct"/>
          </w:tcPr>
          <w:p w14:paraId="3DBEDE3B" w14:textId="77777777" w:rsidR="00F02090" w:rsidRPr="00FD0425" w:rsidRDefault="00F02090" w:rsidP="0073372F">
            <w:pPr>
              <w:pStyle w:val="TAL"/>
              <w:keepNext w:val="0"/>
              <w:keepLines w:val="0"/>
              <w:widowControl w:val="0"/>
              <w:rPr>
                <w:lang w:eastAsia="ja-JP"/>
              </w:rPr>
            </w:pPr>
          </w:p>
        </w:tc>
        <w:tc>
          <w:tcPr>
            <w:tcW w:w="556" w:type="pct"/>
          </w:tcPr>
          <w:p w14:paraId="5E604C2F"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Pr>
          <w:p w14:paraId="2F577D3E" w14:textId="77777777" w:rsidR="00F02090" w:rsidRPr="00FD0425" w:rsidRDefault="00F02090" w:rsidP="0073372F">
            <w:pPr>
              <w:pStyle w:val="TAL"/>
              <w:keepNext w:val="0"/>
              <w:keepLines w:val="0"/>
              <w:widowControl w:val="0"/>
              <w:rPr>
                <w:snapToGrid w:val="0"/>
                <w:lang w:eastAsia="ja-JP"/>
              </w:rPr>
            </w:pPr>
          </w:p>
        </w:tc>
        <w:tc>
          <w:tcPr>
            <w:tcW w:w="889" w:type="pct"/>
          </w:tcPr>
          <w:p w14:paraId="4A6C8904" w14:textId="77777777" w:rsidR="00F02090" w:rsidRPr="00FD0425" w:rsidRDefault="00F02090" w:rsidP="0073372F">
            <w:pPr>
              <w:pStyle w:val="TAL"/>
              <w:keepNext w:val="0"/>
              <w:keepLines w:val="0"/>
              <w:widowControl w:val="0"/>
              <w:rPr>
                <w:szCs w:val="18"/>
                <w:lang w:eastAsia="ja-JP"/>
              </w:rPr>
            </w:pPr>
          </w:p>
        </w:tc>
        <w:tc>
          <w:tcPr>
            <w:tcW w:w="556" w:type="pct"/>
          </w:tcPr>
          <w:p w14:paraId="40D141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DC36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554A6C64" w14:textId="77777777" w:rsidTr="00140708">
        <w:tc>
          <w:tcPr>
            <w:tcW w:w="1111" w:type="pct"/>
          </w:tcPr>
          <w:p w14:paraId="21835739"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Pr>
          <w:p w14:paraId="46B5F7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DE5DD5E" w14:textId="77777777" w:rsidR="00F02090" w:rsidRPr="00FD0425" w:rsidRDefault="00F02090" w:rsidP="0073372F">
            <w:pPr>
              <w:pStyle w:val="TAL"/>
              <w:keepNext w:val="0"/>
              <w:keepLines w:val="0"/>
              <w:widowControl w:val="0"/>
              <w:rPr>
                <w:lang w:eastAsia="ja-JP"/>
              </w:rPr>
            </w:pPr>
          </w:p>
        </w:tc>
        <w:tc>
          <w:tcPr>
            <w:tcW w:w="778" w:type="pct"/>
          </w:tcPr>
          <w:p w14:paraId="066A4B8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Pr>
          <w:p w14:paraId="36DF13A4" w14:textId="77777777" w:rsidR="00F02090" w:rsidRPr="00FD0425" w:rsidRDefault="006A0009" w:rsidP="0073372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56" w:type="pct"/>
          </w:tcPr>
          <w:p w14:paraId="27013F8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75EE629F" w14:textId="77777777" w:rsidR="00F02090" w:rsidRPr="00FD0425" w:rsidRDefault="00F02090" w:rsidP="0073372F">
            <w:pPr>
              <w:pStyle w:val="TAC"/>
              <w:keepNext w:val="0"/>
              <w:keepLines w:val="0"/>
              <w:widowControl w:val="0"/>
              <w:rPr>
                <w:lang w:eastAsia="ja-JP"/>
              </w:rPr>
            </w:pPr>
          </w:p>
        </w:tc>
      </w:tr>
      <w:tr w:rsidR="00254D17" w:rsidRPr="00FD0425" w14:paraId="1901D4DC" w14:textId="77777777" w:rsidTr="00140708">
        <w:tc>
          <w:tcPr>
            <w:tcW w:w="1111"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73372F">
            <w:pPr>
              <w:pStyle w:val="TAL"/>
              <w:keepNext w:val="0"/>
              <w:keepLines w:val="0"/>
              <w:widowControl w:val="0"/>
              <w:ind w:left="113"/>
              <w:rPr>
                <w:lang w:eastAsia="ja-JP"/>
              </w:rPr>
            </w:pPr>
            <w:r w:rsidRPr="00FD0425">
              <w:rPr>
                <w:lang w:eastAsia="ja-JP"/>
              </w:rPr>
              <w:t>&gt;SRB Type</w:t>
            </w:r>
          </w:p>
        </w:tc>
        <w:tc>
          <w:tcPr>
            <w:tcW w:w="556"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w:t>
            </w:r>
          </w:p>
        </w:tc>
        <w:tc>
          <w:tcPr>
            <w:tcW w:w="889"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73372F">
            <w:pPr>
              <w:pStyle w:val="TAL"/>
              <w:keepNext w:val="0"/>
              <w:keepLines w:val="0"/>
              <w:widowControl w:val="0"/>
              <w:rPr>
                <w:lang w:eastAsia="ja-JP"/>
              </w:rPr>
            </w:pPr>
            <w:r w:rsidRPr="00FD0425">
              <w:rPr>
                <w:lang w:eastAsia="ja-JP"/>
              </w:rPr>
              <w:t>The SRB type to be used</w:t>
            </w:r>
          </w:p>
        </w:tc>
        <w:tc>
          <w:tcPr>
            <w:tcW w:w="556"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73372F">
            <w:pPr>
              <w:pStyle w:val="TAC"/>
              <w:keepNext w:val="0"/>
              <w:keepLines w:val="0"/>
              <w:widowControl w:val="0"/>
              <w:rPr>
                <w:lang w:eastAsia="ja-JP"/>
              </w:rPr>
            </w:pPr>
          </w:p>
        </w:tc>
      </w:tr>
      <w:tr w:rsidR="00254D17" w:rsidRPr="00FD0425" w14:paraId="571317F9" w14:textId="77777777" w:rsidTr="00140708">
        <w:tc>
          <w:tcPr>
            <w:tcW w:w="1111"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73372F">
            <w:pPr>
              <w:pStyle w:val="TAL"/>
              <w:keepNext w:val="0"/>
              <w:keepLines w:val="0"/>
              <w:widowControl w:val="0"/>
              <w:ind w:left="113"/>
              <w:rPr>
                <w:lang w:eastAsia="ja-JP"/>
              </w:rPr>
            </w:pPr>
            <w:r w:rsidRPr="00FD0425">
              <w:rPr>
                <w:lang w:eastAsia="ja-JP"/>
              </w:rPr>
              <w:t>&gt;Delivery Status</w:t>
            </w:r>
          </w:p>
        </w:tc>
        <w:tc>
          <w:tcPr>
            <w:tcW w:w="556"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73372F">
            <w:pPr>
              <w:pStyle w:val="TAL"/>
              <w:keepNext w:val="0"/>
              <w:keepLines w:val="0"/>
              <w:widowControl w:val="0"/>
              <w:rPr>
                <w:lang w:eastAsia="ja-JP"/>
              </w:rPr>
            </w:pPr>
            <w:r w:rsidRPr="00FD0425">
              <w:rPr>
                <w:lang w:eastAsia="ja-JP"/>
              </w:rPr>
              <w:t>DL RRC delivery status of split SRB</w:t>
            </w:r>
          </w:p>
        </w:tc>
        <w:tc>
          <w:tcPr>
            <w:tcW w:w="556"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73372F">
            <w:pPr>
              <w:pStyle w:val="TAC"/>
              <w:keepNext w:val="0"/>
              <w:keepLines w:val="0"/>
              <w:widowControl w:val="0"/>
              <w:rPr>
                <w:lang w:eastAsia="ja-JP"/>
              </w:rPr>
            </w:pPr>
          </w:p>
        </w:tc>
      </w:tr>
      <w:tr w:rsidR="00254D17" w:rsidRPr="00FD0425" w14:paraId="139AF48E" w14:textId="77777777" w:rsidTr="00140708">
        <w:tc>
          <w:tcPr>
            <w:tcW w:w="1111"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73372F">
            <w:pPr>
              <w:pStyle w:val="TAL"/>
              <w:keepNext w:val="0"/>
              <w:keepLines w:val="0"/>
              <w:widowControl w:val="0"/>
              <w:rPr>
                <w:b/>
                <w:lang w:eastAsia="ja-JP"/>
              </w:rPr>
            </w:pPr>
            <w:r w:rsidRPr="00FD0425">
              <w:rPr>
                <w:b/>
                <w:lang w:eastAsia="ja-JP"/>
              </w:rPr>
              <w:t>UE Report</w:t>
            </w:r>
          </w:p>
        </w:tc>
        <w:tc>
          <w:tcPr>
            <w:tcW w:w="556"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8151A8F" w14:textId="77777777" w:rsidTr="00140708">
        <w:tc>
          <w:tcPr>
            <w:tcW w:w="1111"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09689784" w14:textId="0F6ECB46" w:rsidR="00720ED9" w:rsidRPr="00FD0425" w:rsidRDefault="00720ED9" w:rsidP="0073372F">
            <w:pPr>
              <w:pStyle w:val="TAL"/>
              <w:keepNext w:val="0"/>
              <w:keepLines w:val="0"/>
              <w:widowControl w:val="0"/>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p>
          <w:p w14:paraId="0C895EDD" w14:textId="77777777" w:rsidR="00F02090" w:rsidRPr="00FD0425" w:rsidRDefault="00720ED9" w:rsidP="0073372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56"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73372F">
            <w:pPr>
              <w:pStyle w:val="TAC"/>
              <w:keepNext w:val="0"/>
              <w:keepLines w:val="0"/>
              <w:widowControl w:val="0"/>
              <w:rPr>
                <w:lang w:eastAsia="ja-JP"/>
              </w:rPr>
            </w:pPr>
          </w:p>
        </w:tc>
      </w:tr>
      <w:tr w:rsidR="00254D17" w:rsidRPr="00FD0425" w14:paraId="24BC5785" w14:textId="77777777" w:rsidTr="00140708">
        <w:tc>
          <w:tcPr>
            <w:tcW w:w="1111"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SN to MN</w:t>
            </w:r>
          </w:p>
        </w:tc>
        <w:tc>
          <w:tcPr>
            <w:tcW w:w="556"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73372F">
            <w:pPr>
              <w:pStyle w:val="TAL"/>
              <w:keepNext w:val="0"/>
              <w:keepLines w:val="0"/>
              <w:widowControl w:val="0"/>
              <w:rPr>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254D17" w:rsidRPr="00FD0425" w14:paraId="257A87B9" w14:textId="77777777" w:rsidTr="00140708">
        <w:tc>
          <w:tcPr>
            <w:tcW w:w="1111"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73372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73372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73372F">
            <w:pPr>
              <w:pStyle w:val="TAC"/>
              <w:keepNext w:val="0"/>
              <w:keepLines w:val="0"/>
              <w:widowControl w:val="0"/>
              <w:rPr>
                <w:lang w:eastAsia="ja-JP"/>
              </w:rPr>
            </w:pPr>
          </w:p>
        </w:tc>
      </w:tr>
      <w:tr w:rsidR="00254D17" w:rsidRPr="00FD0425" w14:paraId="3EEC7247" w14:textId="77777777" w:rsidTr="00140708">
        <w:tc>
          <w:tcPr>
            <w:tcW w:w="1111"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MN to SN</w:t>
            </w:r>
          </w:p>
        </w:tc>
        <w:tc>
          <w:tcPr>
            <w:tcW w:w="556"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73372F">
            <w:pPr>
              <w:pStyle w:val="TAL"/>
              <w:keepNext w:val="0"/>
              <w:keepLines w:val="0"/>
              <w:widowControl w:val="0"/>
              <w:rPr>
                <w:rFonts w:cs="Arial"/>
                <w:iCs/>
                <w:lang w:val="en-US"/>
              </w:rPr>
            </w:pPr>
          </w:p>
        </w:tc>
        <w:tc>
          <w:tcPr>
            <w:tcW w:w="556"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254D17" w:rsidRPr="00FD0425" w14:paraId="2AE5D874" w14:textId="77777777" w:rsidTr="00140708">
        <w:tc>
          <w:tcPr>
            <w:tcW w:w="1111"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73372F">
            <w:pPr>
              <w:pStyle w:val="TAL"/>
              <w:keepNext w:val="0"/>
              <w:keepLines w:val="0"/>
              <w:widowControl w:val="0"/>
              <w:ind w:left="113"/>
              <w:rPr>
                <w:b/>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73372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73372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73372F">
            <w:pPr>
              <w:pStyle w:val="TAC"/>
              <w:keepNext w:val="0"/>
              <w:keepLines w:val="0"/>
              <w:widowControl w:val="0"/>
              <w:rPr>
                <w:lang w:eastAsia="ja-JP"/>
              </w:rPr>
            </w:pPr>
          </w:p>
        </w:tc>
      </w:tr>
    </w:tbl>
    <w:p w14:paraId="4EADAAEA" w14:textId="77777777" w:rsidR="00F02090" w:rsidRPr="00FD0425" w:rsidRDefault="00F02090" w:rsidP="0073372F">
      <w:pPr>
        <w:widowControl w:val="0"/>
      </w:pPr>
    </w:p>
    <w:p w14:paraId="7782A580" w14:textId="77777777" w:rsidR="00F02090" w:rsidRPr="00FD0425" w:rsidRDefault="00F02090" w:rsidP="0073372F">
      <w:pPr>
        <w:pStyle w:val="Heading4"/>
        <w:keepNext w:val="0"/>
        <w:keepLines w:val="0"/>
        <w:widowControl w:val="0"/>
      </w:pPr>
      <w:bookmarkStart w:id="4010" w:name="_CR9_1_2_21"/>
      <w:bookmarkStart w:id="4011" w:name="_Toc20955212"/>
      <w:bookmarkStart w:id="4012" w:name="_Toc29991407"/>
      <w:bookmarkStart w:id="4013" w:name="_Toc36555807"/>
      <w:bookmarkStart w:id="4014" w:name="_Toc44497517"/>
      <w:bookmarkStart w:id="4015" w:name="_Toc45107905"/>
      <w:bookmarkStart w:id="4016" w:name="_Toc45901525"/>
      <w:bookmarkStart w:id="4017" w:name="_Toc51850604"/>
      <w:bookmarkStart w:id="4018" w:name="_Toc56693607"/>
      <w:bookmarkStart w:id="4019" w:name="_Toc64447150"/>
      <w:bookmarkStart w:id="4020" w:name="_Toc66286644"/>
      <w:bookmarkStart w:id="4021" w:name="_Toc74151339"/>
      <w:bookmarkStart w:id="4022" w:name="_Toc88653811"/>
      <w:bookmarkStart w:id="4023" w:name="_Toc97904167"/>
      <w:bookmarkStart w:id="4024" w:name="_Toc105175208"/>
      <w:bookmarkStart w:id="4025" w:name="_Toc113826238"/>
      <w:bookmarkStart w:id="4026" w:name="_Toc175586820"/>
      <w:bookmarkEnd w:id="4010"/>
      <w:r w:rsidRPr="00FD0425">
        <w:t>9.1.2.21</w:t>
      </w:r>
      <w:r w:rsidRPr="00FD0425">
        <w:tab/>
        <w:t>NOTIFICATION CONTROL INDICATION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6A141F2D" w14:textId="77777777" w:rsidR="00F02090" w:rsidRPr="00FD0425" w:rsidRDefault="00F02090" w:rsidP="0073372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73372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73372F">
            <w:pPr>
              <w:pStyle w:val="TAL"/>
              <w:keepNext w:val="0"/>
              <w:keepLines w:val="0"/>
              <w:widowControl w:val="0"/>
              <w:rPr>
                <w:rFonts w:cs="Arial"/>
                <w:lang w:eastAsia="ja-JP"/>
              </w:rPr>
            </w:pPr>
          </w:p>
        </w:tc>
        <w:tc>
          <w:tcPr>
            <w:tcW w:w="1512" w:type="dxa"/>
          </w:tcPr>
          <w:p w14:paraId="3D7A039B"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73372F">
            <w:pPr>
              <w:pStyle w:val="TAL"/>
              <w:keepNext w:val="0"/>
              <w:keepLines w:val="0"/>
              <w:widowControl w:val="0"/>
              <w:rPr>
                <w:rFonts w:cs="Arial"/>
                <w:lang w:eastAsia="ja-JP"/>
              </w:rPr>
            </w:pPr>
          </w:p>
        </w:tc>
        <w:tc>
          <w:tcPr>
            <w:tcW w:w="1080" w:type="dxa"/>
          </w:tcPr>
          <w:p w14:paraId="651B45A7"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73372F">
            <w:pPr>
              <w:pStyle w:val="TAL"/>
              <w:keepNext w:val="0"/>
              <w:keepLines w:val="0"/>
              <w:widowControl w:val="0"/>
              <w:rPr>
                <w:rFonts w:cs="Arial"/>
                <w:lang w:eastAsia="ja-JP"/>
              </w:rPr>
            </w:pPr>
          </w:p>
        </w:tc>
        <w:tc>
          <w:tcPr>
            <w:tcW w:w="1512" w:type="dxa"/>
          </w:tcPr>
          <w:p w14:paraId="45BF76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73372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73372F">
            <w:pPr>
              <w:pStyle w:val="TAL"/>
              <w:keepNext w:val="0"/>
              <w:keepLines w:val="0"/>
              <w:widowControl w:val="0"/>
              <w:rPr>
                <w:rFonts w:cs="Arial"/>
                <w:lang w:eastAsia="ja-JP"/>
              </w:rPr>
            </w:pPr>
          </w:p>
        </w:tc>
        <w:tc>
          <w:tcPr>
            <w:tcW w:w="1512" w:type="dxa"/>
          </w:tcPr>
          <w:p w14:paraId="49A89E2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73372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73372F">
            <w:pPr>
              <w:pStyle w:val="TAL"/>
              <w:keepNext w:val="0"/>
              <w:keepLines w:val="0"/>
              <w:widowControl w:val="0"/>
              <w:rPr>
                <w:rFonts w:cs="Arial"/>
                <w:lang w:eastAsia="ja-JP"/>
              </w:rPr>
            </w:pPr>
          </w:p>
        </w:tc>
        <w:tc>
          <w:tcPr>
            <w:tcW w:w="1080" w:type="dxa"/>
          </w:tcPr>
          <w:p w14:paraId="07BA1F5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73372F">
            <w:pPr>
              <w:pStyle w:val="TAL"/>
              <w:keepNext w:val="0"/>
              <w:keepLines w:val="0"/>
              <w:widowControl w:val="0"/>
              <w:rPr>
                <w:rFonts w:cs="Arial"/>
                <w:lang w:eastAsia="ja-JP"/>
              </w:rPr>
            </w:pPr>
          </w:p>
        </w:tc>
        <w:tc>
          <w:tcPr>
            <w:tcW w:w="1728" w:type="dxa"/>
          </w:tcPr>
          <w:p w14:paraId="0E7805B7"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48DAC23D"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264AA5BD"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73372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73372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73372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73372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73372F">
            <w:pPr>
              <w:pStyle w:val="TAC"/>
              <w:keepNext w:val="0"/>
              <w:keepLines w:val="0"/>
              <w:widowControl w:val="0"/>
              <w:rPr>
                <w:lang w:eastAsia="ja-JP"/>
              </w:rPr>
            </w:pPr>
          </w:p>
        </w:tc>
      </w:tr>
    </w:tbl>
    <w:p w14:paraId="0E64DC7E"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73372F">
      <w:pPr>
        <w:widowControl w:val="0"/>
      </w:pPr>
    </w:p>
    <w:p w14:paraId="1FC478E6" w14:textId="77777777" w:rsidR="00F02090" w:rsidRPr="00FD0425" w:rsidRDefault="00F02090" w:rsidP="0073372F">
      <w:pPr>
        <w:pStyle w:val="Heading4"/>
        <w:keepNext w:val="0"/>
        <w:keepLines w:val="0"/>
        <w:widowControl w:val="0"/>
      </w:pPr>
      <w:bookmarkStart w:id="4027" w:name="_CR9_1_2_22"/>
      <w:bookmarkStart w:id="4028" w:name="_Toc20955213"/>
      <w:bookmarkStart w:id="4029" w:name="_Toc29991408"/>
      <w:bookmarkStart w:id="4030" w:name="_Toc36555808"/>
      <w:bookmarkStart w:id="4031" w:name="_Toc44497518"/>
      <w:bookmarkStart w:id="4032" w:name="_Toc45107906"/>
      <w:bookmarkStart w:id="4033" w:name="_Toc45901526"/>
      <w:bookmarkStart w:id="4034" w:name="_Toc51850605"/>
      <w:bookmarkStart w:id="4035" w:name="_Toc56693608"/>
      <w:bookmarkStart w:id="4036" w:name="_Toc64447151"/>
      <w:bookmarkStart w:id="4037" w:name="_Toc66286645"/>
      <w:bookmarkStart w:id="4038" w:name="_Toc74151340"/>
      <w:bookmarkStart w:id="4039" w:name="_Toc88653812"/>
      <w:bookmarkStart w:id="4040" w:name="_Toc97904168"/>
      <w:bookmarkStart w:id="4041" w:name="_Toc105175209"/>
      <w:bookmarkStart w:id="4042" w:name="_Toc113826239"/>
      <w:bookmarkStart w:id="4043" w:name="_Toc175586821"/>
      <w:bookmarkEnd w:id="4027"/>
      <w:r w:rsidRPr="00FD0425">
        <w:t>9.1.2.22</w:t>
      </w:r>
      <w:r w:rsidRPr="00FD0425">
        <w:tab/>
        <w:t>ACTIVITY NOTIFICATION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4F5EC1D5" w14:textId="77777777" w:rsidR="00F02090" w:rsidRPr="00FD0425" w:rsidRDefault="00F02090" w:rsidP="0073372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73372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73372F">
        <w:trPr>
          <w:tblHeader/>
        </w:trPr>
        <w:tc>
          <w:tcPr>
            <w:tcW w:w="2160" w:type="dxa"/>
          </w:tcPr>
          <w:p w14:paraId="63C9F7E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73372F">
            <w:pPr>
              <w:pStyle w:val="TAL"/>
              <w:keepNext w:val="0"/>
              <w:keepLines w:val="0"/>
              <w:widowControl w:val="0"/>
              <w:rPr>
                <w:rFonts w:cs="Arial"/>
                <w:lang w:eastAsia="ja-JP"/>
              </w:rPr>
            </w:pPr>
          </w:p>
        </w:tc>
        <w:tc>
          <w:tcPr>
            <w:tcW w:w="1512" w:type="dxa"/>
          </w:tcPr>
          <w:p w14:paraId="4D0DFE8E" w14:textId="77777777" w:rsidR="00F02090" w:rsidRPr="00FD0425" w:rsidRDefault="00F02090" w:rsidP="0073372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73372F">
            <w:pPr>
              <w:pStyle w:val="TAL"/>
              <w:keepNext w:val="0"/>
              <w:keepLines w:val="0"/>
              <w:widowControl w:val="0"/>
              <w:rPr>
                <w:rFonts w:cs="Arial"/>
                <w:lang w:eastAsia="ja-JP"/>
              </w:rPr>
            </w:pPr>
          </w:p>
        </w:tc>
        <w:tc>
          <w:tcPr>
            <w:tcW w:w="1080" w:type="dxa"/>
          </w:tcPr>
          <w:p w14:paraId="60FC4EF6"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73372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73372F">
            <w:pPr>
              <w:pStyle w:val="TAL"/>
              <w:keepNext w:val="0"/>
              <w:keepLines w:val="0"/>
              <w:widowControl w:val="0"/>
              <w:rPr>
                <w:rFonts w:cs="Arial"/>
                <w:lang w:eastAsia="ja-JP"/>
              </w:rPr>
            </w:pPr>
          </w:p>
        </w:tc>
        <w:tc>
          <w:tcPr>
            <w:tcW w:w="1512" w:type="dxa"/>
          </w:tcPr>
          <w:p w14:paraId="65649439" w14:textId="77777777" w:rsidR="00F02090" w:rsidRPr="00FD0425" w:rsidRDefault="00F02090" w:rsidP="0073372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73372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73372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73372F">
            <w:pPr>
              <w:pStyle w:val="TAL"/>
              <w:keepNext w:val="0"/>
              <w:keepLines w:val="0"/>
              <w:widowControl w:val="0"/>
              <w:rPr>
                <w:rFonts w:cs="Arial"/>
                <w:lang w:eastAsia="ja-JP"/>
              </w:rPr>
            </w:pPr>
          </w:p>
        </w:tc>
        <w:tc>
          <w:tcPr>
            <w:tcW w:w="1512" w:type="dxa"/>
          </w:tcPr>
          <w:p w14:paraId="63A29D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73372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73372F">
            <w:pPr>
              <w:pStyle w:val="TAL"/>
              <w:keepNext w:val="0"/>
              <w:keepLines w:val="0"/>
              <w:widowControl w:val="0"/>
              <w:rPr>
                <w:rFonts w:cs="Arial"/>
                <w:lang w:eastAsia="ja-JP"/>
              </w:rPr>
            </w:pPr>
          </w:p>
        </w:tc>
        <w:tc>
          <w:tcPr>
            <w:tcW w:w="1512" w:type="dxa"/>
          </w:tcPr>
          <w:p w14:paraId="4F5CCE91"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1E6B3DD3" w14:textId="77777777" w:rsidR="00F02090" w:rsidRPr="00FD0425" w:rsidRDefault="00F02090" w:rsidP="0073372F">
            <w:pPr>
              <w:pStyle w:val="TAL"/>
              <w:keepNext w:val="0"/>
              <w:keepLines w:val="0"/>
              <w:widowControl w:val="0"/>
              <w:rPr>
                <w:szCs w:val="18"/>
                <w:lang w:eastAsia="ja-JP"/>
              </w:rPr>
            </w:pPr>
          </w:p>
        </w:tc>
        <w:tc>
          <w:tcPr>
            <w:tcW w:w="1080" w:type="dxa"/>
          </w:tcPr>
          <w:p w14:paraId="132F9A60"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73372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7EBE2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31DD2333" w14:textId="77777777" w:rsidR="00F02090" w:rsidRPr="00FD0425" w:rsidRDefault="00F02090" w:rsidP="0073372F">
            <w:pPr>
              <w:pStyle w:val="TAL"/>
              <w:keepNext w:val="0"/>
              <w:keepLines w:val="0"/>
              <w:widowControl w:val="0"/>
              <w:rPr>
                <w:rFonts w:cs="Arial"/>
                <w:lang w:eastAsia="ja-JP"/>
              </w:rPr>
            </w:pPr>
          </w:p>
        </w:tc>
        <w:tc>
          <w:tcPr>
            <w:tcW w:w="1080" w:type="dxa"/>
          </w:tcPr>
          <w:p w14:paraId="0B9C1D9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516D8BB0"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7294AD76"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CCF6F7E" w14:textId="77777777" w:rsidR="00F02090" w:rsidRPr="00FD0425" w:rsidRDefault="00F02090" w:rsidP="0073372F">
            <w:pPr>
              <w:pStyle w:val="TAL"/>
              <w:keepNext w:val="0"/>
              <w:keepLines w:val="0"/>
              <w:widowControl w:val="0"/>
              <w:rPr>
                <w:rFonts w:cs="Arial"/>
                <w:lang w:eastAsia="ja-JP"/>
              </w:rPr>
            </w:pPr>
          </w:p>
        </w:tc>
        <w:tc>
          <w:tcPr>
            <w:tcW w:w="1080" w:type="dxa"/>
          </w:tcPr>
          <w:p w14:paraId="4CF516B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73372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73372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73372F">
            <w:pPr>
              <w:pStyle w:val="TAL"/>
              <w:keepNext w:val="0"/>
              <w:keepLines w:val="0"/>
              <w:widowControl w:val="0"/>
              <w:rPr>
                <w:rFonts w:cs="Arial"/>
                <w:lang w:eastAsia="ja-JP"/>
              </w:rPr>
            </w:pPr>
          </w:p>
        </w:tc>
        <w:tc>
          <w:tcPr>
            <w:tcW w:w="1080" w:type="dxa"/>
          </w:tcPr>
          <w:p w14:paraId="3FA9A24F"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73372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73372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73372F">
            <w:pPr>
              <w:pStyle w:val="TAL"/>
              <w:keepNext w:val="0"/>
              <w:keepLines w:val="0"/>
              <w:widowControl w:val="0"/>
              <w:rPr>
                <w:rFonts w:cs="Arial"/>
                <w:i/>
                <w:lang w:eastAsia="ja-JP"/>
              </w:rPr>
            </w:pPr>
          </w:p>
        </w:tc>
        <w:tc>
          <w:tcPr>
            <w:tcW w:w="1512" w:type="dxa"/>
          </w:tcPr>
          <w:p w14:paraId="6DD00E36"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73372F">
            <w:pPr>
              <w:pStyle w:val="TAL"/>
              <w:keepNext w:val="0"/>
              <w:keepLines w:val="0"/>
              <w:widowControl w:val="0"/>
              <w:rPr>
                <w:rFonts w:cs="Arial"/>
                <w:lang w:eastAsia="ja-JP"/>
              </w:rPr>
            </w:pPr>
          </w:p>
        </w:tc>
        <w:tc>
          <w:tcPr>
            <w:tcW w:w="1080" w:type="dxa"/>
          </w:tcPr>
          <w:p w14:paraId="0940755E"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73372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102F87C7"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F22BE0E" w14:textId="77777777" w:rsidR="00F02090" w:rsidRPr="00FD0425" w:rsidRDefault="00F02090" w:rsidP="0073372F">
            <w:pPr>
              <w:pStyle w:val="TAL"/>
              <w:keepNext w:val="0"/>
              <w:keepLines w:val="0"/>
              <w:widowControl w:val="0"/>
              <w:rPr>
                <w:rFonts w:cs="Arial"/>
                <w:lang w:eastAsia="ja-JP"/>
              </w:rPr>
            </w:pPr>
          </w:p>
        </w:tc>
        <w:tc>
          <w:tcPr>
            <w:tcW w:w="1080" w:type="dxa"/>
          </w:tcPr>
          <w:p w14:paraId="02E206C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73372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73372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69CAC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6F06B8A4" w14:textId="77777777" w:rsidR="00F02090" w:rsidRPr="00FD0425" w:rsidRDefault="00F02090" w:rsidP="0073372F">
            <w:pPr>
              <w:pStyle w:val="TAL"/>
              <w:keepNext w:val="0"/>
              <w:keepLines w:val="0"/>
              <w:widowControl w:val="0"/>
              <w:rPr>
                <w:rFonts w:cs="Arial"/>
                <w:lang w:eastAsia="ja-JP"/>
              </w:rPr>
            </w:pPr>
          </w:p>
        </w:tc>
        <w:tc>
          <w:tcPr>
            <w:tcW w:w="1080" w:type="dxa"/>
          </w:tcPr>
          <w:p w14:paraId="6FE66A2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73372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73372F">
            <w:pPr>
              <w:pStyle w:val="TAL"/>
              <w:keepNext w:val="0"/>
              <w:keepLines w:val="0"/>
              <w:widowControl w:val="0"/>
              <w:rPr>
                <w:rFonts w:cs="Arial"/>
                <w:i/>
                <w:lang w:eastAsia="ja-JP"/>
              </w:rPr>
            </w:pPr>
          </w:p>
        </w:tc>
        <w:tc>
          <w:tcPr>
            <w:tcW w:w="1512" w:type="dxa"/>
          </w:tcPr>
          <w:p w14:paraId="6E58F5DB" w14:textId="77777777" w:rsidR="00F02090" w:rsidRPr="00FD0425" w:rsidRDefault="00F02090" w:rsidP="0073372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73372F">
            <w:pPr>
              <w:pStyle w:val="TAL"/>
              <w:keepNext w:val="0"/>
              <w:keepLines w:val="0"/>
              <w:widowControl w:val="0"/>
              <w:rPr>
                <w:rFonts w:cs="Arial"/>
                <w:lang w:eastAsia="ja-JP"/>
              </w:rPr>
            </w:pPr>
          </w:p>
        </w:tc>
        <w:tc>
          <w:tcPr>
            <w:tcW w:w="1080" w:type="dxa"/>
          </w:tcPr>
          <w:p w14:paraId="6001FD7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73372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73372F">
            <w:pPr>
              <w:pStyle w:val="TAL"/>
              <w:keepNext w:val="0"/>
              <w:keepLines w:val="0"/>
              <w:widowControl w:val="0"/>
              <w:rPr>
                <w:rFonts w:cs="Arial"/>
                <w:i/>
                <w:lang w:eastAsia="ja-JP"/>
              </w:rPr>
            </w:pPr>
          </w:p>
        </w:tc>
        <w:tc>
          <w:tcPr>
            <w:tcW w:w="1512" w:type="dxa"/>
          </w:tcPr>
          <w:p w14:paraId="4A55D0BA"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73372F">
            <w:pPr>
              <w:pStyle w:val="TAL"/>
              <w:keepNext w:val="0"/>
              <w:keepLines w:val="0"/>
              <w:widowControl w:val="0"/>
              <w:rPr>
                <w:rFonts w:cs="Arial"/>
                <w:lang w:eastAsia="ja-JP"/>
              </w:rPr>
            </w:pPr>
          </w:p>
        </w:tc>
        <w:tc>
          <w:tcPr>
            <w:tcW w:w="1080" w:type="dxa"/>
          </w:tcPr>
          <w:p w14:paraId="6C0ED5A9"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73372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73372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73372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73372F">
            <w:pPr>
              <w:pStyle w:val="TAL"/>
              <w:keepNext w:val="0"/>
              <w:keepLines w:val="0"/>
              <w:widowControl w:val="0"/>
              <w:rPr>
                <w:rFonts w:cs="Arial"/>
                <w:i/>
                <w:lang w:eastAsia="ja-JP"/>
              </w:rPr>
            </w:pPr>
          </w:p>
        </w:tc>
        <w:tc>
          <w:tcPr>
            <w:tcW w:w="1512" w:type="dxa"/>
          </w:tcPr>
          <w:p w14:paraId="35BE9515" w14:textId="77777777" w:rsidR="00557A59" w:rsidRPr="00FD0425" w:rsidRDefault="00557A59" w:rsidP="0073372F">
            <w:pPr>
              <w:pStyle w:val="TAL"/>
              <w:keepNext w:val="0"/>
              <w:keepLines w:val="0"/>
              <w:widowControl w:val="0"/>
              <w:rPr>
                <w:lang w:eastAsia="ja-JP"/>
              </w:rPr>
            </w:pPr>
            <w:r w:rsidRPr="00FD0425">
              <w:rPr>
                <w:rFonts w:cs="Arial"/>
                <w:lang w:eastAsia="ja-JP"/>
              </w:rPr>
              <w:t>ENUMERATED (true, …)</w:t>
            </w:r>
          </w:p>
        </w:tc>
        <w:tc>
          <w:tcPr>
            <w:tcW w:w="1728" w:type="dxa"/>
          </w:tcPr>
          <w:p w14:paraId="6B6A0AE3" w14:textId="77777777" w:rsidR="00557A59" w:rsidRPr="00FD0425" w:rsidRDefault="00557A59" w:rsidP="0073372F">
            <w:pPr>
              <w:pStyle w:val="TAL"/>
              <w:keepNext w:val="0"/>
              <w:keepLines w:val="0"/>
              <w:widowControl w:val="0"/>
              <w:rPr>
                <w:rFonts w:cs="Arial"/>
                <w:lang w:eastAsia="ja-JP"/>
              </w:rPr>
            </w:pPr>
          </w:p>
        </w:tc>
        <w:tc>
          <w:tcPr>
            <w:tcW w:w="1080" w:type="dxa"/>
          </w:tcPr>
          <w:p w14:paraId="5E309283" w14:textId="77777777" w:rsidR="00557A59" w:rsidRPr="00FD0425" w:rsidRDefault="00557A59" w:rsidP="0073372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73372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73372F">
      <w:pPr>
        <w:widowControl w:val="0"/>
      </w:pPr>
    </w:p>
    <w:p w14:paraId="42E6347C" w14:textId="77777777" w:rsidR="00F02090" w:rsidRPr="00FD0425" w:rsidRDefault="00F02090" w:rsidP="0073372F">
      <w:pPr>
        <w:pStyle w:val="Heading4"/>
        <w:keepNext w:val="0"/>
        <w:keepLines w:val="0"/>
        <w:widowControl w:val="0"/>
      </w:pPr>
      <w:bookmarkStart w:id="4044" w:name="_CR9_1_2_23"/>
      <w:bookmarkStart w:id="4045" w:name="_Toc20955214"/>
      <w:bookmarkStart w:id="4046" w:name="_Toc29991409"/>
      <w:bookmarkStart w:id="4047" w:name="_Toc36555809"/>
      <w:bookmarkStart w:id="4048" w:name="_Toc44497519"/>
      <w:bookmarkStart w:id="4049" w:name="_Toc45107907"/>
      <w:bookmarkStart w:id="4050" w:name="_Toc45901527"/>
      <w:bookmarkStart w:id="4051" w:name="_Toc51850606"/>
      <w:bookmarkStart w:id="4052" w:name="_Toc56693609"/>
      <w:bookmarkStart w:id="4053" w:name="_Toc64447152"/>
      <w:bookmarkStart w:id="4054" w:name="_Toc66286646"/>
      <w:bookmarkStart w:id="4055" w:name="_Toc74151341"/>
      <w:bookmarkStart w:id="4056" w:name="_Toc88653813"/>
      <w:bookmarkStart w:id="4057" w:name="_Toc97904169"/>
      <w:bookmarkStart w:id="4058" w:name="_Toc105175210"/>
      <w:bookmarkStart w:id="4059" w:name="_Toc113826240"/>
      <w:bookmarkStart w:id="4060" w:name="_Toc175586822"/>
      <w:bookmarkEnd w:id="4044"/>
      <w:r w:rsidRPr="00FD0425">
        <w:t>9.1.2.23</w:t>
      </w:r>
      <w:r w:rsidRPr="00FD0425">
        <w:tab/>
        <w:t>E-UTRA – NR CELL RESOURCE COORDINATION REQUEST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14783FDB" w14:textId="77777777" w:rsidR="00F02090" w:rsidRPr="00FD0425" w:rsidRDefault="00F02090" w:rsidP="0073372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5A28C21"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73372F">
            <w:pPr>
              <w:pStyle w:val="TAL"/>
              <w:keepNext w:val="0"/>
              <w:keepLines w:val="0"/>
              <w:widowControl w:val="0"/>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80337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73372F">
            <w:pPr>
              <w:pStyle w:val="TAL"/>
              <w:keepNext w:val="0"/>
              <w:keepLines w:val="0"/>
              <w:widowControl w:val="0"/>
              <w:rPr>
                <w:lang w:eastAsia="ja-JP"/>
              </w:rPr>
            </w:pPr>
            <w:r w:rsidRPr="00FD0425">
              <w:rPr>
                <w:lang w:eastAsia="ja-JP"/>
              </w:rPr>
              <w:t>9.2.2.30</w:t>
            </w:r>
          </w:p>
          <w:p w14:paraId="2B30482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30AC1033"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58C883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73372F">
            <w:pPr>
              <w:pStyle w:val="TAC"/>
              <w:keepNext w:val="0"/>
              <w:keepLines w:val="0"/>
              <w:widowControl w:val="0"/>
              <w:rPr>
                <w:rFonts w:cs="Arial"/>
                <w:szCs w:val="18"/>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73372F">
            <w:pPr>
              <w:pStyle w:val="TAC"/>
              <w:keepNext w:val="0"/>
              <w:keepLines w:val="0"/>
              <w:widowControl w:val="0"/>
              <w:rPr>
                <w:rFonts w:cs="Arial"/>
                <w:szCs w:val="18"/>
                <w:lang w:eastAsia="zh-CN"/>
              </w:rPr>
            </w:pPr>
          </w:p>
        </w:tc>
      </w:tr>
      <w:tr w:rsidR="00F02090" w:rsidRPr="00FD0425" w14:paraId="463E53D7"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68CBA2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EA9C2D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A9A48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73372F">
            <w:pPr>
              <w:pStyle w:val="TAL"/>
              <w:keepNext w:val="0"/>
              <w:keepLines w:val="0"/>
              <w:widowControl w:val="0"/>
              <w:rPr>
                <w:i/>
              </w:rPr>
            </w:pPr>
            <w:r w:rsidRPr="00FD0425">
              <w:rPr>
                <w:i/>
                <w:lang w:eastAsia="ja-JP"/>
              </w:rPr>
              <w:t>0</w:t>
            </w:r>
            <w:r w:rsidRPr="00FD0425">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9FF9825"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BE39A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73372F">
            <w:pPr>
              <w:pStyle w:val="TAC"/>
              <w:keepNext w:val="0"/>
              <w:keepLines w:val="0"/>
              <w:widowControl w:val="0"/>
              <w:rPr>
                <w:rFonts w:cs="Arial"/>
                <w:lang w:eastAsia="zh-CN"/>
              </w:rPr>
            </w:pPr>
          </w:p>
        </w:tc>
      </w:tr>
      <w:tr w:rsidR="00F02090" w:rsidRPr="00FD0425" w14:paraId="4A53C16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73372F">
            <w:pPr>
              <w:pStyle w:val="TAL"/>
              <w:keepNext w:val="0"/>
              <w:keepLines w:val="0"/>
              <w:widowControl w:val="0"/>
              <w:rPr>
                <w:i/>
                <w:lang w:eastAsia="en-US"/>
              </w:rPr>
            </w:pPr>
            <w:r w:rsidRPr="00FD0425">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7034C6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7D6D59DF" w14:textId="77777777" w:rsidTr="0073372F">
        <w:tc>
          <w:tcPr>
            <w:tcW w:w="2160"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73372F">
            <w:pPr>
              <w:pStyle w:val="TAH"/>
              <w:keepNext w:val="0"/>
              <w:keepLines w:val="0"/>
              <w:widowControl w:val="0"/>
              <w:rPr>
                <w:lang w:eastAsia="ja-JP"/>
              </w:rPr>
            </w:pPr>
            <w:bookmarkStart w:id="4061" w:name="_Hlk517476403"/>
            <w:r w:rsidRPr="00FD0425">
              <w:rPr>
                <w:lang w:eastAsia="ja-JP"/>
              </w:rPr>
              <w:t>Range bound</w:t>
            </w:r>
          </w:p>
        </w:tc>
        <w:tc>
          <w:tcPr>
            <w:tcW w:w="5670" w:type="dxa"/>
          </w:tcPr>
          <w:p w14:paraId="688B058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73372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bookmarkEnd w:id="4061"/>
    </w:tbl>
    <w:p w14:paraId="6ABEFBF0" w14:textId="77777777" w:rsidR="00F02090" w:rsidRPr="00FD0425" w:rsidRDefault="00F02090" w:rsidP="0073372F">
      <w:pPr>
        <w:widowControl w:val="0"/>
      </w:pPr>
    </w:p>
    <w:p w14:paraId="3BD40832" w14:textId="77777777" w:rsidR="00F02090" w:rsidRPr="00FD0425" w:rsidRDefault="00F02090" w:rsidP="0073372F">
      <w:pPr>
        <w:pStyle w:val="Heading4"/>
        <w:keepNext w:val="0"/>
        <w:keepLines w:val="0"/>
        <w:widowControl w:val="0"/>
      </w:pPr>
      <w:bookmarkStart w:id="4062" w:name="_CR9_1_2_24"/>
      <w:bookmarkStart w:id="4063" w:name="_Toc20955215"/>
      <w:bookmarkStart w:id="4064" w:name="_Toc29991410"/>
      <w:bookmarkStart w:id="4065" w:name="_Toc36555810"/>
      <w:bookmarkStart w:id="4066" w:name="_Toc44497520"/>
      <w:bookmarkStart w:id="4067" w:name="_Toc45107908"/>
      <w:bookmarkStart w:id="4068" w:name="_Toc45901528"/>
      <w:bookmarkStart w:id="4069" w:name="_Toc51850607"/>
      <w:bookmarkStart w:id="4070" w:name="_Toc56693610"/>
      <w:bookmarkStart w:id="4071" w:name="_Toc64447153"/>
      <w:bookmarkStart w:id="4072" w:name="_Toc66286647"/>
      <w:bookmarkStart w:id="4073" w:name="_Toc74151342"/>
      <w:bookmarkStart w:id="4074" w:name="_Toc88653814"/>
      <w:bookmarkStart w:id="4075" w:name="_Toc97904170"/>
      <w:bookmarkStart w:id="4076" w:name="_Toc105175211"/>
      <w:bookmarkStart w:id="4077" w:name="_Toc113826241"/>
      <w:bookmarkStart w:id="4078" w:name="_Toc175586823"/>
      <w:bookmarkEnd w:id="4062"/>
      <w:r w:rsidRPr="00FD0425">
        <w:t>9.1.2.24</w:t>
      </w:r>
      <w:r w:rsidRPr="00FD0425">
        <w:tab/>
        <w:t>E-UTRA – NR CELL RESOURCE COORDINATION RESPONSE</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504B301E" w14:textId="77777777" w:rsidR="00F02090" w:rsidRPr="00FD0425" w:rsidRDefault="00F02090" w:rsidP="0073372F">
      <w:pPr>
        <w:widowControl w:val="0"/>
      </w:pPr>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3B79888"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73372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73372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121AD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3A68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73372F">
            <w:pPr>
              <w:pStyle w:val="TAL"/>
              <w:keepNext w:val="0"/>
              <w:keepLines w:val="0"/>
              <w:widowControl w:val="0"/>
            </w:pPr>
            <w:r w:rsidRPr="00FD0425">
              <w:t>INTEGER (1..</w:t>
            </w:r>
            <w:r w:rsidRPr="00FD0425">
              <w:rPr>
                <w:i/>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6537214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363170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37D475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461609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73CD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73372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73372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73372F">
            <w:pPr>
              <w:pStyle w:val="TAC"/>
              <w:keepNext w:val="0"/>
              <w:keepLines w:val="0"/>
              <w:widowControl w:val="0"/>
              <w:rPr>
                <w:rFonts w:cs="Arial"/>
                <w:lang w:eastAsia="zh-CN"/>
              </w:rPr>
            </w:pPr>
          </w:p>
        </w:tc>
      </w:tr>
      <w:tr w:rsidR="00F02090" w:rsidRPr="00FD0425" w14:paraId="6F47369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A6881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111AD747" w14:textId="77777777" w:rsidTr="0073372F">
        <w:tc>
          <w:tcPr>
            <w:tcW w:w="2160"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73372F">
      <w:pPr>
        <w:widowControl w:val="0"/>
      </w:pPr>
    </w:p>
    <w:p w14:paraId="658C089D" w14:textId="77777777" w:rsidR="00211BD7" w:rsidRPr="00FD0425" w:rsidRDefault="00211BD7" w:rsidP="0073372F">
      <w:pPr>
        <w:pStyle w:val="Heading4"/>
        <w:keepNext w:val="0"/>
        <w:keepLines w:val="0"/>
        <w:widowControl w:val="0"/>
      </w:pPr>
      <w:bookmarkStart w:id="4079" w:name="_CR9_1_2_25"/>
      <w:bookmarkStart w:id="4080" w:name="_Toc20955216"/>
      <w:bookmarkStart w:id="4081" w:name="_Toc29991411"/>
      <w:bookmarkStart w:id="4082" w:name="_Toc36555811"/>
      <w:bookmarkStart w:id="4083" w:name="_Toc44497521"/>
      <w:bookmarkStart w:id="4084" w:name="_Toc45107909"/>
      <w:bookmarkStart w:id="4085" w:name="_Toc45901529"/>
      <w:bookmarkStart w:id="4086" w:name="_Toc51850608"/>
      <w:bookmarkStart w:id="4087" w:name="_Toc56693611"/>
      <w:bookmarkStart w:id="4088" w:name="_Toc64447154"/>
      <w:bookmarkStart w:id="4089" w:name="_Toc66286648"/>
      <w:bookmarkStart w:id="4090" w:name="_Toc74151343"/>
      <w:bookmarkStart w:id="4091" w:name="_Toc88653815"/>
      <w:bookmarkStart w:id="4092" w:name="_Toc97904171"/>
      <w:bookmarkStart w:id="4093" w:name="_Toc105175212"/>
      <w:bookmarkStart w:id="4094" w:name="_Toc113826242"/>
      <w:bookmarkStart w:id="4095" w:name="_Toc175586824"/>
      <w:bookmarkEnd w:id="4079"/>
      <w:r w:rsidRPr="00FD0425">
        <w:t>9.1.2.25</w:t>
      </w:r>
      <w:r w:rsidRPr="00FD0425">
        <w:tab/>
        <w:t>SECONDARY RAT DATA USAGE REPORT</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4833590F" w14:textId="77777777" w:rsidR="00211BD7" w:rsidRPr="00FD0425" w:rsidRDefault="00211BD7" w:rsidP="0073372F">
      <w:pPr>
        <w:widowControl w:val="0"/>
        <w:rPr>
          <w:rFonts w:eastAsia="Batang"/>
        </w:rPr>
      </w:pPr>
      <w:r w:rsidRPr="00FD0425">
        <w:t>This message is sent by the S-NG-RAN node to report data volumes for secondary RAT.</w:t>
      </w:r>
    </w:p>
    <w:p w14:paraId="74EC6F1C" w14:textId="77777777" w:rsidR="00211BD7" w:rsidRPr="00FD0425" w:rsidRDefault="00211BD7" w:rsidP="0073372F">
      <w:pPr>
        <w:widowControl w:val="0"/>
        <w:rPr>
          <w:rFonts w:eastAsia="Batang"/>
        </w:rPr>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FD0425" w14:paraId="489730E5" w14:textId="77777777" w:rsidTr="0073372F">
        <w:tc>
          <w:tcPr>
            <w:tcW w:w="2160" w:type="dxa"/>
          </w:tcPr>
          <w:p w14:paraId="2D6F7D22" w14:textId="77777777" w:rsidR="00211BD7" w:rsidRPr="00FD0425" w:rsidRDefault="00211BD7" w:rsidP="0073372F">
            <w:pPr>
              <w:pStyle w:val="TAH"/>
              <w:keepNext w:val="0"/>
              <w:keepLines w:val="0"/>
              <w:widowControl w:val="0"/>
            </w:pPr>
            <w:r w:rsidRPr="00FD0425">
              <w:t>IE/Group Name</w:t>
            </w:r>
          </w:p>
        </w:tc>
        <w:tc>
          <w:tcPr>
            <w:tcW w:w="1080" w:type="dxa"/>
          </w:tcPr>
          <w:p w14:paraId="292053D9" w14:textId="77777777" w:rsidR="00211BD7" w:rsidRPr="00FD0425" w:rsidRDefault="00211BD7" w:rsidP="0073372F">
            <w:pPr>
              <w:pStyle w:val="TAH"/>
              <w:keepNext w:val="0"/>
              <w:keepLines w:val="0"/>
              <w:widowControl w:val="0"/>
            </w:pPr>
            <w:r w:rsidRPr="00FD0425">
              <w:t>Presence</w:t>
            </w:r>
          </w:p>
        </w:tc>
        <w:tc>
          <w:tcPr>
            <w:tcW w:w="1080" w:type="dxa"/>
          </w:tcPr>
          <w:p w14:paraId="583D8525" w14:textId="77777777" w:rsidR="00211BD7" w:rsidRPr="00FD0425" w:rsidRDefault="00211BD7" w:rsidP="0073372F">
            <w:pPr>
              <w:pStyle w:val="TAH"/>
              <w:keepNext w:val="0"/>
              <w:keepLines w:val="0"/>
              <w:widowControl w:val="0"/>
            </w:pPr>
            <w:r w:rsidRPr="00FD0425">
              <w:t>Range</w:t>
            </w:r>
          </w:p>
        </w:tc>
        <w:tc>
          <w:tcPr>
            <w:tcW w:w="1512" w:type="dxa"/>
          </w:tcPr>
          <w:p w14:paraId="4B29CA10" w14:textId="77777777" w:rsidR="00211BD7" w:rsidRPr="00FD0425" w:rsidRDefault="00211BD7" w:rsidP="0073372F">
            <w:pPr>
              <w:pStyle w:val="TAH"/>
              <w:keepNext w:val="0"/>
              <w:keepLines w:val="0"/>
              <w:widowControl w:val="0"/>
            </w:pPr>
            <w:r w:rsidRPr="00FD0425">
              <w:t>IE type and reference</w:t>
            </w:r>
          </w:p>
        </w:tc>
        <w:tc>
          <w:tcPr>
            <w:tcW w:w="1728" w:type="dxa"/>
          </w:tcPr>
          <w:p w14:paraId="1D3997B0" w14:textId="77777777" w:rsidR="00211BD7" w:rsidRPr="00FD0425" w:rsidRDefault="00211BD7" w:rsidP="0073372F">
            <w:pPr>
              <w:pStyle w:val="TAH"/>
              <w:keepNext w:val="0"/>
              <w:keepLines w:val="0"/>
              <w:widowControl w:val="0"/>
            </w:pPr>
            <w:r w:rsidRPr="00FD0425">
              <w:t>Semantics description</w:t>
            </w:r>
          </w:p>
        </w:tc>
        <w:tc>
          <w:tcPr>
            <w:tcW w:w="1080" w:type="dxa"/>
          </w:tcPr>
          <w:p w14:paraId="457D068A" w14:textId="77777777" w:rsidR="00211BD7" w:rsidRPr="00FD0425" w:rsidRDefault="00211BD7" w:rsidP="0073372F">
            <w:pPr>
              <w:pStyle w:val="TAH"/>
              <w:keepNext w:val="0"/>
              <w:keepLines w:val="0"/>
              <w:widowControl w:val="0"/>
            </w:pPr>
            <w:r w:rsidRPr="00FD0425">
              <w:t>Criticality</w:t>
            </w:r>
          </w:p>
        </w:tc>
        <w:tc>
          <w:tcPr>
            <w:tcW w:w="1080" w:type="dxa"/>
          </w:tcPr>
          <w:p w14:paraId="6870C089" w14:textId="77777777" w:rsidR="00211BD7" w:rsidRPr="00FD0425" w:rsidRDefault="00211BD7" w:rsidP="0073372F">
            <w:pPr>
              <w:pStyle w:val="TAH"/>
              <w:keepNext w:val="0"/>
              <w:keepLines w:val="0"/>
              <w:widowControl w:val="0"/>
            </w:pPr>
            <w:r w:rsidRPr="00FD0425">
              <w:t>Assigned Criticality</w:t>
            </w:r>
          </w:p>
        </w:tc>
      </w:tr>
      <w:tr w:rsidR="00211BD7" w:rsidRPr="00FD0425" w14:paraId="5F1BE945" w14:textId="77777777" w:rsidTr="0073372F">
        <w:tc>
          <w:tcPr>
            <w:tcW w:w="2160" w:type="dxa"/>
          </w:tcPr>
          <w:p w14:paraId="6B3B94F5" w14:textId="77777777" w:rsidR="00211BD7" w:rsidRPr="00FD0425" w:rsidRDefault="00211BD7" w:rsidP="0073372F">
            <w:pPr>
              <w:pStyle w:val="TAL"/>
              <w:keepNext w:val="0"/>
              <w:keepLines w:val="0"/>
              <w:widowControl w:val="0"/>
            </w:pPr>
            <w:r w:rsidRPr="00FD0425">
              <w:t>Message Type</w:t>
            </w:r>
          </w:p>
        </w:tc>
        <w:tc>
          <w:tcPr>
            <w:tcW w:w="1080" w:type="dxa"/>
          </w:tcPr>
          <w:p w14:paraId="67CE7E0D" w14:textId="77777777" w:rsidR="00211BD7" w:rsidRPr="00FD0425" w:rsidRDefault="00211BD7" w:rsidP="0073372F">
            <w:pPr>
              <w:pStyle w:val="TAL"/>
              <w:keepNext w:val="0"/>
              <w:keepLines w:val="0"/>
              <w:widowControl w:val="0"/>
            </w:pPr>
            <w:r w:rsidRPr="00FD0425">
              <w:t>M</w:t>
            </w:r>
          </w:p>
        </w:tc>
        <w:tc>
          <w:tcPr>
            <w:tcW w:w="1080" w:type="dxa"/>
          </w:tcPr>
          <w:p w14:paraId="77C6AD15" w14:textId="77777777" w:rsidR="00211BD7" w:rsidRPr="00FD0425" w:rsidRDefault="00211BD7" w:rsidP="0073372F">
            <w:pPr>
              <w:pStyle w:val="TAL"/>
              <w:keepNext w:val="0"/>
              <w:keepLines w:val="0"/>
              <w:widowControl w:val="0"/>
            </w:pPr>
          </w:p>
        </w:tc>
        <w:tc>
          <w:tcPr>
            <w:tcW w:w="1512" w:type="dxa"/>
          </w:tcPr>
          <w:p w14:paraId="1BEB0235" w14:textId="77777777" w:rsidR="00211BD7" w:rsidRPr="00FD0425" w:rsidRDefault="00211BD7" w:rsidP="0073372F">
            <w:pPr>
              <w:pStyle w:val="TAL"/>
              <w:keepNext w:val="0"/>
              <w:keepLines w:val="0"/>
              <w:widowControl w:val="0"/>
            </w:pPr>
            <w:r w:rsidRPr="00FD0425">
              <w:t>9.2.3.1</w:t>
            </w:r>
          </w:p>
        </w:tc>
        <w:tc>
          <w:tcPr>
            <w:tcW w:w="1728" w:type="dxa"/>
          </w:tcPr>
          <w:p w14:paraId="21C05D3C" w14:textId="77777777" w:rsidR="00211BD7" w:rsidRPr="00FD0425" w:rsidRDefault="00211BD7" w:rsidP="0073372F">
            <w:pPr>
              <w:pStyle w:val="TAL"/>
              <w:keepNext w:val="0"/>
              <w:keepLines w:val="0"/>
              <w:widowControl w:val="0"/>
            </w:pPr>
          </w:p>
        </w:tc>
        <w:tc>
          <w:tcPr>
            <w:tcW w:w="1080" w:type="dxa"/>
          </w:tcPr>
          <w:p w14:paraId="6BC58031" w14:textId="77777777" w:rsidR="00211BD7" w:rsidRPr="00FD0425" w:rsidRDefault="00211BD7" w:rsidP="0073372F">
            <w:pPr>
              <w:pStyle w:val="TAC"/>
              <w:keepNext w:val="0"/>
              <w:keepLines w:val="0"/>
              <w:widowControl w:val="0"/>
            </w:pPr>
            <w:r w:rsidRPr="00FD0425">
              <w:t>YES</w:t>
            </w:r>
          </w:p>
        </w:tc>
        <w:tc>
          <w:tcPr>
            <w:tcW w:w="1080" w:type="dxa"/>
          </w:tcPr>
          <w:p w14:paraId="12D3B6E3" w14:textId="77777777" w:rsidR="00211BD7" w:rsidRPr="00FD0425" w:rsidRDefault="00211BD7" w:rsidP="0073372F">
            <w:pPr>
              <w:pStyle w:val="TAC"/>
              <w:keepNext w:val="0"/>
              <w:keepLines w:val="0"/>
              <w:widowControl w:val="0"/>
            </w:pPr>
            <w:r w:rsidRPr="00FD0425">
              <w:t>reject</w:t>
            </w:r>
          </w:p>
        </w:tc>
      </w:tr>
      <w:tr w:rsidR="00211BD7" w:rsidRPr="00FD0425" w14:paraId="06A2600D" w14:textId="77777777" w:rsidTr="0073372F">
        <w:tc>
          <w:tcPr>
            <w:tcW w:w="2160" w:type="dxa"/>
          </w:tcPr>
          <w:p w14:paraId="4CD0EEDB" w14:textId="77777777" w:rsidR="00211BD7" w:rsidRPr="00FD0425" w:rsidRDefault="00211BD7" w:rsidP="0073372F">
            <w:pPr>
              <w:pStyle w:val="TAL"/>
              <w:keepNext w:val="0"/>
              <w:keepLines w:val="0"/>
              <w:widowControl w:val="0"/>
              <w:rPr>
                <w:lang w:eastAsia="ja-JP"/>
              </w:rPr>
            </w:pPr>
            <w:r w:rsidRPr="00FD0425">
              <w:rPr>
                <w:lang w:eastAsia="ja-JP"/>
              </w:rPr>
              <w:t>M-NG-RAN node UE XnAP ID</w:t>
            </w:r>
          </w:p>
        </w:tc>
        <w:tc>
          <w:tcPr>
            <w:tcW w:w="1080" w:type="dxa"/>
          </w:tcPr>
          <w:p w14:paraId="06682BE4"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6568859E" w14:textId="77777777" w:rsidR="00211BD7" w:rsidRPr="00FD0425" w:rsidRDefault="00211BD7" w:rsidP="0073372F">
            <w:pPr>
              <w:pStyle w:val="TAL"/>
              <w:keepNext w:val="0"/>
              <w:keepLines w:val="0"/>
              <w:widowControl w:val="0"/>
              <w:rPr>
                <w:lang w:eastAsia="ja-JP"/>
              </w:rPr>
            </w:pPr>
          </w:p>
        </w:tc>
        <w:tc>
          <w:tcPr>
            <w:tcW w:w="1512" w:type="dxa"/>
          </w:tcPr>
          <w:p w14:paraId="75DAFCA6"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507D64A1" w14:textId="77777777" w:rsidR="00211BD7" w:rsidRPr="00FD0425" w:rsidRDefault="00211BD7" w:rsidP="0073372F">
            <w:pPr>
              <w:pStyle w:val="TAL"/>
              <w:keepNext w:val="0"/>
              <w:keepLines w:val="0"/>
              <w:widowControl w:val="0"/>
              <w:rPr>
                <w:lang w:eastAsia="ja-JP"/>
              </w:rPr>
            </w:pPr>
            <w:r w:rsidRPr="00FD0425">
              <w:rPr>
                <w:szCs w:val="18"/>
                <w:lang w:eastAsia="ja-JP"/>
              </w:rPr>
              <w:t>Allocated at the M-NG-RAN node</w:t>
            </w:r>
          </w:p>
        </w:tc>
        <w:tc>
          <w:tcPr>
            <w:tcW w:w="1080" w:type="dxa"/>
          </w:tcPr>
          <w:p w14:paraId="758A5F68"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587B20B3"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06D826C8" w14:textId="77777777" w:rsidTr="0073372F">
        <w:tc>
          <w:tcPr>
            <w:tcW w:w="2160" w:type="dxa"/>
          </w:tcPr>
          <w:p w14:paraId="1E4B9137" w14:textId="77777777" w:rsidR="00211BD7" w:rsidRPr="00FD0425" w:rsidRDefault="00211BD7" w:rsidP="0073372F">
            <w:pPr>
              <w:pStyle w:val="TAL"/>
              <w:keepNext w:val="0"/>
              <w:keepLines w:val="0"/>
              <w:widowControl w:val="0"/>
              <w:rPr>
                <w:lang w:eastAsia="ja-JP"/>
              </w:rPr>
            </w:pPr>
            <w:r w:rsidRPr="00FD0425">
              <w:rPr>
                <w:lang w:eastAsia="ja-JP"/>
              </w:rPr>
              <w:t>S-NG-RAN node UE XnAP ID</w:t>
            </w:r>
          </w:p>
        </w:tc>
        <w:tc>
          <w:tcPr>
            <w:tcW w:w="1080" w:type="dxa"/>
          </w:tcPr>
          <w:p w14:paraId="540EB130"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52B05FD8" w14:textId="77777777" w:rsidR="00211BD7" w:rsidRPr="00FD0425" w:rsidRDefault="00211BD7" w:rsidP="0073372F">
            <w:pPr>
              <w:pStyle w:val="TAL"/>
              <w:keepNext w:val="0"/>
              <w:keepLines w:val="0"/>
              <w:widowControl w:val="0"/>
              <w:rPr>
                <w:lang w:eastAsia="ja-JP"/>
              </w:rPr>
            </w:pPr>
          </w:p>
        </w:tc>
        <w:tc>
          <w:tcPr>
            <w:tcW w:w="1512" w:type="dxa"/>
          </w:tcPr>
          <w:p w14:paraId="5359C067"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1C371178" w14:textId="77777777" w:rsidR="00211BD7" w:rsidRPr="00FD0425" w:rsidRDefault="00211BD7" w:rsidP="0073372F">
            <w:pPr>
              <w:pStyle w:val="TAL"/>
              <w:keepNext w:val="0"/>
              <w:keepLines w:val="0"/>
              <w:widowControl w:val="0"/>
              <w:rPr>
                <w:lang w:eastAsia="ja-JP"/>
              </w:rPr>
            </w:pPr>
            <w:r w:rsidRPr="00FD0425">
              <w:rPr>
                <w:szCs w:val="18"/>
                <w:lang w:eastAsia="ja-JP"/>
              </w:rPr>
              <w:t>Allocated at the S-NG-RAN node</w:t>
            </w:r>
          </w:p>
        </w:tc>
        <w:tc>
          <w:tcPr>
            <w:tcW w:w="1080" w:type="dxa"/>
          </w:tcPr>
          <w:p w14:paraId="07A5E9EF"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030C384A"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7E416E03" w14:textId="77777777" w:rsidTr="0073372F">
        <w:tc>
          <w:tcPr>
            <w:tcW w:w="2160" w:type="dxa"/>
          </w:tcPr>
          <w:p w14:paraId="2D548D78" w14:textId="77777777" w:rsidR="00211BD7" w:rsidRPr="00FD0425" w:rsidRDefault="00211BD7" w:rsidP="0073372F">
            <w:pPr>
              <w:pStyle w:val="TAL"/>
              <w:keepNext w:val="0"/>
              <w:keepLines w:val="0"/>
              <w:widowControl w:val="0"/>
              <w:rPr>
                <w:b/>
              </w:rPr>
            </w:pPr>
            <w:r w:rsidRPr="00FD0425">
              <w:rPr>
                <w:b/>
              </w:rPr>
              <w:t>PDU Session Resource Secondary RAT Usage List</w:t>
            </w:r>
          </w:p>
        </w:tc>
        <w:tc>
          <w:tcPr>
            <w:tcW w:w="1080" w:type="dxa"/>
          </w:tcPr>
          <w:p w14:paraId="1FC3F1A7" w14:textId="77777777" w:rsidR="00211BD7" w:rsidRPr="00FD0425" w:rsidRDefault="00211BD7" w:rsidP="0073372F">
            <w:pPr>
              <w:pStyle w:val="TAL"/>
              <w:keepNext w:val="0"/>
              <w:keepLines w:val="0"/>
              <w:widowControl w:val="0"/>
              <w:rPr>
                <w:lang w:eastAsia="zh-CN"/>
              </w:rPr>
            </w:pPr>
          </w:p>
        </w:tc>
        <w:tc>
          <w:tcPr>
            <w:tcW w:w="1080" w:type="dxa"/>
          </w:tcPr>
          <w:p w14:paraId="3B1A5FAF" w14:textId="77777777" w:rsidR="00211BD7" w:rsidRPr="0073372F" w:rsidRDefault="00211BD7" w:rsidP="0073372F">
            <w:pPr>
              <w:pStyle w:val="TAL"/>
              <w:keepNext w:val="0"/>
              <w:keepLines w:val="0"/>
              <w:widowControl w:val="0"/>
              <w:rPr>
                <w:i/>
                <w:iCs/>
              </w:rPr>
            </w:pPr>
            <w:r w:rsidRPr="0073372F">
              <w:rPr>
                <w:i/>
                <w:iCs/>
              </w:rPr>
              <w:t>1</w:t>
            </w:r>
          </w:p>
        </w:tc>
        <w:tc>
          <w:tcPr>
            <w:tcW w:w="1512" w:type="dxa"/>
          </w:tcPr>
          <w:p w14:paraId="7DD58DC1" w14:textId="77777777" w:rsidR="00211BD7" w:rsidRPr="00FD0425" w:rsidRDefault="00211BD7" w:rsidP="0073372F">
            <w:pPr>
              <w:pStyle w:val="TAL"/>
              <w:keepNext w:val="0"/>
              <w:keepLines w:val="0"/>
              <w:widowControl w:val="0"/>
            </w:pPr>
          </w:p>
        </w:tc>
        <w:tc>
          <w:tcPr>
            <w:tcW w:w="1728" w:type="dxa"/>
          </w:tcPr>
          <w:p w14:paraId="04AC3115" w14:textId="77777777" w:rsidR="00211BD7" w:rsidRPr="00FD0425" w:rsidRDefault="00211BD7" w:rsidP="0073372F">
            <w:pPr>
              <w:pStyle w:val="TAL"/>
              <w:keepNext w:val="0"/>
              <w:keepLines w:val="0"/>
              <w:widowControl w:val="0"/>
            </w:pPr>
          </w:p>
        </w:tc>
        <w:tc>
          <w:tcPr>
            <w:tcW w:w="1080" w:type="dxa"/>
          </w:tcPr>
          <w:p w14:paraId="5CE3B1CB" w14:textId="77777777" w:rsidR="00211BD7" w:rsidRPr="00FD0425" w:rsidRDefault="00211BD7" w:rsidP="0073372F">
            <w:pPr>
              <w:pStyle w:val="TAC"/>
              <w:keepNext w:val="0"/>
              <w:keepLines w:val="0"/>
              <w:widowControl w:val="0"/>
            </w:pPr>
            <w:r w:rsidRPr="00FD0425">
              <w:rPr>
                <w:rFonts w:eastAsia="MS Mincho"/>
              </w:rPr>
              <w:t>YES</w:t>
            </w:r>
          </w:p>
        </w:tc>
        <w:tc>
          <w:tcPr>
            <w:tcW w:w="1080" w:type="dxa"/>
          </w:tcPr>
          <w:p w14:paraId="2628974F" w14:textId="77777777" w:rsidR="00211BD7" w:rsidRPr="00FD0425" w:rsidRDefault="00211BD7" w:rsidP="0073372F">
            <w:pPr>
              <w:pStyle w:val="TAC"/>
              <w:keepNext w:val="0"/>
              <w:keepLines w:val="0"/>
              <w:widowControl w:val="0"/>
            </w:pPr>
            <w:r w:rsidRPr="00FD0425">
              <w:t>reject</w:t>
            </w:r>
          </w:p>
        </w:tc>
      </w:tr>
      <w:tr w:rsidR="006E2A0E" w:rsidRPr="00FD0425" w14:paraId="6A41F89B" w14:textId="77777777" w:rsidTr="0073372F">
        <w:tc>
          <w:tcPr>
            <w:tcW w:w="2160" w:type="dxa"/>
          </w:tcPr>
          <w:p w14:paraId="2F2671C3" w14:textId="77777777" w:rsidR="006E2A0E" w:rsidRPr="00FD0425" w:rsidRDefault="006E2A0E" w:rsidP="0073372F">
            <w:pPr>
              <w:pStyle w:val="TAL"/>
              <w:keepNext w:val="0"/>
              <w:keepLines w:val="0"/>
              <w:widowControl w:val="0"/>
              <w:ind w:left="113"/>
            </w:pPr>
            <w:r w:rsidRPr="00FD0425">
              <w:t>&gt; PDU Session Resource Secondary RAT Usage Item</w:t>
            </w:r>
          </w:p>
        </w:tc>
        <w:tc>
          <w:tcPr>
            <w:tcW w:w="1080" w:type="dxa"/>
          </w:tcPr>
          <w:p w14:paraId="70E7054D" w14:textId="77777777" w:rsidR="006E2A0E" w:rsidRPr="00FD0425" w:rsidRDefault="006E2A0E" w:rsidP="0073372F">
            <w:pPr>
              <w:pStyle w:val="TAL"/>
              <w:keepNext w:val="0"/>
              <w:keepLines w:val="0"/>
              <w:widowControl w:val="0"/>
            </w:pPr>
          </w:p>
        </w:tc>
        <w:tc>
          <w:tcPr>
            <w:tcW w:w="1080" w:type="dxa"/>
          </w:tcPr>
          <w:p w14:paraId="69C35567" w14:textId="77777777" w:rsidR="006E2A0E" w:rsidRPr="0073372F" w:rsidRDefault="006E2A0E" w:rsidP="0073372F">
            <w:pPr>
              <w:pStyle w:val="TAL"/>
              <w:keepNext w:val="0"/>
              <w:keepLines w:val="0"/>
              <w:widowControl w:val="0"/>
              <w:rPr>
                <w:i/>
                <w:iCs/>
              </w:rPr>
            </w:pPr>
            <w:r w:rsidRPr="0073372F">
              <w:rPr>
                <w:i/>
                <w:iCs/>
              </w:rPr>
              <w:t>1..&lt;maxnoofPDUSessions&gt;</w:t>
            </w:r>
          </w:p>
        </w:tc>
        <w:tc>
          <w:tcPr>
            <w:tcW w:w="1512" w:type="dxa"/>
          </w:tcPr>
          <w:p w14:paraId="05B04922" w14:textId="77777777" w:rsidR="006E2A0E" w:rsidRPr="00FD0425" w:rsidRDefault="006E2A0E" w:rsidP="0073372F">
            <w:pPr>
              <w:pStyle w:val="TAL"/>
              <w:keepNext w:val="0"/>
              <w:keepLines w:val="0"/>
              <w:widowControl w:val="0"/>
            </w:pPr>
          </w:p>
        </w:tc>
        <w:tc>
          <w:tcPr>
            <w:tcW w:w="1728" w:type="dxa"/>
          </w:tcPr>
          <w:p w14:paraId="56F2425D" w14:textId="77777777" w:rsidR="006E2A0E" w:rsidRPr="00FD0425" w:rsidRDefault="006E2A0E" w:rsidP="0073372F">
            <w:pPr>
              <w:pStyle w:val="TAL"/>
              <w:keepNext w:val="0"/>
              <w:keepLines w:val="0"/>
              <w:widowControl w:val="0"/>
            </w:pPr>
          </w:p>
        </w:tc>
        <w:tc>
          <w:tcPr>
            <w:tcW w:w="1080" w:type="dxa"/>
          </w:tcPr>
          <w:p w14:paraId="26E8DFA6" w14:textId="72B94F86"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4ED8B26E" w14:textId="77777777" w:rsidR="006E2A0E" w:rsidRPr="00FD0425" w:rsidRDefault="006E2A0E" w:rsidP="0073372F">
            <w:pPr>
              <w:pStyle w:val="TAC"/>
              <w:keepNext w:val="0"/>
              <w:keepLines w:val="0"/>
              <w:widowControl w:val="0"/>
            </w:pPr>
          </w:p>
        </w:tc>
      </w:tr>
      <w:tr w:rsidR="006E2A0E" w:rsidRPr="00FD0425" w14:paraId="5ED78A08" w14:textId="77777777" w:rsidTr="0073372F">
        <w:tc>
          <w:tcPr>
            <w:tcW w:w="2160" w:type="dxa"/>
          </w:tcPr>
          <w:p w14:paraId="7FEB398E" w14:textId="77777777" w:rsidR="006E2A0E" w:rsidRPr="00FD0425" w:rsidRDefault="006E2A0E" w:rsidP="00705F21">
            <w:pPr>
              <w:pStyle w:val="TAL"/>
              <w:keepNext w:val="0"/>
              <w:keepLines w:val="0"/>
              <w:widowControl w:val="0"/>
              <w:ind w:left="227"/>
            </w:pPr>
            <w:r w:rsidRPr="00FD0425">
              <w:t>&gt;&gt;PDU Session ID</w:t>
            </w:r>
          </w:p>
        </w:tc>
        <w:tc>
          <w:tcPr>
            <w:tcW w:w="1080" w:type="dxa"/>
          </w:tcPr>
          <w:p w14:paraId="7E0C0853" w14:textId="77777777" w:rsidR="006E2A0E" w:rsidRPr="00FD0425" w:rsidRDefault="006E2A0E" w:rsidP="0073372F">
            <w:pPr>
              <w:pStyle w:val="TAL"/>
              <w:keepNext w:val="0"/>
              <w:keepLines w:val="0"/>
              <w:widowControl w:val="0"/>
            </w:pPr>
            <w:r w:rsidRPr="00FD0425">
              <w:t>M</w:t>
            </w:r>
          </w:p>
        </w:tc>
        <w:tc>
          <w:tcPr>
            <w:tcW w:w="1080" w:type="dxa"/>
          </w:tcPr>
          <w:p w14:paraId="2EA84F37" w14:textId="77777777" w:rsidR="006E2A0E" w:rsidRPr="00FD0425" w:rsidRDefault="006E2A0E" w:rsidP="0073372F">
            <w:pPr>
              <w:pStyle w:val="TAL"/>
              <w:keepNext w:val="0"/>
              <w:keepLines w:val="0"/>
              <w:widowControl w:val="0"/>
            </w:pPr>
          </w:p>
        </w:tc>
        <w:tc>
          <w:tcPr>
            <w:tcW w:w="1512" w:type="dxa"/>
          </w:tcPr>
          <w:p w14:paraId="09F3BC96" w14:textId="77777777" w:rsidR="006E2A0E" w:rsidRPr="00FD0425" w:rsidRDefault="006E2A0E" w:rsidP="0073372F">
            <w:pPr>
              <w:pStyle w:val="TAL"/>
              <w:keepNext w:val="0"/>
              <w:keepLines w:val="0"/>
              <w:widowControl w:val="0"/>
            </w:pPr>
            <w:r w:rsidRPr="00FD0425">
              <w:t>9.2.3.18</w:t>
            </w:r>
          </w:p>
        </w:tc>
        <w:tc>
          <w:tcPr>
            <w:tcW w:w="1728" w:type="dxa"/>
          </w:tcPr>
          <w:p w14:paraId="66968488" w14:textId="77777777" w:rsidR="006E2A0E" w:rsidRPr="00FD0425" w:rsidRDefault="006E2A0E" w:rsidP="0073372F">
            <w:pPr>
              <w:pStyle w:val="TAL"/>
              <w:keepNext w:val="0"/>
              <w:keepLines w:val="0"/>
              <w:widowControl w:val="0"/>
            </w:pPr>
          </w:p>
        </w:tc>
        <w:tc>
          <w:tcPr>
            <w:tcW w:w="1080" w:type="dxa"/>
          </w:tcPr>
          <w:p w14:paraId="37673E88" w14:textId="3655E36A"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0ED6BB2E" w14:textId="180230A7" w:rsidR="006E2A0E" w:rsidRPr="00FD0425" w:rsidRDefault="006E2A0E" w:rsidP="0073372F">
            <w:pPr>
              <w:pStyle w:val="TAC"/>
              <w:keepNext w:val="0"/>
              <w:keepLines w:val="0"/>
              <w:widowControl w:val="0"/>
            </w:pPr>
          </w:p>
        </w:tc>
      </w:tr>
      <w:tr w:rsidR="006E2A0E" w:rsidRPr="00FD0425" w14:paraId="5B2165EE" w14:textId="77777777" w:rsidTr="0073372F">
        <w:tc>
          <w:tcPr>
            <w:tcW w:w="2160" w:type="dxa"/>
          </w:tcPr>
          <w:p w14:paraId="0DD74933" w14:textId="77777777" w:rsidR="006E2A0E" w:rsidRPr="00FD0425" w:rsidRDefault="006E2A0E" w:rsidP="00705F21">
            <w:pPr>
              <w:pStyle w:val="TAL"/>
              <w:keepNext w:val="0"/>
              <w:keepLines w:val="0"/>
              <w:widowControl w:val="0"/>
              <w:ind w:left="227"/>
            </w:pPr>
            <w:r w:rsidRPr="00FD0425">
              <w:t>&gt;&gt;Secondary RAT Usage Information</w:t>
            </w:r>
          </w:p>
        </w:tc>
        <w:tc>
          <w:tcPr>
            <w:tcW w:w="1080" w:type="dxa"/>
          </w:tcPr>
          <w:p w14:paraId="171FD969" w14:textId="77777777" w:rsidR="006E2A0E" w:rsidRPr="00FD0425" w:rsidRDefault="006E2A0E" w:rsidP="0073372F">
            <w:pPr>
              <w:pStyle w:val="TAL"/>
              <w:keepNext w:val="0"/>
              <w:keepLines w:val="0"/>
              <w:widowControl w:val="0"/>
            </w:pPr>
            <w:r w:rsidRPr="00FD0425">
              <w:t>M</w:t>
            </w:r>
          </w:p>
        </w:tc>
        <w:tc>
          <w:tcPr>
            <w:tcW w:w="1080" w:type="dxa"/>
          </w:tcPr>
          <w:p w14:paraId="3BE4473E" w14:textId="77777777" w:rsidR="006E2A0E" w:rsidRPr="00FD0425" w:rsidRDefault="006E2A0E" w:rsidP="0073372F">
            <w:pPr>
              <w:pStyle w:val="TAL"/>
              <w:keepNext w:val="0"/>
              <w:keepLines w:val="0"/>
              <w:widowControl w:val="0"/>
            </w:pPr>
          </w:p>
        </w:tc>
        <w:tc>
          <w:tcPr>
            <w:tcW w:w="1512" w:type="dxa"/>
          </w:tcPr>
          <w:p w14:paraId="3F8DF4E8" w14:textId="77777777" w:rsidR="006E2A0E" w:rsidRPr="00FD0425" w:rsidRDefault="006E2A0E" w:rsidP="0073372F">
            <w:pPr>
              <w:pStyle w:val="TAL"/>
              <w:keepNext w:val="0"/>
              <w:keepLines w:val="0"/>
              <w:widowControl w:val="0"/>
            </w:pPr>
            <w:r w:rsidRPr="00FD0425">
              <w:t>9.2.3.87</w:t>
            </w:r>
          </w:p>
        </w:tc>
        <w:tc>
          <w:tcPr>
            <w:tcW w:w="1728" w:type="dxa"/>
          </w:tcPr>
          <w:p w14:paraId="43F94AE3" w14:textId="77777777" w:rsidR="006E2A0E" w:rsidRPr="00FD0425" w:rsidRDefault="006E2A0E" w:rsidP="0073372F">
            <w:pPr>
              <w:pStyle w:val="TAL"/>
              <w:keepNext w:val="0"/>
              <w:keepLines w:val="0"/>
              <w:widowControl w:val="0"/>
            </w:pPr>
          </w:p>
        </w:tc>
        <w:tc>
          <w:tcPr>
            <w:tcW w:w="1080" w:type="dxa"/>
          </w:tcPr>
          <w:p w14:paraId="4DBAC1CD" w14:textId="271133A9"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10A9BF6D" w14:textId="59F7AEB0" w:rsidR="006E2A0E" w:rsidRPr="00FD0425" w:rsidRDefault="006E2A0E" w:rsidP="0073372F">
            <w:pPr>
              <w:pStyle w:val="TAC"/>
              <w:keepNext w:val="0"/>
              <w:keepLines w:val="0"/>
              <w:widowControl w:val="0"/>
            </w:pPr>
          </w:p>
        </w:tc>
      </w:tr>
    </w:tbl>
    <w:p w14:paraId="2B50312E" w14:textId="77777777" w:rsidR="00211BD7" w:rsidRPr="00FD0425" w:rsidRDefault="00211BD7" w:rsidP="0073372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711"/>
      </w:tblGrid>
      <w:tr w:rsidR="00211BD7" w:rsidRPr="00FD0425" w14:paraId="2D7432F4" w14:textId="77777777" w:rsidTr="0073372F">
        <w:trPr>
          <w:tblHeader/>
        </w:trPr>
        <w:tc>
          <w:tcPr>
            <w:tcW w:w="1829" w:type="pct"/>
          </w:tcPr>
          <w:p w14:paraId="3E7B83C2" w14:textId="77777777" w:rsidR="00211BD7" w:rsidRPr="00FD0425" w:rsidRDefault="00211BD7" w:rsidP="0073372F">
            <w:pPr>
              <w:pStyle w:val="TAH"/>
              <w:keepNext w:val="0"/>
              <w:keepLines w:val="0"/>
              <w:widowControl w:val="0"/>
            </w:pPr>
            <w:r w:rsidRPr="00FD0425">
              <w:t>Range bound</w:t>
            </w:r>
          </w:p>
        </w:tc>
        <w:tc>
          <w:tcPr>
            <w:tcW w:w="3171" w:type="pct"/>
          </w:tcPr>
          <w:p w14:paraId="237A7F59" w14:textId="77777777" w:rsidR="00211BD7" w:rsidRPr="00FD0425" w:rsidRDefault="00211BD7" w:rsidP="0073372F">
            <w:pPr>
              <w:pStyle w:val="TAH"/>
              <w:keepNext w:val="0"/>
              <w:keepLines w:val="0"/>
              <w:widowControl w:val="0"/>
            </w:pPr>
            <w:r w:rsidRPr="00FD0425">
              <w:t>Explanation</w:t>
            </w:r>
          </w:p>
        </w:tc>
      </w:tr>
      <w:tr w:rsidR="00211BD7" w:rsidRPr="00FD0425" w14:paraId="2D828445" w14:textId="77777777" w:rsidTr="0073372F">
        <w:tc>
          <w:tcPr>
            <w:tcW w:w="1829" w:type="pct"/>
          </w:tcPr>
          <w:p w14:paraId="5DD38844" w14:textId="77777777" w:rsidR="00211BD7" w:rsidRPr="00FD0425" w:rsidRDefault="00211BD7" w:rsidP="0073372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73372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73372F">
      <w:pPr>
        <w:widowControl w:val="0"/>
      </w:pPr>
    </w:p>
    <w:p w14:paraId="7744E2F7" w14:textId="77777777" w:rsidR="00FC46C7" w:rsidRPr="00FD0425" w:rsidRDefault="00FC46C7" w:rsidP="0073372F">
      <w:pPr>
        <w:pStyle w:val="Heading4"/>
        <w:keepNext w:val="0"/>
        <w:keepLines w:val="0"/>
        <w:widowControl w:val="0"/>
      </w:pPr>
      <w:bookmarkStart w:id="4096" w:name="_CR9_1_2_26"/>
      <w:bookmarkStart w:id="4097" w:name="_Toc534720518"/>
      <w:bookmarkStart w:id="4098" w:name="_Toc29991412"/>
      <w:bookmarkStart w:id="4099" w:name="_Toc36555812"/>
      <w:bookmarkStart w:id="4100" w:name="_Toc44497522"/>
      <w:bookmarkStart w:id="4101" w:name="_Toc45107910"/>
      <w:bookmarkStart w:id="4102" w:name="_Toc45901530"/>
      <w:bookmarkStart w:id="4103" w:name="_Toc51850609"/>
      <w:bookmarkStart w:id="4104" w:name="_Toc56693612"/>
      <w:bookmarkStart w:id="4105" w:name="_Toc64447155"/>
      <w:bookmarkStart w:id="4106" w:name="_Toc66286649"/>
      <w:bookmarkStart w:id="4107" w:name="_Toc74151344"/>
      <w:bookmarkStart w:id="4108" w:name="_Toc88653816"/>
      <w:bookmarkStart w:id="4109" w:name="_Toc97904172"/>
      <w:bookmarkStart w:id="4110" w:name="_Toc105175213"/>
      <w:bookmarkStart w:id="4111" w:name="_Toc113826243"/>
      <w:bookmarkStart w:id="4112" w:name="_Toc175586825"/>
      <w:bookmarkEnd w:id="4096"/>
      <w:r w:rsidRPr="00FD0425">
        <w:t>9.1.2.26</w:t>
      </w:r>
      <w:r w:rsidRPr="00FD0425">
        <w:tab/>
        <w:t>T</w:t>
      </w:r>
      <w:bookmarkEnd w:id="4097"/>
      <w:r w:rsidRPr="00FD0425">
        <w:t>RACE START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8C42521" w14:textId="77777777" w:rsidR="00FC46C7" w:rsidRPr="00FD0425" w:rsidRDefault="00FC46C7" w:rsidP="0073372F">
      <w:pPr>
        <w:widowControl w:val="0"/>
      </w:pPr>
      <w:r w:rsidRPr="00FD0425">
        <w:t>This message is sent by the M-NG-RAN node to initiate a trace session for a UE.</w:t>
      </w:r>
    </w:p>
    <w:p w14:paraId="07D13616"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73372F">
        <w:trPr>
          <w:tblHeader/>
        </w:trPr>
        <w:tc>
          <w:tcPr>
            <w:tcW w:w="2160" w:type="dxa"/>
          </w:tcPr>
          <w:p w14:paraId="0014AE55"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73372F">
            <w:pPr>
              <w:pStyle w:val="TAL"/>
              <w:keepNext w:val="0"/>
              <w:keepLines w:val="0"/>
              <w:widowControl w:val="0"/>
              <w:rPr>
                <w:rFonts w:cs="Arial"/>
                <w:lang w:eastAsia="ja-JP"/>
              </w:rPr>
            </w:pPr>
          </w:p>
        </w:tc>
        <w:tc>
          <w:tcPr>
            <w:tcW w:w="1512" w:type="dxa"/>
          </w:tcPr>
          <w:p w14:paraId="46F217EF" w14:textId="77777777" w:rsidR="00FC46C7" w:rsidRPr="00FD0425" w:rsidRDefault="00FC46C7" w:rsidP="0073372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73372F">
            <w:pPr>
              <w:pStyle w:val="TAL"/>
              <w:keepNext w:val="0"/>
              <w:keepLines w:val="0"/>
              <w:widowControl w:val="0"/>
              <w:rPr>
                <w:rFonts w:cs="Arial"/>
                <w:lang w:eastAsia="ja-JP"/>
              </w:rPr>
            </w:pPr>
          </w:p>
        </w:tc>
        <w:tc>
          <w:tcPr>
            <w:tcW w:w="1080" w:type="dxa"/>
          </w:tcPr>
          <w:p w14:paraId="4B647058"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73372F">
            <w:pPr>
              <w:pStyle w:val="TAL"/>
              <w:keepNext w:val="0"/>
              <w:keepLines w:val="0"/>
              <w:widowControl w:val="0"/>
              <w:rPr>
                <w:rFonts w:cs="Arial"/>
                <w:lang w:eastAsia="ja-JP"/>
              </w:rPr>
            </w:pPr>
          </w:p>
        </w:tc>
        <w:tc>
          <w:tcPr>
            <w:tcW w:w="1512" w:type="dxa"/>
          </w:tcPr>
          <w:p w14:paraId="61D3144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73372F">
            <w:pPr>
              <w:pStyle w:val="TAL"/>
              <w:keepNext w:val="0"/>
              <w:keepLines w:val="0"/>
              <w:widowControl w:val="0"/>
              <w:rPr>
                <w:rFonts w:cs="Arial"/>
                <w:lang w:eastAsia="ja-JP"/>
              </w:rPr>
            </w:pPr>
          </w:p>
        </w:tc>
        <w:tc>
          <w:tcPr>
            <w:tcW w:w="1512" w:type="dxa"/>
          </w:tcPr>
          <w:p w14:paraId="78671FE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73372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0DF57D0B" w:rsidR="002925D8" w:rsidRPr="00FD0425" w:rsidRDefault="002925D8" w:rsidP="0073372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73372F">
            <w:pPr>
              <w:pStyle w:val="TAL"/>
              <w:keepNext w:val="0"/>
              <w:keepLines w:val="0"/>
              <w:widowControl w:val="0"/>
              <w:rPr>
                <w:rFonts w:cs="Arial"/>
                <w:lang w:eastAsia="ja-JP"/>
              </w:rPr>
            </w:pPr>
          </w:p>
        </w:tc>
        <w:tc>
          <w:tcPr>
            <w:tcW w:w="1512" w:type="dxa"/>
          </w:tcPr>
          <w:p w14:paraId="0D66BC38" w14:textId="3E4D3019" w:rsidR="002925D8" w:rsidRPr="00FD0425" w:rsidRDefault="002925D8" w:rsidP="0073372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73372F" w:rsidRDefault="002925D8" w:rsidP="0073372F">
            <w:pPr>
              <w:pStyle w:val="TAL"/>
              <w:keepNext w:val="0"/>
              <w:keepLines w:val="0"/>
              <w:widowControl w:val="0"/>
            </w:pPr>
            <w:r w:rsidRPr="00DC29BC">
              <w:t>This IE is always present.</w:t>
            </w:r>
          </w:p>
        </w:tc>
        <w:tc>
          <w:tcPr>
            <w:tcW w:w="1080" w:type="dxa"/>
          </w:tcPr>
          <w:p w14:paraId="3528674D" w14:textId="7691D4A7" w:rsidR="002925D8" w:rsidRPr="00FD0425" w:rsidRDefault="002925D8"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73372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73372F">
      <w:pPr>
        <w:widowControl w:val="0"/>
        <w:rPr>
          <w:rFonts w:eastAsia="Batang"/>
        </w:rPr>
      </w:pPr>
    </w:p>
    <w:p w14:paraId="0852C828" w14:textId="77777777" w:rsidR="00FC46C7" w:rsidRPr="00FD0425" w:rsidRDefault="00FC46C7" w:rsidP="0073372F">
      <w:pPr>
        <w:pStyle w:val="Heading4"/>
        <w:keepNext w:val="0"/>
        <w:keepLines w:val="0"/>
        <w:widowControl w:val="0"/>
      </w:pPr>
      <w:bookmarkStart w:id="4113" w:name="_CR9_1_2_27"/>
      <w:bookmarkStart w:id="4114" w:name="_Toc534720521"/>
      <w:bookmarkStart w:id="4115" w:name="_Toc29991413"/>
      <w:bookmarkStart w:id="4116" w:name="_Toc36555813"/>
      <w:bookmarkStart w:id="4117" w:name="_Toc44497523"/>
      <w:bookmarkStart w:id="4118" w:name="_Toc45107911"/>
      <w:bookmarkStart w:id="4119" w:name="_Toc45901531"/>
      <w:bookmarkStart w:id="4120" w:name="_Toc51850610"/>
      <w:bookmarkStart w:id="4121" w:name="_Toc56693613"/>
      <w:bookmarkStart w:id="4122" w:name="_Toc64447156"/>
      <w:bookmarkStart w:id="4123" w:name="_Toc66286650"/>
      <w:bookmarkStart w:id="4124" w:name="_Toc74151345"/>
      <w:bookmarkStart w:id="4125" w:name="_Toc88653817"/>
      <w:bookmarkStart w:id="4126" w:name="_Toc97904173"/>
      <w:bookmarkStart w:id="4127" w:name="_Toc105175214"/>
      <w:bookmarkStart w:id="4128" w:name="_Toc113826244"/>
      <w:bookmarkStart w:id="4129" w:name="_Toc175586826"/>
      <w:bookmarkEnd w:id="4113"/>
      <w:r w:rsidRPr="00FD0425">
        <w:t>9.1.2.27</w:t>
      </w:r>
      <w:r w:rsidRPr="00FD0425">
        <w:tab/>
        <w:t>DEACTIVATE TRACE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AD55FED" w14:textId="77777777" w:rsidR="00FC46C7" w:rsidRPr="00FD0425" w:rsidRDefault="00FC46C7" w:rsidP="0073372F">
      <w:pPr>
        <w:widowControl w:val="0"/>
      </w:pPr>
      <w:r w:rsidRPr="00FD0425">
        <w:t>This message is sent by the M-NG-RAN node to deactivate a trace session.</w:t>
      </w:r>
    </w:p>
    <w:p w14:paraId="16CDE62F"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73372F">
            <w:pPr>
              <w:pStyle w:val="TAL"/>
              <w:keepNext w:val="0"/>
              <w:keepLines w:val="0"/>
              <w:widowControl w:val="0"/>
              <w:rPr>
                <w:rFonts w:cs="Arial"/>
                <w:lang w:eastAsia="ja-JP"/>
              </w:rPr>
            </w:pPr>
          </w:p>
        </w:tc>
        <w:tc>
          <w:tcPr>
            <w:tcW w:w="1512" w:type="dxa"/>
          </w:tcPr>
          <w:p w14:paraId="4B6ABEBD" w14:textId="77777777" w:rsidR="00FC46C7" w:rsidRPr="00FD0425" w:rsidRDefault="00FC46C7" w:rsidP="0073372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73372F">
            <w:pPr>
              <w:pStyle w:val="TAL"/>
              <w:keepNext w:val="0"/>
              <w:keepLines w:val="0"/>
              <w:widowControl w:val="0"/>
              <w:rPr>
                <w:rFonts w:cs="Arial"/>
                <w:lang w:eastAsia="ja-JP"/>
              </w:rPr>
            </w:pPr>
          </w:p>
        </w:tc>
        <w:tc>
          <w:tcPr>
            <w:tcW w:w="1080" w:type="dxa"/>
          </w:tcPr>
          <w:p w14:paraId="5E2AB93B"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73372F">
            <w:pPr>
              <w:pStyle w:val="TAL"/>
              <w:keepNext w:val="0"/>
              <w:keepLines w:val="0"/>
              <w:widowControl w:val="0"/>
              <w:rPr>
                <w:rFonts w:cs="Arial"/>
                <w:lang w:eastAsia="ja-JP"/>
              </w:rPr>
            </w:pPr>
          </w:p>
        </w:tc>
        <w:tc>
          <w:tcPr>
            <w:tcW w:w="1512" w:type="dxa"/>
          </w:tcPr>
          <w:p w14:paraId="7E862EB3"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73372F">
            <w:pPr>
              <w:pStyle w:val="TAL"/>
              <w:keepNext w:val="0"/>
              <w:keepLines w:val="0"/>
              <w:widowControl w:val="0"/>
              <w:rPr>
                <w:rFonts w:cs="Arial"/>
                <w:lang w:eastAsia="ja-JP"/>
              </w:rPr>
            </w:pPr>
          </w:p>
        </w:tc>
        <w:tc>
          <w:tcPr>
            <w:tcW w:w="1512" w:type="dxa"/>
          </w:tcPr>
          <w:p w14:paraId="6D9A6DC6"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73372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73372F">
            <w:pPr>
              <w:pStyle w:val="TAL"/>
              <w:keepNext w:val="0"/>
              <w:keepLines w:val="0"/>
              <w:widowControl w:val="0"/>
              <w:rPr>
                <w:rFonts w:cs="Arial"/>
                <w:lang w:eastAsia="ja-JP"/>
              </w:rPr>
            </w:pPr>
          </w:p>
        </w:tc>
        <w:tc>
          <w:tcPr>
            <w:tcW w:w="1512" w:type="dxa"/>
          </w:tcPr>
          <w:p w14:paraId="38666C46" w14:textId="77777777" w:rsidR="00FC46C7" w:rsidRPr="00FD0425" w:rsidRDefault="00FC46C7" w:rsidP="0073372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73372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73372F">
      <w:pPr>
        <w:widowControl w:val="0"/>
      </w:pPr>
    </w:p>
    <w:p w14:paraId="4FD9B5AD" w14:textId="77777777" w:rsidR="00F02090" w:rsidRPr="00FD0425" w:rsidRDefault="00F02090" w:rsidP="0073372F">
      <w:pPr>
        <w:pStyle w:val="Heading3"/>
        <w:keepNext w:val="0"/>
        <w:keepLines w:val="0"/>
        <w:widowControl w:val="0"/>
      </w:pPr>
      <w:bookmarkStart w:id="4130" w:name="_CR9_1_3"/>
      <w:bookmarkStart w:id="4131" w:name="_Toc20955217"/>
      <w:bookmarkStart w:id="4132" w:name="_Toc29991414"/>
      <w:bookmarkStart w:id="4133" w:name="_Toc36555814"/>
      <w:bookmarkStart w:id="4134" w:name="_Toc44497524"/>
      <w:bookmarkStart w:id="4135" w:name="_Toc45107912"/>
      <w:bookmarkStart w:id="4136" w:name="_Toc45901532"/>
      <w:bookmarkStart w:id="4137" w:name="_Toc51850611"/>
      <w:bookmarkStart w:id="4138" w:name="_Toc56693614"/>
      <w:bookmarkStart w:id="4139" w:name="_Toc64447157"/>
      <w:bookmarkStart w:id="4140" w:name="_Toc66286651"/>
      <w:bookmarkStart w:id="4141" w:name="_Toc74151346"/>
      <w:bookmarkStart w:id="4142" w:name="_Toc88653818"/>
      <w:bookmarkStart w:id="4143" w:name="_Toc97904174"/>
      <w:bookmarkStart w:id="4144" w:name="_Toc105175215"/>
      <w:bookmarkStart w:id="4145" w:name="_Toc113826245"/>
      <w:bookmarkStart w:id="4146" w:name="_Toc175586827"/>
      <w:bookmarkEnd w:id="4130"/>
      <w:r w:rsidRPr="00FD0425">
        <w:t>9.1.3</w:t>
      </w:r>
      <w:r w:rsidRPr="00FD0425">
        <w:tab/>
        <w:t>Messages for Global Procedures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6E1B910D" w14:textId="77777777" w:rsidR="00F02090" w:rsidRPr="00FD0425" w:rsidRDefault="00F02090" w:rsidP="0073372F">
      <w:pPr>
        <w:pStyle w:val="Heading4"/>
        <w:keepNext w:val="0"/>
        <w:keepLines w:val="0"/>
        <w:widowControl w:val="0"/>
      </w:pPr>
      <w:bookmarkStart w:id="4147" w:name="_CR9_1_3_1"/>
      <w:bookmarkStart w:id="4148" w:name="_Toc20955218"/>
      <w:bookmarkStart w:id="4149" w:name="_Toc29991415"/>
      <w:bookmarkStart w:id="4150" w:name="_Toc36555815"/>
      <w:bookmarkStart w:id="4151" w:name="_Toc44497525"/>
      <w:bookmarkStart w:id="4152" w:name="_Toc45107913"/>
      <w:bookmarkStart w:id="4153" w:name="_Toc45901533"/>
      <w:bookmarkStart w:id="4154" w:name="_Toc51850612"/>
      <w:bookmarkStart w:id="4155" w:name="_Toc56693615"/>
      <w:bookmarkStart w:id="4156" w:name="_Toc64447158"/>
      <w:bookmarkStart w:id="4157" w:name="_Toc66286652"/>
      <w:bookmarkStart w:id="4158" w:name="_Toc74151347"/>
      <w:bookmarkStart w:id="4159" w:name="_Toc88653819"/>
      <w:bookmarkStart w:id="4160" w:name="_Toc97904175"/>
      <w:bookmarkStart w:id="4161" w:name="_Toc105175216"/>
      <w:bookmarkStart w:id="4162" w:name="_Toc113826246"/>
      <w:bookmarkStart w:id="4163" w:name="_Toc175586828"/>
      <w:bookmarkEnd w:id="4147"/>
      <w:r w:rsidRPr="00FD0425">
        <w:t>9.1.3.1</w:t>
      </w:r>
      <w:r w:rsidRPr="00FD0425">
        <w:tab/>
        <w:t>XN SETUP REQUEST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2988C72"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44A95D97" w14:textId="77777777" w:rsidTr="0073372F">
        <w:trPr>
          <w:tblHeader/>
        </w:trPr>
        <w:tc>
          <w:tcPr>
            <w:tcW w:w="2160" w:type="dxa"/>
          </w:tcPr>
          <w:p w14:paraId="310E6B4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13578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B58CE7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8F4F31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1F512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4788EF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01299F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73372F">
        <w:tc>
          <w:tcPr>
            <w:tcW w:w="2160" w:type="dxa"/>
          </w:tcPr>
          <w:p w14:paraId="307840EC"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05F7A20"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39DCCFAE" w14:textId="77777777" w:rsidR="00F02090" w:rsidRPr="00FD0425" w:rsidRDefault="00F02090" w:rsidP="0073372F">
            <w:pPr>
              <w:pStyle w:val="TAL"/>
              <w:keepNext w:val="0"/>
              <w:keepLines w:val="0"/>
              <w:widowControl w:val="0"/>
              <w:rPr>
                <w:szCs w:val="18"/>
                <w:lang w:eastAsia="ja-JP"/>
              </w:rPr>
            </w:pPr>
          </w:p>
        </w:tc>
        <w:tc>
          <w:tcPr>
            <w:tcW w:w="1512" w:type="dxa"/>
          </w:tcPr>
          <w:p w14:paraId="6718069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1FC1105E" w14:textId="77777777" w:rsidR="00F02090" w:rsidRPr="00FD0425" w:rsidRDefault="00F02090" w:rsidP="0073372F">
            <w:pPr>
              <w:pStyle w:val="TAL"/>
              <w:keepNext w:val="0"/>
              <w:keepLines w:val="0"/>
              <w:widowControl w:val="0"/>
              <w:rPr>
                <w:szCs w:val="18"/>
                <w:lang w:eastAsia="ja-JP"/>
              </w:rPr>
            </w:pPr>
          </w:p>
        </w:tc>
        <w:tc>
          <w:tcPr>
            <w:tcW w:w="1080" w:type="dxa"/>
          </w:tcPr>
          <w:p w14:paraId="4C9DAD4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80C7E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6370849" w14:textId="77777777" w:rsidTr="0073372F">
        <w:tc>
          <w:tcPr>
            <w:tcW w:w="2160" w:type="dxa"/>
          </w:tcPr>
          <w:p w14:paraId="744050D9"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626A8526"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B82E76F" w14:textId="77777777" w:rsidR="00F02090" w:rsidRPr="00FD0425" w:rsidRDefault="00F02090" w:rsidP="0073372F">
            <w:pPr>
              <w:pStyle w:val="TAL"/>
              <w:keepNext w:val="0"/>
              <w:keepLines w:val="0"/>
              <w:widowControl w:val="0"/>
              <w:rPr>
                <w:szCs w:val="18"/>
                <w:lang w:eastAsia="ja-JP"/>
              </w:rPr>
            </w:pPr>
          </w:p>
        </w:tc>
        <w:tc>
          <w:tcPr>
            <w:tcW w:w="1512" w:type="dxa"/>
          </w:tcPr>
          <w:p w14:paraId="57F564FD"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7C302BAD" w14:textId="77777777" w:rsidR="00F02090" w:rsidRPr="00FD0425" w:rsidRDefault="00F02090" w:rsidP="0073372F">
            <w:pPr>
              <w:pStyle w:val="TAL"/>
              <w:keepNext w:val="0"/>
              <w:keepLines w:val="0"/>
              <w:widowControl w:val="0"/>
              <w:rPr>
                <w:szCs w:val="18"/>
                <w:lang w:eastAsia="ja-JP"/>
              </w:rPr>
            </w:pPr>
          </w:p>
        </w:tc>
        <w:tc>
          <w:tcPr>
            <w:tcW w:w="1080" w:type="dxa"/>
          </w:tcPr>
          <w:p w14:paraId="5F08900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689F98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2B7CA41" w14:textId="77777777" w:rsidTr="0073372F">
        <w:tc>
          <w:tcPr>
            <w:tcW w:w="2160" w:type="dxa"/>
          </w:tcPr>
          <w:p w14:paraId="1845BA9A"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61476DE"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1A210315" w14:textId="77777777" w:rsidR="00F02090" w:rsidRPr="00FD0425" w:rsidRDefault="00F02090" w:rsidP="0073372F">
            <w:pPr>
              <w:pStyle w:val="TAL"/>
              <w:keepNext w:val="0"/>
              <w:keepLines w:val="0"/>
              <w:widowControl w:val="0"/>
              <w:rPr>
                <w:bCs/>
                <w:i/>
                <w:lang w:eastAsia="ja-JP"/>
              </w:rPr>
            </w:pPr>
          </w:p>
        </w:tc>
        <w:tc>
          <w:tcPr>
            <w:tcW w:w="1512" w:type="dxa"/>
          </w:tcPr>
          <w:p w14:paraId="7F800DB3"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6E9A7A65"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75663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45A4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EA574E0" w14:textId="77777777" w:rsidTr="0073372F">
        <w:tc>
          <w:tcPr>
            <w:tcW w:w="2160" w:type="dxa"/>
          </w:tcPr>
          <w:p w14:paraId="0FD70824" w14:textId="77777777" w:rsidR="00F02090" w:rsidRPr="00FD0425" w:rsidRDefault="00F02090" w:rsidP="0073372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080" w:type="dxa"/>
          </w:tcPr>
          <w:p w14:paraId="47600F8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B40FF64" w14:textId="77777777" w:rsidR="00F02090" w:rsidRPr="00FD0425" w:rsidRDefault="00F02090" w:rsidP="0073372F">
            <w:pPr>
              <w:pStyle w:val="TAL"/>
              <w:keepNext w:val="0"/>
              <w:keepLines w:val="0"/>
              <w:widowControl w:val="0"/>
              <w:rPr>
                <w:bCs/>
                <w:i/>
                <w:lang w:eastAsia="ja-JP"/>
              </w:rPr>
            </w:pPr>
          </w:p>
        </w:tc>
        <w:tc>
          <w:tcPr>
            <w:tcW w:w="1512" w:type="dxa"/>
          </w:tcPr>
          <w:p w14:paraId="17928C80" w14:textId="77777777" w:rsidR="00F02090" w:rsidRPr="00FD0425" w:rsidRDefault="00F02090" w:rsidP="0073372F">
            <w:pPr>
              <w:pStyle w:val="TAL"/>
              <w:keepNext w:val="0"/>
              <w:keepLines w:val="0"/>
              <w:widowControl w:val="0"/>
              <w:rPr>
                <w:bCs/>
                <w:lang w:eastAsia="ja-JP"/>
              </w:rPr>
            </w:pPr>
            <w:r w:rsidRPr="00FD0425">
              <w:rPr>
                <w:bCs/>
                <w:lang w:eastAsia="ja-JP"/>
              </w:rPr>
              <w:t>9.2.3.83</w:t>
            </w:r>
          </w:p>
        </w:tc>
        <w:tc>
          <w:tcPr>
            <w:tcW w:w="1728" w:type="dxa"/>
          </w:tcPr>
          <w:p w14:paraId="6C24D6ED" w14:textId="77777777" w:rsidR="00F02090" w:rsidRPr="00FD0425" w:rsidRDefault="00D7603C" w:rsidP="0073372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080" w:type="dxa"/>
          </w:tcPr>
          <w:p w14:paraId="5C56266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00D05D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06E89AC" w14:textId="77777777" w:rsidTr="0073372F">
        <w:tc>
          <w:tcPr>
            <w:tcW w:w="2160" w:type="dxa"/>
          </w:tcPr>
          <w:p w14:paraId="6C818DB7" w14:textId="77777777" w:rsidR="00F02090" w:rsidRPr="00FD0425" w:rsidRDefault="00F02090" w:rsidP="0073372F">
            <w:pPr>
              <w:pStyle w:val="TAL"/>
              <w:keepNext w:val="0"/>
              <w:keepLines w:val="0"/>
              <w:widowControl w:val="0"/>
              <w:rPr>
                <w:b/>
                <w:bCs/>
                <w:lang w:eastAsia="ja-JP"/>
              </w:rPr>
            </w:pPr>
            <w:r w:rsidRPr="00FD0425">
              <w:rPr>
                <w:b/>
                <w:lang w:eastAsia="ja-JP"/>
              </w:rPr>
              <w:t>List of Served Cells NR</w:t>
            </w:r>
          </w:p>
        </w:tc>
        <w:tc>
          <w:tcPr>
            <w:tcW w:w="1080" w:type="dxa"/>
          </w:tcPr>
          <w:p w14:paraId="4126853D" w14:textId="77777777" w:rsidR="00F02090" w:rsidRPr="00FD0425" w:rsidRDefault="00F02090" w:rsidP="0073372F">
            <w:pPr>
              <w:pStyle w:val="TAL"/>
              <w:keepNext w:val="0"/>
              <w:keepLines w:val="0"/>
              <w:widowControl w:val="0"/>
              <w:rPr>
                <w:bCs/>
                <w:lang w:eastAsia="ja-JP"/>
              </w:rPr>
            </w:pPr>
          </w:p>
        </w:tc>
        <w:tc>
          <w:tcPr>
            <w:tcW w:w="1080" w:type="dxa"/>
          </w:tcPr>
          <w:p w14:paraId="7DD25464" w14:textId="77777777" w:rsidR="00F02090" w:rsidRPr="00FD0425" w:rsidRDefault="00F02090" w:rsidP="0073372F">
            <w:pPr>
              <w:pStyle w:val="TAL"/>
              <w:keepNext w:val="0"/>
              <w:keepLines w:val="0"/>
              <w:widowControl w:val="0"/>
              <w:rPr>
                <w:szCs w:val="18"/>
                <w:lang w:eastAsia="ja-JP"/>
              </w:rPr>
            </w:pPr>
            <w:r w:rsidRPr="00FD0425">
              <w:rPr>
                <w:bCs/>
                <w:i/>
                <w:lang w:eastAsia="ja-JP"/>
              </w:rPr>
              <w:t>0 .. &lt;maxnoofCellsinNG-RAN node&gt;</w:t>
            </w:r>
          </w:p>
        </w:tc>
        <w:tc>
          <w:tcPr>
            <w:tcW w:w="1512" w:type="dxa"/>
          </w:tcPr>
          <w:p w14:paraId="08FC7B5D" w14:textId="77777777" w:rsidR="00F02090" w:rsidRPr="00FD0425" w:rsidRDefault="00F02090" w:rsidP="0073372F">
            <w:pPr>
              <w:pStyle w:val="TAL"/>
              <w:keepNext w:val="0"/>
              <w:keepLines w:val="0"/>
              <w:widowControl w:val="0"/>
              <w:rPr>
                <w:bCs/>
                <w:lang w:eastAsia="ja-JP"/>
              </w:rPr>
            </w:pPr>
          </w:p>
        </w:tc>
        <w:tc>
          <w:tcPr>
            <w:tcW w:w="1728" w:type="dxa"/>
          </w:tcPr>
          <w:p w14:paraId="59155C26" w14:textId="77777777" w:rsidR="00F02090" w:rsidRPr="00FD0425" w:rsidRDefault="00F02090" w:rsidP="0073372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If a partial list of cells is signalled, it contains at least one cell per carrier configured at the gNB</w:t>
            </w:r>
          </w:p>
        </w:tc>
        <w:tc>
          <w:tcPr>
            <w:tcW w:w="1080" w:type="dxa"/>
          </w:tcPr>
          <w:p w14:paraId="237D14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99340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65B6DFD" w14:textId="77777777" w:rsidTr="0073372F">
        <w:tc>
          <w:tcPr>
            <w:tcW w:w="2160" w:type="dxa"/>
          </w:tcPr>
          <w:p w14:paraId="0BA4791C"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NR</w:t>
            </w:r>
          </w:p>
        </w:tc>
        <w:tc>
          <w:tcPr>
            <w:tcW w:w="1080" w:type="dxa"/>
          </w:tcPr>
          <w:p w14:paraId="3FC6D0AF"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940952D" w14:textId="77777777" w:rsidR="00F02090" w:rsidRPr="00FD0425" w:rsidRDefault="00F02090" w:rsidP="0073372F">
            <w:pPr>
              <w:pStyle w:val="TAL"/>
              <w:keepNext w:val="0"/>
              <w:keepLines w:val="0"/>
              <w:widowControl w:val="0"/>
              <w:rPr>
                <w:bCs/>
                <w:i/>
                <w:lang w:eastAsia="ja-JP"/>
              </w:rPr>
            </w:pPr>
          </w:p>
        </w:tc>
        <w:tc>
          <w:tcPr>
            <w:tcW w:w="1512" w:type="dxa"/>
          </w:tcPr>
          <w:p w14:paraId="4DA7C3C0" w14:textId="77777777" w:rsidR="00F02090" w:rsidRPr="00FD0425" w:rsidRDefault="00F02090" w:rsidP="0073372F">
            <w:pPr>
              <w:pStyle w:val="TAL"/>
              <w:keepNext w:val="0"/>
              <w:keepLines w:val="0"/>
              <w:widowControl w:val="0"/>
              <w:rPr>
                <w:bCs/>
                <w:lang w:eastAsia="ja-JP"/>
              </w:rPr>
            </w:pPr>
            <w:r w:rsidRPr="00FD0425">
              <w:rPr>
                <w:bCs/>
                <w:lang w:eastAsia="ja-JP"/>
              </w:rPr>
              <w:t>9.2.2.11</w:t>
            </w:r>
          </w:p>
        </w:tc>
        <w:tc>
          <w:tcPr>
            <w:tcW w:w="1728" w:type="dxa"/>
          </w:tcPr>
          <w:p w14:paraId="380D85E0"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9D5B62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6B98621" w14:textId="77777777" w:rsidR="00F02090" w:rsidRPr="00FD0425" w:rsidRDefault="00F02090" w:rsidP="0073372F">
            <w:pPr>
              <w:pStyle w:val="TAC"/>
              <w:keepNext w:val="0"/>
              <w:keepLines w:val="0"/>
              <w:widowControl w:val="0"/>
              <w:rPr>
                <w:lang w:eastAsia="ja-JP"/>
              </w:rPr>
            </w:pPr>
          </w:p>
        </w:tc>
      </w:tr>
      <w:tr w:rsidR="00F02090" w:rsidRPr="00FD0425" w14:paraId="79BB6EB1" w14:textId="77777777" w:rsidTr="0073372F">
        <w:tc>
          <w:tcPr>
            <w:tcW w:w="2160" w:type="dxa"/>
          </w:tcPr>
          <w:p w14:paraId="5C97601F"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364F5D9A"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1DC6BCB5" w14:textId="77777777" w:rsidR="00F02090" w:rsidRPr="00FD0425" w:rsidRDefault="00F02090" w:rsidP="0073372F">
            <w:pPr>
              <w:pStyle w:val="TAL"/>
              <w:keepNext w:val="0"/>
              <w:keepLines w:val="0"/>
              <w:widowControl w:val="0"/>
              <w:rPr>
                <w:bCs/>
                <w:i/>
                <w:lang w:eastAsia="ja-JP"/>
              </w:rPr>
            </w:pPr>
          </w:p>
        </w:tc>
        <w:tc>
          <w:tcPr>
            <w:tcW w:w="1512" w:type="dxa"/>
          </w:tcPr>
          <w:p w14:paraId="6C42247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407E230E"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213958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45CDDF3" w14:textId="77777777" w:rsidR="00F02090" w:rsidRPr="00FD0425" w:rsidRDefault="00F02090" w:rsidP="0073372F">
            <w:pPr>
              <w:pStyle w:val="TAC"/>
              <w:keepNext w:val="0"/>
              <w:keepLines w:val="0"/>
              <w:widowControl w:val="0"/>
              <w:rPr>
                <w:lang w:eastAsia="ja-JP"/>
              </w:rPr>
            </w:pPr>
          </w:p>
        </w:tc>
      </w:tr>
      <w:tr w:rsidR="00F02090" w:rsidRPr="00FD0425" w14:paraId="4A297973" w14:textId="77777777" w:rsidTr="0073372F">
        <w:tc>
          <w:tcPr>
            <w:tcW w:w="2160" w:type="dxa"/>
          </w:tcPr>
          <w:p w14:paraId="26927E1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5CFB8FD1"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9C93ADD" w14:textId="77777777" w:rsidR="00F02090" w:rsidRPr="00FD0425" w:rsidRDefault="00F02090" w:rsidP="0073372F">
            <w:pPr>
              <w:pStyle w:val="TAL"/>
              <w:keepNext w:val="0"/>
              <w:keepLines w:val="0"/>
              <w:widowControl w:val="0"/>
              <w:rPr>
                <w:bCs/>
                <w:i/>
                <w:lang w:eastAsia="ja-JP"/>
              </w:rPr>
            </w:pPr>
          </w:p>
        </w:tc>
        <w:tc>
          <w:tcPr>
            <w:tcW w:w="1512" w:type="dxa"/>
          </w:tcPr>
          <w:p w14:paraId="77E40660"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01D585C4"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779717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902C418" w14:textId="77777777" w:rsidR="00F02090" w:rsidRPr="00FD0425" w:rsidRDefault="00F02090" w:rsidP="0073372F">
            <w:pPr>
              <w:pStyle w:val="TAC"/>
              <w:keepNext w:val="0"/>
              <w:keepLines w:val="0"/>
              <w:widowControl w:val="0"/>
              <w:rPr>
                <w:lang w:eastAsia="ja-JP"/>
              </w:rPr>
            </w:pPr>
          </w:p>
        </w:tc>
      </w:tr>
      <w:tr w:rsidR="00F02090" w:rsidRPr="00FD0425" w14:paraId="2507CA11" w14:textId="77777777" w:rsidTr="0073372F">
        <w:tc>
          <w:tcPr>
            <w:tcW w:w="2160" w:type="dxa"/>
          </w:tcPr>
          <w:p w14:paraId="34251B7A" w14:textId="77777777" w:rsidR="00F02090" w:rsidRPr="00FD0425" w:rsidRDefault="00F02090" w:rsidP="0073372F">
            <w:pPr>
              <w:pStyle w:val="TAL"/>
              <w:keepNext w:val="0"/>
              <w:keepLines w:val="0"/>
              <w:widowControl w:val="0"/>
              <w:rPr>
                <w:b/>
                <w:lang w:eastAsia="ja-JP"/>
              </w:rPr>
            </w:pPr>
            <w:r w:rsidRPr="00FD0425">
              <w:rPr>
                <w:b/>
                <w:lang w:eastAsia="ja-JP"/>
              </w:rPr>
              <w:t>List of Served Cells E-UTRA</w:t>
            </w:r>
          </w:p>
        </w:tc>
        <w:tc>
          <w:tcPr>
            <w:tcW w:w="1080" w:type="dxa"/>
          </w:tcPr>
          <w:p w14:paraId="0E9BE3FA" w14:textId="77777777" w:rsidR="00F02090" w:rsidRPr="00FD0425" w:rsidRDefault="00F02090" w:rsidP="0073372F">
            <w:pPr>
              <w:pStyle w:val="TAL"/>
              <w:keepNext w:val="0"/>
              <w:keepLines w:val="0"/>
              <w:widowControl w:val="0"/>
              <w:rPr>
                <w:bCs/>
                <w:lang w:eastAsia="ja-JP"/>
              </w:rPr>
            </w:pPr>
          </w:p>
        </w:tc>
        <w:tc>
          <w:tcPr>
            <w:tcW w:w="1080" w:type="dxa"/>
          </w:tcPr>
          <w:p w14:paraId="0D859A55"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597E5E4F" w14:textId="77777777" w:rsidR="00F02090" w:rsidRPr="00FD0425" w:rsidRDefault="00F02090" w:rsidP="0073372F">
            <w:pPr>
              <w:pStyle w:val="TAL"/>
              <w:keepNext w:val="0"/>
              <w:keepLines w:val="0"/>
              <w:widowControl w:val="0"/>
              <w:rPr>
                <w:bCs/>
                <w:lang w:eastAsia="ja-JP"/>
              </w:rPr>
            </w:pPr>
          </w:p>
        </w:tc>
        <w:tc>
          <w:tcPr>
            <w:tcW w:w="1728" w:type="dxa"/>
          </w:tcPr>
          <w:p w14:paraId="5FF4D5B6" w14:textId="77777777" w:rsidR="00F02090" w:rsidRPr="00FD0425" w:rsidRDefault="00F02090" w:rsidP="0073372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080" w:type="dxa"/>
          </w:tcPr>
          <w:p w14:paraId="4EB79F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56454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0264B9F" w14:textId="77777777" w:rsidTr="0073372F">
        <w:tc>
          <w:tcPr>
            <w:tcW w:w="2160" w:type="dxa"/>
          </w:tcPr>
          <w:p w14:paraId="36DFBA61"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E-UTRA</w:t>
            </w:r>
          </w:p>
        </w:tc>
        <w:tc>
          <w:tcPr>
            <w:tcW w:w="1080" w:type="dxa"/>
          </w:tcPr>
          <w:p w14:paraId="3FFDEAA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0B2043EB" w14:textId="77777777" w:rsidR="00F02090" w:rsidRPr="00FD0425" w:rsidRDefault="00F02090" w:rsidP="0073372F">
            <w:pPr>
              <w:pStyle w:val="TAL"/>
              <w:keepNext w:val="0"/>
              <w:keepLines w:val="0"/>
              <w:widowControl w:val="0"/>
              <w:rPr>
                <w:bCs/>
                <w:i/>
                <w:lang w:eastAsia="ja-JP"/>
              </w:rPr>
            </w:pPr>
          </w:p>
        </w:tc>
        <w:tc>
          <w:tcPr>
            <w:tcW w:w="1512" w:type="dxa"/>
          </w:tcPr>
          <w:p w14:paraId="6FDA3EC6" w14:textId="77777777" w:rsidR="00F02090" w:rsidRPr="00FD0425" w:rsidRDefault="00F02090" w:rsidP="0073372F">
            <w:pPr>
              <w:pStyle w:val="TAL"/>
              <w:keepNext w:val="0"/>
              <w:keepLines w:val="0"/>
              <w:widowControl w:val="0"/>
              <w:rPr>
                <w:bCs/>
                <w:lang w:eastAsia="ja-JP"/>
              </w:rPr>
            </w:pPr>
            <w:bookmarkStart w:id="4164" w:name="OLE_LINK207"/>
            <w:r w:rsidRPr="00FD0425">
              <w:rPr>
                <w:rFonts w:eastAsia="MS Mincho" w:cs="Arial"/>
                <w:bCs/>
                <w:lang w:eastAsia="ja-JP"/>
              </w:rPr>
              <w:t>9.2.2.12</w:t>
            </w:r>
            <w:bookmarkEnd w:id="4164"/>
          </w:p>
        </w:tc>
        <w:tc>
          <w:tcPr>
            <w:tcW w:w="1728" w:type="dxa"/>
          </w:tcPr>
          <w:p w14:paraId="22A718CF"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F6F7FC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3871465" w14:textId="77777777" w:rsidR="00F02090" w:rsidRPr="00FD0425" w:rsidRDefault="00F02090" w:rsidP="0073372F">
            <w:pPr>
              <w:pStyle w:val="TAC"/>
              <w:keepNext w:val="0"/>
              <w:keepLines w:val="0"/>
              <w:widowControl w:val="0"/>
              <w:rPr>
                <w:lang w:eastAsia="ja-JP"/>
              </w:rPr>
            </w:pPr>
          </w:p>
        </w:tc>
      </w:tr>
      <w:tr w:rsidR="00F02090" w:rsidRPr="00FD0425" w14:paraId="456526C5" w14:textId="77777777" w:rsidTr="0073372F">
        <w:tc>
          <w:tcPr>
            <w:tcW w:w="2160" w:type="dxa"/>
          </w:tcPr>
          <w:p w14:paraId="782FE002"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5FB1B758"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FD3864F" w14:textId="77777777" w:rsidR="00F02090" w:rsidRPr="00FD0425" w:rsidRDefault="00F02090" w:rsidP="0073372F">
            <w:pPr>
              <w:pStyle w:val="TAL"/>
              <w:keepNext w:val="0"/>
              <w:keepLines w:val="0"/>
              <w:widowControl w:val="0"/>
              <w:rPr>
                <w:bCs/>
                <w:i/>
                <w:lang w:eastAsia="ja-JP"/>
              </w:rPr>
            </w:pPr>
          </w:p>
        </w:tc>
        <w:tc>
          <w:tcPr>
            <w:tcW w:w="1512" w:type="dxa"/>
          </w:tcPr>
          <w:p w14:paraId="30D4484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5AE5EC37"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1A3CFB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63D813" w14:textId="77777777" w:rsidR="00F02090" w:rsidRPr="00FD0425" w:rsidRDefault="00F02090" w:rsidP="0073372F">
            <w:pPr>
              <w:pStyle w:val="TAC"/>
              <w:keepNext w:val="0"/>
              <w:keepLines w:val="0"/>
              <w:widowControl w:val="0"/>
              <w:rPr>
                <w:lang w:eastAsia="ja-JP"/>
              </w:rPr>
            </w:pPr>
          </w:p>
        </w:tc>
      </w:tr>
      <w:tr w:rsidR="00F02090" w:rsidRPr="00FD0425" w14:paraId="418D62A2" w14:textId="77777777" w:rsidTr="0073372F">
        <w:tc>
          <w:tcPr>
            <w:tcW w:w="2160" w:type="dxa"/>
          </w:tcPr>
          <w:p w14:paraId="548D338C"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7FF75D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2E58E691" w14:textId="77777777" w:rsidR="00F02090" w:rsidRPr="00FD0425" w:rsidRDefault="00F02090" w:rsidP="0073372F">
            <w:pPr>
              <w:pStyle w:val="TAL"/>
              <w:keepNext w:val="0"/>
              <w:keepLines w:val="0"/>
              <w:widowControl w:val="0"/>
              <w:rPr>
                <w:bCs/>
                <w:i/>
                <w:lang w:eastAsia="ja-JP"/>
              </w:rPr>
            </w:pPr>
          </w:p>
        </w:tc>
        <w:tc>
          <w:tcPr>
            <w:tcW w:w="1512" w:type="dxa"/>
          </w:tcPr>
          <w:p w14:paraId="23920F43"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356034DD"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6D8CC9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62E8412" w14:textId="77777777" w:rsidR="00F02090" w:rsidRPr="00FD0425" w:rsidRDefault="00F02090" w:rsidP="0073372F">
            <w:pPr>
              <w:pStyle w:val="TAC"/>
              <w:keepNext w:val="0"/>
              <w:keepLines w:val="0"/>
              <w:widowControl w:val="0"/>
              <w:rPr>
                <w:lang w:eastAsia="ja-JP"/>
              </w:rPr>
            </w:pPr>
          </w:p>
        </w:tc>
      </w:tr>
      <w:tr w:rsidR="007D05EF" w:rsidRPr="00FD0425" w14:paraId="2BA3D310" w14:textId="77777777" w:rsidTr="0073372F">
        <w:tc>
          <w:tcPr>
            <w:tcW w:w="2160" w:type="dxa"/>
          </w:tcPr>
          <w:p w14:paraId="680DAE40"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6FE2BF70"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8D724FF" w14:textId="77777777" w:rsidR="007D05EF" w:rsidRPr="00FD0425" w:rsidRDefault="007D05EF" w:rsidP="0073372F">
            <w:pPr>
              <w:pStyle w:val="TAL"/>
              <w:keepNext w:val="0"/>
              <w:keepLines w:val="0"/>
              <w:widowControl w:val="0"/>
              <w:rPr>
                <w:bCs/>
                <w:i/>
                <w:lang w:eastAsia="ja-JP"/>
              </w:rPr>
            </w:pPr>
          </w:p>
        </w:tc>
        <w:tc>
          <w:tcPr>
            <w:tcW w:w="1512" w:type="dxa"/>
          </w:tcPr>
          <w:p w14:paraId="20B3277A"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13FE28D2" w14:textId="77777777" w:rsidR="007D05EF" w:rsidRPr="00FD0425" w:rsidRDefault="007D05EF" w:rsidP="0073372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1870CE4B"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3AA6CA18"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AE12666" w14:textId="77777777" w:rsidTr="0073372F">
        <w:tc>
          <w:tcPr>
            <w:tcW w:w="2160" w:type="dxa"/>
          </w:tcPr>
          <w:p w14:paraId="46E4C635" w14:textId="77777777" w:rsidR="007D05EF" w:rsidRPr="00FD0425" w:rsidRDefault="007D05EF" w:rsidP="0073372F">
            <w:pPr>
              <w:pStyle w:val="TAL"/>
              <w:keepNext w:val="0"/>
              <w:keepLines w:val="0"/>
              <w:widowControl w:val="0"/>
              <w:rPr>
                <w:lang w:eastAsia="ja-JP"/>
              </w:rPr>
            </w:pPr>
            <w:r w:rsidRPr="00FD0425">
              <w:rPr>
                <w:lang w:eastAsia="ja-JP"/>
              </w:rPr>
              <w:t>Interface Instance Indication</w:t>
            </w:r>
          </w:p>
        </w:tc>
        <w:tc>
          <w:tcPr>
            <w:tcW w:w="1080" w:type="dxa"/>
          </w:tcPr>
          <w:p w14:paraId="5194BE56"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5256D656" w14:textId="77777777" w:rsidR="007D05EF" w:rsidRPr="00FD0425" w:rsidRDefault="007D05EF" w:rsidP="0073372F">
            <w:pPr>
              <w:pStyle w:val="TAL"/>
              <w:keepNext w:val="0"/>
              <w:keepLines w:val="0"/>
              <w:widowControl w:val="0"/>
              <w:rPr>
                <w:bCs/>
                <w:i/>
                <w:lang w:eastAsia="ja-JP"/>
              </w:rPr>
            </w:pPr>
          </w:p>
        </w:tc>
        <w:tc>
          <w:tcPr>
            <w:tcW w:w="1512" w:type="dxa"/>
          </w:tcPr>
          <w:p w14:paraId="68698D10" w14:textId="77777777" w:rsidR="007D05EF" w:rsidRPr="00FD0425" w:rsidRDefault="007D05EF" w:rsidP="0073372F">
            <w:pPr>
              <w:pStyle w:val="TAL"/>
              <w:keepNext w:val="0"/>
              <w:keepLines w:val="0"/>
              <w:widowControl w:val="0"/>
              <w:rPr>
                <w:rFonts w:eastAsia="MS Mincho" w:cs="Arial"/>
                <w:bCs/>
                <w:lang w:eastAsia="ja-JP"/>
              </w:rPr>
            </w:pPr>
            <w:r w:rsidRPr="00FD0425">
              <w:rPr>
                <w:bCs/>
                <w:lang w:eastAsia="ja-JP"/>
              </w:rPr>
              <w:t>9.2.2.39</w:t>
            </w:r>
          </w:p>
        </w:tc>
        <w:tc>
          <w:tcPr>
            <w:tcW w:w="1728" w:type="dxa"/>
          </w:tcPr>
          <w:p w14:paraId="34558743"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5032F71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4E3F3BAC"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73372F">
        <w:tc>
          <w:tcPr>
            <w:tcW w:w="2160" w:type="dxa"/>
          </w:tcPr>
          <w:p w14:paraId="5A8B0CFE" w14:textId="77777777" w:rsidR="007D05EF" w:rsidRPr="00FD0425" w:rsidRDefault="007D05EF" w:rsidP="0073372F">
            <w:pPr>
              <w:pStyle w:val="TAL"/>
              <w:keepNext w:val="0"/>
              <w:keepLines w:val="0"/>
              <w:widowControl w:val="0"/>
              <w:rPr>
                <w:lang w:eastAsia="ja-JP"/>
              </w:rPr>
            </w:pPr>
            <w:r w:rsidRPr="00FD0425">
              <w:rPr>
                <w:rFonts w:cs="Arial"/>
                <w:szCs w:val="18"/>
                <w:lang w:eastAsia="zh-CN"/>
              </w:rPr>
              <w:t>TNL Configuration Info</w:t>
            </w:r>
          </w:p>
        </w:tc>
        <w:tc>
          <w:tcPr>
            <w:tcW w:w="1080" w:type="dxa"/>
          </w:tcPr>
          <w:p w14:paraId="237E4285"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3DCA9E6A" w14:textId="77777777" w:rsidR="007D05EF" w:rsidRPr="00FD0425" w:rsidRDefault="007D05EF" w:rsidP="0073372F">
            <w:pPr>
              <w:pStyle w:val="TAL"/>
              <w:keepNext w:val="0"/>
              <w:keepLines w:val="0"/>
              <w:widowControl w:val="0"/>
              <w:rPr>
                <w:bCs/>
                <w:i/>
                <w:lang w:eastAsia="ja-JP"/>
              </w:rPr>
            </w:pPr>
          </w:p>
        </w:tc>
        <w:tc>
          <w:tcPr>
            <w:tcW w:w="1512" w:type="dxa"/>
          </w:tcPr>
          <w:p w14:paraId="212C27E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603386F"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3498D5AA"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66499E57"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73372F">
        <w:tc>
          <w:tcPr>
            <w:tcW w:w="2160" w:type="dxa"/>
          </w:tcPr>
          <w:p w14:paraId="5B7E7479"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1D473E5F"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51307204" w14:textId="77777777" w:rsidR="007D05EF" w:rsidRPr="00FD0425" w:rsidRDefault="007D05EF" w:rsidP="0073372F">
            <w:pPr>
              <w:pStyle w:val="TAL"/>
              <w:keepNext w:val="0"/>
              <w:keepLines w:val="0"/>
              <w:widowControl w:val="0"/>
              <w:rPr>
                <w:bCs/>
                <w:i/>
                <w:lang w:eastAsia="ja-JP"/>
              </w:rPr>
            </w:pPr>
          </w:p>
        </w:tc>
        <w:tc>
          <w:tcPr>
            <w:tcW w:w="1512" w:type="dxa"/>
          </w:tcPr>
          <w:p w14:paraId="4A92E370" w14:textId="77777777" w:rsidR="007D05EF" w:rsidRDefault="007D05EF" w:rsidP="0073372F">
            <w:pPr>
              <w:pStyle w:val="TAL"/>
              <w:keepNext w:val="0"/>
              <w:keepLines w:val="0"/>
              <w:widowControl w:val="0"/>
              <w:rPr>
                <w:rFonts w:cs="Arial"/>
              </w:rPr>
            </w:pPr>
            <w:r>
              <w:rPr>
                <w:rFonts w:cs="Arial"/>
              </w:rPr>
              <w:t>Partial List Indicator</w:t>
            </w:r>
          </w:p>
          <w:p w14:paraId="002C0D51"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350796CC"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7F30D6B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FA9309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73372F">
        <w:tc>
          <w:tcPr>
            <w:tcW w:w="2160" w:type="dxa"/>
          </w:tcPr>
          <w:p w14:paraId="25666C1D"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654E6E13"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0CE1AB11" w14:textId="77777777" w:rsidR="007D05EF" w:rsidRPr="00FD0425" w:rsidRDefault="007D05EF" w:rsidP="0073372F">
            <w:pPr>
              <w:pStyle w:val="TAL"/>
              <w:keepNext w:val="0"/>
              <w:keepLines w:val="0"/>
              <w:widowControl w:val="0"/>
              <w:rPr>
                <w:bCs/>
                <w:i/>
                <w:lang w:eastAsia="ja-JP"/>
              </w:rPr>
            </w:pPr>
          </w:p>
        </w:tc>
        <w:tc>
          <w:tcPr>
            <w:tcW w:w="1512" w:type="dxa"/>
          </w:tcPr>
          <w:p w14:paraId="486C6EB0"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02DF22AB"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4541AD9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3AD984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73372F">
        <w:tc>
          <w:tcPr>
            <w:tcW w:w="2160" w:type="dxa"/>
          </w:tcPr>
          <w:p w14:paraId="44A29FE3"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2DDC940B"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022835E7" w14:textId="77777777" w:rsidR="007D05EF" w:rsidRPr="00FD0425" w:rsidRDefault="007D05EF" w:rsidP="0073372F">
            <w:pPr>
              <w:pStyle w:val="TAL"/>
              <w:keepNext w:val="0"/>
              <w:keepLines w:val="0"/>
              <w:widowControl w:val="0"/>
              <w:rPr>
                <w:bCs/>
                <w:i/>
                <w:lang w:eastAsia="ja-JP"/>
              </w:rPr>
            </w:pPr>
          </w:p>
        </w:tc>
        <w:tc>
          <w:tcPr>
            <w:tcW w:w="1512" w:type="dxa"/>
          </w:tcPr>
          <w:p w14:paraId="5BA89278" w14:textId="77777777" w:rsidR="007D05EF" w:rsidRDefault="007D05EF" w:rsidP="0073372F">
            <w:pPr>
              <w:pStyle w:val="TAL"/>
              <w:keepNext w:val="0"/>
              <w:keepLines w:val="0"/>
              <w:widowControl w:val="0"/>
              <w:rPr>
                <w:rFonts w:cs="Arial"/>
              </w:rPr>
            </w:pPr>
            <w:r>
              <w:rPr>
                <w:rFonts w:cs="Arial"/>
              </w:rPr>
              <w:t>Partial List Indicator</w:t>
            </w:r>
          </w:p>
          <w:p w14:paraId="6D07DE3C"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61E59011"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ED4C826"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40F29D5"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73372F">
        <w:tc>
          <w:tcPr>
            <w:tcW w:w="2160" w:type="dxa"/>
          </w:tcPr>
          <w:p w14:paraId="11F7BAC0"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67C41B42"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6956A610" w14:textId="77777777" w:rsidR="007D05EF" w:rsidRPr="00FD0425" w:rsidRDefault="007D05EF" w:rsidP="0073372F">
            <w:pPr>
              <w:pStyle w:val="TAL"/>
              <w:keepNext w:val="0"/>
              <w:keepLines w:val="0"/>
              <w:widowControl w:val="0"/>
              <w:rPr>
                <w:bCs/>
                <w:i/>
                <w:lang w:eastAsia="ja-JP"/>
              </w:rPr>
            </w:pPr>
          </w:p>
        </w:tc>
        <w:tc>
          <w:tcPr>
            <w:tcW w:w="1512" w:type="dxa"/>
          </w:tcPr>
          <w:p w14:paraId="3C2DB40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405FCF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3699D804"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4700DFAE"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73372F">
      <w:pPr>
        <w:widowControl w:val="0"/>
      </w:pPr>
    </w:p>
    <w:p w14:paraId="436F5613" w14:textId="77777777" w:rsidR="00F02090" w:rsidRPr="00FD0425" w:rsidRDefault="00F02090" w:rsidP="0073372F">
      <w:pPr>
        <w:pStyle w:val="Heading4"/>
        <w:keepNext w:val="0"/>
        <w:keepLines w:val="0"/>
        <w:widowControl w:val="0"/>
      </w:pPr>
      <w:bookmarkStart w:id="4165" w:name="_CR9_1_3_2"/>
      <w:bookmarkStart w:id="4166" w:name="_Toc20955219"/>
      <w:bookmarkStart w:id="4167" w:name="_Toc29991416"/>
      <w:bookmarkStart w:id="4168" w:name="_Toc36555816"/>
      <w:bookmarkStart w:id="4169" w:name="_Toc44497526"/>
      <w:bookmarkStart w:id="4170" w:name="_Toc45107914"/>
      <w:bookmarkStart w:id="4171" w:name="_Toc45901534"/>
      <w:bookmarkStart w:id="4172" w:name="_Toc51850613"/>
      <w:bookmarkStart w:id="4173" w:name="_Toc56693616"/>
      <w:bookmarkStart w:id="4174" w:name="_Toc64447159"/>
      <w:bookmarkStart w:id="4175" w:name="_Toc66286653"/>
      <w:bookmarkStart w:id="4176" w:name="_Toc74151348"/>
      <w:bookmarkStart w:id="4177" w:name="_Toc88653820"/>
      <w:bookmarkStart w:id="4178" w:name="_Toc97904176"/>
      <w:bookmarkStart w:id="4179" w:name="_Toc105175217"/>
      <w:bookmarkStart w:id="4180" w:name="_Toc113826247"/>
      <w:bookmarkStart w:id="4181" w:name="_Toc175586829"/>
      <w:bookmarkEnd w:id="4165"/>
      <w:r w:rsidRPr="00FD0425">
        <w:t>9.1.3.2</w:t>
      </w:r>
      <w:r w:rsidRPr="00FD0425">
        <w:tab/>
        <w:t>XN SETUP RESPONSE</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2145E92D"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3280570" w14:textId="77777777" w:rsidTr="0073372F">
        <w:trPr>
          <w:tblHeader/>
        </w:trPr>
        <w:tc>
          <w:tcPr>
            <w:tcW w:w="2160" w:type="dxa"/>
          </w:tcPr>
          <w:p w14:paraId="6A75111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81DBAD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1795538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6B2F75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AC81B3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9C855C2"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8ED25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73372F">
        <w:tc>
          <w:tcPr>
            <w:tcW w:w="2160" w:type="dxa"/>
          </w:tcPr>
          <w:p w14:paraId="31654539"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51D63A5"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3846372" w14:textId="77777777" w:rsidR="00F02090" w:rsidRPr="00FD0425" w:rsidRDefault="00F02090" w:rsidP="0073372F">
            <w:pPr>
              <w:pStyle w:val="TAL"/>
              <w:keepNext w:val="0"/>
              <w:keepLines w:val="0"/>
              <w:widowControl w:val="0"/>
              <w:rPr>
                <w:szCs w:val="18"/>
                <w:lang w:eastAsia="ja-JP"/>
              </w:rPr>
            </w:pPr>
          </w:p>
        </w:tc>
        <w:tc>
          <w:tcPr>
            <w:tcW w:w="1512" w:type="dxa"/>
          </w:tcPr>
          <w:p w14:paraId="28E7D03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02C034E" w14:textId="77777777" w:rsidR="00F02090" w:rsidRPr="00FD0425" w:rsidRDefault="00F02090" w:rsidP="0073372F">
            <w:pPr>
              <w:pStyle w:val="TAL"/>
              <w:keepNext w:val="0"/>
              <w:keepLines w:val="0"/>
              <w:widowControl w:val="0"/>
              <w:rPr>
                <w:szCs w:val="18"/>
                <w:lang w:eastAsia="ja-JP"/>
              </w:rPr>
            </w:pPr>
          </w:p>
        </w:tc>
        <w:tc>
          <w:tcPr>
            <w:tcW w:w="1080" w:type="dxa"/>
          </w:tcPr>
          <w:p w14:paraId="1387B70F" w14:textId="77777777" w:rsidR="00F02090" w:rsidRPr="00FD0425" w:rsidRDefault="00F02090" w:rsidP="0073372F">
            <w:pPr>
              <w:pStyle w:val="TAC"/>
              <w:keepNext w:val="0"/>
              <w:keepLines w:val="0"/>
              <w:widowControl w:val="0"/>
            </w:pPr>
            <w:r w:rsidRPr="00FD0425">
              <w:t>YES</w:t>
            </w:r>
          </w:p>
        </w:tc>
        <w:tc>
          <w:tcPr>
            <w:tcW w:w="1080" w:type="dxa"/>
          </w:tcPr>
          <w:p w14:paraId="58866741" w14:textId="77777777" w:rsidR="00F02090" w:rsidRPr="00FD0425" w:rsidRDefault="00F02090" w:rsidP="0073372F">
            <w:pPr>
              <w:pStyle w:val="TAC"/>
              <w:keepNext w:val="0"/>
              <w:keepLines w:val="0"/>
              <w:widowControl w:val="0"/>
            </w:pPr>
            <w:r w:rsidRPr="00FD0425">
              <w:t>reject</w:t>
            </w:r>
          </w:p>
        </w:tc>
      </w:tr>
      <w:tr w:rsidR="00F02090" w:rsidRPr="00FD0425" w14:paraId="318BA33D" w14:textId="77777777" w:rsidTr="0073372F">
        <w:tc>
          <w:tcPr>
            <w:tcW w:w="2160" w:type="dxa"/>
          </w:tcPr>
          <w:p w14:paraId="64E104AF"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277DA72F"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1A838859" w14:textId="77777777" w:rsidR="00F02090" w:rsidRPr="00FD0425" w:rsidRDefault="00F02090" w:rsidP="0073372F">
            <w:pPr>
              <w:pStyle w:val="TAL"/>
              <w:keepNext w:val="0"/>
              <w:keepLines w:val="0"/>
              <w:widowControl w:val="0"/>
              <w:rPr>
                <w:szCs w:val="18"/>
                <w:lang w:eastAsia="ja-JP"/>
              </w:rPr>
            </w:pPr>
          </w:p>
        </w:tc>
        <w:tc>
          <w:tcPr>
            <w:tcW w:w="1512" w:type="dxa"/>
          </w:tcPr>
          <w:p w14:paraId="431282BE"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382E86A5" w14:textId="77777777" w:rsidR="00F02090" w:rsidRPr="00FD0425" w:rsidRDefault="00F02090" w:rsidP="0073372F">
            <w:pPr>
              <w:pStyle w:val="TAL"/>
              <w:keepNext w:val="0"/>
              <w:keepLines w:val="0"/>
              <w:widowControl w:val="0"/>
              <w:rPr>
                <w:szCs w:val="18"/>
                <w:lang w:eastAsia="ja-JP"/>
              </w:rPr>
            </w:pPr>
          </w:p>
        </w:tc>
        <w:tc>
          <w:tcPr>
            <w:tcW w:w="1080" w:type="dxa"/>
          </w:tcPr>
          <w:p w14:paraId="6BF036B0" w14:textId="77777777" w:rsidR="00F02090" w:rsidRPr="00FD0425" w:rsidRDefault="00F02090" w:rsidP="0073372F">
            <w:pPr>
              <w:pStyle w:val="TAC"/>
              <w:keepNext w:val="0"/>
              <w:keepLines w:val="0"/>
              <w:widowControl w:val="0"/>
            </w:pPr>
            <w:r w:rsidRPr="00FD0425">
              <w:t>YES</w:t>
            </w:r>
          </w:p>
        </w:tc>
        <w:tc>
          <w:tcPr>
            <w:tcW w:w="1080" w:type="dxa"/>
          </w:tcPr>
          <w:p w14:paraId="796EFA77" w14:textId="77777777" w:rsidR="00F02090" w:rsidRPr="00FD0425" w:rsidRDefault="00F02090" w:rsidP="0073372F">
            <w:pPr>
              <w:pStyle w:val="TAC"/>
              <w:keepNext w:val="0"/>
              <w:keepLines w:val="0"/>
              <w:widowControl w:val="0"/>
            </w:pPr>
            <w:r w:rsidRPr="00FD0425">
              <w:t>reject</w:t>
            </w:r>
          </w:p>
        </w:tc>
      </w:tr>
      <w:tr w:rsidR="00F02090" w:rsidRPr="00FD0425" w14:paraId="097EE139" w14:textId="77777777" w:rsidTr="0073372F">
        <w:tc>
          <w:tcPr>
            <w:tcW w:w="2160" w:type="dxa"/>
          </w:tcPr>
          <w:p w14:paraId="55022650"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E84AC05"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52C8174E" w14:textId="77777777" w:rsidR="00F02090" w:rsidRPr="00FD0425" w:rsidRDefault="00F02090" w:rsidP="0073372F">
            <w:pPr>
              <w:pStyle w:val="TAL"/>
              <w:keepNext w:val="0"/>
              <w:keepLines w:val="0"/>
              <w:widowControl w:val="0"/>
              <w:rPr>
                <w:bCs/>
                <w:i/>
                <w:lang w:eastAsia="ja-JP"/>
              </w:rPr>
            </w:pPr>
          </w:p>
        </w:tc>
        <w:tc>
          <w:tcPr>
            <w:tcW w:w="1512" w:type="dxa"/>
          </w:tcPr>
          <w:p w14:paraId="6132DCDB"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74FAF5F"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4707CC58" w14:textId="77777777" w:rsidR="00F02090" w:rsidRPr="00FD0425" w:rsidRDefault="00F02090" w:rsidP="0073372F">
            <w:pPr>
              <w:pStyle w:val="TAC"/>
              <w:keepNext w:val="0"/>
              <w:keepLines w:val="0"/>
              <w:widowControl w:val="0"/>
            </w:pPr>
            <w:r w:rsidRPr="00FD0425">
              <w:t>YES</w:t>
            </w:r>
          </w:p>
        </w:tc>
        <w:tc>
          <w:tcPr>
            <w:tcW w:w="1080" w:type="dxa"/>
          </w:tcPr>
          <w:p w14:paraId="11371720" w14:textId="77777777" w:rsidR="00F02090" w:rsidRPr="00FD0425" w:rsidRDefault="00F02090" w:rsidP="0073372F">
            <w:pPr>
              <w:pStyle w:val="TAC"/>
              <w:keepNext w:val="0"/>
              <w:keepLines w:val="0"/>
              <w:widowControl w:val="0"/>
            </w:pPr>
            <w:r w:rsidRPr="00FD0425">
              <w:t>reject</w:t>
            </w:r>
          </w:p>
        </w:tc>
      </w:tr>
      <w:tr w:rsidR="00F02090" w:rsidRPr="00FD0425" w14:paraId="725B2591" w14:textId="77777777" w:rsidTr="0073372F">
        <w:tc>
          <w:tcPr>
            <w:tcW w:w="2160" w:type="dxa"/>
          </w:tcPr>
          <w:p w14:paraId="6392FCD4" w14:textId="77777777" w:rsidR="00F02090" w:rsidRPr="00FD0425" w:rsidRDefault="00F02090" w:rsidP="0073372F">
            <w:pPr>
              <w:pStyle w:val="TAL"/>
              <w:keepNext w:val="0"/>
              <w:keepLines w:val="0"/>
              <w:widowControl w:val="0"/>
              <w:rPr>
                <w:b/>
              </w:rPr>
            </w:pPr>
            <w:r w:rsidRPr="00FD0425">
              <w:rPr>
                <w:b/>
                <w:lang w:eastAsia="ja-JP"/>
              </w:rPr>
              <w:t>List of Served Cells NR</w:t>
            </w:r>
          </w:p>
        </w:tc>
        <w:tc>
          <w:tcPr>
            <w:tcW w:w="1080" w:type="dxa"/>
          </w:tcPr>
          <w:p w14:paraId="18FA48E7" w14:textId="77777777" w:rsidR="00F02090" w:rsidRPr="00FD0425" w:rsidRDefault="00F02090" w:rsidP="0073372F">
            <w:pPr>
              <w:pStyle w:val="TAL"/>
              <w:keepNext w:val="0"/>
              <w:keepLines w:val="0"/>
              <w:widowControl w:val="0"/>
              <w:rPr>
                <w:bCs/>
              </w:rPr>
            </w:pPr>
          </w:p>
        </w:tc>
        <w:tc>
          <w:tcPr>
            <w:tcW w:w="1080" w:type="dxa"/>
          </w:tcPr>
          <w:p w14:paraId="54CB915F" w14:textId="77777777" w:rsidR="00F02090" w:rsidRPr="00FD0425" w:rsidRDefault="00F02090" w:rsidP="0073372F">
            <w:pPr>
              <w:pStyle w:val="TAL"/>
              <w:keepNext w:val="0"/>
              <w:keepLines w:val="0"/>
              <w:widowControl w:val="0"/>
              <w:rPr>
                <w:bCs/>
                <w:i/>
                <w:lang w:eastAsia="ja-JP"/>
              </w:rPr>
            </w:pPr>
            <w:r w:rsidRPr="00FD0425">
              <w:rPr>
                <w:bCs/>
                <w:i/>
                <w:lang w:eastAsia="ja-JP"/>
              </w:rPr>
              <w:t>0 .. &lt;</w:t>
            </w:r>
            <w:bookmarkStart w:id="4182" w:name="OLE_LINK307"/>
            <w:r w:rsidRPr="00FD0425">
              <w:rPr>
                <w:bCs/>
                <w:i/>
                <w:lang w:eastAsia="ja-JP"/>
              </w:rPr>
              <w:t>maxnoofCellsinNG-RAN node</w:t>
            </w:r>
            <w:bookmarkEnd w:id="4182"/>
            <w:r w:rsidRPr="00FD0425">
              <w:rPr>
                <w:bCs/>
                <w:i/>
                <w:lang w:eastAsia="ja-JP"/>
              </w:rPr>
              <w:t>&gt;</w:t>
            </w:r>
          </w:p>
        </w:tc>
        <w:tc>
          <w:tcPr>
            <w:tcW w:w="1512" w:type="dxa"/>
          </w:tcPr>
          <w:p w14:paraId="2094BFFB" w14:textId="77777777" w:rsidR="00F02090" w:rsidRPr="00FD0425" w:rsidRDefault="00F02090" w:rsidP="0073372F">
            <w:pPr>
              <w:pStyle w:val="TAL"/>
              <w:keepNext w:val="0"/>
              <w:keepLines w:val="0"/>
              <w:widowControl w:val="0"/>
              <w:rPr>
                <w:bCs/>
              </w:rPr>
            </w:pPr>
          </w:p>
        </w:tc>
        <w:tc>
          <w:tcPr>
            <w:tcW w:w="1728" w:type="dxa"/>
          </w:tcPr>
          <w:p w14:paraId="0595CB3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5EA0C37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5877433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3393C38E" w14:textId="77777777" w:rsidTr="0073372F">
        <w:tc>
          <w:tcPr>
            <w:tcW w:w="2160" w:type="dxa"/>
          </w:tcPr>
          <w:p w14:paraId="2DBD2489" w14:textId="77777777" w:rsidR="00F02090" w:rsidRPr="00FD0425" w:rsidRDefault="00F02090" w:rsidP="0073372F">
            <w:pPr>
              <w:pStyle w:val="TAL"/>
              <w:keepNext w:val="0"/>
              <w:keepLines w:val="0"/>
              <w:widowControl w:val="0"/>
              <w:ind w:left="113"/>
              <w:rPr>
                <w:b/>
              </w:rPr>
            </w:pPr>
            <w:r w:rsidRPr="00FD0425">
              <w:rPr>
                <w:lang w:eastAsia="ja-JP"/>
              </w:rPr>
              <w:t>&gt;Served Cell Information NR</w:t>
            </w:r>
          </w:p>
        </w:tc>
        <w:tc>
          <w:tcPr>
            <w:tcW w:w="1080" w:type="dxa"/>
          </w:tcPr>
          <w:p w14:paraId="4C2F7529"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53AE741E" w14:textId="77777777" w:rsidR="00F02090" w:rsidRPr="00FD0425" w:rsidRDefault="00F02090" w:rsidP="0073372F">
            <w:pPr>
              <w:pStyle w:val="TAL"/>
              <w:keepNext w:val="0"/>
              <w:keepLines w:val="0"/>
              <w:widowControl w:val="0"/>
              <w:rPr>
                <w:bCs/>
                <w:i/>
                <w:lang w:eastAsia="ja-JP"/>
              </w:rPr>
            </w:pPr>
          </w:p>
        </w:tc>
        <w:tc>
          <w:tcPr>
            <w:tcW w:w="1512" w:type="dxa"/>
          </w:tcPr>
          <w:p w14:paraId="66A99503" w14:textId="77777777" w:rsidR="00F02090" w:rsidRPr="00FD0425" w:rsidRDefault="00F02090" w:rsidP="0073372F">
            <w:pPr>
              <w:pStyle w:val="TAL"/>
              <w:keepNext w:val="0"/>
              <w:keepLines w:val="0"/>
              <w:widowControl w:val="0"/>
              <w:rPr>
                <w:bCs/>
              </w:rPr>
            </w:pPr>
            <w:r w:rsidRPr="00FD0425">
              <w:rPr>
                <w:bCs/>
                <w:lang w:eastAsia="ja-JP"/>
              </w:rPr>
              <w:t>9.2.2.11</w:t>
            </w:r>
          </w:p>
        </w:tc>
        <w:tc>
          <w:tcPr>
            <w:tcW w:w="1728" w:type="dxa"/>
          </w:tcPr>
          <w:p w14:paraId="12C6866F" w14:textId="77777777" w:rsidR="00F02090" w:rsidRPr="00FD0425" w:rsidRDefault="00F02090" w:rsidP="0073372F">
            <w:pPr>
              <w:pStyle w:val="TAL"/>
              <w:keepNext w:val="0"/>
              <w:keepLines w:val="0"/>
              <w:widowControl w:val="0"/>
              <w:rPr>
                <w:bCs/>
                <w:lang w:eastAsia="zh-CN"/>
              </w:rPr>
            </w:pPr>
          </w:p>
        </w:tc>
        <w:tc>
          <w:tcPr>
            <w:tcW w:w="1080" w:type="dxa"/>
          </w:tcPr>
          <w:p w14:paraId="65200AD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94CD4FE" w14:textId="77777777" w:rsidR="00F02090" w:rsidRPr="00FD0425" w:rsidRDefault="00F02090" w:rsidP="0073372F">
            <w:pPr>
              <w:pStyle w:val="TAC"/>
              <w:keepNext w:val="0"/>
              <w:keepLines w:val="0"/>
              <w:widowControl w:val="0"/>
            </w:pPr>
          </w:p>
        </w:tc>
      </w:tr>
      <w:tr w:rsidR="00F02090" w:rsidRPr="00FD0425" w14:paraId="6BF31F7E" w14:textId="77777777" w:rsidTr="0073372F">
        <w:tc>
          <w:tcPr>
            <w:tcW w:w="2160" w:type="dxa"/>
          </w:tcPr>
          <w:p w14:paraId="46C1E9AA"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82DF8C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36AC96FF" w14:textId="77777777" w:rsidR="00F02090" w:rsidRPr="00FD0425" w:rsidRDefault="00F02090" w:rsidP="0073372F">
            <w:pPr>
              <w:pStyle w:val="TAL"/>
              <w:keepNext w:val="0"/>
              <w:keepLines w:val="0"/>
              <w:widowControl w:val="0"/>
              <w:rPr>
                <w:bCs/>
                <w:i/>
                <w:lang w:eastAsia="ja-JP"/>
              </w:rPr>
            </w:pPr>
          </w:p>
        </w:tc>
        <w:tc>
          <w:tcPr>
            <w:tcW w:w="1512" w:type="dxa"/>
          </w:tcPr>
          <w:p w14:paraId="162985C9"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51FE3EFE" w14:textId="77777777" w:rsidR="00F02090" w:rsidRPr="00FD0425" w:rsidRDefault="00F02090" w:rsidP="0073372F">
            <w:pPr>
              <w:pStyle w:val="TAL"/>
              <w:keepNext w:val="0"/>
              <w:keepLines w:val="0"/>
              <w:widowControl w:val="0"/>
              <w:rPr>
                <w:bCs/>
                <w:lang w:eastAsia="zh-CN"/>
              </w:rPr>
            </w:pPr>
          </w:p>
        </w:tc>
        <w:tc>
          <w:tcPr>
            <w:tcW w:w="1080" w:type="dxa"/>
          </w:tcPr>
          <w:p w14:paraId="21C38159"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6445FC76" w14:textId="77777777" w:rsidR="00F02090" w:rsidRPr="00FD0425" w:rsidRDefault="00F02090" w:rsidP="0073372F">
            <w:pPr>
              <w:pStyle w:val="TAC"/>
              <w:keepNext w:val="0"/>
              <w:keepLines w:val="0"/>
              <w:widowControl w:val="0"/>
            </w:pPr>
          </w:p>
        </w:tc>
      </w:tr>
      <w:tr w:rsidR="00F02090" w:rsidRPr="00FD0425" w14:paraId="33BB459A" w14:textId="77777777" w:rsidTr="0073372F">
        <w:tc>
          <w:tcPr>
            <w:tcW w:w="2160" w:type="dxa"/>
          </w:tcPr>
          <w:p w14:paraId="690C22CD"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11A00065"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23BE813" w14:textId="77777777" w:rsidR="00F02090" w:rsidRPr="00FD0425" w:rsidRDefault="00F02090" w:rsidP="0073372F">
            <w:pPr>
              <w:pStyle w:val="TAL"/>
              <w:keepNext w:val="0"/>
              <w:keepLines w:val="0"/>
              <w:widowControl w:val="0"/>
              <w:rPr>
                <w:bCs/>
                <w:i/>
                <w:lang w:eastAsia="ja-JP"/>
              </w:rPr>
            </w:pPr>
          </w:p>
        </w:tc>
        <w:tc>
          <w:tcPr>
            <w:tcW w:w="1512" w:type="dxa"/>
          </w:tcPr>
          <w:p w14:paraId="0F430263"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18BF4F82" w14:textId="77777777" w:rsidR="00F02090" w:rsidRPr="00FD0425" w:rsidRDefault="00F02090" w:rsidP="0073372F">
            <w:pPr>
              <w:pStyle w:val="TAL"/>
              <w:keepNext w:val="0"/>
              <w:keepLines w:val="0"/>
              <w:widowControl w:val="0"/>
              <w:rPr>
                <w:bCs/>
                <w:lang w:eastAsia="zh-CN"/>
              </w:rPr>
            </w:pPr>
          </w:p>
        </w:tc>
        <w:tc>
          <w:tcPr>
            <w:tcW w:w="1080" w:type="dxa"/>
          </w:tcPr>
          <w:p w14:paraId="7E59E2E6"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596285FE" w14:textId="77777777" w:rsidR="00F02090" w:rsidRPr="00FD0425" w:rsidRDefault="00F02090" w:rsidP="0073372F">
            <w:pPr>
              <w:pStyle w:val="TAC"/>
              <w:keepNext w:val="0"/>
              <w:keepLines w:val="0"/>
              <w:widowControl w:val="0"/>
            </w:pPr>
          </w:p>
        </w:tc>
      </w:tr>
      <w:tr w:rsidR="00F02090" w:rsidRPr="00FD0425" w14:paraId="29E9C8AC" w14:textId="77777777" w:rsidTr="0073372F">
        <w:tc>
          <w:tcPr>
            <w:tcW w:w="2160" w:type="dxa"/>
          </w:tcPr>
          <w:p w14:paraId="326A071A" w14:textId="77777777" w:rsidR="00F02090" w:rsidRPr="00FD0425" w:rsidRDefault="00F02090" w:rsidP="0073372F">
            <w:pPr>
              <w:pStyle w:val="TAL"/>
              <w:keepNext w:val="0"/>
              <w:keepLines w:val="0"/>
              <w:widowControl w:val="0"/>
              <w:rPr>
                <w:b/>
              </w:rPr>
            </w:pPr>
            <w:r w:rsidRPr="00FD0425">
              <w:rPr>
                <w:b/>
                <w:lang w:eastAsia="ja-JP"/>
              </w:rPr>
              <w:t>List of Served Cells E-UTRA</w:t>
            </w:r>
          </w:p>
        </w:tc>
        <w:tc>
          <w:tcPr>
            <w:tcW w:w="1080" w:type="dxa"/>
          </w:tcPr>
          <w:p w14:paraId="289F4857" w14:textId="77777777" w:rsidR="00F02090" w:rsidRPr="00FD0425" w:rsidRDefault="00F02090" w:rsidP="0073372F">
            <w:pPr>
              <w:pStyle w:val="TAL"/>
              <w:keepNext w:val="0"/>
              <w:keepLines w:val="0"/>
              <w:widowControl w:val="0"/>
              <w:rPr>
                <w:bCs/>
              </w:rPr>
            </w:pPr>
          </w:p>
        </w:tc>
        <w:tc>
          <w:tcPr>
            <w:tcW w:w="1080" w:type="dxa"/>
          </w:tcPr>
          <w:p w14:paraId="01A6E78F"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7B0E0408" w14:textId="77777777" w:rsidR="00F02090" w:rsidRPr="00FD0425" w:rsidRDefault="00F02090" w:rsidP="0073372F">
            <w:pPr>
              <w:pStyle w:val="TAL"/>
              <w:keepNext w:val="0"/>
              <w:keepLines w:val="0"/>
              <w:widowControl w:val="0"/>
              <w:rPr>
                <w:bCs/>
              </w:rPr>
            </w:pPr>
          </w:p>
        </w:tc>
        <w:tc>
          <w:tcPr>
            <w:tcW w:w="1728" w:type="dxa"/>
          </w:tcPr>
          <w:p w14:paraId="63BD91C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7A8D7F3D"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2157371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5F43DD84" w14:textId="77777777" w:rsidTr="0073372F">
        <w:tc>
          <w:tcPr>
            <w:tcW w:w="2160" w:type="dxa"/>
          </w:tcPr>
          <w:p w14:paraId="08C43B5D" w14:textId="77777777" w:rsidR="00F02090" w:rsidRPr="00FD0425" w:rsidRDefault="00F02090" w:rsidP="0073372F">
            <w:pPr>
              <w:pStyle w:val="TAL"/>
              <w:keepNext w:val="0"/>
              <w:keepLines w:val="0"/>
              <w:widowControl w:val="0"/>
              <w:ind w:left="113"/>
              <w:rPr>
                <w:b/>
              </w:rPr>
            </w:pPr>
            <w:r w:rsidRPr="00FD0425">
              <w:rPr>
                <w:lang w:eastAsia="ja-JP"/>
              </w:rPr>
              <w:t>&gt;Served Cell Information E-UTRA</w:t>
            </w:r>
          </w:p>
        </w:tc>
        <w:tc>
          <w:tcPr>
            <w:tcW w:w="1080" w:type="dxa"/>
          </w:tcPr>
          <w:p w14:paraId="6B262032"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30AE0DF5" w14:textId="77777777" w:rsidR="00F02090" w:rsidRPr="00FD0425" w:rsidRDefault="00F02090" w:rsidP="0073372F">
            <w:pPr>
              <w:pStyle w:val="TAL"/>
              <w:keepNext w:val="0"/>
              <w:keepLines w:val="0"/>
              <w:widowControl w:val="0"/>
              <w:rPr>
                <w:bCs/>
                <w:i/>
                <w:lang w:eastAsia="ja-JP"/>
              </w:rPr>
            </w:pPr>
          </w:p>
        </w:tc>
        <w:tc>
          <w:tcPr>
            <w:tcW w:w="1512" w:type="dxa"/>
          </w:tcPr>
          <w:p w14:paraId="205A4A25" w14:textId="77777777" w:rsidR="00F02090" w:rsidRPr="00FD0425" w:rsidRDefault="00F02090" w:rsidP="0073372F">
            <w:pPr>
              <w:pStyle w:val="TAL"/>
              <w:keepNext w:val="0"/>
              <w:keepLines w:val="0"/>
              <w:widowControl w:val="0"/>
              <w:rPr>
                <w:bCs/>
              </w:rPr>
            </w:pPr>
            <w:r w:rsidRPr="00FD0425">
              <w:rPr>
                <w:rFonts w:eastAsia="MS Mincho" w:cs="Arial"/>
                <w:bCs/>
                <w:lang w:eastAsia="ja-JP"/>
              </w:rPr>
              <w:t>9.2.2.12</w:t>
            </w:r>
          </w:p>
        </w:tc>
        <w:tc>
          <w:tcPr>
            <w:tcW w:w="1728" w:type="dxa"/>
          </w:tcPr>
          <w:p w14:paraId="42DB34A0" w14:textId="77777777" w:rsidR="00F02090" w:rsidRPr="00FD0425" w:rsidRDefault="00F02090" w:rsidP="0073372F">
            <w:pPr>
              <w:pStyle w:val="TAL"/>
              <w:keepNext w:val="0"/>
              <w:keepLines w:val="0"/>
              <w:widowControl w:val="0"/>
              <w:rPr>
                <w:bCs/>
                <w:lang w:eastAsia="zh-CN"/>
              </w:rPr>
            </w:pPr>
          </w:p>
        </w:tc>
        <w:tc>
          <w:tcPr>
            <w:tcW w:w="1080" w:type="dxa"/>
          </w:tcPr>
          <w:p w14:paraId="6E7EA70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BDAADA2" w14:textId="77777777" w:rsidR="00F02090" w:rsidRPr="00FD0425" w:rsidRDefault="00F02090" w:rsidP="0073372F">
            <w:pPr>
              <w:pStyle w:val="TAC"/>
              <w:keepNext w:val="0"/>
              <w:keepLines w:val="0"/>
              <w:widowControl w:val="0"/>
            </w:pPr>
          </w:p>
        </w:tc>
      </w:tr>
      <w:tr w:rsidR="00F02090" w:rsidRPr="00FD0425" w14:paraId="278FA0C2" w14:textId="77777777" w:rsidTr="0073372F">
        <w:tc>
          <w:tcPr>
            <w:tcW w:w="2160" w:type="dxa"/>
          </w:tcPr>
          <w:p w14:paraId="4995FD99"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A2EBEF6"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0E6097D2" w14:textId="77777777" w:rsidR="00F02090" w:rsidRPr="00FD0425" w:rsidRDefault="00F02090" w:rsidP="0073372F">
            <w:pPr>
              <w:pStyle w:val="TAL"/>
              <w:keepNext w:val="0"/>
              <w:keepLines w:val="0"/>
              <w:widowControl w:val="0"/>
              <w:rPr>
                <w:bCs/>
                <w:i/>
                <w:lang w:eastAsia="ja-JP"/>
              </w:rPr>
            </w:pPr>
          </w:p>
        </w:tc>
        <w:tc>
          <w:tcPr>
            <w:tcW w:w="1512" w:type="dxa"/>
          </w:tcPr>
          <w:p w14:paraId="2AAD0C76"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4BC3D50C" w14:textId="77777777" w:rsidR="00F02090" w:rsidRPr="00FD0425" w:rsidRDefault="00F02090" w:rsidP="0073372F">
            <w:pPr>
              <w:pStyle w:val="TAL"/>
              <w:keepNext w:val="0"/>
              <w:keepLines w:val="0"/>
              <w:widowControl w:val="0"/>
              <w:rPr>
                <w:bCs/>
                <w:lang w:eastAsia="zh-CN"/>
              </w:rPr>
            </w:pPr>
          </w:p>
        </w:tc>
        <w:tc>
          <w:tcPr>
            <w:tcW w:w="1080" w:type="dxa"/>
          </w:tcPr>
          <w:p w14:paraId="32D10075"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70B4CD7" w14:textId="77777777" w:rsidR="00F02090" w:rsidRPr="00FD0425" w:rsidRDefault="00F02090" w:rsidP="0073372F">
            <w:pPr>
              <w:pStyle w:val="TAC"/>
              <w:keepNext w:val="0"/>
              <w:keepLines w:val="0"/>
              <w:widowControl w:val="0"/>
            </w:pPr>
          </w:p>
        </w:tc>
      </w:tr>
      <w:tr w:rsidR="00F02090" w:rsidRPr="00FD0425" w14:paraId="116F5D34" w14:textId="77777777" w:rsidTr="0073372F">
        <w:tc>
          <w:tcPr>
            <w:tcW w:w="2160" w:type="dxa"/>
          </w:tcPr>
          <w:p w14:paraId="4C170559"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2A34FD2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DDF8DA4" w14:textId="77777777" w:rsidR="00F02090" w:rsidRPr="00FD0425" w:rsidRDefault="00F02090" w:rsidP="0073372F">
            <w:pPr>
              <w:pStyle w:val="TAL"/>
              <w:keepNext w:val="0"/>
              <w:keepLines w:val="0"/>
              <w:widowControl w:val="0"/>
              <w:rPr>
                <w:bCs/>
                <w:i/>
                <w:lang w:eastAsia="ja-JP"/>
              </w:rPr>
            </w:pPr>
          </w:p>
        </w:tc>
        <w:tc>
          <w:tcPr>
            <w:tcW w:w="1512" w:type="dxa"/>
          </w:tcPr>
          <w:p w14:paraId="14499E54"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674BB682" w14:textId="77777777" w:rsidR="00F02090" w:rsidRPr="00FD0425" w:rsidRDefault="00F02090" w:rsidP="0073372F">
            <w:pPr>
              <w:pStyle w:val="TAL"/>
              <w:keepNext w:val="0"/>
              <w:keepLines w:val="0"/>
              <w:widowControl w:val="0"/>
              <w:rPr>
                <w:bCs/>
                <w:lang w:eastAsia="zh-CN"/>
              </w:rPr>
            </w:pPr>
          </w:p>
        </w:tc>
        <w:tc>
          <w:tcPr>
            <w:tcW w:w="1080" w:type="dxa"/>
          </w:tcPr>
          <w:p w14:paraId="5EA589B1"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FA03DCB" w14:textId="77777777" w:rsidR="00F02090" w:rsidRPr="00FD0425" w:rsidRDefault="00F02090" w:rsidP="0073372F">
            <w:pPr>
              <w:pStyle w:val="TAC"/>
              <w:keepNext w:val="0"/>
              <w:keepLines w:val="0"/>
              <w:widowControl w:val="0"/>
            </w:pPr>
          </w:p>
        </w:tc>
      </w:tr>
      <w:tr w:rsidR="007D05EF" w:rsidRPr="00FD0425" w14:paraId="3AC9E292" w14:textId="77777777" w:rsidTr="0073372F">
        <w:tc>
          <w:tcPr>
            <w:tcW w:w="2160" w:type="dxa"/>
          </w:tcPr>
          <w:p w14:paraId="7857602A"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4B112803"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C38E590" w14:textId="77777777" w:rsidR="007D05EF" w:rsidRPr="00FD0425" w:rsidRDefault="007D05EF" w:rsidP="0073372F">
            <w:pPr>
              <w:pStyle w:val="TAL"/>
              <w:keepNext w:val="0"/>
              <w:keepLines w:val="0"/>
              <w:widowControl w:val="0"/>
              <w:rPr>
                <w:bCs/>
                <w:i/>
                <w:lang w:eastAsia="ja-JP"/>
              </w:rPr>
            </w:pPr>
          </w:p>
        </w:tc>
        <w:tc>
          <w:tcPr>
            <w:tcW w:w="1512" w:type="dxa"/>
          </w:tcPr>
          <w:p w14:paraId="5DCBA36C"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6849457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5DFAE143"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7CA0AAEB" w14:textId="77777777" w:rsidR="007D05EF" w:rsidRPr="00FD0425" w:rsidRDefault="007D05EF" w:rsidP="0073372F">
            <w:pPr>
              <w:pStyle w:val="TAC"/>
              <w:keepNext w:val="0"/>
              <w:keepLines w:val="0"/>
              <w:widowControl w:val="0"/>
            </w:pPr>
            <w:r w:rsidRPr="00A728E7">
              <w:rPr>
                <w:lang w:val="en-US"/>
              </w:rPr>
              <w:t>ignore</w:t>
            </w:r>
          </w:p>
        </w:tc>
      </w:tr>
      <w:tr w:rsidR="007D05EF" w:rsidRPr="00FD0425" w14:paraId="42C58B1F" w14:textId="77777777" w:rsidTr="0073372F">
        <w:tc>
          <w:tcPr>
            <w:tcW w:w="2160" w:type="dxa"/>
          </w:tcPr>
          <w:p w14:paraId="6E05D5C6" w14:textId="77777777" w:rsidR="007D05EF" w:rsidRPr="00FD0425" w:rsidRDefault="007D05EF" w:rsidP="0073372F">
            <w:pPr>
              <w:pStyle w:val="TAL"/>
              <w:keepNext w:val="0"/>
              <w:keepLines w:val="0"/>
              <w:widowControl w:val="0"/>
              <w:rPr>
                <w:lang w:eastAsia="ja-JP"/>
              </w:rPr>
            </w:pPr>
            <w:r w:rsidRPr="00FD0425">
              <w:rPr>
                <w:lang w:eastAsia="ja-JP"/>
              </w:rPr>
              <w:t>Criticality Diagnostics</w:t>
            </w:r>
          </w:p>
        </w:tc>
        <w:tc>
          <w:tcPr>
            <w:tcW w:w="1080" w:type="dxa"/>
          </w:tcPr>
          <w:p w14:paraId="70E70BDB"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Pr>
          <w:p w14:paraId="6ABEC55F" w14:textId="77777777" w:rsidR="007D05EF" w:rsidRPr="00FD0425" w:rsidRDefault="007D05EF" w:rsidP="0073372F">
            <w:pPr>
              <w:pStyle w:val="TAL"/>
              <w:keepNext w:val="0"/>
              <w:keepLines w:val="0"/>
              <w:widowControl w:val="0"/>
              <w:rPr>
                <w:bCs/>
                <w:i/>
                <w:lang w:eastAsia="ja-JP"/>
              </w:rPr>
            </w:pPr>
          </w:p>
        </w:tc>
        <w:tc>
          <w:tcPr>
            <w:tcW w:w="1512" w:type="dxa"/>
          </w:tcPr>
          <w:p w14:paraId="33A6AE3F" w14:textId="77777777" w:rsidR="007D05EF" w:rsidRPr="00FD0425" w:rsidRDefault="007D05EF" w:rsidP="0073372F">
            <w:pPr>
              <w:pStyle w:val="TAL"/>
              <w:keepNext w:val="0"/>
              <w:keepLines w:val="0"/>
              <w:widowControl w:val="0"/>
              <w:rPr>
                <w:bCs/>
                <w:lang w:eastAsia="ja-JP"/>
              </w:rPr>
            </w:pPr>
            <w:r w:rsidRPr="00FD0425">
              <w:rPr>
                <w:lang w:eastAsia="ja-JP"/>
              </w:rPr>
              <w:t>9.2.3.3</w:t>
            </w:r>
          </w:p>
        </w:tc>
        <w:tc>
          <w:tcPr>
            <w:tcW w:w="1728" w:type="dxa"/>
          </w:tcPr>
          <w:p w14:paraId="1C776D79" w14:textId="77777777" w:rsidR="007D05EF" w:rsidRPr="00FD0425" w:rsidRDefault="007D05EF" w:rsidP="0073372F">
            <w:pPr>
              <w:pStyle w:val="TAL"/>
              <w:keepNext w:val="0"/>
              <w:keepLines w:val="0"/>
              <w:widowControl w:val="0"/>
              <w:rPr>
                <w:bCs/>
                <w:lang w:eastAsia="zh-CN"/>
              </w:rPr>
            </w:pPr>
          </w:p>
        </w:tc>
        <w:tc>
          <w:tcPr>
            <w:tcW w:w="1080" w:type="dxa"/>
          </w:tcPr>
          <w:p w14:paraId="2CAF727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61C7A303" w14:textId="77777777" w:rsidR="007D05EF" w:rsidRPr="00FD0425" w:rsidRDefault="007D05EF" w:rsidP="0073372F">
            <w:pPr>
              <w:pStyle w:val="TAC"/>
              <w:keepNext w:val="0"/>
              <w:keepLines w:val="0"/>
              <w:widowControl w:val="0"/>
            </w:pPr>
            <w:r w:rsidRPr="00FD0425">
              <w:rPr>
                <w:lang w:eastAsia="ja-JP"/>
              </w:rPr>
              <w:t>ignore</w:t>
            </w:r>
          </w:p>
        </w:tc>
      </w:tr>
      <w:tr w:rsidR="007D05EF" w:rsidRPr="00FD0425" w14:paraId="662A9990" w14:textId="77777777" w:rsidTr="0073372F">
        <w:tc>
          <w:tcPr>
            <w:tcW w:w="2160" w:type="dxa"/>
          </w:tcPr>
          <w:p w14:paraId="2F7706B8" w14:textId="77777777" w:rsidR="007D05EF" w:rsidRPr="00FD0425" w:rsidRDefault="007D05EF" w:rsidP="0073372F">
            <w:pPr>
              <w:pStyle w:val="TAL"/>
              <w:keepNext w:val="0"/>
              <w:keepLines w:val="0"/>
              <w:widowControl w:val="0"/>
              <w:rPr>
                <w:lang w:eastAsia="ja-JP"/>
              </w:rPr>
            </w:pPr>
            <w:r w:rsidRPr="00FD0425">
              <w:rPr>
                <w:lang w:eastAsia="ja-JP"/>
              </w:rPr>
              <w:t>AMF Region Information</w:t>
            </w:r>
          </w:p>
        </w:tc>
        <w:tc>
          <w:tcPr>
            <w:tcW w:w="1080" w:type="dxa"/>
          </w:tcPr>
          <w:p w14:paraId="04498E40" w14:textId="77777777" w:rsidR="007D05EF" w:rsidRPr="00FD0425" w:rsidRDefault="007D05EF" w:rsidP="0073372F">
            <w:pPr>
              <w:pStyle w:val="TAL"/>
              <w:keepNext w:val="0"/>
              <w:keepLines w:val="0"/>
              <w:widowControl w:val="0"/>
              <w:rPr>
                <w:lang w:eastAsia="ja-JP"/>
              </w:rPr>
            </w:pPr>
            <w:r w:rsidRPr="00FD0425">
              <w:rPr>
                <w:bCs/>
                <w:lang w:eastAsia="ja-JP"/>
              </w:rPr>
              <w:t>O</w:t>
            </w:r>
          </w:p>
        </w:tc>
        <w:tc>
          <w:tcPr>
            <w:tcW w:w="1080" w:type="dxa"/>
          </w:tcPr>
          <w:p w14:paraId="14E2D2B8" w14:textId="77777777" w:rsidR="007D05EF" w:rsidRPr="00FD0425" w:rsidRDefault="007D05EF" w:rsidP="0073372F">
            <w:pPr>
              <w:pStyle w:val="TAL"/>
              <w:keepNext w:val="0"/>
              <w:keepLines w:val="0"/>
              <w:widowControl w:val="0"/>
              <w:rPr>
                <w:bCs/>
                <w:i/>
                <w:lang w:eastAsia="ja-JP"/>
              </w:rPr>
            </w:pPr>
          </w:p>
        </w:tc>
        <w:tc>
          <w:tcPr>
            <w:tcW w:w="1512" w:type="dxa"/>
          </w:tcPr>
          <w:p w14:paraId="5CBA896D" w14:textId="77777777" w:rsidR="007D05EF" w:rsidRPr="00FD0425" w:rsidRDefault="007D05EF" w:rsidP="0073372F">
            <w:pPr>
              <w:pStyle w:val="TAL"/>
              <w:keepNext w:val="0"/>
              <w:keepLines w:val="0"/>
              <w:widowControl w:val="0"/>
              <w:rPr>
                <w:lang w:eastAsia="ja-JP"/>
              </w:rPr>
            </w:pPr>
            <w:r w:rsidRPr="00FD0425">
              <w:rPr>
                <w:bCs/>
                <w:lang w:eastAsia="ja-JP"/>
              </w:rPr>
              <w:t>9.2.3.83</w:t>
            </w:r>
          </w:p>
        </w:tc>
        <w:tc>
          <w:tcPr>
            <w:tcW w:w="1728" w:type="dxa"/>
          </w:tcPr>
          <w:p w14:paraId="7B36F75B" w14:textId="77777777" w:rsidR="007D05EF" w:rsidRPr="00FD0425" w:rsidRDefault="007D05EF" w:rsidP="0073372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080" w:type="dxa"/>
          </w:tcPr>
          <w:p w14:paraId="06BC5952"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02BB4AA0" w14:textId="77777777" w:rsidR="007D05EF" w:rsidRPr="00FD0425" w:rsidRDefault="007D05EF" w:rsidP="0073372F">
            <w:pPr>
              <w:pStyle w:val="TAC"/>
              <w:keepNext w:val="0"/>
              <w:keepLines w:val="0"/>
              <w:widowControl w:val="0"/>
              <w:rPr>
                <w:lang w:eastAsia="ja-JP"/>
              </w:rPr>
            </w:pPr>
            <w:r w:rsidRPr="00FD0425">
              <w:rPr>
                <w:lang w:eastAsia="ja-JP"/>
              </w:rPr>
              <w:t>reject</w:t>
            </w:r>
          </w:p>
        </w:tc>
      </w:tr>
      <w:tr w:rsidR="007D05EF" w:rsidRPr="00FD0425" w14:paraId="6CABB6C0" w14:textId="77777777" w:rsidTr="0073372F">
        <w:tc>
          <w:tcPr>
            <w:tcW w:w="2160" w:type="dxa"/>
          </w:tcPr>
          <w:p w14:paraId="0B52276C" w14:textId="77777777" w:rsidR="007D05EF" w:rsidRPr="00FD0425" w:rsidRDefault="007D05EF" w:rsidP="0073372F">
            <w:pPr>
              <w:pStyle w:val="TAL"/>
              <w:keepNext w:val="0"/>
              <w:keepLines w:val="0"/>
              <w:widowControl w:val="0"/>
              <w:rPr>
                <w:lang w:eastAsia="ja-JP"/>
              </w:rPr>
            </w:pPr>
            <w:r w:rsidRPr="00FD0425">
              <w:rPr>
                <w:bCs/>
                <w:lang w:eastAsia="ja-JP"/>
              </w:rPr>
              <w:t>Interface Instance Indication</w:t>
            </w:r>
          </w:p>
        </w:tc>
        <w:tc>
          <w:tcPr>
            <w:tcW w:w="1080" w:type="dxa"/>
          </w:tcPr>
          <w:p w14:paraId="69BF193F"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63387CDF" w14:textId="77777777" w:rsidR="007D05EF" w:rsidRPr="00FD0425" w:rsidRDefault="007D05EF" w:rsidP="0073372F">
            <w:pPr>
              <w:pStyle w:val="TAL"/>
              <w:keepNext w:val="0"/>
              <w:keepLines w:val="0"/>
              <w:widowControl w:val="0"/>
              <w:rPr>
                <w:bCs/>
                <w:i/>
                <w:lang w:eastAsia="ja-JP"/>
              </w:rPr>
            </w:pPr>
          </w:p>
        </w:tc>
        <w:tc>
          <w:tcPr>
            <w:tcW w:w="1512" w:type="dxa"/>
          </w:tcPr>
          <w:p w14:paraId="091B61F0" w14:textId="77777777" w:rsidR="007D05EF" w:rsidRPr="00FD0425" w:rsidRDefault="007D05EF" w:rsidP="0073372F">
            <w:pPr>
              <w:pStyle w:val="TAL"/>
              <w:keepNext w:val="0"/>
              <w:keepLines w:val="0"/>
              <w:widowControl w:val="0"/>
              <w:rPr>
                <w:bCs/>
                <w:lang w:eastAsia="ja-JP"/>
              </w:rPr>
            </w:pPr>
            <w:r w:rsidRPr="00FD0425">
              <w:rPr>
                <w:bCs/>
                <w:lang w:eastAsia="ja-JP"/>
              </w:rPr>
              <w:t>9.2.2.39</w:t>
            </w:r>
          </w:p>
        </w:tc>
        <w:tc>
          <w:tcPr>
            <w:tcW w:w="1728" w:type="dxa"/>
          </w:tcPr>
          <w:p w14:paraId="7A88EF61"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7254491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26858E2A"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73372F">
        <w:tc>
          <w:tcPr>
            <w:tcW w:w="2160" w:type="dxa"/>
          </w:tcPr>
          <w:p w14:paraId="128EC742"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Pr>
          <w:p w14:paraId="0A7EEAD9"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42043F54" w14:textId="77777777" w:rsidR="007D05EF" w:rsidRPr="00FD0425" w:rsidRDefault="007D05EF" w:rsidP="0073372F">
            <w:pPr>
              <w:pStyle w:val="TAL"/>
              <w:keepNext w:val="0"/>
              <w:keepLines w:val="0"/>
              <w:widowControl w:val="0"/>
              <w:rPr>
                <w:bCs/>
                <w:i/>
                <w:lang w:eastAsia="ja-JP"/>
              </w:rPr>
            </w:pPr>
          </w:p>
        </w:tc>
        <w:tc>
          <w:tcPr>
            <w:tcW w:w="1512" w:type="dxa"/>
          </w:tcPr>
          <w:p w14:paraId="37FE51B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2915E94"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0DE614BB"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4EB60FEB"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73372F">
        <w:tc>
          <w:tcPr>
            <w:tcW w:w="2160" w:type="dxa"/>
          </w:tcPr>
          <w:p w14:paraId="03163450"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05E198BD"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3AAD3C91" w14:textId="77777777" w:rsidR="007D05EF" w:rsidRPr="00FD0425" w:rsidRDefault="007D05EF" w:rsidP="0073372F">
            <w:pPr>
              <w:pStyle w:val="TAL"/>
              <w:keepNext w:val="0"/>
              <w:keepLines w:val="0"/>
              <w:widowControl w:val="0"/>
              <w:rPr>
                <w:bCs/>
                <w:i/>
                <w:lang w:eastAsia="ja-JP"/>
              </w:rPr>
            </w:pPr>
          </w:p>
        </w:tc>
        <w:tc>
          <w:tcPr>
            <w:tcW w:w="1512" w:type="dxa"/>
          </w:tcPr>
          <w:p w14:paraId="22F95019" w14:textId="77777777" w:rsidR="007D05EF" w:rsidRDefault="007D05EF" w:rsidP="0073372F">
            <w:pPr>
              <w:pStyle w:val="TAL"/>
              <w:keepNext w:val="0"/>
              <w:keepLines w:val="0"/>
              <w:widowControl w:val="0"/>
              <w:rPr>
                <w:rFonts w:cs="Arial"/>
              </w:rPr>
            </w:pPr>
            <w:r>
              <w:rPr>
                <w:rFonts w:cs="Arial"/>
              </w:rPr>
              <w:t>Partial List Indicator</w:t>
            </w:r>
          </w:p>
          <w:p w14:paraId="518299EF"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1A585146"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4932B00A"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8983FA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73372F">
        <w:tc>
          <w:tcPr>
            <w:tcW w:w="2160" w:type="dxa"/>
          </w:tcPr>
          <w:p w14:paraId="73E3623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753B2866"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7989C437" w14:textId="77777777" w:rsidR="007D05EF" w:rsidRPr="00FD0425" w:rsidRDefault="007D05EF" w:rsidP="0073372F">
            <w:pPr>
              <w:pStyle w:val="TAL"/>
              <w:keepNext w:val="0"/>
              <w:keepLines w:val="0"/>
              <w:widowControl w:val="0"/>
              <w:rPr>
                <w:bCs/>
                <w:i/>
                <w:lang w:eastAsia="ja-JP"/>
              </w:rPr>
            </w:pPr>
          </w:p>
        </w:tc>
        <w:tc>
          <w:tcPr>
            <w:tcW w:w="1512" w:type="dxa"/>
          </w:tcPr>
          <w:p w14:paraId="3539793A"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78EC7AA9"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232AA85F"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68A0B7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73372F">
        <w:tc>
          <w:tcPr>
            <w:tcW w:w="2160" w:type="dxa"/>
          </w:tcPr>
          <w:p w14:paraId="7A849716"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4BA53043"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1B394B31" w14:textId="77777777" w:rsidR="007D05EF" w:rsidRPr="00FD0425" w:rsidRDefault="007D05EF" w:rsidP="0073372F">
            <w:pPr>
              <w:pStyle w:val="TAL"/>
              <w:keepNext w:val="0"/>
              <w:keepLines w:val="0"/>
              <w:widowControl w:val="0"/>
              <w:rPr>
                <w:bCs/>
                <w:i/>
                <w:lang w:eastAsia="ja-JP"/>
              </w:rPr>
            </w:pPr>
          </w:p>
        </w:tc>
        <w:tc>
          <w:tcPr>
            <w:tcW w:w="1512" w:type="dxa"/>
          </w:tcPr>
          <w:p w14:paraId="000649E8" w14:textId="77777777" w:rsidR="007D05EF" w:rsidRDefault="007D05EF" w:rsidP="0073372F">
            <w:pPr>
              <w:pStyle w:val="TAL"/>
              <w:keepNext w:val="0"/>
              <w:keepLines w:val="0"/>
              <w:widowControl w:val="0"/>
              <w:rPr>
                <w:rFonts w:cs="Arial"/>
              </w:rPr>
            </w:pPr>
            <w:r>
              <w:rPr>
                <w:rFonts w:cs="Arial"/>
              </w:rPr>
              <w:t>Partial List Indicator</w:t>
            </w:r>
          </w:p>
          <w:p w14:paraId="0C4DF81D"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2634382B"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C5BA3A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22A12F3B"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73372F">
        <w:tc>
          <w:tcPr>
            <w:tcW w:w="2160" w:type="dxa"/>
          </w:tcPr>
          <w:p w14:paraId="69C7B6E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2DC00C91"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3BAED1F2" w14:textId="77777777" w:rsidR="007D05EF" w:rsidRPr="00FD0425" w:rsidRDefault="007D05EF" w:rsidP="0073372F">
            <w:pPr>
              <w:pStyle w:val="TAL"/>
              <w:keepNext w:val="0"/>
              <w:keepLines w:val="0"/>
              <w:widowControl w:val="0"/>
              <w:rPr>
                <w:bCs/>
                <w:i/>
                <w:lang w:eastAsia="ja-JP"/>
              </w:rPr>
            </w:pPr>
          </w:p>
        </w:tc>
        <w:tc>
          <w:tcPr>
            <w:tcW w:w="1512" w:type="dxa"/>
          </w:tcPr>
          <w:p w14:paraId="3CB8FE6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200415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57AB3B7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5F1487E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73372F">
      <w:pPr>
        <w:widowControl w:val="0"/>
      </w:pPr>
    </w:p>
    <w:p w14:paraId="38B3B8D5" w14:textId="77777777" w:rsidR="00F02090" w:rsidRPr="00FD0425" w:rsidRDefault="00F02090" w:rsidP="0073372F">
      <w:pPr>
        <w:pStyle w:val="Heading4"/>
        <w:keepNext w:val="0"/>
        <w:keepLines w:val="0"/>
        <w:widowControl w:val="0"/>
      </w:pPr>
      <w:bookmarkStart w:id="4183" w:name="_CR9_1_3_3"/>
      <w:bookmarkStart w:id="4184" w:name="_Toc20955220"/>
      <w:bookmarkStart w:id="4185" w:name="_Toc29991417"/>
      <w:bookmarkStart w:id="4186" w:name="_Toc36555817"/>
      <w:bookmarkStart w:id="4187" w:name="_Toc44497527"/>
      <w:bookmarkStart w:id="4188" w:name="_Toc45107915"/>
      <w:bookmarkStart w:id="4189" w:name="_Toc45901535"/>
      <w:bookmarkStart w:id="4190" w:name="_Toc51850614"/>
      <w:bookmarkStart w:id="4191" w:name="_Toc56693617"/>
      <w:bookmarkStart w:id="4192" w:name="_Toc64447160"/>
      <w:bookmarkStart w:id="4193" w:name="_Toc66286654"/>
      <w:bookmarkStart w:id="4194" w:name="_Toc74151349"/>
      <w:bookmarkStart w:id="4195" w:name="_Toc88653821"/>
      <w:bookmarkStart w:id="4196" w:name="_Toc97904177"/>
      <w:bookmarkStart w:id="4197" w:name="_Toc105175218"/>
      <w:bookmarkStart w:id="4198" w:name="_Toc113826248"/>
      <w:bookmarkStart w:id="4199" w:name="_Toc175586830"/>
      <w:bookmarkStart w:id="4200" w:name="_Hlk498525852"/>
      <w:bookmarkEnd w:id="4183"/>
      <w:r w:rsidRPr="00FD0425">
        <w:t>9.1.3.3</w:t>
      </w:r>
      <w:r w:rsidRPr="00FD0425">
        <w:tab/>
        <w:t>XN SETUP FAILURE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1C69B0B" w14:textId="77777777" w:rsidR="00F02090" w:rsidRPr="00FD0425" w:rsidRDefault="00F02090" w:rsidP="0073372F">
      <w:pPr>
        <w:widowControl w:val="0"/>
      </w:pPr>
      <w:bookmarkStart w:id="4201" w:name="OLE_LINK213"/>
      <w:r w:rsidRPr="00FD0425">
        <w:t>This message is sent by the neighbouring NG-RAN node to indicate Xn Setup failure.</w:t>
      </w:r>
    </w:p>
    <w:p w14:paraId="1B36E2C5" w14:textId="77777777" w:rsidR="00F02090" w:rsidRPr="00FD0425" w:rsidRDefault="00F02090" w:rsidP="0073372F">
      <w:pPr>
        <w:widowControl w:val="0"/>
      </w:pPr>
      <w:r w:rsidRPr="00FD0425">
        <w:t xml:space="preserve">Direction: </w:t>
      </w:r>
      <w:bookmarkStart w:id="4202"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4202"/>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021159" w:rsidRPr="00FD0425" w14:paraId="6CF70F1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021159" w:rsidRPr="00FD0425" w14:paraId="3109F0DE"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75600BE4"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607302C" w14:textId="77777777" w:rsidTr="00140708">
        <w:tc>
          <w:tcPr>
            <w:tcW w:w="1111"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DCFDC6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Criticality </w:t>
            </w:r>
            <w:bookmarkStart w:id="4203" w:name="OLE_LINK210"/>
            <w:r w:rsidRPr="00FD0425">
              <w:rPr>
                <w:rFonts w:cs="Arial"/>
                <w:lang w:eastAsia="ja-JP"/>
              </w:rPr>
              <w:t>Diagnostics</w:t>
            </w:r>
            <w:bookmarkEnd w:id="4203"/>
          </w:p>
        </w:tc>
        <w:tc>
          <w:tcPr>
            <w:tcW w:w="556"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397523D" w14:textId="77777777" w:rsidTr="00140708">
        <w:tc>
          <w:tcPr>
            <w:tcW w:w="1111"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r w:rsidR="00021159" w:rsidRPr="00FD0425" w14:paraId="5C76EBBD" w14:textId="77777777" w:rsidTr="00140708">
        <w:tc>
          <w:tcPr>
            <w:tcW w:w="1111"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73372F">
            <w:pPr>
              <w:pStyle w:val="TAL"/>
              <w:keepNext w:val="0"/>
              <w:keepLines w:val="0"/>
              <w:widowControl w:val="0"/>
              <w:rPr>
                <w:bCs/>
                <w:lang w:eastAsia="ja-JP"/>
              </w:rPr>
            </w:pPr>
            <w:r w:rsidRPr="00FD0425">
              <w:rPr>
                <w:bCs/>
                <w:lang w:eastAsia="ja-JP"/>
              </w:rPr>
              <w:t>Message Oversize Notification</w:t>
            </w:r>
          </w:p>
        </w:tc>
        <w:tc>
          <w:tcPr>
            <w:tcW w:w="556"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73372F">
            <w:pPr>
              <w:pStyle w:val="TAL"/>
              <w:keepNext w:val="0"/>
              <w:keepLines w:val="0"/>
              <w:widowControl w:val="0"/>
              <w:rPr>
                <w:bCs/>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73372F">
            <w:pPr>
              <w:pStyle w:val="TAL"/>
              <w:keepNext w:val="0"/>
              <w:keepLines w:val="0"/>
              <w:widowControl w:val="0"/>
              <w:rPr>
                <w:bCs/>
                <w:lang w:eastAsia="ja-JP"/>
              </w:rPr>
            </w:pPr>
            <w:r w:rsidRPr="00FD0425">
              <w:rPr>
                <w:bCs/>
                <w:lang w:eastAsia="ja-JP"/>
              </w:rPr>
              <w:t>9.2.2.45</w:t>
            </w:r>
          </w:p>
        </w:tc>
        <w:tc>
          <w:tcPr>
            <w:tcW w:w="889"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73372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73372F">
      <w:pPr>
        <w:widowControl w:val="0"/>
        <w:rPr>
          <w:lang w:eastAsia="ja-JP"/>
        </w:rPr>
      </w:pPr>
    </w:p>
    <w:p w14:paraId="528E1BBC" w14:textId="77777777" w:rsidR="00F02090" w:rsidRPr="00FD0425" w:rsidRDefault="00F02090" w:rsidP="0073372F">
      <w:pPr>
        <w:pStyle w:val="Heading4"/>
        <w:keepNext w:val="0"/>
        <w:keepLines w:val="0"/>
        <w:widowControl w:val="0"/>
      </w:pPr>
      <w:bookmarkStart w:id="4204" w:name="_CR9_1_3_4"/>
      <w:bookmarkStart w:id="4205" w:name="_Toc20955221"/>
      <w:bookmarkStart w:id="4206" w:name="_Toc29991418"/>
      <w:bookmarkStart w:id="4207" w:name="_Toc36555818"/>
      <w:bookmarkStart w:id="4208" w:name="_Toc44497528"/>
      <w:bookmarkStart w:id="4209" w:name="_Toc45107916"/>
      <w:bookmarkStart w:id="4210" w:name="_Toc45901536"/>
      <w:bookmarkStart w:id="4211" w:name="_Toc51850615"/>
      <w:bookmarkStart w:id="4212" w:name="_Toc56693618"/>
      <w:bookmarkStart w:id="4213" w:name="_Toc64447161"/>
      <w:bookmarkStart w:id="4214" w:name="_Toc66286655"/>
      <w:bookmarkStart w:id="4215" w:name="_Toc74151350"/>
      <w:bookmarkStart w:id="4216" w:name="_Toc88653822"/>
      <w:bookmarkStart w:id="4217" w:name="_Toc97904178"/>
      <w:bookmarkStart w:id="4218" w:name="_Toc105175219"/>
      <w:bookmarkStart w:id="4219" w:name="_Toc113826249"/>
      <w:bookmarkStart w:id="4220" w:name="_Toc175586831"/>
      <w:bookmarkEnd w:id="4201"/>
      <w:bookmarkEnd w:id="4204"/>
      <w:r w:rsidRPr="00FD0425">
        <w:t>9.1.3.4</w:t>
      </w:r>
      <w:r w:rsidRPr="00FD0425">
        <w:tab/>
        <w:t>NG-RAN NODE CONFIGURATION UPDATE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0CAEA6B" w14:textId="77777777" w:rsidR="00F02090" w:rsidRPr="00FD0425" w:rsidRDefault="00F02090" w:rsidP="0073372F">
      <w:pPr>
        <w:widowControl w:val="0"/>
      </w:pPr>
      <w:bookmarkStart w:id="4221" w:name="_Hlk138409135"/>
      <w:r w:rsidRPr="00FD0425">
        <w:t>This message is sent by a NG-RAN node to a neighbouring NG-RAN node to transfer updated information for an Xn-C interface instance.</w:t>
      </w:r>
    </w:p>
    <w:p w14:paraId="738FCCA8" w14:textId="77777777" w:rsidR="00F02090" w:rsidRPr="00FD0425" w:rsidRDefault="00F02090" w:rsidP="0073372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0E72E2" w14:textId="77777777" w:rsidTr="0073372F">
        <w:trPr>
          <w:tblHeader/>
        </w:trPr>
        <w:tc>
          <w:tcPr>
            <w:tcW w:w="2160" w:type="dxa"/>
          </w:tcPr>
          <w:p w14:paraId="6EAB354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928B6F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9FF320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E2E7D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952E9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E2A741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DB440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73372F">
        <w:tc>
          <w:tcPr>
            <w:tcW w:w="2160" w:type="dxa"/>
          </w:tcPr>
          <w:p w14:paraId="405A2A08"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5E0B5E41"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752BCC49" w14:textId="77777777" w:rsidR="00F02090" w:rsidRPr="00FD0425" w:rsidRDefault="00F02090" w:rsidP="0073372F">
            <w:pPr>
              <w:pStyle w:val="TAL"/>
              <w:keepNext w:val="0"/>
              <w:keepLines w:val="0"/>
              <w:widowControl w:val="0"/>
              <w:rPr>
                <w:szCs w:val="18"/>
                <w:lang w:eastAsia="ja-JP"/>
              </w:rPr>
            </w:pPr>
          </w:p>
        </w:tc>
        <w:tc>
          <w:tcPr>
            <w:tcW w:w="1512" w:type="dxa"/>
          </w:tcPr>
          <w:p w14:paraId="2C49033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080CD74F" w14:textId="77777777" w:rsidR="00F02090" w:rsidRPr="00FD0425" w:rsidRDefault="00F02090" w:rsidP="0073372F">
            <w:pPr>
              <w:pStyle w:val="TAL"/>
              <w:keepNext w:val="0"/>
              <w:keepLines w:val="0"/>
              <w:widowControl w:val="0"/>
              <w:rPr>
                <w:szCs w:val="18"/>
                <w:lang w:eastAsia="ja-JP"/>
              </w:rPr>
            </w:pPr>
          </w:p>
        </w:tc>
        <w:tc>
          <w:tcPr>
            <w:tcW w:w="1080" w:type="dxa"/>
          </w:tcPr>
          <w:p w14:paraId="6FAC9703" w14:textId="77777777" w:rsidR="00F02090" w:rsidRPr="00FD0425" w:rsidRDefault="00F02090" w:rsidP="0073372F">
            <w:pPr>
              <w:pStyle w:val="TAC"/>
              <w:keepNext w:val="0"/>
              <w:keepLines w:val="0"/>
              <w:widowControl w:val="0"/>
            </w:pPr>
            <w:r w:rsidRPr="00FD0425">
              <w:t>YES</w:t>
            </w:r>
          </w:p>
        </w:tc>
        <w:tc>
          <w:tcPr>
            <w:tcW w:w="1080" w:type="dxa"/>
          </w:tcPr>
          <w:p w14:paraId="4B2A3976" w14:textId="77777777" w:rsidR="00F02090" w:rsidRPr="00FD0425" w:rsidRDefault="00F02090" w:rsidP="0073372F">
            <w:pPr>
              <w:pStyle w:val="TAC"/>
              <w:keepNext w:val="0"/>
              <w:keepLines w:val="0"/>
              <w:widowControl w:val="0"/>
            </w:pPr>
            <w:r w:rsidRPr="00FD0425">
              <w:t>reject</w:t>
            </w:r>
          </w:p>
        </w:tc>
      </w:tr>
      <w:tr w:rsidR="00F02090" w:rsidRPr="00FD0425" w14:paraId="706BD0CC" w14:textId="77777777" w:rsidTr="0073372F">
        <w:tc>
          <w:tcPr>
            <w:tcW w:w="2160" w:type="dxa"/>
          </w:tcPr>
          <w:p w14:paraId="365A4707" w14:textId="77777777" w:rsidR="00F02090" w:rsidRPr="00FD0425" w:rsidRDefault="00277355" w:rsidP="0073372F">
            <w:pPr>
              <w:pStyle w:val="TAL"/>
              <w:keepNext w:val="0"/>
              <w:keepLines w:val="0"/>
              <w:widowControl w:val="0"/>
              <w:rPr>
                <w:b/>
                <w:lang w:eastAsia="ja-JP"/>
              </w:rPr>
            </w:pPr>
            <w:r w:rsidRPr="009354E2">
              <w:rPr>
                <w:bCs/>
              </w:rPr>
              <w:t>TAI Support List</w:t>
            </w:r>
          </w:p>
        </w:tc>
        <w:tc>
          <w:tcPr>
            <w:tcW w:w="1080" w:type="dxa"/>
          </w:tcPr>
          <w:p w14:paraId="4063AC96" w14:textId="77777777" w:rsidR="00F02090" w:rsidRPr="00FD0425" w:rsidRDefault="00F02090" w:rsidP="0073372F">
            <w:pPr>
              <w:pStyle w:val="TAL"/>
              <w:keepNext w:val="0"/>
              <w:keepLines w:val="0"/>
              <w:widowControl w:val="0"/>
              <w:rPr>
                <w:bCs/>
                <w:lang w:eastAsia="ja-JP"/>
              </w:rPr>
            </w:pPr>
            <w:r w:rsidRPr="00FD0425">
              <w:rPr>
                <w:bCs/>
              </w:rPr>
              <w:t>O</w:t>
            </w:r>
          </w:p>
        </w:tc>
        <w:tc>
          <w:tcPr>
            <w:tcW w:w="1080" w:type="dxa"/>
          </w:tcPr>
          <w:p w14:paraId="4AE0D68D" w14:textId="77777777" w:rsidR="00F02090" w:rsidRPr="00FD0425" w:rsidRDefault="00F02090" w:rsidP="0073372F">
            <w:pPr>
              <w:pStyle w:val="TAL"/>
              <w:keepNext w:val="0"/>
              <w:keepLines w:val="0"/>
              <w:widowControl w:val="0"/>
              <w:rPr>
                <w:bCs/>
                <w:i/>
                <w:lang w:eastAsia="ja-JP"/>
              </w:rPr>
            </w:pPr>
          </w:p>
        </w:tc>
        <w:tc>
          <w:tcPr>
            <w:tcW w:w="1512" w:type="dxa"/>
          </w:tcPr>
          <w:p w14:paraId="2E93B3D1"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3663589"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320B617" w14:textId="77777777" w:rsidR="00F02090" w:rsidRPr="00FD0425" w:rsidRDefault="00F02090" w:rsidP="0073372F">
            <w:pPr>
              <w:pStyle w:val="TAC"/>
              <w:keepNext w:val="0"/>
              <w:keepLines w:val="0"/>
              <w:widowControl w:val="0"/>
            </w:pPr>
            <w:r w:rsidRPr="00FD0425">
              <w:t>GLOBAL</w:t>
            </w:r>
          </w:p>
        </w:tc>
        <w:tc>
          <w:tcPr>
            <w:tcW w:w="1080" w:type="dxa"/>
          </w:tcPr>
          <w:p w14:paraId="08F66ACC" w14:textId="77777777" w:rsidR="00F02090" w:rsidRPr="00FD0425" w:rsidRDefault="00F02090" w:rsidP="0073372F">
            <w:pPr>
              <w:pStyle w:val="TAC"/>
              <w:keepNext w:val="0"/>
              <w:keepLines w:val="0"/>
              <w:widowControl w:val="0"/>
            </w:pPr>
            <w:r w:rsidRPr="00FD0425">
              <w:t>reject</w:t>
            </w:r>
          </w:p>
        </w:tc>
      </w:tr>
      <w:tr w:rsidR="00F02090" w:rsidRPr="00FD0425" w14:paraId="1E1E1D53" w14:textId="77777777" w:rsidTr="0073372F">
        <w:tc>
          <w:tcPr>
            <w:tcW w:w="2160" w:type="dxa"/>
          </w:tcPr>
          <w:p w14:paraId="73362741" w14:textId="77777777" w:rsidR="00F02090" w:rsidRPr="00FD0425" w:rsidRDefault="00F02090" w:rsidP="0073372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080" w:type="dxa"/>
          </w:tcPr>
          <w:p w14:paraId="7F8CE045" w14:textId="77777777" w:rsidR="00F02090" w:rsidRPr="00FD0425" w:rsidRDefault="00F02090" w:rsidP="0073372F">
            <w:pPr>
              <w:pStyle w:val="TAL"/>
              <w:keepNext w:val="0"/>
              <w:keepLines w:val="0"/>
              <w:widowControl w:val="0"/>
              <w:rPr>
                <w:bCs/>
              </w:rPr>
            </w:pPr>
            <w:r w:rsidRPr="00FD0425">
              <w:rPr>
                <w:rFonts w:cs="Arial"/>
                <w:lang w:eastAsia="ja-JP"/>
              </w:rPr>
              <w:t>M</w:t>
            </w:r>
          </w:p>
        </w:tc>
        <w:tc>
          <w:tcPr>
            <w:tcW w:w="1080" w:type="dxa"/>
          </w:tcPr>
          <w:p w14:paraId="5A84BA6A" w14:textId="77777777" w:rsidR="00F02090" w:rsidRPr="00FD0425" w:rsidRDefault="00F02090" w:rsidP="0073372F">
            <w:pPr>
              <w:pStyle w:val="TAL"/>
              <w:keepNext w:val="0"/>
              <w:keepLines w:val="0"/>
              <w:widowControl w:val="0"/>
              <w:rPr>
                <w:bCs/>
                <w:i/>
                <w:lang w:eastAsia="ja-JP"/>
              </w:rPr>
            </w:pPr>
          </w:p>
        </w:tc>
        <w:tc>
          <w:tcPr>
            <w:tcW w:w="1512" w:type="dxa"/>
          </w:tcPr>
          <w:p w14:paraId="30F05E62" w14:textId="77777777" w:rsidR="00F02090" w:rsidRPr="00FD0425" w:rsidRDefault="00F02090" w:rsidP="0073372F">
            <w:pPr>
              <w:pStyle w:val="TAL"/>
              <w:keepNext w:val="0"/>
              <w:keepLines w:val="0"/>
              <w:widowControl w:val="0"/>
              <w:rPr>
                <w:bCs/>
              </w:rPr>
            </w:pPr>
          </w:p>
        </w:tc>
        <w:tc>
          <w:tcPr>
            <w:tcW w:w="1728" w:type="dxa"/>
          </w:tcPr>
          <w:p w14:paraId="1061A255" w14:textId="77777777" w:rsidR="00F02090" w:rsidRPr="00FD0425" w:rsidRDefault="00F02090" w:rsidP="0073372F">
            <w:pPr>
              <w:pStyle w:val="TAL"/>
              <w:keepNext w:val="0"/>
              <w:keepLines w:val="0"/>
              <w:widowControl w:val="0"/>
              <w:rPr>
                <w:bCs/>
                <w:lang w:eastAsia="zh-CN"/>
              </w:rPr>
            </w:pPr>
          </w:p>
        </w:tc>
        <w:tc>
          <w:tcPr>
            <w:tcW w:w="1080" w:type="dxa"/>
          </w:tcPr>
          <w:p w14:paraId="0C9D4A5C" w14:textId="77777777" w:rsidR="00F02090" w:rsidRPr="00FD0425" w:rsidRDefault="00F02090" w:rsidP="0073372F">
            <w:pPr>
              <w:pStyle w:val="TAC"/>
              <w:keepNext w:val="0"/>
              <w:keepLines w:val="0"/>
              <w:widowControl w:val="0"/>
            </w:pPr>
            <w:r w:rsidRPr="00FD0425">
              <w:t>YES</w:t>
            </w:r>
          </w:p>
        </w:tc>
        <w:tc>
          <w:tcPr>
            <w:tcW w:w="1080" w:type="dxa"/>
          </w:tcPr>
          <w:p w14:paraId="093A56BC" w14:textId="77777777" w:rsidR="00F02090" w:rsidRPr="00FD0425" w:rsidRDefault="00F02090" w:rsidP="0073372F">
            <w:pPr>
              <w:pStyle w:val="TAC"/>
              <w:keepNext w:val="0"/>
              <w:keepLines w:val="0"/>
              <w:widowControl w:val="0"/>
            </w:pPr>
            <w:r w:rsidRPr="00FD0425">
              <w:t>ignore</w:t>
            </w:r>
          </w:p>
        </w:tc>
      </w:tr>
      <w:tr w:rsidR="00F02090" w:rsidRPr="00FD0425" w14:paraId="09C32B50" w14:textId="77777777" w:rsidTr="0073372F">
        <w:tc>
          <w:tcPr>
            <w:tcW w:w="2160" w:type="dxa"/>
          </w:tcPr>
          <w:p w14:paraId="0457C762" w14:textId="77777777" w:rsidR="00F02090" w:rsidRPr="00FD0425" w:rsidRDefault="00F02090" w:rsidP="0073372F">
            <w:pPr>
              <w:pStyle w:val="TAL"/>
              <w:keepNext w:val="0"/>
              <w:keepLines w:val="0"/>
              <w:widowControl w:val="0"/>
              <w:ind w:left="113"/>
              <w:rPr>
                <w:b/>
                <w:i/>
              </w:rPr>
            </w:pPr>
            <w:r w:rsidRPr="00FD0425">
              <w:rPr>
                <w:rFonts w:cs="Arial"/>
                <w:i/>
                <w:lang w:eastAsia="ja-JP"/>
              </w:rPr>
              <w:t>&gt;gNB</w:t>
            </w:r>
          </w:p>
        </w:tc>
        <w:tc>
          <w:tcPr>
            <w:tcW w:w="1080" w:type="dxa"/>
          </w:tcPr>
          <w:p w14:paraId="36889FFE" w14:textId="77777777" w:rsidR="00F02090" w:rsidRPr="00FD0425" w:rsidRDefault="00F02090" w:rsidP="0073372F">
            <w:pPr>
              <w:pStyle w:val="TAL"/>
              <w:keepNext w:val="0"/>
              <w:keepLines w:val="0"/>
              <w:widowControl w:val="0"/>
              <w:rPr>
                <w:bCs/>
              </w:rPr>
            </w:pPr>
          </w:p>
        </w:tc>
        <w:tc>
          <w:tcPr>
            <w:tcW w:w="1080" w:type="dxa"/>
          </w:tcPr>
          <w:p w14:paraId="326E9F40" w14:textId="77777777" w:rsidR="00F02090" w:rsidRPr="00FD0425" w:rsidRDefault="00F02090" w:rsidP="0073372F">
            <w:pPr>
              <w:pStyle w:val="TAL"/>
              <w:keepNext w:val="0"/>
              <w:keepLines w:val="0"/>
              <w:widowControl w:val="0"/>
              <w:rPr>
                <w:bCs/>
                <w:i/>
                <w:lang w:eastAsia="ja-JP"/>
              </w:rPr>
            </w:pPr>
          </w:p>
        </w:tc>
        <w:tc>
          <w:tcPr>
            <w:tcW w:w="1512" w:type="dxa"/>
          </w:tcPr>
          <w:p w14:paraId="58E03B22" w14:textId="77777777" w:rsidR="00F02090" w:rsidRPr="00FD0425" w:rsidRDefault="00F02090" w:rsidP="0073372F">
            <w:pPr>
              <w:pStyle w:val="TAL"/>
              <w:keepNext w:val="0"/>
              <w:keepLines w:val="0"/>
              <w:widowControl w:val="0"/>
              <w:rPr>
                <w:bCs/>
              </w:rPr>
            </w:pPr>
          </w:p>
        </w:tc>
        <w:tc>
          <w:tcPr>
            <w:tcW w:w="1728" w:type="dxa"/>
          </w:tcPr>
          <w:p w14:paraId="2D495BDF" w14:textId="77777777" w:rsidR="00F02090" w:rsidRPr="00FD0425" w:rsidRDefault="00F02090" w:rsidP="0073372F">
            <w:pPr>
              <w:pStyle w:val="TAL"/>
              <w:keepNext w:val="0"/>
              <w:keepLines w:val="0"/>
              <w:widowControl w:val="0"/>
              <w:rPr>
                <w:bCs/>
                <w:lang w:eastAsia="zh-CN"/>
              </w:rPr>
            </w:pPr>
          </w:p>
        </w:tc>
        <w:tc>
          <w:tcPr>
            <w:tcW w:w="1080" w:type="dxa"/>
          </w:tcPr>
          <w:p w14:paraId="72564FA7" w14:textId="77777777" w:rsidR="00F02090" w:rsidRPr="00FD0425" w:rsidRDefault="00F02090" w:rsidP="0073372F">
            <w:pPr>
              <w:pStyle w:val="TAC"/>
              <w:keepNext w:val="0"/>
              <w:keepLines w:val="0"/>
              <w:widowControl w:val="0"/>
            </w:pPr>
          </w:p>
        </w:tc>
        <w:tc>
          <w:tcPr>
            <w:tcW w:w="1080" w:type="dxa"/>
          </w:tcPr>
          <w:p w14:paraId="743AAB1B" w14:textId="77777777" w:rsidR="00F02090" w:rsidRPr="00FD0425" w:rsidRDefault="00F02090" w:rsidP="0073372F">
            <w:pPr>
              <w:pStyle w:val="TAC"/>
              <w:keepNext w:val="0"/>
              <w:keepLines w:val="0"/>
              <w:widowControl w:val="0"/>
            </w:pPr>
          </w:p>
        </w:tc>
      </w:tr>
      <w:tr w:rsidR="00F02090" w:rsidRPr="00FD0425" w14:paraId="424274CB" w14:textId="77777777" w:rsidTr="0073372F">
        <w:tc>
          <w:tcPr>
            <w:tcW w:w="2160" w:type="dxa"/>
          </w:tcPr>
          <w:p w14:paraId="1F616352" w14:textId="77777777" w:rsidR="00F02090" w:rsidRPr="00FD0425" w:rsidRDefault="00F02090" w:rsidP="0073372F">
            <w:pPr>
              <w:pStyle w:val="TAL"/>
              <w:keepNext w:val="0"/>
              <w:keepLines w:val="0"/>
              <w:widowControl w:val="0"/>
              <w:ind w:left="227"/>
              <w:rPr>
                <w:b/>
              </w:rPr>
            </w:pPr>
            <w:r w:rsidRPr="00FD0425">
              <w:rPr>
                <w:rFonts w:cs="Arial"/>
                <w:bCs/>
                <w:lang w:eastAsia="zh-CN"/>
              </w:rPr>
              <w:t>&gt;&gt;Served Cells To Update NR</w:t>
            </w:r>
          </w:p>
        </w:tc>
        <w:tc>
          <w:tcPr>
            <w:tcW w:w="1080" w:type="dxa"/>
          </w:tcPr>
          <w:p w14:paraId="762C10A9"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1388155D" w14:textId="77777777" w:rsidR="00F02090" w:rsidRPr="00FD0425" w:rsidRDefault="00F02090" w:rsidP="0073372F">
            <w:pPr>
              <w:pStyle w:val="TAL"/>
              <w:keepNext w:val="0"/>
              <w:keepLines w:val="0"/>
              <w:widowControl w:val="0"/>
              <w:rPr>
                <w:bCs/>
                <w:i/>
                <w:lang w:eastAsia="ja-JP"/>
              </w:rPr>
            </w:pPr>
          </w:p>
        </w:tc>
        <w:tc>
          <w:tcPr>
            <w:tcW w:w="1512" w:type="dxa"/>
          </w:tcPr>
          <w:p w14:paraId="66A84EE6" w14:textId="77777777" w:rsidR="00F02090" w:rsidRPr="00FD0425" w:rsidRDefault="00F02090" w:rsidP="0073372F">
            <w:pPr>
              <w:pStyle w:val="TAL"/>
              <w:keepNext w:val="0"/>
              <w:keepLines w:val="0"/>
              <w:widowControl w:val="0"/>
              <w:rPr>
                <w:bCs/>
              </w:rPr>
            </w:pPr>
            <w:r w:rsidRPr="00FD0425">
              <w:rPr>
                <w:bCs/>
              </w:rPr>
              <w:t>9.2.2.15</w:t>
            </w:r>
          </w:p>
        </w:tc>
        <w:tc>
          <w:tcPr>
            <w:tcW w:w="1728" w:type="dxa"/>
          </w:tcPr>
          <w:p w14:paraId="61E7BDA5" w14:textId="77777777" w:rsidR="00F02090" w:rsidRPr="00FD0425" w:rsidRDefault="00F02090" w:rsidP="0073372F">
            <w:pPr>
              <w:pStyle w:val="TAL"/>
              <w:keepNext w:val="0"/>
              <w:keepLines w:val="0"/>
              <w:widowControl w:val="0"/>
              <w:rPr>
                <w:bCs/>
                <w:lang w:eastAsia="zh-CN"/>
              </w:rPr>
            </w:pPr>
          </w:p>
        </w:tc>
        <w:tc>
          <w:tcPr>
            <w:tcW w:w="1080" w:type="dxa"/>
          </w:tcPr>
          <w:p w14:paraId="126358F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085865B5" w14:textId="77777777" w:rsidR="00F02090" w:rsidRPr="00FD0425" w:rsidRDefault="00F02090" w:rsidP="0073372F">
            <w:pPr>
              <w:pStyle w:val="TAC"/>
              <w:keepNext w:val="0"/>
              <w:keepLines w:val="0"/>
              <w:widowControl w:val="0"/>
            </w:pPr>
            <w:r w:rsidRPr="00FD0425">
              <w:rPr>
                <w:lang w:eastAsia="ja-JP"/>
              </w:rPr>
              <w:t>ignore</w:t>
            </w:r>
          </w:p>
        </w:tc>
      </w:tr>
      <w:tr w:rsidR="00F02090" w:rsidRPr="00FD0425" w14:paraId="3C33CB2D" w14:textId="77777777" w:rsidTr="0073372F">
        <w:tc>
          <w:tcPr>
            <w:tcW w:w="2160" w:type="dxa"/>
          </w:tcPr>
          <w:p w14:paraId="0A8777C0" w14:textId="77777777" w:rsidR="00F02090" w:rsidRPr="00FD0425" w:rsidRDefault="00F02090" w:rsidP="0073372F">
            <w:pPr>
              <w:pStyle w:val="TAL"/>
              <w:keepNext w:val="0"/>
              <w:keepLines w:val="0"/>
              <w:widowControl w:val="0"/>
              <w:ind w:left="227"/>
              <w:rPr>
                <w:b/>
              </w:rPr>
            </w:pPr>
            <w:r w:rsidRPr="00FD0425">
              <w:t>&gt;&gt;Cell Assistance Information NR</w:t>
            </w:r>
          </w:p>
        </w:tc>
        <w:tc>
          <w:tcPr>
            <w:tcW w:w="1080" w:type="dxa"/>
          </w:tcPr>
          <w:p w14:paraId="0A09B8BA"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32005EFC" w14:textId="77777777" w:rsidR="00F02090" w:rsidRPr="00FD0425" w:rsidRDefault="00F02090" w:rsidP="0073372F">
            <w:pPr>
              <w:pStyle w:val="TAL"/>
              <w:keepNext w:val="0"/>
              <w:keepLines w:val="0"/>
              <w:widowControl w:val="0"/>
              <w:rPr>
                <w:bCs/>
                <w:i/>
                <w:lang w:eastAsia="ja-JP"/>
              </w:rPr>
            </w:pPr>
          </w:p>
        </w:tc>
        <w:tc>
          <w:tcPr>
            <w:tcW w:w="1512" w:type="dxa"/>
          </w:tcPr>
          <w:p w14:paraId="5348B1DA" w14:textId="77777777" w:rsidR="00F02090" w:rsidRPr="00FD0425" w:rsidRDefault="00F02090" w:rsidP="0073372F">
            <w:pPr>
              <w:pStyle w:val="TAL"/>
              <w:keepNext w:val="0"/>
              <w:keepLines w:val="0"/>
              <w:widowControl w:val="0"/>
              <w:rPr>
                <w:bCs/>
              </w:rPr>
            </w:pPr>
            <w:r w:rsidRPr="00FD0425">
              <w:rPr>
                <w:bCs/>
              </w:rPr>
              <w:t>9.2.2.17</w:t>
            </w:r>
          </w:p>
        </w:tc>
        <w:tc>
          <w:tcPr>
            <w:tcW w:w="1728" w:type="dxa"/>
          </w:tcPr>
          <w:p w14:paraId="26DBDCE7" w14:textId="77777777" w:rsidR="00F02090" w:rsidRPr="00FD0425" w:rsidRDefault="00F02090" w:rsidP="0073372F">
            <w:pPr>
              <w:pStyle w:val="TAL"/>
              <w:keepNext w:val="0"/>
              <w:keepLines w:val="0"/>
              <w:widowControl w:val="0"/>
              <w:rPr>
                <w:bCs/>
                <w:lang w:eastAsia="zh-CN"/>
              </w:rPr>
            </w:pPr>
          </w:p>
        </w:tc>
        <w:tc>
          <w:tcPr>
            <w:tcW w:w="1080" w:type="dxa"/>
          </w:tcPr>
          <w:p w14:paraId="5BB64230"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7A161515" w14:textId="77777777" w:rsidR="00F02090" w:rsidRPr="00FD0425" w:rsidRDefault="00F02090" w:rsidP="0073372F">
            <w:pPr>
              <w:pStyle w:val="TAC"/>
              <w:keepNext w:val="0"/>
              <w:keepLines w:val="0"/>
              <w:widowControl w:val="0"/>
            </w:pPr>
            <w:r w:rsidRPr="00FD0425">
              <w:rPr>
                <w:lang w:eastAsia="ja-JP"/>
              </w:rPr>
              <w:t>ignore</w:t>
            </w:r>
          </w:p>
        </w:tc>
      </w:tr>
      <w:tr w:rsidR="00C13CF9" w:rsidRPr="00FD0425" w14:paraId="1D9C8EDA" w14:textId="77777777" w:rsidTr="0073372F">
        <w:tc>
          <w:tcPr>
            <w:tcW w:w="2160" w:type="dxa"/>
          </w:tcPr>
          <w:p w14:paraId="2A0663A0"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228C8A4"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01A61B6A" w14:textId="77777777" w:rsidR="00C13CF9" w:rsidRPr="00FD0425" w:rsidRDefault="00C13CF9" w:rsidP="0073372F">
            <w:pPr>
              <w:pStyle w:val="TAL"/>
              <w:keepNext w:val="0"/>
              <w:keepLines w:val="0"/>
              <w:widowControl w:val="0"/>
              <w:rPr>
                <w:bCs/>
                <w:i/>
                <w:lang w:eastAsia="ja-JP"/>
              </w:rPr>
            </w:pPr>
          </w:p>
        </w:tc>
        <w:tc>
          <w:tcPr>
            <w:tcW w:w="1512" w:type="dxa"/>
          </w:tcPr>
          <w:p w14:paraId="5C767132"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6E17424" w14:textId="77777777" w:rsidR="00C13CF9" w:rsidRPr="00FD0425" w:rsidRDefault="00C13CF9" w:rsidP="0073372F">
            <w:pPr>
              <w:pStyle w:val="TAL"/>
              <w:keepNext w:val="0"/>
              <w:keepLines w:val="0"/>
              <w:widowControl w:val="0"/>
              <w:rPr>
                <w:bCs/>
                <w:lang w:eastAsia="zh-CN"/>
              </w:rPr>
            </w:pPr>
          </w:p>
        </w:tc>
        <w:tc>
          <w:tcPr>
            <w:tcW w:w="1080" w:type="dxa"/>
          </w:tcPr>
          <w:p w14:paraId="52315A60"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4A64F1C9"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13CF9" w:rsidRPr="00FD0425" w14:paraId="30104603" w14:textId="77777777" w:rsidTr="0073372F">
        <w:tc>
          <w:tcPr>
            <w:tcW w:w="2160" w:type="dxa"/>
          </w:tcPr>
          <w:p w14:paraId="1A210B14" w14:textId="77777777" w:rsidR="00C13CF9" w:rsidRPr="00FD0425" w:rsidRDefault="00C13CF9" w:rsidP="0073372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080" w:type="dxa"/>
          </w:tcPr>
          <w:p w14:paraId="00B2B57E" w14:textId="77777777" w:rsidR="00C13CF9" w:rsidRPr="00FD0425" w:rsidRDefault="00C13CF9" w:rsidP="0073372F">
            <w:pPr>
              <w:pStyle w:val="TAL"/>
              <w:keepNext w:val="0"/>
              <w:keepLines w:val="0"/>
              <w:widowControl w:val="0"/>
              <w:rPr>
                <w:bCs/>
              </w:rPr>
            </w:pPr>
          </w:p>
        </w:tc>
        <w:tc>
          <w:tcPr>
            <w:tcW w:w="1080" w:type="dxa"/>
          </w:tcPr>
          <w:p w14:paraId="62E9513A" w14:textId="77777777" w:rsidR="00C13CF9" w:rsidRPr="00FD0425" w:rsidRDefault="00C13CF9" w:rsidP="0073372F">
            <w:pPr>
              <w:pStyle w:val="TAL"/>
              <w:keepNext w:val="0"/>
              <w:keepLines w:val="0"/>
              <w:widowControl w:val="0"/>
              <w:rPr>
                <w:bCs/>
                <w:i/>
                <w:lang w:eastAsia="ja-JP"/>
              </w:rPr>
            </w:pPr>
          </w:p>
        </w:tc>
        <w:tc>
          <w:tcPr>
            <w:tcW w:w="1512" w:type="dxa"/>
          </w:tcPr>
          <w:p w14:paraId="2BDE0F97" w14:textId="77777777" w:rsidR="00C13CF9" w:rsidRPr="00FD0425" w:rsidRDefault="00C13CF9" w:rsidP="0073372F">
            <w:pPr>
              <w:pStyle w:val="TAL"/>
              <w:keepNext w:val="0"/>
              <w:keepLines w:val="0"/>
              <w:widowControl w:val="0"/>
              <w:rPr>
                <w:bCs/>
              </w:rPr>
            </w:pPr>
          </w:p>
        </w:tc>
        <w:tc>
          <w:tcPr>
            <w:tcW w:w="1728" w:type="dxa"/>
          </w:tcPr>
          <w:p w14:paraId="0108D9EB" w14:textId="77777777" w:rsidR="00C13CF9" w:rsidRPr="00FD0425" w:rsidRDefault="00C13CF9" w:rsidP="0073372F">
            <w:pPr>
              <w:pStyle w:val="TAL"/>
              <w:keepNext w:val="0"/>
              <w:keepLines w:val="0"/>
              <w:widowControl w:val="0"/>
              <w:rPr>
                <w:bCs/>
                <w:lang w:eastAsia="zh-CN"/>
              </w:rPr>
            </w:pPr>
          </w:p>
        </w:tc>
        <w:tc>
          <w:tcPr>
            <w:tcW w:w="1080" w:type="dxa"/>
          </w:tcPr>
          <w:p w14:paraId="4B9CB97A" w14:textId="77777777" w:rsidR="00C13CF9" w:rsidRPr="00FD0425" w:rsidRDefault="00C13CF9" w:rsidP="0073372F">
            <w:pPr>
              <w:pStyle w:val="TAC"/>
              <w:keepNext w:val="0"/>
              <w:keepLines w:val="0"/>
              <w:widowControl w:val="0"/>
            </w:pPr>
          </w:p>
        </w:tc>
        <w:tc>
          <w:tcPr>
            <w:tcW w:w="1080" w:type="dxa"/>
          </w:tcPr>
          <w:p w14:paraId="5684647F" w14:textId="77777777" w:rsidR="00C13CF9" w:rsidRPr="00FD0425" w:rsidRDefault="00C13CF9" w:rsidP="0073372F">
            <w:pPr>
              <w:pStyle w:val="TAC"/>
              <w:keepNext w:val="0"/>
              <w:keepLines w:val="0"/>
              <w:widowControl w:val="0"/>
            </w:pPr>
          </w:p>
        </w:tc>
      </w:tr>
      <w:tr w:rsidR="00C13CF9" w:rsidRPr="00FD0425" w14:paraId="05C0024C" w14:textId="77777777" w:rsidTr="0073372F">
        <w:tc>
          <w:tcPr>
            <w:tcW w:w="2160" w:type="dxa"/>
          </w:tcPr>
          <w:p w14:paraId="7B5AADD0" w14:textId="77777777" w:rsidR="00C13CF9" w:rsidRPr="00FD0425" w:rsidRDefault="00C13CF9" w:rsidP="0073372F">
            <w:pPr>
              <w:pStyle w:val="TAL"/>
              <w:keepNext w:val="0"/>
              <w:keepLines w:val="0"/>
              <w:widowControl w:val="0"/>
              <w:ind w:left="227"/>
              <w:rPr>
                <w:b/>
              </w:rPr>
            </w:pPr>
            <w:r w:rsidRPr="00FD0425">
              <w:t>&gt;&gt;Served Cells to Update E-UTRA</w:t>
            </w:r>
          </w:p>
        </w:tc>
        <w:tc>
          <w:tcPr>
            <w:tcW w:w="1080" w:type="dxa"/>
          </w:tcPr>
          <w:p w14:paraId="60CB04C3" w14:textId="77777777" w:rsidR="00C13CF9" w:rsidRPr="00FD0425" w:rsidRDefault="00C13CF9" w:rsidP="0073372F">
            <w:pPr>
              <w:pStyle w:val="TAL"/>
              <w:keepNext w:val="0"/>
              <w:keepLines w:val="0"/>
              <w:widowControl w:val="0"/>
              <w:rPr>
                <w:bCs/>
              </w:rPr>
            </w:pPr>
            <w:bookmarkStart w:id="4222" w:name="OLE_LINK357"/>
            <w:r w:rsidRPr="00FD0425">
              <w:rPr>
                <w:bCs/>
              </w:rPr>
              <w:t>O</w:t>
            </w:r>
            <w:bookmarkEnd w:id="4222"/>
          </w:p>
        </w:tc>
        <w:tc>
          <w:tcPr>
            <w:tcW w:w="1080" w:type="dxa"/>
          </w:tcPr>
          <w:p w14:paraId="6782A4F3" w14:textId="77777777" w:rsidR="00C13CF9" w:rsidRPr="00FD0425" w:rsidRDefault="00C13CF9" w:rsidP="0073372F">
            <w:pPr>
              <w:pStyle w:val="TAL"/>
              <w:keepNext w:val="0"/>
              <w:keepLines w:val="0"/>
              <w:widowControl w:val="0"/>
              <w:rPr>
                <w:bCs/>
                <w:i/>
                <w:lang w:eastAsia="ja-JP"/>
              </w:rPr>
            </w:pPr>
          </w:p>
        </w:tc>
        <w:tc>
          <w:tcPr>
            <w:tcW w:w="1512" w:type="dxa"/>
          </w:tcPr>
          <w:p w14:paraId="19FEDEA3" w14:textId="77777777" w:rsidR="00C13CF9" w:rsidRPr="00FD0425" w:rsidRDefault="00C13CF9" w:rsidP="0073372F">
            <w:pPr>
              <w:pStyle w:val="TAL"/>
              <w:keepNext w:val="0"/>
              <w:keepLines w:val="0"/>
              <w:widowControl w:val="0"/>
              <w:rPr>
                <w:bCs/>
              </w:rPr>
            </w:pPr>
            <w:r w:rsidRPr="00FD0425">
              <w:rPr>
                <w:bCs/>
              </w:rPr>
              <w:t>9.2.2.16</w:t>
            </w:r>
          </w:p>
        </w:tc>
        <w:tc>
          <w:tcPr>
            <w:tcW w:w="1728" w:type="dxa"/>
          </w:tcPr>
          <w:p w14:paraId="61AFDD51" w14:textId="77777777" w:rsidR="00C13CF9" w:rsidRPr="00FD0425" w:rsidRDefault="00C13CF9" w:rsidP="0073372F">
            <w:pPr>
              <w:pStyle w:val="TAL"/>
              <w:keepNext w:val="0"/>
              <w:keepLines w:val="0"/>
              <w:widowControl w:val="0"/>
              <w:rPr>
                <w:bCs/>
                <w:lang w:eastAsia="zh-CN"/>
              </w:rPr>
            </w:pPr>
          </w:p>
        </w:tc>
        <w:tc>
          <w:tcPr>
            <w:tcW w:w="1080" w:type="dxa"/>
          </w:tcPr>
          <w:p w14:paraId="32CA5EEB"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18A825D4"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6E486BE4" w14:textId="77777777" w:rsidTr="0073372F">
        <w:tc>
          <w:tcPr>
            <w:tcW w:w="2160" w:type="dxa"/>
          </w:tcPr>
          <w:p w14:paraId="3224CDA4" w14:textId="77777777" w:rsidR="00C13CF9" w:rsidRPr="00FD0425" w:rsidRDefault="00C13CF9" w:rsidP="0073372F">
            <w:pPr>
              <w:pStyle w:val="TAL"/>
              <w:keepNext w:val="0"/>
              <w:keepLines w:val="0"/>
              <w:widowControl w:val="0"/>
              <w:ind w:left="227"/>
              <w:rPr>
                <w:b/>
              </w:rPr>
            </w:pPr>
            <w:r w:rsidRPr="00FD0425">
              <w:t>&gt;&gt;Cell Assistance Information NR</w:t>
            </w:r>
          </w:p>
        </w:tc>
        <w:tc>
          <w:tcPr>
            <w:tcW w:w="1080" w:type="dxa"/>
          </w:tcPr>
          <w:p w14:paraId="48F1D09D"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7FDCEE2C" w14:textId="77777777" w:rsidR="00C13CF9" w:rsidRPr="00FD0425" w:rsidRDefault="00C13CF9" w:rsidP="0073372F">
            <w:pPr>
              <w:pStyle w:val="TAL"/>
              <w:keepNext w:val="0"/>
              <w:keepLines w:val="0"/>
              <w:widowControl w:val="0"/>
              <w:rPr>
                <w:bCs/>
                <w:i/>
                <w:lang w:eastAsia="ja-JP"/>
              </w:rPr>
            </w:pPr>
          </w:p>
        </w:tc>
        <w:tc>
          <w:tcPr>
            <w:tcW w:w="1512" w:type="dxa"/>
          </w:tcPr>
          <w:p w14:paraId="59AA17B4" w14:textId="77777777" w:rsidR="00C13CF9" w:rsidRPr="00FD0425" w:rsidRDefault="00C13CF9" w:rsidP="0073372F">
            <w:pPr>
              <w:pStyle w:val="TAL"/>
              <w:keepNext w:val="0"/>
              <w:keepLines w:val="0"/>
              <w:widowControl w:val="0"/>
              <w:rPr>
                <w:bCs/>
              </w:rPr>
            </w:pPr>
            <w:r w:rsidRPr="00FD0425">
              <w:rPr>
                <w:bCs/>
              </w:rPr>
              <w:t>9.2.2.17</w:t>
            </w:r>
          </w:p>
        </w:tc>
        <w:tc>
          <w:tcPr>
            <w:tcW w:w="1728" w:type="dxa"/>
          </w:tcPr>
          <w:p w14:paraId="6D5C28D5" w14:textId="77777777" w:rsidR="00C13CF9" w:rsidRPr="00FD0425" w:rsidRDefault="00C13CF9" w:rsidP="0073372F">
            <w:pPr>
              <w:pStyle w:val="TAL"/>
              <w:keepNext w:val="0"/>
              <w:keepLines w:val="0"/>
              <w:widowControl w:val="0"/>
              <w:rPr>
                <w:bCs/>
                <w:lang w:eastAsia="zh-CN"/>
              </w:rPr>
            </w:pPr>
          </w:p>
        </w:tc>
        <w:tc>
          <w:tcPr>
            <w:tcW w:w="1080" w:type="dxa"/>
          </w:tcPr>
          <w:p w14:paraId="0397686C"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628DA038"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763FF00B" w14:textId="77777777" w:rsidTr="0073372F">
        <w:tc>
          <w:tcPr>
            <w:tcW w:w="2160" w:type="dxa"/>
          </w:tcPr>
          <w:p w14:paraId="6B600B14"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E95E4D7"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3778FF92" w14:textId="77777777" w:rsidR="00C13CF9" w:rsidRPr="00FD0425" w:rsidRDefault="00C13CF9" w:rsidP="0073372F">
            <w:pPr>
              <w:pStyle w:val="TAL"/>
              <w:keepNext w:val="0"/>
              <w:keepLines w:val="0"/>
              <w:widowControl w:val="0"/>
              <w:rPr>
                <w:bCs/>
                <w:i/>
                <w:lang w:eastAsia="ja-JP"/>
              </w:rPr>
            </w:pPr>
          </w:p>
        </w:tc>
        <w:tc>
          <w:tcPr>
            <w:tcW w:w="1512" w:type="dxa"/>
          </w:tcPr>
          <w:p w14:paraId="37F15A5B"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124387D" w14:textId="77777777" w:rsidR="00C13CF9" w:rsidRPr="00FD0425" w:rsidRDefault="00C13CF9" w:rsidP="0073372F">
            <w:pPr>
              <w:pStyle w:val="TAL"/>
              <w:keepNext w:val="0"/>
              <w:keepLines w:val="0"/>
              <w:widowControl w:val="0"/>
              <w:rPr>
                <w:bCs/>
                <w:lang w:eastAsia="zh-CN"/>
              </w:rPr>
            </w:pPr>
          </w:p>
        </w:tc>
        <w:tc>
          <w:tcPr>
            <w:tcW w:w="1080" w:type="dxa"/>
          </w:tcPr>
          <w:p w14:paraId="2597EEAD"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50AC1F77"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3160D" w:rsidRPr="00FD0425" w14:paraId="71319BCF" w14:textId="77777777" w:rsidTr="00850CA9">
        <w:tc>
          <w:tcPr>
            <w:tcW w:w="2160" w:type="dxa"/>
          </w:tcPr>
          <w:p w14:paraId="23270625" w14:textId="552CB12A" w:rsidR="00C3160D" w:rsidRPr="00FD0425" w:rsidRDefault="00C3160D" w:rsidP="00C3160D">
            <w:pPr>
              <w:pStyle w:val="TAL"/>
              <w:keepNext w:val="0"/>
              <w:keepLines w:val="0"/>
              <w:widowControl w:val="0"/>
              <w:ind w:left="227"/>
            </w:pPr>
            <w:r w:rsidRPr="00FD0425">
              <w:rPr>
                <w:b/>
                <w:lang w:eastAsia="zh-CN"/>
              </w:rPr>
              <w:t xml:space="preserve">TNLA To Add List </w:t>
            </w:r>
          </w:p>
        </w:tc>
        <w:tc>
          <w:tcPr>
            <w:tcW w:w="1080" w:type="dxa"/>
          </w:tcPr>
          <w:p w14:paraId="2B236D38" w14:textId="77777777" w:rsidR="00C3160D" w:rsidRPr="00FD0425" w:rsidRDefault="00C3160D" w:rsidP="00C3160D">
            <w:pPr>
              <w:pStyle w:val="TAL"/>
              <w:keepNext w:val="0"/>
              <w:keepLines w:val="0"/>
              <w:widowControl w:val="0"/>
              <w:rPr>
                <w:bCs/>
              </w:rPr>
            </w:pPr>
          </w:p>
        </w:tc>
        <w:tc>
          <w:tcPr>
            <w:tcW w:w="1080" w:type="dxa"/>
          </w:tcPr>
          <w:p w14:paraId="0921C488" w14:textId="2E958761"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6F7D37F2" w14:textId="77777777" w:rsidR="00C3160D" w:rsidRPr="00FD0425" w:rsidRDefault="00C3160D" w:rsidP="00C3160D">
            <w:pPr>
              <w:pStyle w:val="TAL"/>
              <w:keepNext w:val="0"/>
              <w:keepLines w:val="0"/>
              <w:widowControl w:val="0"/>
              <w:rPr>
                <w:bCs/>
              </w:rPr>
            </w:pPr>
          </w:p>
        </w:tc>
        <w:tc>
          <w:tcPr>
            <w:tcW w:w="1728" w:type="dxa"/>
          </w:tcPr>
          <w:p w14:paraId="31D83501" w14:textId="77777777" w:rsidR="00C3160D" w:rsidRPr="00FD0425" w:rsidRDefault="00C3160D" w:rsidP="00C3160D">
            <w:pPr>
              <w:pStyle w:val="TAL"/>
              <w:keepNext w:val="0"/>
              <w:keepLines w:val="0"/>
              <w:widowControl w:val="0"/>
              <w:rPr>
                <w:bCs/>
                <w:lang w:eastAsia="zh-CN"/>
              </w:rPr>
            </w:pPr>
          </w:p>
        </w:tc>
        <w:tc>
          <w:tcPr>
            <w:tcW w:w="1080" w:type="dxa"/>
          </w:tcPr>
          <w:p w14:paraId="4E762507" w14:textId="39775607"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5776A31" w14:textId="322C1074"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95F5D6F" w14:textId="77777777" w:rsidTr="00850CA9">
        <w:tc>
          <w:tcPr>
            <w:tcW w:w="2160" w:type="dxa"/>
          </w:tcPr>
          <w:p w14:paraId="0ED0314E" w14:textId="5F7FF7AC" w:rsidR="00C3160D" w:rsidRPr="00FD0425" w:rsidRDefault="00C3160D" w:rsidP="00C3160D">
            <w:pPr>
              <w:pStyle w:val="TAL"/>
              <w:keepNext w:val="0"/>
              <w:keepLines w:val="0"/>
              <w:widowControl w:val="0"/>
              <w:ind w:left="227"/>
            </w:pPr>
            <w:r w:rsidRPr="00FD0425">
              <w:rPr>
                <w:rFonts w:cs="Arial"/>
                <w:b/>
                <w:bCs/>
                <w:lang w:eastAsia="zh-CN"/>
              </w:rPr>
              <w:t>&gt;TNLA To Add Item</w:t>
            </w:r>
          </w:p>
        </w:tc>
        <w:tc>
          <w:tcPr>
            <w:tcW w:w="1080" w:type="dxa"/>
          </w:tcPr>
          <w:p w14:paraId="64003142" w14:textId="77777777" w:rsidR="00C3160D" w:rsidRPr="00FD0425" w:rsidRDefault="00C3160D" w:rsidP="00C3160D">
            <w:pPr>
              <w:pStyle w:val="TAL"/>
              <w:keepNext w:val="0"/>
              <w:keepLines w:val="0"/>
              <w:widowControl w:val="0"/>
              <w:rPr>
                <w:bCs/>
              </w:rPr>
            </w:pPr>
          </w:p>
        </w:tc>
        <w:tc>
          <w:tcPr>
            <w:tcW w:w="1080" w:type="dxa"/>
          </w:tcPr>
          <w:p w14:paraId="766EAC75" w14:textId="4B4D70E7"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0EDAEB89" w14:textId="77777777" w:rsidR="00C3160D" w:rsidRPr="00FD0425" w:rsidRDefault="00C3160D" w:rsidP="00C3160D">
            <w:pPr>
              <w:pStyle w:val="TAL"/>
              <w:keepNext w:val="0"/>
              <w:keepLines w:val="0"/>
              <w:widowControl w:val="0"/>
              <w:rPr>
                <w:bCs/>
              </w:rPr>
            </w:pPr>
          </w:p>
        </w:tc>
        <w:tc>
          <w:tcPr>
            <w:tcW w:w="1728" w:type="dxa"/>
          </w:tcPr>
          <w:p w14:paraId="7F8A90F3" w14:textId="77777777" w:rsidR="00C3160D" w:rsidRPr="00FD0425" w:rsidRDefault="00C3160D" w:rsidP="00C3160D">
            <w:pPr>
              <w:pStyle w:val="TAL"/>
              <w:keepNext w:val="0"/>
              <w:keepLines w:val="0"/>
              <w:widowControl w:val="0"/>
              <w:rPr>
                <w:bCs/>
                <w:lang w:eastAsia="zh-CN"/>
              </w:rPr>
            </w:pPr>
          </w:p>
        </w:tc>
        <w:tc>
          <w:tcPr>
            <w:tcW w:w="1080" w:type="dxa"/>
          </w:tcPr>
          <w:p w14:paraId="01E7C499" w14:textId="74F12B93"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336DE10C" w14:textId="77777777" w:rsidR="00C3160D" w:rsidRPr="00FD0425" w:rsidRDefault="00C3160D" w:rsidP="00C3160D">
            <w:pPr>
              <w:pStyle w:val="TAC"/>
              <w:keepNext w:val="0"/>
              <w:keepLines w:val="0"/>
              <w:widowControl w:val="0"/>
              <w:rPr>
                <w:lang w:eastAsia="ja-JP"/>
              </w:rPr>
            </w:pPr>
          </w:p>
        </w:tc>
      </w:tr>
      <w:tr w:rsidR="00C3160D" w:rsidRPr="00FD0425" w14:paraId="2EAAA0F2" w14:textId="77777777" w:rsidTr="00850CA9">
        <w:tc>
          <w:tcPr>
            <w:tcW w:w="2160" w:type="dxa"/>
          </w:tcPr>
          <w:p w14:paraId="65DD44EA" w14:textId="6321A88D"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74A9C090" w14:textId="1D4C16B2"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2F4D424F" w14:textId="77777777" w:rsidR="00C3160D" w:rsidRPr="00FD0425" w:rsidRDefault="00C3160D" w:rsidP="00C3160D">
            <w:pPr>
              <w:pStyle w:val="TAL"/>
              <w:keepNext w:val="0"/>
              <w:keepLines w:val="0"/>
              <w:widowControl w:val="0"/>
              <w:rPr>
                <w:bCs/>
                <w:i/>
                <w:lang w:eastAsia="ja-JP"/>
              </w:rPr>
            </w:pPr>
          </w:p>
        </w:tc>
        <w:tc>
          <w:tcPr>
            <w:tcW w:w="1512" w:type="dxa"/>
          </w:tcPr>
          <w:p w14:paraId="0B0F6C9B"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41F59D0D" w14:textId="69C623CA"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696D916" w14:textId="7157E00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6412E0E7" w14:textId="533AA970"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34AFBCC" w14:textId="77777777" w:rsidR="00C3160D" w:rsidRPr="00FD0425" w:rsidRDefault="00C3160D" w:rsidP="00C3160D">
            <w:pPr>
              <w:pStyle w:val="TAC"/>
              <w:keepNext w:val="0"/>
              <w:keepLines w:val="0"/>
              <w:widowControl w:val="0"/>
              <w:rPr>
                <w:lang w:eastAsia="ja-JP"/>
              </w:rPr>
            </w:pPr>
          </w:p>
        </w:tc>
      </w:tr>
      <w:tr w:rsidR="00C3160D" w:rsidRPr="00FD0425" w14:paraId="317C7ABE" w14:textId="77777777" w:rsidTr="00850CA9">
        <w:tc>
          <w:tcPr>
            <w:tcW w:w="2160" w:type="dxa"/>
          </w:tcPr>
          <w:p w14:paraId="6CF0114A" w14:textId="0C830462"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50D42823" w14:textId="194BDD26" w:rsidR="00C3160D" w:rsidRPr="00FD0425" w:rsidRDefault="00C3160D" w:rsidP="00C3160D">
            <w:pPr>
              <w:pStyle w:val="TAL"/>
              <w:keepNext w:val="0"/>
              <w:keepLines w:val="0"/>
              <w:widowControl w:val="0"/>
              <w:rPr>
                <w:bCs/>
              </w:rPr>
            </w:pPr>
            <w:r>
              <w:rPr>
                <w:lang w:eastAsia="ja-JP"/>
              </w:rPr>
              <w:t>M</w:t>
            </w:r>
          </w:p>
        </w:tc>
        <w:tc>
          <w:tcPr>
            <w:tcW w:w="1080" w:type="dxa"/>
          </w:tcPr>
          <w:p w14:paraId="7614A20D" w14:textId="77777777" w:rsidR="00C3160D" w:rsidRPr="00FD0425" w:rsidRDefault="00C3160D" w:rsidP="00C3160D">
            <w:pPr>
              <w:pStyle w:val="TAL"/>
              <w:keepNext w:val="0"/>
              <w:keepLines w:val="0"/>
              <w:widowControl w:val="0"/>
              <w:rPr>
                <w:bCs/>
                <w:i/>
                <w:lang w:eastAsia="ja-JP"/>
              </w:rPr>
            </w:pPr>
          </w:p>
        </w:tc>
        <w:tc>
          <w:tcPr>
            <w:tcW w:w="1512" w:type="dxa"/>
          </w:tcPr>
          <w:p w14:paraId="1099B6AD" w14:textId="0E6FC177"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7401B854" w14:textId="77777777" w:rsidR="00C3160D" w:rsidRPr="00FD0425" w:rsidRDefault="00C3160D" w:rsidP="00C3160D">
            <w:pPr>
              <w:pStyle w:val="TAL"/>
              <w:keepNext w:val="0"/>
              <w:keepLines w:val="0"/>
              <w:widowControl w:val="0"/>
              <w:rPr>
                <w:bCs/>
                <w:lang w:eastAsia="zh-CN"/>
              </w:rPr>
            </w:pPr>
          </w:p>
        </w:tc>
        <w:tc>
          <w:tcPr>
            <w:tcW w:w="1080" w:type="dxa"/>
          </w:tcPr>
          <w:p w14:paraId="0109522D" w14:textId="705DB0B8"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5DA22BF0" w14:textId="77777777" w:rsidR="00C3160D" w:rsidRPr="00FD0425" w:rsidRDefault="00C3160D" w:rsidP="00C3160D">
            <w:pPr>
              <w:pStyle w:val="TAC"/>
              <w:keepNext w:val="0"/>
              <w:keepLines w:val="0"/>
              <w:widowControl w:val="0"/>
              <w:rPr>
                <w:lang w:eastAsia="ja-JP"/>
              </w:rPr>
            </w:pPr>
          </w:p>
        </w:tc>
      </w:tr>
      <w:tr w:rsidR="00C3160D" w:rsidRPr="00FD0425" w14:paraId="0C2D64F9" w14:textId="77777777" w:rsidTr="00850CA9">
        <w:tc>
          <w:tcPr>
            <w:tcW w:w="2160" w:type="dxa"/>
          </w:tcPr>
          <w:p w14:paraId="54A2BB3C" w14:textId="55516F6A" w:rsidR="00C3160D" w:rsidRPr="00FD0425" w:rsidRDefault="00C3160D" w:rsidP="00C3160D">
            <w:pPr>
              <w:pStyle w:val="TAL"/>
              <w:keepNext w:val="0"/>
              <w:keepLines w:val="0"/>
              <w:widowControl w:val="0"/>
              <w:ind w:left="227"/>
            </w:pPr>
            <w:r w:rsidRPr="00FD0425">
              <w:rPr>
                <w:b/>
                <w:lang w:eastAsia="zh-CN"/>
              </w:rPr>
              <w:t xml:space="preserve">TNLA To Update List </w:t>
            </w:r>
          </w:p>
        </w:tc>
        <w:tc>
          <w:tcPr>
            <w:tcW w:w="1080" w:type="dxa"/>
          </w:tcPr>
          <w:p w14:paraId="01F5E224" w14:textId="77777777" w:rsidR="00C3160D" w:rsidRPr="00FD0425" w:rsidRDefault="00C3160D" w:rsidP="00C3160D">
            <w:pPr>
              <w:pStyle w:val="TAL"/>
              <w:keepNext w:val="0"/>
              <w:keepLines w:val="0"/>
              <w:widowControl w:val="0"/>
              <w:rPr>
                <w:bCs/>
              </w:rPr>
            </w:pPr>
          </w:p>
        </w:tc>
        <w:tc>
          <w:tcPr>
            <w:tcW w:w="1080" w:type="dxa"/>
          </w:tcPr>
          <w:p w14:paraId="50F11D6C" w14:textId="302C16FE"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4D02A7BB" w14:textId="77777777" w:rsidR="00C3160D" w:rsidRPr="00FD0425" w:rsidRDefault="00C3160D" w:rsidP="00C3160D">
            <w:pPr>
              <w:pStyle w:val="TAL"/>
              <w:keepNext w:val="0"/>
              <w:keepLines w:val="0"/>
              <w:widowControl w:val="0"/>
              <w:rPr>
                <w:bCs/>
              </w:rPr>
            </w:pPr>
          </w:p>
        </w:tc>
        <w:tc>
          <w:tcPr>
            <w:tcW w:w="1728" w:type="dxa"/>
          </w:tcPr>
          <w:p w14:paraId="79E98633" w14:textId="77777777" w:rsidR="00C3160D" w:rsidRPr="00FD0425" w:rsidRDefault="00C3160D" w:rsidP="00C3160D">
            <w:pPr>
              <w:pStyle w:val="TAL"/>
              <w:keepNext w:val="0"/>
              <w:keepLines w:val="0"/>
              <w:widowControl w:val="0"/>
              <w:rPr>
                <w:bCs/>
                <w:lang w:eastAsia="zh-CN"/>
              </w:rPr>
            </w:pPr>
          </w:p>
        </w:tc>
        <w:tc>
          <w:tcPr>
            <w:tcW w:w="1080" w:type="dxa"/>
          </w:tcPr>
          <w:p w14:paraId="0ECE477E" w14:textId="267ACDD1"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1A997515" w14:textId="50367F9A"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43FF8B70" w14:textId="77777777" w:rsidTr="00850CA9">
        <w:tc>
          <w:tcPr>
            <w:tcW w:w="2160" w:type="dxa"/>
          </w:tcPr>
          <w:p w14:paraId="3B86FD94" w14:textId="55CA0505" w:rsidR="00C3160D" w:rsidRPr="00FD0425" w:rsidRDefault="00C3160D" w:rsidP="00C3160D">
            <w:pPr>
              <w:pStyle w:val="TAL"/>
              <w:keepNext w:val="0"/>
              <w:keepLines w:val="0"/>
              <w:widowControl w:val="0"/>
              <w:ind w:left="227"/>
            </w:pPr>
            <w:r w:rsidRPr="00FD0425">
              <w:rPr>
                <w:rFonts w:cs="Arial"/>
                <w:b/>
                <w:bCs/>
                <w:lang w:eastAsia="zh-CN"/>
              </w:rPr>
              <w:t>&gt;TNLA To Update Item</w:t>
            </w:r>
          </w:p>
        </w:tc>
        <w:tc>
          <w:tcPr>
            <w:tcW w:w="1080" w:type="dxa"/>
          </w:tcPr>
          <w:p w14:paraId="44BADB40" w14:textId="77777777" w:rsidR="00C3160D" w:rsidRPr="00FD0425" w:rsidRDefault="00C3160D" w:rsidP="00C3160D">
            <w:pPr>
              <w:pStyle w:val="TAL"/>
              <w:keepNext w:val="0"/>
              <w:keepLines w:val="0"/>
              <w:widowControl w:val="0"/>
              <w:rPr>
                <w:bCs/>
              </w:rPr>
            </w:pPr>
          </w:p>
        </w:tc>
        <w:tc>
          <w:tcPr>
            <w:tcW w:w="1080" w:type="dxa"/>
          </w:tcPr>
          <w:p w14:paraId="4F7A00D6" w14:textId="422F74FF"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167F02BD" w14:textId="77777777" w:rsidR="00C3160D" w:rsidRPr="00FD0425" w:rsidRDefault="00C3160D" w:rsidP="00C3160D">
            <w:pPr>
              <w:pStyle w:val="TAL"/>
              <w:keepNext w:val="0"/>
              <w:keepLines w:val="0"/>
              <w:widowControl w:val="0"/>
              <w:rPr>
                <w:bCs/>
              </w:rPr>
            </w:pPr>
          </w:p>
        </w:tc>
        <w:tc>
          <w:tcPr>
            <w:tcW w:w="1728" w:type="dxa"/>
          </w:tcPr>
          <w:p w14:paraId="2198BCD7" w14:textId="77777777" w:rsidR="00C3160D" w:rsidRPr="00FD0425" w:rsidRDefault="00C3160D" w:rsidP="00C3160D">
            <w:pPr>
              <w:pStyle w:val="TAL"/>
              <w:keepNext w:val="0"/>
              <w:keepLines w:val="0"/>
              <w:widowControl w:val="0"/>
              <w:rPr>
                <w:bCs/>
                <w:lang w:eastAsia="zh-CN"/>
              </w:rPr>
            </w:pPr>
          </w:p>
        </w:tc>
        <w:tc>
          <w:tcPr>
            <w:tcW w:w="1080" w:type="dxa"/>
          </w:tcPr>
          <w:p w14:paraId="7B915613" w14:textId="31A82EDB"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11A00C2B" w14:textId="77777777" w:rsidR="00C3160D" w:rsidRPr="00FD0425" w:rsidRDefault="00C3160D" w:rsidP="00C3160D">
            <w:pPr>
              <w:pStyle w:val="TAC"/>
              <w:keepNext w:val="0"/>
              <w:keepLines w:val="0"/>
              <w:widowControl w:val="0"/>
              <w:rPr>
                <w:lang w:eastAsia="ja-JP"/>
              </w:rPr>
            </w:pPr>
          </w:p>
        </w:tc>
      </w:tr>
      <w:tr w:rsidR="00C3160D" w:rsidRPr="00FD0425" w14:paraId="2D5BE229" w14:textId="77777777" w:rsidTr="00850CA9">
        <w:tc>
          <w:tcPr>
            <w:tcW w:w="2160" w:type="dxa"/>
          </w:tcPr>
          <w:p w14:paraId="615D5C6C" w14:textId="1C1A67B2"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55AF72AD" w14:textId="3C08CCDD"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46CF2FB6" w14:textId="77777777" w:rsidR="00C3160D" w:rsidRPr="00FD0425" w:rsidRDefault="00C3160D" w:rsidP="00C3160D">
            <w:pPr>
              <w:pStyle w:val="TAL"/>
              <w:keepNext w:val="0"/>
              <w:keepLines w:val="0"/>
              <w:widowControl w:val="0"/>
              <w:rPr>
                <w:bCs/>
                <w:i/>
                <w:lang w:eastAsia="ja-JP"/>
              </w:rPr>
            </w:pPr>
          </w:p>
        </w:tc>
        <w:tc>
          <w:tcPr>
            <w:tcW w:w="1512" w:type="dxa"/>
          </w:tcPr>
          <w:p w14:paraId="38A812C7"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1566434B" w14:textId="22E523A0"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F30567C" w14:textId="4B9487F7"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4C729C67" w14:textId="1C30FC94"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63E6EE96" w14:textId="77777777" w:rsidR="00C3160D" w:rsidRPr="00FD0425" w:rsidRDefault="00C3160D" w:rsidP="00C3160D">
            <w:pPr>
              <w:pStyle w:val="TAC"/>
              <w:keepNext w:val="0"/>
              <w:keepLines w:val="0"/>
              <w:widowControl w:val="0"/>
              <w:rPr>
                <w:lang w:eastAsia="ja-JP"/>
              </w:rPr>
            </w:pPr>
          </w:p>
        </w:tc>
      </w:tr>
      <w:tr w:rsidR="00C3160D" w:rsidRPr="00FD0425" w14:paraId="50DBE27E" w14:textId="77777777" w:rsidTr="00850CA9">
        <w:tc>
          <w:tcPr>
            <w:tcW w:w="2160" w:type="dxa"/>
          </w:tcPr>
          <w:p w14:paraId="18614A07" w14:textId="1E56782F"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6761BD11" w14:textId="764D6250" w:rsidR="00C3160D" w:rsidRPr="00FD0425" w:rsidRDefault="00C3160D" w:rsidP="00C3160D">
            <w:pPr>
              <w:pStyle w:val="TAL"/>
              <w:keepNext w:val="0"/>
              <w:keepLines w:val="0"/>
              <w:widowControl w:val="0"/>
              <w:rPr>
                <w:bCs/>
              </w:rPr>
            </w:pPr>
            <w:r w:rsidRPr="00FD0425">
              <w:rPr>
                <w:lang w:eastAsia="ja-JP"/>
              </w:rPr>
              <w:t>O</w:t>
            </w:r>
          </w:p>
        </w:tc>
        <w:tc>
          <w:tcPr>
            <w:tcW w:w="1080" w:type="dxa"/>
          </w:tcPr>
          <w:p w14:paraId="2B9F1CCE" w14:textId="77777777" w:rsidR="00C3160D" w:rsidRPr="00FD0425" w:rsidRDefault="00C3160D" w:rsidP="00C3160D">
            <w:pPr>
              <w:pStyle w:val="TAL"/>
              <w:keepNext w:val="0"/>
              <w:keepLines w:val="0"/>
              <w:widowControl w:val="0"/>
              <w:rPr>
                <w:bCs/>
                <w:i/>
                <w:lang w:eastAsia="ja-JP"/>
              </w:rPr>
            </w:pPr>
          </w:p>
        </w:tc>
        <w:tc>
          <w:tcPr>
            <w:tcW w:w="1512" w:type="dxa"/>
          </w:tcPr>
          <w:p w14:paraId="1220C655" w14:textId="11C17C98"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0E6566E6" w14:textId="77777777" w:rsidR="00C3160D" w:rsidRPr="00FD0425" w:rsidRDefault="00C3160D" w:rsidP="00C3160D">
            <w:pPr>
              <w:pStyle w:val="TAL"/>
              <w:keepNext w:val="0"/>
              <w:keepLines w:val="0"/>
              <w:widowControl w:val="0"/>
              <w:rPr>
                <w:bCs/>
                <w:lang w:eastAsia="zh-CN"/>
              </w:rPr>
            </w:pPr>
          </w:p>
        </w:tc>
        <w:tc>
          <w:tcPr>
            <w:tcW w:w="1080" w:type="dxa"/>
          </w:tcPr>
          <w:p w14:paraId="63294BFC" w14:textId="46D58B7D"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254F8DC" w14:textId="77777777" w:rsidR="00C3160D" w:rsidRPr="00FD0425" w:rsidRDefault="00C3160D" w:rsidP="00C3160D">
            <w:pPr>
              <w:pStyle w:val="TAC"/>
              <w:keepNext w:val="0"/>
              <w:keepLines w:val="0"/>
              <w:widowControl w:val="0"/>
              <w:rPr>
                <w:lang w:eastAsia="ja-JP"/>
              </w:rPr>
            </w:pPr>
          </w:p>
        </w:tc>
      </w:tr>
      <w:tr w:rsidR="00C3160D" w:rsidRPr="00FD0425" w14:paraId="62C16100" w14:textId="77777777" w:rsidTr="00850CA9">
        <w:tc>
          <w:tcPr>
            <w:tcW w:w="2160" w:type="dxa"/>
          </w:tcPr>
          <w:p w14:paraId="68C9A236" w14:textId="09552410" w:rsidR="00C3160D" w:rsidRPr="00FD0425" w:rsidRDefault="00C3160D" w:rsidP="00C3160D">
            <w:pPr>
              <w:pStyle w:val="TAL"/>
              <w:keepNext w:val="0"/>
              <w:keepLines w:val="0"/>
              <w:widowControl w:val="0"/>
              <w:ind w:left="227"/>
            </w:pPr>
            <w:r w:rsidRPr="00FD0425">
              <w:rPr>
                <w:b/>
                <w:lang w:eastAsia="zh-CN"/>
              </w:rPr>
              <w:t xml:space="preserve">TNLA To Remove List </w:t>
            </w:r>
          </w:p>
        </w:tc>
        <w:tc>
          <w:tcPr>
            <w:tcW w:w="1080" w:type="dxa"/>
          </w:tcPr>
          <w:p w14:paraId="1A60D666" w14:textId="77777777" w:rsidR="00C3160D" w:rsidRPr="00FD0425" w:rsidRDefault="00C3160D" w:rsidP="00C3160D">
            <w:pPr>
              <w:pStyle w:val="TAL"/>
              <w:keepNext w:val="0"/>
              <w:keepLines w:val="0"/>
              <w:widowControl w:val="0"/>
              <w:rPr>
                <w:bCs/>
              </w:rPr>
            </w:pPr>
          </w:p>
        </w:tc>
        <w:tc>
          <w:tcPr>
            <w:tcW w:w="1080" w:type="dxa"/>
          </w:tcPr>
          <w:p w14:paraId="100DC64C" w14:textId="225531A3"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7B7D10C5" w14:textId="77777777" w:rsidR="00C3160D" w:rsidRPr="00FD0425" w:rsidRDefault="00C3160D" w:rsidP="00C3160D">
            <w:pPr>
              <w:pStyle w:val="TAL"/>
              <w:keepNext w:val="0"/>
              <w:keepLines w:val="0"/>
              <w:widowControl w:val="0"/>
              <w:rPr>
                <w:bCs/>
              </w:rPr>
            </w:pPr>
          </w:p>
        </w:tc>
        <w:tc>
          <w:tcPr>
            <w:tcW w:w="1728" w:type="dxa"/>
          </w:tcPr>
          <w:p w14:paraId="07F95A7E" w14:textId="77777777" w:rsidR="00C3160D" w:rsidRPr="00FD0425" w:rsidRDefault="00C3160D" w:rsidP="00C3160D">
            <w:pPr>
              <w:pStyle w:val="TAL"/>
              <w:keepNext w:val="0"/>
              <w:keepLines w:val="0"/>
              <w:widowControl w:val="0"/>
              <w:rPr>
                <w:bCs/>
                <w:lang w:eastAsia="zh-CN"/>
              </w:rPr>
            </w:pPr>
          </w:p>
        </w:tc>
        <w:tc>
          <w:tcPr>
            <w:tcW w:w="1080" w:type="dxa"/>
          </w:tcPr>
          <w:p w14:paraId="0411503F" w14:textId="395DFA0E"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7402468" w14:textId="654EBBA2"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1FDD02B" w14:textId="77777777" w:rsidTr="00850CA9">
        <w:tc>
          <w:tcPr>
            <w:tcW w:w="2160" w:type="dxa"/>
          </w:tcPr>
          <w:p w14:paraId="715E9649" w14:textId="188119CF" w:rsidR="00C3160D" w:rsidRPr="00FD0425" w:rsidRDefault="00C3160D" w:rsidP="00C3160D">
            <w:pPr>
              <w:pStyle w:val="TAL"/>
              <w:keepNext w:val="0"/>
              <w:keepLines w:val="0"/>
              <w:widowControl w:val="0"/>
              <w:ind w:left="227"/>
            </w:pPr>
            <w:r w:rsidRPr="00FD0425">
              <w:rPr>
                <w:rFonts w:cs="Arial"/>
                <w:b/>
                <w:bCs/>
                <w:lang w:eastAsia="zh-CN"/>
              </w:rPr>
              <w:t>&gt;TNLA To Remove Item</w:t>
            </w:r>
          </w:p>
        </w:tc>
        <w:tc>
          <w:tcPr>
            <w:tcW w:w="1080" w:type="dxa"/>
          </w:tcPr>
          <w:p w14:paraId="54B86C53" w14:textId="77777777" w:rsidR="00C3160D" w:rsidRPr="00FD0425" w:rsidRDefault="00C3160D" w:rsidP="00C3160D">
            <w:pPr>
              <w:pStyle w:val="TAL"/>
              <w:keepNext w:val="0"/>
              <w:keepLines w:val="0"/>
              <w:widowControl w:val="0"/>
              <w:rPr>
                <w:bCs/>
              </w:rPr>
            </w:pPr>
          </w:p>
        </w:tc>
        <w:tc>
          <w:tcPr>
            <w:tcW w:w="1080" w:type="dxa"/>
          </w:tcPr>
          <w:p w14:paraId="42208518" w14:textId="2BC7D984"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749EB47F" w14:textId="77777777" w:rsidR="00C3160D" w:rsidRPr="00FD0425" w:rsidRDefault="00C3160D" w:rsidP="00C3160D">
            <w:pPr>
              <w:pStyle w:val="TAL"/>
              <w:keepNext w:val="0"/>
              <w:keepLines w:val="0"/>
              <w:widowControl w:val="0"/>
              <w:rPr>
                <w:bCs/>
              </w:rPr>
            </w:pPr>
          </w:p>
        </w:tc>
        <w:tc>
          <w:tcPr>
            <w:tcW w:w="1728" w:type="dxa"/>
          </w:tcPr>
          <w:p w14:paraId="077F509F" w14:textId="77777777" w:rsidR="00C3160D" w:rsidRPr="00FD0425" w:rsidRDefault="00C3160D" w:rsidP="00C3160D">
            <w:pPr>
              <w:pStyle w:val="TAL"/>
              <w:keepNext w:val="0"/>
              <w:keepLines w:val="0"/>
              <w:widowControl w:val="0"/>
              <w:rPr>
                <w:bCs/>
                <w:lang w:eastAsia="zh-CN"/>
              </w:rPr>
            </w:pPr>
          </w:p>
        </w:tc>
        <w:tc>
          <w:tcPr>
            <w:tcW w:w="1080" w:type="dxa"/>
          </w:tcPr>
          <w:p w14:paraId="3A448734" w14:textId="2CF0631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203AC81" w14:textId="77777777" w:rsidR="00C3160D" w:rsidRPr="00FD0425" w:rsidRDefault="00C3160D" w:rsidP="00C3160D">
            <w:pPr>
              <w:pStyle w:val="TAC"/>
              <w:keepNext w:val="0"/>
              <w:keepLines w:val="0"/>
              <w:widowControl w:val="0"/>
              <w:rPr>
                <w:lang w:eastAsia="ja-JP"/>
              </w:rPr>
            </w:pPr>
          </w:p>
        </w:tc>
      </w:tr>
      <w:tr w:rsidR="00C3160D" w:rsidRPr="00FD0425" w14:paraId="435F5167" w14:textId="77777777" w:rsidTr="00850CA9">
        <w:tc>
          <w:tcPr>
            <w:tcW w:w="2160" w:type="dxa"/>
          </w:tcPr>
          <w:p w14:paraId="67B5A915" w14:textId="1D161D6F"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3F248B0E" w14:textId="7473E803"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77F77EA9" w14:textId="77777777" w:rsidR="00C3160D" w:rsidRPr="00FD0425" w:rsidRDefault="00C3160D" w:rsidP="00C3160D">
            <w:pPr>
              <w:pStyle w:val="TAL"/>
              <w:keepNext w:val="0"/>
              <w:keepLines w:val="0"/>
              <w:widowControl w:val="0"/>
              <w:rPr>
                <w:bCs/>
                <w:i/>
                <w:lang w:eastAsia="ja-JP"/>
              </w:rPr>
            </w:pPr>
          </w:p>
        </w:tc>
        <w:tc>
          <w:tcPr>
            <w:tcW w:w="1512" w:type="dxa"/>
          </w:tcPr>
          <w:p w14:paraId="1D98C03D"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6CC30CC8" w14:textId="0813B576"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11CE4A5F" w14:textId="7725266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3207DFC7" w14:textId="673F935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32090C9" w14:textId="77777777" w:rsidR="00C3160D" w:rsidRPr="00FD0425" w:rsidRDefault="00C3160D" w:rsidP="00C3160D">
            <w:pPr>
              <w:pStyle w:val="TAC"/>
              <w:keepNext w:val="0"/>
              <w:keepLines w:val="0"/>
              <w:widowControl w:val="0"/>
              <w:rPr>
                <w:lang w:eastAsia="ja-JP"/>
              </w:rPr>
            </w:pPr>
          </w:p>
        </w:tc>
      </w:tr>
      <w:tr w:rsidR="00C3160D" w:rsidRPr="00FD0425" w14:paraId="79913596" w14:textId="77777777" w:rsidTr="00850CA9">
        <w:tc>
          <w:tcPr>
            <w:tcW w:w="2160" w:type="dxa"/>
          </w:tcPr>
          <w:p w14:paraId="3C7A1718" w14:textId="0D043A90" w:rsidR="00C3160D" w:rsidRPr="00FD0425" w:rsidRDefault="00C3160D" w:rsidP="00C3160D">
            <w:pPr>
              <w:pStyle w:val="TAL"/>
              <w:keepNext w:val="0"/>
              <w:keepLines w:val="0"/>
              <w:widowControl w:val="0"/>
              <w:ind w:left="227"/>
            </w:pPr>
            <w:r w:rsidRPr="00FD0425">
              <w:rPr>
                <w:rFonts w:cs="Arial"/>
                <w:bCs/>
                <w:lang w:eastAsia="ja-JP"/>
              </w:rPr>
              <w:t>Global NG-RAN Node ID</w:t>
            </w:r>
          </w:p>
        </w:tc>
        <w:tc>
          <w:tcPr>
            <w:tcW w:w="1080" w:type="dxa"/>
          </w:tcPr>
          <w:p w14:paraId="32D4C312" w14:textId="76476480" w:rsidR="00C3160D" w:rsidRPr="00FD0425" w:rsidRDefault="00C3160D" w:rsidP="00C3160D">
            <w:pPr>
              <w:pStyle w:val="TAL"/>
              <w:keepNext w:val="0"/>
              <w:keepLines w:val="0"/>
              <w:widowControl w:val="0"/>
              <w:rPr>
                <w:bCs/>
              </w:rPr>
            </w:pPr>
            <w:r w:rsidRPr="00FD0425">
              <w:rPr>
                <w:noProof/>
                <w:szCs w:val="18"/>
              </w:rPr>
              <w:t>O</w:t>
            </w:r>
          </w:p>
        </w:tc>
        <w:tc>
          <w:tcPr>
            <w:tcW w:w="1080" w:type="dxa"/>
          </w:tcPr>
          <w:p w14:paraId="274C4ABA" w14:textId="77777777" w:rsidR="00C3160D" w:rsidRPr="00FD0425" w:rsidRDefault="00C3160D" w:rsidP="00C3160D">
            <w:pPr>
              <w:pStyle w:val="TAL"/>
              <w:keepNext w:val="0"/>
              <w:keepLines w:val="0"/>
              <w:widowControl w:val="0"/>
              <w:rPr>
                <w:bCs/>
                <w:i/>
                <w:lang w:eastAsia="ja-JP"/>
              </w:rPr>
            </w:pPr>
          </w:p>
        </w:tc>
        <w:tc>
          <w:tcPr>
            <w:tcW w:w="1512" w:type="dxa"/>
          </w:tcPr>
          <w:p w14:paraId="34DB9C76" w14:textId="2BE77990" w:rsidR="00C3160D" w:rsidRPr="00FD0425" w:rsidRDefault="00C3160D" w:rsidP="00C3160D">
            <w:pPr>
              <w:pStyle w:val="TAL"/>
              <w:keepNext w:val="0"/>
              <w:keepLines w:val="0"/>
              <w:widowControl w:val="0"/>
              <w:rPr>
                <w:bCs/>
              </w:rPr>
            </w:pPr>
            <w:r w:rsidRPr="00FD0425">
              <w:rPr>
                <w:lang w:eastAsia="ja-JP"/>
              </w:rPr>
              <w:t>9.2.2.3</w:t>
            </w:r>
          </w:p>
        </w:tc>
        <w:tc>
          <w:tcPr>
            <w:tcW w:w="1728" w:type="dxa"/>
          </w:tcPr>
          <w:p w14:paraId="680E1B01" w14:textId="77777777" w:rsidR="00C3160D" w:rsidRPr="00FD0425" w:rsidRDefault="00C3160D" w:rsidP="00C3160D">
            <w:pPr>
              <w:pStyle w:val="TAL"/>
              <w:keepNext w:val="0"/>
              <w:keepLines w:val="0"/>
              <w:widowControl w:val="0"/>
              <w:rPr>
                <w:bCs/>
                <w:lang w:eastAsia="zh-CN"/>
              </w:rPr>
            </w:pPr>
          </w:p>
        </w:tc>
        <w:tc>
          <w:tcPr>
            <w:tcW w:w="1080" w:type="dxa"/>
          </w:tcPr>
          <w:p w14:paraId="002EE1CA" w14:textId="6A2F54EA"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198AF7E" w14:textId="34D9796A" w:rsidR="00C3160D" w:rsidRPr="00FD0425" w:rsidRDefault="00C3160D" w:rsidP="00C3160D">
            <w:pPr>
              <w:pStyle w:val="TAC"/>
              <w:keepNext w:val="0"/>
              <w:keepLines w:val="0"/>
              <w:widowControl w:val="0"/>
              <w:rPr>
                <w:lang w:eastAsia="ja-JP"/>
              </w:rPr>
            </w:pPr>
            <w:r w:rsidRPr="00FD0425">
              <w:rPr>
                <w:rFonts w:cs="Arial"/>
                <w:noProof/>
                <w:szCs w:val="18"/>
              </w:rPr>
              <w:t>reject</w:t>
            </w:r>
          </w:p>
        </w:tc>
      </w:tr>
      <w:tr w:rsidR="00C3160D" w:rsidRPr="00FD0425" w14:paraId="136B8C1B" w14:textId="77777777" w:rsidTr="00850CA9">
        <w:tc>
          <w:tcPr>
            <w:tcW w:w="2160" w:type="dxa"/>
          </w:tcPr>
          <w:p w14:paraId="75340C2E" w14:textId="16139A46" w:rsidR="00C3160D" w:rsidRPr="00FD0425" w:rsidRDefault="00C3160D" w:rsidP="00C3160D">
            <w:pPr>
              <w:pStyle w:val="TAL"/>
              <w:keepNext w:val="0"/>
              <w:keepLines w:val="0"/>
              <w:widowControl w:val="0"/>
              <w:ind w:left="227"/>
            </w:pPr>
            <w:r w:rsidRPr="00FD0425">
              <w:rPr>
                <w:lang w:eastAsia="ja-JP"/>
              </w:rPr>
              <w:t>AMF Region Information To Add</w:t>
            </w:r>
          </w:p>
        </w:tc>
        <w:tc>
          <w:tcPr>
            <w:tcW w:w="1080" w:type="dxa"/>
          </w:tcPr>
          <w:p w14:paraId="68C432E6" w14:textId="09121CD7"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49E19ADD" w14:textId="77777777" w:rsidR="00C3160D" w:rsidRPr="00FD0425" w:rsidRDefault="00C3160D" w:rsidP="00C3160D">
            <w:pPr>
              <w:pStyle w:val="TAL"/>
              <w:keepNext w:val="0"/>
              <w:keepLines w:val="0"/>
              <w:widowControl w:val="0"/>
              <w:rPr>
                <w:bCs/>
                <w:i/>
                <w:lang w:eastAsia="ja-JP"/>
              </w:rPr>
            </w:pPr>
          </w:p>
        </w:tc>
        <w:tc>
          <w:tcPr>
            <w:tcW w:w="1512" w:type="dxa"/>
          </w:tcPr>
          <w:p w14:paraId="6EFEED0B" w14:textId="16E91A6E"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44D8BA41" w14:textId="07A7BBE4" w:rsidR="00C3160D" w:rsidRPr="00FD0425" w:rsidRDefault="00C3160D" w:rsidP="00C3160D">
            <w:pPr>
              <w:pStyle w:val="TAL"/>
              <w:keepNext w:val="0"/>
              <w:keepLines w:val="0"/>
              <w:widowControl w:val="0"/>
              <w:rPr>
                <w:bCs/>
                <w:lang w:eastAsia="zh-CN"/>
              </w:rPr>
            </w:pPr>
            <w:r w:rsidRPr="00FD0425">
              <w:rPr>
                <w:rFonts w:eastAsia="SimSun"/>
                <w:bCs/>
                <w:lang w:eastAsia="zh-CN"/>
              </w:rPr>
              <w:t>List of all added AMF Regions to which the NG-RAN node belongs.</w:t>
            </w:r>
          </w:p>
        </w:tc>
        <w:tc>
          <w:tcPr>
            <w:tcW w:w="1080" w:type="dxa"/>
          </w:tcPr>
          <w:p w14:paraId="496E21CF" w14:textId="48DFC9B5"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2113E602" w14:textId="4C4A0137"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08D1D6EB" w14:textId="77777777" w:rsidTr="00850CA9">
        <w:tc>
          <w:tcPr>
            <w:tcW w:w="2160" w:type="dxa"/>
          </w:tcPr>
          <w:p w14:paraId="0FDAE06B" w14:textId="4E1D7A5D" w:rsidR="00C3160D" w:rsidRPr="00FD0425" w:rsidRDefault="00C3160D" w:rsidP="00C3160D">
            <w:pPr>
              <w:pStyle w:val="TAL"/>
              <w:keepNext w:val="0"/>
              <w:keepLines w:val="0"/>
              <w:widowControl w:val="0"/>
              <w:ind w:left="227"/>
            </w:pPr>
            <w:r w:rsidRPr="00FD0425">
              <w:rPr>
                <w:lang w:eastAsia="ja-JP"/>
              </w:rPr>
              <w:t>AMF Region Information To Delete</w:t>
            </w:r>
          </w:p>
        </w:tc>
        <w:tc>
          <w:tcPr>
            <w:tcW w:w="1080" w:type="dxa"/>
          </w:tcPr>
          <w:p w14:paraId="5AE0196C" w14:textId="5BEC2464"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623C390C" w14:textId="77777777" w:rsidR="00C3160D" w:rsidRPr="00FD0425" w:rsidRDefault="00C3160D" w:rsidP="00C3160D">
            <w:pPr>
              <w:pStyle w:val="TAL"/>
              <w:keepNext w:val="0"/>
              <w:keepLines w:val="0"/>
              <w:widowControl w:val="0"/>
              <w:rPr>
                <w:bCs/>
                <w:i/>
                <w:lang w:eastAsia="ja-JP"/>
              </w:rPr>
            </w:pPr>
          </w:p>
        </w:tc>
        <w:tc>
          <w:tcPr>
            <w:tcW w:w="1512" w:type="dxa"/>
          </w:tcPr>
          <w:p w14:paraId="3B656204" w14:textId="0D3CEBAB"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3B6E196E" w14:textId="7529C2B4" w:rsidR="00C3160D" w:rsidRPr="00FD0425" w:rsidRDefault="00C3160D" w:rsidP="00C3160D">
            <w:pPr>
              <w:pStyle w:val="TAL"/>
              <w:keepNext w:val="0"/>
              <w:keepLines w:val="0"/>
              <w:widowControl w:val="0"/>
              <w:rPr>
                <w:bCs/>
                <w:lang w:eastAsia="zh-CN"/>
              </w:rPr>
            </w:pPr>
            <w:r w:rsidRPr="00FD0425">
              <w:rPr>
                <w:rFonts w:eastAsia="SimSun"/>
                <w:bCs/>
                <w:lang w:eastAsia="zh-CN"/>
              </w:rPr>
              <w:t>List of all deleted AMF Regions to which the NG-RAN node belongs.</w:t>
            </w:r>
          </w:p>
        </w:tc>
        <w:tc>
          <w:tcPr>
            <w:tcW w:w="1080" w:type="dxa"/>
          </w:tcPr>
          <w:p w14:paraId="09D272F9" w14:textId="5E1F6D73"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69915E0C" w14:textId="76B6AA91"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10C66FCB" w14:textId="77777777" w:rsidTr="00850CA9">
        <w:tc>
          <w:tcPr>
            <w:tcW w:w="2160" w:type="dxa"/>
          </w:tcPr>
          <w:p w14:paraId="65B2FEA1" w14:textId="58BA7C0D" w:rsidR="00C3160D" w:rsidRPr="00FD0425" w:rsidRDefault="00C3160D" w:rsidP="00C3160D">
            <w:pPr>
              <w:pStyle w:val="TAL"/>
              <w:keepNext w:val="0"/>
              <w:keepLines w:val="0"/>
              <w:widowControl w:val="0"/>
              <w:ind w:left="227"/>
            </w:pPr>
            <w:r w:rsidRPr="00FD0425">
              <w:rPr>
                <w:bCs/>
                <w:lang w:eastAsia="ja-JP"/>
              </w:rPr>
              <w:t>Interface Instance Indication</w:t>
            </w:r>
          </w:p>
        </w:tc>
        <w:tc>
          <w:tcPr>
            <w:tcW w:w="1080" w:type="dxa"/>
          </w:tcPr>
          <w:p w14:paraId="1EDF47AC" w14:textId="0535F6D6"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76CD5B83" w14:textId="77777777" w:rsidR="00C3160D" w:rsidRPr="00FD0425" w:rsidRDefault="00C3160D" w:rsidP="00C3160D">
            <w:pPr>
              <w:pStyle w:val="TAL"/>
              <w:keepNext w:val="0"/>
              <w:keepLines w:val="0"/>
              <w:widowControl w:val="0"/>
              <w:rPr>
                <w:bCs/>
                <w:i/>
                <w:lang w:eastAsia="ja-JP"/>
              </w:rPr>
            </w:pPr>
          </w:p>
        </w:tc>
        <w:tc>
          <w:tcPr>
            <w:tcW w:w="1512" w:type="dxa"/>
          </w:tcPr>
          <w:p w14:paraId="3F3C9C1D" w14:textId="024B29BE" w:rsidR="00C3160D" w:rsidRPr="00FD0425" w:rsidRDefault="00C3160D" w:rsidP="00C3160D">
            <w:pPr>
              <w:pStyle w:val="TAL"/>
              <w:keepNext w:val="0"/>
              <w:keepLines w:val="0"/>
              <w:widowControl w:val="0"/>
              <w:rPr>
                <w:bCs/>
              </w:rPr>
            </w:pPr>
            <w:r w:rsidRPr="00FD0425">
              <w:rPr>
                <w:bCs/>
                <w:lang w:eastAsia="ja-JP"/>
              </w:rPr>
              <w:t>9.2.2.39</w:t>
            </w:r>
          </w:p>
        </w:tc>
        <w:tc>
          <w:tcPr>
            <w:tcW w:w="1728" w:type="dxa"/>
          </w:tcPr>
          <w:p w14:paraId="133DD131" w14:textId="77777777" w:rsidR="00C3160D" w:rsidRPr="00FD0425" w:rsidRDefault="00C3160D" w:rsidP="00C3160D">
            <w:pPr>
              <w:pStyle w:val="TAL"/>
              <w:keepNext w:val="0"/>
              <w:keepLines w:val="0"/>
              <w:widowControl w:val="0"/>
              <w:rPr>
                <w:bCs/>
                <w:lang w:eastAsia="zh-CN"/>
              </w:rPr>
            </w:pPr>
          </w:p>
        </w:tc>
        <w:tc>
          <w:tcPr>
            <w:tcW w:w="1080" w:type="dxa"/>
          </w:tcPr>
          <w:p w14:paraId="458EF14F" w14:textId="188D01C4"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17CC397F" w14:textId="74898854" w:rsidR="00C3160D" w:rsidRPr="00FD0425" w:rsidRDefault="00C3160D" w:rsidP="00C3160D">
            <w:pPr>
              <w:pStyle w:val="TAC"/>
              <w:keepNext w:val="0"/>
              <w:keepLines w:val="0"/>
              <w:widowControl w:val="0"/>
              <w:rPr>
                <w:lang w:eastAsia="ja-JP"/>
              </w:rPr>
            </w:pPr>
            <w:r w:rsidRPr="00FD0425" w:rsidDel="006E4110">
              <w:rPr>
                <w:lang w:eastAsia="ja-JP"/>
              </w:rPr>
              <w:t>reject</w:t>
            </w:r>
          </w:p>
        </w:tc>
      </w:tr>
      <w:tr w:rsidR="00C3160D" w:rsidRPr="00FD0425" w14:paraId="533CF3C2" w14:textId="77777777" w:rsidTr="00850CA9">
        <w:tc>
          <w:tcPr>
            <w:tcW w:w="2160" w:type="dxa"/>
          </w:tcPr>
          <w:p w14:paraId="3FA23F6B" w14:textId="5B400456" w:rsidR="00C3160D" w:rsidRPr="00FD0425" w:rsidRDefault="00C3160D" w:rsidP="00C3160D">
            <w:pPr>
              <w:pStyle w:val="TAL"/>
              <w:keepNext w:val="0"/>
              <w:keepLines w:val="0"/>
              <w:widowControl w:val="0"/>
              <w:ind w:left="227"/>
            </w:pPr>
            <w:r w:rsidRPr="00FD0425">
              <w:rPr>
                <w:rFonts w:cs="Arial"/>
                <w:szCs w:val="18"/>
                <w:lang w:eastAsia="zh-CN"/>
              </w:rPr>
              <w:t>TNL Configuration Info</w:t>
            </w:r>
          </w:p>
        </w:tc>
        <w:tc>
          <w:tcPr>
            <w:tcW w:w="1080" w:type="dxa"/>
          </w:tcPr>
          <w:p w14:paraId="4E67BC45" w14:textId="41F340F7" w:rsidR="00C3160D" w:rsidRPr="00FD0425" w:rsidRDefault="00C3160D" w:rsidP="00C3160D">
            <w:pPr>
              <w:pStyle w:val="TAL"/>
              <w:keepNext w:val="0"/>
              <w:keepLines w:val="0"/>
              <w:widowControl w:val="0"/>
              <w:rPr>
                <w:bCs/>
              </w:rPr>
            </w:pPr>
            <w:r w:rsidRPr="00FD0425">
              <w:rPr>
                <w:rFonts w:cs="Arial"/>
                <w:szCs w:val="18"/>
                <w:lang w:eastAsia="zh-CN"/>
              </w:rPr>
              <w:t>O</w:t>
            </w:r>
          </w:p>
        </w:tc>
        <w:tc>
          <w:tcPr>
            <w:tcW w:w="1080" w:type="dxa"/>
          </w:tcPr>
          <w:p w14:paraId="7CAE7915" w14:textId="77777777" w:rsidR="00C3160D" w:rsidRPr="00FD0425" w:rsidRDefault="00C3160D" w:rsidP="00C3160D">
            <w:pPr>
              <w:pStyle w:val="TAL"/>
              <w:keepNext w:val="0"/>
              <w:keepLines w:val="0"/>
              <w:widowControl w:val="0"/>
              <w:rPr>
                <w:bCs/>
                <w:i/>
                <w:lang w:eastAsia="ja-JP"/>
              </w:rPr>
            </w:pPr>
          </w:p>
        </w:tc>
        <w:tc>
          <w:tcPr>
            <w:tcW w:w="1512" w:type="dxa"/>
          </w:tcPr>
          <w:p w14:paraId="4C68088C" w14:textId="2C1028E3" w:rsidR="00C3160D" w:rsidRPr="00FD0425" w:rsidRDefault="00C3160D" w:rsidP="00C3160D">
            <w:pPr>
              <w:pStyle w:val="TAL"/>
              <w:keepNext w:val="0"/>
              <w:keepLines w:val="0"/>
              <w:widowControl w:val="0"/>
              <w:rPr>
                <w:bCs/>
              </w:rPr>
            </w:pPr>
            <w:r w:rsidRPr="00FD0425">
              <w:rPr>
                <w:rFonts w:cs="Arial"/>
                <w:szCs w:val="18"/>
                <w:lang w:eastAsia="ja-JP"/>
              </w:rPr>
              <w:t>9.2.3.96</w:t>
            </w:r>
          </w:p>
        </w:tc>
        <w:tc>
          <w:tcPr>
            <w:tcW w:w="1728" w:type="dxa"/>
          </w:tcPr>
          <w:p w14:paraId="4E1CCEAE" w14:textId="77777777" w:rsidR="00C3160D" w:rsidRPr="00FD0425" w:rsidRDefault="00C3160D" w:rsidP="00C3160D">
            <w:pPr>
              <w:pStyle w:val="TAL"/>
              <w:keepNext w:val="0"/>
              <w:keepLines w:val="0"/>
              <w:widowControl w:val="0"/>
              <w:rPr>
                <w:bCs/>
                <w:lang w:eastAsia="zh-CN"/>
              </w:rPr>
            </w:pPr>
          </w:p>
        </w:tc>
        <w:tc>
          <w:tcPr>
            <w:tcW w:w="1080" w:type="dxa"/>
          </w:tcPr>
          <w:p w14:paraId="4231D1A9" w14:textId="02FD4830" w:rsidR="00C3160D" w:rsidRPr="00FD0425" w:rsidRDefault="00C3160D" w:rsidP="00C3160D">
            <w:pPr>
              <w:pStyle w:val="TAC"/>
              <w:keepNext w:val="0"/>
              <w:keepLines w:val="0"/>
              <w:widowControl w:val="0"/>
              <w:rPr>
                <w:lang w:eastAsia="ja-JP"/>
              </w:rPr>
            </w:pPr>
            <w:r w:rsidRPr="00FD0425">
              <w:rPr>
                <w:rFonts w:cs="Arial"/>
                <w:szCs w:val="18"/>
                <w:lang w:eastAsia="ja-JP"/>
              </w:rPr>
              <w:t>YES</w:t>
            </w:r>
          </w:p>
        </w:tc>
        <w:tc>
          <w:tcPr>
            <w:tcW w:w="1080" w:type="dxa"/>
          </w:tcPr>
          <w:p w14:paraId="0C45222E" w14:textId="49C703FF" w:rsidR="00C3160D" w:rsidRPr="00FD0425" w:rsidRDefault="00C3160D" w:rsidP="00C3160D">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73372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73372F">
      <w:pPr>
        <w:widowControl w:val="0"/>
      </w:pPr>
    </w:p>
    <w:p w14:paraId="0453EF77" w14:textId="77777777" w:rsidR="00F02090" w:rsidRPr="00FD0425" w:rsidRDefault="00F02090" w:rsidP="0073372F">
      <w:pPr>
        <w:pStyle w:val="Heading4"/>
        <w:keepNext w:val="0"/>
        <w:keepLines w:val="0"/>
        <w:widowControl w:val="0"/>
      </w:pPr>
      <w:bookmarkStart w:id="4223" w:name="_CR9_1_3_5"/>
      <w:bookmarkStart w:id="4224" w:name="_Toc20955222"/>
      <w:bookmarkStart w:id="4225" w:name="_Toc29991419"/>
      <w:bookmarkStart w:id="4226" w:name="_Toc36555819"/>
      <w:bookmarkStart w:id="4227" w:name="_Toc44497529"/>
      <w:bookmarkStart w:id="4228" w:name="_Toc45107917"/>
      <w:bookmarkStart w:id="4229" w:name="_Toc45901537"/>
      <w:bookmarkStart w:id="4230" w:name="_Toc51850616"/>
      <w:bookmarkStart w:id="4231" w:name="_Toc56693619"/>
      <w:bookmarkStart w:id="4232" w:name="_Toc64447162"/>
      <w:bookmarkStart w:id="4233" w:name="_Toc66286656"/>
      <w:bookmarkStart w:id="4234" w:name="_Toc74151351"/>
      <w:bookmarkStart w:id="4235" w:name="_Toc88653823"/>
      <w:bookmarkStart w:id="4236" w:name="_Toc97904179"/>
      <w:bookmarkStart w:id="4237" w:name="_Toc105175220"/>
      <w:bookmarkStart w:id="4238" w:name="_Toc113826250"/>
      <w:bookmarkStart w:id="4239" w:name="_Toc175586832"/>
      <w:bookmarkEnd w:id="4221"/>
      <w:bookmarkEnd w:id="4223"/>
      <w:r w:rsidRPr="00FD0425">
        <w:t>9.1.3.5</w:t>
      </w:r>
      <w:r w:rsidRPr="00FD0425">
        <w:tab/>
        <w:t>NG-RAN NODE CONFIGURATION UPDATE ACKNOWLEDGE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23165D5B" w14:textId="77777777" w:rsidR="00F02090" w:rsidRPr="00FD0425" w:rsidRDefault="00F02090" w:rsidP="0073372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30E72697"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83FBEA3" w14:textId="77777777" w:rsidTr="0073372F">
        <w:tc>
          <w:tcPr>
            <w:tcW w:w="2160"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73372F">
            <w:pPr>
              <w:pStyle w:val="TAL"/>
              <w:keepNext w:val="0"/>
              <w:keepLines w:val="0"/>
              <w:widowControl w:val="0"/>
              <w:rPr>
                <w:lang w:eastAsia="ja-JP"/>
              </w:rPr>
            </w:pPr>
            <w:r w:rsidRPr="00FD0425">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09A9DB4" w14:textId="77777777" w:rsidTr="0073372F">
        <w:tc>
          <w:tcPr>
            <w:tcW w:w="2160"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73372F">
            <w:pPr>
              <w:pStyle w:val="TAC"/>
              <w:keepNext w:val="0"/>
              <w:keepLines w:val="0"/>
              <w:widowControl w:val="0"/>
              <w:rPr>
                <w:lang w:eastAsia="ja-JP"/>
              </w:rPr>
            </w:pPr>
          </w:p>
        </w:tc>
      </w:tr>
      <w:tr w:rsidR="00F02090" w:rsidRPr="00FD0425" w14:paraId="411B0BDC" w14:textId="77777777" w:rsidTr="0073372F">
        <w:tc>
          <w:tcPr>
            <w:tcW w:w="2160"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73372F">
            <w:pPr>
              <w:pStyle w:val="TAC"/>
              <w:keepNext w:val="0"/>
              <w:keepLines w:val="0"/>
              <w:widowControl w:val="0"/>
              <w:rPr>
                <w:lang w:eastAsia="ja-JP"/>
              </w:rPr>
            </w:pPr>
          </w:p>
        </w:tc>
      </w:tr>
      <w:tr w:rsidR="00C530BC" w:rsidRPr="00FD0425" w14:paraId="36F92BA3" w14:textId="77777777" w:rsidTr="0073372F">
        <w:tc>
          <w:tcPr>
            <w:tcW w:w="2160"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73372F">
            <w:pPr>
              <w:pStyle w:val="TAL"/>
              <w:keepNext w:val="0"/>
              <w:keepLines w:val="0"/>
              <w:widowControl w:val="0"/>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73372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73372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73372F">
            <w:pPr>
              <w:pStyle w:val="TAC"/>
              <w:keepNext w:val="0"/>
              <w:keepLines w:val="0"/>
              <w:widowControl w:val="0"/>
              <w:rPr>
                <w:lang w:eastAsia="ja-JP"/>
              </w:rPr>
            </w:pPr>
            <w:r>
              <w:rPr>
                <w:lang w:eastAsia="ja-JP"/>
              </w:rPr>
              <w:t>ignore</w:t>
            </w:r>
          </w:p>
        </w:tc>
      </w:tr>
      <w:tr w:rsidR="00C530BC" w:rsidRPr="00FD0425" w14:paraId="6A82A5FC" w14:textId="77777777" w:rsidTr="0073372F">
        <w:tc>
          <w:tcPr>
            <w:tcW w:w="2160"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73372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80"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73372F">
            <w:pPr>
              <w:pStyle w:val="TAL"/>
              <w:keepNext w:val="0"/>
              <w:keepLines w:val="0"/>
              <w:widowControl w:val="0"/>
              <w:rPr>
                <w:lang w:eastAsia="ja-JP"/>
              </w:rPr>
            </w:pPr>
            <w:r w:rsidRPr="00FD0425">
              <w:rPr>
                <w:lang w:eastAsia="ja-JP"/>
              </w:rPr>
              <w:t>9.2.2.1</w:t>
            </w:r>
            <w:r>
              <w:rPr>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73372F">
            <w:pPr>
              <w:pStyle w:val="TAC"/>
              <w:keepNext w:val="0"/>
              <w:keepLines w:val="0"/>
              <w:widowControl w:val="0"/>
              <w:rPr>
                <w:lang w:eastAsia="ja-JP"/>
              </w:rPr>
            </w:pPr>
          </w:p>
        </w:tc>
      </w:tr>
      <w:tr w:rsidR="00C530BC" w:rsidRPr="00FD0425" w14:paraId="1B7B6C3B" w14:textId="77777777" w:rsidTr="0073372F">
        <w:tc>
          <w:tcPr>
            <w:tcW w:w="2160"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73372F">
            <w:pPr>
              <w:pStyle w:val="TAC"/>
              <w:keepNext w:val="0"/>
              <w:keepLines w:val="0"/>
              <w:widowControl w:val="0"/>
              <w:rPr>
                <w:lang w:eastAsia="ja-JP"/>
              </w:rPr>
            </w:pPr>
          </w:p>
        </w:tc>
      </w:tr>
      <w:tr w:rsidR="00C530BC" w:rsidRPr="00FD0425" w14:paraId="140A31D2" w14:textId="77777777" w:rsidTr="0073372F">
        <w:tc>
          <w:tcPr>
            <w:tcW w:w="2160"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73372F">
            <w:pPr>
              <w:pStyle w:val="TAL"/>
              <w:keepNext w:val="0"/>
              <w:keepLines w:val="0"/>
              <w:widowControl w:val="0"/>
              <w:ind w:left="340"/>
              <w:rPr>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73372F">
            <w:pPr>
              <w:pStyle w:val="TAL"/>
              <w:keepNext w:val="0"/>
              <w:keepLines w:val="0"/>
              <w:widowControl w:val="0"/>
              <w:rPr>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73372F">
            <w:pPr>
              <w:pStyle w:val="TAL"/>
              <w:keepNext w:val="0"/>
              <w:keepLines w:val="0"/>
              <w:widowControl w:val="0"/>
              <w:rPr>
                <w:lang w:eastAsia="ja-JP"/>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73372F">
            <w:pPr>
              <w:pStyle w:val="TAC"/>
              <w:keepNext w:val="0"/>
              <w:keepLines w:val="0"/>
              <w:widowControl w:val="0"/>
              <w:rPr>
                <w:lang w:eastAsia="ja-JP"/>
              </w:rPr>
            </w:pPr>
          </w:p>
        </w:tc>
      </w:tr>
      <w:tr w:rsidR="007D05EF" w:rsidRPr="00FD0425" w14:paraId="0EE7221B" w14:textId="77777777" w:rsidTr="0073372F">
        <w:tc>
          <w:tcPr>
            <w:tcW w:w="2160"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3372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B94C658" w14:textId="77777777" w:rsidTr="0073372F">
        <w:tc>
          <w:tcPr>
            <w:tcW w:w="2160"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3372F">
            <w:pPr>
              <w:pStyle w:val="TAL"/>
              <w:keepNext w:val="0"/>
              <w:keepLines w:val="0"/>
              <w:widowControl w:val="0"/>
              <w:ind w:left="227"/>
              <w:rPr>
                <w:lang w:eastAsia="ja-JP"/>
              </w:rPr>
            </w:pPr>
            <w:r w:rsidRPr="00B21406">
              <w:t xml:space="preserve">&gt;&gt;Partial List Indicator </w:t>
            </w:r>
            <w:r>
              <w:t>E-UTRA</w:t>
            </w:r>
          </w:p>
        </w:tc>
        <w:tc>
          <w:tcPr>
            <w:tcW w:w="1080"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3372F">
            <w:pPr>
              <w:pStyle w:val="TAL"/>
              <w:keepNext w:val="0"/>
              <w:keepLines w:val="0"/>
              <w:widowControl w:val="0"/>
              <w:rPr>
                <w:rFonts w:cs="Arial"/>
              </w:rPr>
            </w:pPr>
            <w:r>
              <w:rPr>
                <w:rFonts w:cs="Arial"/>
              </w:rPr>
              <w:t>Partial List Indicator</w:t>
            </w:r>
          </w:p>
          <w:p w14:paraId="5F651D73" w14:textId="77777777" w:rsidR="007D05EF" w:rsidRPr="00FD0425" w:rsidRDefault="007D05EF" w:rsidP="0073372F">
            <w:pPr>
              <w:pStyle w:val="TAL"/>
              <w:keepNext w:val="0"/>
              <w:keepLines w:val="0"/>
              <w:widowControl w:val="0"/>
              <w:rPr>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3372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423D48A9" w14:textId="77777777" w:rsidTr="0073372F">
        <w:tc>
          <w:tcPr>
            <w:tcW w:w="2160"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3372F">
            <w:pPr>
              <w:pStyle w:val="TAL"/>
              <w:keepNext w:val="0"/>
              <w:keepLines w:val="0"/>
              <w:widowControl w:val="0"/>
              <w:ind w:left="227"/>
              <w:rPr>
                <w:lang w:eastAsia="ja-JP"/>
              </w:rPr>
            </w:pPr>
            <w:r>
              <w:t>&gt;&gt;</w:t>
            </w:r>
            <w:r w:rsidRPr="00FD0425">
              <w:t>Cell and Capacity Assistance Information</w:t>
            </w:r>
            <w:r>
              <w:t xml:space="preserve"> E-UTRA</w:t>
            </w:r>
          </w:p>
        </w:tc>
        <w:tc>
          <w:tcPr>
            <w:tcW w:w="1080"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3372F">
            <w:pPr>
              <w:pStyle w:val="TAL"/>
              <w:keepNext w:val="0"/>
              <w:keepLines w:val="0"/>
              <w:widowControl w:val="0"/>
              <w:rPr>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3372F">
            <w:pPr>
              <w:pStyle w:val="TAL"/>
              <w:keepNext w:val="0"/>
              <w:keepLines w:val="0"/>
              <w:widowControl w:val="0"/>
              <w:rPr>
                <w:lang w:eastAsia="ja-JP"/>
              </w:rPr>
            </w:pPr>
            <w:r w:rsidRPr="00FD0425">
              <w:rPr>
                <w:bCs/>
              </w:rPr>
              <w:t>9.2.2.4</w:t>
            </w:r>
            <w:r>
              <w:rPr>
                <w:bCs/>
              </w:rPr>
              <w:t>2</w:t>
            </w:r>
          </w:p>
        </w:tc>
        <w:tc>
          <w:tcPr>
            <w:tcW w:w="1728"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3372F">
            <w:pPr>
              <w:pStyle w:val="TAL"/>
              <w:keepNext w:val="0"/>
              <w:keepLines w:val="0"/>
              <w:widowControl w:val="0"/>
              <w:rPr>
                <w:lang w:eastAsia="ja-JP"/>
              </w:rPr>
            </w:pPr>
            <w:r>
              <w:rPr>
                <w:rFonts w:eastAsia="SimSun"/>
                <w:bCs/>
                <w:lang w:eastAsia="zh-CN"/>
              </w:rPr>
              <w:t>Contains E-UTRA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750866B5" w14:textId="77777777" w:rsidTr="0073372F">
        <w:tc>
          <w:tcPr>
            <w:tcW w:w="2160"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3372F">
            <w:pPr>
              <w:pStyle w:val="TAL"/>
              <w:keepNext w:val="0"/>
              <w:keepLines w:val="0"/>
              <w:widowControl w:val="0"/>
              <w:ind w:left="227"/>
              <w:rPr>
                <w:b/>
                <w:lang w:eastAsia="ja-JP"/>
              </w:rPr>
            </w:pPr>
            <w:r w:rsidRPr="00FD0425">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3372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3372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3372F">
            <w:pPr>
              <w:pStyle w:val="TAC"/>
              <w:keepNext w:val="0"/>
              <w:keepLines w:val="0"/>
              <w:widowControl w:val="0"/>
              <w:rPr>
                <w:lang w:eastAsia="ja-JP"/>
              </w:rPr>
            </w:pPr>
          </w:p>
        </w:tc>
      </w:tr>
      <w:tr w:rsidR="007D05EF" w:rsidRPr="00FD0425" w14:paraId="21386C6E" w14:textId="77777777" w:rsidTr="0073372F">
        <w:tc>
          <w:tcPr>
            <w:tcW w:w="2160"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3372F">
            <w:pPr>
              <w:pStyle w:val="TAL"/>
              <w:keepNext w:val="0"/>
              <w:keepLines w:val="0"/>
              <w:widowControl w:val="0"/>
              <w:ind w:left="340"/>
              <w:rPr>
                <w:lang w:eastAsia="ja-JP"/>
              </w:rPr>
            </w:pPr>
            <w:r w:rsidRPr="00FD0425">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3372F">
            <w:pPr>
              <w:pStyle w:val="TAL"/>
              <w:keepNext w:val="0"/>
              <w:keepLines w:val="0"/>
              <w:widowControl w:val="0"/>
              <w:rPr>
                <w:lang w:eastAsia="ja-JP"/>
              </w:rPr>
            </w:pPr>
            <w:r w:rsidRPr="00FD0425">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3372F">
            <w:pPr>
              <w:pStyle w:val="TAC"/>
              <w:keepNext w:val="0"/>
              <w:keepLines w:val="0"/>
              <w:widowControl w:val="0"/>
              <w:rPr>
                <w:lang w:eastAsia="ja-JP"/>
              </w:rPr>
            </w:pPr>
          </w:p>
        </w:tc>
      </w:tr>
      <w:tr w:rsidR="007D05EF" w:rsidRPr="00FD0425" w14:paraId="54E839D0" w14:textId="77777777" w:rsidTr="0073372F">
        <w:tc>
          <w:tcPr>
            <w:tcW w:w="2160"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3372F">
            <w:pPr>
              <w:pStyle w:val="TAC"/>
              <w:keepNext w:val="0"/>
              <w:keepLines w:val="0"/>
              <w:widowControl w:val="0"/>
              <w:rPr>
                <w:lang w:eastAsia="ja-JP"/>
              </w:rPr>
            </w:pPr>
          </w:p>
        </w:tc>
      </w:tr>
      <w:tr w:rsidR="007D05EF" w:rsidRPr="00FD0425" w14:paraId="2CC1E219" w14:textId="77777777" w:rsidTr="0073372F">
        <w:tc>
          <w:tcPr>
            <w:tcW w:w="2160"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3372F">
            <w:pPr>
              <w:pStyle w:val="TAL"/>
              <w:keepNext w:val="0"/>
              <w:keepLines w:val="0"/>
              <w:widowControl w:val="0"/>
              <w:ind w:left="340"/>
              <w:rPr>
                <w:bCs/>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3372F">
            <w:pPr>
              <w:pStyle w:val="TAL"/>
              <w:keepNext w:val="0"/>
              <w:keepLines w:val="0"/>
              <w:widowControl w:val="0"/>
              <w:rPr>
                <w:bCs/>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3372F">
            <w:pPr>
              <w:pStyle w:val="TAL"/>
              <w:keepNext w:val="0"/>
              <w:keepLines w:val="0"/>
              <w:widowControl w:val="0"/>
              <w:rPr>
                <w:bCs/>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3372F">
            <w:pPr>
              <w:pStyle w:val="TAL"/>
              <w:keepNext w:val="0"/>
              <w:keepLines w:val="0"/>
              <w:widowControl w:val="0"/>
              <w:rPr>
                <w:bCs/>
                <w:lang w:eastAsia="zh-CN"/>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3372F">
            <w:pPr>
              <w:pStyle w:val="TAC"/>
              <w:keepNext w:val="0"/>
              <w:keepLines w:val="0"/>
              <w:widowControl w:val="0"/>
              <w:rPr>
                <w:lang w:eastAsia="zh-CN"/>
              </w:rPr>
            </w:pPr>
          </w:p>
        </w:tc>
      </w:tr>
      <w:tr w:rsidR="007D05EF" w:rsidRPr="00FD0425" w14:paraId="07CFEECF" w14:textId="77777777" w:rsidTr="0073372F">
        <w:tc>
          <w:tcPr>
            <w:tcW w:w="2160"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3372F">
            <w:pPr>
              <w:pStyle w:val="TAL"/>
              <w:keepNext w:val="0"/>
              <w:keepLines w:val="0"/>
              <w:widowControl w:val="0"/>
              <w:ind w:left="227"/>
              <w:rPr>
                <w:lang w:eastAsia="en-US"/>
              </w:rPr>
            </w:pPr>
            <w:r w:rsidRPr="00B21406">
              <w:rPr>
                <w:lang w:eastAsia="en-US"/>
              </w:rPr>
              <w:t>&gt;&gt;Partial List Indicator NR</w:t>
            </w:r>
          </w:p>
        </w:tc>
        <w:tc>
          <w:tcPr>
            <w:tcW w:w="1080"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3372F">
            <w:pPr>
              <w:pStyle w:val="TAL"/>
              <w:keepNext w:val="0"/>
              <w:keepLines w:val="0"/>
              <w:widowControl w:val="0"/>
              <w:rPr>
                <w:rFonts w:cs="Arial"/>
              </w:rPr>
            </w:pPr>
            <w:r>
              <w:rPr>
                <w:rFonts w:cs="Arial"/>
              </w:rPr>
              <w:t>Partial List Indicator</w:t>
            </w:r>
          </w:p>
          <w:p w14:paraId="6686F6E8" w14:textId="77777777" w:rsidR="007D05EF" w:rsidRPr="00FD0425" w:rsidRDefault="007D05EF" w:rsidP="0073372F">
            <w:pPr>
              <w:pStyle w:val="TAL"/>
              <w:keepNext w:val="0"/>
              <w:keepLines w:val="0"/>
              <w:widowControl w:val="0"/>
              <w:rPr>
                <w:rFonts w:eastAsia="MS Mincho" w:cs="Arial"/>
                <w:bCs/>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3372F">
            <w:pPr>
              <w:pStyle w:val="TAL"/>
              <w:keepNext w:val="0"/>
              <w:keepLines w:val="0"/>
              <w:widowControl w:val="0"/>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3B547FAD" w14:textId="77777777" w:rsidTr="0073372F">
        <w:tc>
          <w:tcPr>
            <w:tcW w:w="2160"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3372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80"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3372F">
            <w:pPr>
              <w:pStyle w:val="TAL"/>
              <w:keepNext w:val="0"/>
              <w:keepLines w:val="0"/>
              <w:widowControl w:val="0"/>
              <w:rPr>
                <w:bCs/>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3372F">
            <w:pPr>
              <w:pStyle w:val="TAL"/>
              <w:keepNext w:val="0"/>
              <w:keepLines w:val="0"/>
              <w:widowControl w:val="0"/>
              <w:rPr>
                <w:rFonts w:eastAsia="MS Mincho" w:cs="Arial"/>
                <w:bCs/>
                <w:lang w:eastAsia="ja-JP"/>
              </w:rPr>
            </w:pPr>
            <w:r w:rsidRPr="00FD0425">
              <w:rPr>
                <w:bCs/>
              </w:rPr>
              <w:t>9.2.2.41</w:t>
            </w:r>
          </w:p>
        </w:tc>
        <w:tc>
          <w:tcPr>
            <w:tcW w:w="1728"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3372F">
            <w:pPr>
              <w:pStyle w:val="TAL"/>
              <w:keepNext w:val="0"/>
              <w:keepLines w:val="0"/>
              <w:widowControl w:val="0"/>
              <w:rPr>
                <w:bCs/>
                <w:lang w:eastAsia="zh-CN"/>
              </w:rPr>
            </w:pPr>
            <w:r>
              <w:rPr>
                <w:rFonts w:eastAsia="SimSun"/>
                <w:bCs/>
                <w:lang w:eastAsia="zh-CN"/>
              </w:rPr>
              <w:t>Contains NR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6DD63162" w14:textId="77777777" w:rsidTr="0073372F">
        <w:tc>
          <w:tcPr>
            <w:tcW w:w="2160"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3372F">
            <w:pPr>
              <w:pStyle w:val="TAL"/>
              <w:keepNext w:val="0"/>
              <w:keepLines w:val="0"/>
              <w:widowControl w:val="0"/>
              <w:rPr>
                <w:b/>
                <w:lang w:eastAsia="en-US"/>
              </w:rPr>
            </w:pPr>
            <w:r w:rsidRPr="00FD0425">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3372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73372F">
        <w:tc>
          <w:tcPr>
            <w:tcW w:w="2160"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3372F">
            <w:pPr>
              <w:pStyle w:val="TAL"/>
              <w:keepNext w:val="0"/>
              <w:keepLines w:val="0"/>
              <w:widowControl w:val="0"/>
              <w:ind w:left="113"/>
              <w:rPr>
                <w:b/>
                <w:lang w:eastAsia="en-US"/>
              </w:rPr>
            </w:pPr>
            <w:r w:rsidRPr="00FD0425">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3372F">
            <w:pPr>
              <w:pStyle w:val="TAC"/>
              <w:keepNext w:val="0"/>
              <w:keepLines w:val="0"/>
              <w:widowControl w:val="0"/>
              <w:rPr>
                <w:lang w:eastAsia="ja-JP"/>
              </w:rPr>
            </w:pPr>
          </w:p>
        </w:tc>
      </w:tr>
      <w:tr w:rsidR="007D05EF" w:rsidRPr="00FD0425" w14:paraId="0D918C00" w14:textId="77777777" w:rsidTr="0073372F">
        <w:tc>
          <w:tcPr>
            <w:tcW w:w="2160"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3372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3372F">
            <w:pPr>
              <w:pStyle w:val="TAC"/>
              <w:keepNext w:val="0"/>
              <w:keepLines w:val="0"/>
              <w:widowControl w:val="0"/>
              <w:rPr>
                <w:lang w:eastAsia="ja-JP"/>
              </w:rPr>
            </w:pPr>
          </w:p>
        </w:tc>
      </w:tr>
      <w:tr w:rsidR="00DE149B" w:rsidRPr="00FD0425" w14:paraId="5601806A" w14:textId="77777777" w:rsidTr="0073372F">
        <w:tc>
          <w:tcPr>
            <w:tcW w:w="2160"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73372F">
            <w:pPr>
              <w:pStyle w:val="TAL"/>
              <w:keepNext w:val="0"/>
              <w:keepLines w:val="0"/>
              <w:widowControl w:val="0"/>
              <w:rPr>
                <w:b/>
                <w:lang w:eastAsia="en-US"/>
              </w:rPr>
            </w:pPr>
            <w:r w:rsidRPr="00FD0425">
              <w:rPr>
                <w:b/>
                <w:lang w:eastAsia="en-US"/>
              </w:rPr>
              <w:t>TNLA Failed to Setup Lis</w:t>
            </w:r>
            <w:r>
              <w:rPr>
                <w:b/>
                <w:lang w:eastAsia="en-US"/>
              </w:rPr>
              <w:t>t</w:t>
            </w:r>
          </w:p>
        </w:tc>
        <w:tc>
          <w:tcPr>
            <w:tcW w:w="1080"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73372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73372F">
        <w:tc>
          <w:tcPr>
            <w:tcW w:w="2160"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73372F">
            <w:pPr>
              <w:pStyle w:val="TAL"/>
              <w:keepNext w:val="0"/>
              <w:keepLines w:val="0"/>
              <w:widowControl w:val="0"/>
              <w:ind w:left="113"/>
              <w:rPr>
                <w:b/>
                <w:lang w:eastAsia="en-US"/>
              </w:rPr>
            </w:pPr>
            <w:r w:rsidRPr="00FD0425">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73372F">
            <w:pPr>
              <w:pStyle w:val="TAC"/>
              <w:keepNext w:val="0"/>
              <w:keepLines w:val="0"/>
              <w:widowControl w:val="0"/>
              <w:rPr>
                <w:lang w:eastAsia="ja-JP"/>
              </w:rPr>
            </w:pPr>
          </w:p>
        </w:tc>
      </w:tr>
      <w:tr w:rsidR="00DE149B" w:rsidRPr="00FD0425" w14:paraId="0D6F743B" w14:textId="77777777" w:rsidTr="0073372F">
        <w:tc>
          <w:tcPr>
            <w:tcW w:w="2160"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73372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73372F">
            <w:pPr>
              <w:pStyle w:val="TAC"/>
              <w:keepNext w:val="0"/>
              <w:keepLines w:val="0"/>
              <w:widowControl w:val="0"/>
              <w:rPr>
                <w:lang w:eastAsia="ja-JP"/>
              </w:rPr>
            </w:pPr>
          </w:p>
        </w:tc>
      </w:tr>
      <w:tr w:rsidR="00DE149B" w:rsidRPr="00FD0425" w14:paraId="4F38E811" w14:textId="77777777" w:rsidTr="0073372F">
        <w:tc>
          <w:tcPr>
            <w:tcW w:w="2160"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73372F">
            <w:pPr>
              <w:pStyle w:val="TAL"/>
              <w:keepNext w:val="0"/>
              <w:keepLines w:val="0"/>
              <w:widowControl w:val="0"/>
              <w:ind w:left="227"/>
              <w:rPr>
                <w:lang w:eastAsia="en-US"/>
              </w:rPr>
            </w:pPr>
            <w:r w:rsidRPr="00FD0425">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73372F">
            <w:pPr>
              <w:pStyle w:val="TAL"/>
              <w:keepNext w:val="0"/>
              <w:keepLines w:val="0"/>
              <w:widowControl w:val="0"/>
              <w:rPr>
                <w:lang w:eastAsia="en-US"/>
              </w:rPr>
            </w:pPr>
            <w:r w:rsidRPr="00FD0425">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73372F">
            <w:pPr>
              <w:pStyle w:val="TAC"/>
              <w:keepNext w:val="0"/>
              <w:keepLines w:val="0"/>
              <w:widowControl w:val="0"/>
              <w:rPr>
                <w:lang w:eastAsia="ja-JP"/>
              </w:rPr>
            </w:pPr>
          </w:p>
        </w:tc>
      </w:tr>
      <w:tr w:rsidR="00DE149B" w:rsidRPr="00FD0425" w14:paraId="47366C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73372F">
            <w:pPr>
              <w:pStyle w:val="TAC"/>
              <w:keepNext w:val="0"/>
              <w:keepLines w:val="0"/>
              <w:widowControl w:val="0"/>
              <w:rPr>
                <w:lang w:eastAsia="ja-JP"/>
              </w:rPr>
            </w:pPr>
            <w:r w:rsidRPr="00FD0425">
              <w:rPr>
                <w:lang w:eastAsia="ja-JP"/>
              </w:rPr>
              <w:t>ignore</w:t>
            </w:r>
          </w:p>
        </w:tc>
      </w:tr>
      <w:tr w:rsidR="00DE149B" w:rsidRPr="00FD0425" w14:paraId="6C3BCF16" w14:textId="77777777" w:rsidTr="0073372F">
        <w:tc>
          <w:tcPr>
            <w:tcW w:w="2160"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73372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73372F">
        <w:tc>
          <w:tcPr>
            <w:tcW w:w="2160"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73372F">
            <w:pPr>
              <w:pStyle w:val="TAL"/>
              <w:keepNext w:val="0"/>
              <w:keepLines w:val="0"/>
              <w:widowControl w:val="0"/>
              <w:rPr>
                <w:bCs/>
                <w:lang w:eastAsia="ja-JP"/>
              </w:rPr>
            </w:pPr>
            <w:r w:rsidRPr="00FD0425">
              <w:rPr>
                <w:rFonts w:cs="Arial"/>
                <w:szCs w:val="18"/>
                <w:lang w:eastAsia="ja-JP"/>
              </w:rPr>
              <w:t>9.2.3.96</w:t>
            </w:r>
          </w:p>
        </w:tc>
        <w:tc>
          <w:tcPr>
            <w:tcW w:w="1728"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73372F">
            <w:pPr>
              <w:pStyle w:val="TAC"/>
              <w:keepNext w:val="0"/>
              <w:keepLines w:val="0"/>
              <w:widowControl w:val="0"/>
              <w:rPr>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73372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73372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5A0B6B8"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73372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73372F">
            <w:pPr>
              <w:pStyle w:val="TAL"/>
              <w:keepNext w:val="0"/>
              <w:keepLines w:val="0"/>
              <w:widowControl w:val="0"/>
              <w:rPr>
                <w:lang w:eastAsia="ja-JP"/>
              </w:rPr>
            </w:pPr>
            <w:bookmarkStart w:id="4240" w:name="OLE_LINK64"/>
            <w:r w:rsidRPr="00FD0425">
              <w:rPr>
                <w:lang w:eastAsia="ja-JP"/>
              </w:rPr>
              <w:t>Maximum no. cells that can be served by an NG-RAN node.</w:t>
            </w:r>
          </w:p>
          <w:p w14:paraId="62FCC1B9" w14:textId="77777777" w:rsidR="00F02090" w:rsidRPr="00FD0425" w:rsidRDefault="00F02090" w:rsidP="0073372F">
            <w:pPr>
              <w:pStyle w:val="TAL"/>
              <w:keepNext w:val="0"/>
              <w:keepLines w:val="0"/>
              <w:widowControl w:val="0"/>
              <w:rPr>
                <w:lang w:eastAsia="ja-JP"/>
              </w:rPr>
            </w:pPr>
            <w:r w:rsidRPr="00FD0425">
              <w:rPr>
                <w:lang w:eastAsia="ja-JP"/>
              </w:rPr>
              <w:t>Value is 16384.</w:t>
            </w:r>
            <w:bookmarkEnd w:id="4240"/>
          </w:p>
        </w:tc>
      </w:tr>
      <w:tr w:rsidR="00F02090" w:rsidRPr="00FD0425" w14:paraId="1B45EDE2"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73372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73372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73372F">
      <w:pPr>
        <w:widowControl w:val="0"/>
        <w:rPr>
          <w:rFonts w:eastAsia="Geneva"/>
          <w:lang w:eastAsia="ja-JP"/>
        </w:rPr>
      </w:pPr>
    </w:p>
    <w:p w14:paraId="441D02CA" w14:textId="77777777" w:rsidR="00F02090" w:rsidRPr="00FD0425" w:rsidRDefault="00F02090" w:rsidP="0073372F">
      <w:pPr>
        <w:pStyle w:val="Heading4"/>
        <w:keepNext w:val="0"/>
        <w:keepLines w:val="0"/>
        <w:widowControl w:val="0"/>
      </w:pPr>
      <w:bookmarkStart w:id="4241" w:name="_CR9_1_3_6"/>
      <w:bookmarkStart w:id="4242" w:name="_Toc20955223"/>
      <w:bookmarkStart w:id="4243" w:name="_Toc29991420"/>
      <w:bookmarkStart w:id="4244" w:name="_Toc36555820"/>
      <w:bookmarkStart w:id="4245" w:name="_Toc44497530"/>
      <w:bookmarkStart w:id="4246" w:name="_Toc45107918"/>
      <w:bookmarkStart w:id="4247" w:name="_Toc45901538"/>
      <w:bookmarkStart w:id="4248" w:name="_Toc51850617"/>
      <w:bookmarkStart w:id="4249" w:name="_Toc56693620"/>
      <w:bookmarkStart w:id="4250" w:name="_Toc64447163"/>
      <w:bookmarkStart w:id="4251" w:name="_Toc66286657"/>
      <w:bookmarkStart w:id="4252" w:name="_Toc74151352"/>
      <w:bookmarkStart w:id="4253" w:name="_Toc88653824"/>
      <w:bookmarkStart w:id="4254" w:name="_Toc97904180"/>
      <w:bookmarkStart w:id="4255" w:name="_Toc105175221"/>
      <w:bookmarkStart w:id="4256" w:name="_Toc113826251"/>
      <w:bookmarkStart w:id="4257" w:name="_Toc175586833"/>
      <w:bookmarkEnd w:id="4241"/>
      <w:r w:rsidRPr="00FD0425">
        <w:t>9.1.3.6</w:t>
      </w:r>
      <w:r w:rsidRPr="00FD0425">
        <w:tab/>
        <w:t>NG-RAN NODE CONFIGURATION UPDATE FAILURE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bookmarkEnd w:id="4009"/>
    <w:p w14:paraId="2800C72A" w14:textId="77777777" w:rsidR="00F02090" w:rsidRPr="00FD0425" w:rsidRDefault="00F02090" w:rsidP="0073372F">
      <w:pPr>
        <w:widowControl w:val="0"/>
      </w:pPr>
      <w:r w:rsidRPr="00FD0425">
        <w:t>This message is sent by the neighbouring NG-RAN node to indicate NG-RAN node Configuration Update failure.</w:t>
      </w:r>
    </w:p>
    <w:p w14:paraId="40E5708C"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FD0425" w14:paraId="585C7907"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6C63D7C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84681C0"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77A714D" w14:textId="77777777" w:rsidTr="00140708">
        <w:tc>
          <w:tcPr>
            <w:tcW w:w="1111"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1965CE3"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B867C53" w14:textId="77777777" w:rsidTr="00140708">
        <w:tc>
          <w:tcPr>
            <w:tcW w:w="1111"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73372F">
      <w:pPr>
        <w:widowControl w:val="0"/>
        <w:rPr>
          <w:lang w:eastAsia="ja-JP"/>
        </w:rPr>
      </w:pPr>
    </w:p>
    <w:p w14:paraId="1CDA9447" w14:textId="77777777" w:rsidR="00F02090" w:rsidRPr="00FD0425" w:rsidRDefault="00F02090" w:rsidP="0073372F">
      <w:pPr>
        <w:pStyle w:val="Heading4"/>
        <w:keepNext w:val="0"/>
        <w:keepLines w:val="0"/>
        <w:widowControl w:val="0"/>
        <w:rPr>
          <w:lang w:val="en-US"/>
        </w:rPr>
      </w:pPr>
      <w:bookmarkStart w:id="4258" w:name="_CR9_1_3_7"/>
      <w:bookmarkStart w:id="4259" w:name="_Toc20955224"/>
      <w:bookmarkStart w:id="4260" w:name="_Toc29991421"/>
      <w:bookmarkStart w:id="4261" w:name="_Toc36555821"/>
      <w:bookmarkStart w:id="4262" w:name="_Toc44497531"/>
      <w:bookmarkStart w:id="4263" w:name="_Toc45107919"/>
      <w:bookmarkStart w:id="4264" w:name="_Toc45901539"/>
      <w:bookmarkStart w:id="4265" w:name="_Toc51850618"/>
      <w:bookmarkStart w:id="4266" w:name="_Toc56693621"/>
      <w:bookmarkStart w:id="4267" w:name="_Toc64447164"/>
      <w:bookmarkStart w:id="4268" w:name="_Toc66286658"/>
      <w:bookmarkStart w:id="4269" w:name="_Toc74151353"/>
      <w:bookmarkStart w:id="4270" w:name="_Toc88653825"/>
      <w:bookmarkStart w:id="4271" w:name="_Toc97904181"/>
      <w:bookmarkStart w:id="4272" w:name="_Toc105175222"/>
      <w:bookmarkStart w:id="4273" w:name="_Toc113826252"/>
      <w:bookmarkStart w:id="4274" w:name="_Toc175586834"/>
      <w:bookmarkEnd w:id="4258"/>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87729F5" w14:textId="77777777" w:rsidR="00F02090" w:rsidRPr="00FD0425" w:rsidRDefault="00F02090" w:rsidP="0073372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73372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772A9F" w14:textId="77777777" w:rsidTr="00807553">
        <w:trPr>
          <w:tblHeader/>
        </w:trPr>
        <w:tc>
          <w:tcPr>
            <w:tcW w:w="2160"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73372F">
        <w:tc>
          <w:tcPr>
            <w:tcW w:w="2160"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9C55D2B" w14:textId="77777777" w:rsidTr="0073372F">
        <w:tc>
          <w:tcPr>
            <w:tcW w:w="2160"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BA820AD" w14:textId="77777777" w:rsidTr="0073372F">
        <w:tc>
          <w:tcPr>
            <w:tcW w:w="2160"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73372F">
            <w:pPr>
              <w:pStyle w:val="TAC"/>
              <w:keepNext w:val="0"/>
              <w:keepLines w:val="0"/>
              <w:widowControl w:val="0"/>
              <w:rPr>
                <w:lang w:eastAsia="ja-JP"/>
              </w:rPr>
            </w:pPr>
          </w:p>
        </w:tc>
      </w:tr>
      <w:tr w:rsidR="00F02090" w:rsidRPr="00FD0425" w14:paraId="35402CED" w14:textId="77777777" w:rsidTr="0073372F">
        <w:tc>
          <w:tcPr>
            <w:tcW w:w="2160"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73372F">
            <w:pPr>
              <w:pStyle w:val="TAC"/>
              <w:keepNext w:val="0"/>
              <w:keepLines w:val="0"/>
              <w:widowControl w:val="0"/>
              <w:rPr>
                <w:lang w:eastAsia="ja-JP"/>
              </w:rPr>
            </w:pPr>
          </w:p>
        </w:tc>
      </w:tr>
      <w:tr w:rsidR="00F02090" w:rsidRPr="00FD0425" w14:paraId="204FA205" w14:textId="77777777" w:rsidTr="0073372F">
        <w:tc>
          <w:tcPr>
            <w:tcW w:w="2160"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73372F">
            <w:pPr>
              <w:pStyle w:val="TAC"/>
              <w:keepNext w:val="0"/>
              <w:keepLines w:val="0"/>
              <w:widowControl w:val="0"/>
              <w:rPr>
                <w:lang w:eastAsia="ja-JP"/>
              </w:rPr>
            </w:pPr>
          </w:p>
        </w:tc>
      </w:tr>
      <w:tr w:rsidR="00F02090" w:rsidRPr="00FD0425" w14:paraId="101CB6B6" w14:textId="77777777" w:rsidTr="0073372F">
        <w:tc>
          <w:tcPr>
            <w:tcW w:w="2160"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73372F">
            <w:pPr>
              <w:pStyle w:val="TAC"/>
              <w:keepNext w:val="0"/>
              <w:keepLines w:val="0"/>
              <w:widowControl w:val="0"/>
              <w:rPr>
                <w:lang w:eastAsia="ja-JP"/>
              </w:rPr>
            </w:pPr>
          </w:p>
        </w:tc>
      </w:tr>
      <w:tr w:rsidR="00F02090" w:rsidRPr="00FD0425" w14:paraId="6B9A7274" w14:textId="77777777" w:rsidTr="0073372F">
        <w:tc>
          <w:tcPr>
            <w:tcW w:w="2160"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73372F">
            <w:pPr>
              <w:pStyle w:val="TAC"/>
              <w:keepNext w:val="0"/>
              <w:keepLines w:val="0"/>
              <w:widowControl w:val="0"/>
              <w:rPr>
                <w:lang w:eastAsia="ja-JP"/>
              </w:rPr>
            </w:pPr>
          </w:p>
        </w:tc>
      </w:tr>
      <w:tr w:rsidR="00F02090" w:rsidRPr="00FD0425" w14:paraId="5342A88F" w14:textId="77777777" w:rsidTr="0073372F">
        <w:tc>
          <w:tcPr>
            <w:tcW w:w="2160"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73372F">
            <w:pPr>
              <w:pStyle w:val="TAC"/>
              <w:keepNext w:val="0"/>
              <w:keepLines w:val="0"/>
              <w:widowControl w:val="0"/>
              <w:rPr>
                <w:lang w:eastAsia="ja-JP"/>
              </w:rPr>
            </w:pPr>
          </w:p>
        </w:tc>
      </w:tr>
      <w:tr w:rsidR="00F02090" w:rsidRPr="00FD0425" w14:paraId="50F6CBE8" w14:textId="77777777" w:rsidTr="0073372F">
        <w:tc>
          <w:tcPr>
            <w:tcW w:w="2160"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73372F">
            <w:pPr>
              <w:pStyle w:val="TAC"/>
              <w:keepNext w:val="0"/>
              <w:keepLines w:val="0"/>
              <w:widowControl w:val="0"/>
              <w:rPr>
                <w:lang w:eastAsia="ja-JP"/>
              </w:rPr>
            </w:pPr>
          </w:p>
        </w:tc>
      </w:tr>
      <w:tr w:rsidR="00F02090" w:rsidRPr="00FD0425" w14:paraId="10F4C155" w14:textId="77777777" w:rsidTr="0073372F">
        <w:tc>
          <w:tcPr>
            <w:tcW w:w="2160"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73372F">
            <w:pPr>
              <w:pStyle w:val="TAC"/>
              <w:keepNext w:val="0"/>
              <w:keepLines w:val="0"/>
              <w:widowControl w:val="0"/>
              <w:rPr>
                <w:lang w:eastAsia="ja-JP"/>
              </w:rPr>
            </w:pPr>
          </w:p>
        </w:tc>
      </w:tr>
      <w:tr w:rsidR="00F02090" w:rsidRPr="00FD0425" w14:paraId="4F41A1A6" w14:textId="77777777" w:rsidTr="0073372F">
        <w:tc>
          <w:tcPr>
            <w:tcW w:w="2160"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14FFF" w:rsidRPr="00FD0425" w14:paraId="685187AB" w14:textId="77777777" w:rsidTr="0073372F">
        <w:tc>
          <w:tcPr>
            <w:tcW w:w="2160"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73372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73372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73372F">
      <w:pPr>
        <w:widowControl w:val="0"/>
      </w:pPr>
    </w:p>
    <w:p w14:paraId="179A746D" w14:textId="77777777" w:rsidR="00F02090" w:rsidRPr="00FD0425" w:rsidRDefault="00F02090" w:rsidP="0073372F">
      <w:pPr>
        <w:pStyle w:val="Heading4"/>
        <w:keepNext w:val="0"/>
        <w:keepLines w:val="0"/>
        <w:widowControl w:val="0"/>
        <w:rPr>
          <w:lang w:val="fr-FR"/>
        </w:rPr>
      </w:pPr>
      <w:bookmarkStart w:id="4275" w:name="_CR9_1_3_8"/>
      <w:bookmarkStart w:id="4276" w:name="_Toc20955225"/>
      <w:bookmarkStart w:id="4277" w:name="_Toc29991422"/>
      <w:bookmarkStart w:id="4278" w:name="_Toc36555822"/>
      <w:bookmarkStart w:id="4279" w:name="_Toc44497532"/>
      <w:bookmarkStart w:id="4280" w:name="_Toc45107920"/>
      <w:bookmarkStart w:id="4281" w:name="_Toc45901540"/>
      <w:bookmarkStart w:id="4282" w:name="_Toc51850619"/>
      <w:bookmarkStart w:id="4283" w:name="_Toc56693622"/>
      <w:bookmarkStart w:id="4284" w:name="_Toc64447165"/>
      <w:bookmarkStart w:id="4285" w:name="_Toc66286659"/>
      <w:bookmarkStart w:id="4286" w:name="_Toc74151354"/>
      <w:bookmarkStart w:id="4287" w:name="_Toc88653826"/>
      <w:bookmarkStart w:id="4288" w:name="_Toc97904182"/>
      <w:bookmarkStart w:id="4289" w:name="_Toc105175223"/>
      <w:bookmarkStart w:id="4290" w:name="_Toc113826253"/>
      <w:bookmarkStart w:id="4291" w:name="_Toc175586835"/>
      <w:bookmarkEnd w:id="4275"/>
      <w:r w:rsidRPr="00FD0425">
        <w:rPr>
          <w:lang w:val="fr-FR"/>
        </w:rPr>
        <w:t>9.1.3.8</w:t>
      </w:r>
      <w:r w:rsidRPr="00FD0425">
        <w:rPr>
          <w:lang w:val="fr-FR"/>
        </w:rPr>
        <w:tab/>
      </w:r>
      <w:r w:rsidRPr="00FD0425">
        <w:rPr>
          <w:lang w:val="fr-FR" w:eastAsia="ja-JP"/>
        </w:rPr>
        <w:t>CELL ACTIVATION RESPONSE</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1B714713"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17F7B15" w14:textId="77777777" w:rsidTr="00140708">
        <w:trPr>
          <w:tblHeader/>
        </w:trPr>
        <w:tc>
          <w:tcPr>
            <w:tcW w:w="2160"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73372F">
        <w:tc>
          <w:tcPr>
            <w:tcW w:w="2160"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4F0190F" w14:textId="77777777" w:rsidTr="0073372F">
        <w:tc>
          <w:tcPr>
            <w:tcW w:w="2160"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F86371A" w14:textId="77777777" w:rsidTr="0073372F">
        <w:tc>
          <w:tcPr>
            <w:tcW w:w="2160"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73372F">
            <w:pPr>
              <w:pStyle w:val="TAC"/>
              <w:keepNext w:val="0"/>
              <w:keepLines w:val="0"/>
              <w:widowControl w:val="0"/>
              <w:rPr>
                <w:lang w:eastAsia="ja-JP"/>
              </w:rPr>
            </w:pPr>
          </w:p>
        </w:tc>
      </w:tr>
      <w:tr w:rsidR="00F02090" w:rsidRPr="00FD0425" w14:paraId="573AD42D" w14:textId="77777777" w:rsidTr="0073372F">
        <w:tc>
          <w:tcPr>
            <w:tcW w:w="2160"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73372F">
            <w:pPr>
              <w:pStyle w:val="TAC"/>
              <w:keepNext w:val="0"/>
              <w:keepLines w:val="0"/>
              <w:widowControl w:val="0"/>
              <w:rPr>
                <w:lang w:eastAsia="ja-JP"/>
              </w:rPr>
            </w:pPr>
          </w:p>
        </w:tc>
      </w:tr>
      <w:tr w:rsidR="00F02090" w:rsidRPr="00FD0425" w14:paraId="05129D56" w14:textId="77777777" w:rsidTr="0073372F">
        <w:tc>
          <w:tcPr>
            <w:tcW w:w="2160"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73372F">
            <w:pPr>
              <w:pStyle w:val="TAC"/>
              <w:keepNext w:val="0"/>
              <w:keepLines w:val="0"/>
              <w:widowControl w:val="0"/>
              <w:rPr>
                <w:lang w:eastAsia="ja-JP"/>
              </w:rPr>
            </w:pPr>
          </w:p>
        </w:tc>
      </w:tr>
      <w:tr w:rsidR="00F02090" w:rsidRPr="00FD0425" w14:paraId="265AE8BB" w14:textId="77777777" w:rsidTr="0073372F">
        <w:tc>
          <w:tcPr>
            <w:tcW w:w="2160"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73372F">
            <w:pPr>
              <w:pStyle w:val="TAC"/>
              <w:keepNext w:val="0"/>
              <w:keepLines w:val="0"/>
              <w:widowControl w:val="0"/>
              <w:rPr>
                <w:lang w:eastAsia="ja-JP"/>
              </w:rPr>
            </w:pPr>
          </w:p>
        </w:tc>
      </w:tr>
      <w:tr w:rsidR="00F02090" w:rsidRPr="00FD0425" w14:paraId="16E407D9" w14:textId="77777777" w:rsidTr="0073372F">
        <w:tc>
          <w:tcPr>
            <w:tcW w:w="2160"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73372F">
            <w:pPr>
              <w:pStyle w:val="TAC"/>
              <w:keepNext w:val="0"/>
              <w:keepLines w:val="0"/>
              <w:widowControl w:val="0"/>
              <w:rPr>
                <w:lang w:eastAsia="ja-JP"/>
              </w:rPr>
            </w:pPr>
          </w:p>
        </w:tc>
      </w:tr>
      <w:tr w:rsidR="00F02090" w:rsidRPr="00FD0425" w14:paraId="5EA56378" w14:textId="77777777" w:rsidTr="0073372F">
        <w:tc>
          <w:tcPr>
            <w:tcW w:w="2160"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73372F">
            <w:pPr>
              <w:pStyle w:val="TAC"/>
              <w:keepNext w:val="0"/>
              <w:keepLines w:val="0"/>
              <w:widowControl w:val="0"/>
              <w:rPr>
                <w:lang w:eastAsia="ja-JP"/>
              </w:rPr>
            </w:pPr>
          </w:p>
        </w:tc>
      </w:tr>
      <w:tr w:rsidR="00F02090" w:rsidRPr="00FD0425" w14:paraId="6DD490CD" w14:textId="77777777" w:rsidTr="0073372F">
        <w:tc>
          <w:tcPr>
            <w:tcW w:w="2160"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73372F">
            <w:pPr>
              <w:pStyle w:val="TAC"/>
              <w:keepNext w:val="0"/>
              <w:keepLines w:val="0"/>
              <w:widowControl w:val="0"/>
              <w:rPr>
                <w:lang w:eastAsia="ja-JP"/>
              </w:rPr>
            </w:pPr>
          </w:p>
        </w:tc>
      </w:tr>
      <w:tr w:rsidR="00F02090" w:rsidRPr="00FD0425" w14:paraId="2A35C6DB" w14:textId="77777777" w:rsidTr="0073372F">
        <w:tc>
          <w:tcPr>
            <w:tcW w:w="2160"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73372F">
            <w:pPr>
              <w:pStyle w:val="TAC"/>
              <w:keepNext w:val="0"/>
              <w:keepLines w:val="0"/>
              <w:widowControl w:val="0"/>
              <w:rPr>
                <w:lang w:eastAsia="ja-JP"/>
              </w:rPr>
            </w:pPr>
          </w:p>
        </w:tc>
      </w:tr>
      <w:tr w:rsidR="00F02090" w:rsidRPr="00FD0425" w14:paraId="34B14537" w14:textId="77777777" w:rsidTr="0073372F">
        <w:tc>
          <w:tcPr>
            <w:tcW w:w="2160"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1E7AAC8" w14:textId="77777777" w:rsidTr="0073372F">
        <w:tc>
          <w:tcPr>
            <w:tcW w:w="2160"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21FA58F0" w14:textId="77777777" w:rsidTr="0073372F">
        <w:tc>
          <w:tcPr>
            <w:tcW w:w="2160"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73372F">
        <w:tc>
          <w:tcPr>
            <w:tcW w:w="3686" w:type="dxa"/>
          </w:tcPr>
          <w:p w14:paraId="5E12BFD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0578FA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7BD517D" w14:textId="77777777" w:rsidTr="0073372F">
        <w:tc>
          <w:tcPr>
            <w:tcW w:w="3686" w:type="dxa"/>
          </w:tcPr>
          <w:p w14:paraId="3C61AE5B"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73372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73372F">
      <w:pPr>
        <w:widowControl w:val="0"/>
      </w:pPr>
    </w:p>
    <w:p w14:paraId="1DD71AA6" w14:textId="77777777" w:rsidR="00F02090" w:rsidRPr="00FD0425" w:rsidRDefault="00F02090" w:rsidP="0073372F">
      <w:pPr>
        <w:pStyle w:val="Heading4"/>
        <w:keepNext w:val="0"/>
        <w:keepLines w:val="0"/>
        <w:widowControl w:val="0"/>
        <w:rPr>
          <w:rFonts w:eastAsia="SimSun"/>
          <w:lang w:val="fr-FR" w:eastAsia="zh-CN"/>
        </w:rPr>
      </w:pPr>
      <w:bookmarkStart w:id="4292" w:name="_CR9_1_3_9"/>
      <w:bookmarkStart w:id="4293" w:name="_Toc20955226"/>
      <w:bookmarkStart w:id="4294" w:name="_Toc29991423"/>
      <w:bookmarkStart w:id="4295" w:name="_Toc36555823"/>
      <w:bookmarkStart w:id="4296" w:name="_Toc44497533"/>
      <w:bookmarkStart w:id="4297" w:name="_Toc45107921"/>
      <w:bookmarkStart w:id="4298" w:name="_Toc45901541"/>
      <w:bookmarkStart w:id="4299" w:name="_Toc51850620"/>
      <w:bookmarkStart w:id="4300" w:name="_Toc56693623"/>
      <w:bookmarkStart w:id="4301" w:name="_Toc64447166"/>
      <w:bookmarkStart w:id="4302" w:name="_Toc66286660"/>
      <w:bookmarkStart w:id="4303" w:name="_Toc74151355"/>
      <w:bookmarkStart w:id="4304" w:name="_Toc88653827"/>
      <w:bookmarkStart w:id="4305" w:name="_Toc97904183"/>
      <w:bookmarkStart w:id="4306" w:name="_Toc105175224"/>
      <w:bookmarkStart w:id="4307" w:name="_Toc113826254"/>
      <w:bookmarkStart w:id="4308" w:name="_Toc175586836"/>
      <w:bookmarkEnd w:id="4292"/>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60260A46"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7803DC0"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1CFC24B9" w14:textId="77777777" w:rsidTr="00140708">
        <w:tc>
          <w:tcPr>
            <w:tcW w:w="1111"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C8206B0" w14:textId="77777777" w:rsidTr="00140708">
        <w:tc>
          <w:tcPr>
            <w:tcW w:w="1111"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73372F">
            <w:pPr>
              <w:pStyle w:val="TAL"/>
              <w:keepNext w:val="0"/>
              <w:keepLines w:val="0"/>
              <w:widowControl w:val="0"/>
              <w:rPr>
                <w:rFonts w:eastAsia="SimSun"/>
                <w:lang w:eastAsia="zh-CN"/>
              </w:rPr>
            </w:pPr>
            <w:r w:rsidRPr="00FD0425">
              <w:rPr>
                <w:lang w:eastAsia="ja-JP"/>
              </w:rPr>
              <w:t>Activation ID</w:t>
            </w:r>
          </w:p>
        </w:tc>
        <w:tc>
          <w:tcPr>
            <w:tcW w:w="556"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73372F">
            <w:pPr>
              <w:pStyle w:val="TAL"/>
              <w:keepNext w:val="0"/>
              <w:keepLines w:val="0"/>
              <w:widowControl w:val="0"/>
              <w:rPr>
                <w:rFonts w:eastAsia="SimSun"/>
                <w:lang w:eastAsia="zh-CN"/>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INTEGER (0..255)</w:t>
            </w:r>
          </w:p>
        </w:tc>
        <w:tc>
          <w:tcPr>
            <w:tcW w:w="889"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556"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73372F">
            <w:pPr>
              <w:pStyle w:val="TAC"/>
              <w:keepNext w:val="0"/>
              <w:keepLines w:val="0"/>
              <w:widowControl w:val="0"/>
              <w:rPr>
                <w:rFonts w:eastAsia="SimSun"/>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73372F">
            <w:pPr>
              <w:pStyle w:val="TAC"/>
              <w:keepNext w:val="0"/>
              <w:keepLines w:val="0"/>
              <w:widowControl w:val="0"/>
              <w:rPr>
                <w:rFonts w:eastAsia="SimSun"/>
                <w:lang w:eastAsia="zh-CN"/>
              </w:rPr>
            </w:pPr>
            <w:r w:rsidRPr="00FD0425">
              <w:rPr>
                <w:lang w:eastAsia="ja-JP"/>
              </w:rPr>
              <w:t>reject</w:t>
            </w:r>
          </w:p>
        </w:tc>
      </w:tr>
      <w:tr w:rsidR="00850CA9" w:rsidRPr="00FD0425" w14:paraId="1A0FBBB5" w14:textId="77777777" w:rsidTr="00140708">
        <w:tc>
          <w:tcPr>
            <w:tcW w:w="1111"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Cause</w:t>
            </w:r>
          </w:p>
        </w:tc>
        <w:tc>
          <w:tcPr>
            <w:tcW w:w="556"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M</w:t>
            </w:r>
          </w:p>
        </w:tc>
        <w:tc>
          <w:tcPr>
            <w:tcW w:w="556"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9.2.3.2</w:t>
            </w:r>
          </w:p>
        </w:tc>
        <w:tc>
          <w:tcPr>
            <w:tcW w:w="889"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ignore</w:t>
            </w:r>
          </w:p>
        </w:tc>
      </w:tr>
      <w:tr w:rsidR="00850CA9" w:rsidRPr="00FD0425" w14:paraId="75F274EB" w14:textId="77777777" w:rsidTr="00140708">
        <w:tc>
          <w:tcPr>
            <w:tcW w:w="1111"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4C699B" w14:textId="77777777" w:rsidTr="00140708">
        <w:tc>
          <w:tcPr>
            <w:tcW w:w="1111"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73372F">
      <w:pPr>
        <w:widowControl w:val="0"/>
      </w:pPr>
    </w:p>
    <w:p w14:paraId="6EE923AB" w14:textId="77777777" w:rsidR="00F02090" w:rsidRPr="00FD0425" w:rsidRDefault="00F02090" w:rsidP="0073372F">
      <w:pPr>
        <w:pStyle w:val="Heading4"/>
        <w:keepNext w:val="0"/>
        <w:keepLines w:val="0"/>
        <w:widowControl w:val="0"/>
        <w:rPr>
          <w:rFonts w:eastAsia="Batang"/>
          <w:lang w:eastAsia="zh-CN"/>
        </w:rPr>
      </w:pPr>
      <w:bookmarkStart w:id="4309" w:name="_CR9_1_3_10"/>
      <w:bookmarkStart w:id="4310" w:name="_Toc20955227"/>
      <w:bookmarkStart w:id="4311" w:name="_Toc29991424"/>
      <w:bookmarkStart w:id="4312" w:name="_Toc36555824"/>
      <w:bookmarkStart w:id="4313" w:name="_Toc44497534"/>
      <w:bookmarkStart w:id="4314" w:name="_Toc45107922"/>
      <w:bookmarkStart w:id="4315" w:name="_Toc45901542"/>
      <w:bookmarkStart w:id="4316" w:name="_Toc51850621"/>
      <w:bookmarkStart w:id="4317" w:name="_Toc56693624"/>
      <w:bookmarkStart w:id="4318" w:name="_Toc64447167"/>
      <w:bookmarkStart w:id="4319" w:name="_Toc66286661"/>
      <w:bookmarkStart w:id="4320" w:name="_Toc74151356"/>
      <w:bookmarkStart w:id="4321" w:name="_Toc88653828"/>
      <w:bookmarkStart w:id="4322" w:name="_Toc97904184"/>
      <w:bookmarkStart w:id="4323" w:name="_Toc105175225"/>
      <w:bookmarkStart w:id="4324" w:name="_Toc113826255"/>
      <w:bookmarkStart w:id="4325" w:name="_Toc175586837"/>
      <w:bookmarkEnd w:id="4309"/>
      <w:r w:rsidRPr="00FD0425">
        <w:rPr>
          <w:rFonts w:eastAsia="Batang"/>
        </w:rPr>
        <w:t>9.1.3.10</w:t>
      </w:r>
      <w:r w:rsidRPr="00FD0425">
        <w:rPr>
          <w:rFonts w:eastAsia="Batang"/>
        </w:rPr>
        <w:tab/>
      </w:r>
      <w:r w:rsidRPr="00FD0425">
        <w:rPr>
          <w:rFonts w:eastAsia="Batang"/>
          <w:lang w:eastAsia="zh-CN"/>
        </w:rPr>
        <w:t>RESET REQUEST</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10A523C" w14:textId="77777777" w:rsidR="00F02090" w:rsidRPr="00FD0425" w:rsidRDefault="00F02090" w:rsidP="0073372F">
      <w:pPr>
        <w:widowControl w:val="0"/>
      </w:pPr>
      <w:r w:rsidRPr="00FD0425">
        <w:t>This message is sent from one NG-RAN node to another NG-RAN node and is used to request the Xn interface to be reset.</w:t>
      </w:r>
    </w:p>
    <w:p w14:paraId="04017CA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ABA646C"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73372F">
        <w:tc>
          <w:tcPr>
            <w:tcW w:w="2160"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1DB8184" w14:textId="77777777" w:rsidTr="0073372F">
        <w:tc>
          <w:tcPr>
            <w:tcW w:w="2160"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6CEEED5C" w14:textId="77777777" w:rsidTr="0073372F">
        <w:tc>
          <w:tcPr>
            <w:tcW w:w="2160"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73372F">
            <w:pPr>
              <w:pStyle w:val="TAC"/>
              <w:keepNext w:val="0"/>
              <w:keepLines w:val="0"/>
              <w:widowControl w:val="0"/>
              <w:rPr>
                <w:lang w:eastAsia="zh-CN"/>
              </w:rPr>
            </w:pPr>
          </w:p>
        </w:tc>
      </w:tr>
      <w:tr w:rsidR="00F02090" w:rsidRPr="00FD0425" w14:paraId="14B05CC7" w14:textId="77777777" w:rsidTr="0073372F">
        <w:tc>
          <w:tcPr>
            <w:tcW w:w="2160"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73372F">
            <w:pPr>
              <w:pStyle w:val="TAC"/>
              <w:keepNext w:val="0"/>
              <w:keepLines w:val="0"/>
              <w:widowControl w:val="0"/>
              <w:rPr>
                <w:lang w:eastAsia="zh-CN"/>
              </w:rPr>
            </w:pPr>
          </w:p>
        </w:tc>
      </w:tr>
      <w:tr w:rsidR="00F02090" w:rsidRPr="00FD0425" w14:paraId="01E8A31C" w14:textId="77777777" w:rsidTr="0073372F">
        <w:tc>
          <w:tcPr>
            <w:tcW w:w="2160"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73372F">
            <w:pPr>
              <w:pStyle w:val="TAL"/>
              <w:keepNext w:val="0"/>
              <w:keepLines w:val="0"/>
              <w:widowControl w:val="0"/>
              <w:ind w:left="227"/>
              <w:rPr>
                <w:lang w:eastAsia="ja-JP"/>
              </w:rPr>
            </w:pPr>
            <w:r w:rsidRPr="00FD0425">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73372F">
            <w:pPr>
              <w:pStyle w:val="TAC"/>
              <w:keepNext w:val="0"/>
              <w:keepLines w:val="0"/>
              <w:widowControl w:val="0"/>
              <w:rPr>
                <w:lang w:eastAsia="zh-CN"/>
              </w:rPr>
            </w:pPr>
          </w:p>
        </w:tc>
      </w:tr>
      <w:tr w:rsidR="00F02090" w:rsidRPr="00FD0425" w14:paraId="7170619A" w14:textId="77777777" w:rsidTr="0073372F">
        <w:tc>
          <w:tcPr>
            <w:tcW w:w="2160"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73372F">
            <w:pPr>
              <w:pStyle w:val="TAL"/>
              <w:keepNext w:val="0"/>
              <w:keepLines w:val="0"/>
              <w:widowControl w:val="0"/>
              <w:ind w:left="340"/>
              <w:rPr>
                <w:lang w:eastAsia="ja-JP"/>
              </w:rPr>
            </w:pPr>
            <w:r w:rsidRPr="00FD0425">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73372F">
            <w:pPr>
              <w:pStyle w:val="TAC"/>
              <w:keepNext w:val="0"/>
              <w:keepLines w:val="0"/>
              <w:widowControl w:val="0"/>
              <w:rPr>
                <w:lang w:eastAsia="zh-CN"/>
              </w:rPr>
            </w:pPr>
          </w:p>
        </w:tc>
      </w:tr>
      <w:tr w:rsidR="00F02090" w:rsidRPr="00FD0425" w14:paraId="4769E7E9" w14:textId="77777777" w:rsidTr="0073372F">
        <w:tc>
          <w:tcPr>
            <w:tcW w:w="2160"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73372F">
            <w:pPr>
              <w:pStyle w:val="TAC"/>
              <w:keepNext w:val="0"/>
              <w:keepLines w:val="0"/>
              <w:widowControl w:val="0"/>
              <w:rPr>
                <w:lang w:eastAsia="zh-CN"/>
              </w:rPr>
            </w:pPr>
          </w:p>
        </w:tc>
      </w:tr>
      <w:tr w:rsidR="00F02090" w:rsidRPr="00FD0425" w14:paraId="1290DBF0" w14:textId="77777777" w:rsidTr="0073372F">
        <w:tc>
          <w:tcPr>
            <w:tcW w:w="2160"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73372F">
            <w:pPr>
              <w:pStyle w:val="TAC"/>
              <w:keepNext w:val="0"/>
              <w:keepLines w:val="0"/>
              <w:widowControl w:val="0"/>
              <w:rPr>
                <w:lang w:eastAsia="zh-CN"/>
              </w:rPr>
            </w:pPr>
          </w:p>
        </w:tc>
      </w:tr>
      <w:tr w:rsidR="00F02090" w:rsidRPr="00FD0425" w14:paraId="135B6970" w14:textId="77777777" w:rsidTr="0073372F">
        <w:tc>
          <w:tcPr>
            <w:tcW w:w="2160"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814FFF" w:rsidRPr="00FD0425" w14:paraId="0A923BDA" w14:textId="77777777" w:rsidTr="0073372F">
        <w:tc>
          <w:tcPr>
            <w:tcW w:w="2160"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73372F">
      <w:pPr>
        <w:widowControl w:val="0"/>
        <w:rPr>
          <w:rFonts w:eastAsia="SimSun"/>
          <w:lang w:eastAsia="zh-CN"/>
        </w:rPr>
      </w:pPr>
    </w:p>
    <w:p w14:paraId="4FF128E9" w14:textId="77777777" w:rsidR="00F02090" w:rsidRPr="00FD0425" w:rsidRDefault="00F02090" w:rsidP="0073372F">
      <w:pPr>
        <w:pStyle w:val="Heading4"/>
        <w:keepNext w:val="0"/>
        <w:keepLines w:val="0"/>
        <w:widowControl w:val="0"/>
        <w:rPr>
          <w:rFonts w:eastAsia="SimSun"/>
          <w:lang w:eastAsia="zh-CN"/>
        </w:rPr>
      </w:pPr>
      <w:bookmarkStart w:id="4326" w:name="_CR9_1_3_11"/>
      <w:bookmarkStart w:id="4327" w:name="_Toc20955228"/>
      <w:bookmarkStart w:id="4328" w:name="_Toc29991425"/>
      <w:bookmarkStart w:id="4329" w:name="_Toc36555825"/>
      <w:bookmarkStart w:id="4330" w:name="_Toc44497535"/>
      <w:bookmarkStart w:id="4331" w:name="_Toc45107923"/>
      <w:bookmarkStart w:id="4332" w:name="_Toc45901543"/>
      <w:bookmarkStart w:id="4333" w:name="_Toc51850622"/>
      <w:bookmarkStart w:id="4334" w:name="_Toc56693625"/>
      <w:bookmarkStart w:id="4335" w:name="_Toc64447168"/>
      <w:bookmarkStart w:id="4336" w:name="_Toc66286662"/>
      <w:bookmarkStart w:id="4337" w:name="_Toc74151357"/>
      <w:bookmarkStart w:id="4338" w:name="_Toc88653829"/>
      <w:bookmarkStart w:id="4339" w:name="_Toc97904185"/>
      <w:bookmarkStart w:id="4340" w:name="_Toc105175226"/>
      <w:bookmarkStart w:id="4341" w:name="_Toc113826256"/>
      <w:bookmarkStart w:id="4342" w:name="_Toc175586838"/>
      <w:bookmarkEnd w:id="4326"/>
      <w:r w:rsidRPr="00FD0425">
        <w:t>9.1.3.11</w:t>
      </w:r>
      <w:r w:rsidRPr="00FD0425">
        <w:tab/>
      </w:r>
      <w:r w:rsidRPr="00FD0425">
        <w:rPr>
          <w:rFonts w:eastAsia="SimSun"/>
          <w:lang w:eastAsia="zh-CN"/>
        </w:rPr>
        <w:t>RESET RESPONSE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71BB4896" w14:textId="77777777" w:rsidR="00F02090" w:rsidRPr="00FD0425" w:rsidRDefault="00F02090" w:rsidP="0073372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ADFEDFE" w14:textId="77777777" w:rsidTr="00807553">
        <w:trPr>
          <w:tblHeader/>
        </w:trPr>
        <w:tc>
          <w:tcPr>
            <w:tcW w:w="2160"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1CB820CF" w14:textId="77777777" w:rsidTr="0073372F">
        <w:tc>
          <w:tcPr>
            <w:tcW w:w="2160"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170D860C" w14:textId="77777777" w:rsidTr="0073372F">
        <w:tc>
          <w:tcPr>
            <w:tcW w:w="2160"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D148ECD" w14:textId="77777777" w:rsidTr="0073372F">
        <w:tc>
          <w:tcPr>
            <w:tcW w:w="2160"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73372F">
            <w:pPr>
              <w:pStyle w:val="TAC"/>
              <w:keepNext w:val="0"/>
              <w:keepLines w:val="0"/>
              <w:widowControl w:val="0"/>
              <w:rPr>
                <w:lang w:eastAsia="zh-CN"/>
              </w:rPr>
            </w:pPr>
          </w:p>
        </w:tc>
      </w:tr>
      <w:tr w:rsidR="00F02090" w:rsidRPr="00FD0425" w14:paraId="70D55FD2" w14:textId="77777777" w:rsidTr="0073372F">
        <w:tc>
          <w:tcPr>
            <w:tcW w:w="2160"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73372F">
            <w:pPr>
              <w:pStyle w:val="TAC"/>
              <w:keepNext w:val="0"/>
              <w:keepLines w:val="0"/>
              <w:widowControl w:val="0"/>
              <w:rPr>
                <w:lang w:eastAsia="zh-CN"/>
              </w:rPr>
            </w:pPr>
          </w:p>
        </w:tc>
      </w:tr>
      <w:tr w:rsidR="00F02090" w:rsidRPr="00FD0425" w14:paraId="52F66AAF" w14:textId="77777777" w:rsidTr="0073372F">
        <w:tc>
          <w:tcPr>
            <w:tcW w:w="2160"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73372F">
            <w:pPr>
              <w:pStyle w:val="TAL"/>
              <w:keepNext w:val="0"/>
              <w:keepLines w:val="0"/>
              <w:widowControl w:val="0"/>
              <w:ind w:left="227"/>
              <w:rPr>
                <w:lang w:eastAsia="ja-JP"/>
              </w:rPr>
            </w:pPr>
            <w:r w:rsidRPr="00FD0425">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73372F">
            <w:pPr>
              <w:pStyle w:val="TAC"/>
              <w:keepNext w:val="0"/>
              <w:keepLines w:val="0"/>
              <w:widowControl w:val="0"/>
              <w:rPr>
                <w:lang w:eastAsia="zh-CN"/>
              </w:rPr>
            </w:pPr>
          </w:p>
        </w:tc>
      </w:tr>
      <w:tr w:rsidR="00F02090" w:rsidRPr="00FD0425" w14:paraId="1C551BD9" w14:textId="77777777" w:rsidTr="0073372F">
        <w:tc>
          <w:tcPr>
            <w:tcW w:w="2160"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73372F">
            <w:pPr>
              <w:pStyle w:val="TAL"/>
              <w:keepNext w:val="0"/>
              <w:keepLines w:val="0"/>
              <w:widowControl w:val="0"/>
              <w:ind w:left="340"/>
              <w:rPr>
                <w:lang w:eastAsia="ja-JP"/>
              </w:rPr>
            </w:pPr>
            <w:r w:rsidRPr="00FD0425">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73372F">
            <w:pPr>
              <w:pStyle w:val="TAC"/>
              <w:keepNext w:val="0"/>
              <w:keepLines w:val="0"/>
              <w:widowControl w:val="0"/>
              <w:rPr>
                <w:lang w:eastAsia="zh-CN"/>
              </w:rPr>
            </w:pPr>
          </w:p>
        </w:tc>
      </w:tr>
      <w:tr w:rsidR="00F02090" w:rsidRPr="00FD0425" w14:paraId="39BDBEF7" w14:textId="77777777" w:rsidTr="0073372F">
        <w:tc>
          <w:tcPr>
            <w:tcW w:w="2160"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73372F">
            <w:pPr>
              <w:pStyle w:val="TAC"/>
              <w:keepNext w:val="0"/>
              <w:keepLines w:val="0"/>
              <w:widowControl w:val="0"/>
              <w:rPr>
                <w:lang w:eastAsia="zh-CN"/>
              </w:rPr>
            </w:pPr>
          </w:p>
        </w:tc>
      </w:tr>
      <w:tr w:rsidR="00F02090" w:rsidRPr="00FD0425" w14:paraId="6D0F8D78" w14:textId="77777777" w:rsidTr="0073372F">
        <w:tc>
          <w:tcPr>
            <w:tcW w:w="2160"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73372F">
            <w:pPr>
              <w:pStyle w:val="TAC"/>
              <w:keepNext w:val="0"/>
              <w:keepLines w:val="0"/>
              <w:widowControl w:val="0"/>
              <w:rPr>
                <w:lang w:eastAsia="zh-CN"/>
              </w:rPr>
            </w:pPr>
          </w:p>
        </w:tc>
      </w:tr>
      <w:tr w:rsidR="00F02090" w:rsidRPr="00FD0425" w14:paraId="393BD0E7" w14:textId="77777777" w:rsidTr="0073372F">
        <w:tc>
          <w:tcPr>
            <w:tcW w:w="2160"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59EA427E" w14:textId="77777777" w:rsidTr="0073372F">
        <w:tc>
          <w:tcPr>
            <w:tcW w:w="2160"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78325A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73372F">
      <w:pPr>
        <w:widowControl w:val="0"/>
      </w:pPr>
    </w:p>
    <w:p w14:paraId="5B43489E" w14:textId="77777777" w:rsidR="00F02090" w:rsidRPr="00FD0425" w:rsidRDefault="00F02090" w:rsidP="0073372F">
      <w:pPr>
        <w:pStyle w:val="Heading4"/>
        <w:keepNext w:val="0"/>
        <w:keepLines w:val="0"/>
        <w:widowControl w:val="0"/>
      </w:pPr>
      <w:bookmarkStart w:id="4343" w:name="_CR9_1_3_12"/>
      <w:bookmarkStart w:id="4344" w:name="_Toc20955229"/>
      <w:bookmarkStart w:id="4345" w:name="_Toc29991426"/>
      <w:bookmarkStart w:id="4346" w:name="_Toc36555826"/>
      <w:bookmarkStart w:id="4347" w:name="_Toc44497536"/>
      <w:bookmarkStart w:id="4348" w:name="_Toc45107924"/>
      <w:bookmarkStart w:id="4349" w:name="_Toc45901544"/>
      <w:bookmarkStart w:id="4350" w:name="_Toc51850623"/>
      <w:bookmarkStart w:id="4351" w:name="_Toc56693626"/>
      <w:bookmarkStart w:id="4352" w:name="_Toc64447169"/>
      <w:bookmarkStart w:id="4353" w:name="_Toc66286663"/>
      <w:bookmarkStart w:id="4354" w:name="_Toc74151358"/>
      <w:bookmarkStart w:id="4355" w:name="_Toc88653830"/>
      <w:bookmarkStart w:id="4356" w:name="_Toc97904186"/>
      <w:bookmarkStart w:id="4357" w:name="_Toc105175227"/>
      <w:bookmarkStart w:id="4358" w:name="_Toc113826257"/>
      <w:bookmarkStart w:id="4359" w:name="_Toc175586839"/>
      <w:bookmarkEnd w:id="4343"/>
      <w:r w:rsidRPr="00FD0425">
        <w:t>9.1.3.12</w:t>
      </w:r>
      <w:r w:rsidRPr="00FD0425">
        <w:tab/>
        <w:t>ERROR INDICATION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F45AD5D" w14:textId="77777777" w:rsidR="00F02090" w:rsidRPr="00FD0425" w:rsidRDefault="00F02090" w:rsidP="0073372F">
      <w:pPr>
        <w:widowControl w:val="0"/>
      </w:pPr>
      <w:r w:rsidRPr="00FD0425">
        <w:t>This message is used to indicate that some error has been detected in the NG-RAN node.</w:t>
      </w:r>
    </w:p>
    <w:p w14:paraId="6F18AC1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0A5AD451" w14:textId="77777777" w:rsidTr="00140708">
        <w:trPr>
          <w:tblHeader/>
        </w:trPr>
        <w:tc>
          <w:tcPr>
            <w:tcW w:w="1111" w:type="pct"/>
          </w:tcPr>
          <w:p w14:paraId="208DD581" w14:textId="77777777" w:rsidR="00F02090" w:rsidRPr="00FD0425" w:rsidRDefault="00F02090" w:rsidP="0073372F">
            <w:pPr>
              <w:pStyle w:val="TAH"/>
              <w:keepNext w:val="0"/>
              <w:keepLines w:val="0"/>
              <w:widowControl w:val="0"/>
            </w:pPr>
            <w:r w:rsidRPr="00FD0425">
              <w:t>IE/Group Name</w:t>
            </w:r>
          </w:p>
        </w:tc>
        <w:tc>
          <w:tcPr>
            <w:tcW w:w="556" w:type="pct"/>
          </w:tcPr>
          <w:p w14:paraId="7C447AB8" w14:textId="77777777" w:rsidR="00F02090" w:rsidRPr="00FD0425" w:rsidRDefault="00F02090" w:rsidP="0073372F">
            <w:pPr>
              <w:pStyle w:val="TAH"/>
              <w:keepNext w:val="0"/>
              <w:keepLines w:val="0"/>
              <w:widowControl w:val="0"/>
            </w:pPr>
            <w:r w:rsidRPr="00FD0425">
              <w:t>Presence</w:t>
            </w:r>
          </w:p>
        </w:tc>
        <w:tc>
          <w:tcPr>
            <w:tcW w:w="556" w:type="pct"/>
          </w:tcPr>
          <w:p w14:paraId="6A24E245" w14:textId="77777777" w:rsidR="00F02090" w:rsidRPr="00FD0425" w:rsidRDefault="00F02090" w:rsidP="0073372F">
            <w:pPr>
              <w:pStyle w:val="TAH"/>
              <w:keepNext w:val="0"/>
              <w:keepLines w:val="0"/>
              <w:widowControl w:val="0"/>
            </w:pPr>
            <w:r w:rsidRPr="00FD0425">
              <w:t>Range</w:t>
            </w:r>
          </w:p>
        </w:tc>
        <w:tc>
          <w:tcPr>
            <w:tcW w:w="778" w:type="pct"/>
          </w:tcPr>
          <w:p w14:paraId="240973F8" w14:textId="77777777" w:rsidR="00F02090" w:rsidRPr="00FD0425" w:rsidRDefault="00F02090" w:rsidP="0073372F">
            <w:pPr>
              <w:pStyle w:val="TAH"/>
              <w:keepNext w:val="0"/>
              <w:keepLines w:val="0"/>
              <w:widowControl w:val="0"/>
            </w:pPr>
            <w:r w:rsidRPr="00FD0425">
              <w:t>IE type and reference</w:t>
            </w:r>
          </w:p>
        </w:tc>
        <w:tc>
          <w:tcPr>
            <w:tcW w:w="889" w:type="pct"/>
          </w:tcPr>
          <w:p w14:paraId="19B2B116" w14:textId="77777777" w:rsidR="00F02090" w:rsidRPr="00FD0425" w:rsidRDefault="00F02090" w:rsidP="0073372F">
            <w:pPr>
              <w:pStyle w:val="TAH"/>
              <w:keepNext w:val="0"/>
              <w:keepLines w:val="0"/>
              <w:widowControl w:val="0"/>
            </w:pPr>
            <w:r w:rsidRPr="00FD0425">
              <w:t>Semantics description</w:t>
            </w:r>
          </w:p>
        </w:tc>
        <w:tc>
          <w:tcPr>
            <w:tcW w:w="556" w:type="pct"/>
          </w:tcPr>
          <w:p w14:paraId="7740511C" w14:textId="77777777" w:rsidR="00F02090" w:rsidRPr="00FD0425" w:rsidRDefault="00F02090" w:rsidP="0073372F">
            <w:pPr>
              <w:pStyle w:val="TAH"/>
              <w:keepNext w:val="0"/>
              <w:keepLines w:val="0"/>
              <w:widowControl w:val="0"/>
            </w:pPr>
            <w:r w:rsidRPr="00FD0425">
              <w:t>Criticality</w:t>
            </w:r>
          </w:p>
        </w:tc>
        <w:tc>
          <w:tcPr>
            <w:tcW w:w="556" w:type="pct"/>
          </w:tcPr>
          <w:p w14:paraId="7974A13F" w14:textId="77777777" w:rsidR="00F02090" w:rsidRPr="00FD0425" w:rsidRDefault="00F02090" w:rsidP="0073372F">
            <w:pPr>
              <w:pStyle w:val="TAH"/>
              <w:keepNext w:val="0"/>
              <w:keepLines w:val="0"/>
              <w:widowControl w:val="0"/>
            </w:pPr>
            <w:r w:rsidRPr="00FD0425">
              <w:t>Assigned Criticality</w:t>
            </w:r>
          </w:p>
        </w:tc>
      </w:tr>
      <w:tr w:rsidR="00850CA9" w:rsidRPr="00FD0425" w14:paraId="3FF3BA88" w14:textId="77777777" w:rsidTr="00140708">
        <w:tc>
          <w:tcPr>
            <w:tcW w:w="1111" w:type="pct"/>
          </w:tcPr>
          <w:p w14:paraId="598FE69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08E0D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4A57E30" w14:textId="77777777" w:rsidR="00F02090" w:rsidRPr="00FD0425" w:rsidRDefault="00F02090" w:rsidP="0073372F">
            <w:pPr>
              <w:pStyle w:val="TAL"/>
              <w:keepNext w:val="0"/>
              <w:keepLines w:val="0"/>
              <w:widowControl w:val="0"/>
              <w:rPr>
                <w:lang w:eastAsia="ja-JP"/>
              </w:rPr>
            </w:pPr>
          </w:p>
        </w:tc>
        <w:tc>
          <w:tcPr>
            <w:tcW w:w="778" w:type="pct"/>
          </w:tcPr>
          <w:p w14:paraId="3BE6D9B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23C3F51" w14:textId="77777777" w:rsidR="00F02090" w:rsidRPr="00FD0425" w:rsidRDefault="00F02090" w:rsidP="0073372F">
            <w:pPr>
              <w:pStyle w:val="TAL"/>
              <w:keepNext w:val="0"/>
              <w:keepLines w:val="0"/>
              <w:widowControl w:val="0"/>
              <w:rPr>
                <w:lang w:eastAsia="ja-JP"/>
              </w:rPr>
            </w:pPr>
          </w:p>
        </w:tc>
        <w:tc>
          <w:tcPr>
            <w:tcW w:w="556" w:type="pct"/>
          </w:tcPr>
          <w:p w14:paraId="7C55D27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3787A2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9442FC2" w14:textId="77777777" w:rsidTr="00140708">
        <w:tc>
          <w:tcPr>
            <w:tcW w:w="1111" w:type="pct"/>
          </w:tcPr>
          <w:p w14:paraId="0447D75D" w14:textId="77777777" w:rsidR="00F02090" w:rsidRPr="00FD0425" w:rsidRDefault="00F02090" w:rsidP="0073372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6" w:type="pct"/>
          </w:tcPr>
          <w:p w14:paraId="531DCA1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8DF0D94" w14:textId="77777777" w:rsidR="00F02090" w:rsidRPr="00FD0425" w:rsidRDefault="00F02090" w:rsidP="0073372F">
            <w:pPr>
              <w:pStyle w:val="TAL"/>
              <w:keepNext w:val="0"/>
              <w:keepLines w:val="0"/>
              <w:widowControl w:val="0"/>
            </w:pPr>
          </w:p>
        </w:tc>
        <w:tc>
          <w:tcPr>
            <w:tcW w:w="778" w:type="pct"/>
          </w:tcPr>
          <w:p w14:paraId="6018C1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C4E84B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56" w:type="pct"/>
          </w:tcPr>
          <w:p w14:paraId="2B459840"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556" w:type="pct"/>
          </w:tcPr>
          <w:p w14:paraId="27EEA53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ignore</w:t>
            </w:r>
          </w:p>
        </w:tc>
      </w:tr>
      <w:tr w:rsidR="00850CA9" w:rsidRPr="00FD0425" w14:paraId="284165F4" w14:textId="77777777" w:rsidTr="00140708">
        <w:tc>
          <w:tcPr>
            <w:tcW w:w="1111"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73372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6"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73372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56"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90D9350" w14:textId="77777777" w:rsidTr="00140708">
        <w:tc>
          <w:tcPr>
            <w:tcW w:w="1111"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Cause</w:t>
            </w:r>
          </w:p>
        </w:tc>
        <w:tc>
          <w:tcPr>
            <w:tcW w:w="556"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D531F73" w14:textId="77777777" w:rsidTr="00140708">
        <w:tc>
          <w:tcPr>
            <w:tcW w:w="1111"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B0AEE9" w14:textId="77777777" w:rsidTr="00140708">
        <w:tc>
          <w:tcPr>
            <w:tcW w:w="1111"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73372F">
      <w:pPr>
        <w:widowControl w:val="0"/>
      </w:pPr>
    </w:p>
    <w:p w14:paraId="1F57E3D4" w14:textId="77777777" w:rsidR="00F02090" w:rsidRPr="00FD0425" w:rsidRDefault="00F02090" w:rsidP="0073372F">
      <w:pPr>
        <w:pStyle w:val="Heading4"/>
        <w:keepNext w:val="0"/>
        <w:keepLines w:val="0"/>
        <w:widowControl w:val="0"/>
      </w:pPr>
      <w:bookmarkStart w:id="4360" w:name="_CR9_1_3_13"/>
      <w:bookmarkStart w:id="4361" w:name="_Toc20955230"/>
      <w:bookmarkStart w:id="4362" w:name="_Toc29991427"/>
      <w:bookmarkStart w:id="4363" w:name="_Toc36555827"/>
      <w:bookmarkStart w:id="4364" w:name="_Toc44497537"/>
      <w:bookmarkStart w:id="4365" w:name="_Toc45107925"/>
      <w:bookmarkStart w:id="4366" w:name="_Toc45901545"/>
      <w:bookmarkStart w:id="4367" w:name="_Toc51850624"/>
      <w:bookmarkStart w:id="4368" w:name="_Toc56693627"/>
      <w:bookmarkStart w:id="4369" w:name="_Toc64447170"/>
      <w:bookmarkStart w:id="4370" w:name="_Toc66286664"/>
      <w:bookmarkStart w:id="4371" w:name="_Toc74151359"/>
      <w:bookmarkStart w:id="4372" w:name="_Toc88653831"/>
      <w:bookmarkStart w:id="4373" w:name="_Toc97904187"/>
      <w:bookmarkStart w:id="4374" w:name="_Toc105175228"/>
      <w:bookmarkStart w:id="4375" w:name="_Toc113826258"/>
      <w:bookmarkStart w:id="4376" w:name="_Toc175586840"/>
      <w:bookmarkEnd w:id="4360"/>
      <w:r w:rsidRPr="00FD0425">
        <w:t>9.1.3.13</w:t>
      </w:r>
      <w:r w:rsidRPr="00FD0425">
        <w:tab/>
        <w:t>XN REMOVAL REQUEST</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9CBF185" w14:textId="77777777" w:rsidR="00F02090" w:rsidRPr="00FD0425" w:rsidRDefault="00F02090" w:rsidP="0073372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73372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539CD1E"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5355E50A" w14:textId="77777777" w:rsidTr="00140708">
        <w:tc>
          <w:tcPr>
            <w:tcW w:w="1111"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DA0F382" w14:textId="77777777" w:rsidTr="00140708">
        <w:tc>
          <w:tcPr>
            <w:tcW w:w="1111"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97EBDCE" w14:textId="77777777" w:rsidTr="00140708">
        <w:tc>
          <w:tcPr>
            <w:tcW w:w="1111"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73372F">
            <w:pPr>
              <w:pStyle w:val="TAL"/>
              <w:keepNext w:val="0"/>
              <w:keepLines w:val="0"/>
              <w:widowControl w:val="0"/>
              <w:rPr>
                <w:lang w:eastAsia="ja-JP"/>
              </w:rPr>
            </w:pPr>
            <w:r w:rsidRPr="00FD0425">
              <w:rPr>
                <w:lang w:eastAsia="ja-JP"/>
              </w:rPr>
              <w:t>Xn Removal Threshold</w:t>
            </w:r>
          </w:p>
        </w:tc>
        <w:tc>
          <w:tcPr>
            <w:tcW w:w="556"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Xn Benefit Value 9.2.3.54</w:t>
            </w:r>
          </w:p>
        </w:tc>
        <w:tc>
          <w:tcPr>
            <w:tcW w:w="889"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3847248" w14:textId="77777777" w:rsidTr="00140708">
        <w:tc>
          <w:tcPr>
            <w:tcW w:w="1111"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73372F">
            <w:pPr>
              <w:pStyle w:val="TAL"/>
              <w:keepNext w:val="0"/>
              <w:keepLines w:val="0"/>
              <w:widowControl w:val="0"/>
              <w:rPr>
                <w:snapToGrid w:val="0"/>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73372F">
      <w:pPr>
        <w:widowControl w:val="0"/>
      </w:pPr>
    </w:p>
    <w:p w14:paraId="71479D18" w14:textId="77777777" w:rsidR="00F02090" w:rsidRPr="00FD0425" w:rsidRDefault="00F02090" w:rsidP="0073372F">
      <w:pPr>
        <w:pStyle w:val="Heading4"/>
        <w:keepNext w:val="0"/>
        <w:keepLines w:val="0"/>
        <w:widowControl w:val="0"/>
      </w:pPr>
      <w:bookmarkStart w:id="4377" w:name="_CR9_1_3_14"/>
      <w:bookmarkStart w:id="4378" w:name="_Toc20955231"/>
      <w:bookmarkStart w:id="4379" w:name="_Toc29991428"/>
      <w:bookmarkStart w:id="4380" w:name="_Toc36555828"/>
      <w:bookmarkStart w:id="4381" w:name="_Toc44497538"/>
      <w:bookmarkStart w:id="4382" w:name="_Toc45107926"/>
      <w:bookmarkStart w:id="4383" w:name="_Toc45901546"/>
      <w:bookmarkStart w:id="4384" w:name="_Toc51850625"/>
      <w:bookmarkStart w:id="4385" w:name="_Toc56693628"/>
      <w:bookmarkStart w:id="4386" w:name="_Toc64447171"/>
      <w:bookmarkStart w:id="4387" w:name="_Toc66286665"/>
      <w:bookmarkStart w:id="4388" w:name="_Toc74151360"/>
      <w:bookmarkStart w:id="4389" w:name="_Toc88653832"/>
      <w:bookmarkStart w:id="4390" w:name="_Toc97904188"/>
      <w:bookmarkStart w:id="4391" w:name="_Toc105175229"/>
      <w:bookmarkStart w:id="4392" w:name="_Toc113826259"/>
      <w:bookmarkStart w:id="4393" w:name="_Toc175586841"/>
      <w:bookmarkEnd w:id="4377"/>
      <w:r w:rsidRPr="00FD0425">
        <w:t>9.1.3.14</w:t>
      </w:r>
      <w:r w:rsidRPr="00FD0425">
        <w:tab/>
        <w:t>XN REMOVAL RESPONSE</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3629E9F" w14:textId="77777777" w:rsidR="00F02090" w:rsidRPr="00FD0425" w:rsidRDefault="00F02090" w:rsidP="0073372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73372F">
      <w:pPr>
        <w:widowControl w:val="0"/>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62545CB" w14:textId="77777777" w:rsidTr="00140708">
        <w:tc>
          <w:tcPr>
            <w:tcW w:w="1111"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0DB5B59D" w14:textId="77777777" w:rsidTr="00140708">
        <w:tc>
          <w:tcPr>
            <w:tcW w:w="1111"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627C24F" w14:textId="77777777" w:rsidTr="00140708">
        <w:tc>
          <w:tcPr>
            <w:tcW w:w="1111"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78FF61D" w14:textId="77777777" w:rsidTr="00140708">
        <w:tc>
          <w:tcPr>
            <w:tcW w:w="1111"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B57E684" w14:textId="77777777" w:rsidTr="00140708">
        <w:tc>
          <w:tcPr>
            <w:tcW w:w="1111"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73372F">
      <w:pPr>
        <w:widowControl w:val="0"/>
      </w:pPr>
    </w:p>
    <w:p w14:paraId="1746F345" w14:textId="77777777" w:rsidR="00F02090" w:rsidRPr="00FD0425" w:rsidRDefault="00F02090" w:rsidP="0073372F">
      <w:pPr>
        <w:pStyle w:val="Heading4"/>
        <w:keepNext w:val="0"/>
        <w:keepLines w:val="0"/>
        <w:widowControl w:val="0"/>
      </w:pPr>
      <w:bookmarkStart w:id="4394" w:name="_CR9_1_3_15"/>
      <w:bookmarkStart w:id="4395" w:name="_Toc20955232"/>
      <w:bookmarkStart w:id="4396" w:name="_Toc29991429"/>
      <w:bookmarkStart w:id="4397" w:name="_Toc36555829"/>
      <w:bookmarkStart w:id="4398" w:name="_Toc44497539"/>
      <w:bookmarkStart w:id="4399" w:name="_Toc45107927"/>
      <w:bookmarkStart w:id="4400" w:name="_Toc45901547"/>
      <w:bookmarkStart w:id="4401" w:name="_Toc51850626"/>
      <w:bookmarkStart w:id="4402" w:name="_Toc56693629"/>
      <w:bookmarkStart w:id="4403" w:name="_Toc64447172"/>
      <w:bookmarkStart w:id="4404" w:name="_Toc66286666"/>
      <w:bookmarkStart w:id="4405" w:name="_Toc74151361"/>
      <w:bookmarkStart w:id="4406" w:name="_Toc88653833"/>
      <w:bookmarkStart w:id="4407" w:name="_Toc97904189"/>
      <w:bookmarkStart w:id="4408" w:name="_Toc105175230"/>
      <w:bookmarkStart w:id="4409" w:name="_Toc113826260"/>
      <w:bookmarkStart w:id="4410" w:name="_Toc175586842"/>
      <w:bookmarkEnd w:id="4394"/>
      <w:r w:rsidRPr="00FD0425">
        <w:t>9.1.3.15</w:t>
      </w:r>
      <w:r w:rsidRPr="00FD0425">
        <w:tab/>
        <w:t>XN REMOVAL FAILURE</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17EF4D6D" w14:textId="77777777" w:rsidR="00F02090" w:rsidRPr="00FD0425" w:rsidRDefault="00F02090" w:rsidP="0073372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73372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3AF0932E" w14:textId="77777777" w:rsidTr="00140708">
        <w:tc>
          <w:tcPr>
            <w:tcW w:w="1111" w:type="pct"/>
          </w:tcPr>
          <w:p w14:paraId="2C83720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9BA302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6D688E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F4E26D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434A6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2DD9C3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5ABDB5B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6219E319" w14:textId="77777777" w:rsidTr="00140708">
        <w:tc>
          <w:tcPr>
            <w:tcW w:w="1111" w:type="pct"/>
          </w:tcPr>
          <w:p w14:paraId="3A4B2EE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153B3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22D5EA" w14:textId="77777777" w:rsidR="00F02090" w:rsidRPr="00FD0425" w:rsidRDefault="00F02090" w:rsidP="0073372F">
            <w:pPr>
              <w:pStyle w:val="TAL"/>
              <w:keepNext w:val="0"/>
              <w:keepLines w:val="0"/>
              <w:widowControl w:val="0"/>
              <w:rPr>
                <w:lang w:eastAsia="ja-JP"/>
              </w:rPr>
            </w:pPr>
          </w:p>
        </w:tc>
        <w:tc>
          <w:tcPr>
            <w:tcW w:w="778" w:type="pct"/>
          </w:tcPr>
          <w:p w14:paraId="5A7548D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0789AAD" w14:textId="77777777" w:rsidR="00F02090" w:rsidRPr="00FD0425" w:rsidRDefault="00F02090" w:rsidP="0073372F">
            <w:pPr>
              <w:pStyle w:val="TAL"/>
              <w:keepNext w:val="0"/>
              <w:keepLines w:val="0"/>
              <w:widowControl w:val="0"/>
              <w:rPr>
                <w:lang w:eastAsia="ja-JP"/>
              </w:rPr>
            </w:pPr>
          </w:p>
        </w:tc>
        <w:tc>
          <w:tcPr>
            <w:tcW w:w="556" w:type="pct"/>
          </w:tcPr>
          <w:p w14:paraId="0DD2C3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9A7B6B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4752E1F" w14:textId="77777777" w:rsidTr="00140708">
        <w:tc>
          <w:tcPr>
            <w:tcW w:w="1111" w:type="pct"/>
          </w:tcPr>
          <w:p w14:paraId="162A14A5"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556" w:type="pct"/>
          </w:tcPr>
          <w:p w14:paraId="6766BA4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045848" w14:textId="77777777" w:rsidR="00F02090" w:rsidRPr="00FD0425" w:rsidRDefault="00F02090" w:rsidP="0073372F">
            <w:pPr>
              <w:pStyle w:val="TAL"/>
              <w:keepNext w:val="0"/>
              <w:keepLines w:val="0"/>
              <w:widowControl w:val="0"/>
              <w:rPr>
                <w:lang w:eastAsia="ja-JP"/>
              </w:rPr>
            </w:pPr>
          </w:p>
        </w:tc>
        <w:tc>
          <w:tcPr>
            <w:tcW w:w="778" w:type="pct"/>
          </w:tcPr>
          <w:p w14:paraId="20BBA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A2842B1" w14:textId="77777777" w:rsidR="00F02090" w:rsidRPr="00FD0425" w:rsidRDefault="00F02090" w:rsidP="0073372F">
            <w:pPr>
              <w:pStyle w:val="TAL"/>
              <w:keepNext w:val="0"/>
              <w:keepLines w:val="0"/>
              <w:widowControl w:val="0"/>
              <w:rPr>
                <w:lang w:eastAsia="ja-JP"/>
              </w:rPr>
            </w:pPr>
          </w:p>
        </w:tc>
        <w:tc>
          <w:tcPr>
            <w:tcW w:w="556" w:type="pct"/>
          </w:tcPr>
          <w:p w14:paraId="5593597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0DC09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4483E40" w14:textId="77777777" w:rsidTr="00140708">
        <w:tc>
          <w:tcPr>
            <w:tcW w:w="1111" w:type="pct"/>
          </w:tcPr>
          <w:p w14:paraId="7E774C7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41BDCFC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9D87E54" w14:textId="77777777" w:rsidR="00F02090" w:rsidRPr="00FD0425" w:rsidRDefault="00F02090" w:rsidP="0073372F">
            <w:pPr>
              <w:pStyle w:val="TAL"/>
              <w:keepNext w:val="0"/>
              <w:keepLines w:val="0"/>
              <w:widowControl w:val="0"/>
              <w:rPr>
                <w:lang w:eastAsia="ja-JP"/>
              </w:rPr>
            </w:pPr>
          </w:p>
        </w:tc>
        <w:tc>
          <w:tcPr>
            <w:tcW w:w="778" w:type="pct"/>
          </w:tcPr>
          <w:p w14:paraId="7173141C"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6D76DD5" w14:textId="77777777" w:rsidR="00F02090" w:rsidRPr="00FD0425" w:rsidRDefault="00F02090" w:rsidP="0073372F">
            <w:pPr>
              <w:pStyle w:val="TAL"/>
              <w:keepNext w:val="0"/>
              <w:keepLines w:val="0"/>
              <w:widowControl w:val="0"/>
              <w:rPr>
                <w:lang w:eastAsia="ja-JP"/>
              </w:rPr>
            </w:pPr>
          </w:p>
        </w:tc>
        <w:tc>
          <w:tcPr>
            <w:tcW w:w="556" w:type="pct"/>
          </w:tcPr>
          <w:p w14:paraId="719D61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DAD16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E4AB210" w14:textId="77777777" w:rsidTr="00140708">
        <w:tc>
          <w:tcPr>
            <w:tcW w:w="1111" w:type="pct"/>
          </w:tcPr>
          <w:p w14:paraId="5288FB3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Pr>
          <w:p w14:paraId="6C1A17E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Pr>
          <w:p w14:paraId="401448EB" w14:textId="77777777" w:rsidR="00814FFF" w:rsidRPr="00FD0425" w:rsidRDefault="00814FFF" w:rsidP="0073372F">
            <w:pPr>
              <w:pStyle w:val="TAL"/>
              <w:keepNext w:val="0"/>
              <w:keepLines w:val="0"/>
              <w:widowControl w:val="0"/>
              <w:rPr>
                <w:lang w:eastAsia="ja-JP"/>
              </w:rPr>
            </w:pPr>
          </w:p>
        </w:tc>
        <w:tc>
          <w:tcPr>
            <w:tcW w:w="778" w:type="pct"/>
          </w:tcPr>
          <w:p w14:paraId="653E4233"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Pr>
          <w:p w14:paraId="207E8EC6" w14:textId="77777777" w:rsidR="00814FFF" w:rsidRPr="00FD0425" w:rsidRDefault="00814FFF" w:rsidP="0073372F">
            <w:pPr>
              <w:pStyle w:val="TAL"/>
              <w:keepNext w:val="0"/>
              <w:keepLines w:val="0"/>
              <w:widowControl w:val="0"/>
              <w:rPr>
                <w:lang w:eastAsia="ja-JP"/>
              </w:rPr>
            </w:pPr>
          </w:p>
        </w:tc>
        <w:tc>
          <w:tcPr>
            <w:tcW w:w="556" w:type="pct"/>
          </w:tcPr>
          <w:p w14:paraId="3237F92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Pr>
          <w:p w14:paraId="285E21FD"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73372F">
      <w:pPr>
        <w:widowControl w:val="0"/>
      </w:pPr>
    </w:p>
    <w:p w14:paraId="102A910F" w14:textId="77777777" w:rsidR="00C96848" w:rsidRPr="00AA5DA2" w:rsidRDefault="00C96848" w:rsidP="0073372F">
      <w:pPr>
        <w:pStyle w:val="Heading4"/>
        <w:keepNext w:val="0"/>
        <w:keepLines w:val="0"/>
        <w:widowControl w:val="0"/>
      </w:pPr>
      <w:bookmarkStart w:id="4411" w:name="_CR9_1_3_16"/>
      <w:bookmarkStart w:id="4412" w:name="_Hlk44419083"/>
      <w:bookmarkStart w:id="4413" w:name="_Toc14207739"/>
      <w:bookmarkStart w:id="4414" w:name="_Toc44497540"/>
      <w:bookmarkStart w:id="4415" w:name="_Toc45107928"/>
      <w:bookmarkStart w:id="4416" w:name="_Toc45901548"/>
      <w:bookmarkStart w:id="4417" w:name="_Toc51850627"/>
      <w:bookmarkStart w:id="4418" w:name="_Toc56693630"/>
      <w:bookmarkStart w:id="4419" w:name="_Toc64447173"/>
      <w:bookmarkStart w:id="4420" w:name="_Toc66286667"/>
      <w:bookmarkStart w:id="4421" w:name="_Toc74151362"/>
      <w:bookmarkStart w:id="4422" w:name="_Toc88653834"/>
      <w:bookmarkStart w:id="4423" w:name="_Toc97904190"/>
      <w:bookmarkStart w:id="4424" w:name="_Toc105175231"/>
      <w:bookmarkStart w:id="4425" w:name="_Toc113826261"/>
      <w:bookmarkStart w:id="4426" w:name="_Toc175586843"/>
      <w:bookmarkStart w:id="4427" w:name="_Toc20955233"/>
      <w:bookmarkStart w:id="4428" w:name="_Toc29991430"/>
      <w:bookmarkStart w:id="4429" w:name="_Toc36555830"/>
      <w:bookmarkEnd w:id="4200"/>
      <w:bookmarkEnd w:id="4411"/>
      <w:r>
        <w:rPr>
          <w:rFonts w:hint="eastAsia"/>
          <w:lang w:eastAsia="zh-CN"/>
        </w:rPr>
        <w:t>9.1.3</w:t>
      </w:r>
      <w:r>
        <w:t>.</w:t>
      </w:r>
      <w:bookmarkEnd w:id="4412"/>
      <w:r>
        <w:t>16</w:t>
      </w:r>
      <w:r w:rsidRPr="00AA5DA2">
        <w:tab/>
      </w:r>
      <w:r>
        <w:t>FAILURE</w:t>
      </w:r>
      <w:r w:rsidRPr="00AA5DA2">
        <w:t xml:space="preserve"> </w:t>
      </w:r>
      <w:r w:rsidRPr="00AA5DA2">
        <w:rPr>
          <w:szCs w:val="24"/>
        </w:rPr>
        <w:t>INDICATION</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4C0B979C" w14:textId="77777777" w:rsidR="00C96848" w:rsidRPr="00AA5DA2" w:rsidRDefault="00C96848" w:rsidP="0073372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73372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368AFAF0" w14:textId="77777777" w:rsidTr="0073372F">
        <w:trPr>
          <w:tblHeader/>
        </w:trPr>
        <w:tc>
          <w:tcPr>
            <w:tcW w:w="2160" w:type="dxa"/>
          </w:tcPr>
          <w:p w14:paraId="42522D1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598BCDF"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2F9297F8"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5DCE095"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25A085A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1A34232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850CA9">
        <w:tc>
          <w:tcPr>
            <w:tcW w:w="2160" w:type="dxa"/>
          </w:tcPr>
          <w:p w14:paraId="0CC99C36"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2D7A80F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FB31452" w14:textId="77777777" w:rsidR="00C96848" w:rsidRPr="00AA5DA2" w:rsidRDefault="00C96848" w:rsidP="0073372F">
            <w:pPr>
              <w:pStyle w:val="TAL"/>
              <w:keepNext w:val="0"/>
              <w:keepLines w:val="0"/>
              <w:widowControl w:val="0"/>
              <w:rPr>
                <w:lang w:eastAsia="ja-JP"/>
              </w:rPr>
            </w:pPr>
          </w:p>
        </w:tc>
        <w:tc>
          <w:tcPr>
            <w:tcW w:w="1512" w:type="dxa"/>
          </w:tcPr>
          <w:p w14:paraId="241F604A"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Pr>
          <w:p w14:paraId="62BDA9D5" w14:textId="77777777" w:rsidR="00C96848" w:rsidRPr="00AA5DA2" w:rsidRDefault="00C96848" w:rsidP="0073372F">
            <w:pPr>
              <w:pStyle w:val="TAL"/>
              <w:keepNext w:val="0"/>
              <w:keepLines w:val="0"/>
              <w:widowControl w:val="0"/>
              <w:rPr>
                <w:lang w:eastAsia="ja-JP"/>
              </w:rPr>
            </w:pPr>
          </w:p>
        </w:tc>
        <w:tc>
          <w:tcPr>
            <w:tcW w:w="1080" w:type="dxa"/>
          </w:tcPr>
          <w:p w14:paraId="21293E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832D055" w14:textId="77777777" w:rsidTr="00850CA9">
        <w:tc>
          <w:tcPr>
            <w:tcW w:w="2160" w:type="dxa"/>
          </w:tcPr>
          <w:p w14:paraId="77D18439" w14:textId="77777777" w:rsidR="00C96848" w:rsidRPr="00AA5DA2" w:rsidRDefault="00C96848" w:rsidP="0073372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80" w:type="dxa"/>
          </w:tcPr>
          <w:p w14:paraId="3BCA67D5" w14:textId="77777777" w:rsidR="00C96848" w:rsidRPr="00AA5DA2" w:rsidRDefault="00C96848" w:rsidP="0073372F">
            <w:pPr>
              <w:pStyle w:val="TAL"/>
              <w:keepNext w:val="0"/>
              <w:keepLines w:val="0"/>
              <w:widowControl w:val="0"/>
              <w:rPr>
                <w:lang w:eastAsia="ja-JP"/>
              </w:rPr>
            </w:pPr>
            <w:r w:rsidRPr="00AA5DA2">
              <w:rPr>
                <w:lang w:eastAsia="zh-CN"/>
              </w:rPr>
              <w:t>M</w:t>
            </w:r>
          </w:p>
        </w:tc>
        <w:tc>
          <w:tcPr>
            <w:tcW w:w="1080" w:type="dxa"/>
          </w:tcPr>
          <w:p w14:paraId="5EFE2A39" w14:textId="77777777" w:rsidR="00C96848" w:rsidRPr="00AA5DA2" w:rsidRDefault="00C96848" w:rsidP="0073372F">
            <w:pPr>
              <w:pStyle w:val="TAL"/>
              <w:keepNext w:val="0"/>
              <w:keepLines w:val="0"/>
              <w:widowControl w:val="0"/>
              <w:rPr>
                <w:lang w:eastAsia="ja-JP"/>
              </w:rPr>
            </w:pPr>
          </w:p>
        </w:tc>
        <w:tc>
          <w:tcPr>
            <w:tcW w:w="1512" w:type="dxa"/>
          </w:tcPr>
          <w:p w14:paraId="57A6B05C" w14:textId="77777777" w:rsidR="00C96848" w:rsidRPr="00AA5DA2" w:rsidRDefault="00C96848" w:rsidP="0073372F">
            <w:pPr>
              <w:pStyle w:val="TAL"/>
              <w:keepNext w:val="0"/>
              <w:keepLines w:val="0"/>
              <w:widowControl w:val="0"/>
              <w:rPr>
                <w:lang w:eastAsia="ja-JP"/>
              </w:rPr>
            </w:pPr>
          </w:p>
        </w:tc>
        <w:tc>
          <w:tcPr>
            <w:tcW w:w="1728" w:type="dxa"/>
          </w:tcPr>
          <w:p w14:paraId="30C8A997" w14:textId="77777777" w:rsidR="00C96848" w:rsidRPr="00AA5DA2" w:rsidRDefault="00C96848" w:rsidP="0073372F">
            <w:pPr>
              <w:pStyle w:val="TAL"/>
              <w:keepNext w:val="0"/>
              <w:keepLines w:val="0"/>
              <w:widowControl w:val="0"/>
              <w:rPr>
                <w:lang w:eastAsia="ja-JP"/>
              </w:rPr>
            </w:pPr>
          </w:p>
        </w:tc>
        <w:tc>
          <w:tcPr>
            <w:tcW w:w="1080" w:type="dxa"/>
          </w:tcPr>
          <w:p w14:paraId="1D1EDC7A" w14:textId="77777777" w:rsidR="00C96848" w:rsidRPr="00297C1B" w:rsidRDefault="00C96848" w:rsidP="0073372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73372F">
            <w:pPr>
              <w:pStyle w:val="TAC"/>
              <w:keepNext w:val="0"/>
              <w:keepLines w:val="0"/>
              <w:widowControl w:val="0"/>
              <w:rPr>
                <w:lang w:eastAsia="ja-JP"/>
              </w:rPr>
            </w:pPr>
            <w:r w:rsidRPr="00297C1B">
              <w:rPr>
                <w:lang w:eastAsia="ja-JP"/>
              </w:rPr>
              <w:t>reject</w:t>
            </w:r>
          </w:p>
        </w:tc>
      </w:tr>
      <w:tr w:rsidR="00BB33C9" w:rsidRPr="00AA5DA2" w14:paraId="04F9777A" w14:textId="77777777" w:rsidTr="00850CA9">
        <w:tc>
          <w:tcPr>
            <w:tcW w:w="2160" w:type="dxa"/>
          </w:tcPr>
          <w:p w14:paraId="306F315C" w14:textId="77777777" w:rsidR="00BB33C9" w:rsidRPr="00297C1B" w:rsidRDefault="00BB33C9" w:rsidP="0073372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80" w:type="dxa"/>
          </w:tcPr>
          <w:p w14:paraId="34C56027" w14:textId="77777777" w:rsidR="00BB33C9" w:rsidRPr="00297C1B" w:rsidRDefault="00BB33C9" w:rsidP="0073372F">
            <w:pPr>
              <w:pStyle w:val="TAL"/>
              <w:keepNext w:val="0"/>
              <w:keepLines w:val="0"/>
              <w:widowControl w:val="0"/>
              <w:rPr>
                <w:lang w:eastAsia="zh-CN"/>
              </w:rPr>
            </w:pPr>
          </w:p>
        </w:tc>
        <w:tc>
          <w:tcPr>
            <w:tcW w:w="1080" w:type="dxa"/>
          </w:tcPr>
          <w:p w14:paraId="130687D2" w14:textId="77777777" w:rsidR="00BB33C9" w:rsidRPr="00297C1B" w:rsidRDefault="00BB33C9" w:rsidP="0073372F">
            <w:pPr>
              <w:pStyle w:val="TAL"/>
              <w:keepNext w:val="0"/>
              <w:keepLines w:val="0"/>
              <w:widowControl w:val="0"/>
              <w:rPr>
                <w:lang w:eastAsia="ja-JP"/>
              </w:rPr>
            </w:pPr>
          </w:p>
        </w:tc>
        <w:tc>
          <w:tcPr>
            <w:tcW w:w="1512" w:type="dxa"/>
          </w:tcPr>
          <w:p w14:paraId="7C9539FC" w14:textId="77777777" w:rsidR="00BB33C9" w:rsidRPr="00297C1B" w:rsidRDefault="00BB33C9" w:rsidP="0073372F">
            <w:pPr>
              <w:pStyle w:val="TAL"/>
              <w:keepNext w:val="0"/>
              <w:keepLines w:val="0"/>
              <w:widowControl w:val="0"/>
              <w:rPr>
                <w:lang w:eastAsia="ja-JP"/>
              </w:rPr>
            </w:pPr>
          </w:p>
        </w:tc>
        <w:tc>
          <w:tcPr>
            <w:tcW w:w="1728" w:type="dxa"/>
          </w:tcPr>
          <w:p w14:paraId="03DE6951" w14:textId="77777777" w:rsidR="00BB33C9" w:rsidRPr="00AA5DA2" w:rsidRDefault="00BB33C9" w:rsidP="0073372F">
            <w:pPr>
              <w:pStyle w:val="TAL"/>
              <w:keepNext w:val="0"/>
              <w:keepLines w:val="0"/>
              <w:widowControl w:val="0"/>
              <w:rPr>
                <w:lang w:eastAsia="ja-JP"/>
              </w:rPr>
            </w:pPr>
          </w:p>
        </w:tc>
        <w:tc>
          <w:tcPr>
            <w:tcW w:w="1080" w:type="dxa"/>
          </w:tcPr>
          <w:p w14:paraId="067B0A24" w14:textId="77777777" w:rsidR="00BB33C9" w:rsidRPr="00AA5DA2" w:rsidRDefault="00BB33C9" w:rsidP="0073372F">
            <w:pPr>
              <w:pStyle w:val="TAC"/>
              <w:keepNext w:val="0"/>
              <w:keepLines w:val="0"/>
              <w:widowControl w:val="0"/>
              <w:rPr>
                <w:lang w:eastAsia="ja-JP"/>
              </w:rPr>
            </w:pPr>
          </w:p>
        </w:tc>
        <w:tc>
          <w:tcPr>
            <w:tcW w:w="1080" w:type="dxa"/>
          </w:tcPr>
          <w:p w14:paraId="3940C605" w14:textId="77777777" w:rsidR="00BB33C9" w:rsidRPr="00AA5DA2" w:rsidRDefault="00BB33C9" w:rsidP="0073372F">
            <w:pPr>
              <w:pStyle w:val="TAC"/>
              <w:keepNext w:val="0"/>
              <w:keepLines w:val="0"/>
              <w:widowControl w:val="0"/>
              <w:rPr>
                <w:lang w:eastAsia="ja-JP"/>
              </w:rPr>
            </w:pPr>
          </w:p>
        </w:tc>
      </w:tr>
      <w:tr w:rsidR="0089320E" w:rsidRPr="00AA5DA2" w14:paraId="54E0F365" w14:textId="77777777" w:rsidTr="00850CA9">
        <w:tc>
          <w:tcPr>
            <w:tcW w:w="2160" w:type="dxa"/>
          </w:tcPr>
          <w:p w14:paraId="716925A3"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80" w:type="dxa"/>
          </w:tcPr>
          <w:p w14:paraId="69D5BF65" w14:textId="77777777" w:rsidR="0089320E" w:rsidRPr="00297C1B" w:rsidRDefault="008C4B83" w:rsidP="0073372F">
            <w:pPr>
              <w:pStyle w:val="TAL"/>
              <w:keepNext w:val="0"/>
              <w:keepLines w:val="0"/>
              <w:widowControl w:val="0"/>
              <w:rPr>
                <w:lang w:eastAsia="zh-CN"/>
              </w:rPr>
            </w:pPr>
            <w:r>
              <w:rPr>
                <w:lang w:eastAsia="zh-CN"/>
              </w:rPr>
              <w:t>M</w:t>
            </w:r>
          </w:p>
        </w:tc>
        <w:tc>
          <w:tcPr>
            <w:tcW w:w="1080" w:type="dxa"/>
          </w:tcPr>
          <w:p w14:paraId="481C7629" w14:textId="77777777" w:rsidR="0089320E" w:rsidRPr="00297C1B" w:rsidRDefault="0089320E" w:rsidP="0073372F">
            <w:pPr>
              <w:pStyle w:val="TAL"/>
              <w:keepNext w:val="0"/>
              <w:keepLines w:val="0"/>
              <w:widowControl w:val="0"/>
              <w:rPr>
                <w:lang w:eastAsia="ja-JP"/>
              </w:rPr>
            </w:pPr>
          </w:p>
        </w:tc>
        <w:tc>
          <w:tcPr>
            <w:tcW w:w="1512" w:type="dxa"/>
          </w:tcPr>
          <w:p w14:paraId="06EDCF07" w14:textId="77777777" w:rsidR="0089320E" w:rsidRPr="00297C1B" w:rsidRDefault="0089320E" w:rsidP="0073372F">
            <w:pPr>
              <w:pStyle w:val="TAL"/>
              <w:keepNext w:val="0"/>
              <w:keepLines w:val="0"/>
              <w:widowControl w:val="0"/>
              <w:rPr>
                <w:lang w:eastAsia="ja-JP"/>
              </w:rPr>
            </w:pPr>
          </w:p>
        </w:tc>
        <w:tc>
          <w:tcPr>
            <w:tcW w:w="1728" w:type="dxa"/>
          </w:tcPr>
          <w:p w14:paraId="6C2BE1A2" w14:textId="77777777" w:rsidR="0089320E" w:rsidRPr="00AA5DA2" w:rsidRDefault="0089320E" w:rsidP="0073372F">
            <w:pPr>
              <w:pStyle w:val="TAL"/>
              <w:keepNext w:val="0"/>
              <w:keepLines w:val="0"/>
              <w:widowControl w:val="0"/>
              <w:rPr>
                <w:lang w:eastAsia="ja-JP"/>
              </w:rPr>
            </w:pPr>
          </w:p>
        </w:tc>
        <w:tc>
          <w:tcPr>
            <w:tcW w:w="1080" w:type="dxa"/>
          </w:tcPr>
          <w:p w14:paraId="6A7BF67D" w14:textId="77777777" w:rsidR="0089320E" w:rsidRPr="00AA5DA2" w:rsidRDefault="0089320E" w:rsidP="0073372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73372F">
            <w:pPr>
              <w:pStyle w:val="TAC"/>
              <w:keepNext w:val="0"/>
              <w:keepLines w:val="0"/>
              <w:widowControl w:val="0"/>
              <w:rPr>
                <w:lang w:eastAsia="ja-JP"/>
              </w:rPr>
            </w:pPr>
          </w:p>
        </w:tc>
      </w:tr>
      <w:tr w:rsidR="0089320E" w:rsidRPr="00AA5DA2" w14:paraId="3C13E96B" w14:textId="77777777" w:rsidTr="00850CA9">
        <w:tc>
          <w:tcPr>
            <w:tcW w:w="2160" w:type="dxa"/>
          </w:tcPr>
          <w:p w14:paraId="54E65EF4"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80" w:type="dxa"/>
          </w:tcPr>
          <w:p w14:paraId="24D59ABF" w14:textId="77777777" w:rsidR="0089320E" w:rsidRPr="00297C1B" w:rsidRDefault="0089320E" w:rsidP="0073372F">
            <w:pPr>
              <w:pStyle w:val="TAL"/>
              <w:keepNext w:val="0"/>
              <w:keepLines w:val="0"/>
              <w:widowControl w:val="0"/>
              <w:rPr>
                <w:lang w:eastAsia="zh-CN"/>
              </w:rPr>
            </w:pPr>
          </w:p>
        </w:tc>
        <w:tc>
          <w:tcPr>
            <w:tcW w:w="1080" w:type="dxa"/>
          </w:tcPr>
          <w:p w14:paraId="319E5EA4" w14:textId="77777777" w:rsidR="0089320E" w:rsidRPr="00297C1B" w:rsidRDefault="0089320E" w:rsidP="0073372F">
            <w:pPr>
              <w:pStyle w:val="TAL"/>
              <w:keepNext w:val="0"/>
              <w:keepLines w:val="0"/>
              <w:widowControl w:val="0"/>
              <w:rPr>
                <w:lang w:eastAsia="ja-JP"/>
              </w:rPr>
            </w:pPr>
          </w:p>
        </w:tc>
        <w:tc>
          <w:tcPr>
            <w:tcW w:w="1512" w:type="dxa"/>
          </w:tcPr>
          <w:p w14:paraId="23A17779" w14:textId="77777777" w:rsidR="0089320E" w:rsidRPr="00297C1B" w:rsidRDefault="0089320E" w:rsidP="0073372F">
            <w:pPr>
              <w:pStyle w:val="TAL"/>
              <w:keepNext w:val="0"/>
              <w:keepLines w:val="0"/>
              <w:widowControl w:val="0"/>
              <w:rPr>
                <w:lang w:eastAsia="ja-JP"/>
              </w:rPr>
            </w:pPr>
          </w:p>
        </w:tc>
        <w:tc>
          <w:tcPr>
            <w:tcW w:w="1728" w:type="dxa"/>
          </w:tcPr>
          <w:p w14:paraId="047111C9" w14:textId="77777777" w:rsidR="0089320E" w:rsidRPr="00AA5DA2" w:rsidRDefault="0089320E" w:rsidP="0073372F">
            <w:pPr>
              <w:pStyle w:val="TAL"/>
              <w:keepNext w:val="0"/>
              <w:keepLines w:val="0"/>
              <w:widowControl w:val="0"/>
              <w:rPr>
                <w:lang w:eastAsia="ja-JP"/>
              </w:rPr>
            </w:pPr>
          </w:p>
        </w:tc>
        <w:tc>
          <w:tcPr>
            <w:tcW w:w="1080" w:type="dxa"/>
          </w:tcPr>
          <w:p w14:paraId="00C401AC" w14:textId="77777777" w:rsidR="0089320E" w:rsidRPr="00AA5DA2" w:rsidRDefault="0089320E" w:rsidP="0073372F">
            <w:pPr>
              <w:pStyle w:val="TAC"/>
              <w:keepNext w:val="0"/>
              <w:keepLines w:val="0"/>
              <w:widowControl w:val="0"/>
              <w:rPr>
                <w:lang w:eastAsia="ja-JP"/>
              </w:rPr>
            </w:pPr>
          </w:p>
        </w:tc>
        <w:tc>
          <w:tcPr>
            <w:tcW w:w="1080" w:type="dxa"/>
          </w:tcPr>
          <w:p w14:paraId="7A80D90E" w14:textId="77777777" w:rsidR="0089320E" w:rsidRPr="00AA5DA2" w:rsidRDefault="0089320E" w:rsidP="0073372F">
            <w:pPr>
              <w:pStyle w:val="TAC"/>
              <w:keepNext w:val="0"/>
              <w:keepLines w:val="0"/>
              <w:widowControl w:val="0"/>
              <w:rPr>
                <w:lang w:eastAsia="ja-JP"/>
              </w:rPr>
            </w:pPr>
          </w:p>
        </w:tc>
      </w:tr>
      <w:tr w:rsidR="00BB33C9" w:rsidRPr="00AA5DA2" w14:paraId="241E0B0D" w14:textId="77777777" w:rsidTr="00850CA9">
        <w:tc>
          <w:tcPr>
            <w:tcW w:w="2160" w:type="dxa"/>
          </w:tcPr>
          <w:p w14:paraId="62EE927F"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80" w:type="dxa"/>
          </w:tcPr>
          <w:p w14:paraId="7577102A"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73B40906" w14:textId="77777777" w:rsidR="00BB33C9" w:rsidRPr="00297C1B" w:rsidRDefault="00BB33C9" w:rsidP="0073372F">
            <w:pPr>
              <w:pStyle w:val="TAL"/>
              <w:keepNext w:val="0"/>
              <w:keepLines w:val="0"/>
              <w:widowControl w:val="0"/>
              <w:rPr>
                <w:lang w:eastAsia="ja-JP"/>
              </w:rPr>
            </w:pPr>
          </w:p>
        </w:tc>
        <w:tc>
          <w:tcPr>
            <w:tcW w:w="1512" w:type="dxa"/>
          </w:tcPr>
          <w:p w14:paraId="5CCB2F6D" w14:textId="77777777" w:rsidR="00BB33C9" w:rsidRPr="00297C1B" w:rsidRDefault="00BB33C9" w:rsidP="0073372F">
            <w:pPr>
              <w:pStyle w:val="TAL"/>
              <w:keepNext w:val="0"/>
              <w:keepLines w:val="0"/>
              <w:widowControl w:val="0"/>
              <w:rPr>
                <w:lang w:eastAsia="ja-JP"/>
              </w:rPr>
            </w:pPr>
            <w:r w:rsidRPr="00297C1B">
              <w:rPr>
                <w:lang w:eastAsia="ja-JP"/>
              </w:rPr>
              <w:t>9.2.2.10</w:t>
            </w:r>
          </w:p>
        </w:tc>
        <w:tc>
          <w:tcPr>
            <w:tcW w:w="1728" w:type="dxa"/>
          </w:tcPr>
          <w:p w14:paraId="79E7595D" w14:textId="77777777" w:rsidR="00BB33C9" w:rsidRDefault="00BB33C9" w:rsidP="0073372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73372F">
            <w:pPr>
              <w:pStyle w:val="TAL"/>
              <w:keepNext w:val="0"/>
              <w:keepLines w:val="0"/>
              <w:widowControl w:val="0"/>
              <w:rPr>
                <w:lang w:eastAsia="ja-JP"/>
              </w:rPr>
            </w:pPr>
          </w:p>
        </w:tc>
        <w:tc>
          <w:tcPr>
            <w:tcW w:w="1080" w:type="dxa"/>
          </w:tcPr>
          <w:p w14:paraId="5A2EF95A"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73372F">
            <w:pPr>
              <w:pStyle w:val="TAC"/>
              <w:keepNext w:val="0"/>
              <w:keepLines w:val="0"/>
              <w:widowControl w:val="0"/>
              <w:rPr>
                <w:highlight w:val="cyan"/>
                <w:lang w:eastAsia="ja-JP"/>
              </w:rPr>
            </w:pPr>
          </w:p>
        </w:tc>
      </w:tr>
      <w:tr w:rsidR="00BB33C9" w:rsidRPr="00AA5DA2" w14:paraId="06AAF73E" w14:textId="77777777" w:rsidTr="00850CA9">
        <w:tc>
          <w:tcPr>
            <w:tcW w:w="2160" w:type="dxa"/>
          </w:tcPr>
          <w:p w14:paraId="2F9AB01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80" w:type="dxa"/>
          </w:tcPr>
          <w:p w14:paraId="5C613472" w14:textId="77777777" w:rsidR="00BB33C9" w:rsidRPr="00297C1B" w:rsidRDefault="0089320E" w:rsidP="0073372F">
            <w:pPr>
              <w:pStyle w:val="TAL"/>
              <w:keepNext w:val="0"/>
              <w:keepLines w:val="0"/>
              <w:widowControl w:val="0"/>
              <w:rPr>
                <w:lang w:eastAsia="zh-CN"/>
              </w:rPr>
            </w:pPr>
            <w:r>
              <w:rPr>
                <w:lang w:eastAsia="ja-JP"/>
              </w:rPr>
              <w:t>M</w:t>
            </w:r>
          </w:p>
        </w:tc>
        <w:tc>
          <w:tcPr>
            <w:tcW w:w="1080" w:type="dxa"/>
          </w:tcPr>
          <w:p w14:paraId="1825E311" w14:textId="77777777" w:rsidR="00BB33C9" w:rsidRPr="00297C1B" w:rsidRDefault="00BB33C9" w:rsidP="0073372F">
            <w:pPr>
              <w:pStyle w:val="TAL"/>
              <w:keepNext w:val="0"/>
              <w:keepLines w:val="0"/>
              <w:widowControl w:val="0"/>
              <w:rPr>
                <w:lang w:eastAsia="ja-JP"/>
              </w:rPr>
            </w:pPr>
          </w:p>
        </w:tc>
        <w:tc>
          <w:tcPr>
            <w:tcW w:w="1512" w:type="dxa"/>
          </w:tcPr>
          <w:p w14:paraId="0084BB00" w14:textId="77777777" w:rsidR="00BB33C9" w:rsidRPr="00297C1B" w:rsidRDefault="00BB33C9" w:rsidP="0073372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73372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728" w:type="dxa"/>
          </w:tcPr>
          <w:p w14:paraId="3E6E3EA8" w14:textId="77777777" w:rsidR="00BB33C9" w:rsidRPr="00AA5DA2" w:rsidRDefault="00BB33C9" w:rsidP="0073372F">
            <w:pPr>
              <w:pStyle w:val="TAL"/>
              <w:keepNext w:val="0"/>
              <w:keepLines w:val="0"/>
              <w:widowControl w:val="0"/>
              <w:rPr>
                <w:lang w:eastAsia="ja-JP"/>
              </w:rPr>
            </w:pPr>
          </w:p>
        </w:tc>
        <w:tc>
          <w:tcPr>
            <w:tcW w:w="1080" w:type="dxa"/>
          </w:tcPr>
          <w:p w14:paraId="26667C3D"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73372F">
            <w:pPr>
              <w:pStyle w:val="TAC"/>
              <w:keepNext w:val="0"/>
              <w:keepLines w:val="0"/>
              <w:widowControl w:val="0"/>
              <w:rPr>
                <w:highlight w:val="cyan"/>
                <w:lang w:eastAsia="ja-JP"/>
              </w:rPr>
            </w:pPr>
          </w:p>
        </w:tc>
      </w:tr>
      <w:tr w:rsidR="00BB33C9" w:rsidRPr="00AA5DA2" w14:paraId="04DDC827" w14:textId="77777777" w:rsidTr="00850CA9">
        <w:tc>
          <w:tcPr>
            <w:tcW w:w="2160" w:type="dxa"/>
          </w:tcPr>
          <w:p w14:paraId="67DBA6F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80" w:type="dxa"/>
          </w:tcPr>
          <w:p w14:paraId="70A045D6"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FA41E39" w14:textId="77777777" w:rsidR="00BB33C9" w:rsidRPr="00297C1B" w:rsidRDefault="00BB33C9" w:rsidP="0073372F">
            <w:pPr>
              <w:pStyle w:val="TAL"/>
              <w:keepNext w:val="0"/>
              <w:keepLines w:val="0"/>
              <w:widowControl w:val="0"/>
              <w:rPr>
                <w:lang w:eastAsia="ja-JP"/>
              </w:rPr>
            </w:pPr>
          </w:p>
        </w:tc>
        <w:tc>
          <w:tcPr>
            <w:tcW w:w="1512" w:type="dxa"/>
          </w:tcPr>
          <w:p w14:paraId="662857B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34BA97C5" w14:textId="77777777" w:rsidR="00BB33C9" w:rsidRDefault="00BB33C9" w:rsidP="0073372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73372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150F3406"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73372F">
            <w:pPr>
              <w:pStyle w:val="TAC"/>
              <w:keepNext w:val="0"/>
              <w:keepLines w:val="0"/>
              <w:widowControl w:val="0"/>
              <w:rPr>
                <w:highlight w:val="cyan"/>
                <w:lang w:eastAsia="ja-JP"/>
              </w:rPr>
            </w:pPr>
          </w:p>
        </w:tc>
      </w:tr>
      <w:tr w:rsidR="00BB33C9" w:rsidRPr="00AA5DA2" w14:paraId="32E880C1" w14:textId="77777777" w:rsidTr="00850CA9">
        <w:tc>
          <w:tcPr>
            <w:tcW w:w="2160" w:type="dxa"/>
          </w:tcPr>
          <w:p w14:paraId="4B542B1B"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80" w:type="dxa"/>
          </w:tcPr>
          <w:p w14:paraId="77067859"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E43DF2C" w14:textId="77777777" w:rsidR="00BB33C9" w:rsidRPr="00297C1B" w:rsidRDefault="00BB33C9" w:rsidP="0073372F">
            <w:pPr>
              <w:pStyle w:val="TAL"/>
              <w:keepNext w:val="0"/>
              <w:keepLines w:val="0"/>
              <w:widowControl w:val="0"/>
              <w:rPr>
                <w:lang w:eastAsia="zh-CN"/>
              </w:rPr>
            </w:pPr>
          </w:p>
        </w:tc>
        <w:tc>
          <w:tcPr>
            <w:tcW w:w="1512" w:type="dxa"/>
          </w:tcPr>
          <w:p w14:paraId="1CD58A1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471FEF98" w14:textId="77777777" w:rsidR="00BB33C9" w:rsidRPr="00AA5DA2" w:rsidRDefault="00BB33C9" w:rsidP="0073372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2F37867E"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02F5550" w14:textId="77777777" w:rsidR="00BB33C9" w:rsidRPr="00826BC3" w:rsidRDefault="00BB33C9" w:rsidP="0073372F">
            <w:pPr>
              <w:pStyle w:val="TAC"/>
              <w:keepNext w:val="0"/>
              <w:keepLines w:val="0"/>
              <w:widowControl w:val="0"/>
              <w:rPr>
                <w:highlight w:val="cyan"/>
                <w:lang w:eastAsia="ja-JP"/>
              </w:rPr>
            </w:pPr>
          </w:p>
        </w:tc>
      </w:tr>
      <w:tr w:rsidR="005D5D41" w:rsidRPr="00AA5DA2" w14:paraId="2DF41BCE" w14:textId="77777777" w:rsidTr="00850CA9">
        <w:tc>
          <w:tcPr>
            <w:tcW w:w="2160" w:type="dxa"/>
          </w:tcPr>
          <w:p w14:paraId="1CA049C7" w14:textId="77777777" w:rsidR="005D5D41" w:rsidRDefault="005D5D41" w:rsidP="0073372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80" w:type="dxa"/>
          </w:tcPr>
          <w:p w14:paraId="4C3B1B1A" w14:textId="77777777" w:rsidR="005D5D41" w:rsidRDefault="005D5D41" w:rsidP="0073372F">
            <w:pPr>
              <w:pStyle w:val="TAL"/>
              <w:keepNext w:val="0"/>
              <w:keepLines w:val="0"/>
              <w:widowControl w:val="0"/>
              <w:rPr>
                <w:lang w:eastAsia="ja-JP"/>
              </w:rPr>
            </w:pPr>
            <w:r>
              <w:rPr>
                <w:lang w:eastAsia="ja-JP"/>
              </w:rPr>
              <w:t>O</w:t>
            </w:r>
          </w:p>
        </w:tc>
        <w:tc>
          <w:tcPr>
            <w:tcW w:w="1080" w:type="dxa"/>
          </w:tcPr>
          <w:p w14:paraId="128B9D0C" w14:textId="77777777" w:rsidR="005D5D41" w:rsidRPr="00297C1B" w:rsidRDefault="005D5D41" w:rsidP="0073372F">
            <w:pPr>
              <w:pStyle w:val="TAL"/>
              <w:keepNext w:val="0"/>
              <w:keepLines w:val="0"/>
              <w:widowControl w:val="0"/>
              <w:rPr>
                <w:lang w:eastAsia="zh-CN"/>
              </w:rPr>
            </w:pPr>
          </w:p>
        </w:tc>
        <w:tc>
          <w:tcPr>
            <w:tcW w:w="1512" w:type="dxa"/>
          </w:tcPr>
          <w:p w14:paraId="11149EB8" w14:textId="77777777" w:rsidR="00D72C61" w:rsidRDefault="005D5D41" w:rsidP="0073372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73372F">
            <w:pPr>
              <w:pStyle w:val="TAL"/>
              <w:keepNext w:val="0"/>
              <w:keepLines w:val="0"/>
              <w:widowControl w:val="0"/>
              <w:rPr>
                <w:lang w:eastAsia="ja-JP"/>
              </w:rPr>
            </w:pPr>
            <w:r w:rsidRPr="00C37D2B">
              <w:rPr>
                <w:lang w:eastAsia="ja-JP"/>
              </w:rPr>
              <w:t>(reconfigurationFailure, handoverFailure, otherFailure, ...)</w:t>
            </w:r>
          </w:p>
        </w:tc>
        <w:tc>
          <w:tcPr>
            <w:tcW w:w="1728" w:type="dxa"/>
          </w:tcPr>
          <w:p w14:paraId="75F4C2F8" w14:textId="77777777" w:rsidR="005D5D41" w:rsidRPr="00AA5DA2" w:rsidRDefault="005D5D41" w:rsidP="0073372F">
            <w:pPr>
              <w:pStyle w:val="TAL"/>
              <w:keepNext w:val="0"/>
              <w:keepLines w:val="0"/>
              <w:widowControl w:val="0"/>
              <w:rPr>
                <w:lang w:eastAsia="ja-JP"/>
              </w:rPr>
            </w:pPr>
          </w:p>
        </w:tc>
        <w:tc>
          <w:tcPr>
            <w:tcW w:w="1080" w:type="dxa"/>
          </w:tcPr>
          <w:p w14:paraId="49E892FD" w14:textId="77777777" w:rsidR="005D5D41" w:rsidRPr="00B25CB8" w:rsidRDefault="005D5D41" w:rsidP="0073372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73372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850CA9">
        <w:tc>
          <w:tcPr>
            <w:tcW w:w="2160" w:type="dxa"/>
          </w:tcPr>
          <w:p w14:paraId="08DB7266" w14:textId="77777777" w:rsidR="0089320E" w:rsidRPr="00297C1B" w:rsidRDefault="0089320E" w:rsidP="0073372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80" w:type="dxa"/>
          </w:tcPr>
          <w:p w14:paraId="65C06E3F" w14:textId="77777777" w:rsidR="0089320E" w:rsidRDefault="0089320E" w:rsidP="0073372F">
            <w:pPr>
              <w:pStyle w:val="TAL"/>
              <w:keepNext w:val="0"/>
              <w:keepLines w:val="0"/>
              <w:widowControl w:val="0"/>
              <w:rPr>
                <w:lang w:eastAsia="ja-JP"/>
              </w:rPr>
            </w:pPr>
          </w:p>
        </w:tc>
        <w:tc>
          <w:tcPr>
            <w:tcW w:w="1080" w:type="dxa"/>
          </w:tcPr>
          <w:p w14:paraId="225253C2" w14:textId="77777777" w:rsidR="0089320E" w:rsidRPr="00297C1B" w:rsidRDefault="0089320E" w:rsidP="0073372F">
            <w:pPr>
              <w:pStyle w:val="TAL"/>
              <w:keepNext w:val="0"/>
              <w:keepLines w:val="0"/>
              <w:widowControl w:val="0"/>
              <w:rPr>
                <w:lang w:eastAsia="zh-CN"/>
              </w:rPr>
            </w:pPr>
          </w:p>
        </w:tc>
        <w:tc>
          <w:tcPr>
            <w:tcW w:w="1512" w:type="dxa"/>
          </w:tcPr>
          <w:p w14:paraId="4B641065" w14:textId="77777777" w:rsidR="0089320E" w:rsidRPr="00297C1B" w:rsidRDefault="0089320E" w:rsidP="0073372F">
            <w:pPr>
              <w:pStyle w:val="TAL"/>
              <w:keepNext w:val="0"/>
              <w:keepLines w:val="0"/>
              <w:widowControl w:val="0"/>
              <w:rPr>
                <w:lang w:eastAsia="ja-JP"/>
              </w:rPr>
            </w:pPr>
          </w:p>
        </w:tc>
        <w:tc>
          <w:tcPr>
            <w:tcW w:w="1728" w:type="dxa"/>
          </w:tcPr>
          <w:p w14:paraId="58D5C124" w14:textId="77777777" w:rsidR="0089320E" w:rsidRPr="00AA5DA2" w:rsidRDefault="0089320E" w:rsidP="0073372F">
            <w:pPr>
              <w:pStyle w:val="TAL"/>
              <w:keepNext w:val="0"/>
              <w:keepLines w:val="0"/>
              <w:widowControl w:val="0"/>
              <w:rPr>
                <w:lang w:eastAsia="ja-JP"/>
              </w:rPr>
            </w:pPr>
          </w:p>
        </w:tc>
        <w:tc>
          <w:tcPr>
            <w:tcW w:w="1080" w:type="dxa"/>
          </w:tcPr>
          <w:p w14:paraId="1B5F62BD" w14:textId="77777777" w:rsidR="0089320E" w:rsidRPr="00B25CB8" w:rsidRDefault="0089320E" w:rsidP="0073372F">
            <w:pPr>
              <w:pStyle w:val="TAC"/>
              <w:keepNext w:val="0"/>
              <w:keepLines w:val="0"/>
              <w:widowControl w:val="0"/>
              <w:rPr>
                <w:lang w:eastAsia="ja-JP"/>
              </w:rPr>
            </w:pPr>
          </w:p>
        </w:tc>
        <w:tc>
          <w:tcPr>
            <w:tcW w:w="1080" w:type="dxa"/>
          </w:tcPr>
          <w:p w14:paraId="355BAC46" w14:textId="77777777" w:rsidR="0089320E" w:rsidRPr="00826BC3" w:rsidRDefault="0089320E" w:rsidP="0073372F">
            <w:pPr>
              <w:pStyle w:val="TAC"/>
              <w:keepNext w:val="0"/>
              <w:keepLines w:val="0"/>
              <w:widowControl w:val="0"/>
              <w:rPr>
                <w:highlight w:val="cyan"/>
                <w:lang w:eastAsia="ja-JP"/>
              </w:rPr>
            </w:pPr>
          </w:p>
        </w:tc>
      </w:tr>
      <w:tr w:rsidR="00BB33C9" w:rsidRPr="00AA5DA2" w14:paraId="1AC8B2C9" w14:textId="77777777" w:rsidTr="00850CA9">
        <w:tc>
          <w:tcPr>
            <w:tcW w:w="2160"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73372F">
            <w:pPr>
              <w:pStyle w:val="TAL"/>
              <w:keepNext w:val="0"/>
              <w:keepLines w:val="0"/>
              <w:widowControl w:val="0"/>
              <w:rPr>
                <w:lang w:eastAsia="ja-JP"/>
              </w:rPr>
            </w:pPr>
            <w:r w:rsidRPr="00297C1B">
              <w:rPr>
                <w:lang w:eastAsia="ja-JP"/>
              </w:rPr>
              <w:t>9.2.2.</w:t>
            </w:r>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73372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73372F">
            <w:pPr>
              <w:pStyle w:val="TAC"/>
              <w:keepNext w:val="0"/>
              <w:keepLines w:val="0"/>
              <w:widowControl w:val="0"/>
              <w:rPr>
                <w:highlight w:val="cyan"/>
                <w:lang w:eastAsia="ja-JP"/>
              </w:rPr>
            </w:pPr>
          </w:p>
        </w:tc>
      </w:tr>
      <w:tr w:rsidR="00BB33C9" w:rsidRPr="00AA5DA2" w14:paraId="756AEFE7" w14:textId="77777777" w:rsidTr="00850CA9">
        <w:tc>
          <w:tcPr>
            <w:tcW w:w="2160"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73372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73372F">
            <w:pPr>
              <w:pStyle w:val="TAC"/>
              <w:keepNext w:val="0"/>
              <w:keepLines w:val="0"/>
              <w:widowControl w:val="0"/>
              <w:rPr>
                <w:lang w:eastAsia="ja-JP"/>
              </w:rPr>
            </w:pPr>
          </w:p>
        </w:tc>
      </w:tr>
      <w:tr w:rsidR="0089320E" w:rsidRPr="00AA5DA2" w14:paraId="7E8B99C1" w14:textId="77777777" w:rsidTr="00850CA9">
        <w:tc>
          <w:tcPr>
            <w:tcW w:w="2160"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8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73372F">
            <w:pPr>
              <w:pStyle w:val="TAC"/>
              <w:keepNext w:val="0"/>
              <w:keepLines w:val="0"/>
              <w:widowControl w:val="0"/>
              <w:rPr>
                <w:lang w:eastAsia="ja-JP"/>
              </w:rPr>
            </w:pPr>
          </w:p>
        </w:tc>
      </w:tr>
      <w:tr w:rsidR="0089320E" w:rsidRPr="00AA5DA2" w14:paraId="4C61940B" w14:textId="77777777" w:rsidTr="00850CA9">
        <w:tc>
          <w:tcPr>
            <w:tcW w:w="2160"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8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73372F">
            <w:pPr>
              <w:pStyle w:val="TAC"/>
              <w:keepNext w:val="0"/>
              <w:keepLines w:val="0"/>
              <w:widowControl w:val="0"/>
              <w:rPr>
                <w:lang w:eastAsia="ja-JP"/>
              </w:rPr>
            </w:pPr>
          </w:p>
        </w:tc>
      </w:tr>
      <w:tr w:rsidR="00BB33C9" w:rsidRPr="00AA5DA2" w14:paraId="51E1D9D0" w14:textId="77777777" w:rsidTr="00850CA9">
        <w:tc>
          <w:tcPr>
            <w:tcW w:w="2160"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73372F">
            <w:pPr>
              <w:pStyle w:val="TAL"/>
              <w:keepNext w:val="0"/>
              <w:keepLines w:val="0"/>
              <w:widowControl w:val="0"/>
              <w:rPr>
                <w:lang w:eastAsia="zh-CN"/>
              </w:rPr>
            </w:pPr>
            <w:bookmarkStart w:id="4430" w:name="_Hlk44419112"/>
            <w:r w:rsidRPr="00297C1B">
              <w:rPr>
                <w:lang w:eastAsia="ja-JP"/>
              </w:rPr>
              <w:t>9.2.2.</w:t>
            </w:r>
            <w:bookmarkEnd w:id="4430"/>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73372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73372F">
            <w:pPr>
              <w:pStyle w:val="TAC"/>
              <w:keepNext w:val="0"/>
              <w:keepLines w:val="0"/>
              <w:widowControl w:val="0"/>
              <w:rPr>
                <w:highlight w:val="cyan"/>
                <w:lang w:eastAsia="ja-JP"/>
              </w:rPr>
            </w:pPr>
          </w:p>
        </w:tc>
      </w:tr>
    </w:tbl>
    <w:p w14:paraId="606DD42E" w14:textId="77777777" w:rsidR="00C96848" w:rsidRPr="00297C1B" w:rsidRDefault="00C96848" w:rsidP="0073372F">
      <w:pPr>
        <w:widowControl w:val="0"/>
        <w:rPr>
          <w:lang w:eastAsia="zh-CN"/>
        </w:rPr>
      </w:pPr>
    </w:p>
    <w:p w14:paraId="7071DDD2" w14:textId="77777777" w:rsidR="00C96848" w:rsidRPr="00297C1B" w:rsidRDefault="00C96848" w:rsidP="0073372F">
      <w:pPr>
        <w:pStyle w:val="Heading4"/>
        <w:keepNext w:val="0"/>
        <w:keepLines w:val="0"/>
        <w:widowControl w:val="0"/>
      </w:pPr>
      <w:bookmarkStart w:id="4431" w:name="_CR9_1_3_17"/>
      <w:bookmarkStart w:id="4432" w:name="_Hlk44419125"/>
      <w:bookmarkStart w:id="4433" w:name="_Toc14207740"/>
      <w:bookmarkStart w:id="4434" w:name="_Toc44497541"/>
      <w:bookmarkStart w:id="4435" w:name="_Toc45107929"/>
      <w:bookmarkStart w:id="4436" w:name="_Toc45901549"/>
      <w:bookmarkStart w:id="4437" w:name="_Toc51850628"/>
      <w:bookmarkStart w:id="4438" w:name="_Toc56693631"/>
      <w:bookmarkStart w:id="4439" w:name="_Toc64447174"/>
      <w:bookmarkStart w:id="4440" w:name="_Toc66286668"/>
      <w:bookmarkStart w:id="4441" w:name="_Toc74151363"/>
      <w:bookmarkStart w:id="4442" w:name="_Toc88653835"/>
      <w:bookmarkStart w:id="4443" w:name="_Toc97904191"/>
      <w:bookmarkStart w:id="4444" w:name="_Toc105175232"/>
      <w:bookmarkStart w:id="4445" w:name="_Toc113826262"/>
      <w:bookmarkStart w:id="4446" w:name="_Toc175586844"/>
      <w:bookmarkEnd w:id="4431"/>
      <w:r w:rsidRPr="00297C1B">
        <w:rPr>
          <w:rFonts w:hint="eastAsia"/>
          <w:lang w:eastAsia="zh-CN"/>
        </w:rPr>
        <w:t>9.1.3.</w:t>
      </w:r>
      <w:bookmarkEnd w:id="4432"/>
      <w:r>
        <w:rPr>
          <w:lang w:eastAsia="zh-CN"/>
        </w:rPr>
        <w:t>17</w:t>
      </w:r>
      <w:r w:rsidRPr="00297C1B">
        <w:tab/>
      </w:r>
      <w:r w:rsidRPr="00297C1B">
        <w:rPr>
          <w:szCs w:val="24"/>
          <w:lang w:eastAsia="zh-CN"/>
        </w:rPr>
        <w:t>HANDOVER</w:t>
      </w:r>
      <w:r w:rsidRPr="00297C1B">
        <w:rPr>
          <w:szCs w:val="24"/>
        </w:rPr>
        <w:t xml:space="preserve"> REPORT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B57BDD2" w14:textId="77777777" w:rsidR="00C96848" w:rsidRPr="00AA5DA2" w:rsidRDefault="00C96848" w:rsidP="0073372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DD4401" w14:textId="77777777" w:rsidTr="0073372F">
        <w:trPr>
          <w:tblHeader/>
        </w:trPr>
        <w:tc>
          <w:tcPr>
            <w:tcW w:w="2160" w:type="dxa"/>
          </w:tcPr>
          <w:p w14:paraId="0F22F9E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4BD9ECE8"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2625FE5"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3057EFB"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54E50BC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850CA9">
        <w:tc>
          <w:tcPr>
            <w:tcW w:w="2160" w:type="dxa"/>
          </w:tcPr>
          <w:p w14:paraId="5086DF49"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6130D65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299C0494" w14:textId="77777777" w:rsidR="00C96848" w:rsidRPr="00AA5DA2" w:rsidRDefault="00C96848" w:rsidP="0073372F">
            <w:pPr>
              <w:pStyle w:val="TAL"/>
              <w:keepNext w:val="0"/>
              <w:keepLines w:val="0"/>
              <w:widowControl w:val="0"/>
              <w:rPr>
                <w:lang w:eastAsia="ja-JP"/>
              </w:rPr>
            </w:pPr>
          </w:p>
        </w:tc>
        <w:tc>
          <w:tcPr>
            <w:tcW w:w="1512" w:type="dxa"/>
          </w:tcPr>
          <w:p w14:paraId="616858FC"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B2AB6BA" w14:textId="77777777" w:rsidR="00C96848" w:rsidRPr="00AA5DA2" w:rsidRDefault="00C96848" w:rsidP="0073372F">
            <w:pPr>
              <w:pStyle w:val="TAL"/>
              <w:keepNext w:val="0"/>
              <w:keepLines w:val="0"/>
              <w:widowControl w:val="0"/>
              <w:rPr>
                <w:lang w:eastAsia="ja-JP"/>
              </w:rPr>
            </w:pPr>
          </w:p>
        </w:tc>
        <w:tc>
          <w:tcPr>
            <w:tcW w:w="1080" w:type="dxa"/>
          </w:tcPr>
          <w:p w14:paraId="30B0EF17"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0DC369A" w14:textId="77777777" w:rsidTr="00850CA9">
        <w:tc>
          <w:tcPr>
            <w:tcW w:w="2160" w:type="dxa"/>
          </w:tcPr>
          <w:p w14:paraId="69EFE29D"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080" w:type="dxa"/>
          </w:tcPr>
          <w:p w14:paraId="32D5933B"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67E0205" w14:textId="77777777" w:rsidR="00C96848" w:rsidRPr="00AA5DA2" w:rsidRDefault="00C96848" w:rsidP="0073372F">
            <w:pPr>
              <w:pStyle w:val="TAL"/>
              <w:keepNext w:val="0"/>
              <w:keepLines w:val="0"/>
              <w:widowControl w:val="0"/>
              <w:rPr>
                <w:lang w:eastAsia="ja-JP"/>
              </w:rPr>
            </w:pPr>
          </w:p>
        </w:tc>
        <w:tc>
          <w:tcPr>
            <w:tcW w:w="1512" w:type="dxa"/>
          </w:tcPr>
          <w:p w14:paraId="6B204D82" w14:textId="77777777" w:rsidR="00C96848" w:rsidRPr="00AA5DA2" w:rsidRDefault="00C96848" w:rsidP="0073372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728" w:type="dxa"/>
          </w:tcPr>
          <w:p w14:paraId="514A704F" w14:textId="77777777" w:rsidR="00C96848" w:rsidRPr="00AA5DA2" w:rsidRDefault="00C96848" w:rsidP="0073372F">
            <w:pPr>
              <w:pStyle w:val="TAL"/>
              <w:keepNext w:val="0"/>
              <w:keepLines w:val="0"/>
              <w:widowControl w:val="0"/>
              <w:rPr>
                <w:lang w:eastAsia="ja-JP"/>
              </w:rPr>
            </w:pPr>
          </w:p>
        </w:tc>
        <w:tc>
          <w:tcPr>
            <w:tcW w:w="1080" w:type="dxa"/>
          </w:tcPr>
          <w:p w14:paraId="2FC358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1C4E7B35" w14:textId="77777777" w:rsidTr="00850CA9">
        <w:tc>
          <w:tcPr>
            <w:tcW w:w="2160" w:type="dxa"/>
          </w:tcPr>
          <w:p w14:paraId="1B275949"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080" w:type="dxa"/>
          </w:tcPr>
          <w:p w14:paraId="4F9906D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CA8F3E3" w14:textId="77777777" w:rsidR="00C96848" w:rsidRPr="00AA5DA2" w:rsidRDefault="00C96848" w:rsidP="0073372F">
            <w:pPr>
              <w:pStyle w:val="TAL"/>
              <w:keepNext w:val="0"/>
              <w:keepLines w:val="0"/>
              <w:widowControl w:val="0"/>
              <w:rPr>
                <w:lang w:eastAsia="ja-JP"/>
              </w:rPr>
            </w:pPr>
          </w:p>
        </w:tc>
        <w:tc>
          <w:tcPr>
            <w:tcW w:w="1512" w:type="dxa"/>
          </w:tcPr>
          <w:p w14:paraId="38A1120C" w14:textId="77777777" w:rsidR="00C96848" w:rsidRPr="00AA5DA2" w:rsidRDefault="00C96848" w:rsidP="0073372F">
            <w:pPr>
              <w:pStyle w:val="TAL"/>
              <w:keepNext w:val="0"/>
              <w:keepLines w:val="0"/>
              <w:widowControl w:val="0"/>
              <w:rPr>
                <w:lang w:eastAsia="ja-JP"/>
              </w:rPr>
            </w:pPr>
            <w:r w:rsidRPr="00AA5DA2">
              <w:rPr>
                <w:lang w:eastAsia="ja-JP"/>
              </w:rPr>
              <w:t>Cause</w:t>
            </w:r>
          </w:p>
          <w:p w14:paraId="163E343F" w14:textId="77777777" w:rsidR="00C96848" w:rsidRPr="00AA5DA2" w:rsidRDefault="00C96848" w:rsidP="0073372F">
            <w:pPr>
              <w:pStyle w:val="TAL"/>
              <w:keepNext w:val="0"/>
              <w:keepLines w:val="0"/>
              <w:widowControl w:val="0"/>
              <w:rPr>
                <w:lang w:eastAsia="zh-CN"/>
              </w:rPr>
            </w:pPr>
            <w:r w:rsidRPr="00AA5DA2">
              <w:rPr>
                <w:lang w:eastAsia="ja-JP"/>
              </w:rPr>
              <w:t>9.2.</w:t>
            </w:r>
            <w:r>
              <w:rPr>
                <w:rFonts w:hint="eastAsia"/>
                <w:lang w:eastAsia="zh-CN"/>
              </w:rPr>
              <w:t>3.2</w:t>
            </w:r>
          </w:p>
        </w:tc>
        <w:tc>
          <w:tcPr>
            <w:tcW w:w="1728" w:type="dxa"/>
          </w:tcPr>
          <w:p w14:paraId="6B671F37" w14:textId="77777777" w:rsidR="00C96848" w:rsidRPr="00AA5DA2" w:rsidRDefault="00C96848" w:rsidP="0073372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6E25620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B2DEF9F"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E07E703" w14:textId="77777777" w:rsidTr="00850CA9">
        <w:tc>
          <w:tcPr>
            <w:tcW w:w="2160" w:type="dxa"/>
          </w:tcPr>
          <w:p w14:paraId="09D96EEF" w14:textId="77777777" w:rsidR="00C96848" w:rsidRPr="00AA5DA2" w:rsidRDefault="00C96848" w:rsidP="0073372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080" w:type="dxa"/>
          </w:tcPr>
          <w:p w14:paraId="75816FA8" w14:textId="77777777" w:rsidR="00C96848" w:rsidRPr="00AA5DA2" w:rsidRDefault="00C96848" w:rsidP="0073372F">
            <w:pPr>
              <w:pStyle w:val="TAL"/>
              <w:keepNext w:val="0"/>
              <w:keepLines w:val="0"/>
              <w:widowControl w:val="0"/>
              <w:rPr>
                <w:lang w:eastAsia="zh-CN"/>
              </w:rPr>
            </w:pPr>
            <w:r>
              <w:rPr>
                <w:lang w:eastAsia="ja-JP"/>
              </w:rPr>
              <w:t>M</w:t>
            </w:r>
          </w:p>
        </w:tc>
        <w:tc>
          <w:tcPr>
            <w:tcW w:w="1080" w:type="dxa"/>
          </w:tcPr>
          <w:p w14:paraId="01A58003" w14:textId="77777777" w:rsidR="00C96848" w:rsidRPr="00AA5DA2" w:rsidRDefault="00C96848" w:rsidP="0073372F">
            <w:pPr>
              <w:pStyle w:val="TAL"/>
              <w:keepNext w:val="0"/>
              <w:keepLines w:val="0"/>
              <w:widowControl w:val="0"/>
              <w:rPr>
                <w:lang w:eastAsia="ja-JP"/>
              </w:rPr>
            </w:pPr>
          </w:p>
        </w:tc>
        <w:tc>
          <w:tcPr>
            <w:tcW w:w="1512" w:type="dxa"/>
          </w:tcPr>
          <w:p w14:paraId="452CAFDB"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73372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73372F">
            <w:pPr>
              <w:pStyle w:val="TAL"/>
              <w:keepNext w:val="0"/>
              <w:keepLines w:val="0"/>
              <w:widowControl w:val="0"/>
              <w:rPr>
                <w:lang w:eastAsia="zh-CN"/>
              </w:rPr>
            </w:pPr>
          </w:p>
        </w:tc>
        <w:tc>
          <w:tcPr>
            <w:tcW w:w="1728" w:type="dxa"/>
          </w:tcPr>
          <w:p w14:paraId="425F69CA" w14:textId="77777777" w:rsidR="00C96848" w:rsidRPr="00AA5DA2" w:rsidRDefault="00C96848" w:rsidP="0073372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CE46781" w14:textId="77777777" w:rsidTr="00850CA9">
        <w:tc>
          <w:tcPr>
            <w:tcW w:w="2160" w:type="dxa"/>
          </w:tcPr>
          <w:p w14:paraId="70365573" w14:textId="77777777" w:rsidR="00C96848" w:rsidRPr="00AA5DA2" w:rsidRDefault="00C96848" w:rsidP="0073372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080" w:type="dxa"/>
          </w:tcPr>
          <w:p w14:paraId="6F79042D"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10A225AA" w14:textId="77777777" w:rsidR="00C96848" w:rsidRPr="00AA5DA2" w:rsidRDefault="00C96848" w:rsidP="0073372F">
            <w:pPr>
              <w:pStyle w:val="TAL"/>
              <w:keepNext w:val="0"/>
              <w:keepLines w:val="0"/>
              <w:widowControl w:val="0"/>
              <w:rPr>
                <w:lang w:eastAsia="ja-JP"/>
              </w:rPr>
            </w:pPr>
          </w:p>
        </w:tc>
        <w:tc>
          <w:tcPr>
            <w:tcW w:w="1512" w:type="dxa"/>
          </w:tcPr>
          <w:p w14:paraId="378BB337" w14:textId="77777777" w:rsidR="00C96848" w:rsidRPr="009D1FE9" w:rsidRDefault="00C96848" w:rsidP="0073372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73372F">
            <w:pPr>
              <w:pStyle w:val="TAL"/>
              <w:keepNext w:val="0"/>
              <w:keepLines w:val="0"/>
              <w:widowControl w:val="0"/>
              <w:rPr>
                <w:lang w:eastAsia="ja-JP"/>
              </w:rPr>
            </w:pPr>
            <w:r w:rsidRPr="009D1FE9">
              <w:rPr>
                <w:lang w:eastAsia="zh-CN"/>
              </w:rPr>
              <w:t>9.2.2.27</w:t>
            </w:r>
          </w:p>
        </w:tc>
        <w:tc>
          <w:tcPr>
            <w:tcW w:w="1728" w:type="dxa"/>
          </w:tcPr>
          <w:p w14:paraId="5E0DE75E" w14:textId="77777777" w:rsidR="00C96848" w:rsidRDefault="00C96848" w:rsidP="0073372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73372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A72B05B"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312ED78" w14:textId="77777777" w:rsidTr="00850CA9">
        <w:tc>
          <w:tcPr>
            <w:tcW w:w="2160" w:type="dxa"/>
          </w:tcPr>
          <w:p w14:paraId="51638E8A" w14:textId="77777777" w:rsidR="00C96848" w:rsidRPr="00AA5DA2" w:rsidRDefault="00C96848" w:rsidP="0073372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080" w:type="dxa"/>
          </w:tcPr>
          <w:p w14:paraId="73601354" w14:textId="77777777" w:rsidR="00C96848" w:rsidRPr="00AA5DA2" w:rsidRDefault="00C96848" w:rsidP="0073372F">
            <w:pPr>
              <w:pStyle w:val="TAL"/>
              <w:keepNext w:val="0"/>
              <w:keepLines w:val="0"/>
              <w:widowControl w:val="0"/>
              <w:rPr>
                <w:lang w:eastAsia="ja-JP"/>
              </w:rPr>
            </w:pPr>
            <w:r w:rsidRPr="00AA5DA2">
              <w:rPr>
                <w:lang w:eastAsia="ja-JP"/>
              </w:rPr>
              <w:t>C-</w:t>
            </w:r>
          </w:p>
          <w:p w14:paraId="47D27D7E"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1080" w:type="dxa"/>
          </w:tcPr>
          <w:p w14:paraId="71252DE7" w14:textId="77777777" w:rsidR="00C96848" w:rsidRPr="00AA5DA2" w:rsidRDefault="00C96848" w:rsidP="0073372F">
            <w:pPr>
              <w:pStyle w:val="TAL"/>
              <w:keepNext w:val="0"/>
              <w:keepLines w:val="0"/>
              <w:widowControl w:val="0"/>
              <w:rPr>
                <w:lang w:eastAsia="ja-JP"/>
              </w:rPr>
            </w:pPr>
          </w:p>
        </w:tc>
        <w:tc>
          <w:tcPr>
            <w:tcW w:w="1512" w:type="dxa"/>
          </w:tcPr>
          <w:p w14:paraId="3A5EDCAC" w14:textId="77777777" w:rsidR="00C96848" w:rsidRPr="009D1FE9" w:rsidRDefault="00C96848" w:rsidP="0073372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73372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728" w:type="dxa"/>
          </w:tcPr>
          <w:p w14:paraId="32E5338D" w14:textId="77777777" w:rsidR="00C96848" w:rsidRPr="00AA5DA2" w:rsidRDefault="00C96848" w:rsidP="0073372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B99C1C0" w14:textId="77777777" w:rsidTr="00850CA9">
        <w:tc>
          <w:tcPr>
            <w:tcW w:w="2160"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73372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08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73372F">
            <w:pPr>
              <w:pStyle w:val="TAL"/>
              <w:keepNext w:val="0"/>
              <w:keepLines w:val="0"/>
              <w:widowControl w:val="0"/>
              <w:rPr>
                <w:lang w:eastAsia="ja-JP"/>
              </w:rPr>
            </w:pPr>
            <w:r w:rsidRPr="00AA5DA2">
              <w:rPr>
                <w:lang w:eastAsia="ja-JP"/>
              </w:rPr>
              <w:t>C-</w:t>
            </w:r>
          </w:p>
          <w:p w14:paraId="6D13D235"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108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73372F">
            <w:pPr>
              <w:pStyle w:val="TAL"/>
              <w:keepNext w:val="0"/>
              <w:keepLines w:val="0"/>
              <w:widowControl w:val="0"/>
              <w:rPr>
                <w:lang w:eastAsia="ja-JP"/>
              </w:rPr>
            </w:pPr>
            <w:r w:rsidRPr="00AA5DA2">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73372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4362A93" w14:textId="77777777" w:rsidTr="00850CA9">
        <w:tc>
          <w:tcPr>
            <w:tcW w:w="2160"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73372F">
            <w:pPr>
              <w:pStyle w:val="TAL"/>
              <w:keepNext w:val="0"/>
              <w:keepLines w:val="0"/>
              <w:widowControl w:val="0"/>
              <w:rPr>
                <w:lang w:eastAsia="ja-JP"/>
              </w:rPr>
            </w:pPr>
            <w:r w:rsidRPr="00AA5DA2">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73372F">
            <w:pPr>
              <w:pStyle w:val="TAL"/>
              <w:keepNext w:val="0"/>
              <w:keepLines w:val="0"/>
              <w:widowControl w:val="0"/>
              <w:rPr>
                <w:lang w:eastAsia="ja-JP"/>
              </w:rPr>
            </w:pPr>
            <w:r w:rsidRPr="00AA5DA2">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73372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2372556" w14:textId="77777777" w:rsidTr="00850CA9">
        <w:tc>
          <w:tcPr>
            <w:tcW w:w="2160"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73372F">
            <w:pPr>
              <w:pStyle w:val="TAL"/>
              <w:keepNext w:val="0"/>
              <w:keepLines w:val="0"/>
              <w:widowControl w:val="0"/>
              <w:rPr>
                <w:lang w:eastAsia="ja-JP"/>
              </w:rPr>
            </w:pPr>
            <w:r w:rsidRPr="00AA5DA2">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73372F">
            <w:pPr>
              <w:pStyle w:val="TAL"/>
              <w:keepNext w:val="0"/>
              <w:keepLines w:val="0"/>
              <w:widowControl w:val="0"/>
              <w:rPr>
                <w:lang w:eastAsia="ja-JP"/>
              </w:rPr>
            </w:pPr>
            <w:r w:rsidRPr="00AA5DA2">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73372F">
            <w:pPr>
              <w:pStyle w:val="TAL"/>
              <w:keepNext w:val="0"/>
              <w:keepLines w:val="0"/>
              <w:widowControl w:val="0"/>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BEAB28B" w14:textId="77777777" w:rsidTr="00850CA9">
        <w:tc>
          <w:tcPr>
            <w:tcW w:w="2160"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73372F">
            <w:pPr>
              <w:pStyle w:val="TAL"/>
              <w:keepNext w:val="0"/>
              <w:keepLines w:val="0"/>
              <w:widowControl w:val="0"/>
              <w:rPr>
                <w:lang w:eastAsia="ja-JP"/>
              </w:rPr>
            </w:pPr>
            <w:r w:rsidRPr="00AA5DA2">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73372F">
            <w:pPr>
              <w:pStyle w:val="TAL"/>
              <w:keepNext w:val="0"/>
              <w:keepLines w:val="0"/>
              <w:widowControl w:val="0"/>
              <w:rPr>
                <w:lang w:eastAsia="ja-JP"/>
              </w:rPr>
            </w:pPr>
            <w:r>
              <w:rPr>
                <w:lang w:eastAsia="ja-JP"/>
              </w:rPr>
              <w:t>9.2.2.</w:t>
            </w:r>
            <w:r w:rsidR="00081792">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73372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73372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73372F">
      <w:pPr>
        <w:widowControl w:val="0"/>
      </w:pPr>
    </w:p>
    <w:p w14:paraId="15602D58" w14:textId="77777777" w:rsidR="00C96848" w:rsidRPr="00AA5DA2" w:rsidRDefault="00C96848" w:rsidP="0073372F">
      <w:pPr>
        <w:pStyle w:val="Heading4"/>
        <w:keepNext w:val="0"/>
        <w:keepLines w:val="0"/>
        <w:widowControl w:val="0"/>
      </w:pPr>
      <w:bookmarkStart w:id="4447" w:name="_CR9_1_3_18"/>
      <w:bookmarkStart w:id="4448" w:name="_Hlk44419177"/>
      <w:bookmarkStart w:id="4449" w:name="_Toc44497542"/>
      <w:bookmarkStart w:id="4450" w:name="_Toc45107930"/>
      <w:bookmarkStart w:id="4451" w:name="_Toc45901550"/>
      <w:bookmarkStart w:id="4452" w:name="_Toc51850629"/>
      <w:bookmarkStart w:id="4453" w:name="_Toc56693632"/>
      <w:bookmarkStart w:id="4454" w:name="_Toc64447175"/>
      <w:bookmarkStart w:id="4455" w:name="_Toc66286669"/>
      <w:bookmarkStart w:id="4456" w:name="_Toc74151364"/>
      <w:bookmarkStart w:id="4457" w:name="_Toc88653836"/>
      <w:bookmarkStart w:id="4458" w:name="_Toc97904192"/>
      <w:bookmarkStart w:id="4459" w:name="_Toc105175233"/>
      <w:bookmarkStart w:id="4460" w:name="_Toc113826263"/>
      <w:bookmarkStart w:id="4461" w:name="_Toc175586845"/>
      <w:bookmarkEnd w:id="4447"/>
      <w:r w:rsidRPr="00AA5DA2">
        <w:t>9.1.</w:t>
      </w:r>
      <w:r>
        <w:t>3</w:t>
      </w:r>
      <w:r w:rsidRPr="00AA5DA2">
        <w:t>.</w:t>
      </w:r>
      <w:bookmarkEnd w:id="4448"/>
      <w:r>
        <w:t>18</w:t>
      </w:r>
      <w:r w:rsidRPr="00AA5DA2">
        <w:tab/>
      </w:r>
      <w:r w:rsidRPr="00AA5DA2">
        <w:rPr>
          <w:szCs w:val="24"/>
        </w:rPr>
        <w:t>RESOURCE STATUS REQUEST</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5B8485C" w14:textId="77777777" w:rsidR="00C96848" w:rsidRPr="00AA5DA2" w:rsidRDefault="00C96848" w:rsidP="0073372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73372F">
      <w:pPr>
        <w:widowControl w:val="0"/>
      </w:pPr>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971D4" w:rsidRPr="00AA5DA2" w14:paraId="12E187EF" w14:textId="77777777" w:rsidTr="00850CA9">
        <w:trPr>
          <w:tblHeader/>
        </w:trPr>
        <w:tc>
          <w:tcPr>
            <w:tcW w:w="2160"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850CA9">
        <w:tc>
          <w:tcPr>
            <w:tcW w:w="2160"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3F91E18F" w14:textId="77777777" w:rsidTr="00850CA9">
        <w:tc>
          <w:tcPr>
            <w:tcW w:w="2160"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73372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445E0FF8" w14:textId="77777777" w:rsidTr="00850CA9">
        <w:tc>
          <w:tcPr>
            <w:tcW w:w="2160"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73372F">
            <w:pPr>
              <w:pStyle w:val="TAL"/>
              <w:keepNext w:val="0"/>
              <w:keepLines w:val="0"/>
              <w:widowControl w:val="0"/>
              <w:rPr>
                <w:lang w:eastAsia="ja-JP"/>
              </w:rPr>
            </w:pPr>
            <w:r w:rsidRPr="00AA5DA2">
              <w:rPr>
                <w:lang w:eastAsia="ja-JP"/>
              </w:rPr>
              <w:t>C-ifRegistrationRequestStoporAdd</w:t>
            </w:r>
          </w:p>
        </w:tc>
        <w:tc>
          <w:tcPr>
            <w:tcW w:w="1080"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73372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850CA9">
        <w:tc>
          <w:tcPr>
            <w:tcW w:w="2160"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73372F">
            <w:pPr>
              <w:pStyle w:val="TAL"/>
              <w:keepNext w:val="0"/>
              <w:keepLines w:val="0"/>
              <w:widowControl w:val="0"/>
              <w:rPr>
                <w:lang w:eastAsia="ja-JP"/>
              </w:rPr>
            </w:pPr>
            <w:r w:rsidRPr="00422562">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73372F">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73372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73372F">
            <w:pPr>
              <w:pStyle w:val="TAL"/>
              <w:keepNext w:val="0"/>
              <w:keepLines w:val="0"/>
              <w:widowControl w:val="0"/>
              <w:rPr>
                <w:lang w:eastAsia="ja-JP"/>
              </w:rPr>
            </w:pPr>
            <w:r w:rsidRPr="00422562">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73372F">
            <w:pPr>
              <w:pStyle w:val="TAL"/>
              <w:keepNext w:val="0"/>
              <w:keepLines w:val="0"/>
              <w:widowControl w:val="0"/>
              <w:rPr>
                <w:lang w:eastAsia="ja-JP"/>
              </w:rPr>
            </w:pPr>
            <w:r w:rsidRPr="00422562">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73372F">
            <w:pPr>
              <w:pStyle w:val="TAC"/>
              <w:keepNext w:val="0"/>
              <w:keepLines w:val="0"/>
              <w:widowControl w:val="0"/>
              <w:rPr>
                <w:lang w:eastAsia="ja-JP"/>
              </w:rPr>
            </w:pPr>
            <w:r w:rsidRPr="00E41FB0">
              <w:rPr>
                <w:lang w:eastAsia="ja-JP"/>
              </w:rPr>
              <w:t>reject</w:t>
            </w:r>
          </w:p>
        </w:tc>
      </w:tr>
      <w:tr w:rsidR="00B971D4" w:rsidRPr="00DB4D57" w14:paraId="3DCA4D81" w14:textId="77777777" w:rsidTr="00850CA9">
        <w:tc>
          <w:tcPr>
            <w:tcW w:w="2160"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73372F">
            <w:pPr>
              <w:pStyle w:val="TAL"/>
              <w:keepNext w:val="0"/>
              <w:keepLines w:val="0"/>
              <w:widowControl w:val="0"/>
              <w:rPr>
                <w:lang w:eastAsia="ja-JP"/>
              </w:rPr>
            </w:pPr>
            <w:r w:rsidRPr="00422562">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73372F">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73372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73372F">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73372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73372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73372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73372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73372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2878F6A7" w:rsidR="00C96848" w:rsidRPr="00422562" w:rsidRDefault="00C96848" w:rsidP="0073372F">
            <w:pPr>
              <w:pStyle w:val="TAL"/>
              <w:keepNext w:val="0"/>
              <w:keepLines w:val="0"/>
              <w:widowControl w:val="0"/>
              <w:rPr>
                <w:lang w:eastAsia="ja-JP"/>
              </w:rPr>
            </w:pPr>
            <w:r>
              <w:rPr>
                <w:lang w:eastAsia="ja-JP"/>
              </w:rPr>
              <w:t>Fifth Bit =RRC connections.</w:t>
            </w:r>
          </w:p>
          <w:p w14:paraId="4B38F597" w14:textId="77777777" w:rsidR="00C96848" w:rsidRPr="00DB4D57" w:rsidRDefault="00C96848" w:rsidP="0073372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73372F">
            <w:pPr>
              <w:pStyle w:val="TAC"/>
              <w:keepNext w:val="0"/>
              <w:keepLines w:val="0"/>
              <w:widowControl w:val="0"/>
              <w:rPr>
                <w:lang w:eastAsia="ja-JP"/>
              </w:rPr>
            </w:pPr>
            <w:r>
              <w:rPr>
                <w:snapToGrid w:val="0"/>
              </w:rPr>
              <w:t>reject</w:t>
            </w:r>
          </w:p>
        </w:tc>
      </w:tr>
      <w:tr w:rsidR="00B971D4" w:rsidRPr="00DB4D57" w14:paraId="2100F468" w14:textId="77777777" w:rsidTr="00850CA9">
        <w:tc>
          <w:tcPr>
            <w:tcW w:w="2160"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73372F">
            <w:pPr>
              <w:pStyle w:val="TAL"/>
              <w:keepNext w:val="0"/>
              <w:keepLines w:val="0"/>
              <w:widowControl w:val="0"/>
              <w:rPr>
                <w:b/>
                <w:bCs/>
                <w:lang w:eastAsia="ja-JP"/>
              </w:rPr>
            </w:pPr>
            <w:r w:rsidRPr="009D1FE9">
              <w:rPr>
                <w:b/>
                <w:bCs/>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73372F">
            <w:pPr>
              <w:pStyle w:val="TAL"/>
              <w:keepNext w:val="0"/>
              <w:keepLines w:val="0"/>
              <w:widowControl w:val="0"/>
              <w:rPr>
                <w:lang w:eastAsia="ja-JP"/>
              </w:rPr>
            </w:pPr>
            <w:r w:rsidRPr="009D1FE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73372F">
            <w:pPr>
              <w:pStyle w:val="TAC"/>
              <w:keepNext w:val="0"/>
              <w:keepLines w:val="0"/>
              <w:widowControl w:val="0"/>
              <w:rPr>
                <w:lang w:eastAsia="ja-JP"/>
              </w:rPr>
            </w:pPr>
            <w:r>
              <w:rPr>
                <w:snapToGrid w:val="0"/>
              </w:rPr>
              <w:t>ignore</w:t>
            </w:r>
          </w:p>
        </w:tc>
      </w:tr>
      <w:tr w:rsidR="00B971D4" w:rsidRPr="00DB4D57" w14:paraId="79AFDBE5" w14:textId="77777777" w:rsidTr="00850CA9">
        <w:tc>
          <w:tcPr>
            <w:tcW w:w="2160"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73372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080"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73372F">
            <w:pPr>
              <w:pStyle w:val="TAL"/>
              <w:keepNext w:val="0"/>
              <w:keepLines w:val="0"/>
              <w:widowControl w:val="0"/>
              <w:rPr>
                <w:i/>
                <w:lang w:eastAsia="ja-JP"/>
              </w:rPr>
            </w:pPr>
            <w:r w:rsidRPr="009D1FE9">
              <w:rPr>
                <w:i/>
                <w:lang w:eastAsia="ja-JP"/>
              </w:rPr>
              <w:t>1 .. &lt;maxnoofCellsinNG-RANnode&gt;</w:t>
            </w:r>
          </w:p>
        </w:tc>
        <w:tc>
          <w:tcPr>
            <w:tcW w:w="1512"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73372F">
            <w:pPr>
              <w:pStyle w:val="TAC"/>
              <w:keepNext w:val="0"/>
              <w:keepLines w:val="0"/>
              <w:widowControl w:val="0"/>
              <w:rPr>
                <w:lang w:eastAsia="ja-JP"/>
              </w:rPr>
            </w:pPr>
          </w:p>
        </w:tc>
      </w:tr>
      <w:tr w:rsidR="00B971D4" w:rsidRPr="00DB4D57" w14:paraId="4F24BB98" w14:textId="77777777" w:rsidTr="00850CA9">
        <w:tc>
          <w:tcPr>
            <w:tcW w:w="2160"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73372F">
            <w:pPr>
              <w:pStyle w:val="TAL"/>
              <w:keepNext w:val="0"/>
              <w:keepLines w:val="0"/>
              <w:widowControl w:val="0"/>
              <w:ind w:left="227"/>
              <w:rPr>
                <w:lang w:eastAsia="ja-JP"/>
              </w:rPr>
            </w:pPr>
            <w:r w:rsidRPr="009D1FE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73372F">
            <w:pPr>
              <w:pStyle w:val="TAL"/>
              <w:keepNext w:val="0"/>
              <w:keepLines w:val="0"/>
              <w:widowControl w:val="0"/>
              <w:rPr>
                <w:lang w:eastAsia="ja-JP"/>
              </w:rPr>
            </w:pPr>
            <w:r w:rsidRPr="009D1FE9">
              <w:rPr>
                <w:lang w:eastAsia="ja-JP"/>
              </w:rPr>
              <w:t>9.2.2.27</w:t>
            </w:r>
          </w:p>
          <w:p w14:paraId="12E1AA06"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73372F">
            <w:pPr>
              <w:pStyle w:val="TAC"/>
              <w:keepNext w:val="0"/>
              <w:keepLines w:val="0"/>
              <w:widowControl w:val="0"/>
              <w:rPr>
                <w:lang w:eastAsia="ja-JP"/>
              </w:rPr>
            </w:pPr>
          </w:p>
        </w:tc>
      </w:tr>
      <w:tr w:rsidR="00B971D4" w:rsidRPr="00DB4D57" w14:paraId="67749D2D" w14:textId="77777777" w:rsidTr="00850CA9">
        <w:tc>
          <w:tcPr>
            <w:tcW w:w="2160"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73372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080"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73372F">
            <w:pPr>
              <w:pStyle w:val="TAL"/>
              <w:keepNext w:val="0"/>
              <w:keepLines w:val="0"/>
              <w:widowControl w:val="0"/>
              <w:rPr>
                <w:i/>
                <w:lang w:eastAsia="ja-JP"/>
              </w:rPr>
            </w:pPr>
            <w:r w:rsidRPr="009D1FE9">
              <w:rPr>
                <w:i/>
              </w:rPr>
              <w:t>0..1</w:t>
            </w:r>
          </w:p>
        </w:tc>
        <w:tc>
          <w:tcPr>
            <w:tcW w:w="1512"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73372F">
            <w:pPr>
              <w:pStyle w:val="TAL"/>
              <w:keepNext w:val="0"/>
              <w:keepLines w:val="0"/>
              <w:widowControl w:val="0"/>
              <w:rPr>
                <w:lang w:eastAsia="ja-JP"/>
              </w:rPr>
            </w:pPr>
            <w:r w:rsidRPr="009D1FE9">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73372F">
            <w:pPr>
              <w:pStyle w:val="TAC"/>
              <w:keepNext w:val="0"/>
              <w:keepLines w:val="0"/>
              <w:widowControl w:val="0"/>
              <w:rPr>
                <w:lang w:eastAsia="ja-JP"/>
              </w:rPr>
            </w:pPr>
          </w:p>
        </w:tc>
      </w:tr>
      <w:tr w:rsidR="00B971D4" w:rsidRPr="00DB4D57" w14:paraId="5028C0C6" w14:textId="77777777" w:rsidTr="00850CA9">
        <w:tc>
          <w:tcPr>
            <w:tcW w:w="2160"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73372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080"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73372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512"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73372F">
            <w:pPr>
              <w:pStyle w:val="TAC"/>
              <w:keepNext w:val="0"/>
              <w:keepLines w:val="0"/>
              <w:widowControl w:val="0"/>
              <w:rPr>
                <w:lang w:eastAsia="ja-JP"/>
              </w:rPr>
            </w:pPr>
          </w:p>
        </w:tc>
      </w:tr>
      <w:tr w:rsidR="00B971D4" w:rsidRPr="00DB4D57" w14:paraId="5A393C08" w14:textId="77777777" w:rsidTr="00850CA9">
        <w:tc>
          <w:tcPr>
            <w:tcW w:w="2160"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73372F">
            <w:pPr>
              <w:pStyle w:val="TAL"/>
              <w:keepNext w:val="0"/>
              <w:keepLines w:val="0"/>
              <w:widowControl w:val="0"/>
              <w:ind w:left="454"/>
              <w:rPr>
                <w:bCs/>
                <w:snapToGrid w:val="0"/>
              </w:rPr>
            </w:pPr>
            <w:r w:rsidRPr="009D1FE9">
              <w:rPr>
                <w:bCs/>
                <w:snapToGrid w:val="0"/>
              </w:rPr>
              <w:t>&gt;&gt;&gt;&gt;SSB-Index</w:t>
            </w:r>
          </w:p>
        </w:tc>
        <w:tc>
          <w:tcPr>
            <w:tcW w:w="1080"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73372F">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73372F">
            <w:pPr>
              <w:pStyle w:val="TAL"/>
              <w:keepNext w:val="0"/>
              <w:keepLines w:val="0"/>
              <w:widowControl w:val="0"/>
              <w:rPr>
                <w:lang w:eastAsia="ja-JP"/>
              </w:rPr>
            </w:pPr>
            <w:r w:rsidRPr="009D1FE9">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73372F">
            <w:pPr>
              <w:pStyle w:val="TAC"/>
              <w:keepNext w:val="0"/>
              <w:keepLines w:val="0"/>
              <w:widowControl w:val="0"/>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73372F">
            <w:pPr>
              <w:pStyle w:val="TAC"/>
              <w:keepNext w:val="0"/>
              <w:keepLines w:val="0"/>
              <w:widowControl w:val="0"/>
            </w:pPr>
          </w:p>
        </w:tc>
      </w:tr>
      <w:tr w:rsidR="00B971D4" w:rsidRPr="00DB4D57" w14:paraId="5D39C43A" w14:textId="77777777" w:rsidTr="00850CA9">
        <w:tc>
          <w:tcPr>
            <w:tcW w:w="2160"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73372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080"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73372F">
            <w:pPr>
              <w:pStyle w:val="TAL"/>
              <w:keepNext w:val="0"/>
              <w:keepLines w:val="0"/>
              <w:widowControl w:val="0"/>
              <w:rPr>
                <w:lang w:eastAsia="ja-JP"/>
              </w:rPr>
            </w:pPr>
            <w:r w:rsidRPr="009D1FE9">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73372F">
            <w:pPr>
              <w:pStyle w:val="TAC"/>
              <w:keepNext w:val="0"/>
              <w:keepLines w:val="0"/>
              <w:widowControl w:val="0"/>
              <w:rPr>
                <w:lang w:eastAsia="ja-JP"/>
              </w:rPr>
            </w:pPr>
          </w:p>
        </w:tc>
      </w:tr>
      <w:tr w:rsidR="00B971D4" w:rsidRPr="00DB4D57" w14:paraId="1939DBAE" w14:textId="77777777" w:rsidTr="00850CA9">
        <w:tc>
          <w:tcPr>
            <w:tcW w:w="2160"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73372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080"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73372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73372F">
            <w:pPr>
              <w:pStyle w:val="TAC"/>
              <w:keepNext w:val="0"/>
              <w:keepLines w:val="0"/>
              <w:widowControl w:val="0"/>
              <w:rPr>
                <w:lang w:eastAsia="ja-JP"/>
              </w:rPr>
            </w:pPr>
          </w:p>
        </w:tc>
      </w:tr>
      <w:tr w:rsidR="00B971D4" w:rsidRPr="00DB4D57" w14:paraId="3D664418" w14:textId="77777777" w:rsidTr="00850CA9">
        <w:tc>
          <w:tcPr>
            <w:tcW w:w="2160"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73372F">
            <w:pPr>
              <w:pStyle w:val="TAL"/>
              <w:keepNext w:val="0"/>
              <w:keepLines w:val="0"/>
              <w:widowControl w:val="0"/>
              <w:ind w:left="454"/>
              <w:rPr>
                <w:lang w:eastAsia="ja-JP"/>
              </w:rPr>
            </w:pPr>
            <w:r w:rsidRPr="009D1FE9">
              <w:rPr>
                <w:rFonts w:eastAsia="Batang"/>
              </w:rPr>
              <w:t>&gt;&gt;&gt;&gt;PLMN Identity</w:t>
            </w:r>
          </w:p>
        </w:tc>
        <w:tc>
          <w:tcPr>
            <w:tcW w:w="1080"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73372F">
            <w:pPr>
              <w:pStyle w:val="TAL"/>
              <w:keepNext w:val="0"/>
              <w:keepLines w:val="0"/>
              <w:widowControl w:val="0"/>
              <w:rPr>
                <w:lang w:eastAsia="ja-JP"/>
              </w:rPr>
            </w:pPr>
            <w:r w:rsidRPr="009D1FE9">
              <w:rPr>
                <w:rFonts w:eastAsia="MS Mincho"/>
              </w:rPr>
              <w:t>9.3.1.14</w:t>
            </w:r>
          </w:p>
        </w:tc>
        <w:tc>
          <w:tcPr>
            <w:tcW w:w="1728"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73372F">
            <w:pPr>
              <w:pStyle w:val="TAL"/>
              <w:keepNext w:val="0"/>
              <w:keepLines w:val="0"/>
              <w:widowControl w:val="0"/>
              <w:rPr>
                <w:lang w:eastAsia="ja-JP"/>
              </w:rPr>
            </w:pPr>
            <w:r w:rsidRPr="009D1FE9">
              <w:t>Broadcast PLMN</w:t>
            </w:r>
          </w:p>
        </w:tc>
        <w:tc>
          <w:tcPr>
            <w:tcW w:w="108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73372F">
            <w:pPr>
              <w:pStyle w:val="TAC"/>
              <w:keepNext w:val="0"/>
              <w:keepLines w:val="0"/>
              <w:widowControl w:val="0"/>
              <w:rPr>
                <w:lang w:eastAsia="ja-JP"/>
              </w:rPr>
            </w:pPr>
          </w:p>
        </w:tc>
      </w:tr>
      <w:tr w:rsidR="00B971D4" w:rsidRPr="00DB4D57" w14:paraId="2ECC44EC" w14:textId="77777777" w:rsidTr="00850CA9">
        <w:tc>
          <w:tcPr>
            <w:tcW w:w="2160"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73372F">
            <w:pPr>
              <w:pStyle w:val="TAL"/>
              <w:keepNext w:val="0"/>
              <w:keepLines w:val="0"/>
              <w:widowControl w:val="0"/>
              <w:ind w:left="454"/>
              <w:rPr>
                <w:b/>
                <w:bCs/>
                <w:lang w:eastAsia="ja-JP"/>
              </w:rPr>
            </w:pPr>
            <w:r w:rsidRPr="009D1FE9">
              <w:rPr>
                <w:lang w:eastAsia="ja-JP"/>
              </w:rPr>
              <w:t>&gt;&gt;&gt;&gt;</w:t>
            </w:r>
            <w:r w:rsidRPr="009D1FE9">
              <w:rPr>
                <w:b/>
                <w:bCs/>
                <w:lang w:eastAsia="ja-JP"/>
              </w:rPr>
              <w:t xml:space="preserve">S-NSSAI List </w:t>
            </w:r>
          </w:p>
        </w:tc>
        <w:tc>
          <w:tcPr>
            <w:tcW w:w="1080"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73372F">
            <w:pPr>
              <w:pStyle w:val="TAL"/>
              <w:keepNext w:val="0"/>
              <w:keepLines w:val="0"/>
              <w:widowControl w:val="0"/>
              <w:rPr>
                <w:i/>
                <w:lang w:eastAsia="ja-JP"/>
              </w:rPr>
            </w:pPr>
            <w:r w:rsidRPr="009D1FE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73372F">
            <w:pPr>
              <w:pStyle w:val="TAC"/>
              <w:keepNext w:val="0"/>
              <w:keepLines w:val="0"/>
              <w:widowControl w:val="0"/>
              <w:rPr>
                <w:lang w:eastAsia="ja-JP"/>
              </w:rPr>
            </w:pPr>
          </w:p>
        </w:tc>
      </w:tr>
      <w:tr w:rsidR="00B971D4" w:rsidRPr="00DB4D57" w14:paraId="7AA4A74B" w14:textId="77777777" w:rsidTr="00850CA9">
        <w:tc>
          <w:tcPr>
            <w:tcW w:w="2160"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73372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080"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73372F">
            <w:pPr>
              <w:pStyle w:val="TAL"/>
              <w:keepNext w:val="0"/>
              <w:keepLines w:val="0"/>
              <w:widowControl w:val="0"/>
              <w:rPr>
                <w:i/>
                <w:lang w:eastAsia="ja-JP"/>
              </w:rPr>
            </w:pPr>
            <w:r w:rsidRPr="009D1FE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73372F">
            <w:pPr>
              <w:pStyle w:val="TAC"/>
              <w:keepNext w:val="0"/>
              <w:keepLines w:val="0"/>
              <w:widowControl w:val="0"/>
              <w:rPr>
                <w:lang w:eastAsia="ja-JP"/>
              </w:rPr>
            </w:pPr>
          </w:p>
        </w:tc>
      </w:tr>
      <w:tr w:rsidR="00B971D4" w:rsidRPr="00DB4D57" w14:paraId="7B242DBE" w14:textId="77777777" w:rsidTr="00850CA9">
        <w:tc>
          <w:tcPr>
            <w:tcW w:w="2160"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73372F">
            <w:pPr>
              <w:pStyle w:val="TAL"/>
              <w:keepNext w:val="0"/>
              <w:keepLines w:val="0"/>
              <w:widowControl w:val="0"/>
              <w:ind w:left="680"/>
              <w:rPr>
                <w:lang w:eastAsia="ja-JP"/>
              </w:rPr>
            </w:pPr>
            <w:r>
              <w:rPr>
                <w:lang w:eastAsia="ja-JP"/>
              </w:rPr>
              <w:t>&gt;&gt;</w:t>
            </w:r>
            <w:r w:rsidRPr="009D1FE9">
              <w:rPr>
                <w:lang w:eastAsia="ja-JP"/>
              </w:rPr>
              <w:t>&gt;&gt;&gt;&gt;S-NSSAI</w:t>
            </w:r>
          </w:p>
        </w:tc>
        <w:tc>
          <w:tcPr>
            <w:tcW w:w="1080"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73372F">
            <w:pPr>
              <w:pStyle w:val="TAL"/>
              <w:keepNext w:val="0"/>
              <w:keepLines w:val="0"/>
              <w:widowControl w:val="0"/>
              <w:rPr>
                <w:lang w:eastAsia="ja-JP"/>
              </w:rPr>
            </w:pPr>
            <w:r w:rsidRPr="009D1FE9">
              <w:rPr>
                <w:lang w:eastAsia="ja-JP"/>
              </w:rPr>
              <w:t>S-NSSAI</w:t>
            </w:r>
          </w:p>
          <w:p w14:paraId="1BE30E00" w14:textId="77777777" w:rsidR="0039052C" w:rsidRPr="009D1FE9" w:rsidRDefault="0039052C" w:rsidP="0073372F">
            <w:pPr>
              <w:pStyle w:val="TAL"/>
              <w:keepNext w:val="0"/>
              <w:keepLines w:val="0"/>
              <w:widowControl w:val="0"/>
              <w:rPr>
                <w:lang w:eastAsia="ja-JP"/>
              </w:rPr>
            </w:pPr>
            <w:r w:rsidRPr="009D1FE9">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73372F">
            <w:pPr>
              <w:pStyle w:val="TAC"/>
              <w:keepNext w:val="0"/>
              <w:keepLines w:val="0"/>
              <w:widowControl w:val="0"/>
              <w:rPr>
                <w:lang w:eastAsia="ja-JP"/>
              </w:rPr>
            </w:pPr>
          </w:p>
        </w:tc>
      </w:tr>
      <w:tr w:rsidR="00B971D4" w:rsidRPr="00DB4D57" w14:paraId="37493891" w14:textId="77777777" w:rsidTr="00850CA9">
        <w:tc>
          <w:tcPr>
            <w:tcW w:w="2160"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73372F">
            <w:pPr>
              <w:pStyle w:val="TAL"/>
              <w:keepNext w:val="0"/>
              <w:keepLines w:val="0"/>
              <w:widowControl w:val="0"/>
              <w:rPr>
                <w:lang w:eastAsia="ja-JP"/>
              </w:rPr>
            </w:pPr>
            <w:r w:rsidRPr="009D1FE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73372F">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73372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728"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73372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73372F">
            <w:pPr>
              <w:pStyle w:val="TAC"/>
              <w:keepNext w:val="0"/>
              <w:keepLines w:val="0"/>
              <w:widowControl w:val="0"/>
              <w:rPr>
                <w:lang w:eastAsia="ja-JP"/>
              </w:rPr>
            </w:pPr>
            <w:r>
              <w:rPr>
                <w:snapToGrid w:val="0"/>
              </w:rPr>
              <w:t>ignore</w:t>
            </w:r>
          </w:p>
        </w:tc>
      </w:tr>
    </w:tbl>
    <w:p w14:paraId="0F0BDDE8" w14:textId="77777777" w:rsidR="00C96848" w:rsidRPr="00232C0B" w:rsidRDefault="00C96848" w:rsidP="0073372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73372F">
            <w:pPr>
              <w:pStyle w:val="TAL"/>
              <w:keepNext w:val="0"/>
              <w:keepLines w:val="0"/>
              <w:widowControl w:val="0"/>
              <w:rPr>
                <w:lang w:eastAsia="ja-JP"/>
              </w:rPr>
            </w:pPr>
            <w:bookmarkStart w:id="4462" w:name="OLE_LINK10"/>
            <w:bookmarkStart w:id="4463" w:name="OLE_LINK11"/>
            <w:r w:rsidRPr="00AA5DA2">
              <w:rPr>
                <w:lang w:eastAsia="ja-JP"/>
              </w:rPr>
              <w:t>ifRegistrationRequestStoporAdd</w:t>
            </w:r>
            <w:bookmarkEnd w:id="4462"/>
            <w:bookmarkEnd w:id="4463"/>
          </w:p>
        </w:tc>
        <w:tc>
          <w:tcPr>
            <w:tcW w:w="5670" w:type="dxa"/>
          </w:tcPr>
          <w:p w14:paraId="2CECC453"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73372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73372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73372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3372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3372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3372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3372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3372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3372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3372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73372F">
      <w:pPr>
        <w:pStyle w:val="Heading4"/>
        <w:keepNext w:val="0"/>
        <w:keepLines w:val="0"/>
        <w:widowControl w:val="0"/>
      </w:pPr>
      <w:bookmarkStart w:id="4464" w:name="_CR9_1_3_19"/>
      <w:bookmarkStart w:id="4465" w:name="_Hlk44419201"/>
      <w:bookmarkStart w:id="4466" w:name="_Toc44497543"/>
      <w:bookmarkStart w:id="4467" w:name="_Toc45107931"/>
      <w:bookmarkStart w:id="4468" w:name="_Toc45901551"/>
      <w:bookmarkStart w:id="4469" w:name="_Toc51850630"/>
      <w:bookmarkStart w:id="4470" w:name="_Toc56693633"/>
      <w:bookmarkStart w:id="4471" w:name="_Toc64447176"/>
      <w:bookmarkStart w:id="4472" w:name="_Toc66286670"/>
      <w:bookmarkStart w:id="4473" w:name="_Toc74151365"/>
      <w:bookmarkStart w:id="4474" w:name="_Toc88653837"/>
      <w:bookmarkStart w:id="4475" w:name="_Toc97904193"/>
      <w:bookmarkStart w:id="4476" w:name="_Toc105175234"/>
      <w:bookmarkStart w:id="4477" w:name="_Toc113826264"/>
      <w:bookmarkStart w:id="4478" w:name="_Toc175586846"/>
      <w:bookmarkEnd w:id="4464"/>
      <w:r w:rsidRPr="00AA5DA2">
        <w:t>9.1.</w:t>
      </w:r>
      <w:r>
        <w:t>3</w:t>
      </w:r>
      <w:r w:rsidRPr="00AA5DA2">
        <w:t>.</w:t>
      </w:r>
      <w:bookmarkEnd w:id="4465"/>
      <w:r>
        <w:t>19</w:t>
      </w:r>
      <w:r w:rsidRPr="00AA5DA2">
        <w:tab/>
      </w:r>
      <w:r w:rsidRPr="00AA5DA2">
        <w:rPr>
          <w:szCs w:val="24"/>
        </w:rPr>
        <w:t>RESOURCE STATUS RESPONSE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FFCFF8A" w14:textId="77777777" w:rsidR="00C96848" w:rsidRPr="00AA5DA2" w:rsidRDefault="00C96848" w:rsidP="0073372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73372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AA5DA2" w14:paraId="2754DFF9"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850CA9" w:rsidRPr="00AA5DA2" w14:paraId="383FB505" w14:textId="77777777" w:rsidTr="00140708">
        <w:tc>
          <w:tcPr>
            <w:tcW w:w="1111"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73372F">
            <w:pPr>
              <w:pStyle w:val="TAL"/>
              <w:keepNext w:val="0"/>
              <w:keepLines w:val="0"/>
              <w:widowControl w:val="0"/>
              <w:rPr>
                <w:lang w:eastAsia="ja-JP"/>
              </w:rPr>
            </w:pPr>
            <w:r>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50E3415D" w14:textId="77777777" w:rsidTr="00140708">
        <w:tc>
          <w:tcPr>
            <w:tcW w:w="1111"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556"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56"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6343839B" w14:textId="77777777" w:rsidTr="00140708">
        <w:tc>
          <w:tcPr>
            <w:tcW w:w="1111"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556"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56"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1B69D04D" w14:textId="77777777" w:rsidTr="00140708">
        <w:tc>
          <w:tcPr>
            <w:tcW w:w="1111"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73372F">
            <w:pPr>
              <w:pStyle w:val="TAL"/>
              <w:keepNext w:val="0"/>
              <w:keepLines w:val="0"/>
              <w:widowControl w:val="0"/>
              <w:rPr>
                <w:lang w:eastAsia="ja-JP"/>
              </w:rPr>
            </w:pPr>
            <w:r w:rsidRPr="00AA5DA2">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73372F">
            <w:pPr>
              <w:pStyle w:val="TAL"/>
              <w:keepNext w:val="0"/>
              <w:keepLines w:val="0"/>
              <w:widowControl w:val="0"/>
              <w:rPr>
                <w:highlight w:val="yellow"/>
                <w:lang w:eastAsia="ja-JP"/>
              </w:rPr>
            </w:pPr>
            <w:r w:rsidRPr="00AA5DA2">
              <w:rPr>
                <w:lang w:eastAsia="ja-JP"/>
              </w:rPr>
              <w:t>9.2.</w:t>
            </w:r>
            <w:r>
              <w:rPr>
                <w:lang w:eastAsia="ja-JP"/>
              </w:rPr>
              <w:t>3.3</w:t>
            </w:r>
          </w:p>
        </w:tc>
        <w:tc>
          <w:tcPr>
            <w:tcW w:w="8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568E0C8" w14:textId="77777777" w:rsidR="00C96848" w:rsidRDefault="00C96848" w:rsidP="0073372F">
      <w:pPr>
        <w:widowControl w:val="0"/>
        <w:rPr>
          <w:noProof/>
        </w:rPr>
      </w:pPr>
    </w:p>
    <w:p w14:paraId="63842515" w14:textId="77777777" w:rsidR="00C96848" w:rsidRPr="00AA5DA2" w:rsidRDefault="00C96848" w:rsidP="0073372F">
      <w:pPr>
        <w:pStyle w:val="Heading4"/>
        <w:keepNext w:val="0"/>
        <w:keepLines w:val="0"/>
        <w:widowControl w:val="0"/>
      </w:pPr>
      <w:bookmarkStart w:id="4479" w:name="_CR9_1_3_20"/>
      <w:bookmarkStart w:id="4480" w:name="_Hlk44419215"/>
      <w:bookmarkStart w:id="4481" w:name="_Toc44497544"/>
      <w:bookmarkStart w:id="4482" w:name="_Toc45107932"/>
      <w:bookmarkStart w:id="4483" w:name="_Toc45901552"/>
      <w:bookmarkStart w:id="4484" w:name="_Toc51850631"/>
      <w:bookmarkStart w:id="4485" w:name="_Toc56693634"/>
      <w:bookmarkStart w:id="4486" w:name="_Toc64447177"/>
      <w:bookmarkStart w:id="4487" w:name="_Toc66286671"/>
      <w:bookmarkStart w:id="4488" w:name="_Toc74151366"/>
      <w:bookmarkStart w:id="4489" w:name="_Toc88653838"/>
      <w:bookmarkStart w:id="4490" w:name="_Toc97904194"/>
      <w:bookmarkStart w:id="4491" w:name="_Toc105175235"/>
      <w:bookmarkStart w:id="4492" w:name="_Toc113826265"/>
      <w:bookmarkStart w:id="4493" w:name="_Toc175586847"/>
      <w:bookmarkEnd w:id="4479"/>
      <w:r w:rsidRPr="00AA5DA2">
        <w:t>9.1.</w:t>
      </w:r>
      <w:r>
        <w:t>3</w:t>
      </w:r>
      <w:r w:rsidRPr="00AA5DA2">
        <w:t>.</w:t>
      </w:r>
      <w:bookmarkEnd w:id="4480"/>
      <w:r>
        <w:t>20</w:t>
      </w:r>
      <w:r w:rsidRPr="00AA5DA2">
        <w:tab/>
      </w:r>
      <w:r w:rsidRPr="00AA5DA2">
        <w:rPr>
          <w:szCs w:val="24"/>
        </w:rPr>
        <w:t>RESOURCE STATUS FAILURE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F8F7AF5" w14:textId="77777777" w:rsidR="00C96848" w:rsidRPr="00AA5DA2" w:rsidRDefault="00C96848" w:rsidP="0073372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73372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054B51E8" w14:textId="77777777" w:rsidTr="00850CA9">
        <w:tc>
          <w:tcPr>
            <w:tcW w:w="2160" w:type="dxa"/>
          </w:tcPr>
          <w:p w14:paraId="53865BC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5A53054"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D3BCB00"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69E79996"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4FC007B"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850CA9">
        <w:tc>
          <w:tcPr>
            <w:tcW w:w="2160" w:type="dxa"/>
          </w:tcPr>
          <w:p w14:paraId="3591E0CA"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0E09346" w14:textId="77777777" w:rsidR="00C96848" w:rsidRPr="00AA5DA2" w:rsidRDefault="00C96848" w:rsidP="0073372F">
            <w:pPr>
              <w:pStyle w:val="TAL"/>
              <w:keepNext w:val="0"/>
              <w:keepLines w:val="0"/>
              <w:widowControl w:val="0"/>
              <w:rPr>
                <w:lang w:eastAsia="ja-JP"/>
              </w:rPr>
            </w:pPr>
          </w:p>
        </w:tc>
        <w:tc>
          <w:tcPr>
            <w:tcW w:w="1512" w:type="dxa"/>
          </w:tcPr>
          <w:p w14:paraId="027EC3E4"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Pr>
          <w:p w14:paraId="542DC50A" w14:textId="77777777" w:rsidR="00C96848" w:rsidRPr="00AA5DA2" w:rsidRDefault="00C96848" w:rsidP="0073372F">
            <w:pPr>
              <w:pStyle w:val="TAL"/>
              <w:keepNext w:val="0"/>
              <w:keepLines w:val="0"/>
              <w:widowControl w:val="0"/>
              <w:rPr>
                <w:lang w:eastAsia="ja-JP"/>
              </w:rPr>
            </w:pPr>
          </w:p>
        </w:tc>
        <w:tc>
          <w:tcPr>
            <w:tcW w:w="1080" w:type="dxa"/>
          </w:tcPr>
          <w:p w14:paraId="7AECE7D9"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0AB7C095" w14:textId="77777777" w:rsidTr="00850CA9">
        <w:tc>
          <w:tcPr>
            <w:tcW w:w="2160" w:type="dxa"/>
          </w:tcPr>
          <w:p w14:paraId="0CBF1D1F"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Pr>
          <w:p w14:paraId="1ACCDA7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FE61B88" w14:textId="77777777" w:rsidR="00C96848" w:rsidRPr="00AA5DA2" w:rsidRDefault="00C96848" w:rsidP="0073372F">
            <w:pPr>
              <w:pStyle w:val="TAL"/>
              <w:keepNext w:val="0"/>
              <w:keepLines w:val="0"/>
              <w:widowControl w:val="0"/>
              <w:rPr>
                <w:i/>
                <w:lang w:eastAsia="ja-JP"/>
              </w:rPr>
            </w:pPr>
          </w:p>
        </w:tc>
        <w:tc>
          <w:tcPr>
            <w:tcW w:w="1512" w:type="dxa"/>
          </w:tcPr>
          <w:p w14:paraId="79BB1448"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906133B"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Pr>
          <w:p w14:paraId="191C88B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CBCB4C4" w14:textId="77777777" w:rsidTr="00850CA9">
        <w:tc>
          <w:tcPr>
            <w:tcW w:w="2160" w:type="dxa"/>
          </w:tcPr>
          <w:p w14:paraId="4663BADE"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D6C6328" w14:textId="77777777" w:rsidR="00C96848" w:rsidRPr="00AA5DA2" w:rsidRDefault="00C96848" w:rsidP="0073372F">
            <w:pPr>
              <w:pStyle w:val="TAL"/>
              <w:keepNext w:val="0"/>
              <w:keepLines w:val="0"/>
              <w:widowControl w:val="0"/>
              <w:rPr>
                <w:i/>
                <w:lang w:eastAsia="ja-JP"/>
              </w:rPr>
            </w:pPr>
          </w:p>
        </w:tc>
        <w:tc>
          <w:tcPr>
            <w:tcW w:w="1512" w:type="dxa"/>
          </w:tcPr>
          <w:p w14:paraId="4224F73B"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F2D7C7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Pr>
          <w:p w14:paraId="2F0C6F2B"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0276637" w14:textId="77777777" w:rsidTr="00850CA9">
        <w:tc>
          <w:tcPr>
            <w:tcW w:w="2160" w:type="dxa"/>
          </w:tcPr>
          <w:p w14:paraId="2E6F958D" w14:textId="77777777" w:rsidR="00C96848" w:rsidRPr="00AA5DA2" w:rsidRDefault="00C96848" w:rsidP="0073372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011B9C73" w14:textId="77777777" w:rsidR="00C96848" w:rsidRPr="00AA5DA2" w:rsidRDefault="00C96848" w:rsidP="0073372F">
            <w:pPr>
              <w:pStyle w:val="TAL"/>
              <w:keepNext w:val="0"/>
              <w:keepLines w:val="0"/>
              <w:widowControl w:val="0"/>
              <w:rPr>
                <w:lang w:eastAsia="ja-JP"/>
              </w:rPr>
            </w:pPr>
          </w:p>
        </w:tc>
        <w:tc>
          <w:tcPr>
            <w:tcW w:w="1512" w:type="dxa"/>
          </w:tcPr>
          <w:p w14:paraId="1B4D908A" w14:textId="77777777" w:rsidR="00C96848" w:rsidRPr="00AA5DA2" w:rsidRDefault="00C96848" w:rsidP="0073372F">
            <w:pPr>
              <w:pStyle w:val="TAL"/>
              <w:keepNext w:val="0"/>
              <w:keepLines w:val="0"/>
              <w:widowControl w:val="0"/>
              <w:rPr>
                <w:lang w:eastAsia="ja-JP"/>
              </w:rPr>
            </w:pPr>
            <w:r>
              <w:rPr>
                <w:lang w:eastAsia="ja-JP"/>
              </w:rPr>
              <w:t>9.2.3.2</w:t>
            </w:r>
          </w:p>
        </w:tc>
        <w:tc>
          <w:tcPr>
            <w:tcW w:w="1728" w:type="dxa"/>
          </w:tcPr>
          <w:p w14:paraId="09AED0C9" w14:textId="77777777" w:rsidR="00C96848" w:rsidRPr="00D86744" w:rsidRDefault="00C96848" w:rsidP="0073372F">
            <w:pPr>
              <w:pStyle w:val="TAL"/>
              <w:keepNext w:val="0"/>
              <w:keepLines w:val="0"/>
              <w:widowControl w:val="0"/>
              <w:rPr>
                <w:lang w:eastAsia="ja-JP"/>
              </w:rPr>
            </w:pPr>
          </w:p>
        </w:tc>
        <w:tc>
          <w:tcPr>
            <w:tcW w:w="1080" w:type="dxa"/>
          </w:tcPr>
          <w:p w14:paraId="128C550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5D076C7" w14:textId="77777777" w:rsidTr="00850CA9">
        <w:tc>
          <w:tcPr>
            <w:tcW w:w="2160" w:type="dxa"/>
          </w:tcPr>
          <w:p w14:paraId="728923AE" w14:textId="77777777" w:rsidR="00C96848" w:rsidRPr="00AA5DA2" w:rsidRDefault="00C96848" w:rsidP="0073372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73372F">
            <w:pPr>
              <w:pStyle w:val="TAL"/>
              <w:keepNext w:val="0"/>
              <w:keepLines w:val="0"/>
              <w:widowControl w:val="0"/>
              <w:rPr>
                <w:lang w:eastAsia="ja-JP"/>
              </w:rPr>
            </w:pPr>
            <w:r w:rsidRPr="00AA5DA2">
              <w:rPr>
                <w:lang w:eastAsia="ja-JP"/>
              </w:rPr>
              <w:t>O</w:t>
            </w:r>
          </w:p>
        </w:tc>
        <w:tc>
          <w:tcPr>
            <w:tcW w:w="1080" w:type="dxa"/>
          </w:tcPr>
          <w:p w14:paraId="0F467EEA" w14:textId="77777777" w:rsidR="00C96848" w:rsidRPr="00AA5DA2" w:rsidRDefault="00C96848" w:rsidP="0073372F">
            <w:pPr>
              <w:pStyle w:val="TAL"/>
              <w:keepNext w:val="0"/>
              <w:keepLines w:val="0"/>
              <w:widowControl w:val="0"/>
              <w:rPr>
                <w:lang w:eastAsia="ja-JP"/>
              </w:rPr>
            </w:pPr>
          </w:p>
        </w:tc>
        <w:tc>
          <w:tcPr>
            <w:tcW w:w="1512" w:type="dxa"/>
          </w:tcPr>
          <w:p w14:paraId="1E7F8ADC" w14:textId="77777777" w:rsidR="00C96848" w:rsidRDefault="00C96848" w:rsidP="0073372F">
            <w:pPr>
              <w:pStyle w:val="TAL"/>
              <w:keepNext w:val="0"/>
              <w:keepLines w:val="0"/>
              <w:widowControl w:val="0"/>
              <w:rPr>
                <w:lang w:eastAsia="ja-JP"/>
              </w:rPr>
            </w:pPr>
            <w:r w:rsidRPr="00AA5DA2">
              <w:rPr>
                <w:lang w:eastAsia="ja-JP"/>
              </w:rPr>
              <w:t>9.2.</w:t>
            </w:r>
            <w:r>
              <w:rPr>
                <w:lang w:eastAsia="ja-JP"/>
              </w:rPr>
              <w:t>3.3</w:t>
            </w:r>
          </w:p>
        </w:tc>
        <w:tc>
          <w:tcPr>
            <w:tcW w:w="1728" w:type="dxa"/>
          </w:tcPr>
          <w:p w14:paraId="1DFEE813" w14:textId="77777777" w:rsidR="00C96848" w:rsidRPr="00D841FF" w:rsidRDefault="00C96848" w:rsidP="0073372F">
            <w:pPr>
              <w:pStyle w:val="TAL"/>
              <w:keepNext w:val="0"/>
              <w:keepLines w:val="0"/>
              <w:widowControl w:val="0"/>
              <w:rPr>
                <w:highlight w:val="yellow"/>
                <w:lang w:eastAsia="ja-JP"/>
              </w:rPr>
            </w:pPr>
          </w:p>
        </w:tc>
        <w:tc>
          <w:tcPr>
            <w:tcW w:w="1080" w:type="dxa"/>
          </w:tcPr>
          <w:p w14:paraId="5719E5A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9698855" w14:textId="77777777" w:rsidR="00C96848" w:rsidRDefault="00C96848" w:rsidP="0073372F">
      <w:pPr>
        <w:widowControl w:val="0"/>
        <w:rPr>
          <w:noProof/>
        </w:rPr>
      </w:pPr>
    </w:p>
    <w:p w14:paraId="70A00F20" w14:textId="77777777" w:rsidR="00C96848" w:rsidRPr="00AA5DA2" w:rsidRDefault="00C96848" w:rsidP="0073372F">
      <w:pPr>
        <w:pStyle w:val="Heading4"/>
        <w:keepNext w:val="0"/>
        <w:keepLines w:val="0"/>
        <w:widowControl w:val="0"/>
      </w:pPr>
      <w:bookmarkStart w:id="4494" w:name="_CR9_1_3_21"/>
      <w:bookmarkStart w:id="4495" w:name="_Hlk44419231"/>
      <w:bookmarkStart w:id="4496" w:name="_Toc44497545"/>
      <w:bookmarkStart w:id="4497" w:name="_Toc45107933"/>
      <w:bookmarkStart w:id="4498" w:name="_Toc45901553"/>
      <w:bookmarkStart w:id="4499" w:name="_Toc51850632"/>
      <w:bookmarkStart w:id="4500" w:name="_Toc56693635"/>
      <w:bookmarkStart w:id="4501" w:name="_Toc64447178"/>
      <w:bookmarkStart w:id="4502" w:name="_Toc66286672"/>
      <w:bookmarkStart w:id="4503" w:name="_Toc74151367"/>
      <w:bookmarkStart w:id="4504" w:name="_Toc88653839"/>
      <w:bookmarkStart w:id="4505" w:name="_Toc97904195"/>
      <w:bookmarkStart w:id="4506" w:name="_Toc105175236"/>
      <w:bookmarkStart w:id="4507" w:name="_Toc113826266"/>
      <w:bookmarkStart w:id="4508" w:name="_Toc175586848"/>
      <w:bookmarkEnd w:id="4494"/>
      <w:r w:rsidRPr="00AA5DA2">
        <w:t>9.1.</w:t>
      </w:r>
      <w:r>
        <w:t>3</w:t>
      </w:r>
      <w:r w:rsidRPr="00AA5DA2">
        <w:t>.</w:t>
      </w:r>
      <w:bookmarkEnd w:id="4495"/>
      <w:r>
        <w:t>21</w:t>
      </w:r>
      <w:r w:rsidRPr="00AA5DA2">
        <w:tab/>
        <w:t>RESOURCE STATUS UPDATE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47712E31" w14:textId="77777777" w:rsidR="00C96848" w:rsidRPr="00AA5DA2" w:rsidRDefault="00C96848" w:rsidP="0073372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73372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142F4A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73372F">
        <w:tc>
          <w:tcPr>
            <w:tcW w:w="2160"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60368A55" w14:textId="77777777" w:rsidTr="0073372F">
        <w:tc>
          <w:tcPr>
            <w:tcW w:w="2160"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4482EAA8" w14:textId="77777777" w:rsidTr="0073372F">
        <w:tc>
          <w:tcPr>
            <w:tcW w:w="2160"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DB4D57" w14:paraId="5685CEB0" w14:textId="77777777" w:rsidTr="0073372F">
        <w:tc>
          <w:tcPr>
            <w:tcW w:w="2160"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73372F">
            <w:pPr>
              <w:pStyle w:val="TAL"/>
              <w:keepNext w:val="0"/>
              <w:keepLines w:val="0"/>
              <w:widowControl w:val="0"/>
              <w:rPr>
                <w:b/>
                <w:lang w:eastAsia="ja-JP"/>
              </w:rPr>
            </w:pPr>
            <w:r w:rsidRPr="00032767">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73372F">
            <w:pPr>
              <w:pStyle w:val="TAL"/>
              <w:keepNext w:val="0"/>
              <w:keepLines w:val="0"/>
              <w:widowControl w:val="0"/>
              <w:rPr>
                <w:i/>
                <w:lang w:eastAsia="ja-JP"/>
              </w:rPr>
            </w:pPr>
            <w:r w:rsidRPr="0003276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73372F">
            <w:pPr>
              <w:pStyle w:val="TAC"/>
              <w:keepNext w:val="0"/>
              <w:keepLines w:val="0"/>
              <w:widowControl w:val="0"/>
              <w:rPr>
                <w:lang w:eastAsia="ja-JP"/>
              </w:rPr>
            </w:pPr>
            <w:r>
              <w:rPr>
                <w:snapToGrid w:val="0"/>
              </w:rPr>
              <w:t>ignore</w:t>
            </w:r>
          </w:p>
        </w:tc>
      </w:tr>
      <w:tr w:rsidR="00C96848" w:rsidRPr="00DB4D57" w14:paraId="106DB081" w14:textId="77777777" w:rsidTr="0073372F">
        <w:tc>
          <w:tcPr>
            <w:tcW w:w="2160"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73372F">
            <w:pPr>
              <w:pStyle w:val="TAL"/>
              <w:keepNext w:val="0"/>
              <w:keepLines w:val="0"/>
              <w:widowControl w:val="0"/>
              <w:ind w:left="113"/>
              <w:rPr>
                <w:b/>
                <w:lang w:eastAsia="ja-JP"/>
              </w:rPr>
            </w:pPr>
            <w:r w:rsidRPr="00032767">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73372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73372F">
            <w:pPr>
              <w:pStyle w:val="TAC"/>
              <w:keepNext w:val="0"/>
              <w:keepLines w:val="0"/>
              <w:widowControl w:val="0"/>
              <w:rPr>
                <w:lang w:eastAsia="ja-JP"/>
              </w:rPr>
            </w:pPr>
            <w:r>
              <w:rPr>
                <w:snapToGrid w:val="0"/>
              </w:rPr>
              <w:t>ignore</w:t>
            </w:r>
          </w:p>
        </w:tc>
      </w:tr>
      <w:tr w:rsidR="00282EC2" w:rsidRPr="00DB4D57" w14:paraId="2E684C24" w14:textId="77777777" w:rsidTr="0073372F">
        <w:tc>
          <w:tcPr>
            <w:tcW w:w="2160"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73372F">
            <w:pPr>
              <w:pStyle w:val="TAL"/>
              <w:keepNext w:val="0"/>
              <w:keepLines w:val="0"/>
              <w:widowControl w:val="0"/>
              <w:ind w:left="227"/>
              <w:rPr>
                <w:lang w:eastAsia="ja-JP"/>
              </w:rPr>
            </w:pPr>
            <w:r w:rsidRPr="0003276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73372F">
            <w:pPr>
              <w:pStyle w:val="TAL"/>
              <w:keepNext w:val="0"/>
              <w:keepLines w:val="0"/>
              <w:widowControl w:val="0"/>
              <w:rPr>
                <w:lang w:eastAsia="ja-JP"/>
              </w:rPr>
            </w:pPr>
            <w:r w:rsidRPr="0003276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73372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73372F">
            <w:pPr>
              <w:pStyle w:val="TAL"/>
              <w:keepNext w:val="0"/>
              <w:keepLines w:val="0"/>
              <w:widowControl w:val="0"/>
              <w:rPr>
                <w:lang w:eastAsia="ja-JP"/>
              </w:rPr>
            </w:pPr>
            <w:r w:rsidRPr="00032767">
              <w:rPr>
                <w:lang w:eastAsia="ja-JP"/>
              </w:rPr>
              <w:t>9.2.2.27</w:t>
            </w:r>
          </w:p>
          <w:p w14:paraId="1C014D4B" w14:textId="77777777" w:rsidR="00282EC2" w:rsidRPr="00032767" w:rsidRDefault="00282EC2"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73372F">
            <w:pPr>
              <w:pStyle w:val="TAC"/>
              <w:keepNext w:val="0"/>
              <w:keepLines w:val="0"/>
              <w:widowControl w:val="0"/>
              <w:rPr>
                <w:lang w:eastAsia="ja-JP"/>
              </w:rPr>
            </w:pPr>
          </w:p>
        </w:tc>
      </w:tr>
      <w:tr w:rsidR="00282EC2" w:rsidRPr="00DB4D57" w14:paraId="7FD2C186" w14:textId="77777777" w:rsidTr="0073372F">
        <w:tc>
          <w:tcPr>
            <w:tcW w:w="2160"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73372F">
            <w:pPr>
              <w:pStyle w:val="TAL"/>
              <w:keepNext w:val="0"/>
              <w:keepLines w:val="0"/>
              <w:widowControl w:val="0"/>
              <w:rPr>
                <w:lang w:eastAsia="ja-JP"/>
              </w:rPr>
            </w:pPr>
            <w:bookmarkStart w:id="4509" w:name="_Hlk44419252"/>
            <w:r w:rsidRPr="00032767">
              <w:rPr>
                <w:lang w:eastAsia="ja-JP"/>
              </w:rPr>
              <w:t>9.2.2.</w:t>
            </w:r>
            <w:bookmarkEnd w:id="4509"/>
            <w:r>
              <w:rPr>
                <w:lang w:eastAsia="ja-JP"/>
              </w:rPr>
              <w:t>50</w:t>
            </w:r>
          </w:p>
        </w:tc>
        <w:tc>
          <w:tcPr>
            <w:tcW w:w="1728"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73372F">
            <w:pPr>
              <w:pStyle w:val="TAC"/>
              <w:keepNext w:val="0"/>
              <w:keepLines w:val="0"/>
              <w:widowControl w:val="0"/>
              <w:rPr>
                <w:lang w:eastAsia="ja-JP"/>
              </w:rPr>
            </w:pPr>
          </w:p>
        </w:tc>
      </w:tr>
      <w:tr w:rsidR="00282EC2" w:rsidRPr="00DB4D57" w14:paraId="26CF4454" w14:textId="77777777" w:rsidTr="0073372F">
        <w:tc>
          <w:tcPr>
            <w:tcW w:w="2160"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73372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80"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73372F">
            <w:pPr>
              <w:pStyle w:val="TAL"/>
              <w:keepNext w:val="0"/>
              <w:keepLines w:val="0"/>
              <w:widowControl w:val="0"/>
              <w:rPr>
                <w:lang w:eastAsia="ja-JP"/>
              </w:rPr>
            </w:pPr>
            <w:bookmarkStart w:id="4510" w:name="_Hlk44419265"/>
            <w:r w:rsidRPr="00032767">
              <w:rPr>
                <w:lang w:eastAsia="ja-JP"/>
              </w:rPr>
              <w:t>9.2.2.</w:t>
            </w:r>
            <w:bookmarkEnd w:id="4510"/>
            <w:r>
              <w:rPr>
                <w:lang w:eastAsia="ja-JP"/>
              </w:rPr>
              <w:t>49</w:t>
            </w:r>
          </w:p>
        </w:tc>
        <w:tc>
          <w:tcPr>
            <w:tcW w:w="1728"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73372F">
            <w:pPr>
              <w:pStyle w:val="TAC"/>
              <w:keepNext w:val="0"/>
              <w:keepLines w:val="0"/>
              <w:widowControl w:val="0"/>
              <w:rPr>
                <w:lang w:eastAsia="ja-JP"/>
              </w:rPr>
            </w:pPr>
          </w:p>
        </w:tc>
      </w:tr>
      <w:tr w:rsidR="00282EC2" w:rsidRPr="00DB4D57" w14:paraId="5AF87025" w14:textId="77777777" w:rsidTr="0073372F">
        <w:tc>
          <w:tcPr>
            <w:tcW w:w="2160"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73372F">
            <w:pPr>
              <w:pStyle w:val="TAL"/>
              <w:keepNext w:val="0"/>
              <w:keepLines w:val="0"/>
              <w:widowControl w:val="0"/>
              <w:ind w:left="227"/>
              <w:rPr>
                <w:lang w:eastAsia="ja-JP"/>
              </w:rPr>
            </w:pPr>
            <w:r w:rsidRPr="0003276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73372F">
            <w:pPr>
              <w:pStyle w:val="TAL"/>
              <w:keepNext w:val="0"/>
              <w:keepLines w:val="0"/>
              <w:widowControl w:val="0"/>
              <w:rPr>
                <w:lang w:eastAsia="ja-JP"/>
              </w:rPr>
            </w:pPr>
            <w:bookmarkStart w:id="4511" w:name="_Hlk44419275"/>
            <w:r w:rsidRPr="00032767">
              <w:rPr>
                <w:lang w:eastAsia="ja-JP"/>
              </w:rPr>
              <w:t>9.2.2.</w:t>
            </w:r>
            <w:bookmarkEnd w:id="4511"/>
            <w:r>
              <w:rPr>
                <w:lang w:eastAsia="ja-JP"/>
              </w:rPr>
              <w:t>51</w:t>
            </w:r>
          </w:p>
        </w:tc>
        <w:tc>
          <w:tcPr>
            <w:tcW w:w="1728"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73372F">
            <w:pPr>
              <w:pStyle w:val="TAC"/>
              <w:keepNext w:val="0"/>
              <w:keepLines w:val="0"/>
              <w:widowControl w:val="0"/>
              <w:rPr>
                <w:lang w:eastAsia="ja-JP"/>
              </w:rPr>
            </w:pPr>
          </w:p>
        </w:tc>
      </w:tr>
      <w:tr w:rsidR="00282EC2" w:rsidRPr="00DB4D57" w14:paraId="1E4B2EA5" w14:textId="77777777" w:rsidTr="0073372F">
        <w:tc>
          <w:tcPr>
            <w:tcW w:w="2160"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73372F">
            <w:pPr>
              <w:pStyle w:val="TAL"/>
              <w:keepNext w:val="0"/>
              <w:keepLines w:val="0"/>
              <w:widowControl w:val="0"/>
              <w:ind w:left="227"/>
              <w:rPr>
                <w:lang w:eastAsia="zh-CN"/>
              </w:rPr>
            </w:pPr>
            <w:r w:rsidRPr="00032767">
              <w:rPr>
                <w:lang w:eastAsia="ja-JP"/>
              </w:rPr>
              <w:t>&gt;&gt;Slice Available Capacity</w:t>
            </w:r>
          </w:p>
        </w:tc>
        <w:tc>
          <w:tcPr>
            <w:tcW w:w="1080"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73372F">
            <w:pPr>
              <w:pStyle w:val="TAL"/>
              <w:keepNext w:val="0"/>
              <w:keepLines w:val="0"/>
              <w:widowControl w:val="0"/>
              <w:rPr>
                <w:lang w:eastAsia="ja-JP"/>
              </w:rPr>
            </w:pPr>
            <w:bookmarkStart w:id="4512" w:name="_Hlk44419292"/>
            <w:r w:rsidRPr="00032767">
              <w:rPr>
                <w:lang w:eastAsia="ja-JP"/>
              </w:rPr>
              <w:t>9.2.2.</w:t>
            </w:r>
            <w:bookmarkEnd w:id="4512"/>
            <w:r>
              <w:rPr>
                <w:lang w:eastAsia="ja-JP"/>
              </w:rPr>
              <w:t>55</w:t>
            </w:r>
          </w:p>
        </w:tc>
        <w:tc>
          <w:tcPr>
            <w:tcW w:w="1728"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73372F">
            <w:pPr>
              <w:pStyle w:val="TAC"/>
              <w:keepNext w:val="0"/>
              <w:keepLines w:val="0"/>
              <w:widowControl w:val="0"/>
              <w:rPr>
                <w:lang w:eastAsia="ja-JP"/>
              </w:rPr>
            </w:pPr>
          </w:p>
        </w:tc>
      </w:tr>
      <w:tr w:rsidR="00282EC2" w:rsidRPr="00DB4D57" w14:paraId="56B7CBD9" w14:textId="77777777" w:rsidTr="0073372F">
        <w:tc>
          <w:tcPr>
            <w:tcW w:w="2160"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73372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73372F">
            <w:pPr>
              <w:pStyle w:val="TAL"/>
              <w:keepNext w:val="0"/>
              <w:keepLines w:val="0"/>
              <w:widowControl w:val="0"/>
              <w:rPr>
                <w:lang w:eastAsia="ja-JP"/>
              </w:rPr>
            </w:pPr>
            <w:r w:rsidRPr="00032767">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73372F">
            <w:pPr>
              <w:pStyle w:val="TAL"/>
              <w:keepNext w:val="0"/>
              <w:keepLines w:val="0"/>
              <w:widowControl w:val="0"/>
              <w:rPr>
                <w:lang w:eastAsia="ja-JP"/>
              </w:rPr>
            </w:pPr>
            <w:bookmarkStart w:id="4513" w:name="_Hlk44419307"/>
            <w:r w:rsidRPr="00032767">
              <w:rPr>
                <w:rFonts w:eastAsia="MS Mincho" w:cs="Arial"/>
                <w:lang w:eastAsia="ja-JP"/>
              </w:rPr>
              <w:t>9.2.2.</w:t>
            </w:r>
            <w:bookmarkEnd w:id="4513"/>
            <w:r>
              <w:rPr>
                <w:rFonts w:eastAsia="MS Mincho" w:cs="Arial"/>
                <w:lang w:eastAsia="ja-JP"/>
              </w:rPr>
              <w:t>62</w:t>
            </w:r>
          </w:p>
        </w:tc>
        <w:tc>
          <w:tcPr>
            <w:tcW w:w="1728"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73372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73372F">
            <w:pPr>
              <w:pStyle w:val="TAC"/>
              <w:keepNext w:val="0"/>
              <w:keepLines w:val="0"/>
              <w:widowControl w:val="0"/>
              <w:rPr>
                <w:lang w:eastAsia="ja-JP"/>
              </w:rPr>
            </w:pPr>
          </w:p>
        </w:tc>
      </w:tr>
      <w:tr w:rsidR="00282EC2" w:rsidRPr="00DB4D57" w14:paraId="21B62182" w14:textId="77777777" w:rsidTr="0073372F">
        <w:tc>
          <w:tcPr>
            <w:tcW w:w="2160"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73372F">
            <w:pPr>
              <w:pStyle w:val="TAL"/>
              <w:keepNext w:val="0"/>
              <w:keepLines w:val="0"/>
              <w:widowControl w:val="0"/>
              <w:ind w:left="227"/>
              <w:rPr>
                <w:lang w:eastAsia="ja-JP"/>
              </w:rPr>
            </w:pPr>
            <w:r w:rsidRPr="00032767">
              <w:rPr>
                <w:lang w:eastAsia="ja-JP"/>
              </w:rPr>
              <w:t>&gt;&gt; RRC Connections</w:t>
            </w:r>
          </w:p>
        </w:tc>
        <w:tc>
          <w:tcPr>
            <w:tcW w:w="1080"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73372F">
            <w:pPr>
              <w:pStyle w:val="TAL"/>
              <w:keepNext w:val="0"/>
              <w:keepLines w:val="0"/>
              <w:widowControl w:val="0"/>
              <w:rPr>
                <w:lang w:eastAsia="ja-JP"/>
              </w:rPr>
            </w:pPr>
            <w:bookmarkStart w:id="4514" w:name="_Hlk44419316"/>
            <w:r w:rsidRPr="00032767">
              <w:rPr>
                <w:lang w:eastAsia="ja-JP"/>
              </w:rPr>
              <w:t>9.2.2.</w:t>
            </w:r>
            <w:bookmarkEnd w:id="4514"/>
            <w:r>
              <w:rPr>
                <w:lang w:eastAsia="ja-JP"/>
              </w:rPr>
              <w:t>56</w:t>
            </w:r>
          </w:p>
        </w:tc>
        <w:tc>
          <w:tcPr>
            <w:tcW w:w="1728"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73372F">
            <w:pPr>
              <w:pStyle w:val="TAC"/>
              <w:keepNext w:val="0"/>
              <w:keepLines w:val="0"/>
              <w:widowControl w:val="0"/>
              <w:rPr>
                <w:lang w:eastAsia="ja-JP"/>
              </w:rPr>
            </w:pPr>
          </w:p>
        </w:tc>
      </w:tr>
    </w:tbl>
    <w:p w14:paraId="633040C1" w14:textId="77777777" w:rsidR="00C96848" w:rsidRPr="008767DA" w:rsidRDefault="00C96848" w:rsidP="0073372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73372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73372F">
            <w:pPr>
              <w:pStyle w:val="TAH"/>
              <w:keepNext w:val="0"/>
              <w:keepLines w:val="0"/>
              <w:widowControl w:val="0"/>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73372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73372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73372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73372F">
      <w:pPr>
        <w:pStyle w:val="Heading4"/>
        <w:keepNext w:val="0"/>
        <w:keepLines w:val="0"/>
        <w:widowControl w:val="0"/>
      </w:pPr>
      <w:bookmarkStart w:id="4515" w:name="_CR9_1_3_22"/>
      <w:bookmarkStart w:id="4516" w:name="_Toc14207736"/>
      <w:bookmarkStart w:id="4517" w:name="_Toc44497546"/>
      <w:bookmarkStart w:id="4518" w:name="_Toc45107934"/>
      <w:bookmarkStart w:id="4519" w:name="_Toc45901554"/>
      <w:bookmarkStart w:id="4520" w:name="_Toc51850633"/>
      <w:bookmarkStart w:id="4521" w:name="_Toc56693636"/>
      <w:bookmarkStart w:id="4522" w:name="_Toc64447179"/>
      <w:bookmarkStart w:id="4523" w:name="_Toc66286673"/>
      <w:bookmarkStart w:id="4524" w:name="_Toc74151368"/>
      <w:bookmarkStart w:id="4525" w:name="_Toc88653840"/>
      <w:bookmarkStart w:id="4526" w:name="_Toc97904196"/>
      <w:bookmarkStart w:id="4527" w:name="_Toc105175237"/>
      <w:bookmarkStart w:id="4528" w:name="_Toc113826267"/>
      <w:bookmarkStart w:id="4529" w:name="_Toc175586849"/>
      <w:bookmarkEnd w:id="4515"/>
      <w:r w:rsidRPr="00AC628F">
        <w:t>9.1.3.</w:t>
      </w:r>
      <w:r>
        <w:t>22</w:t>
      </w:r>
      <w:r w:rsidRPr="00AC628F">
        <w:tab/>
      </w:r>
      <w:r w:rsidRPr="00C96848">
        <w:t>MOBILITY CHANGE REQUEST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F2FD187" w14:textId="77777777" w:rsidR="00C96848" w:rsidRPr="00AC628F" w:rsidRDefault="00C96848" w:rsidP="0073372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73372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AC628F" w14:paraId="27D4AB1F" w14:textId="77777777" w:rsidTr="00140708">
        <w:trPr>
          <w:tblHeader/>
        </w:trPr>
        <w:tc>
          <w:tcPr>
            <w:tcW w:w="1111"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73372F">
            <w:pPr>
              <w:pStyle w:val="TAH"/>
              <w:keepNext w:val="0"/>
              <w:keepLines w:val="0"/>
              <w:widowControl w:val="0"/>
              <w:rPr>
                <w:lang w:eastAsia="ja-JP"/>
              </w:rPr>
            </w:pPr>
            <w:r w:rsidRPr="00AC628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73372F">
            <w:pPr>
              <w:pStyle w:val="TAH"/>
              <w:keepNext w:val="0"/>
              <w:keepLines w:val="0"/>
              <w:widowControl w:val="0"/>
              <w:rPr>
                <w:lang w:eastAsia="ja-JP"/>
              </w:rPr>
            </w:pPr>
            <w:r w:rsidRPr="00AC628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73372F">
            <w:pPr>
              <w:pStyle w:val="TAH"/>
              <w:keepNext w:val="0"/>
              <w:keepLines w:val="0"/>
              <w:widowControl w:val="0"/>
              <w:rPr>
                <w:lang w:eastAsia="ja-JP"/>
              </w:rPr>
            </w:pPr>
            <w:r w:rsidRPr="00AC628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73372F">
            <w:pPr>
              <w:pStyle w:val="TAH"/>
              <w:keepNext w:val="0"/>
              <w:keepLines w:val="0"/>
              <w:widowControl w:val="0"/>
              <w:rPr>
                <w:lang w:eastAsia="ja-JP"/>
              </w:rPr>
            </w:pPr>
            <w:r w:rsidRPr="00AC628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73372F">
            <w:pPr>
              <w:pStyle w:val="TAH"/>
              <w:keepNext w:val="0"/>
              <w:keepLines w:val="0"/>
              <w:widowControl w:val="0"/>
              <w:rPr>
                <w:lang w:eastAsia="ja-JP"/>
              </w:rPr>
            </w:pPr>
            <w:r w:rsidRPr="00AC628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73372F">
            <w:pPr>
              <w:pStyle w:val="TAH"/>
              <w:keepNext w:val="0"/>
              <w:keepLines w:val="0"/>
              <w:widowControl w:val="0"/>
              <w:rPr>
                <w:lang w:eastAsia="ja-JP"/>
              </w:rPr>
            </w:pPr>
            <w:r w:rsidRPr="00AC628F">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73372F">
            <w:pPr>
              <w:pStyle w:val="TAH"/>
              <w:keepNext w:val="0"/>
              <w:keepLines w:val="0"/>
              <w:widowControl w:val="0"/>
              <w:rPr>
                <w:lang w:eastAsia="ja-JP"/>
              </w:rPr>
            </w:pPr>
            <w:r w:rsidRPr="00AC628F">
              <w:rPr>
                <w:lang w:eastAsia="ja-JP"/>
              </w:rPr>
              <w:t>Assigned Criticality</w:t>
            </w:r>
          </w:p>
        </w:tc>
      </w:tr>
      <w:tr w:rsidR="00850CA9" w:rsidRPr="00AC628F" w14:paraId="2F2B850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51AAA88" w14:textId="77777777" w:rsidTr="00140708">
        <w:trPr>
          <w:trHeight w:val="350"/>
        </w:trPr>
        <w:tc>
          <w:tcPr>
            <w:tcW w:w="1111"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556"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25A2D90C"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556"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72E5F56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73372F">
            <w:pPr>
              <w:pStyle w:val="TAL"/>
              <w:keepNext w:val="0"/>
              <w:keepLines w:val="0"/>
              <w:widowControl w:val="0"/>
              <w:rPr>
                <w:lang w:eastAsia="ja-JP"/>
              </w:rPr>
            </w:pPr>
            <w:bookmarkStart w:id="4530" w:name="OLE_LINK14"/>
            <w:r w:rsidRPr="00AC628F">
              <w:rPr>
                <w:lang w:eastAsia="ja-JP"/>
              </w:rPr>
              <w:t>NG-RAN node1 Mobility Parameters</w:t>
            </w:r>
            <w:bookmarkEnd w:id="4530"/>
          </w:p>
        </w:tc>
        <w:tc>
          <w:tcPr>
            <w:tcW w:w="556"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73372F">
            <w:pPr>
              <w:pStyle w:val="TAL"/>
              <w:keepNext w:val="0"/>
              <w:keepLines w:val="0"/>
              <w:widowControl w:val="0"/>
              <w:rPr>
                <w:lang w:eastAsia="ja-JP"/>
              </w:rPr>
            </w:pPr>
            <w:r w:rsidRPr="00AC628F">
              <w:rPr>
                <w:lang w:eastAsia="ja-JP"/>
              </w:rPr>
              <w:t>Configuration change in NG-RAN node1 cell</w:t>
            </w:r>
          </w:p>
        </w:tc>
        <w:tc>
          <w:tcPr>
            <w:tcW w:w="556"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850CA9" w:rsidRPr="00AC628F" w14:paraId="560CD866"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73372F">
            <w:pPr>
              <w:pStyle w:val="TAL"/>
              <w:keepNext w:val="0"/>
              <w:keepLines w:val="0"/>
              <w:widowControl w:val="0"/>
              <w:rPr>
                <w:lang w:eastAsia="ja-JP"/>
              </w:rPr>
            </w:pPr>
            <w:r w:rsidRPr="00AC628F">
              <w:rPr>
                <w:lang w:eastAsia="ja-JP"/>
              </w:rPr>
              <w:t>NG-RAN node2 Proposed Mobility Parameters</w:t>
            </w:r>
          </w:p>
        </w:tc>
        <w:tc>
          <w:tcPr>
            <w:tcW w:w="556"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73372F">
            <w:pPr>
              <w:pStyle w:val="TAL"/>
              <w:keepNext w:val="0"/>
              <w:keepLines w:val="0"/>
              <w:widowControl w:val="0"/>
              <w:rPr>
                <w:lang w:eastAsia="ja-JP"/>
              </w:rPr>
            </w:pPr>
            <w:r w:rsidRPr="00AC628F">
              <w:rPr>
                <w:lang w:eastAsia="ja-JP"/>
              </w:rPr>
              <w:t>Proposed configuration change in NG-RAN node2 cell</w:t>
            </w:r>
          </w:p>
        </w:tc>
        <w:tc>
          <w:tcPr>
            <w:tcW w:w="556"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11BD70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556"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73372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73372F">
      <w:pPr>
        <w:widowControl w:val="0"/>
      </w:pPr>
    </w:p>
    <w:p w14:paraId="4A71E5F8" w14:textId="77777777" w:rsidR="00C96848" w:rsidRPr="00C96848" w:rsidRDefault="00C96848" w:rsidP="0073372F">
      <w:pPr>
        <w:pStyle w:val="Heading4"/>
        <w:keepNext w:val="0"/>
        <w:keepLines w:val="0"/>
        <w:widowControl w:val="0"/>
      </w:pPr>
      <w:bookmarkStart w:id="4531" w:name="_CR9_1_3_23"/>
      <w:bookmarkStart w:id="4532" w:name="_Hlk44419382"/>
      <w:bookmarkStart w:id="4533" w:name="_Toc14207737"/>
      <w:bookmarkStart w:id="4534" w:name="_Toc44497547"/>
      <w:bookmarkStart w:id="4535" w:name="_Toc45107935"/>
      <w:bookmarkStart w:id="4536" w:name="_Toc45901555"/>
      <w:bookmarkStart w:id="4537" w:name="_Toc51850634"/>
      <w:bookmarkStart w:id="4538" w:name="_Toc56693637"/>
      <w:bookmarkStart w:id="4539" w:name="_Toc64447180"/>
      <w:bookmarkStart w:id="4540" w:name="_Toc66286674"/>
      <w:bookmarkStart w:id="4541" w:name="_Toc74151369"/>
      <w:bookmarkStart w:id="4542" w:name="_Toc88653841"/>
      <w:bookmarkStart w:id="4543" w:name="_Toc97904197"/>
      <w:bookmarkStart w:id="4544" w:name="_Toc105175238"/>
      <w:bookmarkStart w:id="4545" w:name="_Toc113826268"/>
      <w:bookmarkStart w:id="4546" w:name="_Toc175586850"/>
      <w:bookmarkEnd w:id="4531"/>
      <w:r w:rsidRPr="00AC628F">
        <w:t>9.1.3.</w:t>
      </w:r>
      <w:bookmarkEnd w:id="4532"/>
      <w:r>
        <w:t>23</w:t>
      </w:r>
      <w:r w:rsidRPr="00AC628F">
        <w:tab/>
      </w:r>
      <w:r w:rsidRPr="00C96848">
        <w:t>MOBILITY CHANGE ACKNOWLEDGE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0E902AE5" w14:textId="77777777" w:rsidR="00C96848" w:rsidRPr="00AC628F" w:rsidRDefault="00C96848" w:rsidP="0073372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556E0DAC"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73372F">
            <w:pPr>
              <w:pStyle w:val="TAH"/>
              <w:keepNext w:val="0"/>
              <w:keepLines w:val="0"/>
              <w:widowControl w:val="0"/>
              <w:rPr>
                <w:lang w:eastAsia="ja-JP"/>
              </w:rPr>
            </w:pPr>
            <w:r w:rsidRPr="0000499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73372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728"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73372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080"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73372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CA11BF2"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0C1888F9"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7B46CCFE"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73372F">
      <w:pPr>
        <w:widowControl w:val="0"/>
      </w:pPr>
    </w:p>
    <w:p w14:paraId="54665441" w14:textId="77777777" w:rsidR="00C96848" w:rsidRPr="00AC628F" w:rsidRDefault="00C96848" w:rsidP="0073372F">
      <w:pPr>
        <w:pStyle w:val="Heading4"/>
        <w:keepNext w:val="0"/>
        <w:keepLines w:val="0"/>
        <w:widowControl w:val="0"/>
      </w:pPr>
      <w:bookmarkStart w:id="4547" w:name="_CR9_1_3_24"/>
      <w:bookmarkStart w:id="4548" w:name="_Hlk44419432"/>
      <w:bookmarkStart w:id="4549" w:name="_Toc14207738"/>
      <w:bookmarkStart w:id="4550" w:name="_Toc44497548"/>
      <w:bookmarkStart w:id="4551" w:name="_Toc45107936"/>
      <w:bookmarkStart w:id="4552" w:name="_Toc45901556"/>
      <w:bookmarkStart w:id="4553" w:name="_Toc51850635"/>
      <w:bookmarkStart w:id="4554" w:name="_Toc56693638"/>
      <w:bookmarkStart w:id="4555" w:name="_Toc64447181"/>
      <w:bookmarkStart w:id="4556" w:name="_Toc66286675"/>
      <w:bookmarkStart w:id="4557" w:name="_Toc74151370"/>
      <w:bookmarkStart w:id="4558" w:name="_Toc88653842"/>
      <w:bookmarkStart w:id="4559" w:name="_Toc97904198"/>
      <w:bookmarkStart w:id="4560" w:name="_Toc105175239"/>
      <w:bookmarkStart w:id="4561" w:name="_Toc113826269"/>
      <w:bookmarkStart w:id="4562" w:name="_Toc175586851"/>
      <w:bookmarkEnd w:id="4547"/>
      <w:r w:rsidRPr="00AC628F">
        <w:t>9.1.3.</w:t>
      </w:r>
      <w:bookmarkEnd w:id="4548"/>
      <w:r>
        <w:t>24</w:t>
      </w:r>
      <w:r w:rsidRPr="00AC628F">
        <w:tab/>
      </w:r>
      <w:r w:rsidRPr="00C96848">
        <w:t>MOBILITY CHANGE FAILURE</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4BB3500" w14:textId="77777777" w:rsidR="00C96848" w:rsidRPr="00AC628F" w:rsidRDefault="00C96848" w:rsidP="0073372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226A125D" w14:textId="77777777" w:rsidTr="00807553">
        <w:trPr>
          <w:tblHeader/>
        </w:trPr>
        <w:tc>
          <w:tcPr>
            <w:tcW w:w="2160"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73372F">
            <w:pPr>
              <w:pStyle w:val="TAH"/>
              <w:keepNext w:val="0"/>
              <w:keepLines w:val="0"/>
              <w:widowControl w:val="0"/>
              <w:rPr>
                <w:lang w:eastAsia="ja-JP"/>
              </w:rPr>
            </w:pPr>
            <w:r w:rsidRPr="00004997">
              <w:rPr>
                <w:lang w:eastAsia="ja-JP"/>
              </w:rPr>
              <w:t>Ran</w:t>
            </w:r>
            <w:r w:rsidRPr="001F675D">
              <w:rPr>
                <w:lang w:eastAsia="ja-JP"/>
              </w:rPr>
              <w:t>ge</w:t>
            </w:r>
          </w:p>
        </w:tc>
        <w:tc>
          <w:tcPr>
            <w:tcW w:w="1512"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73372F">
            <w:pPr>
              <w:pStyle w:val="TAH"/>
              <w:keepNext w:val="0"/>
              <w:keepLines w:val="0"/>
              <w:widowControl w:val="0"/>
              <w:rPr>
                <w:lang w:eastAsia="ja-JP"/>
              </w:rPr>
            </w:pPr>
            <w:r w:rsidRPr="007B0C2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73372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73372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4A4EED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73372F">
            <w:pPr>
              <w:pStyle w:val="TAC"/>
              <w:keepNext w:val="0"/>
              <w:keepLines w:val="0"/>
              <w:widowControl w:val="0"/>
              <w:rPr>
                <w:lang w:eastAsia="ja-JP"/>
              </w:rPr>
            </w:pPr>
            <w:r w:rsidRPr="00AC628F">
              <w:rPr>
                <w:lang w:eastAsia="zh-CN"/>
              </w:rPr>
              <w:t>ignore</w:t>
            </w:r>
          </w:p>
        </w:tc>
      </w:tr>
      <w:tr w:rsidR="00C96848" w:rsidRPr="00AC628F" w14:paraId="46AAE5C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73372F">
            <w:pPr>
              <w:pStyle w:val="TAC"/>
              <w:keepNext w:val="0"/>
              <w:keepLines w:val="0"/>
              <w:widowControl w:val="0"/>
              <w:rPr>
                <w:lang w:eastAsia="zh-CN"/>
              </w:rPr>
            </w:pPr>
            <w:r w:rsidRPr="00AC628F">
              <w:rPr>
                <w:lang w:eastAsia="zh-CN"/>
              </w:rPr>
              <w:t>ignore</w:t>
            </w:r>
          </w:p>
        </w:tc>
      </w:tr>
      <w:tr w:rsidR="00C96848" w:rsidRPr="00AC628F" w14:paraId="3E237085"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1D70164A"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73372F">
            <w:pPr>
              <w:pStyle w:val="TAL"/>
              <w:keepNext w:val="0"/>
              <w:keepLines w:val="0"/>
              <w:widowControl w:val="0"/>
              <w:rPr>
                <w:lang w:eastAsia="ja-JP"/>
              </w:rPr>
            </w:pPr>
            <w:r w:rsidRPr="00AC628F">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73372F">
            <w:pPr>
              <w:pStyle w:val="TAL"/>
              <w:keepNext w:val="0"/>
              <w:keepLines w:val="0"/>
              <w:widowControl w:val="0"/>
              <w:rPr>
                <w:lang w:eastAsia="ja-JP"/>
              </w:rPr>
            </w:pPr>
            <w:r w:rsidRPr="00AC628F">
              <w:rPr>
                <w:lang w:eastAsia="ja-JP"/>
              </w:rPr>
              <w:t>9.2.2.</w:t>
            </w:r>
            <w:r w:rsidR="00B71DAA">
              <w:rPr>
                <w:lang w:eastAsia="ja-JP"/>
              </w:rPr>
              <w:t>61</w:t>
            </w:r>
          </w:p>
        </w:tc>
        <w:tc>
          <w:tcPr>
            <w:tcW w:w="1728"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24DEE7A0"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73372F">
      <w:pPr>
        <w:widowControl w:val="0"/>
      </w:pPr>
    </w:p>
    <w:p w14:paraId="49B54F73" w14:textId="77777777" w:rsidR="00C96848" w:rsidRPr="00AA5DA2" w:rsidRDefault="00C96848" w:rsidP="0073372F">
      <w:pPr>
        <w:pStyle w:val="Heading4"/>
        <w:keepNext w:val="0"/>
        <w:keepLines w:val="0"/>
        <w:widowControl w:val="0"/>
      </w:pPr>
      <w:bookmarkStart w:id="4563" w:name="_CR9_1_3_25"/>
      <w:bookmarkStart w:id="4564" w:name="_Hlk44419493"/>
      <w:bookmarkStart w:id="4565" w:name="_Toc44497549"/>
      <w:bookmarkStart w:id="4566" w:name="_Toc45107937"/>
      <w:bookmarkStart w:id="4567" w:name="_Toc45901557"/>
      <w:bookmarkStart w:id="4568" w:name="_Toc51850636"/>
      <w:bookmarkStart w:id="4569" w:name="_Toc56693639"/>
      <w:bookmarkStart w:id="4570" w:name="_Toc64447182"/>
      <w:bookmarkStart w:id="4571" w:name="_Toc66286676"/>
      <w:bookmarkStart w:id="4572" w:name="_Toc74151371"/>
      <w:bookmarkStart w:id="4573" w:name="_Toc88653843"/>
      <w:bookmarkStart w:id="4574" w:name="_Toc97904199"/>
      <w:bookmarkStart w:id="4575" w:name="_Toc105175240"/>
      <w:bookmarkStart w:id="4576" w:name="_Toc113826270"/>
      <w:bookmarkStart w:id="4577" w:name="_Toc175586852"/>
      <w:bookmarkEnd w:id="4563"/>
      <w:r>
        <w:rPr>
          <w:rFonts w:hint="eastAsia"/>
          <w:lang w:eastAsia="zh-CN"/>
        </w:rPr>
        <w:t>9.1.3.</w:t>
      </w:r>
      <w:bookmarkEnd w:id="4564"/>
      <w:r>
        <w:rPr>
          <w:lang w:eastAsia="zh-CN"/>
        </w:rPr>
        <w:t>25</w:t>
      </w:r>
      <w:r w:rsidRPr="00AA5DA2">
        <w:tab/>
      </w:r>
      <w:r w:rsidRPr="00800E53">
        <w:rPr>
          <w:szCs w:val="24"/>
          <w:lang w:eastAsia="zh-CN"/>
        </w:rPr>
        <w:t>ACCESS AND MOBILITY INDICATION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4BB5BAC1" w14:textId="77777777" w:rsidR="00C96848" w:rsidRPr="00AA5DA2" w:rsidRDefault="00C96848" w:rsidP="0073372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BEA613" w14:textId="77777777" w:rsidTr="00140708">
        <w:trPr>
          <w:tblHeader/>
        </w:trPr>
        <w:tc>
          <w:tcPr>
            <w:tcW w:w="2160" w:type="dxa"/>
          </w:tcPr>
          <w:p w14:paraId="0FAB312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3589A12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7BF9066C"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B785D97"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73AB232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850CA9">
        <w:tc>
          <w:tcPr>
            <w:tcW w:w="2160" w:type="dxa"/>
          </w:tcPr>
          <w:p w14:paraId="39F612E0"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03EEB7A"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8DC6176" w14:textId="77777777" w:rsidR="00C96848" w:rsidRPr="00AA5DA2" w:rsidRDefault="00C96848" w:rsidP="0073372F">
            <w:pPr>
              <w:pStyle w:val="TAL"/>
              <w:keepNext w:val="0"/>
              <w:keepLines w:val="0"/>
              <w:widowControl w:val="0"/>
              <w:rPr>
                <w:lang w:eastAsia="ja-JP"/>
              </w:rPr>
            </w:pPr>
          </w:p>
        </w:tc>
        <w:tc>
          <w:tcPr>
            <w:tcW w:w="1512" w:type="dxa"/>
          </w:tcPr>
          <w:p w14:paraId="3993EA46"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A8F4363" w14:textId="77777777" w:rsidR="00C96848" w:rsidRPr="00AA5DA2" w:rsidRDefault="00C96848" w:rsidP="0073372F">
            <w:pPr>
              <w:pStyle w:val="TAL"/>
              <w:keepNext w:val="0"/>
              <w:keepLines w:val="0"/>
              <w:widowControl w:val="0"/>
              <w:rPr>
                <w:lang w:eastAsia="ja-JP"/>
              </w:rPr>
            </w:pPr>
          </w:p>
        </w:tc>
        <w:tc>
          <w:tcPr>
            <w:tcW w:w="1080" w:type="dxa"/>
          </w:tcPr>
          <w:p w14:paraId="6519238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4F3661B5" w14:textId="77777777" w:rsidTr="00850CA9">
        <w:tc>
          <w:tcPr>
            <w:tcW w:w="2160" w:type="dxa"/>
          </w:tcPr>
          <w:p w14:paraId="6C7E1F10" w14:textId="77777777" w:rsidR="00C96848" w:rsidRPr="00AA5DA2" w:rsidRDefault="00C96848" w:rsidP="0073372F">
            <w:pPr>
              <w:pStyle w:val="TAL"/>
              <w:keepNext w:val="0"/>
              <w:keepLines w:val="0"/>
              <w:widowControl w:val="0"/>
              <w:rPr>
                <w:lang w:eastAsia="ja-JP"/>
              </w:rPr>
            </w:pPr>
            <w:r>
              <w:rPr>
                <w:b/>
              </w:rPr>
              <w:t xml:space="preserve">RACH Report </w:t>
            </w:r>
            <w:r w:rsidRPr="00EA5FA7">
              <w:rPr>
                <w:b/>
              </w:rPr>
              <w:t>List</w:t>
            </w:r>
          </w:p>
        </w:tc>
        <w:tc>
          <w:tcPr>
            <w:tcW w:w="1080" w:type="dxa"/>
          </w:tcPr>
          <w:p w14:paraId="3D7A959C" w14:textId="77777777" w:rsidR="00C96848" w:rsidRPr="00AA5DA2" w:rsidRDefault="00C96848" w:rsidP="0073372F">
            <w:pPr>
              <w:pStyle w:val="TAL"/>
              <w:keepNext w:val="0"/>
              <w:keepLines w:val="0"/>
              <w:widowControl w:val="0"/>
              <w:rPr>
                <w:lang w:eastAsia="ja-JP"/>
              </w:rPr>
            </w:pPr>
          </w:p>
        </w:tc>
        <w:tc>
          <w:tcPr>
            <w:tcW w:w="1080" w:type="dxa"/>
          </w:tcPr>
          <w:p w14:paraId="22CA519F" w14:textId="77777777" w:rsidR="00C96848" w:rsidRPr="00AA5DA2" w:rsidRDefault="00C96848" w:rsidP="0073372F">
            <w:pPr>
              <w:pStyle w:val="TAL"/>
              <w:keepNext w:val="0"/>
              <w:keepLines w:val="0"/>
              <w:widowControl w:val="0"/>
              <w:rPr>
                <w:lang w:eastAsia="ja-JP"/>
              </w:rPr>
            </w:pPr>
            <w:r w:rsidRPr="00EA5FA7">
              <w:rPr>
                <w:i/>
                <w:iCs/>
              </w:rPr>
              <w:t>0..1</w:t>
            </w:r>
          </w:p>
        </w:tc>
        <w:tc>
          <w:tcPr>
            <w:tcW w:w="1512" w:type="dxa"/>
          </w:tcPr>
          <w:p w14:paraId="46AA1355" w14:textId="77777777" w:rsidR="00C96848" w:rsidRPr="0090263D" w:rsidRDefault="00C96848" w:rsidP="0073372F">
            <w:pPr>
              <w:pStyle w:val="TAL"/>
              <w:keepNext w:val="0"/>
              <w:keepLines w:val="0"/>
              <w:widowControl w:val="0"/>
              <w:rPr>
                <w:lang w:eastAsia="ja-JP"/>
              </w:rPr>
            </w:pPr>
          </w:p>
        </w:tc>
        <w:tc>
          <w:tcPr>
            <w:tcW w:w="1728" w:type="dxa"/>
          </w:tcPr>
          <w:p w14:paraId="05B4842A" w14:textId="77777777" w:rsidR="00C96848" w:rsidRPr="00AA5DA2" w:rsidRDefault="00C96848" w:rsidP="0073372F">
            <w:pPr>
              <w:pStyle w:val="TAL"/>
              <w:keepNext w:val="0"/>
              <w:keepLines w:val="0"/>
              <w:widowControl w:val="0"/>
              <w:rPr>
                <w:lang w:eastAsia="ja-JP"/>
              </w:rPr>
            </w:pPr>
          </w:p>
        </w:tc>
        <w:tc>
          <w:tcPr>
            <w:tcW w:w="1080" w:type="dxa"/>
          </w:tcPr>
          <w:p w14:paraId="793F0264" w14:textId="77777777" w:rsidR="00C96848" w:rsidRPr="00AA5DA2" w:rsidRDefault="00C96848" w:rsidP="0073372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033FA55E" w14:textId="77777777" w:rsidTr="00850CA9">
        <w:tc>
          <w:tcPr>
            <w:tcW w:w="2160" w:type="dxa"/>
          </w:tcPr>
          <w:p w14:paraId="744F3385" w14:textId="77777777" w:rsidR="00C96848" w:rsidRPr="00032767" w:rsidRDefault="00C96848" w:rsidP="0073372F">
            <w:pPr>
              <w:pStyle w:val="TAL"/>
              <w:keepNext w:val="0"/>
              <w:keepLines w:val="0"/>
              <w:widowControl w:val="0"/>
              <w:rPr>
                <w:lang w:eastAsia="ja-JP"/>
              </w:rPr>
            </w:pPr>
            <w:r w:rsidRPr="00032767">
              <w:rPr>
                <w:lang w:eastAsia="ja-JP"/>
              </w:rPr>
              <w:t>&gt;RACH Report List Item</w:t>
            </w:r>
          </w:p>
        </w:tc>
        <w:tc>
          <w:tcPr>
            <w:tcW w:w="1080" w:type="dxa"/>
          </w:tcPr>
          <w:p w14:paraId="1D7867A9" w14:textId="77777777" w:rsidR="00C96848" w:rsidRPr="00032767" w:rsidRDefault="00C96848" w:rsidP="0073372F">
            <w:pPr>
              <w:pStyle w:val="TAL"/>
              <w:keepNext w:val="0"/>
              <w:keepLines w:val="0"/>
              <w:widowControl w:val="0"/>
              <w:rPr>
                <w:lang w:eastAsia="ja-JP"/>
              </w:rPr>
            </w:pPr>
          </w:p>
        </w:tc>
        <w:tc>
          <w:tcPr>
            <w:tcW w:w="1080" w:type="dxa"/>
          </w:tcPr>
          <w:p w14:paraId="2F2D7911" w14:textId="77777777" w:rsidR="00C96848" w:rsidRPr="00032767" w:rsidRDefault="00C96848" w:rsidP="0073372F">
            <w:pPr>
              <w:pStyle w:val="TAL"/>
              <w:keepNext w:val="0"/>
              <w:keepLines w:val="0"/>
              <w:widowControl w:val="0"/>
              <w:rPr>
                <w:lang w:eastAsia="ja-JP"/>
              </w:rPr>
            </w:pPr>
            <w:r w:rsidRPr="00032767">
              <w:rPr>
                <w:lang w:eastAsia="ja-JP"/>
              </w:rPr>
              <w:t>1 .. &lt;maxnoofRACHReports&gt;</w:t>
            </w:r>
          </w:p>
        </w:tc>
        <w:tc>
          <w:tcPr>
            <w:tcW w:w="1512" w:type="dxa"/>
          </w:tcPr>
          <w:p w14:paraId="7E8A3D44" w14:textId="77777777" w:rsidR="00C96848" w:rsidRPr="00032767" w:rsidRDefault="00C96848" w:rsidP="0073372F">
            <w:pPr>
              <w:pStyle w:val="TAL"/>
              <w:keepNext w:val="0"/>
              <w:keepLines w:val="0"/>
              <w:widowControl w:val="0"/>
              <w:rPr>
                <w:lang w:eastAsia="ja-JP"/>
              </w:rPr>
            </w:pPr>
          </w:p>
        </w:tc>
        <w:tc>
          <w:tcPr>
            <w:tcW w:w="1728" w:type="dxa"/>
          </w:tcPr>
          <w:p w14:paraId="185D4D78" w14:textId="77777777" w:rsidR="00C96848" w:rsidRPr="00032767" w:rsidRDefault="00C96848" w:rsidP="0073372F">
            <w:pPr>
              <w:pStyle w:val="TAL"/>
              <w:keepNext w:val="0"/>
              <w:keepLines w:val="0"/>
              <w:widowControl w:val="0"/>
              <w:rPr>
                <w:lang w:eastAsia="ja-JP"/>
              </w:rPr>
            </w:pPr>
          </w:p>
        </w:tc>
        <w:tc>
          <w:tcPr>
            <w:tcW w:w="1080" w:type="dxa"/>
          </w:tcPr>
          <w:p w14:paraId="4E71C07F" w14:textId="77777777" w:rsidR="00C96848" w:rsidRPr="00AA5DA2" w:rsidRDefault="00C96848" w:rsidP="0073372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73372F">
            <w:pPr>
              <w:pStyle w:val="TAC"/>
              <w:keepNext w:val="0"/>
              <w:keepLines w:val="0"/>
              <w:widowControl w:val="0"/>
              <w:rPr>
                <w:lang w:eastAsia="zh-CN"/>
              </w:rPr>
            </w:pPr>
            <w:r w:rsidRPr="00EA5FA7">
              <w:rPr>
                <w:lang w:eastAsia="zh-CN"/>
              </w:rPr>
              <w:t>ignore</w:t>
            </w:r>
          </w:p>
        </w:tc>
      </w:tr>
      <w:tr w:rsidR="00C96848" w:rsidRPr="00AA5DA2" w14:paraId="1D8F916D" w14:textId="77777777" w:rsidTr="00850CA9">
        <w:tc>
          <w:tcPr>
            <w:tcW w:w="2160"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73372F">
            <w:pPr>
              <w:pStyle w:val="TAL"/>
              <w:keepNext w:val="0"/>
              <w:keepLines w:val="0"/>
              <w:widowControl w:val="0"/>
              <w:rPr>
                <w:lang w:eastAsia="ja-JP"/>
              </w:rPr>
            </w:pPr>
            <w:bookmarkStart w:id="4578" w:name="_Hlk39132149"/>
            <w:r w:rsidRPr="00032767">
              <w:rPr>
                <w:lang w:eastAsia="ja-JP"/>
              </w:rPr>
              <w:t>&gt;&gt;RACH Report Container</w:t>
            </w:r>
          </w:p>
        </w:tc>
        <w:tc>
          <w:tcPr>
            <w:tcW w:w="108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73372F">
            <w:pPr>
              <w:pStyle w:val="TAL"/>
              <w:keepNext w:val="0"/>
              <w:keepLines w:val="0"/>
              <w:widowControl w:val="0"/>
              <w:rPr>
                <w:lang w:eastAsia="ja-JP"/>
              </w:rPr>
            </w:pPr>
            <w:r w:rsidRPr="0003276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73372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73372F">
            <w:pPr>
              <w:pStyle w:val="TAC"/>
              <w:keepNext w:val="0"/>
              <w:keepLines w:val="0"/>
              <w:widowControl w:val="0"/>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73372F">
            <w:pPr>
              <w:pStyle w:val="TAC"/>
              <w:keepNext w:val="0"/>
              <w:keepLines w:val="0"/>
              <w:widowControl w:val="0"/>
              <w:rPr>
                <w:lang w:eastAsia="zh-CN"/>
              </w:rPr>
            </w:pPr>
            <w:r w:rsidRPr="00AA5DA2">
              <w:rPr>
                <w:lang w:eastAsia="zh-CN"/>
              </w:rPr>
              <w:t>ignore</w:t>
            </w:r>
          </w:p>
        </w:tc>
      </w:tr>
      <w:bookmarkEnd w:id="4578"/>
    </w:tbl>
    <w:p w14:paraId="27CAB69A" w14:textId="77777777" w:rsidR="00C96848"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73372F">
            <w:pPr>
              <w:pStyle w:val="TAH"/>
              <w:keepNext w:val="0"/>
              <w:keepLines w:val="0"/>
              <w:widowControl w:val="0"/>
            </w:pPr>
            <w:r w:rsidRPr="00EA5FA7">
              <w:t>Range bound</w:t>
            </w:r>
          </w:p>
        </w:tc>
        <w:tc>
          <w:tcPr>
            <w:tcW w:w="5670" w:type="dxa"/>
          </w:tcPr>
          <w:p w14:paraId="77836E06" w14:textId="77777777" w:rsidR="00C96848" w:rsidRPr="00EA5FA7" w:rsidRDefault="00C96848" w:rsidP="0073372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73372F">
            <w:pPr>
              <w:pStyle w:val="TAL"/>
              <w:keepNext w:val="0"/>
              <w:keepLines w:val="0"/>
              <w:widowControl w:val="0"/>
            </w:pPr>
            <w:bookmarkStart w:id="4579" w:name="OLE_LINK118"/>
            <w:r w:rsidRPr="00CE1F4B">
              <w:t>maxnoofRACHReports</w:t>
            </w:r>
            <w:bookmarkEnd w:id="4579"/>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73372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73372F">
      <w:pPr>
        <w:widowControl w:val="0"/>
      </w:pPr>
    </w:p>
    <w:p w14:paraId="257A421C" w14:textId="77777777" w:rsidR="00F02090" w:rsidRPr="00FD0425" w:rsidRDefault="00F02090" w:rsidP="0073372F">
      <w:pPr>
        <w:pStyle w:val="Heading2"/>
        <w:keepNext w:val="0"/>
        <w:keepLines w:val="0"/>
        <w:widowControl w:val="0"/>
      </w:pPr>
      <w:bookmarkStart w:id="4580" w:name="_CR9_2"/>
      <w:bookmarkStart w:id="4581" w:name="_Toc44497550"/>
      <w:bookmarkStart w:id="4582" w:name="_Toc45107938"/>
      <w:bookmarkStart w:id="4583" w:name="_Toc45901558"/>
      <w:bookmarkStart w:id="4584" w:name="_Toc51850637"/>
      <w:bookmarkStart w:id="4585" w:name="_Toc56693640"/>
      <w:bookmarkStart w:id="4586" w:name="_Toc64447183"/>
      <w:bookmarkStart w:id="4587" w:name="_Toc66286677"/>
      <w:bookmarkStart w:id="4588" w:name="_Toc74151372"/>
      <w:bookmarkStart w:id="4589" w:name="_Toc88653844"/>
      <w:bookmarkStart w:id="4590" w:name="_Toc97904200"/>
      <w:bookmarkStart w:id="4591" w:name="_Toc105175241"/>
      <w:bookmarkStart w:id="4592" w:name="_Toc113826271"/>
      <w:bookmarkStart w:id="4593" w:name="_Toc175586853"/>
      <w:bookmarkEnd w:id="4580"/>
      <w:r w:rsidRPr="00FD0425">
        <w:t>9.2</w:t>
      </w:r>
      <w:r w:rsidRPr="00FD0425">
        <w:tab/>
        <w:t>Information Element definitions</w:t>
      </w:r>
      <w:bookmarkEnd w:id="4427"/>
      <w:bookmarkEnd w:id="4428"/>
      <w:bookmarkEnd w:id="4429"/>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5E46FE97" w14:textId="77777777" w:rsidR="00F02090" w:rsidRPr="00FD0425" w:rsidRDefault="00F02090" w:rsidP="0073372F">
      <w:pPr>
        <w:pStyle w:val="Heading3"/>
        <w:keepNext w:val="0"/>
        <w:keepLines w:val="0"/>
        <w:widowControl w:val="0"/>
      </w:pPr>
      <w:bookmarkStart w:id="4594" w:name="_CR9_2_0"/>
      <w:bookmarkStart w:id="4595" w:name="_Toc20955234"/>
      <w:bookmarkStart w:id="4596" w:name="_Toc29991431"/>
      <w:bookmarkStart w:id="4597" w:name="_Toc36555831"/>
      <w:bookmarkStart w:id="4598" w:name="_Toc44497551"/>
      <w:bookmarkStart w:id="4599" w:name="_Toc45107939"/>
      <w:bookmarkStart w:id="4600" w:name="_Toc45901559"/>
      <w:bookmarkStart w:id="4601" w:name="_Toc51850638"/>
      <w:bookmarkStart w:id="4602" w:name="_Toc56693641"/>
      <w:bookmarkStart w:id="4603" w:name="_Toc64447184"/>
      <w:bookmarkStart w:id="4604" w:name="_Toc66286678"/>
      <w:bookmarkStart w:id="4605" w:name="_Toc74151373"/>
      <w:bookmarkStart w:id="4606" w:name="_Toc88653845"/>
      <w:bookmarkStart w:id="4607" w:name="_Toc97904201"/>
      <w:bookmarkStart w:id="4608" w:name="_Toc105175242"/>
      <w:bookmarkStart w:id="4609" w:name="_Toc113826272"/>
      <w:bookmarkStart w:id="4610" w:name="_Toc175586854"/>
      <w:bookmarkEnd w:id="4594"/>
      <w:r w:rsidRPr="00FD0425">
        <w:t>9.2.0</w:t>
      </w:r>
      <w:r w:rsidRPr="00FD0425">
        <w:tab/>
        <w:t>General</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64A1DF90" w14:textId="77777777" w:rsidR="00F02090" w:rsidRPr="00FD0425" w:rsidRDefault="00F02090" w:rsidP="0073372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73372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73372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73372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73372F">
      <w:pPr>
        <w:pStyle w:val="Heading3"/>
        <w:keepNext w:val="0"/>
        <w:keepLines w:val="0"/>
        <w:widowControl w:val="0"/>
      </w:pPr>
      <w:bookmarkStart w:id="4611" w:name="_CR9_2_1"/>
      <w:bookmarkStart w:id="4612" w:name="_Toc20955235"/>
      <w:bookmarkStart w:id="4613" w:name="_Toc29991432"/>
      <w:bookmarkStart w:id="4614" w:name="_Toc36555832"/>
      <w:bookmarkStart w:id="4615" w:name="_Toc44497552"/>
      <w:bookmarkStart w:id="4616" w:name="_Toc45107940"/>
      <w:bookmarkStart w:id="4617" w:name="_Toc45901560"/>
      <w:bookmarkStart w:id="4618" w:name="_Toc51850639"/>
      <w:bookmarkStart w:id="4619" w:name="_Toc56693642"/>
      <w:bookmarkStart w:id="4620" w:name="_Toc64447185"/>
      <w:bookmarkStart w:id="4621" w:name="_Toc66286679"/>
      <w:bookmarkStart w:id="4622" w:name="_Toc74151374"/>
      <w:bookmarkStart w:id="4623" w:name="_Toc88653846"/>
      <w:bookmarkStart w:id="4624" w:name="_Toc97904202"/>
      <w:bookmarkStart w:id="4625" w:name="_Toc105175243"/>
      <w:bookmarkStart w:id="4626" w:name="_Toc113826273"/>
      <w:bookmarkStart w:id="4627" w:name="_Toc175586855"/>
      <w:bookmarkEnd w:id="4611"/>
      <w:r w:rsidRPr="00FD0425">
        <w:t>9.2.1</w:t>
      </w:r>
      <w:r w:rsidRPr="00FD0425">
        <w:tab/>
        <w:t>Container and List IE definitions</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002DBF40" w14:textId="77777777" w:rsidR="00F02090" w:rsidRPr="00FD0425" w:rsidRDefault="00F02090" w:rsidP="0073372F">
      <w:pPr>
        <w:pStyle w:val="Heading4"/>
        <w:keepNext w:val="0"/>
        <w:keepLines w:val="0"/>
        <w:widowControl w:val="0"/>
      </w:pPr>
      <w:bookmarkStart w:id="4628" w:name="_CR9_2_1_1"/>
      <w:bookmarkStart w:id="4629" w:name="_Toc20955236"/>
      <w:bookmarkStart w:id="4630" w:name="_Toc29991433"/>
      <w:bookmarkStart w:id="4631" w:name="_Toc36555833"/>
      <w:bookmarkStart w:id="4632" w:name="_Toc44497553"/>
      <w:bookmarkStart w:id="4633" w:name="_Toc45107941"/>
      <w:bookmarkStart w:id="4634" w:name="_Toc45901561"/>
      <w:bookmarkStart w:id="4635" w:name="_Toc51850640"/>
      <w:bookmarkStart w:id="4636" w:name="_Toc56693643"/>
      <w:bookmarkStart w:id="4637" w:name="_Toc64447186"/>
      <w:bookmarkStart w:id="4638" w:name="_Toc66286680"/>
      <w:bookmarkStart w:id="4639" w:name="_Toc74151375"/>
      <w:bookmarkStart w:id="4640" w:name="_Toc88653847"/>
      <w:bookmarkStart w:id="4641" w:name="_Toc97904203"/>
      <w:bookmarkStart w:id="4642" w:name="_Toc105175244"/>
      <w:bookmarkStart w:id="4643" w:name="_Toc113826274"/>
      <w:bookmarkStart w:id="4644" w:name="_Toc175586856"/>
      <w:bookmarkStart w:id="4645" w:name="_Hlk138409714"/>
      <w:bookmarkEnd w:id="4628"/>
      <w:r w:rsidRPr="00FD0425">
        <w:t>9.2.1.1</w:t>
      </w:r>
      <w:r w:rsidRPr="00FD0425">
        <w:tab/>
        <w:t>PDU Session Resources To Be Setup List</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760EB943" w14:textId="77777777" w:rsidR="00F02090" w:rsidRPr="00FD0425" w:rsidRDefault="00F02090" w:rsidP="0073372F">
      <w:pPr>
        <w:widowControl w:val="0"/>
      </w:pPr>
      <w:r w:rsidRPr="00FD0425">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FD0425" w14:paraId="3EA9FC2B" w14:textId="77777777" w:rsidTr="0073372F">
        <w:trPr>
          <w:tblHeader/>
          <w:jc w:val="center"/>
        </w:trPr>
        <w:tc>
          <w:tcPr>
            <w:tcW w:w="2160" w:type="dxa"/>
          </w:tcPr>
          <w:p w14:paraId="2DE63654" w14:textId="77777777" w:rsidR="00B429FB" w:rsidRPr="00FD0425" w:rsidRDefault="00B429FB" w:rsidP="0073372F">
            <w:pPr>
              <w:pStyle w:val="TAH"/>
              <w:keepNext w:val="0"/>
              <w:keepLines w:val="0"/>
              <w:widowControl w:val="0"/>
              <w:rPr>
                <w:lang w:eastAsia="ja-JP"/>
              </w:rPr>
            </w:pPr>
            <w:r w:rsidRPr="00FD0425">
              <w:rPr>
                <w:lang w:eastAsia="ja-JP"/>
              </w:rPr>
              <w:t>IE/Group Name</w:t>
            </w:r>
          </w:p>
        </w:tc>
        <w:tc>
          <w:tcPr>
            <w:tcW w:w="1080" w:type="dxa"/>
          </w:tcPr>
          <w:p w14:paraId="73BF0775" w14:textId="77777777" w:rsidR="00B429FB" w:rsidRPr="00FD0425" w:rsidRDefault="00B429FB" w:rsidP="0073372F">
            <w:pPr>
              <w:pStyle w:val="TAH"/>
              <w:keepNext w:val="0"/>
              <w:keepLines w:val="0"/>
              <w:widowControl w:val="0"/>
              <w:rPr>
                <w:lang w:eastAsia="ja-JP"/>
              </w:rPr>
            </w:pPr>
            <w:r w:rsidRPr="00FD0425">
              <w:rPr>
                <w:lang w:eastAsia="ja-JP"/>
              </w:rPr>
              <w:t>Presence</w:t>
            </w:r>
          </w:p>
        </w:tc>
        <w:tc>
          <w:tcPr>
            <w:tcW w:w="1080" w:type="dxa"/>
          </w:tcPr>
          <w:p w14:paraId="028E16A2" w14:textId="77777777" w:rsidR="00B429FB" w:rsidRPr="00FD0425" w:rsidRDefault="00B429FB" w:rsidP="0073372F">
            <w:pPr>
              <w:pStyle w:val="TAH"/>
              <w:keepNext w:val="0"/>
              <w:keepLines w:val="0"/>
              <w:widowControl w:val="0"/>
              <w:rPr>
                <w:lang w:eastAsia="ja-JP"/>
              </w:rPr>
            </w:pPr>
            <w:r w:rsidRPr="00FD0425">
              <w:rPr>
                <w:lang w:eastAsia="ja-JP"/>
              </w:rPr>
              <w:t>Range</w:t>
            </w:r>
          </w:p>
        </w:tc>
        <w:tc>
          <w:tcPr>
            <w:tcW w:w="1512" w:type="dxa"/>
          </w:tcPr>
          <w:p w14:paraId="2006F389" w14:textId="77777777" w:rsidR="00B429FB" w:rsidRPr="00FD0425" w:rsidRDefault="00B429FB" w:rsidP="0073372F">
            <w:pPr>
              <w:pStyle w:val="TAH"/>
              <w:keepNext w:val="0"/>
              <w:keepLines w:val="0"/>
              <w:widowControl w:val="0"/>
              <w:rPr>
                <w:lang w:eastAsia="ja-JP"/>
              </w:rPr>
            </w:pPr>
            <w:r w:rsidRPr="00FD0425">
              <w:rPr>
                <w:lang w:eastAsia="ja-JP"/>
              </w:rPr>
              <w:t>IE type and reference</w:t>
            </w:r>
          </w:p>
        </w:tc>
        <w:tc>
          <w:tcPr>
            <w:tcW w:w="1728" w:type="dxa"/>
          </w:tcPr>
          <w:p w14:paraId="45B98877" w14:textId="77777777" w:rsidR="00B429FB" w:rsidRPr="00FD0425" w:rsidRDefault="00B429FB" w:rsidP="0073372F">
            <w:pPr>
              <w:pStyle w:val="TAH"/>
              <w:keepNext w:val="0"/>
              <w:keepLines w:val="0"/>
              <w:widowControl w:val="0"/>
              <w:rPr>
                <w:lang w:eastAsia="ja-JP"/>
              </w:rPr>
            </w:pPr>
            <w:r w:rsidRPr="00FD0425">
              <w:rPr>
                <w:lang w:eastAsia="ja-JP"/>
              </w:rPr>
              <w:t>Semantics description</w:t>
            </w:r>
          </w:p>
        </w:tc>
        <w:tc>
          <w:tcPr>
            <w:tcW w:w="1080" w:type="dxa"/>
          </w:tcPr>
          <w:p w14:paraId="79B528D3" w14:textId="77777777" w:rsidR="00B429FB"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35EC2090" w14:textId="77777777" w:rsidR="00B429FB" w:rsidRPr="00FD0425" w:rsidRDefault="004D37B9" w:rsidP="0073372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73372F">
        <w:trPr>
          <w:jc w:val="center"/>
        </w:trPr>
        <w:tc>
          <w:tcPr>
            <w:tcW w:w="2160" w:type="dxa"/>
          </w:tcPr>
          <w:p w14:paraId="1A3BDEE1" w14:textId="77777777" w:rsidR="004D37B9" w:rsidRPr="00FD0425" w:rsidRDefault="004D37B9" w:rsidP="0073372F">
            <w:pPr>
              <w:pStyle w:val="TAL"/>
              <w:keepNext w:val="0"/>
              <w:keepLines w:val="0"/>
              <w:widowControl w:val="0"/>
              <w:rPr>
                <w:lang w:eastAsia="ja-JP"/>
              </w:rPr>
            </w:pPr>
            <w:r w:rsidRPr="00FD0425">
              <w:rPr>
                <w:b/>
                <w:bCs/>
                <w:iCs/>
                <w:lang w:eastAsia="ja-JP"/>
              </w:rPr>
              <w:t>PDU Session Resources To Be Setup List</w:t>
            </w:r>
          </w:p>
        </w:tc>
        <w:tc>
          <w:tcPr>
            <w:tcW w:w="1080" w:type="dxa"/>
          </w:tcPr>
          <w:p w14:paraId="05E22EBD" w14:textId="77777777" w:rsidR="004D37B9" w:rsidRPr="00FD0425" w:rsidRDefault="004D37B9" w:rsidP="0073372F">
            <w:pPr>
              <w:pStyle w:val="TAL"/>
              <w:keepNext w:val="0"/>
              <w:keepLines w:val="0"/>
              <w:widowControl w:val="0"/>
              <w:rPr>
                <w:lang w:eastAsia="ja-JP"/>
              </w:rPr>
            </w:pPr>
          </w:p>
        </w:tc>
        <w:tc>
          <w:tcPr>
            <w:tcW w:w="1080" w:type="dxa"/>
          </w:tcPr>
          <w:p w14:paraId="5127C9B2" w14:textId="77777777" w:rsidR="004D37B9" w:rsidRPr="00FD0425" w:rsidRDefault="004D37B9" w:rsidP="0073372F">
            <w:pPr>
              <w:pStyle w:val="TAL"/>
              <w:keepNext w:val="0"/>
              <w:keepLines w:val="0"/>
              <w:widowControl w:val="0"/>
              <w:rPr>
                <w:lang w:eastAsia="ja-JP"/>
              </w:rPr>
            </w:pPr>
            <w:r w:rsidRPr="00FD0425">
              <w:rPr>
                <w:i/>
                <w:lang w:eastAsia="ja-JP"/>
              </w:rPr>
              <w:t>1</w:t>
            </w:r>
          </w:p>
        </w:tc>
        <w:tc>
          <w:tcPr>
            <w:tcW w:w="1512" w:type="dxa"/>
          </w:tcPr>
          <w:p w14:paraId="7E71A4FA" w14:textId="77777777" w:rsidR="004D37B9" w:rsidRPr="00FD0425" w:rsidRDefault="004D37B9" w:rsidP="0073372F">
            <w:pPr>
              <w:pStyle w:val="TAL"/>
              <w:keepNext w:val="0"/>
              <w:keepLines w:val="0"/>
              <w:widowControl w:val="0"/>
              <w:rPr>
                <w:lang w:eastAsia="ja-JP"/>
              </w:rPr>
            </w:pPr>
          </w:p>
        </w:tc>
        <w:tc>
          <w:tcPr>
            <w:tcW w:w="1728" w:type="dxa"/>
          </w:tcPr>
          <w:p w14:paraId="68D2F990" w14:textId="77777777" w:rsidR="004D37B9" w:rsidRPr="00FD0425" w:rsidRDefault="004D37B9" w:rsidP="0073372F">
            <w:pPr>
              <w:pStyle w:val="TAL"/>
              <w:keepNext w:val="0"/>
              <w:keepLines w:val="0"/>
              <w:widowControl w:val="0"/>
              <w:rPr>
                <w:rFonts w:cs="Arial"/>
                <w:szCs w:val="18"/>
                <w:lang w:eastAsia="ja-JP"/>
              </w:rPr>
            </w:pPr>
          </w:p>
        </w:tc>
        <w:tc>
          <w:tcPr>
            <w:tcW w:w="1080" w:type="dxa"/>
          </w:tcPr>
          <w:p w14:paraId="00BCF52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1501CD" w14:textId="77777777" w:rsidR="004D37B9" w:rsidRPr="00FD0425" w:rsidRDefault="004D37B9" w:rsidP="0073372F">
            <w:pPr>
              <w:pStyle w:val="TAC"/>
              <w:keepNext w:val="0"/>
              <w:keepLines w:val="0"/>
              <w:widowControl w:val="0"/>
              <w:rPr>
                <w:lang w:eastAsia="ja-JP"/>
              </w:rPr>
            </w:pPr>
          </w:p>
        </w:tc>
      </w:tr>
      <w:tr w:rsidR="004D37B9" w:rsidRPr="00FD0425" w14:paraId="639B3F69" w14:textId="77777777" w:rsidTr="0073372F">
        <w:trPr>
          <w:jc w:val="center"/>
        </w:trPr>
        <w:tc>
          <w:tcPr>
            <w:tcW w:w="2160" w:type="dxa"/>
          </w:tcPr>
          <w:p w14:paraId="10045FA5" w14:textId="77777777" w:rsidR="004D37B9" w:rsidRPr="00FD0425" w:rsidRDefault="004D37B9" w:rsidP="0073372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tcPr>
          <w:p w14:paraId="12D5E721" w14:textId="77777777" w:rsidR="004D37B9" w:rsidRPr="00FD0425" w:rsidRDefault="004D37B9" w:rsidP="0073372F">
            <w:pPr>
              <w:pStyle w:val="TAL"/>
              <w:keepNext w:val="0"/>
              <w:keepLines w:val="0"/>
              <w:widowControl w:val="0"/>
              <w:rPr>
                <w:lang w:eastAsia="ja-JP"/>
              </w:rPr>
            </w:pPr>
          </w:p>
        </w:tc>
        <w:tc>
          <w:tcPr>
            <w:tcW w:w="1080" w:type="dxa"/>
          </w:tcPr>
          <w:p w14:paraId="33109A95"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512" w:type="dxa"/>
          </w:tcPr>
          <w:p w14:paraId="1F070572" w14:textId="77777777" w:rsidR="004D37B9" w:rsidRPr="00FD0425" w:rsidRDefault="004D37B9" w:rsidP="0073372F">
            <w:pPr>
              <w:pStyle w:val="TAL"/>
              <w:keepNext w:val="0"/>
              <w:keepLines w:val="0"/>
              <w:widowControl w:val="0"/>
              <w:rPr>
                <w:lang w:eastAsia="ja-JP"/>
              </w:rPr>
            </w:pPr>
          </w:p>
        </w:tc>
        <w:tc>
          <w:tcPr>
            <w:tcW w:w="1728" w:type="dxa"/>
          </w:tcPr>
          <w:p w14:paraId="6B68AC8B" w14:textId="77777777" w:rsidR="004D37B9" w:rsidRPr="00FD0425" w:rsidRDefault="004D37B9" w:rsidP="0073372F">
            <w:pPr>
              <w:pStyle w:val="TAL"/>
              <w:keepNext w:val="0"/>
              <w:keepLines w:val="0"/>
              <w:widowControl w:val="0"/>
              <w:rPr>
                <w:lang w:eastAsia="ja-JP"/>
              </w:rPr>
            </w:pPr>
          </w:p>
        </w:tc>
        <w:tc>
          <w:tcPr>
            <w:tcW w:w="1080" w:type="dxa"/>
          </w:tcPr>
          <w:p w14:paraId="29B0514D"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2BB3BD" w14:textId="77777777" w:rsidR="004D37B9" w:rsidRPr="00FD0425" w:rsidRDefault="004D37B9" w:rsidP="0073372F">
            <w:pPr>
              <w:pStyle w:val="TAC"/>
              <w:keepNext w:val="0"/>
              <w:keepLines w:val="0"/>
              <w:widowControl w:val="0"/>
              <w:rPr>
                <w:lang w:eastAsia="ja-JP"/>
              </w:rPr>
            </w:pPr>
          </w:p>
        </w:tc>
      </w:tr>
      <w:tr w:rsidR="004D37B9" w:rsidRPr="00FD0425" w14:paraId="256C3BA1" w14:textId="77777777" w:rsidTr="0073372F">
        <w:trPr>
          <w:jc w:val="center"/>
        </w:trPr>
        <w:tc>
          <w:tcPr>
            <w:tcW w:w="2160" w:type="dxa"/>
          </w:tcPr>
          <w:p w14:paraId="55DC92C2" w14:textId="77777777" w:rsidR="004D37B9" w:rsidRPr="00FD0425" w:rsidRDefault="004D37B9" w:rsidP="0073372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080" w:type="dxa"/>
          </w:tcPr>
          <w:p w14:paraId="09F700BC" w14:textId="77777777" w:rsidR="004D37B9" w:rsidRPr="00FD0425" w:rsidRDefault="004D37B9" w:rsidP="0073372F">
            <w:pPr>
              <w:pStyle w:val="TAL"/>
              <w:keepNext w:val="0"/>
              <w:keepLines w:val="0"/>
              <w:widowControl w:val="0"/>
              <w:rPr>
                <w:lang w:eastAsia="ja-JP"/>
              </w:rPr>
            </w:pPr>
            <w:r w:rsidRPr="00FD0425">
              <w:rPr>
                <w:rFonts w:eastAsia="Batang"/>
                <w:lang w:eastAsia="ja-JP"/>
              </w:rPr>
              <w:t>M</w:t>
            </w:r>
          </w:p>
        </w:tc>
        <w:tc>
          <w:tcPr>
            <w:tcW w:w="1080" w:type="dxa"/>
          </w:tcPr>
          <w:p w14:paraId="63E3E11F" w14:textId="77777777" w:rsidR="004D37B9" w:rsidRPr="00FD0425" w:rsidRDefault="004D37B9" w:rsidP="0073372F">
            <w:pPr>
              <w:pStyle w:val="TAL"/>
              <w:keepNext w:val="0"/>
              <w:keepLines w:val="0"/>
              <w:widowControl w:val="0"/>
              <w:rPr>
                <w:bCs/>
                <w:i/>
                <w:szCs w:val="18"/>
                <w:lang w:eastAsia="ja-JP"/>
              </w:rPr>
            </w:pPr>
          </w:p>
        </w:tc>
        <w:tc>
          <w:tcPr>
            <w:tcW w:w="1512" w:type="dxa"/>
          </w:tcPr>
          <w:p w14:paraId="38403E46" w14:textId="77777777" w:rsidR="004D37B9" w:rsidRPr="00FD0425" w:rsidRDefault="004D37B9" w:rsidP="0073372F">
            <w:pPr>
              <w:pStyle w:val="TAL"/>
              <w:keepNext w:val="0"/>
              <w:keepLines w:val="0"/>
              <w:widowControl w:val="0"/>
              <w:rPr>
                <w:lang w:eastAsia="ja-JP"/>
              </w:rPr>
            </w:pPr>
            <w:r w:rsidRPr="00FD0425">
              <w:rPr>
                <w:lang w:eastAsia="ja-JP"/>
              </w:rPr>
              <w:t>9.2.3.18</w:t>
            </w:r>
          </w:p>
        </w:tc>
        <w:tc>
          <w:tcPr>
            <w:tcW w:w="1728" w:type="dxa"/>
          </w:tcPr>
          <w:p w14:paraId="13A1DF5F" w14:textId="77777777" w:rsidR="004D37B9" w:rsidRPr="00FD0425" w:rsidRDefault="004D37B9" w:rsidP="0073372F">
            <w:pPr>
              <w:pStyle w:val="TAL"/>
              <w:keepNext w:val="0"/>
              <w:keepLines w:val="0"/>
              <w:widowControl w:val="0"/>
              <w:rPr>
                <w:lang w:eastAsia="ja-JP"/>
              </w:rPr>
            </w:pPr>
          </w:p>
        </w:tc>
        <w:tc>
          <w:tcPr>
            <w:tcW w:w="1080" w:type="dxa"/>
          </w:tcPr>
          <w:p w14:paraId="4402EE1E"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3F75CDFD" w14:textId="77777777" w:rsidR="004D37B9" w:rsidRPr="00FD0425" w:rsidRDefault="004D37B9" w:rsidP="0073372F">
            <w:pPr>
              <w:pStyle w:val="TAC"/>
              <w:keepNext w:val="0"/>
              <w:keepLines w:val="0"/>
              <w:widowControl w:val="0"/>
              <w:rPr>
                <w:lang w:eastAsia="ja-JP"/>
              </w:rPr>
            </w:pPr>
          </w:p>
        </w:tc>
      </w:tr>
      <w:tr w:rsidR="004D37B9" w:rsidRPr="00FD0425" w14:paraId="23C2CB7B" w14:textId="77777777" w:rsidTr="0073372F">
        <w:trPr>
          <w:jc w:val="center"/>
        </w:trPr>
        <w:tc>
          <w:tcPr>
            <w:tcW w:w="2160" w:type="dxa"/>
          </w:tcPr>
          <w:p w14:paraId="4438455D" w14:textId="77777777" w:rsidR="004D37B9" w:rsidRPr="00FD0425" w:rsidRDefault="004D37B9" w:rsidP="0073372F">
            <w:pPr>
              <w:pStyle w:val="TAL"/>
              <w:keepNext w:val="0"/>
              <w:keepLines w:val="0"/>
              <w:widowControl w:val="0"/>
              <w:ind w:left="227"/>
              <w:rPr>
                <w:rFonts w:eastAsia="Batang"/>
                <w:lang w:eastAsia="ja-JP"/>
              </w:rPr>
            </w:pPr>
            <w:r w:rsidRPr="00FD0425">
              <w:rPr>
                <w:rFonts w:cs="Arial"/>
                <w:lang w:eastAsia="ja-JP"/>
              </w:rPr>
              <w:t>&gt;&gt;S-NSSAI</w:t>
            </w:r>
          </w:p>
        </w:tc>
        <w:tc>
          <w:tcPr>
            <w:tcW w:w="1080" w:type="dxa"/>
          </w:tcPr>
          <w:p w14:paraId="3DC9CB44" w14:textId="77777777" w:rsidR="004D37B9" w:rsidRPr="00FD0425" w:rsidRDefault="004D37B9" w:rsidP="0073372F">
            <w:pPr>
              <w:pStyle w:val="TAL"/>
              <w:keepNext w:val="0"/>
              <w:keepLines w:val="0"/>
              <w:widowControl w:val="0"/>
              <w:rPr>
                <w:rFonts w:eastAsia="Batang"/>
                <w:lang w:eastAsia="ja-JP"/>
              </w:rPr>
            </w:pPr>
            <w:r w:rsidRPr="00FD0425">
              <w:rPr>
                <w:rFonts w:cs="Arial"/>
                <w:lang w:eastAsia="ja-JP"/>
              </w:rPr>
              <w:t>M</w:t>
            </w:r>
          </w:p>
        </w:tc>
        <w:tc>
          <w:tcPr>
            <w:tcW w:w="1080" w:type="dxa"/>
          </w:tcPr>
          <w:p w14:paraId="0187B850" w14:textId="77777777" w:rsidR="004D37B9" w:rsidRPr="00FD0425" w:rsidRDefault="004D37B9" w:rsidP="0073372F">
            <w:pPr>
              <w:pStyle w:val="TAL"/>
              <w:keepNext w:val="0"/>
              <w:keepLines w:val="0"/>
              <w:widowControl w:val="0"/>
              <w:rPr>
                <w:bCs/>
                <w:i/>
                <w:szCs w:val="18"/>
                <w:lang w:eastAsia="ja-JP"/>
              </w:rPr>
            </w:pPr>
          </w:p>
        </w:tc>
        <w:tc>
          <w:tcPr>
            <w:tcW w:w="1512" w:type="dxa"/>
          </w:tcPr>
          <w:p w14:paraId="4EB688EA" w14:textId="77777777" w:rsidR="004D37B9" w:rsidRPr="00FD0425" w:rsidRDefault="004D37B9" w:rsidP="0073372F">
            <w:pPr>
              <w:pStyle w:val="TAL"/>
              <w:keepNext w:val="0"/>
              <w:keepLines w:val="0"/>
              <w:widowControl w:val="0"/>
              <w:rPr>
                <w:lang w:eastAsia="ja-JP"/>
              </w:rPr>
            </w:pPr>
            <w:r w:rsidRPr="00FD0425">
              <w:rPr>
                <w:rFonts w:cs="Arial"/>
                <w:lang w:eastAsia="ja-JP"/>
              </w:rPr>
              <w:t>9.2.3.21</w:t>
            </w:r>
          </w:p>
        </w:tc>
        <w:tc>
          <w:tcPr>
            <w:tcW w:w="1728" w:type="dxa"/>
          </w:tcPr>
          <w:p w14:paraId="4BAF4729" w14:textId="77777777" w:rsidR="004D37B9" w:rsidRPr="00FD0425" w:rsidRDefault="004D37B9" w:rsidP="0073372F">
            <w:pPr>
              <w:pStyle w:val="TAL"/>
              <w:keepNext w:val="0"/>
              <w:keepLines w:val="0"/>
              <w:widowControl w:val="0"/>
              <w:rPr>
                <w:iCs/>
                <w:lang w:eastAsia="ja-JP"/>
              </w:rPr>
            </w:pPr>
          </w:p>
        </w:tc>
        <w:tc>
          <w:tcPr>
            <w:tcW w:w="1080" w:type="dxa"/>
          </w:tcPr>
          <w:p w14:paraId="1E49C025"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0E5D1387" w14:textId="77777777" w:rsidR="004D37B9" w:rsidRPr="00FD0425" w:rsidRDefault="004D37B9" w:rsidP="0073372F">
            <w:pPr>
              <w:pStyle w:val="TAC"/>
              <w:keepNext w:val="0"/>
              <w:keepLines w:val="0"/>
              <w:widowControl w:val="0"/>
              <w:rPr>
                <w:iCs/>
                <w:lang w:eastAsia="ja-JP"/>
              </w:rPr>
            </w:pPr>
          </w:p>
        </w:tc>
      </w:tr>
      <w:tr w:rsidR="004D37B9" w:rsidRPr="00FD0425" w14:paraId="167A0619" w14:textId="77777777" w:rsidTr="0073372F">
        <w:trPr>
          <w:jc w:val="center"/>
        </w:trPr>
        <w:tc>
          <w:tcPr>
            <w:tcW w:w="2160" w:type="dxa"/>
          </w:tcPr>
          <w:p w14:paraId="0304F252" w14:textId="77777777" w:rsidR="004D37B9" w:rsidRPr="00FD0425" w:rsidRDefault="004D37B9" w:rsidP="0073372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080" w:type="dxa"/>
          </w:tcPr>
          <w:p w14:paraId="6FD0F5F3"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E785408" w14:textId="77777777" w:rsidR="004D37B9" w:rsidRPr="00FD0425" w:rsidRDefault="004D37B9" w:rsidP="0073372F">
            <w:pPr>
              <w:pStyle w:val="TAL"/>
              <w:keepNext w:val="0"/>
              <w:keepLines w:val="0"/>
              <w:widowControl w:val="0"/>
              <w:rPr>
                <w:bCs/>
                <w:i/>
                <w:szCs w:val="18"/>
                <w:lang w:eastAsia="ja-JP"/>
              </w:rPr>
            </w:pPr>
          </w:p>
        </w:tc>
        <w:tc>
          <w:tcPr>
            <w:tcW w:w="1512" w:type="dxa"/>
          </w:tcPr>
          <w:p w14:paraId="293C7EEA" w14:textId="77777777" w:rsidR="004D37B9" w:rsidRPr="00FD0425" w:rsidRDefault="004D37B9" w:rsidP="0073372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73372F">
            <w:pPr>
              <w:pStyle w:val="TAL"/>
              <w:keepNext w:val="0"/>
              <w:keepLines w:val="0"/>
              <w:widowControl w:val="0"/>
              <w:rPr>
                <w:lang w:eastAsia="ja-JP"/>
              </w:rPr>
            </w:pPr>
            <w:r w:rsidRPr="00FD0425">
              <w:rPr>
                <w:lang w:eastAsia="ja-JP"/>
              </w:rPr>
              <w:t>9.2.3.69</w:t>
            </w:r>
          </w:p>
        </w:tc>
        <w:tc>
          <w:tcPr>
            <w:tcW w:w="1728" w:type="dxa"/>
          </w:tcPr>
          <w:p w14:paraId="2149C3DD" w14:textId="77777777" w:rsidR="004D37B9" w:rsidRPr="00FD0425" w:rsidRDefault="004D37B9" w:rsidP="0073372F">
            <w:pPr>
              <w:pStyle w:val="TAL"/>
              <w:keepNext w:val="0"/>
              <w:keepLines w:val="0"/>
              <w:widowControl w:val="0"/>
              <w:rPr>
                <w:lang w:eastAsia="ja-JP"/>
              </w:rPr>
            </w:pPr>
            <w:r w:rsidRPr="00FD0425">
              <w:rPr>
                <w:lang w:eastAsia="ja-JP"/>
              </w:rPr>
              <w:t>This IE shall be present when at least one Non-GBR QoS Flow has been setup.</w:t>
            </w:r>
          </w:p>
        </w:tc>
        <w:tc>
          <w:tcPr>
            <w:tcW w:w="1080" w:type="dxa"/>
          </w:tcPr>
          <w:p w14:paraId="25EBB71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5EDB19CF" w14:textId="77777777" w:rsidR="004D37B9" w:rsidRPr="00FD0425" w:rsidRDefault="004D37B9" w:rsidP="0073372F">
            <w:pPr>
              <w:pStyle w:val="TAC"/>
              <w:keepNext w:val="0"/>
              <w:keepLines w:val="0"/>
              <w:widowControl w:val="0"/>
              <w:rPr>
                <w:lang w:eastAsia="ja-JP"/>
              </w:rPr>
            </w:pPr>
          </w:p>
        </w:tc>
      </w:tr>
      <w:tr w:rsidR="004D37B9" w:rsidRPr="00FD0425" w14:paraId="739403FD" w14:textId="77777777" w:rsidTr="0073372F">
        <w:trPr>
          <w:jc w:val="center"/>
        </w:trPr>
        <w:tc>
          <w:tcPr>
            <w:tcW w:w="2160" w:type="dxa"/>
          </w:tcPr>
          <w:p w14:paraId="6248B623" w14:textId="77777777" w:rsidR="004D37B9" w:rsidRPr="00FD0425" w:rsidRDefault="004D37B9" w:rsidP="0073372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tcPr>
          <w:p w14:paraId="1A803A61"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44C50AA" w14:textId="77777777" w:rsidR="004D37B9" w:rsidRPr="00FD0425" w:rsidRDefault="004D37B9" w:rsidP="0073372F">
            <w:pPr>
              <w:pStyle w:val="TAL"/>
              <w:keepNext w:val="0"/>
              <w:keepLines w:val="0"/>
              <w:widowControl w:val="0"/>
              <w:rPr>
                <w:bCs/>
                <w:i/>
                <w:szCs w:val="18"/>
                <w:lang w:eastAsia="ja-JP"/>
              </w:rPr>
            </w:pPr>
          </w:p>
        </w:tc>
        <w:tc>
          <w:tcPr>
            <w:tcW w:w="1512" w:type="dxa"/>
          </w:tcPr>
          <w:p w14:paraId="3EBF50CA" w14:textId="77777777" w:rsidR="004D37B9" w:rsidRPr="00FD0425" w:rsidRDefault="004D37B9"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4C8B36B7" w14:textId="77777777" w:rsidR="004D37B9" w:rsidRPr="00FD0425" w:rsidRDefault="004D37B9"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13BEE273" w14:textId="77777777" w:rsidR="004D37B9" w:rsidRPr="00FD0425" w:rsidRDefault="004D37B9" w:rsidP="0073372F">
            <w:pPr>
              <w:pStyle w:val="TAC"/>
              <w:keepNext w:val="0"/>
              <w:keepLines w:val="0"/>
              <w:widowControl w:val="0"/>
              <w:rPr>
                <w:rFonts w:eastAsia="SimSun"/>
                <w:lang w:eastAsia="zh-CN"/>
              </w:rPr>
            </w:pPr>
            <w:r w:rsidRPr="00FD0425">
              <w:rPr>
                <w:lang w:eastAsia="ja-JP"/>
              </w:rPr>
              <w:t>–</w:t>
            </w:r>
          </w:p>
        </w:tc>
        <w:tc>
          <w:tcPr>
            <w:tcW w:w="1080" w:type="dxa"/>
          </w:tcPr>
          <w:p w14:paraId="1D0212B2" w14:textId="77777777" w:rsidR="004D37B9" w:rsidRPr="00FD0425" w:rsidRDefault="004D37B9" w:rsidP="0073372F">
            <w:pPr>
              <w:pStyle w:val="TAC"/>
              <w:keepNext w:val="0"/>
              <w:keepLines w:val="0"/>
              <w:widowControl w:val="0"/>
              <w:rPr>
                <w:rFonts w:eastAsia="SimSun"/>
                <w:lang w:eastAsia="zh-CN"/>
              </w:rPr>
            </w:pPr>
          </w:p>
        </w:tc>
      </w:tr>
      <w:tr w:rsidR="004D37B9" w:rsidRPr="00FD0425" w14:paraId="7E69D577" w14:textId="77777777" w:rsidTr="0073372F">
        <w:trPr>
          <w:jc w:val="center"/>
        </w:trPr>
        <w:tc>
          <w:tcPr>
            <w:tcW w:w="2160" w:type="dxa"/>
          </w:tcPr>
          <w:p w14:paraId="1069EC23" w14:textId="77777777" w:rsidR="004D37B9" w:rsidRPr="006B55F2" w:rsidRDefault="004D37B9" w:rsidP="0073372F">
            <w:pPr>
              <w:pStyle w:val="TAL"/>
              <w:keepNext w:val="0"/>
              <w:keepLines w:val="0"/>
              <w:widowControl w:val="0"/>
              <w:ind w:left="227"/>
              <w:rPr>
                <w:lang w:val="fr-FR" w:eastAsia="ja-JP"/>
              </w:rPr>
            </w:pPr>
            <w:r w:rsidRPr="006B55F2">
              <w:rPr>
                <w:lang w:val="fr-FR" w:eastAsia="ja-JP"/>
              </w:rPr>
              <w:t>&gt;&gt;</w:t>
            </w:r>
            <w:bookmarkStart w:id="4646" w:name="_Hlk525921959"/>
            <w:r w:rsidRPr="006B55F2">
              <w:rPr>
                <w:snapToGrid w:val="0"/>
                <w:lang w:val="fr-FR"/>
              </w:rPr>
              <w:t>Source DL NG-U TNL Information</w:t>
            </w:r>
            <w:bookmarkEnd w:id="4646"/>
          </w:p>
        </w:tc>
        <w:tc>
          <w:tcPr>
            <w:tcW w:w="1080" w:type="dxa"/>
          </w:tcPr>
          <w:p w14:paraId="4A94AB7E" w14:textId="77777777" w:rsidR="004D37B9" w:rsidRPr="00FD0425" w:rsidRDefault="004D37B9" w:rsidP="0073372F">
            <w:pPr>
              <w:pStyle w:val="TAL"/>
              <w:keepNext w:val="0"/>
              <w:keepLines w:val="0"/>
              <w:widowControl w:val="0"/>
              <w:rPr>
                <w:rFonts w:eastAsia="Batang"/>
                <w:lang w:eastAsia="ja-JP"/>
              </w:rPr>
            </w:pPr>
            <w:r w:rsidRPr="00FD0425">
              <w:rPr>
                <w:lang w:eastAsia="ja-JP"/>
              </w:rPr>
              <w:t>O</w:t>
            </w:r>
          </w:p>
        </w:tc>
        <w:tc>
          <w:tcPr>
            <w:tcW w:w="1080" w:type="dxa"/>
          </w:tcPr>
          <w:p w14:paraId="4483E421" w14:textId="77777777" w:rsidR="004D37B9" w:rsidRPr="00FD0425" w:rsidRDefault="004D37B9" w:rsidP="0073372F">
            <w:pPr>
              <w:pStyle w:val="TAL"/>
              <w:keepNext w:val="0"/>
              <w:keepLines w:val="0"/>
              <w:widowControl w:val="0"/>
              <w:rPr>
                <w:bCs/>
                <w:i/>
                <w:szCs w:val="18"/>
                <w:lang w:eastAsia="ja-JP"/>
              </w:rPr>
            </w:pPr>
          </w:p>
        </w:tc>
        <w:tc>
          <w:tcPr>
            <w:tcW w:w="1512" w:type="dxa"/>
          </w:tcPr>
          <w:p w14:paraId="12D39A49" w14:textId="77777777" w:rsidR="004D37B9" w:rsidRPr="00FD0425" w:rsidRDefault="004D37B9" w:rsidP="0073372F">
            <w:pPr>
              <w:pStyle w:val="TAL"/>
              <w:keepNext w:val="0"/>
              <w:keepLines w:val="0"/>
              <w:widowControl w:val="0"/>
              <w:rPr>
                <w:lang w:eastAsia="ja-JP"/>
              </w:rPr>
            </w:pPr>
            <w:r w:rsidRPr="00FD0425">
              <w:rPr>
                <w:lang w:eastAsia="ja-JP"/>
              </w:rPr>
              <w:t>UP Transport Layer Information 9.2.3.30</w:t>
            </w:r>
          </w:p>
        </w:tc>
        <w:tc>
          <w:tcPr>
            <w:tcW w:w="1728" w:type="dxa"/>
          </w:tcPr>
          <w:p w14:paraId="5AD2A342" w14:textId="77777777" w:rsidR="004D37B9" w:rsidRPr="00FD0425" w:rsidRDefault="004D37B9" w:rsidP="0073372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080" w:type="dxa"/>
          </w:tcPr>
          <w:p w14:paraId="5DCDF26B"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0D9CBBC" w14:textId="77777777" w:rsidR="004D37B9" w:rsidRPr="00FD0425" w:rsidRDefault="004D37B9" w:rsidP="0073372F">
            <w:pPr>
              <w:pStyle w:val="TAC"/>
              <w:keepNext w:val="0"/>
              <w:keepLines w:val="0"/>
              <w:widowControl w:val="0"/>
              <w:rPr>
                <w:lang w:eastAsia="ja-JP"/>
              </w:rPr>
            </w:pPr>
          </w:p>
        </w:tc>
      </w:tr>
      <w:tr w:rsidR="004D37B9" w:rsidRPr="00FD0425" w14:paraId="322BF75D" w14:textId="77777777" w:rsidTr="0073372F">
        <w:trPr>
          <w:jc w:val="center"/>
        </w:trPr>
        <w:tc>
          <w:tcPr>
            <w:tcW w:w="2160" w:type="dxa"/>
          </w:tcPr>
          <w:p w14:paraId="3D2F4532" w14:textId="77777777" w:rsidR="004D37B9" w:rsidRPr="00FD0425" w:rsidRDefault="004D37B9" w:rsidP="0073372F">
            <w:pPr>
              <w:pStyle w:val="TAL"/>
              <w:keepNext w:val="0"/>
              <w:keepLines w:val="0"/>
              <w:widowControl w:val="0"/>
              <w:ind w:left="227"/>
            </w:pPr>
            <w:r w:rsidRPr="00FD0425">
              <w:t>&gt;&gt;</w:t>
            </w:r>
            <w:r w:rsidRPr="00FD0425">
              <w:rPr>
                <w:rFonts w:hint="eastAsia"/>
              </w:rPr>
              <w:t xml:space="preserve">Security </w:t>
            </w:r>
            <w:r w:rsidRPr="00FD0425">
              <w:t>Indication</w:t>
            </w:r>
          </w:p>
        </w:tc>
        <w:tc>
          <w:tcPr>
            <w:tcW w:w="1080" w:type="dxa"/>
          </w:tcPr>
          <w:p w14:paraId="597E5885" w14:textId="77777777" w:rsidR="004D37B9" w:rsidRPr="00FD0425" w:rsidRDefault="004D37B9" w:rsidP="0073372F">
            <w:pPr>
              <w:pStyle w:val="TAL"/>
              <w:keepNext w:val="0"/>
              <w:keepLines w:val="0"/>
              <w:widowControl w:val="0"/>
              <w:rPr>
                <w:rFonts w:eastAsia="Batang"/>
              </w:rPr>
            </w:pPr>
            <w:r w:rsidRPr="00FD0425">
              <w:rPr>
                <w:rFonts w:hint="eastAsia"/>
              </w:rPr>
              <w:t>O</w:t>
            </w:r>
          </w:p>
        </w:tc>
        <w:tc>
          <w:tcPr>
            <w:tcW w:w="1080" w:type="dxa"/>
          </w:tcPr>
          <w:p w14:paraId="5F16B97C" w14:textId="77777777" w:rsidR="004D37B9" w:rsidRPr="00FD0425" w:rsidRDefault="004D37B9" w:rsidP="0073372F">
            <w:pPr>
              <w:pStyle w:val="TAL"/>
              <w:keepNext w:val="0"/>
              <w:keepLines w:val="0"/>
              <w:widowControl w:val="0"/>
              <w:rPr>
                <w:bCs/>
                <w:i/>
                <w:szCs w:val="18"/>
                <w:lang w:eastAsia="ja-JP"/>
              </w:rPr>
            </w:pPr>
          </w:p>
        </w:tc>
        <w:tc>
          <w:tcPr>
            <w:tcW w:w="1512" w:type="dxa"/>
          </w:tcPr>
          <w:p w14:paraId="05D6BBB8" w14:textId="77777777" w:rsidR="004D37B9" w:rsidRPr="00FD0425" w:rsidRDefault="004D37B9" w:rsidP="0073372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728" w:type="dxa"/>
          </w:tcPr>
          <w:p w14:paraId="19EC2404" w14:textId="77777777" w:rsidR="004D37B9" w:rsidRPr="00FD0425" w:rsidRDefault="004D37B9" w:rsidP="0073372F">
            <w:pPr>
              <w:pStyle w:val="TAL"/>
              <w:keepNext w:val="0"/>
              <w:keepLines w:val="0"/>
              <w:widowControl w:val="0"/>
              <w:rPr>
                <w:lang w:eastAsia="ja-JP"/>
              </w:rPr>
            </w:pPr>
          </w:p>
        </w:tc>
        <w:tc>
          <w:tcPr>
            <w:tcW w:w="1080" w:type="dxa"/>
          </w:tcPr>
          <w:p w14:paraId="132E5A57"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744C6783" w14:textId="77777777" w:rsidR="004D37B9" w:rsidRPr="00FD0425" w:rsidRDefault="004D37B9" w:rsidP="0073372F">
            <w:pPr>
              <w:pStyle w:val="TAC"/>
              <w:keepNext w:val="0"/>
              <w:keepLines w:val="0"/>
              <w:widowControl w:val="0"/>
              <w:rPr>
                <w:lang w:eastAsia="ja-JP"/>
              </w:rPr>
            </w:pPr>
          </w:p>
        </w:tc>
      </w:tr>
      <w:tr w:rsidR="004D37B9" w:rsidRPr="00FD0425" w14:paraId="2FAA74BA" w14:textId="77777777" w:rsidTr="0073372F">
        <w:trPr>
          <w:jc w:val="center"/>
        </w:trPr>
        <w:tc>
          <w:tcPr>
            <w:tcW w:w="2160" w:type="dxa"/>
          </w:tcPr>
          <w:p w14:paraId="5BBD7E7B" w14:textId="77777777" w:rsidR="004D37B9" w:rsidRPr="00FD0425" w:rsidRDefault="004D37B9" w:rsidP="0073372F">
            <w:pPr>
              <w:pStyle w:val="TAL"/>
              <w:keepNext w:val="0"/>
              <w:keepLines w:val="0"/>
              <w:widowControl w:val="0"/>
              <w:ind w:left="227"/>
              <w:rPr>
                <w:lang w:eastAsia="ja-JP"/>
              </w:rPr>
            </w:pPr>
            <w:r w:rsidRPr="00FD0425">
              <w:rPr>
                <w:lang w:eastAsia="ja-JP"/>
              </w:rPr>
              <w:t>&gt;&gt;PDU Session Type</w:t>
            </w:r>
          </w:p>
        </w:tc>
        <w:tc>
          <w:tcPr>
            <w:tcW w:w="1080" w:type="dxa"/>
          </w:tcPr>
          <w:p w14:paraId="0FAA0A68"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95DE378" w14:textId="77777777" w:rsidR="004D37B9" w:rsidRPr="00FD0425" w:rsidRDefault="004D37B9" w:rsidP="0073372F">
            <w:pPr>
              <w:pStyle w:val="TAL"/>
              <w:keepNext w:val="0"/>
              <w:keepLines w:val="0"/>
              <w:widowControl w:val="0"/>
              <w:rPr>
                <w:bCs/>
                <w:i/>
                <w:szCs w:val="18"/>
                <w:lang w:eastAsia="ja-JP"/>
              </w:rPr>
            </w:pPr>
          </w:p>
        </w:tc>
        <w:tc>
          <w:tcPr>
            <w:tcW w:w="1512" w:type="dxa"/>
          </w:tcPr>
          <w:p w14:paraId="71EC2218" w14:textId="77777777" w:rsidR="004D37B9" w:rsidRPr="00FD0425" w:rsidRDefault="004D37B9" w:rsidP="0073372F">
            <w:pPr>
              <w:pStyle w:val="TAL"/>
              <w:keepNext w:val="0"/>
              <w:keepLines w:val="0"/>
              <w:widowControl w:val="0"/>
              <w:rPr>
                <w:lang w:eastAsia="ja-JP"/>
              </w:rPr>
            </w:pPr>
            <w:r w:rsidRPr="00FD0425">
              <w:rPr>
                <w:lang w:eastAsia="ja-JP"/>
              </w:rPr>
              <w:t>9.2.3.19</w:t>
            </w:r>
          </w:p>
        </w:tc>
        <w:tc>
          <w:tcPr>
            <w:tcW w:w="1728" w:type="dxa"/>
          </w:tcPr>
          <w:p w14:paraId="0AE4F912" w14:textId="77777777" w:rsidR="004D37B9" w:rsidRPr="00FD0425" w:rsidRDefault="004D37B9" w:rsidP="0073372F">
            <w:pPr>
              <w:pStyle w:val="TAL"/>
              <w:keepNext w:val="0"/>
              <w:keepLines w:val="0"/>
              <w:widowControl w:val="0"/>
              <w:rPr>
                <w:lang w:eastAsia="ja-JP"/>
              </w:rPr>
            </w:pPr>
          </w:p>
        </w:tc>
        <w:tc>
          <w:tcPr>
            <w:tcW w:w="1080" w:type="dxa"/>
          </w:tcPr>
          <w:p w14:paraId="0D33CEE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17944F14" w14:textId="77777777" w:rsidR="004D37B9" w:rsidRPr="00FD0425" w:rsidRDefault="004D37B9" w:rsidP="0073372F">
            <w:pPr>
              <w:pStyle w:val="TAC"/>
              <w:keepNext w:val="0"/>
              <w:keepLines w:val="0"/>
              <w:widowControl w:val="0"/>
              <w:rPr>
                <w:lang w:eastAsia="ja-JP"/>
              </w:rPr>
            </w:pPr>
          </w:p>
        </w:tc>
      </w:tr>
      <w:tr w:rsidR="004D37B9" w:rsidRPr="00FD0425" w14:paraId="17AE987C" w14:textId="77777777" w:rsidTr="0073372F">
        <w:trPr>
          <w:jc w:val="center"/>
        </w:trPr>
        <w:tc>
          <w:tcPr>
            <w:tcW w:w="2160" w:type="dxa"/>
          </w:tcPr>
          <w:p w14:paraId="394CE1D5" w14:textId="77777777" w:rsidR="004D37B9" w:rsidRPr="00FD0425" w:rsidRDefault="004D37B9" w:rsidP="0073372F">
            <w:pPr>
              <w:pStyle w:val="TAL"/>
              <w:keepNext w:val="0"/>
              <w:keepLines w:val="0"/>
              <w:widowControl w:val="0"/>
              <w:ind w:left="227"/>
              <w:rPr>
                <w:lang w:eastAsia="ja-JP"/>
              </w:rPr>
            </w:pPr>
            <w:r w:rsidRPr="00FD0425">
              <w:rPr>
                <w:lang w:eastAsia="ja-JP"/>
              </w:rPr>
              <w:t>&gt;&gt;Network Instance</w:t>
            </w:r>
          </w:p>
        </w:tc>
        <w:tc>
          <w:tcPr>
            <w:tcW w:w="1080" w:type="dxa"/>
          </w:tcPr>
          <w:p w14:paraId="55806F2F"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3650DD" w14:textId="77777777" w:rsidR="004D37B9" w:rsidRPr="00FD0425" w:rsidRDefault="004D37B9" w:rsidP="0073372F">
            <w:pPr>
              <w:pStyle w:val="TAL"/>
              <w:keepNext w:val="0"/>
              <w:keepLines w:val="0"/>
              <w:widowControl w:val="0"/>
              <w:rPr>
                <w:bCs/>
                <w:i/>
                <w:szCs w:val="18"/>
                <w:lang w:eastAsia="ja-JP"/>
              </w:rPr>
            </w:pPr>
          </w:p>
        </w:tc>
        <w:tc>
          <w:tcPr>
            <w:tcW w:w="1512" w:type="dxa"/>
          </w:tcPr>
          <w:p w14:paraId="2DC9129E" w14:textId="77777777" w:rsidR="004D37B9" w:rsidRPr="00FD0425" w:rsidRDefault="004D37B9" w:rsidP="0073372F">
            <w:pPr>
              <w:pStyle w:val="TAL"/>
              <w:keepNext w:val="0"/>
              <w:keepLines w:val="0"/>
              <w:widowControl w:val="0"/>
              <w:rPr>
                <w:lang w:eastAsia="ja-JP"/>
              </w:rPr>
            </w:pPr>
            <w:r w:rsidRPr="00FD0425">
              <w:rPr>
                <w:lang w:eastAsia="ja-JP"/>
              </w:rPr>
              <w:t>9.2.3.85</w:t>
            </w:r>
          </w:p>
        </w:tc>
        <w:tc>
          <w:tcPr>
            <w:tcW w:w="1728" w:type="dxa"/>
          </w:tcPr>
          <w:p w14:paraId="15DBF332" w14:textId="77777777" w:rsidR="004D37B9" w:rsidRPr="00FD0425" w:rsidRDefault="007475EC" w:rsidP="0073372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080" w:type="dxa"/>
          </w:tcPr>
          <w:p w14:paraId="320D76B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98F409D" w14:textId="77777777" w:rsidR="004D37B9" w:rsidRPr="00FD0425" w:rsidRDefault="004D37B9" w:rsidP="0073372F">
            <w:pPr>
              <w:pStyle w:val="TAC"/>
              <w:keepNext w:val="0"/>
              <w:keepLines w:val="0"/>
              <w:widowControl w:val="0"/>
              <w:rPr>
                <w:lang w:eastAsia="ja-JP"/>
              </w:rPr>
            </w:pPr>
          </w:p>
        </w:tc>
      </w:tr>
      <w:tr w:rsidR="004D37B9" w:rsidRPr="00FD0425" w14:paraId="045A9632" w14:textId="77777777" w:rsidTr="0073372F">
        <w:trPr>
          <w:jc w:val="center"/>
        </w:trPr>
        <w:tc>
          <w:tcPr>
            <w:tcW w:w="2160" w:type="dxa"/>
          </w:tcPr>
          <w:p w14:paraId="201C9189" w14:textId="77777777" w:rsidR="004D37B9" w:rsidRPr="00FD0425" w:rsidRDefault="004D37B9" w:rsidP="0073372F">
            <w:pPr>
              <w:pStyle w:val="TAL"/>
              <w:keepNext w:val="0"/>
              <w:keepLines w:val="0"/>
              <w:widowControl w:val="0"/>
              <w:ind w:left="227"/>
              <w:rPr>
                <w:lang w:eastAsia="ja-JP"/>
              </w:rPr>
            </w:pPr>
            <w:r w:rsidRPr="00FD0425">
              <w:rPr>
                <w:rFonts w:eastAsia="Batang"/>
                <w:b/>
                <w:lang w:eastAsia="ja-JP"/>
              </w:rPr>
              <w:t>&gt;&gt;QoS Flows To Be Setup List</w:t>
            </w:r>
          </w:p>
        </w:tc>
        <w:tc>
          <w:tcPr>
            <w:tcW w:w="1080" w:type="dxa"/>
          </w:tcPr>
          <w:p w14:paraId="0307E900" w14:textId="77777777" w:rsidR="004D37B9" w:rsidRPr="00FD0425" w:rsidRDefault="004D37B9" w:rsidP="0073372F">
            <w:pPr>
              <w:pStyle w:val="TAL"/>
              <w:keepNext w:val="0"/>
              <w:keepLines w:val="0"/>
              <w:widowControl w:val="0"/>
              <w:rPr>
                <w:rFonts w:eastAsia="Batang"/>
                <w:lang w:eastAsia="ja-JP"/>
              </w:rPr>
            </w:pPr>
          </w:p>
        </w:tc>
        <w:tc>
          <w:tcPr>
            <w:tcW w:w="1080" w:type="dxa"/>
          </w:tcPr>
          <w:p w14:paraId="61824943" w14:textId="77777777" w:rsidR="004D37B9" w:rsidRPr="00FD0425" w:rsidRDefault="004D37B9" w:rsidP="0073372F">
            <w:pPr>
              <w:pStyle w:val="TAL"/>
              <w:keepNext w:val="0"/>
              <w:keepLines w:val="0"/>
              <w:widowControl w:val="0"/>
              <w:rPr>
                <w:bCs/>
                <w:i/>
                <w:szCs w:val="18"/>
                <w:lang w:eastAsia="ja-JP"/>
              </w:rPr>
            </w:pPr>
            <w:r w:rsidRPr="00FD0425">
              <w:rPr>
                <w:i/>
                <w:lang w:eastAsia="ja-JP"/>
              </w:rPr>
              <w:t>1</w:t>
            </w:r>
          </w:p>
        </w:tc>
        <w:tc>
          <w:tcPr>
            <w:tcW w:w="1512" w:type="dxa"/>
          </w:tcPr>
          <w:p w14:paraId="5E418C3F" w14:textId="77777777" w:rsidR="004D37B9" w:rsidRPr="00FD0425" w:rsidRDefault="004D37B9" w:rsidP="0073372F">
            <w:pPr>
              <w:pStyle w:val="TAL"/>
              <w:keepNext w:val="0"/>
              <w:keepLines w:val="0"/>
              <w:widowControl w:val="0"/>
              <w:rPr>
                <w:lang w:eastAsia="ja-JP"/>
              </w:rPr>
            </w:pPr>
          </w:p>
        </w:tc>
        <w:tc>
          <w:tcPr>
            <w:tcW w:w="1728" w:type="dxa"/>
          </w:tcPr>
          <w:p w14:paraId="13AE35DD" w14:textId="77777777" w:rsidR="004D37B9" w:rsidRPr="00FD0425" w:rsidRDefault="004D37B9" w:rsidP="0073372F">
            <w:pPr>
              <w:pStyle w:val="TAL"/>
              <w:keepNext w:val="0"/>
              <w:keepLines w:val="0"/>
              <w:widowControl w:val="0"/>
              <w:rPr>
                <w:iCs/>
                <w:lang w:eastAsia="ja-JP"/>
              </w:rPr>
            </w:pPr>
          </w:p>
        </w:tc>
        <w:tc>
          <w:tcPr>
            <w:tcW w:w="1080" w:type="dxa"/>
          </w:tcPr>
          <w:p w14:paraId="1D55251F"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67DD4D3" w14:textId="77777777" w:rsidR="004D37B9" w:rsidRPr="00FD0425" w:rsidRDefault="004D37B9" w:rsidP="0073372F">
            <w:pPr>
              <w:pStyle w:val="TAC"/>
              <w:keepNext w:val="0"/>
              <w:keepLines w:val="0"/>
              <w:widowControl w:val="0"/>
              <w:rPr>
                <w:iCs/>
                <w:lang w:eastAsia="ja-JP"/>
              </w:rPr>
            </w:pPr>
          </w:p>
        </w:tc>
      </w:tr>
      <w:tr w:rsidR="004D37B9" w:rsidRPr="00FD0425" w14:paraId="32434453" w14:textId="77777777" w:rsidTr="0073372F">
        <w:trPr>
          <w:jc w:val="center"/>
        </w:trPr>
        <w:tc>
          <w:tcPr>
            <w:tcW w:w="2160" w:type="dxa"/>
          </w:tcPr>
          <w:p w14:paraId="2240B317" w14:textId="77777777" w:rsidR="004D37B9" w:rsidRPr="00FD0425" w:rsidRDefault="004D37B9" w:rsidP="0073372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080" w:type="dxa"/>
          </w:tcPr>
          <w:p w14:paraId="2723324E" w14:textId="77777777" w:rsidR="004D37B9" w:rsidRPr="00FD0425" w:rsidRDefault="004D37B9" w:rsidP="0073372F">
            <w:pPr>
              <w:pStyle w:val="TAL"/>
              <w:keepNext w:val="0"/>
              <w:keepLines w:val="0"/>
              <w:widowControl w:val="0"/>
              <w:rPr>
                <w:rFonts w:eastAsia="Batang"/>
                <w:lang w:eastAsia="ja-JP"/>
              </w:rPr>
            </w:pPr>
          </w:p>
        </w:tc>
        <w:tc>
          <w:tcPr>
            <w:tcW w:w="1080" w:type="dxa"/>
          </w:tcPr>
          <w:p w14:paraId="0C4D8F9D"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68B3322" w14:textId="77777777" w:rsidR="004D37B9" w:rsidRPr="00FD0425" w:rsidRDefault="004D37B9" w:rsidP="0073372F">
            <w:pPr>
              <w:pStyle w:val="TAL"/>
              <w:keepNext w:val="0"/>
              <w:keepLines w:val="0"/>
              <w:widowControl w:val="0"/>
              <w:rPr>
                <w:lang w:eastAsia="ja-JP"/>
              </w:rPr>
            </w:pPr>
          </w:p>
        </w:tc>
        <w:tc>
          <w:tcPr>
            <w:tcW w:w="1728" w:type="dxa"/>
          </w:tcPr>
          <w:p w14:paraId="7535628F" w14:textId="77777777" w:rsidR="004D37B9" w:rsidRPr="00FD0425" w:rsidRDefault="004D37B9" w:rsidP="0073372F">
            <w:pPr>
              <w:pStyle w:val="TAL"/>
              <w:keepNext w:val="0"/>
              <w:keepLines w:val="0"/>
              <w:widowControl w:val="0"/>
              <w:rPr>
                <w:iCs/>
                <w:lang w:eastAsia="ja-JP"/>
              </w:rPr>
            </w:pPr>
          </w:p>
        </w:tc>
        <w:tc>
          <w:tcPr>
            <w:tcW w:w="1080" w:type="dxa"/>
          </w:tcPr>
          <w:p w14:paraId="1C130588"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0C7F65E" w14:textId="77777777" w:rsidR="004D37B9" w:rsidRPr="00FD0425" w:rsidRDefault="004D37B9" w:rsidP="0073372F">
            <w:pPr>
              <w:pStyle w:val="TAC"/>
              <w:keepNext w:val="0"/>
              <w:keepLines w:val="0"/>
              <w:widowControl w:val="0"/>
              <w:rPr>
                <w:iCs/>
                <w:lang w:eastAsia="ja-JP"/>
              </w:rPr>
            </w:pPr>
          </w:p>
        </w:tc>
      </w:tr>
      <w:tr w:rsidR="004D37B9" w:rsidRPr="00FD0425" w14:paraId="4D517C9E" w14:textId="77777777" w:rsidTr="0073372F">
        <w:trPr>
          <w:jc w:val="center"/>
        </w:trPr>
        <w:tc>
          <w:tcPr>
            <w:tcW w:w="2160" w:type="dxa"/>
          </w:tcPr>
          <w:p w14:paraId="59A0E544"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C8835A0"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07DFF62" w14:textId="77777777" w:rsidR="004D37B9" w:rsidRPr="00FD0425" w:rsidRDefault="004D37B9" w:rsidP="0073372F">
            <w:pPr>
              <w:pStyle w:val="TAL"/>
              <w:keepNext w:val="0"/>
              <w:keepLines w:val="0"/>
              <w:widowControl w:val="0"/>
              <w:rPr>
                <w:bCs/>
                <w:i/>
                <w:szCs w:val="18"/>
                <w:lang w:eastAsia="ja-JP"/>
              </w:rPr>
            </w:pPr>
          </w:p>
        </w:tc>
        <w:tc>
          <w:tcPr>
            <w:tcW w:w="1512" w:type="dxa"/>
          </w:tcPr>
          <w:p w14:paraId="5CBB3EA6" w14:textId="77777777" w:rsidR="004D37B9" w:rsidRPr="00FD0425" w:rsidRDefault="004D37B9" w:rsidP="0073372F">
            <w:pPr>
              <w:pStyle w:val="TAL"/>
              <w:keepNext w:val="0"/>
              <w:keepLines w:val="0"/>
              <w:widowControl w:val="0"/>
              <w:rPr>
                <w:lang w:eastAsia="ja-JP"/>
              </w:rPr>
            </w:pPr>
            <w:r w:rsidRPr="00FD0425">
              <w:rPr>
                <w:lang w:eastAsia="ja-JP"/>
              </w:rPr>
              <w:t>9.2.3.10</w:t>
            </w:r>
          </w:p>
        </w:tc>
        <w:tc>
          <w:tcPr>
            <w:tcW w:w="1728" w:type="dxa"/>
          </w:tcPr>
          <w:p w14:paraId="165F3D4D" w14:textId="77777777" w:rsidR="004D37B9" w:rsidRPr="00FD0425" w:rsidRDefault="004D37B9" w:rsidP="0073372F">
            <w:pPr>
              <w:pStyle w:val="TAL"/>
              <w:keepNext w:val="0"/>
              <w:keepLines w:val="0"/>
              <w:widowControl w:val="0"/>
              <w:rPr>
                <w:iCs/>
                <w:lang w:eastAsia="ja-JP"/>
              </w:rPr>
            </w:pPr>
          </w:p>
        </w:tc>
        <w:tc>
          <w:tcPr>
            <w:tcW w:w="1080" w:type="dxa"/>
          </w:tcPr>
          <w:p w14:paraId="5EBF6207"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F208314" w14:textId="77777777" w:rsidR="004D37B9" w:rsidRPr="00FD0425" w:rsidRDefault="004D37B9" w:rsidP="0073372F">
            <w:pPr>
              <w:pStyle w:val="TAC"/>
              <w:keepNext w:val="0"/>
              <w:keepLines w:val="0"/>
              <w:widowControl w:val="0"/>
              <w:rPr>
                <w:iCs/>
                <w:lang w:eastAsia="ja-JP"/>
              </w:rPr>
            </w:pPr>
          </w:p>
        </w:tc>
      </w:tr>
      <w:tr w:rsidR="004D37B9" w:rsidRPr="00FD0425" w14:paraId="6C3BB961" w14:textId="77777777" w:rsidTr="0073372F">
        <w:trPr>
          <w:jc w:val="center"/>
        </w:trPr>
        <w:tc>
          <w:tcPr>
            <w:tcW w:w="2160" w:type="dxa"/>
          </w:tcPr>
          <w:p w14:paraId="4A269808"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45A3548E"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5EFA9C6" w14:textId="77777777" w:rsidR="004D37B9" w:rsidRPr="00FD0425" w:rsidRDefault="004D37B9" w:rsidP="0073372F">
            <w:pPr>
              <w:pStyle w:val="TAL"/>
              <w:keepNext w:val="0"/>
              <w:keepLines w:val="0"/>
              <w:widowControl w:val="0"/>
              <w:rPr>
                <w:bCs/>
                <w:i/>
                <w:szCs w:val="18"/>
                <w:lang w:eastAsia="ja-JP"/>
              </w:rPr>
            </w:pPr>
          </w:p>
        </w:tc>
        <w:tc>
          <w:tcPr>
            <w:tcW w:w="1512" w:type="dxa"/>
          </w:tcPr>
          <w:p w14:paraId="7650D0C4" w14:textId="77777777" w:rsidR="004D37B9" w:rsidRPr="00FD0425" w:rsidRDefault="004D37B9" w:rsidP="0073372F">
            <w:pPr>
              <w:pStyle w:val="TAL"/>
              <w:keepNext w:val="0"/>
              <w:keepLines w:val="0"/>
              <w:widowControl w:val="0"/>
              <w:rPr>
                <w:lang w:eastAsia="ja-JP"/>
              </w:rPr>
            </w:pPr>
            <w:r w:rsidRPr="00FD0425">
              <w:rPr>
                <w:lang w:eastAsia="ja-JP"/>
              </w:rPr>
              <w:t>9.2.3.5</w:t>
            </w:r>
          </w:p>
        </w:tc>
        <w:tc>
          <w:tcPr>
            <w:tcW w:w="1728" w:type="dxa"/>
          </w:tcPr>
          <w:p w14:paraId="1565E61E" w14:textId="77777777" w:rsidR="004D37B9" w:rsidRPr="00FD0425" w:rsidRDefault="004D37B9" w:rsidP="0073372F">
            <w:pPr>
              <w:pStyle w:val="TAL"/>
              <w:keepNext w:val="0"/>
              <w:keepLines w:val="0"/>
              <w:widowControl w:val="0"/>
              <w:rPr>
                <w:iCs/>
                <w:lang w:eastAsia="ja-JP"/>
              </w:rPr>
            </w:pPr>
          </w:p>
        </w:tc>
        <w:tc>
          <w:tcPr>
            <w:tcW w:w="1080" w:type="dxa"/>
          </w:tcPr>
          <w:p w14:paraId="0139CA92"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11CE2F6" w14:textId="77777777" w:rsidR="004D37B9" w:rsidRPr="00FD0425" w:rsidRDefault="004D37B9" w:rsidP="0073372F">
            <w:pPr>
              <w:pStyle w:val="TAC"/>
              <w:keepNext w:val="0"/>
              <w:keepLines w:val="0"/>
              <w:widowControl w:val="0"/>
              <w:rPr>
                <w:iCs/>
                <w:lang w:eastAsia="ja-JP"/>
              </w:rPr>
            </w:pPr>
          </w:p>
        </w:tc>
      </w:tr>
      <w:tr w:rsidR="004D37B9" w:rsidRPr="00FD0425" w14:paraId="5AA90AB1" w14:textId="77777777" w:rsidTr="0073372F">
        <w:trPr>
          <w:jc w:val="center"/>
        </w:trPr>
        <w:tc>
          <w:tcPr>
            <w:tcW w:w="2160" w:type="dxa"/>
          </w:tcPr>
          <w:p w14:paraId="4A43A48D"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tcPr>
          <w:p w14:paraId="200CA372" w14:textId="77777777" w:rsidR="004D37B9" w:rsidRPr="00FD0425" w:rsidRDefault="004D37B9" w:rsidP="0073372F">
            <w:pPr>
              <w:pStyle w:val="TAL"/>
              <w:keepNext w:val="0"/>
              <w:keepLines w:val="0"/>
              <w:widowControl w:val="0"/>
              <w:rPr>
                <w:rFonts w:eastAsia="Batang"/>
                <w:lang w:eastAsia="ja-JP"/>
              </w:rPr>
            </w:pPr>
            <w:r w:rsidRPr="00FD0425">
              <w:rPr>
                <w:rFonts w:eastAsia="SimSun" w:hint="eastAsia"/>
                <w:lang w:eastAsia="zh-CN"/>
              </w:rPr>
              <w:t>O</w:t>
            </w:r>
          </w:p>
        </w:tc>
        <w:tc>
          <w:tcPr>
            <w:tcW w:w="1080" w:type="dxa"/>
          </w:tcPr>
          <w:p w14:paraId="1FE7074F" w14:textId="77777777" w:rsidR="004D37B9" w:rsidRPr="00FD0425" w:rsidRDefault="004D37B9" w:rsidP="0073372F">
            <w:pPr>
              <w:pStyle w:val="TAL"/>
              <w:keepNext w:val="0"/>
              <w:keepLines w:val="0"/>
              <w:widowControl w:val="0"/>
              <w:rPr>
                <w:bCs/>
                <w:i/>
                <w:szCs w:val="18"/>
                <w:lang w:eastAsia="ja-JP"/>
              </w:rPr>
            </w:pPr>
          </w:p>
        </w:tc>
        <w:tc>
          <w:tcPr>
            <w:tcW w:w="1512" w:type="dxa"/>
          </w:tcPr>
          <w:p w14:paraId="7D1032B1" w14:textId="77777777" w:rsidR="004D37B9" w:rsidRPr="00FD0425" w:rsidRDefault="004D37B9" w:rsidP="0073372F">
            <w:pPr>
              <w:pStyle w:val="TAL"/>
              <w:keepNext w:val="0"/>
              <w:keepLines w:val="0"/>
              <w:widowControl w:val="0"/>
              <w:rPr>
                <w:lang w:eastAsia="ja-JP"/>
              </w:rPr>
            </w:pPr>
            <w:r w:rsidRPr="00FD0425">
              <w:rPr>
                <w:rFonts w:cs="Arial"/>
                <w:lang w:eastAsia="ja-JP"/>
              </w:rPr>
              <w:t>INTEGER (0..15, …)</w:t>
            </w:r>
          </w:p>
        </w:tc>
        <w:tc>
          <w:tcPr>
            <w:tcW w:w="1728" w:type="dxa"/>
          </w:tcPr>
          <w:p w14:paraId="7175BE10" w14:textId="77777777" w:rsidR="004D37B9" w:rsidRPr="00FD0425" w:rsidRDefault="004D37B9" w:rsidP="0073372F">
            <w:pPr>
              <w:pStyle w:val="TAL"/>
              <w:keepNext w:val="0"/>
              <w:keepLines w:val="0"/>
              <w:widowControl w:val="0"/>
              <w:rPr>
                <w:iCs/>
                <w:lang w:eastAsia="ja-JP"/>
              </w:rPr>
            </w:pPr>
          </w:p>
        </w:tc>
        <w:tc>
          <w:tcPr>
            <w:tcW w:w="1080" w:type="dxa"/>
          </w:tcPr>
          <w:p w14:paraId="4D095F20"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7B933D71" w14:textId="77777777" w:rsidR="004D37B9" w:rsidRPr="00FD0425" w:rsidRDefault="004D37B9" w:rsidP="0073372F">
            <w:pPr>
              <w:pStyle w:val="TAC"/>
              <w:keepNext w:val="0"/>
              <w:keepLines w:val="0"/>
              <w:widowControl w:val="0"/>
              <w:rPr>
                <w:iCs/>
                <w:lang w:eastAsia="ja-JP"/>
              </w:rPr>
            </w:pPr>
          </w:p>
        </w:tc>
      </w:tr>
      <w:tr w:rsidR="0097209E" w:rsidRPr="00FD0425" w14:paraId="48E3BDBE" w14:textId="77777777" w:rsidTr="0073372F">
        <w:trPr>
          <w:jc w:val="center"/>
        </w:trPr>
        <w:tc>
          <w:tcPr>
            <w:tcW w:w="2160" w:type="dxa"/>
          </w:tcPr>
          <w:p w14:paraId="220BFED8" w14:textId="77777777" w:rsidR="0097209E" w:rsidRPr="00FD0425" w:rsidRDefault="0097209E" w:rsidP="0073372F">
            <w:pPr>
              <w:pStyle w:val="TAL"/>
              <w:keepNext w:val="0"/>
              <w:keepLines w:val="0"/>
              <w:widowControl w:val="0"/>
              <w:ind w:left="454"/>
              <w:rPr>
                <w:rFonts w:eastAsia="Batang"/>
                <w:lang w:eastAsia="ja-JP"/>
              </w:rPr>
            </w:pPr>
            <w:r w:rsidRPr="00984086">
              <w:rPr>
                <w:rFonts w:eastAsia="Batang"/>
              </w:rPr>
              <w:t>&gt;&gt;&gt;&gt;TSC Traffic Characteristics</w:t>
            </w:r>
          </w:p>
        </w:tc>
        <w:tc>
          <w:tcPr>
            <w:tcW w:w="1080" w:type="dxa"/>
          </w:tcPr>
          <w:p w14:paraId="413C7671" w14:textId="77777777" w:rsidR="0097209E" w:rsidRPr="00FD0425" w:rsidRDefault="0097209E" w:rsidP="0073372F">
            <w:pPr>
              <w:pStyle w:val="TAL"/>
              <w:keepNext w:val="0"/>
              <w:keepLines w:val="0"/>
              <w:widowControl w:val="0"/>
              <w:rPr>
                <w:rFonts w:eastAsia="SimSun"/>
                <w:lang w:eastAsia="zh-CN"/>
              </w:rPr>
            </w:pPr>
            <w:r w:rsidRPr="0090263D">
              <w:rPr>
                <w:rFonts w:eastAsia="SimSun" w:hint="eastAsia"/>
                <w:lang w:eastAsia="zh-CN"/>
              </w:rPr>
              <w:t>O</w:t>
            </w:r>
          </w:p>
        </w:tc>
        <w:tc>
          <w:tcPr>
            <w:tcW w:w="1080" w:type="dxa"/>
          </w:tcPr>
          <w:p w14:paraId="47989BF3" w14:textId="77777777" w:rsidR="0097209E" w:rsidRPr="00FD0425" w:rsidRDefault="0097209E" w:rsidP="0073372F">
            <w:pPr>
              <w:pStyle w:val="TAL"/>
              <w:keepNext w:val="0"/>
              <w:keepLines w:val="0"/>
              <w:widowControl w:val="0"/>
              <w:rPr>
                <w:bCs/>
                <w:i/>
                <w:szCs w:val="18"/>
                <w:lang w:eastAsia="ja-JP"/>
              </w:rPr>
            </w:pPr>
          </w:p>
        </w:tc>
        <w:tc>
          <w:tcPr>
            <w:tcW w:w="1512" w:type="dxa"/>
          </w:tcPr>
          <w:p w14:paraId="44A39D62" w14:textId="77777777" w:rsidR="0097209E" w:rsidRPr="00FD0425" w:rsidRDefault="0097209E" w:rsidP="0073372F">
            <w:pPr>
              <w:pStyle w:val="TAL"/>
              <w:keepNext w:val="0"/>
              <w:keepLines w:val="0"/>
              <w:widowControl w:val="0"/>
              <w:rPr>
                <w:rFonts w:cs="Arial"/>
                <w:lang w:eastAsia="ja-JP"/>
              </w:rPr>
            </w:pPr>
            <w:bookmarkStart w:id="4647" w:name="_Hlk44431505"/>
            <w:r>
              <w:rPr>
                <w:rFonts w:cs="Arial"/>
                <w:lang w:eastAsia="ja-JP"/>
              </w:rPr>
              <w:t>9.2.3.</w:t>
            </w:r>
            <w:bookmarkEnd w:id="4647"/>
            <w:r w:rsidR="00091811">
              <w:rPr>
                <w:rFonts w:cs="Arial"/>
                <w:lang w:eastAsia="ja-JP"/>
              </w:rPr>
              <w:t>114</w:t>
            </w:r>
          </w:p>
        </w:tc>
        <w:tc>
          <w:tcPr>
            <w:tcW w:w="1728" w:type="dxa"/>
          </w:tcPr>
          <w:p w14:paraId="53D985DA" w14:textId="77777777" w:rsidR="0097209E" w:rsidRPr="00FD0425" w:rsidRDefault="0097209E" w:rsidP="0073372F">
            <w:pPr>
              <w:pStyle w:val="TAL"/>
              <w:keepNext w:val="0"/>
              <w:keepLines w:val="0"/>
              <w:widowControl w:val="0"/>
              <w:rPr>
                <w:iCs/>
                <w:lang w:eastAsia="ja-JP"/>
              </w:rPr>
            </w:pPr>
          </w:p>
        </w:tc>
        <w:tc>
          <w:tcPr>
            <w:tcW w:w="1080" w:type="dxa"/>
          </w:tcPr>
          <w:p w14:paraId="5AF0E073" w14:textId="77777777" w:rsidR="0097209E" w:rsidRPr="00FD0425" w:rsidRDefault="0097209E" w:rsidP="0073372F">
            <w:pPr>
              <w:pStyle w:val="TAC"/>
              <w:keepNext w:val="0"/>
              <w:keepLines w:val="0"/>
              <w:widowControl w:val="0"/>
              <w:rPr>
                <w:lang w:eastAsia="ja-JP"/>
              </w:rPr>
            </w:pPr>
            <w:r w:rsidRPr="00984086">
              <w:rPr>
                <w:rFonts w:eastAsia="SimSun"/>
              </w:rPr>
              <w:t>YES</w:t>
            </w:r>
          </w:p>
        </w:tc>
        <w:tc>
          <w:tcPr>
            <w:tcW w:w="1080" w:type="dxa"/>
          </w:tcPr>
          <w:p w14:paraId="65DF76F7" w14:textId="77777777" w:rsidR="0097209E" w:rsidRPr="00FD0425" w:rsidRDefault="0097209E" w:rsidP="0073372F">
            <w:pPr>
              <w:pStyle w:val="TAC"/>
              <w:keepNext w:val="0"/>
              <w:keepLines w:val="0"/>
              <w:widowControl w:val="0"/>
              <w:rPr>
                <w:iCs/>
                <w:lang w:eastAsia="ja-JP"/>
              </w:rPr>
            </w:pPr>
            <w:r w:rsidRPr="00984086">
              <w:rPr>
                <w:rFonts w:eastAsia="SimSun"/>
              </w:rPr>
              <w:t>ignore</w:t>
            </w:r>
          </w:p>
        </w:tc>
      </w:tr>
      <w:tr w:rsidR="0097209E" w:rsidRPr="00FD0425" w14:paraId="0A0284D9" w14:textId="77777777" w:rsidTr="0073372F">
        <w:trPr>
          <w:jc w:val="center"/>
        </w:trPr>
        <w:tc>
          <w:tcPr>
            <w:tcW w:w="2160" w:type="dxa"/>
          </w:tcPr>
          <w:p w14:paraId="63F2FDF5" w14:textId="77777777" w:rsidR="0097209E" w:rsidRPr="00FD0425" w:rsidRDefault="0097209E" w:rsidP="0073372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tcPr>
          <w:p w14:paraId="7C059B55" w14:textId="77777777" w:rsidR="0097209E" w:rsidRPr="00FD0425" w:rsidRDefault="0097209E" w:rsidP="0073372F">
            <w:pPr>
              <w:pStyle w:val="TAL"/>
              <w:keepNext w:val="0"/>
              <w:keepLines w:val="0"/>
              <w:widowControl w:val="0"/>
              <w:rPr>
                <w:rFonts w:eastAsia="SimSun"/>
                <w:lang w:eastAsia="zh-CN"/>
              </w:rPr>
            </w:pPr>
            <w:r w:rsidRPr="003A5F4E">
              <w:rPr>
                <w:rFonts w:eastAsia="SimSun"/>
              </w:rPr>
              <w:t>O</w:t>
            </w:r>
          </w:p>
        </w:tc>
        <w:tc>
          <w:tcPr>
            <w:tcW w:w="1080" w:type="dxa"/>
          </w:tcPr>
          <w:p w14:paraId="7E250B54" w14:textId="77777777" w:rsidR="0097209E" w:rsidRPr="00FD0425" w:rsidRDefault="0097209E" w:rsidP="0073372F">
            <w:pPr>
              <w:pStyle w:val="TAL"/>
              <w:keepNext w:val="0"/>
              <w:keepLines w:val="0"/>
              <w:widowControl w:val="0"/>
              <w:rPr>
                <w:bCs/>
                <w:i/>
                <w:szCs w:val="18"/>
                <w:lang w:eastAsia="ja-JP"/>
              </w:rPr>
            </w:pPr>
          </w:p>
        </w:tc>
        <w:tc>
          <w:tcPr>
            <w:tcW w:w="1512" w:type="dxa"/>
          </w:tcPr>
          <w:p w14:paraId="6E3094AB" w14:textId="77777777" w:rsidR="0097209E" w:rsidRPr="00FD0425" w:rsidRDefault="0097209E" w:rsidP="0073372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728" w:type="dxa"/>
          </w:tcPr>
          <w:p w14:paraId="58C44766" w14:textId="77777777" w:rsidR="0097209E" w:rsidRPr="00FD0425" w:rsidRDefault="0097209E" w:rsidP="0073372F">
            <w:pPr>
              <w:pStyle w:val="TAL"/>
              <w:keepNext w:val="0"/>
              <w:keepLines w:val="0"/>
              <w:widowControl w:val="0"/>
              <w:rPr>
                <w:iCs/>
                <w:lang w:eastAsia="ja-JP"/>
              </w:rPr>
            </w:pPr>
          </w:p>
        </w:tc>
        <w:tc>
          <w:tcPr>
            <w:tcW w:w="1080" w:type="dxa"/>
          </w:tcPr>
          <w:p w14:paraId="7CF407D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38DCCF1E"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73372F">
        <w:trPr>
          <w:jc w:val="center"/>
        </w:trPr>
        <w:tc>
          <w:tcPr>
            <w:tcW w:w="2160" w:type="dxa"/>
          </w:tcPr>
          <w:p w14:paraId="1DAF2F3B" w14:textId="77777777" w:rsidR="0097209E" w:rsidRPr="00FD0425" w:rsidDel="00C21789" w:rsidRDefault="0097209E" w:rsidP="0073372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080" w:type="dxa"/>
          </w:tcPr>
          <w:p w14:paraId="64B3BF53" w14:textId="77777777" w:rsidR="0097209E" w:rsidRPr="00FD0425" w:rsidDel="00C21789" w:rsidRDefault="0097209E" w:rsidP="0073372F">
            <w:pPr>
              <w:pStyle w:val="TAL"/>
              <w:keepNext w:val="0"/>
              <w:keepLines w:val="0"/>
              <w:widowControl w:val="0"/>
              <w:rPr>
                <w:rFonts w:eastAsia="Batang"/>
                <w:lang w:eastAsia="ja-JP"/>
              </w:rPr>
            </w:pPr>
            <w:r w:rsidRPr="00FD0425">
              <w:rPr>
                <w:lang w:eastAsia="ja-JP"/>
              </w:rPr>
              <w:t>O</w:t>
            </w:r>
          </w:p>
        </w:tc>
        <w:tc>
          <w:tcPr>
            <w:tcW w:w="1080" w:type="dxa"/>
          </w:tcPr>
          <w:p w14:paraId="5EBFCBA3" w14:textId="77777777" w:rsidR="0097209E" w:rsidRPr="00FD0425" w:rsidDel="00C21789" w:rsidRDefault="0097209E" w:rsidP="0073372F">
            <w:pPr>
              <w:pStyle w:val="TAL"/>
              <w:keepNext w:val="0"/>
              <w:keepLines w:val="0"/>
              <w:widowControl w:val="0"/>
              <w:rPr>
                <w:bCs/>
                <w:i/>
                <w:szCs w:val="18"/>
                <w:lang w:eastAsia="ja-JP"/>
              </w:rPr>
            </w:pPr>
          </w:p>
        </w:tc>
        <w:tc>
          <w:tcPr>
            <w:tcW w:w="1512" w:type="dxa"/>
          </w:tcPr>
          <w:p w14:paraId="7EF4090C" w14:textId="77777777" w:rsidR="0097209E" w:rsidRPr="00FD0425" w:rsidDel="00C21789" w:rsidRDefault="0097209E" w:rsidP="0073372F">
            <w:pPr>
              <w:pStyle w:val="TAL"/>
              <w:keepNext w:val="0"/>
              <w:keepLines w:val="0"/>
              <w:widowControl w:val="0"/>
              <w:rPr>
                <w:lang w:eastAsia="ja-JP"/>
              </w:rPr>
            </w:pPr>
            <w:r w:rsidRPr="00FD0425">
              <w:rPr>
                <w:lang w:eastAsia="ja-JP"/>
              </w:rPr>
              <w:t>9.2.1.17</w:t>
            </w:r>
          </w:p>
        </w:tc>
        <w:tc>
          <w:tcPr>
            <w:tcW w:w="1728" w:type="dxa"/>
          </w:tcPr>
          <w:p w14:paraId="730C1395" w14:textId="77777777" w:rsidR="0097209E" w:rsidRPr="00FD0425" w:rsidDel="00C21789" w:rsidRDefault="0097209E" w:rsidP="0073372F">
            <w:pPr>
              <w:pStyle w:val="TAL"/>
              <w:keepNext w:val="0"/>
              <w:keepLines w:val="0"/>
              <w:widowControl w:val="0"/>
              <w:rPr>
                <w:szCs w:val="18"/>
                <w:lang w:eastAsia="ja-JP"/>
              </w:rPr>
            </w:pPr>
          </w:p>
        </w:tc>
        <w:tc>
          <w:tcPr>
            <w:tcW w:w="1080" w:type="dxa"/>
          </w:tcPr>
          <w:p w14:paraId="31582FA5" w14:textId="77777777" w:rsidR="0097209E" w:rsidRPr="00FD0425" w:rsidDel="00C21789" w:rsidRDefault="0097209E" w:rsidP="0073372F">
            <w:pPr>
              <w:pStyle w:val="TAC"/>
              <w:keepNext w:val="0"/>
              <w:keepLines w:val="0"/>
              <w:widowControl w:val="0"/>
              <w:rPr>
                <w:lang w:eastAsia="ja-JP"/>
              </w:rPr>
            </w:pPr>
            <w:r w:rsidRPr="00FD0425">
              <w:rPr>
                <w:lang w:eastAsia="ja-JP"/>
              </w:rPr>
              <w:t>–</w:t>
            </w:r>
          </w:p>
        </w:tc>
        <w:tc>
          <w:tcPr>
            <w:tcW w:w="1080" w:type="dxa"/>
          </w:tcPr>
          <w:p w14:paraId="1F2891CE" w14:textId="77777777" w:rsidR="0097209E" w:rsidRPr="00FD0425" w:rsidDel="00C21789" w:rsidRDefault="0097209E" w:rsidP="0073372F">
            <w:pPr>
              <w:pStyle w:val="TAC"/>
              <w:keepNext w:val="0"/>
              <w:keepLines w:val="0"/>
              <w:widowControl w:val="0"/>
              <w:rPr>
                <w:lang w:eastAsia="ja-JP"/>
              </w:rPr>
            </w:pPr>
          </w:p>
        </w:tc>
      </w:tr>
      <w:tr w:rsidR="001156CE" w:rsidRPr="00FD0425" w:rsidDel="00C21789" w14:paraId="6FD07326" w14:textId="77777777" w:rsidTr="0073372F">
        <w:trPr>
          <w:jc w:val="center"/>
        </w:trPr>
        <w:tc>
          <w:tcPr>
            <w:tcW w:w="2160" w:type="dxa"/>
          </w:tcPr>
          <w:p w14:paraId="0A155686" w14:textId="77777777" w:rsidR="001156CE" w:rsidRPr="00FD0425" w:rsidRDefault="001156CE" w:rsidP="0073372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6FA504CE" w14:textId="77777777" w:rsidR="001156CE" w:rsidRPr="00FD0425" w:rsidRDefault="001156CE" w:rsidP="0073372F">
            <w:pPr>
              <w:pStyle w:val="TAL"/>
              <w:keepNext w:val="0"/>
              <w:keepLines w:val="0"/>
              <w:widowControl w:val="0"/>
              <w:rPr>
                <w:lang w:eastAsia="ja-JP"/>
              </w:rPr>
            </w:pPr>
            <w:r w:rsidRPr="00283AA6">
              <w:rPr>
                <w:rFonts w:hint="eastAsia"/>
                <w:lang w:eastAsia="zh-CN"/>
              </w:rPr>
              <w:t>O</w:t>
            </w:r>
          </w:p>
        </w:tc>
        <w:tc>
          <w:tcPr>
            <w:tcW w:w="1080" w:type="dxa"/>
          </w:tcPr>
          <w:p w14:paraId="28B64088" w14:textId="77777777" w:rsidR="001156CE" w:rsidRPr="00FD0425" w:rsidDel="00C21789" w:rsidRDefault="001156CE" w:rsidP="0073372F">
            <w:pPr>
              <w:pStyle w:val="TAL"/>
              <w:keepNext w:val="0"/>
              <w:keepLines w:val="0"/>
              <w:widowControl w:val="0"/>
              <w:rPr>
                <w:bCs/>
                <w:i/>
                <w:szCs w:val="18"/>
                <w:lang w:eastAsia="ja-JP"/>
              </w:rPr>
            </w:pPr>
          </w:p>
        </w:tc>
        <w:tc>
          <w:tcPr>
            <w:tcW w:w="1512" w:type="dxa"/>
          </w:tcPr>
          <w:p w14:paraId="72D6783F" w14:textId="77777777" w:rsidR="001156CE" w:rsidRPr="00FD0425" w:rsidRDefault="001156CE" w:rsidP="0073372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28CFF6BC" w14:textId="77777777" w:rsidR="001156CE" w:rsidRPr="00FD0425" w:rsidDel="00C21789" w:rsidRDefault="001156CE" w:rsidP="0073372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D3948DD" w14:textId="77777777" w:rsidR="001156CE" w:rsidRPr="00FD0425" w:rsidRDefault="001156CE" w:rsidP="0073372F">
            <w:pPr>
              <w:pStyle w:val="TAC"/>
              <w:keepNext w:val="0"/>
              <w:keepLines w:val="0"/>
              <w:widowControl w:val="0"/>
              <w:rPr>
                <w:lang w:eastAsia="ja-JP"/>
              </w:rPr>
            </w:pPr>
            <w:r w:rsidRPr="00283AA6">
              <w:rPr>
                <w:lang w:eastAsia="zh-CN"/>
              </w:rPr>
              <w:t>YES</w:t>
            </w:r>
          </w:p>
        </w:tc>
        <w:tc>
          <w:tcPr>
            <w:tcW w:w="1080" w:type="dxa"/>
          </w:tcPr>
          <w:p w14:paraId="29AD1377" w14:textId="77777777" w:rsidR="001156CE" w:rsidRPr="00FD0425" w:rsidDel="00C21789" w:rsidRDefault="001156CE" w:rsidP="0073372F">
            <w:pPr>
              <w:pStyle w:val="TAC"/>
              <w:keepNext w:val="0"/>
              <w:keepLines w:val="0"/>
              <w:widowControl w:val="0"/>
              <w:rPr>
                <w:lang w:eastAsia="ja-JP"/>
              </w:rPr>
            </w:pPr>
            <w:r w:rsidRPr="00283AA6">
              <w:rPr>
                <w:lang w:eastAsia="zh-CN"/>
              </w:rPr>
              <w:t>ignore</w:t>
            </w:r>
          </w:p>
        </w:tc>
      </w:tr>
      <w:tr w:rsidR="00850CA9" w:rsidRPr="00FD0425" w:rsidDel="00C21789" w14:paraId="28EDB293" w14:textId="77777777" w:rsidTr="00254D17">
        <w:trPr>
          <w:jc w:val="center"/>
        </w:trPr>
        <w:tc>
          <w:tcPr>
            <w:tcW w:w="2160" w:type="dxa"/>
          </w:tcPr>
          <w:p w14:paraId="5E829C19" w14:textId="343B91D6" w:rsidR="00850CA9" w:rsidRPr="00283AA6" w:rsidRDefault="00850CA9" w:rsidP="00850CA9">
            <w:pPr>
              <w:pStyle w:val="TAL"/>
              <w:keepNext w:val="0"/>
              <w:keepLines w:val="0"/>
              <w:widowControl w:val="0"/>
              <w:ind w:left="227"/>
              <w:rPr>
                <w:lang w:eastAsia="zh-CN"/>
              </w:rPr>
            </w:pPr>
            <w:r w:rsidRPr="00FD0425">
              <w:rPr>
                <w:lang w:eastAsia="ja-JP"/>
              </w:rPr>
              <w:t>&gt;&gt; Common Network Instance</w:t>
            </w:r>
          </w:p>
        </w:tc>
        <w:tc>
          <w:tcPr>
            <w:tcW w:w="1080" w:type="dxa"/>
          </w:tcPr>
          <w:p w14:paraId="53AB4F43" w14:textId="6C567FB4" w:rsidR="00850CA9" w:rsidRPr="00283AA6" w:rsidRDefault="00850CA9" w:rsidP="00850CA9">
            <w:pPr>
              <w:pStyle w:val="TAL"/>
              <w:keepNext w:val="0"/>
              <w:keepLines w:val="0"/>
              <w:widowControl w:val="0"/>
              <w:rPr>
                <w:lang w:eastAsia="zh-CN"/>
              </w:rPr>
            </w:pPr>
            <w:r w:rsidRPr="00FD0425">
              <w:rPr>
                <w:lang w:eastAsia="ja-JP"/>
              </w:rPr>
              <w:t>O</w:t>
            </w:r>
          </w:p>
        </w:tc>
        <w:tc>
          <w:tcPr>
            <w:tcW w:w="1080" w:type="dxa"/>
          </w:tcPr>
          <w:p w14:paraId="6E0C918F"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338FB14" w14:textId="4D6E08BD" w:rsidR="00850CA9" w:rsidRPr="00283AA6" w:rsidRDefault="00850CA9" w:rsidP="00850CA9">
            <w:pPr>
              <w:pStyle w:val="TAL"/>
              <w:keepNext w:val="0"/>
              <w:keepLines w:val="0"/>
              <w:widowControl w:val="0"/>
              <w:rPr>
                <w:lang w:eastAsia="zh-CN"/>
              </w:rPr>
            </w:pPr>
            <w:r w:rsidRPr="00FD0425">
              <w:rPr>
                <w:lang w:eastAsia="ja-JP"/>
              </w:rPr>
              <w:t>9.2.3.92</w:t>
            </w:r>
          </w:p>
        </w:tc>
        <w:tc>
          <w:tcPr>
            <w:tcW w:w="1728" w:type="dxa"/>
          </w:tcPr>
          <w:p w14:paraId="6C053044" w14:textId="77777777" w:rsidR="00850CA9" w:rsidRPr="00283AA6" w:rsidRDefault="00850CA9" w:rsidP="00850CA9">
            <w:pPr>
              <w:pStyle w:val="TAL"/>
              <w:keepNext w:val="0"/>
              <w:keepLines w:val="0"/>
              <w:widowControl w:val="0"/>
              <w:rPr>
                <w:lang w:eastAsia="zh-CN"/>
              </w:rPr>
            </w:pPr>
          </w:p>
        </w:tc>
        <w:tc>
          <w:tcPr>
            <w:tcW w:w="1080" w:type="dxa"/>
          </w:tcPr>
          <w:p w14:paraId="1E19803D" w14:textId="11520751" w:rsidR="00850CA9" w:rsidRPr="00283AA6" w:rsidRDefault="00850CA9" w:rsidP="00850CA9">
            <w:pPr>
              <w:pStyle w:val="TAC"/>
              <w:keepNext w:val="0"/>
              <w:keepLines w:val="0"/>
              <w:widowControl w:val="0"/>
              <w:rPr>
                <w:lang w:eastAsia="zh-CN"/>
              </w:rPr>
            </w:pPr>
            <w:r w:rsidRPr="00FD0425">
              <w:rPr>
                <w:lang w:eastAsia="zh-CN"/>
              </w:rPr>
              <w:t>YES</w:t>
            </w:r>
          </w:p>
        </w:tc>
        <w:tc>
          <w:tcPr>
            <w:tcW w:w="1080" w:type="dxa"/>
          </w:tcPr>
          <w:p w14:paraId="53596E6A" w14:textId="12EF5AF0" w:rsidR="00850CA9" w:rsidRPr="00283AA6" w:rsidRDefault="00850CA9" w:rsidP="00850CA9">
            <w:pPr>
              <w:pStyle w:val="TAC"/>
              <w:keepNext w:val="0"/>
              <w:keepLines w:val="0"/>
              <w:widowControl w:val="0"/>
              <w:rPr>
                <w:lang w:eastAsia="zh-CN"/>
              </w:rPr>
            </w:pPr>
            <w:r w:rsidRPr="00FD0425">
              <w:rPr>
                <w:lang w:eastAsia="zh-CN"/>
              </w:rPr>
              <w:t>ignore</w:t>
            </w:r>
          </w:p>
        </w:tc>
      </w:tr>
      <w:tr w:rsidR="00850CA9" w:rsidRPr="00FD0425" w:rsidDel="00C21789" w14:paraId="0ED06DC0" w14:textId="77777777" w:rsidTr="00254D17">
        <w:trPr>
          <w:jc w:val="center"/>
        </w:trPr>
        <w:tc>
          <w:tcPr>
            <w:tcW w:w="2160" w:type="dxa"/>
          </w:tcPr>
          <w:p w14:paraId="20978C47" w14:textId="0380589F" w:rsidR="00850CA9" w:rsidRPr="00283AA6" w:rsidRDefault="00850CA9" w:rsidP="00850CA9">
            <w:pPr>
              <w:pStyle w:val="TAL"/>
              <w:keepNext w:val="0"/>
              <w:keepLines w:val="0"/>
              <w:widowControl w:val="0"/>
              <w:ind w:left="227"/>
              <w:rPr>
                <w:lang w:eastAsia="zh-CN"/>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tcPr>
          <w:p w14:paraId="70ED5090" w14:textId="6DD47E69"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5B389D2C"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5F27A60" w14:textId="0C027A42" w:rsidR="00850CA9" w:rsidRPr="00283AA6" w:rsidRDefault="00850CA9" w:rsidP="00850CA9">
            <w:pPr>
              <w:pStyle w:val="TAL"/>
              <w:keepNext w:val="0"/>
              <w:keepLines w:val="0"/>
              <w:widowControl w:val="0"/>
              <w:rPr>
                <w:lang w:eastAsia="zh-CN"/>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728" w:type="dxa"/>
          </w:tcPr>
          <w:p w14:paraId="624D8319" w14:textId="5618F00C" w:rsidR="00850CA9" w:rsidRPr="00283AA6" w:rsidRDefault="00850CA9" w:rsidP="00850CA9">
            <w:pPr>
              <w:pStyle w:val="TAL"/>
              <w:keepNext w:val="0"/>
              <w:keepLines w:val="0"/>
              <w:widowControl w:val="0"/>
              <w:rPr>
                <w:lang w:eastAsia="zh-CN"/>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080" w:type="dxa"/>
          </w:tcPr>
          <w:p w14:paraId="52AB4832" w14:textId="15BDCD6F" w:rsidR="00850CA9" w:rsidRPr="00283AA6" w:rsidRDefault="00850CA9" w:rsidP="00850CA9">
            <w:pPr>
              <w:pStyle w:val="TAC"/>
              <w:keepNext w:val="0"/>
              <w:keepLines w:val="0"/>
              <w:widowControl w:val="0"/>
              <w:rPr>
                <w:lang w:eastAsia="zh-CN"/>
              </w:rPr>
            </w:pPr>
            <w:r>
              <w:rPr>
                <w:rFonts w:eastAsia="SimSun"/>
              </w:rPr>
              <w:t>YES</w:t>
            </w:r>
          </w:p>
        </w:tc>
        <w:tc>
          <w:tcPr>
            <w:tcW w:w="1080" w:type="dxa"/>
          </w:tcPr>
          <w:p w14:paraId="0FFD9882" w14:textId="2D7EE355" w:rsidR="00850CA9" w:rsidRPr="00283AA6" w:rsidRDefault="00850CA9" w:rsidP="00850CA9">
            <w:pPr>
              <w:pStyle w:val="TAC"/>
              <w:keepNext w:val="0"/>
              <w:keepLines w:val="0"/>
              <w:widowControl w:val="0"/>
              <w:rPr>
                <w:lang w:eastAsia="zh-CN"/>
              </w:rPr>
            </w:pPr>
            <w:r>
              <w:rPr>
                <w:rFonts w:eastAsia="SimSun"/>
                <w:lang w:eastAsia="zh-CN"/>
              </w:rPr>
              <w:t>ignore</w:t>
            </w:r>
          </w:p>
        </w:tc>
      </w:tr>
      <w:tr w:rsidR="00850CA9" w:rsidRPr="00FD0425" w:rsidDel="00C21789" w14:paraId="209934C0" w14:textId="77777777" w:rsidTr="00254D17">
        <w:trPr>
          <w:jc w:val="center"/>
        </w:trPr>
        <w:tc>
          <w:tcPr>
            <w:tcW w:w="2160" w:type="dxa"/>
          </w:tcPr>
          <w:p w14:paraId="7CAED91D" w14:textId="77E3FCB5" w:rsidR="00850CA9" w:rsidRPr="00283AA6" w:rsidRDefault="00850CA9" w:rsidP="00850CA9">
            <w:pPr>
              <w:pStyle w:val="TAL"/>
              <w:keepNext w:val="0"/>
              <w:keepLines w:val="0"/>
              <w:widowControl w:val="0"/>
              <w:ind w:left="227"/>
              <w:rPr>
                <w:lang w:eastAsia="zh-CN"/>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tcPr>
          <w:p w14:paraId="5ACC2891" w14:textId="00629AE0" w:rsidR="00850CA9" w:rsidRPr="00283AA6" w:rsidRDefault="00850CA9" w:rsidP="00850CA9">
            <w:pPr>
              <w:pStyle w:val="TAL"/>
              <w:keepNext w:val="0"/>
              <w:keepLines w:val="0"/>
              <w:widowControl w:val="0"/>
              <w:rPr>
                <w:lang w:eastAsia="zh-CN"/>
              </w:rPr>
            </w:pPr>
            <w:r w:rsidRPr="007D44E5">
              <w:rPr>
                <w:rFonts w:eastAsia="SimSun" w:hint="eastAsia"/>
                <w:lang w:eastAsia="zh-CN"/>
              </w:rPr>
              <w:t>O</w:t>
            </w:r>
          </w:p>
        </w:tc>
        <w:tc>
          <w:tcPr>
            <w:tcW w:w="1080" w:type="dxa"/>
          </w:tcPr>
          <w:p w14:paraId="653D2667"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5F7348D" w14:textId="61DC453C"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UP Transport Layer Information 9.2.1.32</w:t>
            </w:r>
          </w:p>
        </w:tc>
        <w:tc>
          <w:tcPr>
            <w:tcW w:w="1728" w:type="dxa"/>
          </w:tcPr>
          <w:p w14:paraId="27A7FE15" w14:textId="5A590209"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080" w:type="dxa"/>
          </w:tcPr>
          <w:p w14:paraId="72CB4504" w14:textId="23B0096F" w:rsidR="00850CA9" w:rsidRPr="00283AA6" w:rsidRDefault="00850CA9" w:rsidP="00850CA9">
            <w:pPr>
              <w:pStyle w:val="TAC"/>
              <w:keepNext w:val="0"/>
              <w:keepLines w:val="0"/>
              <w:widowControl w:val="0"/>
              <w:rPr>
                <w:lang w:eastAsia="zh-CN"/>
              </w:rPr>
            </w:pPr>
            <w:r w:rsidRPr="007D44E5">
              <w:rPr>
                <w:rFonts w:eastAsia="SimSun"/>
                <w:lang w:eastAsia="zh-CN"/>
              </w:rPr>
              <w:t>YES</w:t>
            </w:r>
          </w:p>
        </w:tc>
        <w:tc>
          <w:tcPr>
            <w:tcW w:w="1080" w:type="dxa"/>
          </w:tcPr>
          <w:p w14:paraId="7B239F0A" w14:textId="3366ABF6" w:rsidR="00850CA9" w:rsidRPr="00283AA6" w:rsidRDefault="00850CA9" w:rsidP="00850CA9">
            <w:pPr>
              <w:pStyle w:val="TAC"/>
              <w:keepNext w:val="0"/>
              <w:keepLines w:val="0"/>
              <w:widowControl w:val="0"/>
              <w:rPr>
                <w:lang w:eastAsia="zh-CN"/>
              </w:rPr>
            </w:pPr>
            <w:r w:rsidRPr="007D44E5">
              <w:rPr>
                <w:rFonts w:eastAsia="SimSun"/>
                <w:lang w:eastAsia="zh-CN"/>
              </w:rPr>
              <w:t>ignore</w:t>
            </w:r>
          </w:p>
        </w:tc>
      </w:tr>
      <w:tr w:rsidR="00850CA9" w:rsidRPr="00FD0425" w:rsidDel="00C21789" w14:paraId="5DAF4BDE" w14:textId="77777777" w:rsidTr="00254D17">
        <w:trPr>
          <w:jc w:val="center"/>
        </w:trPr>
        <w:tc>
          <w:tcPr>
            <w:tcW w:w="2160" w:type="dxa"/>
          </w:tcPr>
          <w:p w14:paraId="6308B171" w14:textId="04DFBE88" w:rsidR="00850CA9" w:rsidRPr="00283AA6" w:rsidRDefault="00850CA9" w:rsidP="00850CA9">
            <w:pPr>
              <w:pStyle w:val="TAL"/>
              <w:keepNext w:val="0"/>
              <w:keepLines w:val="0"/>
              <w:widowControl w:val="0"/>
              <w:ind w:left="227"/>
              <w:rPr>
                <w:lang w:eastAsia="zh-CN"/>
              </w:rPr>
            </w:pPr>
            <w:r w:rsidRPr="007D44E5">
              <w:rPr>
                <w:rFonts w:eastAsia="SimSun"/>
              </w:rPr>
              <w:t>&gt;&gt;Redundant Common Network Instance</w:t>
            </w:r>
          </w:p>
        </w:tc>
        <w:tc>
          <w:tcPr>
            <w:tcW w:w="1080" w:type="dxa"/>
          </w:tcPr>
          <w:p w14:paraId="5F8C258C" w14:textId="169D29CC"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1E896279"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659280A" w14:textId="77777777" w:rsidR="00850CA9" w:rsidRPr="007D44E5" w:rsidRDefault="00850CA9" w:rsidP="0073372F">
            <w:pPr>
              <w:pStyle w:val="TAL"/>
              <w:keepNext w:val="0"/>
              <w:keepLines w:val="0"/>
              <w:widowControl w:val="0"/>
              <w:rPr>
                <w:rFonts w:eastAsia="SimSun"/>
              </w:rPr>
            </w:pPr>
            <w:r>
              <w:rPr>
                <w:rFonts w:eastAsia="SimSun"/>
              </w:rPr>
              <w:t xml:space="preserve">Common </w:t>
            </w:r>
            <w:r w:rsidRPr="007D44E5">
              <w:rPr>
                <w:rFonts w:eastAsia="SimSun"/>
              </w:rPr>
              <w:t>Network Instance</w:t>
            </w:r>
          </w:p>
          <w:p w14:paraId="1793840A" w14:textId="4561D290" w:rsidR="00850CA9" w:rsidRPr="00283AA6" w:rsidRDefault="00850CA9" w:rsidP="00850CA9">
            <w:pPr>
              <w:pStyle w:val="TAL"/>
              <w:keepNext w:val="0"/>
              <w:keepLines w:val="0"/>
              <w:widowControl w:val="0"/>
              <w:rPr>
                <w:lang w:eastAsia="zh-CN"/>
              </w:rPr>
            </w:pPr>
            <w:r w:rsidRPr="007D44E5">
              <w:rPr>
                <w:rFonts w:eastAsia="SimSun"/>
              </w:rPr>
              <w:t>9.2.3.92</w:t>
            </w:r>
          </w:p>
        </w:tc>
        <w:tc>
          <w:tcPr>
            <w:tcW w:w="1728" w:type="dxa"/>
          </w:tcPr>
          <w:p w14:paraId="113D436F" w14:textId="77777777" w:rsidR="00850CA9" w:rsidRPr="00283AA6" w:rsidRDefault="00850CA9" w:rsidP="00850CA9">
            <w:pPr>
              <w:pStyle w:val="TAL"/>
              <w:keepNext w:val="0"/>
              <w:keepLines w:val="0"/>
              <w:widowControl w:val="0"/>
              <w:rPr>
                <w:lang w:eastAsia="zh-CN"/>
              </w:rPr>
            </w:pPr>
          </w:p>
        </w:tc>
        <w:tc>
          <w:tcPr>
            <w:tcW w:w="1080" w:type="dxa"/>
          </w:tcPr>
          <w:p w14:paraId="7650BDF5" w14:textId="54D7AA5D" w:rsidR="00850CA9" w:rsidRPr="00283AA6" w:rsidRDefault="00850CA9" w:rsidP="00850CA9">
            <w:pPr>
              <w:pStyle w:val="TAC"/>
              <w:keepNext w:val="0"/>
              <w:keepLines w:val="0"/>
              <w:widowControl w:val="0"/>
              <w:rPr>
                <w:lang w:eastAsia="zh-CN"/>
              </w:rPr>
            </w:pPr>
            <w:r w:rsidRPr="007D44E5">
              <w:rPr>
                <w:rFonts w:eastAsia="SimSun"/>
              </w:rPr>
              <w:t>YES</w:t>
            </w:r>
          </w:p>
        </w:tc>
        <w:tc>
          <w:tcPr>
            <w:tcW w:w="1080" w:type="dxa"/>
          </w:tcPr>
          <w:p w14:paraId="12944888" w14:textId="70AF99A2" w:rsidR="00850CA9" w:rsidRPr="00283AA6" w:rsidRDefault="00850CA9" w:rsidP="00850CA9">
            <w:pPr>
              <w:pStyle w:val="TAC"/>
              <w:keepNext w:val="0"/>
              <w:keepLines w:val="0"/>
              <w:widowControl w:val="0"/>
              <w:rPr>
                <w:lang w:eastAsia="zh-CN"/>
              </w:rPr>
            </w:pPr>
            <w:r w:rsidRPr="007D44E5">
              <w:rPr>
                <w:rFonts w:eastAsia="SimSun" w:hint="eastAsia"/>
                <w:lang w:eastAsia="zh-CN"/>
              </w:rPr>
              <w:t>ignore</w:t>
            </w:r>
          </w:p>
        </w:tc>
      </w:tr>
      <w:tr w:rsidR="00850CA9" w:rsidRPr="00FD0425" w:rsidDel="00C21789" w14:paraId="32342A25" w14:textId="77777777" w:rsidTr="00254D17">
        <w:trPr>
          <w:jc w:val="center"/>
        </w:trPr>
        <w:tc>
          <w:tcPr>
            <w:tcW w:w="2160" w:type="dxa"/>
          </w:tcPr>
          <w:p w14:paraId="735986B3" w14:textId="1BA5D29E" w:rsidR="00850CA9" w:rsidRPr="00283AA6" w:rsidRDefault="00850CA9" w:rsidP="00850CA9">
            <w:pPr>
              <w:pStyle w:val="TAL"/>
              <w:keepNext w:val="0"/>
              <w:keepLines w:val="0"/>
              <w:widowControl w:val="0"/>
              <w:ind w:left="227"/>
              <w:rPr>
                <w:lang w:eastAsia="zh-CN"/>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tcPr>
          <w:p w14:paraId="4C916A60" w14:textId="438DA721" w:rsidR="00850CA9" w:rsidRPr="00283AA6" w:rsidRDefault="00850CA9" w:rsidP="00850CA9">
            <w:pPr>
              <w:pStyle w:val="TAL"/>
              <w:keepNext w:val="0"/>
              <w:keepLines w:val="0"/>
              <w:widowControl w:val="0"/>
              <w:rPr>
                <w:lang w:eastAsia="zh-CN"/>
              </w:rPr>
            </w:pPr>
            <w:r w:rsidRPr="00D4004B">
              <w:rPr>
                <w:rFonts w:eastAsia="Batang" w:hint="eastAsia"/>
                <w:lang w:eastAsia="ja-JP"/>
              </w:rPr>
              <w:t>O</w:t>
            </w:r>
          </w:p>
        </w:tc>
        <w:tc>
          <w:tcPr>
            <w:tcW w:w="1080" w:type="dxa"/>
          </w:tcPr>
          <w:p w14:paraId="01AACDB4"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10A22A4A" w14:textId="2C516B84" w:rsidR="00850CA9" w:rsidRPr="00283AA6" w:rsidRDefault="00850CA9" w:rsidP="00850CA9">
            <w:pPr>
              <w:pStyle w:val="TAL"/>
              <w:keepNext w:val="0"/>
              <w:keepLines w:val="0"/>
              <w:widowControl w:val="0"/>
              <w:rPr>
                <w:lang w:eastAsia="zh-CN"/>
              </w:rPr>
            </w:pPr>
            <w:r w:rsidRPr="00380C04">
              <w:rPr>
                <w:lang w:eastAsia="ja-JP"/>
              </w:rPr>
              <w:t>9.2.3.</w:t>
            </w:r>
            <w:r>
              <w:rPr>
                <w:lang w:eastAsia="ja-JP"/>
              </w:rPr>
              <w:t>112</w:t>
            </w:r>
          </w:p>
        </w:tc>
        <w:tc>
          <w:tcPr>
            <w:tcW w:w="1728" w:type="dxa"/>
          </w:tcPr>
          <w:p w14:paraId="383D1FB1" w14:textId="77777777" w:rsidR="00850CA9" w:rsidRPr="00283AA6" w:rsidRDefault="00850CA9" w:rsidP="00850CA9">
            <w:pPr>
              <w:pStyle w:val="TAL"/>
              <w:keepNext w:val="0"/>
              <w:keepLines w:val="0"/>
              <w:widowControl w:val="0"/>
              <w:rPr>
                <w:lang w:eastAsia="zh-CN"/>
              </w:rPr>
            </w:pPr>
          </w:p>
        </w:tc>
        <w:tc>
          <w:tcPr>
            <w:tcW w:w="1080" w:type="dxa"/>
          </w:tcPr>
          <w:p w14:paraId="1BF5ACBC" w14:textId="4A966837" w:rsidR="00850CA9" w:rsidRPr="00283AA6" w:rsidRDefault="00850CA9" w:rsidP="00850CA9">
            <w:pPr>
              <w:pStyle w:val="TAC"/>
              <w:keepNext w:val="0"/>
              <w:keepLines w:val="0"/>
              <w:widowControl w:val="0"/>
              <w:rPr>
                <w:lang w:eastAsia="zh-CN"/>
              </w:rPr>
            </w:pPr>
            <w:r w:rsidRPr="00D4004B">
              <w:rPr>
                <w:lang w:eastAsia="ja-JP"/>
              </w:rPr>
              <w:t>YES</w:t>
            </w:r>
          </w:p>
        </w:tc>
        <w:tc>
          <w:tcPr>
            <w:tcW w:w="1080" w:type="dxa"/>
          </w:tcPr>
          <w:p w14:paraId="3AF05D32" w14:textId="0728E7D7" w:rsidR="00850CA9" w:rsidRPr="00283AA6" w:rsidRDefault="00850CA9" w:rsidP="00850CA9">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73372F">
            <w:pPr>
              <w:pStyle w:val="TAL"/>
              <w:keepNext w:val="0"/>
              <w:keepLines w:val="0"/>
              <w:widowControl w:val="0"/>
              <w:rPr>
                <w:lang w:eastAsia="ja-JP"/>
              </w:rPr>
            </w:pPr>
            <w:bookmarkStart w:id="4648" w:name="_Hlk138409997"/>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73372F">
      <w:pPr>
        <w:widowControl w:val="0"/>
      </w:pPr>
    </w:p>
    <w:p w14:paraId="3F78FBE9" w14:textId="77777777" w:rsidR="00F02090" w:rsidRPr="00FD0425" w:rsidRDefault="00F02090" w:rsidP="0073372F">
      <w:pPr>
        <w:pStyle w:val="Heading4"/>
        <w:keepNext w:val="0"/>
        <w:keepLines w:val="0"/>
        <w:widowControl w:val="0"/>
        <w:rPr>
          <w:lang w:val="fr-FR"/>
        </w:rPr>
      </w:pPr>
      <w:bookmarkStart w:id="4649" w:name="_CR9_2_1_2"/>
      <w:bookmarkStart w:id="4650" w:name="_Toc20955237"/>
      <w:bookmarkStart w:id="4651" w:name="_Toc29991434"/>
      <w:bookmarkStart w:id="4652" w:name="_Toc36555834"/>
      <w:bookmarkStart w:id="4653" w:name="_Toc44497554"/>
      <w:bookmarkStart w:id="4654" w:name="_Toc45107942"/>
      <w:bookmarkStart w:id="4655" w:name="_Toc45901562"/>
      <w:bookmarkStart w:id="4656" w:name="_Toc51850641"/>
      <w:bookmarkStart w:id="4657" w:name="_Toc56693644"/>
      <w:bookmarkStart w:id="4658" w:name="_Toc64447187"/>
      <w:bookmarkStart w:id="4659" w:name="_Toc66286681"/>
      <w:bookmarkStart w:id="4660" w:name="_Toc74151376"/>
      <w:bookmarkStart w:id="4661" w:name="_Toc88653848"/>
      <w:bookmarkStart w:id="4662" w:name="_Toc97904204"/>
      <w:bookmarkStart w:id="4663" w:name="_Toc105175245"/>
      <w:bookmarkStart w:id="4664" w:name="_Toc113826275"/>
      <w:bookmarkStart w:id="4665" w:name="_Toc175586857"/>
      <w:bookmarkEnd w:id="4649"/>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F64DD28" w14:textId="77777777" w:rsidR="00F02090" w:rsidRPr="006B55F2" w:rsidRDefault="00F02090" w:rsidP="0073372F">
      <w:pPr>
        <w:widowControl w:val="0"/>
      </w:pPr>
      <w:r w:rsidRPr="00FD0425">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FD0425" w14:paraId="653652DB" w14:textId="77777777" w:rsidTr="0073372F">
        <w:trPr>
          <w:tblHeader/>
        </w:trPr>
        <w:tc>
          <w:tcPr>
            <w:tcW w:w="2160" w:type="dxa"/>
          </w:tcPr>
          <w:p w14:paraId="7B851441" w14:textId="77777777" w:rsidR="009E68C8" w:rsidRPr="00FD0425" w:rsidRDefault="009E68C8" w:rsidP="0073372F">
            <w:pPr>
              <w:pStyle w:val="TAH"/>
              <w:keepNext w:val="0"/>
              <w:keepLines w:val="0"/>
              <w:widowControl w:val="0"/>
              <w:rPr>
                <w:lang w:eastAsia="ja-JP"/>
              </w:rPr>
            </w:pPr>
            <w:r w:rsidRPr="00FD0425">
              <w:rPr>
                <w:lang w:eastAsia="ja-JP"/>
              </w:rPr>
              <w:t>IE/Group Name</w:t>
            </w:r>
          </w:p>
        </w:tc>
        <w:tc>
          <w:tcPr>
            <w:tcW w:w="1080" w:type="dxa"/>
          </w:tcPr>
          <w:p w14:paraId="3B6701D1" w14:textId="77777777" w:rsidR="009E68C8" w:rsidRPr="00FD0425" w:rsidRDefault="009E68C8" w:rsidP="0073372F">
            <w:pPr>
              <w:pStyle w:val="TAH"/>
              <w:keepNext w:val="0"/>
              <w:keepLines w:val="0"/>
              <w:widowControl w:val="0"/>
              <w:rPr>
                <w:lang w:eastAsia="ja-JP"/>
              </w:rPr>
            </w:pPr>
            <w:r w:rsidRPr="00FD0425">
              <w:rPr>
                <w:lang w:eastAsia="ja-JP"/>
              </w:rPr>
              <w:t>Presence</w:t>
            </w:r>
          </w:p>
        </w:tc>
        <w:tc>
          <w:tcPr>
            <w:tcW w:w="1080" w:type="dxa"/>
          </w:tcPr>
          <w:p w14:paraId="79BD80AB" w14:textId="77777777" w:rsidR="009E68C8" w:rsidRPr="00FD0425" w:rsidRDefault="009E68C8" w:rsidP="0073372F">
            <w:pPr>
              <w:pStyle w:val="TAH"/>
              <w:keepNext w:val="0"/>
              <w:keepLines w:val="0"/>
              <w:widowControl w:val="0"/>
              <w:rPr>
                <w:lang w:eastAsia="ja-JP"/>
              </w:rPr>
            </w:pPr>
            <w:r w:rsidRPr="00FD0425">
              <w:rPr>
                <w:lang w:eastAsia="ja-JP"/>
              </w:rPr>
              <w:t>Range</w:t>
            </w:r>
          </w:p>
        </w:tc>
        <w:tc>
          <w:tcPr>
            <w:tcW w:w="1512" w:type="dxa"/>
          </w:tcPr>
          <w:p w14:paraId="75FE26D7" w14:textId="77777777" w:rsidR="009E68C8" w:rsidRPr="00FD0425" w:rsidRDefault="009E68C8" w:rsidP="0073372F">
            <w:pPr>
              <w:pStyle w:val="TAH"/>
              <w:keepNext w:val="0"/>
              <w:keepLines w:val="0"/>
              <w:widowControl w:val="0"/>
              <w:rPr>
                <w:lang w:eastAsia="ja-JP"/>
              </w:rPr>
            </w:pPr>
            <w:r w:rsidRPr="00FD0425">
              <w:rPr>
                <w:lang w:eastAsia="ja-JP"/>
              </w:rPr>
              <w:t>IE type and reference</w:t>
            </w:r>
          </w:p>
        </w:tc>
        <w:tc>
          <w:tcPr>
            <w:tcW w:w="1728" w:type="dxa"/>
          </w:tcPr>
          <w:p w14:paraId="3224F6B9" w14:textId="77777777" w:rsidR="009E68C8" w:rsidRPr="00FD0425" w:rsidRDefault="009E68C8" w:rsidP="0073372F">
            <w:pPr>
              <w:pStyle w:val="TAH"/>
              <w:keepNext w:val="0"/>
              <w:keepLines w:val="0"/>
              <w:widowControl w:val="0"/>
              <w:rPr>
                <w:lang w:eastAsia="ja-JP"/>
              </w:rPr>
            </w:pPr>
            <w:r w:rsidRPr="00FD0425">
              <w:rPr>
                <w:lang w:eastAsia="ja-JP"/>
              </w:rPr>
              <w:t>Semantics description</w:t>
            </w:r>
          </w:p>
        </w:tc>
        <w:tc>
          <w:tcPr>
            <w:tcW w:w="1080" w:type="dxa"/>
          </w:tcPr>
          <w:p w14:paraId="4F19F158" w14:textId="77777777" w:rsidR="009E68C8" w:rsidRPr="00FD0425" w:rsidRDefault="009E68C8" w:rsidP="0073372F">
            <w:pPr>
              <w:pStyle w:val="TAH"/>
              <w:keepNext w:val="0"/>
              <w:keepLines w:val="0"/>
              <w:widowControl w:val="0"/>
              <w:rPr>
                <w:lang w:eastAsia="ja-JP"/>
              </w:rPr>
            </w:pPr>
            <w:r w:rsidRPr="00FD0425">
              <w:t>Criticality</w:t>
            </w:r>
          </w:p>
        </w:tc>
        <w:tc>
          <w:tcPr>
            <w:tcW w:w="1080" w:type="dxa"/>
          </w:tcPr>
          <w:p w14:paraId="314CAA84" w14:textId="77777777" w:rsidR="009E68C8" w:rsidRPr="00FD0425" w:rsidRDefault="009E68C8" w:rsidP="0073372F">
            <w:pPr>
              <w:pStyle w:val="TAH"/>
              <w:keepNext w:val="0"/>
              <w:keepLines w:val="0"/>
              <w:widowControl w:val="0"/>
              <w:rPr>
                <w:lang w:eastAsia="ja-JP"/>
              </w:rPr>
            </w:pPr>
            <w:r w:rsidRPr="00FD0425">
              <w:t>Assigned Criticality</w:t>
            </w:r>
          </w:p>
        </w:tc>
      </w:tr>
      <w:tr w:rsidR="009E68C8" w:rsidRPr="00FD0425" w14:paraId="066933B1" w14:textId="77777777" w:rsidTr="0073372F">
        <w:tc>
          <w:tcPr>
            <w:tcW w:w="2160" w:type="dxa"/>
          </w:tcPr>
          <w:p w14:paraId="701591A5" w14:textId="77777777" w:rsidR="009E68C8" w:rsidRPr="00FD0425" w:rsidRDefault="009E68C8" w:rsidP="0073372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73372F">
            <w:pPr>
              <w:pStyle w:val="TAL"/>
              <w:keepNext w:val="0"/>
              <w:keepLines w:val="0"/>
              <w:widowControl w:val="0"/>
              <w:rPr>
                <w:rFonts w:eastAsia="Batang"/>
                <w:lang w:eastAsia="ja-JP"/>
              </w:rPr>
            </w:pPr>
          </w:p>
        </w:tc>
        <w:tc>
          <w:tcPr>
            <w:tcW w:w="1080" w:type="dxa"/>
          </w:tcPr>
          <w:p w14:paraId="2925F8D1" w14:textId="77777777" w:rsidR="009E68C8" w:rsidRPr="00FD0425" w:rsidRDefault="009E68C8"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0C732E8" w14:textId="77777777" w:rsidR="009E68C8" w:rsidRPr="00FD0425" w:rsidRDefault="009E68C8" w:rsidP="0073372F">
            <w:pPr>
              <w:pStyle w:val="TAL"/>
              <w:keepNext w:val="0"/>
              <w:keepLines w:val="0"/>
              <w:widowControl w:val="0"/>
              <w:rPr>
                <w:lang w:eastAsia="ja-JP"/>
              </w:rPr>
            </w:pPr>
          </w:p>
        </w:tc>
        <w:tc>
          <w:tcPr>
            <w:tcW w:w="1728" w:type="dxa"/>
          </w:tcPr>
          <w:p w14:paraId="64F8C4F9" w14:textId="77777777" w:rsidR="009E68C8" w:rsidRPr="00FD0425" w:rsidRDefault="009E68C8" w:rsidP="0073372F">
            <w:pPr>
              <w:pStyle w:val="TAL"/>
              <w:keepNext w:val="0"/>
              <w:keepLines w:val="0"/>
              <w:widowControl w:val="0"/>
              <w:rPr>
                <w:lang w:eastAsia="ja-JP"/>
              </w:rPr>
            </w:pPr>
          </w:p>
        </w:tc>
        <w:tc>
          <w:tcPr>
            <w:tcW w:w="1080" w:type="dxa"/>
          </w:tcPr>
          <w:p w14:paraId="36A9645E"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1B7C30CF" w14:textId="77777777" w:rsidR="009E68C8" w:rsidRPr="00FD0425" w:rsidRDefault="009E68C8" w:rsidP="0073372F">
            <w:pPr>
              <w:pStyle w:val="TAC"/>
              <w:keepNext w:val="0"/>
              <w:keepLines w:val="0"/>
              <w:widowControl w:val="0"/>
              <w:rPr>
                <w:lang w:eastAsia="ja-JP"/>
              </w:rPr>
            </w:pPr>
          </w:p>
        </w:tc>
      </w:tr>
      <w:tr w:rsidR="009E68C8" w:rsidRPr="00FD0425" w14:paraId="44FC4582" w14:textId="77777777" w:rsidTr="0073372F">
        <w:tc>
          <w:tcPr>
            <w:tcW w:w="2160" w:type="dxa"/>
          </w:tcPr>
          <w:p w14:paraId="0CF0D383" w14:textId="77777777" w:rsidR="009E68C8" w:rsidRPr="00FD0425" w:rsidRDefault="009E68C8"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73372F">
            <w:pPr>
              <w:pStyle w:val="TAL"/>
              <w:keepNext w:val="0"/>
              <w:keepLines w:val="0"/>
              <w:widowControl w:val="0"/>
              <w:rPr>
                <w:rFonts w:eastAsia="Batang"/>
                <w:lang w:eastAsia="ja-JP"/>
              </w:rPr>
            </w:pPr>
          </w:p>
        </w:tc>
        <w:tc>
          <w:tcPr>
            <w:tcW w:w="1080" w:type="dxa"/>
          </w:tcPr>
          <w:p w14:paraId="256B3CCA" w14:textId="77777777" w:rsidR="009E68C8" w:rsidRPr="00FD0425" w:rsidRDefault="009E68C8" w:rsidP="0073372F">
            <w:pPr>
              <w:pStyle w:val="TAL"/>
              <w:keepNext w:val="0"/>
              <w:keepLines w:val="0"/>
              <w:widowControl w:val="0"/>
              <w:rPr>
                <w:i/>
                <w:szCs w:val="18"/>
                <w:lang w:eastAsia="ja-JP"/>
              </w:rPr>
            </w:pPr>
            <w:r w:rsidRPr="00FD0425">
              <w:rPr>
                <w:bCs/>
                <w:i/>
                <w:szCs w:val="18"/>
                <w:lang w:eastAsia="ja-JP"/>
              </w:rPr>
              <w:t>1..&lt;maxnoofPDUSessions&gt;</w:t>
            </w:r>
          </w:p>
        </w:tc>
        <w:tc>
          <w:tcPr>
            <w:tcW w:w="1512" w:type="dxa"/>
          </w:tcPr>
          <w:p w14:paraId="1E07CA2E" w14:textId="77777777" w:rsidR="009E68C8" w:rsidRPr="00FD0425" w:rsidRDefault="009E68C8" w:rsidP="0073372F">
            <w:pPr>
              <w:pStyle w:val="TAL"/>
              <w:keepNext w:val="0"/>
              <w:keepLines w:val="0"/>
              <w:widowControl w:val="0"/>
              <w:rPr>
                <w:lang w:eastAsia="ja-JP"/>
              </w:rPr>
            </w:pPr>
          </w:p>
        </w:tc>
        <w:tc>
          <w:tcPr>
            <w:tcW w:w="1728" w:type="dxa"/>
          </w:tcPr>
          <w:p w14:paraId="2BE4146A" w14:textId="77777777" w:rsidR="009E68C8" w:rsidRPr="00FD0425" w:rsidRDefault="009E68C8" w:rsidP="0073372F">
            <w:pPr>
              <w:pStyle w:val="TAL"/>
              <w:keepNext w:val="0"/>
              <w:keepLines w:val="0"/>
              <w:widowControl w:val="0"/>
              <w:rPr>
                <w:lang w:eastAsia="ja-JP"/>
              </w:rPr>
            </w:pPr>
          </w:p>
        </w:tc>
        <w:tc>
          <w:tcPr>
            <w:tcW w:w="1080" w:type="dxa"/>
          </w:tcPr>
          <w:p w14:paraId="67EFE7D8"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799E324A" w14:textId="77777777" w:rsidR="009E68C8" w:rsidRPr="00FD0425" w:rsidRDefault="009E68C8" w:rsidP="0073372F">
            <w:pPr>
              <w:pStyle w:val="TAC"/>
              <w:keepNext w:val="0"/>
              <w:keepLines w:val="0"/>
              <w:widowControl w:val="0"/>
              <w:rPr>
                <w:lang w:eastAsia="ja-JP"/>
              </w:rPr>
            </w:pPr>
          </w:p>
        </w:tc>
      </w:tr>
      <w:tr w:rsidR="009E68C8" w:rsidRPr="00FD0425" w14:paraId="25C8932E" w14:textId="77777777" w:rsidTr="0073372F">
        <w:tc>
          <w:tcPr>
            <w:tcW w:w="2160" w:type="dxa"/>
          </w:tcPr>
          <w:p w14:paraId="1D035330" w14:textId="77777777" w:rsidR="009E68C8" w:rsidRPr="00FD0425" w:rsidRDefault="009E68C8"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73372F">
            <w:pPr>
              <w:pStyle w:val="TAL"/>
              <w:keepNext w:val="0"/>
              <w:keepLines w:val="0"/>
              <w:widowControl w:val="0"/>
              <w:rPr>
                <w:lang w:eastAsia="ja-JP"/>
              </w:rPr>
            </w:pPr>
            <w:r w:rsidRPr="00FD0425">
              <w:rPr>
                <w:rFonts w:eastAsia="Batang"/>
                <w:lang w:eastAsia="ja-JP"/>
              </w:rPr>
              <w:t>M</w:t>
            </w:r>
          </w:p>
        </w:tc>
        <w:tc>
          <w:tcPr>
            <w:tcW w:w="1080" w:type="dxa"/>
          </w:tcPr>
          <w:p w14:paraId="0E3900C7" w14:textId="77777777" w:rsidR="009E68C8" w:rsidRPr="00FD0425" w:rsidRDefault="009E68C8" w:rsidP="0073372F">
            <w:pPr>
              <w:pStyle w:val="TAL"/>
              <w:keepNext w:val="0"/>
              <w:keepLines w:val="0"/>
              <w:widowControl w:val="0"/>
              <w:rPr>
                <w:lang w:eastAsia="ja-JP"/>
              </w:rPr>
            </w:pPr>
          </w:p>
        </w:tc>
        <w:tc>
          <w:tcPr>
            <w:tcW w:w="1512" w:type="dxa"/>
          </w:tcPr>
          <w:p w14:paraId="3BDF8ED6" w14:textId="77777777" w:rsidR="009E68C8" w:rsidRPr="00FD0425" w:rsidRDefault="009E68C8" w:rsidP="0073372F">
            <w:pPr>
              <w:pStyle w:val="TAL"/>
              <w:keepNext w:val="0"/>
              <w:keepLines w:val="0"/>
              <w:widowControl w:val="0"/>
              <w:rPr>
                <w:lang w:eastAsia="ja-JP"/>
              </w:rPr>
            </w:pPr>
            <w:r w:rsidRPr="00FD0425">
              <w:rPr>
                <w:lang w:eastAsia="ja-JP"/>
              </w:rPr>
              <w:t>9.2.3.18</w:t>
            </w:r>
          </w:p>
        </w:tc>
        <w:tc>
          <w:tcPr>
            <w:tcW w:w="1728" w:type="dxa"/>
          </w:tcPr>
          <w:p w14:paraId="0A777898" w14:textId="77777777" w:rsidR="009E68C8" w:rsidRPr="00FD0425" w:rsidRDefault="009E68C8" w:rsidP="0073372F">
            <w:pPr>
              <w:pStyle w:val="TAL"/>
              <w:keepNext w:val="0"/>
              <w:keepLines w:val="0"/>
              <w:widowControl w:val="0"/>
              <w:rPr>
                <w:lang w:eastAsia="ja-JP"/>
              </w:rPr>
            </w:pPr>
          </w:p>
        </w:tc>
        <w:tc>
          <w:tcPr>
            <w:tcW w:w="1080" w:type="dxa"/>
          </w:tcPr>
          <w:p w14:paraId="245A1252"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2E7DA8FC" w14:textId="77777777" w:rsidR="009E68C8" w:rsidRPr="00FD0425" w:rsidRDefault="009E68C8" w:rsidP="0073372F">
            <w:pPr>
              <w:pStyle w:val="TAC"/>
              <w:keepNext w:val="0"/>
              <w:keepLines w:val="0"/>
              <w:widowControl w:val="0"/>
              <w:rPr>
                <w:lang w:eastAsia="ja-JP"/>
              </w:rPr>
            </w:pPr>
          </w:p>
        </w:tc>
      </w:tr>
      <w:tr w:rsidR="00C63EB4" w:rsidRPr="00FD0425" w14:paraId="59032ED0" w14:textId="77777777" w:rsidTr="0073372F">
        <w:tc>
          <w:tcPr>
            <w:tcW w:w="2160" w:type="dxa"/>
          </w:tcPr>
          <w:p w14:paraId="1AC31811" w14:textId="77777777" w:rsidR="00C63EB4" w:rsidRPr="00FD0425" w:rsidRDefault="00C63EB4" w:rsidP="0073372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776AD43" w14:textId="77777777" w:rsidR="00C63EB4" w:rsidRPr="00FD0425" w:rsidRDefault="00C63EB4" w:rsidP="0073372F">
            <w:pPr>
              <w:pStyle w:val="TAL"/>
              <w:keepNext w:val="0"/>
              <w:keepLines w:val="0"/>
              <w:widowControl w:val="0"/>
              <w:rPr>
                <w:lang w:eastAsia="ja-JP"/>
              </w:rPr>
            </w:pPr>
          </w:p>
        </w:tc>
        <w:tc>
          <w:tcPr>
            <w:tcW w:w="1512" w:type="dxa"/>
          </w:tcPr>
          <w:p w14:paraId="0EE1BADC" w14:textId="77777777" w:rsidR="00C63EB4" w:rsidRPr="00FD0425" w:rsidRDefault="00C63EB4" w:rsidP="0073372F">
            <w:pPr>
              <w:pStyle w:val="TAL"/>
              <w:keepNext w:val="0"/>
              <w:keepLines w:val="0"/>
              <w:widowControl w:val="0"/>
              <w:rPr>
                <w:lang w:eastAsia="ja-JP"/>
              </w:rPr>
            </w:pPr>
          </w:p>
        </w:tc>
        <w:tc>
          <w:tcPr>
            <w:tcW w:w="1728" w:type="dxa"/>
          </w:tcPr>
          <w:p w14:paraId="04CA4365" w14:textId="77777777" w:rsidR="00C63EB4" w:rsidRPr="00FD0425" w:rsidRDefault="00C63EB4" w:rsidP="0073372F">
            <w:pPr>
              <w:pStyle w:val="TAL"/>
              <w:keepNext w:val="0"/>
              <w:keepLines w:val="0"/>
              <w:widowControl w:val="0"/>
              <w:rPr>
                <w:lang w:eastAsia="ja-JP"/>
              </w:rPr>
            </w:pPr>
          </w:p>
        </w:tc>
        <w:tc>
          <w:tcPr>
            <w:tcW w:w="1080" w:type="dxa"/>
          </w:tcPr>
          <w:p w14:paraId="5E883961" w14:textId="77777777" w:rsidR="00C63EB4" w:rsidRPr="00FD0425" w:rsidRDefault="00C63EB4" w:rsidP="0073372F">
            <w:pPr>
              <w:pStyle w:val="TAC"/>
              <w:keepNext w:val="0"/>
              <w:keepLines w:val="0"/>
              <w:widowControl w:val="0"/>
            </w:pPr>
            <w:r w:rsidRPr="00FD0425">
              <w:t>–</w:t>
            </w:r>
          </w:p>
        </w:tc>
        <w:tc>
          <w:tcPr>
            <w:tcW w:w="1080" w:type="dxa"/>
          </w:tcPr>
          <w:p w14:paraId="2B0E2737" w14:textId="77777777" w:rsidR="00C63EB4" w:rsidRPr="00FD0425" w:rsidRDefault="00C63EB4" w:rsidP="0073372F">
            <w:pPr>
              <w:pStyle w:val="TAC"/>
              <w:keepNext w:val="0"/>
              <w:keepLines w:val="0"/>
              <w:widowControl w:val="0"/>
              <w:rPr>
                <w:lang w:eastAsia="ja-JP"/>
              </w:rPr>
            </w:pPr>
          </w:p>
        </w:tc>
      </w:tr>
      <w:tr w:rsidR="009E68C8" w:rsidRPr="00FD0425" w14:paraId="69974E79" w14:textId="77777777" w:rsidTr="0073372F">
        <w:tc>
          <w:tcPr>
            <w:tcW w:w="2160" w:type="dxa"/>
          </w:tcPr>
          <w:p w14:paraId="6A27C67D" w14:textId="77777777" w:rsidR="009E68C8" w:rsidRPr="00FD0425" w:rsidRDefault="00C63EB4" w:rsidP="0073372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73372F">
            <w:pPr>
              <w:pStyle w:val="TAL"/>
              <w:keepNext w:val="0"/>
              <w:keepLines w:val="0"/>
              <w:widowControl w:val="0"/>
              <w:rPr>
                <w:rFonts w:eastAsia="Batang"/>
                <w:lang w:eastAsia="ja-JP"/>
              </w:rPr>
            </w:pPr>
            <w:r w:rsidRPr="00FD0425">
              <w:rPr>
                <w:lang w:eastAsia="ja-JP"/>
              </w:rPr>
              <w:t>O</w:t>
            </w:r>
          </w:p>
        </w:tc>
        <w:tc>
          <w:tcPr>
            <w:tcW w:w="1080" w:type="dxa"/>
          </w:tcPr>
          <w:p w14:paraId="19EFF391" w14:textId="77777777" w:rsidR="009E68C8" w:rsidRPr="00FD0425" w:rsidRDefault="009E68C8" w:rsidP="0073372F">
            <w:pPr>
              <w:pStyle w:val="TAL"/>
              <w:keepNext w:val="0"/>
              <w:keepLines w:val="0"/>
              <w:widowControl w:val="0"/>
              <w:rPr>
                <w:lang w:eastAsia="ja-JP"/>
              </w:rPr>
            </w:pPr>
          </w:p>
        </w:tc>
        <w:tc>
          <w:tcPr>
            <w:tcW w:w="1512" w:type="dxa"/>
          </w:tcPr>
          <w:p w14:paraId="255FBAA0" w14:textId="77777777" w:rsidR="009E68C8" w:rsidRPr="00FD0425" w:rsidRDefault="009E68C8" w:rsidP="0073372F">
            <w:pPr>
              <w:pStyle w:val="TAL"/>
              <w:keepNext w:val="0"/>
              <w:keepLines w:val="0"/>
              <w:widowControl w:val="0"/>
              <w:rPr>
                <w:lang w:eastAsia="ja-JP"/>
              </w:rPr>
            </w:pPr>
            <w:r w:rsidRPr="00FD0425">
              <w:rPr>
                <w:lang w:eastAsia="ja-JP"/>
              </w:rPr>
              <w:t>ENUMERATED (True, …)</w:t>
            </w:r>
          </w:p>
        </w:tc>
        <w:tc>
          <w:tcPr>
            <w:tcW w:w="1728" w:type="dxa"/>
          </w:tcPr>
          <w:p w14:paraId="64874166" w14:textId="77777777" w:rsidR="009E68C8" w:rsidRPr="00FD0425" w:rsidRDefault="009E68C8" w:rsidP="0073372F">
            <w:pPr>
              <w:pStyle w:val="TAL"/>
              <w:keepNext w:val="0"/>
              <w:keepLines w:val="0"/>
              <w:widowControl w:val="0"/>
              <w:rPr>
                <w:lang w:eastAsia="ja-JP"/>
              </w:rPr>
            </w:pPr>
            <w:r w:rsidRPr="00FD0425">
              <w:rPr>
                <w:lang w:eastAsia="ja-JP"/>
              </w:rPr>
              <w:t>Indicates the NG-U tunnels that have been kept unchanged at the target NG-RAN node</w:t>
            </w:r>
          </w:p>
        </w:tc>
        <w:tc>
          <w:tcPr>
            <w:tcW w:w="1080" w:type="dxa"/>
          </w:tcPr>
          <w:p w14:paraId="33E4C584"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6A7A1C29" w14:textId="77777777" w:rsidR="009E68C8" w:rsidRPr="00FD0425" w:rsidRDefault="009E68C8" w:rsidP="0073372F">
            <w:pPr>
              <w:pStyle w:val="TAC"/>
              <w:keepNext w:val="0"/>
              <w:keepLines w:val="0"/>
              <w:widowControl w:val="0"/>
              <w:rPr>
                <w:lang w:eastAsia="ja-JP"/>
              </w:rPr>
            </w:pPr>
          </w:p>
        </w:tc>
      </w:tr>
      <w:tr w:rsidR="009E68C8" w:rsidRPr="00FD0425" w14:paraId="776BF808" w14:textId="77777777" w:rsidTr="0073372F">
        <w:tc>
          <w:tcPr>
            <w:tcW w:w="2160" w:type="dxa"/>
          </w:tcPr>
          <w:p w14:paraId="6CAA6247" w14:textId="77777777" w:rsidR="009E68C8" w:rsidRPr="00FD0425" w:rsidRDefault="00AB54FF" w:rsidP="0073372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73372F">
            <w:pPr>
              <w:pStyle w:val="TAL"/>
              <w:keepNext w:val="0"/>
              <w:keepLines w:val="0"/>
              <w:widowControl w:val="0"/>
              <w:rPr>
                <w:rFonts w:eastAsia="Batang"/>
                <w:lang w:eastAsia="ja-JP"/>
              </w:rPr>
            </w:pPr>
          </w:p>
        </w:tc>
        <w:tc>
          <w:tcPr>
            <w:tcW w:w="1080" w:type="dxa"/>
          </w:tcPr>
          <w:p w14:paraId="2DA96225" w14:textId="77777777" w:rsidR="009E68C8" w:rsidRPr="00FD0425" w:rsidRDefault="009E68C8" w:rsidP="0073372F">
            <w:pPr>
              <w:pStyle w:val="TAL"/>
              <w:keepNext w:val="0"/>
              <w:keepLines w:val="0"/>
              <w:widowControl w:val="0"/>
              <w:rPr>
                <w:lang w:eastAsia="ja-JP"/>
              </w:rPr>
            </w:pPr>
            <w:r w:rsidRPr="00FD0425">
              <w:rPr>
                <w:i/>
                <w:lang w:eastAsia="ja-JP"/>
              </w:rPr>
              <w:t>1</w:t>
            </w:r>
          </w:p>
        </w:tc>
        <w:tc>
          <w:tcPr>
            <w:tcW w:w="1512" w:type="dxa"/>
          </w:tcPr>
          <w:p w14:paraId="5626E0EF" w14:textId="77777777" w:rsidR="009E68C8" w:rsidRPr="00FD0425" w:rsidRDefault="009E68C8" w:rsidP="0073372F">
            <w:pPr>
              <w:pStyle w:val="TAL"/>
              <w:keepNext w:val="0"/>
              <w:keepLines w:val="0"/>
              <w:widowControl w:val="0"/>
              <w:rPr>
                <w:lang w:eastAsia="ja-JP"/>
              </w:rPr>
            </w:pPr>
          </w:p>
        </w:tc>
        <w:tc>
          <w:tcPr>
            <w:tcW w:w="1728" w:type="dxa"/>
          </w:tcPr>
          <w:p w14:paraId="2C901335" w14:textId="77777777" w:rsidR="009E68C8" w:rsidRPr="00FD0425" w:rsidRDefault="009E68C8" w:rsidP="0073372F">
            <w:pPr>
              <w:pStyle w:val="TAL"/>
              <w:keepNext w:val="0"/>
              <w:keepLines w:val="0"/>
              <w:widowControl w:val="0"/>
              <w:rPr>
                <w:rFonts w:eastAsia="Batang"/>
                <w:lang w:eastAsia="ja-JP"/>
              </w:rPr>
            </w:pPr>
          </w:p>
        </w:tc>
        <w:tc>
          <w:tcPr>
            <w:tcW w:w="1080" w:type="dxa"/>
          </w:tcPr>
          <w:p w14:paraId="2E3D9EB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CFD95E4" w14:textId="77777777" w:rsidR="009E68C8" w:rsidRPr="00FD0425" w:rsidRDefault="009E68C8" w:rsidP="0073372F">
            <w:pPr>
              <w:pStyle w:val="TAC"/>
              <w:keepNext w:val="0"/>
              <w:keepLines w:val="0"/>
              <w:widowControl w:val="0"/>
              <w:rPr>
                <w:rFonts w:eastAsia="Batang"/>
                <w:lang w:eastAsia="ja-JP"/>
              </w:rPr>
            </w:pPr>
          </w:p>
        </w:tc>
      </w:tr>
      <w:tr w:rsidR="009E68C8" w:rsidRPr="00FD0425" w14:paraId="1C5FD23F" w14:textId="77777777" w:rsidTr="0073372F">
        <w:tc>
          <w:tcPr>
            <w:tcW w:w="2160" w:type="dxa"/>
          </w:tcPr>
          <w:p w14:paraId="0417518E" w14:textId="77777777" w:rsidR="009E68C8" w:rsidRPr="00FD0425" w:rsidRDefault="00AB54FF" w:rsidP="0073372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73372F">
            <w:pPr>
              <w:pStyle w:val="TAL"/>
              <w:keepNext w:val="0"/>
              <w:keepLines w:val="0"/>
              <w:widowControl w:val="0"/>
              <w:rPr>
                <w:rFonts w:eastAsia="Batang"/>
                <w:lang w:eastAsia="ja-JP"/>
              </w:rPr>
            </w:pPr>
          </w:p>
        </w:tc>
        <w:tc>
          <w:tcPr>
            <w:tcW w:w="1080" w:type="dxa"/>
          </w:tcPr>
          <w:p w14:paraId="6020A453" w14:textId="77777777" w:rsidR="009E68C8" w:rsidRPr="00FD0425" w:rsidRDefault="009E68C8" w:rsidP="0073372F">
            <w:pPr>
              <w:pStyle w:val="TAL"/>
              <w:keepNext w:val="0"/>
              <w:keepLines w:val="0"/>
              <w:widowControl w:val="0"/>
              <w:rPr>
                <w:lang w:eastAsia="ja-JP"/>
              </w:rPr>
            </w:pPr>
            <w:r w:rsidRPr="00FD0425">
              <w:rPr>
                <w:bCs/>
                <w:i/>
                <w:szCs w:val="18"/>
                <w:lang w:eastAsia="ja-JP"/>
              </w:rPr>
              <w:t>1..&lt;maxnoofQoSFlows&gt;</w:t>
            </w:r>
          </w:p>
        </w:tc>
        <w:tc>
          <w:tcPr>
            <w:tcW w:w="1512" w:type="dxa"/>
          </w:tcPr>
          <w:p w14:paraId="5F4CEE79" w14:textId="77777777" w:rsidR="009E68C8" w:rsidRPr="00FD0425" w:rsidRDefault="009E68C8" w:rsidP="0073372F">
            <w:pPr>
              <w:pStyle w:val="TAL"/>
              <w:keepNext w:val="0"/>
              <w:keepLines w:val="0"/>
              <w:widowControl w:val="0"/>
              <w:rPr>
                <w:lang w:eastAsia="ja-JP"/>
              </w:rPr>
            </w:pPr>
          </w:p>
        </w:tc>
        <w:tc>
          <w:tcPr>
            <w:tcW w:w="1728" w:type="dxa"/>
          </w:tcPr>
          <w:p w14:paraId="25658E7F" w14:textId="77777777" w:rsidR="009E68C8" w:rsidRPr="00FD0425" w:rsidRDefault="009E68C8" w:rsidP="0073372F">
            <w:pPr>
              <w:pStyle w:val="TAL"/>
              <w:keepNext w:val="0"/>
              <w:keepLines w:val="0"/>
              <w:widowControl w:val="0"/>
              <w:rPr>
                <w:rFonts w:eastAsia="Batang"/>
                <w:lang w:eastAsia="ja-JP"/>
              </w:rPr>
            </w:pPr>
          </w:p>
        </w:tc>
        <w:tc>
          <w:tcPr>
            <w:tcW w:w="1080" w:type="dxa"/>
          </w:tcPr>
          <w:p w14:paraId="44185F4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760AEE2B" w14:textId="77777777" w:rsidR="009E68C8" w:rsidRPr="00FD0425" w:rsidRDefault="009E68C8" w:rsidP="0073372F">
            <w:pPr>
              <w:pStyle w:val="TAC"/>
              <w:keepNext w:val="0"/>
              <w:keepLines w:val="0"/>
              <w:widowControl w:val="0"/>
              <w:rPr>
                <w:rFonts w:eastAsia="Batang"/>
                <w:lang w:eastAsia="ja-JP"/>
              </w:rPr>
            </w:pPr>
          </w:p>
        </w:tc>
      </w:tr>
      <w:tr w:rsidR="009E68C8" w:rsidRPr="00FD0425" w14:paraId="5FB884CB" w14:textId="77777777" w:rsidTr="0073372F">
        <w:tc>
          <w:tcPr>
            <w:tcW w:w="2160" w:type="dxa"/>
          </w:tcPr>
          <w:p w14:paraId="231180A6" w14:textId="77777777" w:rsidR="009E68C8" w:rsidRPr="00FD0425" w:rsidRDefault="00AB54FF" w:rsidP="0073372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07ECA38" w14:textId="77777777" w:rsidR="009E68C8" w:rsidRPr="00FD0425" w:rsidRDefault="009E68C8" w:rsidP="0073372F">
            <w:pPr>
              <w:pStyle w:val="TAL"/>
              <w:keepNext w:val="0"/>
              <w:keepLines w:val="0"/>
              <w:widowControl w:val="0"/>
              <w:rPr>
                <w:lang w:eastAsia="ja-JP"/>
              </w:rPr>
            </w:pPr>
          </w:p>
        </w:tc>
        <w:tc>
          <w:tcPr>
            <w:tcW w:w="1512" w:type="dxa"/>
          </w:tcPr>
          <w:p w14:paraId="1B207CF8" w14:textId="77777777" w:rsidR="009E68C8" w:rsidRPr="00FD0425" w:rsidRDefault="009E68C8" w:rsidP="0073372F">
            <w:pPr>
              <w:pStyle w:val="TAL"/>
              <w:keepNext w:val="0"/>
              <w:keepLines w:val="0"/>
              <w:widowControl w:val="0"/>
              <w:rPr>
                <w:lang w:eastAsia="ja-JP"/>
              </w:rPr>
            </w:pPr>
            <w:r w:rsidRPr="00FD0425">
              <w:rPr>
                <w:lang w:eastAsia="ja-JP"/>
              </w:rPr>
              <w:t>9.2.3.10</w:t>
            </w:r>
          </w:p>
        </w:tc>
        <w:tc>
          <w:tcPr>
            <w:tcW w:w="1728" w:type="dxa"/>
          </w:tcPr>
          <w:p w14:paraId="4866F988" w14:textId="77777777" w:rsidR="009E68C8" w:rsidRPr="00FD0425" w:rsidRDefault="009E68C8" w:rsidP="0073372F">
            <w:pPr>
              <w:pStyle w:val="TAL"/>
              <w:keepNext w:val="0"/>
              <w:keepLines w:val="0"/>
              <w:widowControl w:val="0"/>
              <w:rPr>
                <w:rFonts w:eastAsia="Batang"/>
                <w:lang w:eastAsia="ja-JP"/>
              </w:rPr>
            </w:pPr>
          </w:p>
        </w:tc>
        <w:tc>
          <w:tcPr>
            <w:tcW w:w="1080" w:type="dxa"/>
          </w:tcPr>
          <w:p w14:paraId="317FA7AB"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9501168" w14:textId="77777777" w:rsidR="009E68C8" w:rsidRPr="00FD0425" w:rsidRDefault="009E68C8" w:rsidP="0073372F">
            <w:pPr>
              <w:pStyle w:val="TAC"/>
              <w:keepNext w:val="0"/>
              <w:keepLines w:val="0"/>
              <w:widowControl w:val="0"/>
              <w:rPr>
                <w:rFonts w:eastAsia="Batang"/>
                <w:lang w:eastAsia="ja-JP"/>
              </w:rPr>
            </w:pPr>
          </w:p>
        </w:tc>
      </w:tr>
      <w:tr w:rsidR="00E6030C" w:rsidRPr="00FD0425" w14:paraId="562FD895" w14:textId="77777777" w:rsidTr="0073372F">
        <w:tc>
          <w:tcPr>
            <w:tcW w:w="2160" w:type="dxa"/>
          </w:tcPr>
          <w:p w14:paraId="44CB3A8F" w14:textId="77777777" w:rsidR="00E6030C" w:rsidRPr="00FD0425" w:rsidRDefault="00E6030C" w:rsidP="0073372F">
            <w:pPr>
              <w:pStyle w:val="TALLeft1cm"/>
              <w:keepNext w:val="0"/>
              <w:keepLines w:val="0"/>
              <w:widowControl w:val="0"/>
              <w:rPr>
                <w:rFonts w:eastAsia="Batang"/>
                <w:lang w:eastAsia="ja-JP"/>
              </w:rPr>
            </w:pPr>
            <w:bookmarkStart w:id="4666"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O</w:t>
            </w:r>
          </w:p>
        </w:tc>
        <w:tc>
          <w:tcPr>
            <w:tcW w:w="1080" w:type="dxa"/>
          </w:tcPr>
          <w:p w14:paraId="6165E239" w14:textId="77777777" w:rsidR="00E6030C" w:rsidRPr="00FD0425" w:rsidRDefault="00E6030C" w:rsidP="0073372F">
            <w:pPr>
              <w:pStyle w:val="TAL"/>
              <w:keepNext w:val="0"/>
              <w:keepLines w:val="0"/>
              <w:widowControl w:val="0"/>
              <w:rPr>
                <w:lang w:eastAsia="ja-JP"/>
              </w:rPr>
            </w:pPr>
          </w:p>
        </w:tc>
        <w:tc>
          <w:tcPr>
            <w:tcW w:w="1512" w:type="dxa"/>
          </w:tcPr>
          <w:p w14:paraId="1CA49E2B" w14:textId="77777777" w:rsidR="00E6030C" w:rsidRPr="00FD0425" w:rsidRDefault="00E6030C" w:rsidP="0073372F">
            <w:pPr>
              <w:pStyle w:val="TAL"/>
              <w:keepNext w:val="0"/>
              <w:keepLines w:val="0"/>
              <w:widowControl w:val="0"/>
              <w:rPr>
                <w:lang w:eastAsia="ja-JP"/>
              </w:rPr>
            </w:pPr>
            <w:r w:rsidRPr="00444CDC">
              <w:rPr>
                <w:lang w:val="fr-FR" w:eastAsia="ja-JP"/>
              </w:rPr>
              <w:t>9.2.3.</w:t>
            </w:r>
            <w:r w:rsidR="00863083">
              <w:rPr>
                <w:lang w:val="fr-FR" w:eastAsia="ja-JP"/>
              </w:rPr>
              <w:t>103</w:t>
            </w:r>
          </w:p>
        </w:tc>
        <w:tc>
          <w:tcPr>
            <w:tcW w:w="1728" w:type="dxa"/>
          </w:tcPr>
          <w:p w14:paraId="72549BF4"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080" w:type="dxa"/>
          </w:tcPr>
          <w:p w14:paraId="32EFD2A8" w14:textId="77777777" w:rsidR="00E6030C" w:rsidRPr="00FD0425" w:rsidRDefault="00E6030C" w:rsidP="0073372F">
            <w:pPr>
              <w:pStyle w:val="TAC"/>
              <w:keepNext w:val="0"/>
              <w:keepLines w:val="0"/>
              <w:widowControl w:val="0"/>
            </w:pPr>
            <w:r w:rsidRPr="00444CDC">
              <w:t>YES</w:t>
            </w:r>
          </w:p>
        </w:tc>
        <w:tc>
          <w:tcPr>
            <w:tcW w:w="1080" w:type="dxa"/>
          </w:tcPr>
          <w:p w14:paraId="357149FA" w14:textId="77777777" w:rsidR="00E6030C" w:rsidRPr="00FD0425" w:rsidRDefault="00E6030C" w:rsidP="0073372F">
            <w:pPr>
              <w:pStyle w:val="TAC"/>
              <w:keepNext w:val="0"/>
              <w:keepLines w:val="0"/>
              <w:widowControl w:val="0"/>
              <w:rPr>
                <w:rFonts w:eastAsia="Batang"/>
                <w:lang w:eastAsia="ja-JP"/>
              </w:rPr>
            </w:pPr>
            <w:r w:rsidRPr="00444CDC">
              <w:rPr>
                <w:rFonts w:eastAsia="Batang"/>
                <w:lang w:eastAsia="ja-JP"/>
              </w:rPr>
              <w:t>ignore</w:t>
            </w:r>
          </w:p>
        </w:tc>
      </w:tr>
      <w:bookmarkEnd w:id="4666"/>
      <w:tr w:rsidR="00E6030C" w:rsidRPr="00FD0425" w14:paraId="18A3A942" w14:textId="77777777" w:rsidTr="0073372F">
        <w:tc>
          <w:tcPr>
            <w:tcW w:w="2160" w:type="dxa"/>
          </w:tcPr>
          <w:p w14:paraId="0494A107" w14:textId="77777777" w:rsidR="00E6030C" w:rsidRPr="00FD0425" w:rsidRDefault="00E6030C" w:rsidP="0073372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AF3A7CE" w14:textId="77777777" w:rsidR="00E6030C" w:rsidRPr="00FD0425" w:rsidRDefault="00E6030C" w:rsidP="0073372F">
            <w:pPr>
              <w:pStyle w:val="TAL"/>
              <w:keepNext w:val="0"/>
              <w:keepLines w:val="0"/>
              <w:widowControl w:val="0"/>
              <w:rPr>
                <w:lang w:eastAsia="ja-JP"/>
              </w:rPr>
            </w:pPr>
          </w:p>
        </w:tc>
        <w:tc>
          <w:tcPr>
            <w:tcW w:w="1512" w:type="dxa"/>
          </w:tcPr>
          <w:p w14:paraId="20798C10" w14:textId="77777777" w:rsidR="00E6030C" w:rsidRPr="00FD0425" w:rsidRDefault="00E6030C" w:rsidP="0073372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73372F">
            <w:pPr>
              <w:pStyle w:val="TAL"/>
              <w:keepNext w:val="0"/>
              <w:keepLines w:val="0"/>
              <w:widowControl w:val="0"/>
              <w:rPr>
                <w:lang w:eastAsia="ja-JP"/>
              </w:rPr>
            </w:pPr>
            <w:r w:rsidRPr="00FD0425">
              <w:rPr>
                <w:rFonts w:eastAsia="Batang"/>
                <w:lang w:eastAsia="ja-JP"/>
              </w:rPr>
              <w:t>9.2.1.4</w:t>
            </w:r>
          </w:p>
        </w:tc>
        <w:tc>
          <w:tcPr>
            <w:tcW w:w="1728" w:type="dxa"/>
          </w:tcPr>
          <w:p w14:paraId="61143B83" w14:textId="77777777" w:rsidR="00E6030C" w:rsidRPr="00FD0425" w:rsidRDefault="00E6030C" w:rsidP="0073372F">
            <w:pPr>
              <w:pStyle w:val="TAL"/>
              <w:keepNext w:val="0"/>
              <w:keepLines w:val="0"/>
              <w:widowControl w:val="0"/>
              <w:rPr>
                <w:rFonts w:eastAsia="Batang"/>
                <w:lang w:eastAsia="ja-JP"/>
              </w:rPr>
            </w:pPr>
          </w:p>
        </w:tc>
        <w:tc>
          <w:tcPr>
            <w:tcW w:w="1080" w:type="dxa"/>
          </w:tcPr>
          <w:p w14:paraId="603C0733" w14:textId="77777777" w:rsidR="00E6030C" w:rsidRPr="00FD0425" w:rsidRDefault="00E6030C" w:rsidP="0073372F">
            <w:pPr>
              <w:pStyle w:val="TAC"/>
              <w:keepNext w:val="0"/>
              <w:keepLines w:val="0"/>
              <w:widowControl w:val="0"/>
              <w:rPr>
                <w:lang w:eastAsia="ja-JP"/>
              </w:rPr>
            </w:pPr>
            <w:r w:rsidRPr="00FD0425">
              <w:t>–</w:t>
            </w:r>
          </w:p>
        </w:tc>
        <w:tc>
          <w:tcPr>
            <w:tcW w:w="1080" w:type="dxa"/>
          </w:tcPr>
          <w:p w14:paraId="79ED1DF8" w14:textId="77777777" w:rsidR="00E6030C" w:rsidRPr="00FD0425" w:rsidRDefault="00E6030C" w:rsidP="0073372F">
            <w:pPr>
              <w:pStyle w:val="TAC"/>
              <w:keepNext w:val="0"/>
              <w:keepLines w:val="0"/>
              <w:widowControl w:val="0"/>
              <w:rPr>
                <w:lang w:eastAsia="ja-JP"/>
              </w:rPr>
            </w:pPr>
          </w:p>
        </w:tc>
      </w:tr>
      <w:tr w:rsidR="00E6030C" w:rsidRPr="00FD0425" w14:paraId="20220B3D" w14:textId="77777777" w:rsidTr="0073372F">
        <w:tc>
          <w:tcPr>
            <w:tcW w:w="2160" w:type="dxa"/>
          </w:tcPr>
          <w:p w14:paraId="59A10DAF" w14:textId="77777777" w:rsidR="00E6030C" w:rsidRPr="00FD0425" w:rsidRDefault="00E6030C" w:rsidP="0073372F">
            <w:pPr>
              <w:pStyle w:val="TAL"/>
              <w:keepNext w:val="0"/>
              <w:keepLines w:val="0"/>
              <w:widowControl w:val="0"/>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73372F">
            <w:pPr>
              <w:pStyle w:val="TAL"/>
              <w:keepNext w:val="0"/>
              <w:keepLines w:val="0"/>
              <w:widowControl w:val="0"/>
              <w:rPr>
                <w:rFonts w:eastAsia="Batang"/>
                <w:lang w:eastAsia="ja-JP"/>
              </w:rPr>
            </w:pPr>
            <w:r w:rsidRPr="00FD0425">
              <w:rPr>
                <w:lang w:eastAsia="zh-CN"/>
              </w:rPr>
              <w:t>O</w:t>
            </w:r>
          </w:p>
        </w:tc>
        <w:tc>
          <w:tcPr>
            <w:tcW w:w="1080" w:type="dxa"/>
          </w:tcPr>
          <w:p w14:paraId="416B8ACE" w14:textId="77777777" w:rsidR="00E6030C" w:rsidRPr="00FD0425" w:rsidRDefault="00E6030C" w:rsidP="0073372F">
            <w:pPr>
              <w:pStyle w:val="TAL"/>
              <w:keepNext w:val="0"/>
              <w:keepLines w:val="0"/>
              <w:widowControl w:val="0"/>
              <w:rPr>
                <w:lang w:eastAsia="ja-JP"/>
              </w:rPr>
            </w:pPr>
          </w:p>
        </w:tc>
        <w:tc>
          <w:tcPr>
            <w:tcW w:w="1512" w:type="dxa"/>
          </w:tcPr>
          <w:p w14:paraId="55B8D880" w14:textId="77777777" w:rsidR="00E6030C" w:rsidRPr="00FD0425" w:rsidRDefault="00E6030C" w:rsidP="0073372F">
            <w:pPr>
              <w:pStyle w:val="TAL"/>
              <w:keepNext w:val="0"/>
              <w:keepLines w:val="0"/>
              <w:widowControl w:val="0"/>
              <w:rPr>
                <w:lang w:eastAsia="ja-JP"/>
              </w:rPr>
            </w:pPr>
            <w:r w:rsidRPr="00FD0425">
              <w:rPr>
                <w:lang w:eastAsia="ja-JP"/>
              </w:rPr>
              <w:t>9.2.1.16</w:t>
            </w:r>
          </w:p>
        </w:tc>
        <w:tc>
          <w:tcPr>
            <w:tcW w:w="1728" w:type="dxa"/>
          </w:tcPr>
          <w:p w14:paraId="2F569445" w14:textId="77777777" w:rsidR="00E6030C" w:rsidRPr="00FD0425" w:rsidRDefault="00E6030C" w:rsidP="0073372F">
            <w:pPr>
              <w:pStyle w:val="TAL"/>
              <w:keepNext w:val="0"/>
              <w:keepLines w:val="0"/>
              <w:widowControl w:val="0"/>
              <w:rPr>
                <w:rFonts w:eastAsia="Batang"/>
                <w:lang w:eastAsia="ja-JP"/>
              </w:rPr>
            </w:pPr>
          </w:p>
        </w:tc>
        <w:tc>
          <w:tcPr>
            <w:tcW w:w="1080" w:type="dxa"/>
          </w:tcPr>
          <w:p w14:paraId="2782F8E1" w14:textId="77777777" w:rsidR="00E6030C" w:rsidRPr="00FD0425" w:rsidRDefault="00E6030C" w:rsidP="0073372F">
            <w:pPr>
              <w:pStyle w:val="TAC"/>
              <w:keepNext w:val="0"/>
              <w:keepLines w:val="0"/>
              <w:widowControl w:val="0"/>
              <w:rPr>
                <w:rFonts w:eastAsia="Batang"/>
                <w:lang w:eastAsia="ja-JP"/>
              </w:rPr>
            </w:pPr>
            <w:r w:rsidRPr="00FD0425">
              <w:t>–</w:t>
            </w:r>
          </w:p>
        </w:tc>
        <w:tc>
          <w:tcPr>
            <w:tcW w:w="1080" w:type="dxa"/>
          </w:tcPr>
          <w:p w14:paraId="66929319" w14:textId="77777777" w:rsidR="00E6030C" w:rsidRPr="00FD0425" w:rsidRDefault="00E6030C" w:rsidP="0073372F">
            <w:pPr>
              <w:pStyle w:val="TAC"/>
              <w:keepNext w:val="0"/>
              <w:keepLines w:val="0"/>
              <w:widowControl w:val="0"/>
              <w:rPr>
                <w:rFonts w:eastAsia="Batang"/>
                <w:lang w:eastAsia="ja-JP"/>
              </w:rPr>
            </w:pPr>
          </w:p>
        </w:tc>
      </w:tr>
      <w:tr w:rsidR="00E6030C" w:rsidRPr="00FD0425" w14:paraId="45CC03B9" w14:textId="77777777" w:rsidTr="0073372F">
        <w:tc>
          <w:tcPr>
            <w:tcW w:w="2160" w:type="dxa"/>
          </w:tcPr>
          <w:p w14:paraId="5515DEE1" w14:textId="77777777" w:rsidR="00E6030C" w:rsidRPr="00FD0425" w:rsidRDefault="00E6030C" w:rsidP="0073372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73372F">
            <w:pPr>
              <w:pStyle w:val="TAL"/>
              <w:keepNext w:val="0"/>
              <w:keepLines w:val="0"/>
              <w:widowControl w:val="0"/>
              <w:rPr>
                <w:lang w:eastAsia="zh-CN"/>
              </w:rPr>
            </w:pPr>
            <w:r w:rsidRPr="00FD0425">
              <w:rPr>
                <w:rFonts w:hint="eastAsia"/>
                <w:lang w:eastAsia="zh-CN"/>
              </w:rPr>
              <w:t>O</w:t>
            </w:r>
          </w:p>
        </w:tc>
        <w:tc>
          <w:tcPr>
            <w:tcW w:w="1080" w:type="dxa"/>
          </w:tcPr>
          <w:p w14:paraId="784EE9D3" w14:textId="77777777" w:rsidR="00E6030C" w:rsidRPr="00FD0425" w:rsidRDefault="00E6030C" w:rsidP="0073372F">
            <w:pPr>
              <w:pStyle w:val="TAL"/>
              <w:keepNext w:val="0"/>
              <w:keepLines w:val="0"/>
              <w:widowControl w:val="0"/>
              <w:rPr>
                <w:lang w:eastAsia="ja-JP"/>
              </w:rPr>
            </w:pPr>
          </w:p>
        </w:tc>
        <w:tc>
          <w:tcPr>
            <w:tcW w:w="1512" w:type="dxa"/>
          </w:tcPr>
          <w:p w14:paraId="066D3B18" w14:textId="77777777" w:rsidR="00E6030C" w:rsidRPr="00FD0425" w:rsidRDefault="00E6030C" w:rsidP="0073372F">
            <w:pPr>
              <w:pStyle w:val="TAL"/>
              <w:keepNext w:val="0"/>
              <w:keepLines w:val="0"/>
              <w:widowControl w:val="0"/>
              <w:rPr>
                <w:lang w:eastAsia="ja-JP"/>
              </w:rPr>
            </w:pPr>
            <w:r w:rsidRPr="00FD0425">
              <w:t>9.2.1.31</w:t>
            </w:r>
          </w:p>
        </w:tc>
        <w:tc>
          <w:tcPr>
            <w:tcW w:w="1728" w:type="dxa"/>
          </w:tcPr>
          <w:p w14:paraId="2780A983" w14:textId="77777777" w:rsidR="00E6030C" w:rsidRPr="00FD0425" w:rsidRDefault="00E6030C" w:rsidP="0073372F">
            <w:pPr>
              <w:pStyle w:val="TAL"/>
              <w:keepNext w:val="0"/>
              <w:keepLines w:val="0"/>
              <w:widowControl w:val="0"/>
              <w:rPr>
                <w:rFonts w:eastAsia="Batang"/>
                <w:lang w:eastAsia="ja-JP"/>
              </w:rPr>
            </w:pPr>
            <w:r w:rsidRPr="00FD0425">
              <w:rPr>
                <w:rFonts w:hint="eastAsia"/>
                <w:lang w:eastAsia="zh-CN"/>
              </w:rPr>
              <w:t>This IE would be present only when the target M-NG-RAN node decide to split a PDU session between MN and SN</w:t>
            </w:r>
          </w:p>
        </w:tc>
        <w:tc>
          <w:tcPr>
            <w:tcW w:w="1080" w:type="dxa"/>
          </w:tcPr>
          <w:p w14:paraId="0DF3DD5C" w14:textId="77777777" w:rsidR="00E6030C" w:rsidRPr="00FD0425" w:rsidRDefault="00E6030C" w:rsidP="0073372F">
            <w:pPr>
              <w:pStyle w:val="TAC"/>
              <w:keepNext w:val="0"/>
              <w:keepLines w:val="0"/>
              <w:widowControl w:val="0"/>
              <w:rPr>
                <w:lang w:eastAsia="zh-CN"/>
              </w:rPr>
            </w:pPr>
            <w:r w:rsidRPr="00FD0425">
              <w:t>YES</w:t>
            </w:r>
          </w:p>
        </w:tc>
        <w:tc>
          <w:tcPr>
            <w:tcW w:w="1080" w:type="dxa"/>
          </w:tcPr>
          <w:p w14:paraId="5F7FD2EF" w14:textId="77777777" w:rsidR="00E6030C" w:rsidRPr="00FD0425" w:rsidRDefault="00E6030C" w:rsidP="0073372F">
            <w:pPr>
              <w:pStyle w:val="TAC"/>
              <w:keepNext w:val="0"/>
              <w:keepLines w:val="0"/>
              <w:widowControl w:val="0"/>
              <w:rPr>
                <w:lang w:eastAsia="zh-CN"/>
              </w:rPr>
            </w:pPr>
            <w:r w:rsidRPr="00FD0425">
              <w:t>ignore</w:t>
            </w:r>
          </w:p>
        </w:tc>
      </w:tr>
    </w:tbl>
    <w:p w14:paraId="3EB7B570"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bookmarkEnd w:id="4645"/>
    </w:tbl>
    <w:p w14:paraId="44BD0F31" w14:textId="77777777" w:rsidR="00F02090" w:rsidRPr="00FD0425" w:rsidRDefault="00F02090" w:rsidP="0073372F">
      <w:pPr>
        <w:widowControl w:val="0"/>
        <w:rPr>
          <w:lang w:eastAsia="ja-JP"/>
        </w:rPr>
      </w:pPr>
    </w:p>
    <w:p w14:paraId="23FCA71D" w14:textId="77777777" w:rsidR="00F02090" w:rsidRPr="00FD0425" w:rsidRDefault="00F02090" w:rsidP="0073372F">
      <w:pPr>
        <w:pStyle w:val="Heading4"/>
        <w:keepNext w:val="0"/>
        <w:keepLines w:val="0"/>
        <w:widowControl w:val="0"/>
      </w:pPr>
      <w:bookmarkStart w:id="4667" w:name="_CR9_2_1_3"/>
      <w:bookmarkStart w:id="4668" w:name="_Toc20955238"/>
      <w:bookmarkStart w:id="4669" w:name="_Toc29991435"/>
      <w:bookmarkStart w:id="4670" w:name="_Toc36555835"/>
      <w:bookmarkStart w:id="4671" w:name="_Toc44497555"/>
      <w:bookmarkStart w:id="4672" w:name="_Toc45107943"/>
      <w:bookmarkStart w:id="4673" w:name="_Toc45901563"/>
      <w:bookmarkStart w:id="4674" w:name="_Toc51850642"/>
      <w:bookmarkStart w:id="4675" w:name="_Toc56693645"/>
      <w:bookmarkStart w:id="4676" w:name="_Toc64447188"/>
      <w:bookmarkStart w:id="4677" w:name="_Toc66286682"/>
      <w:bookmarkStart w:id="4678" w:name="_Toc74151377"/>
      <w:bookmarkStart w:id="4679" w:name="_Toc88653849"/>
      <w:bookmarkStart w:id="4680" w:name="_Toc97904205"/>
      <w:bookmarkStart w:id="4681" w:name="_Toc105175246"/>
      <w:bookmarkStart w:id="4682" w:name="_Toc113826276"/>
      <w:bookmarkStart w:id="4683" w:name="_Toc175586858"/>
      <w:bookmarkEnd w:id="4667"/>
      <w:r w:rsidRPr="00FD0425">
        <w:t>9.2.1.3</w:t>
      </w:r>
      <w:r w:rsidRPr="00FD0425">
        <w:tab/>
        <w:t>PDU Session Resources Not Admitted List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EA3D4FC" w14:textId="77777777" w:rsidR="00F02090" w:rsidRPr="00FD0425" w:rsidRDefault="00F02090" w:rsidP="0073372F">
      <w:pPr>
        <w:widowControl w:val="0"/>
      </w:pPr>
      <w:r w:rsidRPr="00FD0425">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7D9553" w14:textId="77777777" w:rsidTr="005926E2">
        <w:tc>
          <w:tcPr>
            <w:tcW w:w="2448" w:type="dxa"/>
          </w:tcPr>
          <w:p w14:paraId="5E2E8C0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91077C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7CF70C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C25215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5926E2">
        <w:tc>
          <w:tcPr>
            <w:tcW w:w="2448" w:type="dxa"/>
          </w:tcPr>
          <w:p w14:paraId="77D64EE4" w14:textId="77777777" w:rsidR="00F02090" w:rsidRPr="00FD0425" w:rsidRDefault="00F02090" w:rsidP="0073372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73372F">
            <w:pPr>
              <w:pStyle w:val="TAL"/>
              <w:keepNext w:val="0"/>
              <w:keepLines w:val="0"/>
              <w:widowControl w:val="0"/>
              <w:rPr>
                <w:rFonts w:eastAsia="Batang"/>
                <w:lang w:eastAsia="ja-JP"/>
              </w:rPr>
            </w:pPr>
          </w:p>
        </w:tc>
        <w:tc>
          <w:tcPr>
            <w:tcW w:w="1440" w:type="dxa"/>
          </w:tcPr>
          <w:p w14:paraId="7A88F76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3872677" w14:textId="77777777" w:rsidR="00F02090" w:rsidRPr="00FD0425" w:rsidRDefault="00F02090" w:rsidP="0073372F">
            <w:pPr>
              <w:pStyle w:val="TAL"/>
              <w:keepNext w:val="0"/>
              <w:keepLines w:val="0"/>
              <w:widowControl w:val="0"/>
              <w:rPr>
                <w:lang w:eastAsia="ja-JP"/>
              </w:rPr>
            </w:pPr>
          </w:p>
        </w:tc>
        <w:tc>
          <w:tcPr>
            <w:tcW w:w="2880" w:type="dxa"/>
          </w:tcPr>
          <w:p w14:paraId="22DBA888" w14:textId="77777777" w:rsidR="00F02090" w:rsidRPr="00FD0425" w:rsidRDefault="00F02090" w:rsidP="0073372F">
            <w:pPr>
              <w:pStyle w:val="TAL"/>
              <w:keepNext w:val="0"/>
              <w:keepLines w:val="0"/>
              <w:widowControl w:val="0"/>
              <w:rPr>
                <w:lang w:eastAsia="ja-JP"/>
              </w:rPr>
            </w:pPr>
          </w:p>
        </w:tc>
      </w:tr>
      <w:tr w:rsidR="00F02090" w:rsidRPr="00FD0425" w14:paraId="67228596" w14:textId="77777777" w:rsidTr="005926E2">
        <w:tc>
          <w:tcPr>
            <w:tcW w:w="2448" w:type="dxa"/>
          </w:tcPr>
          <w:p w14:paraId="4178D276" w14:textId="77777777" w:rsidR="00F02090" w:rsidRPr="00FD0425" w:rsidRDefault="00F02090"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532EDC72" w14:textId="77777777" w:rsidR="00F02090" w:rsidRPr="00FD0425" w:rsidRDefault="00F02090" w:rsidP="0073372F">
            <w:pPr>
              <w:pStyle w:val="TAL"/>
              <w:keepNext w:val="0"/>
              <w:keepLines w:val="0"/>
              <w:widowControl w:val="0"/>
              <w:rPr>
                <w:rFonts w:eastAsia="Batang"/>
                <w:lang w:eastAsia="ja-JP"/>
              </w:rPr>
            </w:pPr>
          </w:p>
        </w:tc>
        <w:tc>
          <w:tcPr>
            <w:tcW w:w="1440" w:type="dxa"/>
          </w:tcPr>
          <w:p w14:paraId="47CBEA9D"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1..&lt;maxnoofPDUSessions&gt;</w:t>
            </w:r>
          </w:p>
        </w:tc>
        <w:tc>
          <w:tcPr>
            <w:tcW w:w="1872" w:type="dxa"/>
          </w:tcPr>
          <w:p w14:paraId="74F463C5" w14:textId="77777777" w:rsidR="00F02090" w:rsidRPr="00FD0425" w:rsidRDefault="00F02090" w:rsidP="0073372F">
            <w:pPr>
              <w:pStyle w:val="TAL"/>
              <w:keepNext w:val="0"/>
              <w:keepLines w:val="0"/>
              <w:widowControl w:val="0"/>
              <w:rPr>
                <w:lang w:eastAsia="ja-JP"/>
              </w:rPr>
            </w:pPr>
          </w:p>
        </w:tc>
        <w:tc>
          <w:tcPr>
            <w:tcW w:w="2880" w:type="dxa"/>
          </w:tcPr>
          <w:p w14:paraId="5EA47B7E" w14:textId="77777777" w:rsidR="00F02090" w:rsidRPr="00FD0425" w:rsidRDefault="00F02090" w:rsidP="0073372F">
            <w:pPr>
              <w:pStyle w:val="TAL"/>
              <w:keepNext w:val="0"/>
              <w:keepLines w:val="0"/>
              <w:widowControl w:val="0"/>
              <w:rPr>
                <w:lang w:eastAsia="ja-JP"/>
              </w:rPr>
            </w:pPr>
          </w:p>
        </w:tc>
      </w:tr>
      <w:tr w:rsidR="00F02090" w:rsidRPr="00FD0425" w14:paraId="498E392F" w14:textId="77777777" w:rsidTr="005926E2">
        <w:tc>
          <w:tcPr>
            <w:tcW w:w="2448" w:type="dxa"/>
          </w:tcPr>
          <w:p w14:paraId="326BAC27"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1BDBC1AA" w14:textId="77777777" w:rsidR="00F02090" w:rsidRPr="00FD0425" w:rsidRDefault="00F02090" w:rsidP="0073372F">
            <w:pPr>
              <w:pStyle w:val="TAL"/>
              <w:keepNext w:val="0"/>
              <w:keepLines w:val="0"/>
              <w:widowControl w:val="0"/>
              <w:rPr>
                <w:lang w:eastAsia="ja-JP"/>
              </w:rPr>
            </w:pPr>
          </w:p>
        </w:tc>
        <w:tc>
          <w:tcPr>
            <w:tcW w:w="1872" w:type="dxa"/>
          </w:tcPr>
          <w:p w14:paraId="58A160B6"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42080AAC" w14:textId="77777777" w:rsidR="00F02090" w:rsidRPr="00FD0425" w:rsidRDefault="00F02090" w:rsidP="0073372F">
            <w:pPr>
              <w:pStyle w:val="TAL"/>
              <w:keepNext w:val="0"/>
              <w:keepLines w:val="0"/>
              <w:widowControl w:val="0"/>
              <w:rPr>
                <w:lang w:eastAsia="ja-JP"/>
              </w:rPr>
            </w:pPr>
          </w:p>
        </w:tc>
      </w:tr>
      <w:tr w:rsidR="00F02090" w:rsidRPr="00FD0425" w14:paraId="6522AFC8" w14:textId="77777777" w:rsidTr="005926E2">
        <w:tc>
          <w:tcPr>
            <w:tcW w:w="2448" w:type="dxa"/>
          </w:tcPr>
          <w:p w14:paraId="70348B99"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65D0268F" w14:textId="77777777" w:rsidR="00F02090" w:rsidRPr="00FD0425" w:rsidRDefault="00F02090" w:rsidP="0073372F">
            <w:pPr>
              <w:pStyle w:val="TAL"/>
              <w:keepNext w:val="0"/>
              <w:keepLines w:val="0"/>
              <w:widowControl w:val="0"/>
              <w:rPr>
                <w:lang w:eastAsia="ja-JP"/>
              </w:rPr>
            </w:pPr>
          </w:p>
        </w:tc>
        <w:tc>
          <w:tcPr>
            <w:tcW w:w="1872" w:type="dxa"/>
          </w:tcPr>
          <w:p w14:paraId="7D6416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3B8D727" w14:textId="77777777" w:rsidR="00F02090" w:rsidRPr="00FD0425" w:rsidRDefault="00F02090" w:rsidP="0073372F">
            <w:pPr>
              <w:pStyle w:val="TAL"/>
              <w:keepNext w:val="0"/>
              <w:keepLines w:val="0"/>
              <w:widowControl w:val="0"/>
              <w:rPr>
                <w:lang w:eastAsia="ja-JP"/>
              </w:rPr>
            </w:pPr>
          </w:p>
        </w:tc>
      </w:tr>
    </w:tbl>
    <w:p w14:paraId="7EBE89D5" w14:textId="77777777" w:rsidR="00F02090" w:rsidRPr="00FD0425" w:rsidRDefault="00F02090" w:rsidP="0073372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0A689DA4"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73372F">
      <w:pPr>
        <w:widowControl w:val="0"/>
        <w:rPr>
          <w:lang w:val="fr-FR"/>
        </w:rPr>
      </w:pPr>
    </w:p>
    <w:p w14:paraId="5F0D204D" w14:textId="77777777" w:rsidR="00F02090" w:rsidRPr="00FD0425" w:rsidRDefault="00F02090" w:rsidP="0073372F">
      <w:pPr>
        <w:pStyle w:val="Heading4"/>
        <w:keepNext w:val="0"/>
        <w:keepLines w:val="0"/>
        <w:widowControl w:val="0"/>
        <w:rPr>
          <w:lang w:val="fr-FR"/>
        </w:rPr>
      </w:pPr>
      <w:bookmarkStart w:id="4684" w:name="_CR9_2_1_4"/>
      <w:bookmarkStart w:id="4685" w:name="_Toc20955239"/>
      <w:bookmarkStart w:id="4686" w:name="_Toc29991436"/>
      <w:bookmarkStart w:id="4687" w:name="_Toc36555836"/>
      <w:bookmarkStart w:id="4688" w:name="_Toc44497556"/>
      <w:bookmarkStart w:id="4689" w:name="_Toc45107944"/>
      <w:bookmarkStart w:id="4690" w:name="_Toc45901564"/>
      <w:bookmarkStart w:id="4691" w:name="_Toc51850643"/>
      <w:bookmarkStart w:id="4692" w:name="_Toc56693646"/>
      <w:bookmarkStart w:id="4693" w:name="_Toc64447189"/>
      <w:bookmarkStart w:id="4694" w:name="_Toc66286683"/>
      <w:bookmarkStart w:id="4695" w:name="_Toc74151378"/>
      <w:bookmarkStart w:id="4696" w:name="_Toc88653850"/>
      <w:bookmarkStart w:id="4697" w:name="_Toc97904206"/>
      <w:bookmarkStart w:id="4698" w:name="_Toc105175247"/>
      <w:bookmarkStart w:id="4699" w:name="_Toc113826277"/>
      <w:bookmarkStart w:id="4700" w:name="_Toc175586859"/>
      <w:bookmarkEnd w:id="4684"/>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159D1B58" w14:textId="77777777" w:rsidR="00F02090" w:rsidRPr="00FD0425" w:rsidRDefault="00F02090" w:rsidP="0073372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C51810" w14:textId="77777777" w:rsidTr="005926E2">
        <w:tc>
          <w:tcPr>
            <w:tcW w:w="2448" w:type="dxa"/>
          </w:tcPr>
          <w:p w14:paraId="472EAB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D432E5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5554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534D3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5926E2">
        <w:tc>
          <w:tcPr>
            <w:tcW w:w="2448" w:type="dxa"/>
          </w:tcPr>
          <w:p w14:paraId="5D38C752" w14:textId="77777777" w:rsidR="00F02090" w:rsidRPr="00FD0425" w:rsidRDefault="00F02090"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73372F">
            <w:pPr>
              <w:pStyle w:val="TAL"/>
              <w:keepNext w:val="0"/>
              <w:keepLines w:val="0"/>
              <w:widowControl w:val="0"/>
              <w:rPr>
                <w:rFonts w:eastAsia="Batang"/>
                <w:lang w:eastAsia="ja-JP"/>
              </w:rPr>
            </w:pPr>
          </w:p>
        </w:tc>
        <w:tc>
          <w:tcPr>
            <w:tcW w:w="1440" w:type="dxa"/>
          </w:tcPr>
          <w:p w14:paraId="47957E84"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4D237714" w14:textId="77777777" w:rsidR="00F02090" w:rsidRPr="00FD0425" w:rsidRDefault="00F02090" w:rsidP="0073372F">
            <w:pPr>
              <w:pStyle w:val="TAL"/>
              <w:keepNext w:val="0"/>
              <w:keepLines w:val="0"/>
              <w:widowControl w:val="0"/>
              <w:rPr>
                <w:lang w:eastAsia="ja-JP"/>
              </w:rPr>
            </w:pPr>
          </w:p>
        </w:tc>
        <w:tc>
          <w:tcPr>
            <w:tcW w:w="2880" w:type="dxa"/>
          </w:tcPr>
          <w:p w14:paraId="649C0E09" w14:textId="77777777" w:rsidR="00F02090" w:rsidRPr="00FD0425" w:rsidRDefault="00F02090" w:rsidP="0073372F">
            <w:pPr>
              <w:pStyle w:val="TAL"/>
              <w:keepNext w:val="0"/>
              <w:keepLines w:val="0"/>
              <w:widowControl w:val="0"/>
              <w:rPr>
                <w:lang w:eastAsia="ja-JP"/>
              </w:rPr>
            </w:pPr>
          </w:p>
        </w:tc>
      </w:tr>
      <w:tr w:rsidR="00F02090" w:rsidRPr="00FD0425" w14:paraId="657C71D9" w14:textId="77777777" w:rsidTr="005926E2">
        <w:tc>
          <w:tcPr>
            <w:tcW w:w="2448" w:type="dxa"/>
          </w:tcPr>
          <w:p w14:paraId="3215C3EE"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0FD370DB" w14:textId="77777777" w:rsidR="00F02090" w:rsidRPr="00FD0425" w:rsidRDefault="00F02090" w:rsidP="0073372F">
            <w:pPr>
              <w:pStyle w:val="TAL"/>
              <w:keepNext w:val="0"/>
              <w:keepLines w:val="0"/>
              <w:widowControl w:val="0"/>
              <w:rPr>
                <w:lang w:eastAsia="ja-JP"/>
              </w:rPr>
            </w:pPr>
          </w:p>
        </w:tc>
        <w:tc>
          <w:tcPr>
            <w:tcW w:w="1872" w:type="dxa"/>
          </w:tcPr>
          <w:p w14:paraId="3D9D3A94"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53DD225F" w14:textId="77777777" w:rsidR="00F02090" w:rsidRPr="00FD0425" w:rsidRDefault="00F02090" w:rsidP="0073372F">
            <w:pPr>
              <w:pStyle w:val="TAL"/>
              <w:keepNext w:val="0"/>
              <w:keepLines w:val="0"/>
              <w:widowControl w:val="0"/>
              <w:rPr>
                <w:lang w:eastAsia="zh-CN"/>
              </w:rPr>
            </w:pPr>
          </w:p>
        </w:tc>
      </w:tr>
      <w:tr w:rsidR="00F02090" w:rsidRPr="00FD0425" w14:paraId="67F07453" w14:textId="77777777" w:rsidTr="005926E2">
        <w:tc>
          <w:tcPr>
            <w:tcW w:w="2448" w:type="dxa"/>
          </w:tcPr>
          <w:p w14:paraId="72287BC7" w14:textId="77777777" w:rsidR="00F02090" w:rsidRPr="00FD0425" w:rsidRDefault="00F02090" w:rsidP="0073372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73372F">
            <w:pPr>
              <w:pStyle w:val="TAL"/>
              <w:keepNext w:val="0"/>
              <w:keepLines w:val="0"/>
              <w:widowControl w:val="0"/>
              <w:rPr>
                <w:lang w:eastAsia="zh-CN"/>
              </w:rPr>
            </w:pPr>
            <w:r w:rsidRPr="00FD0425">
              <w:rPr>
                <w:rFonts w:hint="eastAsia"/>
                <w:lang w:eastAsia="zh-CN"/>
              </w:rPr>
              <w:t>O</w:t>
            </w:r>
          </w:p>
        </w:tc>
        <w:tc>
          <w:tcPr>
            <w:tcW w:w="1440" w:type="dxa"/>
          </w:tcPr>
          <w:p w14:paraId="1D86017E" w14:textId="77777777" w:rsidR="00F02090" w:rsidRPr="00FD0425" w:rsidRDefault="00F02090" w:rsidP="0073372F">
            <w:pPr>
              <w:pStyle w:val="TAL"/>
              <w:keepNext w:val="0"/>
              <w:keepLines w:val="0"/>
              <w:widowControl w:val="0"/>
              <w:rPr>
                <w:lang w:eastAsia="ja-JP"/>
              </w:rPr>
            </w:pPr>
          </w:p>
        </w:tc>
        <w:tc>
          <w:tcPr>
            <w:tcW w:w="1872" w:type="dxa"/>
          </w:tcPr>
          <w:p w14:paraId="38F3F16D"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181B459" w14:textId="77777777" w:rsidR="00F02090" w:rsidRPr="00FD0425" w:rsidRDefault="00F02090" w:rsidP="0073372F">
            <w:pPr>
              <w:pStyle w:val="TAL"/>
              <w:keepNext w:val="0"/>
              <w:keepLines w:val="0"/>
              <w:widowControl w:val="0"/>
              <w:rPr>
                <w:lang w:eastAsia="zh-CN"/>
              </w:rPr>
            </w:pPr>
          </w:p>
        </w:tc>
      </w:tr>
    </w:tbl>
    <w:p w14:paraId="0EAB84A0" w14:textId="77777777" w:rsidR="00F02090" w:rsidRPr="00FD0425" w:rsidRDefault="00F02090"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73372F">
      <w:pPr>
        <w:widowControl w:val="0"/>
        <w:rPr>
          <w:lang w:eastAsia="zh-CN"/>
        </w:rPr>
      </w:pPr>
    </w:p>
    <w:p w14:paraId="5435FB1B" w14:textId="77777777" w:rsidR="00A71D6D" w:rsidRPr="00FD0425" w:rsidRDefault="00A71D6D" w:rsidP="0073372F">
      <w:pPr>
        <w:pStyle w:val="Heading4"/>
        <w:keepNext w:val="0"/>
        <w:keepLines w:val="0"/>
        <w:widowControl w:val="0"/>
        <w:rPr>
          <w:lang w:val="fr-FR"/>
        </w:rPr>
      </w:pPr>
      <w:bookmarkStart w:id="4701" w:name="_CR9_2_1_4a"/>
      <w:bookmarkStart w:id="4702" w:name="_Toc20955240"/>
      <w:bookmarkStart w:id="4703" w:name="_Toc29991437"/>
      <w:bookmarkStart w:id="4704" w:name="_Toc36555837"/>
      <w:bookmarkStart w:id="4705" w:name="_Toc44497557"/>
      <w:bookmarkStart w:id="4706" w:name="_Toc45107945"/>
      <w:bookmarkStart w:id="4707" w:name="_Toc45901565"/>
      <w:bookmarkStart w:id="4708" w:name="_Toc51850644"/>
      <w:bookmarkStart w:id="4709" w:name="_Toc56693647"/>
      <w:bookmarkStart w:id="4710" w:name="_Toc64447190"/>
      <w:bookmarkStart w:id="4711" w:name="_Toc66286684"/>
      <w:bookmarkStart w:id="4712" w:name="_Toc74151379"/>
      <w:bookmarkStart w:id="4713" w:name="_Toc88653851"/>
      <w:bookmarkStart w:id="4714" w:name="_Toc97904207"/>
      <w:bookmarkStart w:id="4715" w:name="_Toc105175248"/>
      <w:bookmarkStart w:id="4716" w:name="_Toc113826278"/>
      <w:bookmarkStart w:id="4717" w:name="_Toc175586860"/>
      <w:bookmarkEnd w:id="4701"/>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35EF226F" w14:textId="77777777" w:rsidR="00A71D6D" w:rsidRPr="00FD0425" w:rsidRDefault="00A71D6D" w:rsidP="0073372F">
      <w:pPr>
        <w:widowControl w:val="0"/>
        <w:rPr>
          <w:lang w:eastAsia="zh-CN"/>
        </w:rPr>
      </w:pPr>
      <w:r w:rsidRPr="00FD0425">
        <w:t xml:space="preserve">This IE contains a list of </w:t>
      </w:r>
      <w:r w:rsidRPr="00FD0425">
        <w:rPr>
          <w:rFonts w:hint="eastAsia"/>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FD0425" w14:paraId="2A1B08E1" w14:textId="77777777" w:rsidTr="005926E2">
        <w:tc>
          <w:tcPr>
            <w:tcW w:w="2448" w:type="dxa"/>
          </w:tcPr>
          <w:p w14:paraId="3208DE2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A5F82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w:t>
            </w:r>
          </w:p>
        </w:tc>
        <w:tc>
          <w:tcPr>
            <w:tcW w:w="1872" w:type="dxa"/>
          </w:tcPr>
          <w:p w14:paraId="152DC01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7301179"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5926E2">
        <w:tc>
          <w:tcPr>
            <w:tcW w:w="2448" w:type="dxa"/>
          </w:tcPr>
          <w:p w14:paraId="6A3062DF" w14:textId="77777777" w:rsidR="00A71D6D" w:rsidRPr="00FD0425" w:rsidRDefault="00A71D6D"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73372F">
            <w:pPr>
              <w:pStyle w:val="TAL"/>
              <w:keepNext w:val="0"/>
              <w:keepLines w:val="0"/>
              <w:widowControl w:val="0"/>
              <w:rPr>
                <w:rFonts w:eastAsia="Batang"/>
                <w:lang w:eastAsia="ja-JP"/>
              </w:rPr>
            </w:pPr>
          </w:p>
        </w:tc>
        <w:tc>
          <w:tcPr>
            <w:tcW w:w="1440" w:type="dxa"/>
          </w:tcPr>
          <w:p w14:paraId="13BAF136" w14:textId="77777777" w:rsidR="00A71D6D" w:rsidRPr="00FD0425" w:rsidRDefault="00A71D6D"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05C44E0E" w14:textId="77777777" w:rsidR="00A71D6D" w:rsidRPr="00FD0425" w:rsidRDefault="00A71D6D" w:rsidP="0073372F">
            <w:pPr>
              <w:pStyle w:val="TAL"/>
              <w:keepNext w:val="0"/>
              <w:keepLines w:val="0"/>
              <w:widowControl w:val="0"/>
              <w:rPr>
                <w:lang w:eastAsia="ja-JP"/>
              </w:rPr>
            </w:pPr>
          </w:p>
        </w:tc>
        <w:tc>
          <w:tcPr>
            <w:tcW w:w="2880" w:type="dxa"/>
          </w:tcPr>
          <w:p w14:paraId="56F333B8" w14:textId="77777777" w:rsidR="00A71D6D" w:rsidRPr="00FD0425" w:rsidRDefault="00A71D6D" w:rsidP="0073372F">
            <w:pPr>
              <w:pStyle w:val="TAL"/>
              <w:keepNext w:val="0"/>
              <w:keepLines w:val="0"/>
              <w:widowControl w:val="0"/>
              <w:rPr>
                <w:lang w:eastAsia="ja-JP"/>
              </w:rPr>
            </w:pPr>
          </w:p>
        </w:tc>
      </w:tr>
      <w:tr w:rsidR="00A71D6D" w:rsidRPr="00FD0425" w14:paraId="0095027C" w14:textId="77777777" w:rsidTr="005926E2">
        <w:tc>
          <w:tcPr>
            <w:tcW w:w="2448" w:type="dxa"/>
          </w:tcPr>
          <w:p w14:paraId="59ABB8E6" w14:textId="77777777" w:rsidR="00A71D6D" w:rsidRPr="00FD0425" w:rsidRDefault="00A71D6D"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73372F">
            <w:pPr>
              <w:pStyle w:val="TAL"/>
              <w:keepNext w:val="0"/>
              <w:keepLines w:val="0"/>
              <w:widowControl w:val="0"/>
              <w:rPr>
                <w:lang w:eastAsia="ja-JP"/>
              </w:rPr>
            </w:pPr>
            <w:r w:rsidRPr="00FD0425">
              <w:rPr>
                <w:rFonts w:eastAsia="Batang"/>
                <w:lang w:eastAsia="ja-JP"/>
              </w:rPr>
              <w:t>M</w:t>
            </w:r>
          </w:p>
        </w:tc>
        <w:tc>
          <w:tcPr>
            <w:tcW w:w="1440" w:type="dxa"/>
          </w:tcPr>
          <w:p w14:paraId="779C1DC2" w14:textId="77777777" w:rsidR="00A71D6D" w:rsidRPr="00FD0425" w:rsidRDefault="00A71D6D" w:rsidP="0073372F">
            <w:pPr>
              <w:pStyle w:val="TAL"/>
              <w:keepNext w:val="0"/>
              <w:keepLines w:val="0"/>
              <w:widowControl w:val="0"/>
              <w:rPr>
                <w:lang w:eastAsia="ja-JP"/>
              </w:rPr>
            </w:pPr>
          </w:p>
        </w:tc>
        <w:tc>
          <w:tcPr>
            <w:tcW w:w="1872" w:type="dxa"/>
          </w:tcPr>
          <w:p w14:paraId="3B2E8DE5" w14:textId="77777777" w:rsidR="00A71D6D" w:rsidRPr="00FD0425" w:rsidRDefault="00A71D6D" w:rsidP="0073372F">
            <w:pPr>
              <w:pStyle w:val="TAL"/>
              <w:keepNext w:val="0"/>
              <w:keepLines w:val="0"/>
              <w:widowControl w:val="0"/>
              <w:rPr>
                <w:lang w:eastAsia="ja-JP"/>
              </w:rPr>
            </w:pPr>
            <w:r w:rsidRPr="00FD0425">
              <w:rPr>
                <w:lang w:eastAsia="ja-JP"/>
              </w:rPr>
              <w:t>9.2.3.10</w:t>
            </w:r>
          </w:p>
        </w:tc>
        <w:tc>
          <w:tcPr>
            <w:tcW w:w="2880" w:type="dxa"/>
          </w:tcPr>
          <w:p w14:paraId="04064BC2" w14:textId="77777777" w:rsidR="00A71D6D" w:rsidRPr="00FD0425" w:rsidRDefault="00A71D6D" w:rsidP="0073372F">
            <w:pPr>
              <w:pStyle w:val="TAL"/>
              <w:keepNext w:val="0"/>
              <w:keepLines w:val="0"/>
              <w:widowControl w:val="0"/>
              <w:rPr>
                <w:lang w:eastAsia="zh-CN"/>
              </w:rPr>
            </w:pPr>
          </w:p>
        </w:tc>
      </w:tr>
    </w:tbl>
    <w:p w14:paraId="6F8CFA94" w14:textId="77777777" w:rsidR="00A71D6D" w:rsidRPr="00FD0425" w:rsidRDefault="00A71D6D"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73372F">
      <w:pPr>
        <w:widowControl w:val="0"/>
        <w:rPr>
          <w:lang w:eastAsia="zh-CN"/>
        </w:rPr>
      </w:pPr>
    </w:p>
    <w:p w14:paraId="1E77BBCA" w14:textId="77777777" w:rsidR="00F02090" w:rsidRPr="00FD0425" w:rsidRDefault="00F02090" w:rsidP="0073372F">
      <w:pPr>
        <w:pStyle w:val="Heading4"/>
        <w:keepNext w:val="0"/>
        <w:keepLines w:val="0"/>
        <w:widowControl w:val="0"/>
      </w:pPr>
      <w:bookmarkStart w:id="4718" w:name="_CR9_2_1_5"/>
      <w:bookmarkStart w:id="4719" w:name="_Toc20955241"/>
      <w:bookmarkStart w:id="4720" w:name="_Toc29991438"/>
      <w:bookmarkStart w:id="4721" w:name="_Toc36555838"/>
      <w:bookmarkStart w:id="4722" w:name="_Toc44497558"/>
      <w:bookmarkStart w:id="4723" w:name="_Toc45107946"/>
      <w:bookmarkStart w:id="4724" w:name="_Toc45901566"/>
      <w:bookmarkStart w:id="4725" w:name="_Toc51850645"/>
      <w:bookmarkStart w:id="4726" w:name="_Toc56693648"/>
      <w:bookmarkStart w:id="4727" w:name="_Toc64447191"/>
      <w:bookmarkStart w:id="4728" w:name="_Toc66286685"/>
      <w:bookmarkStart w:id="4729" w:name="_Toc74151380"/>
      <w:bookmarkStart w:id="4730" w:name="_Toc88653852"/>
      <w:bookmarkStart w:id="4731" w:name="_Toc97904208"/>
      <w:bookmarkStart w:id="4732" w:name="_Toc105175249"/>
      <w:bookmarkStart w:id="4733" w:name="_Toc113826279"/>
      <w:bookmarkStart w:id="4734" w:name="_Toc175586861"/>
      <w:bookmarkEnd w:id="4718"/>
      <w:r w:rsidRPr="00FD0425">
        <w:t>9.2.1.5</w:t>
      </w:r>
      <w:r w:rsidRPr="00FD0425">
        <w:tab/>
        <w:t>PDU Session Resource Setup Info – SN terminated</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726BE5C2" w14:textId="77777777" w:rsidR="00F02090" w:rsidRPr="00FD0425" w:rsidRDefault="00F02090" w:rsidP="0073372F">
      <w:pPr>
        <w:widowControl w:val="0"/>
      </w:pPr>
      <w:r w:rsidRPr="00FD0425">
        <w:t>This IE contains information for the addition of S-NG-RAN node resources related to a PDU session for DRBs configured with an SN terminated bearer option.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FD0425" w14:paraId="7E51E3F4" w14:textId="77777777" w:rsidTr="0073372F">
        <w:trPr>
          <w:tblHeader/>
          <w:jc w:val="center"/>
        </w:trPr>
        <w:tc>
          <w:tcPr>
            <w:tcW w:w="2160" w:type="dxa"/>
          </w:tcPr>
          <w:p w14:paraId="305A3837" w14:textId="77777777" w:rsidR="004D37B9" w:rsidRPr="00FD0425" w:rsidRDefault="004D37B9" w:rsidP="0073372F">
            <w:pPr>
              <w:pStyle w:val="TAH"/>
              <w:keepNext w:val="0"/>
              <w:keepLines w:val="0"/>
              <w:widowControl w:val="0"/>
              <w:rPr>
                <w:lang w:eastAsia="ja-JP"/>
              </w:rPr>
            </w:pPr>
            <w:r w:rsidRPr="00FD0425">
              <w:rPr>
                <w:lang w:eastAsia="ja-JP"/>
              </w:rPr>
              <w:t>IE/Group Name</w:t>
            </w:r>
          </w:p>
        </w:tc>
        <w:tc>
          <w:tcPr>
            <w:tcW w:w="1080" w:type="dxa"/>
          </w:tcPr>
          <w:p w14:paraId="102B6FD3" w14:textId="77777777" w:rsidR="004D37B9" w:rsidRPr="00FD0425" w:rsidRDefault="004D37B9" w:rsidP="0073372F">
            <w:pPr>
              <w:pStyle w:val="TAH"/>
              <w:keepNext w:val="0"/>
              <w:keepLines w:val="0"/>
              <w:widowControl w:val="0"/>
              <w:rPr>
                <w:lang w:eastAsia="ja-JP"/>
              </w:rPr>
            </w:pPr>
            <w:r w:rsidRPr="00FD0425">
              <w:rPr>
                <w:lang w:eastAsia="ja-JP"/>
              </w:rPr>
              <w:t>Presence</w:t>
            </w:r>
          </w:p>
        </w:tc>
        <w:tc>
          <w:tcPr>
            <w:tcW w:w="1080" w:type="dxa"/>
          </w:tcPr>
          <w:p w14:paraId="6D6D9CF5" w14:textId="77777777" w:rsidR="004D37B9" w:rsidRPr="00FD0425" w:rsidRDefault="004D37B9" w:rsidP="0073372F">
            <w:pPr>
              <w:pStyle w:val="TAH"/>
              <w:keepNext w:val="0"/>
              <w:keepLines w:val="0"/>
              <w:widowControl w:val="0"/>
              <w:rPr>
                <w:lang w:eastAsia="ja-JP"/>
              </w:rPr>
            </w:pPr>
            <w:r w:rsidRPr="00FD0425">
              <w:rPr>
                <w:lang w:eastAsia="ja-JP"/>
              </w:rPr>
              <w:t>Range</w:t>
            </w:r>
          </w:p>
        </w:tc>
        <w:tc>
          <w:tcPr>
            <w:tcW w:w="1512" w:type="dxa"/>
          </w:tcPr>
          <w:p w14:paraId="212B62C2" w14:textId="77777777" w:rsidR="004D37B9" w:rsidRPr="00FD0425" w:rsidRDefault="004D37B9" w:rsidP="0073372F">
            <w:pPr>
              <w:pStyle w:val="TAH"/>
              <w:keepNext w:val="0"/>
              <w:keepLines w:val="0"/>
              <w:widowControl w:val="0"/>
              <w:rPr>
                <w:lang w:eastAsia="ja-JP"/>
              </w:rPr>
            </w:pPr>
            <w:r w:rsidRPr="00FD0425">
              <w:rPr>
                <w:lang w:eastAsia="ja-JP"/>
              </w:rPr>
              <w:t>IE type and reference</w:t>
            </w:r>
          </w:p>
        </w:tc>
        <w:tc>
          <w:tcPr>
            <w:tcW w:w="1728" w:type="dxa"/>
          </w:tcPr>
          <w:p w14:paraId="18787AC8" w14:textId="77777777" w:rsidR="004D37B9" w:rsidRPr="00FD0425" w:rsidRDefault="004D37B9" w:rsidP="0073372F">
            <w:pPr>
              <w:pStyle w:val="TAH"/>
              <w:keepNext w:val="0"/>
              <w:keepLines w:val="0"/>
              <w:widowControl w:val="0"/>
              <w:rPr>
                <w:lang w:eastAsia="ja-JP"/>
              </w:rPr>
            </w:pPr>
            <w:r w:rsidRPr="00FD0425">
              <w:rPr>
                <w:lang w:eastAsia="ja-JP"/>
              </w:rPr>
              <w:t>Semantics description</w:t>
            </w:r>
          </w:p>
        </w:tc>
        <w:tc>
          <w:tcPr>
            <w:tcW w:w="1080" w:type="dxa"/>
          </w:tcPr>
          <w:p w14:paraId="610AF703" w14:textId="77777777" w:rsidR="004D37B9"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7CB31C4E" w14:textId="77777777" w:rsidR="004D37B9" w:rsidRPr="00FD0425" w:rsidRDefault="004D37B9" w:rsidP="0073372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73372F">
        <w:trPr>
          <w:jc w:val="center"/>
        </w:trPr>
        <w:tc>
          <w:tcPr>
            <w:tcW w:w="2160" w:type="dxa"/>
          </w:tcPr>
          <w:p w14:paraId="26A2FF27" w14:textId="77777777" w:rsidR="009019B4" w:rsidRPr="00FD0425" w:rsidRDefault="009019B4"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56234A37"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2E31206" w14:textId="77777777" w:rsidR="009019B4" w:rsidRPr="00FD0425" w:rsidRDefault="009019B4" w:rsidP="0073372F">
            <w:pPr>
              <w:pStyle w:val="TAL"/>
              <w:keepNext w:val="0"/>
              <w:keepLines w:val="0"/>
              <w:widowControl w:val="0"/>
              <w:rPr>
                <w:bCs/>
                <w:i/>
                <w:szCs w:val="18"/>
                <w:lang w:eastAsia="ja-JP"/>
              </w:rPr>
            </w:pPr>
          </w:p>
        </w:tc>
        <w:tc>
          <w:tcPr>
            <w:tcW w:w="1512" w:type="dxa"/>
          </w:tcPr>
          <w:p w14:paraId="7C37352F" w14:textId="77777777" w:rsidR="009019B4" w:rsidRPr="00FD0425" w:rsidRDefault="009019B4"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6D005770" w14:textId="77777777" w:rsidR="009019B4" w:rsidRPr="00FD0425" w:rsidRDefault="009019B4"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41275E32" w14:textId="77777777" w:rsidR="009019B4" w:rsidRPr="00FD0425" w:rsidRDefault="009019B4" w:rsidP="0073372F">
            <w:pPr>
              <w:pStyle w:val="TAC"/>
              <w:keepNext w:val="0"/>
              <w:keepLines w:val="0"/>
              <w:widowControl w:val="0"/>
              <w:rPr>
                <w:rFonts w:eastAsia="SimSun"/>
                <w:lang w:eastAsia="zh-CN"/>
              </w:rPr>
            </w:pPr>
            <w:r w:rsidRPr="00FD0425">
              <w:rPr>
                <w:lang w:eastAsia="ja-JP"/>
              </w:rPr>
              <w:t>–</w:t>
            </w:r>
          </w:p>
        </w:tc>
        <w:tc>
          <w:tcPr>
            <w:tcW w:w="1080" w:type="dxa"/>
          </w:tcPr>
          <w:p w14:paraId="1E557D68" w14:textId="77777777" w:rsidR="009019B4" w:rsidRPr="00FD0425" w:rsidRDefault="009019B4" w:rsidP="0073372F">
            <w:pPr>
              <w:pStyle w:val="TAC"/>
              <w:keepNext w:val="0"/>
              <w:keepLines w:val="0"/>
              <w:widowControl w:val="0"/>
              <w:rPr>
                <w:rFonts w:eastAsia="SimSun"/>
                <w:lang w:eastAsia="zh-CN"/>
              </w:rPr>
            </w:pPr>
          </w:p>
        </w:tc>
      </w:tr>
      <w:tr w:rsidR="009019B4" w:rsidRPr="00FD0425" w14:paraId="4C32C6C2" w14:textId="77777777" w:rsidTr="0073372F">
        <w:trPr>
          <w:jc w:val="center"/>
        </w:trPr>
        <w:tc>
          <w:tcPr>
            <w:tcW w:w="2160" w:type="dxa"/>
          </w:tcPr>
          <w:p w14:paraId="5A86E988" w14:textId="77777777" w:rsidR="009019B4" w:rsidRPr="00FD0425" w:rsidRDefault="009019B4" w:rsidP="0073372F">
            <w:pPr>
              <w:pStyle w:val="TAL"/>
              <w:keepNext w:val="0"/>
              <w:keepLines w:val="0"/>
              <w:widowControl w:val="0"/>
              <w:rPr>
                <w:lang w:eastAsia="ja-JP"/>
              </w:rPr>
            </w:pPr>
            <w:r w:rsidRPr="00FD0425">
              <w:rPr>
                <w:lang w:eastAsia="ja-JP"/>
              </w:rPr>
              <w:t>PDU Session Type</w:t>
            </w:r>
          </w:p>
        </w:tc>
        <w:tc>
          <w:tcPr>
            <w:tcW w:w="1080" w:type="dxa"/>
          </w:tcPr>
          <w:p w14:paraId="04B9F800"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6BD98F" w14:textId="77777777" w:rsidR="009019B4" w:rsidRPr="00FD0425" w:rsidRDefault="009019B4" w:rsidP="0073372F">
            <w:pPr>
              <w:pStyle w:val="TAL"/>
              <w:keepNext w:val="0"/>
              <w:keepLines w:val="0"/>
              <w:widowControl w:val="0"/>
              <w:rPr>
                <w:bCs/>
                <w:i/>
                <w:szCs w:val="18"/>
                <w:lang w:eastAsia="ja-JP"/>
              </w:rPr>
            </w:pPr>
          </w:p>
        </w:tc>
        <w:tc>
          <w:tcPr>
            <w:tcW w:w="1512" w:type="dxa"/>
          </w:tcPr>
          <w:p w14:paraId="5D8640AD" w14:textId="77777777" w:rsidR="009019B4" w:rsidRPr="00FD0425" w:rsidRDefault="009019B4" w:rsidP="0073372F">
            <w:pPr>
              <w:pStyle w:val="TAL"/>
              <w:keepNext w:val="0"/>
              <w:keepLines w:val="0"/>
              <w:widowControl w:val="0"/>
              <w:rPr>
                <w:lang w:eastAsia="ja-JP"/>
              </w:rPr>
            </w:pPr>
            <w:r w:rsidRPr="00FD0425">
              <w:rPr>
                <w:lang w:eastAsia="ja-JP"/>
              </w:rPr>
              <w:t>9.2.3.19</w:t>
            </w:r>
          </w:p>
        </w:tc>
        <w:tc>
          <w:tcPr>
            <w:tcW w:w="1728" w:type="dxa"/>
          </w:tcPr>
          <w:p w14:paraId="026C2543" w14:textId="77777777" w:rsidR="009019B4" w:rsidRPr="00FD0425" w:rsidRDefault="009019B4" w:rsidP="0073372F">
            <w:pPr>
              <w:pStyle w:val="TAL"/>
              <w:keepNext w:val="0"/>
              <w:keepLines w:val="0"/>
              <w:widowControl w:val="0"/>
              <w:rPr>
                <w:lang w:eastAsia="ja-JP"/>
              </w:rPr>
            </w:pPr>
          </w:p>
        </w:tc>
        <w:tc>
          <w:tcPr>
            <w:tcW w:w="1080" w:type="dxa"/>
          </w:tcPr>
          <w:p w14:paraId="09DE2AD9"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1E8075" w14:textId="77777777" w:rsidR="009019B4" w:rsidRPr="00FD0425" w:rsidRDefault="009019B4" w:rsidP="0073372F">
            <w:pPr>
              <w:pStyle w:val="TAC"/>
              <w:keepNext w:val="0"/>
              <w:keepLines w:val="0"/>
              <w:widowControl w:val="0"/>
              <w:rPr>
                <w:lang w:eastAsia="ja-JP"/>
              </w:rPr>
            </w:pPr>
          </w:p>
        </w:tc>
      </w:tr>
      <w:tr w:rsidR="009019B4" w:rsidRPr="00FD0425" w14:paraId="2FF3C123" w14:textId="77777777" w:rsidTr="0073372F">
        <w:trPr>
          <w:jc w:val="center"/>
        </w:trPr>
        <w:tc>
          <w:tcPr>
            <w:tcW w:w="2160" w:type="dxa"/>
          </w:tcPr>
          <w:p w14:paraId="52FFEF42" w14:textId="77777777" w:rsidR="009019B4" w:rsidRPr="00FD0425" w:rsidRDefault="009019B4" w:rsidP="0073372F">
            <w:pPr>
              <w:pStyle w:val="TAL"/>
              <w:keepNext w:val="0"/>
              <w:keepLines w:val="0"/>
              <w:widowControl w:val="0"/>
              <w:rPr>
                <w:lang w:eastAsia="ja-JP"/>
              </w:rPr>
            </w:pPr>
            <w:r w:rsidRPr="00FD0425">
              <w:rPr>
                <w:lang w:eastAsia="ja-JP"/>
              </w:rPr>
              <w:t>Network Instance</w:t>
            </w:r>
          </w:p>
        </w:tc>
        <w:tc>
          <w:tcPr>
            <w:tcW w:w="1080" w:type="dxa"/>
          </w:tcPr>
          <w:p w14:paraId="3F8A92FD"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35CFD9" w14:textId="77777777" w:rsidR="009019B4" w:rsidRPr="00FD0425" w:rsidRDefault="009019B4" w:rsidP="0073372F">
            <w:pPr>
              <w:pStyle w:val="TAL"/>
              <w:keepNext w:val="0"/>
              <w:keepLines w:val="0"/>
              <w:widowControl w:val="0"/>
              <w:rPr>
                <w:bCs/>
                <w:i/>
                <w:szCs w:val="18"/>
                <w:lang w:eastAsia="ja-JP"/>
              </w:rPr>
            </w:pPr>
          </w:p>
        </w:tc>
        <w:tc>
          <w:tcPr>
            <w:tcW w:w="1512" w:type="dxa"/>
          </w:tcPr>
          <w:p w14:paraId="25738CCD" w14:textId="77777777" w:rsidR="009019B4" w:rsidRPr="00FD0425" w:rsidRDefault="009019B4" w:rsidP="0073372F">
            <w:pPr>
              <w:pStyle w:val="TAL"/>
              <w:keepNext w:val="0"/>
              <w:keepLines w:val="0"/>
              <w:widowControl w:val="0"/>
              <w:rPr>
                <w:lang w:eastAsia="ja-JP"/>
              </w:rPr>
            </w:pPr>
            <w:r w:rsidRPr="00FD0425">
              <w:rPr>
                <w:lang w:eastAsia="ja-JP"/>
              </w:rPr>
              <w:t>9.2.3.85</w:t>
            </w:r>
          </w:p>
        </w:tc>
        <w:tc>
          <w:tcPr>
            <w:tcW w:w="1728" w:type="dxa"/>
          </w:tcPr>
          <w:p w14:paraId="5CED6D90" w14:textId="77777777" w:rsidR="009019B4" w:rsidRPr="00FD0425" w:rsidRDefault="007475EC" w:rsidP="0073372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1B910608"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5A116C8" w14:textId="77777777" w:rsidR="009019B4" w:rsidRPr="00FD0425" w:rsidRDefault="009019B4" w:rsidP="0073372F">
            <w:pPr>
              <w:pStyle w:val="TAC"/>
              <w:keepNext w:val="0"/>
              <w:keepLines w:val="0"/>
              <w:widowControl w:val="0"/>
              <w:rPr>
                <w:lang w:eastAsia="ja-JP"/>
              </w:rPr>
            </w:pPr>
          </w:p>
        </w:tc>
      </w:tr>
      <w:tr w:rsidR="009019B4" w:rsidRPr="00FD0425" w14:paraId="290F07BE" w14:textId="77777777" w:rsidTr="0073372F">
        <w:trPr>
          <w:jc w:val="center"/>
        </w:trPr>
        <w:tc>
          <w:tcPr>
            <w:tcW w:w="2160" w:type="dxa"/>
          </w:tcPr>
          <w:p w14:paraId="35452452" w14:textId="77777777" w:rsidR="009019B4" w:rsidRPr="00FD0425" w:rsidRDefault="009019B4"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388F3801" w14:textId="77777777" w:rsidR="009019B4" w:rsidRPr="00FD0425" w:rsidRDefault="009019B4" w:rsidP="0073372F">
            <w:pPr>
              <w:pStyle w:val="TAL"/>
              <w:keepNext w:val="0"/>
              <w:keepLines w:val="0"/>
              <w:widowControl w:val="0"/>
              <w:rPr>
                <w:rFonts w:eastAsia="Batang"/>
                <w:lang w:eastAsia="ja-JP"/>
              </w:rPr>
            </w:pPr>
          </w:p>
        </w:tc>
        <w:tc>
          <w:tcPr>
            <w:tcW w:w="1080" w:type="dxa"/>
          </w:tcPr>
          <w:p w14:paraId="69644C83" w14:textId="77777777" w:rsidR="009019B4" w:rsidRPr="00FD0425" w:rsidRDefault="009019B4" w:rsidP="0073372F">
            <w:pPr>
              <w:pStyle w:val="TAL"/>
              <w:keepNext w:val="0"/>
              <w:keepLines w:val="0"/>
              <w:widowControl w:val="0"/>
              <w:rPr>
                <w:bCs/>
                <w:i/>
                <w:szCs w:val="18"/>
                <w:lang w:eastAsia="ja-JP"/>
              </w:rPr>
            </w:pPr>
            <w:r w:rsidRPr="00FD0425">
              <w:rPr>
                <w:i/>
                <w:lang w:eastAsia="ja-JP"/>
              </w:rPr>
              <w:t>1</w:t>
            </w:r>
          </w:p>
        </w:tc>
        <w:tc>
          <w:tcPr>
            <w:tcW w:w="1512" w:type="dxa"/>
          </w:tcPr>
          <w:p w14:paraId="47D828BD" w14:textId="77777777" w:rsidR="009019B4" w:rsidRPr="00FD0425" w:rsidRDefault="009019B4" w:rsidP="0073372F">
            <w:pPr>
              <w:pStyle w:val="TAL"/>
              <w:keepNext w:val="0"/>
              <w:keepLines w:val="0"/>
              <w:widowControl w:val="0"/>
              <w:rPr>
                <w:lang w:eastAsia="ja-JP"/>
              </w:rPr>
            </w:pPr>
          </w:p>
        </w:tc>
        <w:tc>
          <w:tcPr>
            <w:tcW w:w="1728" w:type="dxa"/>
          </w:tcPr>
          <w:p w14:paraId="4A9FAAC2" w14:textId="77777777" w:rsidR="009019B4" w:rsidRPr="00FD0425" w:rsidRDefault="009019B4" w:rsidP="0073372F">
            <w:pPr>
              <w:pStyle w:val="TAL"/>
              <w:keepNext w:val="0"/>
              <w:keepLines w:val="0"/>
              <w:widowControl w:val="0"/>
              <w:rPr>
                <w:iCs/>
                <w:lang w:eastAsia="ja-JP"/>
              </w:rPr>
            </w:pPr>
          </w:p>
        </w:tc>
        <w:tc>
          <w:tcPr>
            <w:tcW w:w="1080" w:type="dxa"/>
          </w:tcPr>
          <w:p w14:paraId="6A66B4FB"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139FF97" w14:textId="77777777" w:rsidR="009019B4" w:rsidRPr="00FD0425" w:rsidRDefault="009019B4" w:rsidP="0073372F">
            <w:pPr>
              <w:pStyle w:val="TAC"/>
              <w:keepNext w:val="0"/>
              <w:keepLines w:val="0"/>
              <w:widowControl w:val="0"/>
              <w:rPr>
                <w:iCs/>
                <w:lang w:eastAsia="ja-JP"/>
              </w:rPr>
            </w:pPr>
          </w:p>
        </w:tc>
      </w:tr>
      <w:tr w:rsidR="009019B4" w:rsidRPr="00FD0425" w14:paraId="2FA643E0" w14:textId="77777777" w:rsidTr="0073372F">
        <w:trPr>
          <w:jc w:val="center"/>
        </w:trPr>
        <w:tc>
          <w:tcPr>
            <w:tcW w:w="2160" w:type="dxa"/>
          </w:tcPr>
          <w:p w14:paraId="40A8CD3B" w14:textId="77777777" w:rsidR="009019B4" w:rsidRPr="00FD0425" w:rsidRDefault="009019B4" w:rsidP="0073372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tcPr>
          <w:p w14:paraId="26D6212C" w14:textId="77777777" w:rsidR="009019B4" w:rsidRPr="00FD0425" w:rsidRDefault="009019B4" w:rsidP="0073372F">
            <w:pPr>
              <w:pStyle w:val="TAL"/>
              <w:keepNext w:val="0"/>
              <w:keepLines w:val="0"/>
              <w:widowControl w:val="0"/>
              <w:rPr>
                <w:rFonts w:eastAsia="Batang"/>
                <w:lang w:eastAsia="ja-JP"/>
              </w:rPr>
            </w:pPr>
          </w:p>
        </w:tc>
        <w:tc>
          <w:tcPr>
            <w:tcW w:w="1080" w:type="dxa"/>
          </w:tcPr>
          <w:p w14:paraId="7FC350C6" w14:textId="77777777" w:rsidR="009019B4" w:rsidRPr="00FD0425" w:rsidRDefault="009019B4"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2FEBA30" w14:textId="77777777" w:rsidR="009019B4" w:rsidRPr="00FD0425" w:rsidRDefault="009019B4" w:rsidP="0073372F">
            <w:pPr>
              <w:pStyle w:val="TAL"/>
              <w:keepNext w:val="0"/>
              <w:keepLines w:val="0"/>
              <w:widowControl w:val="0"/>
              <w:rPr>
                <w:lang w:eastAsia="ja-JP"/>
              </w:rPr>
            </w:pPr>
          </w:p>
        </w:tc>
        <w:tc>
          <w:tcPr>
            <w:tcW w:w="1728" w:type="dxa"/>
          </w:tcPr>
          <w:p w14:paraId="01397977" w14:textId="77777777" w:rsidR="009019B4" w:rsidRPr="00FD0425" w:rsidRDefault="009019B4" w:rsidP="0073372F">
            <w:pPr>
              <w:pStyle w:val="TAL"/>
              <w:keepNext w:val="0"/>
              <w:keepLines w:val="0"/>
              <w:widowControl w:val="0"/>
              <w:rPr>
                <w:iCs/>
                <w:lang w:eastAsia="ja-JP"/>
              </w:rPr>
            </w:pPr>
          </w:p>
        </w:tc>
        <w:tc>
          <w:tcPr>
            <w:tcW w:w="1080" w:type="dxa"/>
          </w:tcPr>
          <w:p w14:paraId="14F57C4A"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28ADD3E2" w14:textId="77777777" w:rsidR="009019B4" w:rsidRPr="00FD0425" w:rsidRDefault="009019B4" w:rsidP="0073372F">
            <w:pPr>
              <w:pStyle w:val="TAC"/>
              <w:keepNext w:val="0"/>
              <w:keepLines w:val="0"/>
              <w:widowControl w:val="0"/>
              <w:rPr>
                <w:iCs/>
                <w:lang w:eastAsia="ja-JP"/>
              </w:rPr>
            </w:pPr>
          </w:p>
        </w:tc>
      </w:tr>
      <w:tr w:rsidR="009019B4" w:rsidRPr="00FD0425" w14:paraId="39A2C2D4" w14:textId="77777777" w:rsidTr="0073372F">
        <w:trPr>
          <w:jc w:val="center"/>
        </w:trPr>
        <w:tc>
          <w:tcPr>
            <w:tcW w:w="2160" w:type="dxa"/>
          </w:tcPr>
          <w:p w14:paraId="1886ABF7"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017FD011"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5DCB88" w14:textId="77777777" w:rsidR="009019B4" w:rsidRPr="00FD0425" w:rsidRDefault="009019B4" w:rsidP="0073372F">
            <w:pPr>
              <w:pStyle w:val="TAL"/>
              <w:keepNext w:val="0"/>
              <w:keepLines w:val="0"/>
              <w:widowControl w:val="0"/>
              <w:rPr>
                <w:bCs/>
                <w:i/>
                <w:szCs w:val="18"/>
                <w:lang w:eastAsia="ja-JP"/>
              </w:rPr>
            </w:pPr>
          </w:p>
        </w:tc>
        <w:tc>
          <w:tcPr>
            <w:tcW w:w="1512" w:type="dxa"/>
          </w:tcPr>
          <w:p w14:paraId="6C55F274" w14:textId="77777777" w:rsidR="009019B4" w:rsidRPr="00FD0425" w:rsidRDefault="009019B4" w:rsidP="0073372F">
            <w:pPr>
              <w:pStyle w:val="TAL"/>
              <w:keepNext w:val="0"/>
              <w:keepLines w:val="0"/>
              <w:widowControl w:val="0"/>
              <w:rPr>
                <w:lang w:eastAsia="ja-JP"/>
              </w:rPr>
            </w:pPr>
            <w:r w:rsidRPr="00FD0425">
              <w:rPr>
                <w:lang w:eastAsia="ja-JP"/>
              </w:rPr>
              <w:t>9.2.3.10</w:t>
            </w:r>
          </w:p>
        </w:tc>
        <w:tc>
          <w:tcPr>
            <w:tcW w:w="1728" w:type="dxa"/>
          </w:tcPr>
          <w:p w14:paraId="38432D83" w14:textId="77777777" w:rsidR="009019B4" w:rsidRPr="00FD0425" w:rsidRDefault="009019B4" w:rsidP="0073372F">
            <w:pPr>
              <w:pStyle w:val="TAL"/>
              <w:keepNext w:val="0"/>
              <w:keepLines w:val="0"/>
              <w:widowControl w:val="0"/>
              <w:rPr>
                <w:iCs/>
                <w:lang w:eastAsia="ja-JP"/>
              </w:rPr>
            </w:pPr>
          </w:p>
        </w:tc>
        <w:tc>
          <w:tcPr>
            <w:tcW w:w="1080" w:type="dxa"/>
          </w:tcPr>
          <w:p w14:paraId="0435C2E6"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1D82AFE6" w14:textId="77777777" w:rsidR="009019B4" w:rsidRPr="00FD0425" w:rsidRDefault="009019B4" w:rsidP="0073372F">
            <w:pPr>
              <w:pStyle w:val="TAC"/>
              <w:keepNext w:val="0"/>
              <w:keepLines w:val="0"/>
              <w:widowControl w:val="0"/>
              <w:rPr>
                <w:iCs/>
                <w:lang w:eastAsia="ja-JP"/>
              </w:rPr>
            </w:pPr>
          </w:p>
        </w:tc>
      </w:tr>
      <w:tr w:rsidR="009019B4" w:rsidRPr="00FD0425" w14:paraId="2108CAB9" w14:textId="77777777" w:rsidTr="0073372F">
        <w:trPr>
          <w:jc w:val="center"/>
        </w:trPr>
        <w:tc>
          <w:tcPr>
            <w:tcW w:w="2160" w:type="dxa"/>
          </w:tcPr>
          <w:p w14:paraId="3419024D"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E7A222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E7D3EBB" w14:textId="77777777" w:rsidR="009019B4" w:rsidRPr="00FD0425" w:rsidRDefault="009019B4" w:rsidP="0073372F">
            <w:pPr>
              <w:pStyle w:val="TAL"/>
              <w:keepNext w:val="0"/>
              <w:keepLines w:val="0"/>
              <w:widowControl w:val="0"/>
              <w:rPr>
                <w:bCs/>
                <w:i/>
                <w:szCs w:val="18"/>
                <w:lang w:eastAsia="ja-JP"/>
              </w:rPr>
            </w:pPr>
          </w:p>
        </w:tc>
        <w:tc>
          <w:tcPr>
            <w:tcW w:w="1512" w:type="dxa"/>
          </w:tcPr>
          <w:p w14:paraId="55DC82D8" w14:textId="77777777" w:rsidR="009019B4" w:rsidRPr="00FD0425" w:rsidRDefault="009019B4" w:rsidP="0073372F">
            <w:pPr>
              <w:pStyle w:val="TAL"/>
              <w:keepNext w:val="0"/>
              <w:keepLines w:val="0"/>
              <w:widowControl w:val="0"/>
              <w:rPr>
                <w:lang w:eastAsia="ja-JP"/>
              </w:rPr>
            </w:pPr>
            <w:r w:rsidRPr="00FD0425">
              <w:t>9.2.3.5</w:t>
            </w:r>
          </w:p>
        </w:tc>
        <w:tc>
          <w:tcPr>
            <w:tcW w:w="1728" w:type="dxa"/>
          </w:tcPr>
          <w:p w14:paraId="07947C80" w14:textId="77777777" w:rsidR="009019B4" w:rsidRPr="00FD0425" w:rsidRDefault="009019B4" w:rsidP="0073372F">
            <w:pPr>
              <w:pStyle w:val="TAL"/>
              <w:keepNext w:val="0"/>
              <w:keepLines w:val="0"/>
              <w:widowControl w:val="0"/>
              <w:rPr>
                <w:lang w:eastAsia="ja-JP"/>
              </w:rPr>
            </w:pPr>
            <w:r w:rsidRPr="00FD0425">
              <w:rPr>
                <w:lang w:eastAsia="ja-JP"/>
              </w:rPr>
              <w:t xml:space="preserve">For GBR QoS flows, this IE contains GBR QoS flow information as received at NG-C </w:t>
            </w:r>
          </w:p>
        </w:tc>
        <w:tc>
          <w:tcPr>
            <w:tcW w:w="1080" w:type="dxa"/>
          </w:tcPr>
          <w:p w14:paraId="667900C8"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4B1FE108" w14:textId="77777777" w:rsidR="009019B4" w:rsidRPr="00FD0425" w:rsidRDefault="009019B4" w:rsidP="0073372F">
            <w:pPr>
              <w:pStyle w:val="TAC"/>
              <w:keepNext w:val="0"/>
              <w:keepLines w:val="0"/>
              <w:widowControl w:val="0"/>
              <w:rPr>
                <w:iCs/>
                <w:lang w:eastAsia="ja-JP"/>
              </w:rPr>
            </w:pPr>
          </w:p>
        </w:tc>
      </w:tr>
      <w:tr w:rsidR="009019B4" w:rsidRPr="00FD0425" w14:paraId="5E1CF152" w14:textId="77777777" w:rsidTr="0073372F">
        <w:trPr>
          <w:jc w:val="center"/>
        </w:trPr>
        <w:tc>
          <w:tcPr>
            <w:tcW w:w="2160" w:type="dxa"/>
          </w:tcPr>
          <w:p w14:paraId="6955D460"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1CC1576B"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04376F8" w14:textId="77777777" w:rsidR="009019B4" w:rsidRPr="00FD0425" w:rsidRDefault="009019B4" w:rsidP="0073372F">
            <w:pPr>
              <w:pStyle w:val="TAL"/>
              <w:keepNext w:val="0"/>
              <w:keepLines w:val="0"/>
              <w:widowControl w:val="0"/>
              <w:rPr>
                <w:bCs/>
                <w:i/>
                <w:szCs w:val="18"/>
                <w:lang w:eastAsia="ja-JP"/>
              </w:rPr>
            </w:pPr>
          </w:p>
        </w:tc>
        <w:tc>
          <w:tcPr>
            <w:tcW w:w="1512" w:type="dxa"/>
          </w:tcPr>
          <w:p w14:paraId="7737CC6D" w14:textId="77777777" w:rsidR="009019B4" w:rsidRPr="00FD0425" w:rsidRDefault="009019B4" w:rsidP="0073372F">
            <w:pPr>
              <w:pStyle w:val="TAL"/>
              <w:keepNext w:val="0"/>
              <w:keepLines w:val="0"/>
              <w:widowControl w:val="0"/>
            </w:pPr>
            <w:r w:rsidRPr="00FD0425">
              <w:t>GBR QoS Flow Information</w:t>
            </w:r>
          </w:p>
          <w:p w14:paraId="32AA649D" w14:textId="77777777" w:rsidR="009019B4" w:rsidRPr="00FD0425" w:rsidRDefault="009019B4" w:rsidP="0073372F">
            <w:pPr>
              <w:pStyle w:val="TAL"/>
              <w:keepNext w:val="0"/>
              <w:keepLines w:val="0"/>
              <w:widowControl w:val="0"/>
            </w:pPr>
            <w:r w:rsidRPr="00FD0425">
              <w:t>9.2.3.6</w:t>
            </w:r>
          </w:p>
        </w:tc>
        <w:tc>
          <w:tcPr>
            <w:tcW w:w="1728" w:type="dxa"/>
          </w:tcPr>
          <w:p w14:paraId="4DE2ADFB" w14:textId="77777777" w:rsidR="009019B4" w:rsidRPr="00FD0425" w:rsidRDefault="009019B4"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0C3952F3"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E2FE2D0" w14:textId="77777777" w:rsidR="009019B4" w:rsidRPr="00FD0425" w:rsidRDefault="009019B4" w:rsidP="0073372F">
            <w:pPr>
              <w:pStyle w:val="TAC"/>
              <w:keepNext w:val="0"/>
              <w:keepLines w:val="0"/>
              <w:widowControl w:val="0"/>
              <w:rPr>
                <w:iCs/>
                <w:lang w:eastAsia="ja-JP"/>
              </w:rPr>
            </w:pPr>
          </w:p>
        </w:tc>
      </w:tr>
      <w:tr w:rsidR="0097209E" w:rsidRPr="00FD0425" w14:paraId="0D831E48" w14:textId="77777777" w:rsidTr="0073372F">
        <w:trPr>
          <w:jc w:val="center"/>
        </w:trPr>
        <w:tc>
          <w:tcPr>
            <w:tcW w:w="2160" w:type="dxa"/>
          </w:tcPr>
          <w:p w14:paraId="1762B3A1"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091DCFD"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36D7A3E9" w14:textId="77777777" w:rsidR="0097209E" w:rsidRPr="00FD0425" w:rsidRDefault="0097209E" w:rsidP="0073372F">
            <w:pPr>
              <w:pStyle w:val="TAL"/>
              <w:keepNext w:val="0"/>
              <w:keepLines w:val="0"/>
              <w:widowControl w:val="0"/>
              <w:rPr>
                <w:bCs/>
                <w:i/>
                <w:szCs w:val="18"/>
                <w:lang w:eastAsia="ja-JP"/>
              </w:rPr>
            </w:pPr>
          </w:p>
        </w:tc>
        <w:tc>
          <w:tcPr>
            <w:tcW w:w="1512" w:type="dxa"/>
          </w:tcPr>
          <w:p w14:paraId="09B7FEDC" w14:textId="77777777" w:rsidR="0097209E" w:rsidRPr="00FD0425" w:rsidRDefault="0097209E" w:rsidP="0073372F">
            <w:pPr>
              <w:pStyle w:val="TAL"/>
              <w:keepNext w:val="0"/>
              <w:keepLines w:val="0"/>
              <w:widowControl w:val="0"/>
            </w:pPr>
            <w:r>
              <w:rPr>
                <w:rFonts w:eastAsia="SimSun"/>
              </w:rPr>
              <w:t>9.2.3.</w:t>
            </w:r>
            <w:r w:rsidR="00091811">
              <w:rPr>
                <w:rFonts w:eastAsia="SimSun"/>
              </w:rPr>
              <w:t>114</w:t>
            </w:r>
          </w:p>
        </w:tc>
        <w:tc>
          <w:tcPr>
            <w:tcW w:w="1728" w:type="dxa"/>
          </w:tcPr>
          <w:p w14:paraId="72B8EFE5" w14:textId="77777777" w:rsidR="0097209E" w:rsidRPr="00FD0425" w:rsidRDefault="0097209E" w:rsidP="0073372F">
            <w:pPr>
              <w:pStyle w:val="TAL"/>
              <w:keepNext w:val="0"/>
              <w:keepLines w:val="0"/>
              <w:widowControl w:val="0"/>
              <w:rPr>
                <w:iCs/>
                <w:lang w:eastAsia="ja-JP"/>
              </w:rPr>
            </w:pPr>
          </w:p>
        </w:tc>
        <w:tc>
          <w:tcPr>
            <w:tcW w:w="1080" w:type="dxa"/>
          </w:tcPr>
          <w:p w14:paraId="3BD82A50"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6EDC1E4B"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694A075B" w14:textId="77777777" w:rsidTr="0073372F">
        <w:trPr>
          <w:jc w:val="center"/>
        </w:trPr>
        <w:tc>
          <w:tcPr>
            <w:tcW w:w="2160" w:type="dxa"/>
          </w:tcPr>
          <w:p w14:paraId="7A2D6D8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3BCF7E74"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2232FACA" w14:textId="77777777" w:rsidR="0097209E" w:rsidRPr="00FD0425" w:rsidRDefault="0097209E" w:rsidP="0073372F">
            <w:pPr>
              <w:pStyle w:val="TAL"/>
              <w:keepNext w:val="0"/>
              <w:keepLines w:val="0"/>
              <w:widowControl w:val="0"/>
              <w:rPr>
                <w:bCs/>
                <w:i/>
                <w:szCs w:val="18"/>
                <w:lang w:eastAsia="ja-JP"/>
              </w:rPr>
            </w:pPr>
          </w:p>
        </w:tc>
        <w:tc>
          <w:tcPr>
            <w:tcW w:w="1512" w:type="dxa"/>
          </w:tcPr>
          <w:p w14:paraId="18CBD846" w14:textId="77777777" w:rsidR="0097209E" w:rsidRPr="00FD0425" w:rsidRDefault="0097209E" w:rsidP="0073372F">
            <w:pPr>
              <w:pStyle w:val="TAL"/>
              <w:keepNext w:val="0"/>
              <w:keepLines w:val="0"/>
              <w:widowControl w:val="0"/>
            </w:pPr>
            <w:bookmarkStart w:id="4735" w:name="_Hlk44431615"/>
            <w:r>
              <w:rPr>
                <w:rFonts w:eastAsia="SimSun"/>
              </w:rPr>
              <w:t>9.2.3.</w:t>
            </w:r>
            <w:bookmarkEnd w:id="4735"/>
            <w:r w:rsidR="00091811">
              <w:rPr>
                <w:rFonts w:eastAsia="SimSun"/>
              </w:rPr>
              <w:t>118</w:t>
            </w:r>
          </w:p>
        </w:tc>
        <w:tc>
          <w:tcPr>
            <w:tcW w:w="1728" w:type="dxa"/>
          </w:tcPr>
          <w:p w14:paraId="5F34B471" w14:textId="77777777" w:rsidR="0097209E" w:rsidRPr="00FD0425" w:rsidRDefault="0097209E" w:rsidP="0073372F">
            <w:pPr>
              <w:pStyle w:val="TAL"/>
              <w:keepNext w:val="0"/>
              <w:keepLines w:val="0"/>
              <w:widowControl w:val="0"/>
              <w:rPr>
                <w:iCs/>
                <w:lang w:eastAsia="ja-JP"/>
              </w:rPr>
            </w:pPr>
          </w:p>
        </w:tc>
        <w:tc>
          <w:tcPr>
            <w:tcW w:w="1080" w:type="dxa"/>
          </w:tcPr>
          <w:p w14:paraId="03FB4A0A"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5A542631"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28988751" w14:textId="77777777" w:rsidTr="0073372F">
        <w:trPr>
          <w:jc w:val="center"/>
        </w:trPr>
        <w:tc>
          <w:tcPr>
            <w:tcW w:w="2160" w:type="dxa"/>
          </w:tcPr>
          <w:p w14:paraId="58091AE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Pr>
          <w:p w14:paraId="705AF360"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C379EB0" w14:textId="77777777" w:rsidR="0097209E" w:rsidRPr="00FD0425" w:rsidRDefault="0097209E" w:rsidP="0073372F">
            <w:pPr>
              <w:pStyle w:val="TAL"/>
              <w:keepNext w:val="0"/>
              <w:keepLines w:val="0"/>
              <w:widowControl w:val="0"/>
              <w:rPr>
                <w:bCs/>
                <w:i/>
                <w:szCs w:val="18"/>
                <w:lang w:eastAsia="ja-JP"/>
              </w:rPr>
            </w:pPr>
          </w:p>
        </w:tc>
        <w:tc>
          <w:tcPr>
            <w:tcW w:w="1512" w:type="dxa"/>
          </w:tcPr>
          <w:p w14:paraId="2CCFA6AC" w14:textId="77777777" w:rsidR="0097209E" w:rsidRPr="00FD0425" w:rsidRDefault="0097209E" w:rsidP="0073372F">
            <w:pPr>
              <w:pStyle w:val="TAL"/>
              <w:keepNext w:val="0"/>
              <w:keepLines w:val="0"/>
              <w:widowControl w:val="0"/>
            </w:pPr>
            <w:r w:rsidRPr="00FD0425">
              <w:rPr>
                <w:lang w:eastAsia="ja-JP"/>
              </w:rPr>
              <w:t>9.2.1.17</w:t>
            </w:r>
          </w:p>
        </w:tc>
        <w:tc>
          <w:tcPr>
            <w:tcW w:w="1728" w:type="dxa"/>
          </w:tcPr>
          <w:p w14:paraId="3539DB25" w14:textId="77777777" w:rsidR="0097209E" w:rsidRPr="00FD0425" w:rsidRDefault="0097209E" w:rsidP="0073372F">
            <w:pPr>
              <w:pStyle w:val="TAL"/>
              <w:keepNext w:val="0"/>
              <w:keepLines w:val="0"/>
              <w:widowControl w:val="0"/>
              <w:rPr>
                <w:iCs/>
                <w:lang w:eastAsia="ja-JP"/>
              </w:rPr>
            </w:pPr>
          </w:p>
        </w:tc>
        <w:tc>
          <w:tcPr>
            <w:tcW w:w="1080" w:type="dxa"/>
          </w:tcPr>
          <w:p w14:paraId="0798D8E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DC70F09" w14:textId="77777777" w:rsidR="0097209E" w:rsidRPr="00FD0425" w:rsidRDefault="0097209E" w:rsidP="0073372F">
            <w:pPr>
              <w:pStyle w:val="TAC"/>
              <w:keepNext w:val="0"/>
              <w:keepLines w:val="0"/>
              <w:widowControl w:val="0"/>
              <w:rPr>
                <w:iCs/>
                <w:lang w:eastAsia="ja-JP"/>
              </w:rPr>
            </w:pPr>
          </w:p>
        </w:tc>
      </w:tr>
      <w:tr w:rsidR="0097209E" w:rsidRPr="00FD0425" w14:paraId="47DCDCD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73372F">
            <w:pPr>
              <w:pStyle w:val="TAL"/>
              <w:keepNext w:val="0"/>
              <w:keepLines w:val="0"/>
              <w:widowControl w:val="0"/>
              <w:rPr>
                <w:rFonts w:eastAsia="Batang"/>
                <w:lang w:eastAsia="ja-JP"/>
              </w:rPr>
            </w:pPr>
            <w:r w:rsidRPr="00FD0425">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73372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73372F">
            <w:pPr>
              <w:pStyle w:val="TAC"/>
              <w:keepNext w:val="0"/>
              <w:keepLines w:val="0"/>
              <w:widowControl w:val="0"/>
              <w:rPr>
                <w:iCs/>
                <w:lang w:eastAsia="ja-JP"/>
              </w:rPr>
            </w:pPr>
          </w:p>
        </w:tc>
      </w:tr>
      <w:tr w:rsidR="0097209E" w:rsidRPr="00FD0425" w14:paraId="45428B2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73372F">
            <w:pPr>
              <w:pStyle w:val="TAL"/>
              <w:keepNext w:val="0"/>
              <w:keepLines w:val="0"/>
              <w:widowControl w:val="0"/>
              <w:rPr>
                <w:lang w:eastAsia="zh-CN"/>
              </w:rPr>
            </w:pPr>
            <w:r w:rsidRPr="00FD0425">
              <w:rPr>
                <w:rFonts w:hint="eastAsia"/>
                <w:lang w:eastAsia="zh-CN"/>
              </w:rPr>
              <w:t>9.2.3.67</w:t>
            </w:r>
          </w:p>
        </w:tc>
        <w:tc>
          <w:tcPr>
            <w:tcW w:w="1728" w:type="dxa"/>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73372F">
            <w:pPr>
              <w:pStyle w:val="TAL"/>
              <w:keepNext w:val="0"/>
              <w:keepLines w:val="0"/>
              <w:widowControl w:val="0"/>
              <w:rPr>
                <w:lang w:eastAsia="ja-JP"/>
              </w:rPr>
            </w:pPr>
            <w:r w:rsidRPr="00FD0425">
              <w:rPr>
                <w:lang w:eastAsia="ja-JP"/>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73372F">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73372F">
            <w:pPr>
              <w:pStyle w:val="TAC"/>
              <w:keepNext w:val="0"/>
              <w:keepLines w:val="0"/>
              <w:widowControl w:val="0"/>
              <w:rPr>
                <w:rFonts w:cs="Arial"/>
                <w:iCs/>
                <w:lang w:eastAsia="ja-JP"/>
              </w:rPr>
            </w:pPr>
            <w:r w:rsidRPr="00FD0425">
              <w:rPr>
                <w:lang w:eastAsia="en-US"/>
              </w:rPr>
              <w:t>reject</w:t>
            </w:r>
          </w:p>
        </w:tc>
      </w:tr>
      <w:tr w:rsidR="00254D17" w:rsidRPr="00FD0425" w14:paraId="5104DC54"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712F0A5" w14:textId="1EAE4FCD" w:rsidR="00254D17" w:rsidRPr="00FD0425" w:rsidRDefault="00254D17" w:rsidP="00254D17">
            <w:pPr>
              <w:pStyle w:val="TAL"/>
              <w:keepNext w:val="0"/>
              <w:keepLines w:val="0"/>
              <w:widowControl w:val="0"/>
              <w:rPr>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1CA69FAB" w14:textId="20383042"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81FA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F38D9B" w14:textId="26A02414" w:rsidR="00254D17" w:rsidRPr="00FD0425" w:rsidRDefault="00254D17" w:rsidP="00254D17">
            <w:pPr>
              <w:pStyle w:val="TAL"/>
              <w:keepNext w:val="0"/>
              <w:keepLines w:val="0"/>
              <w:widowControl w:val="0"/>
              <w:rPr>
                <w:lang w:eastAsia="zh-CN"/>
              </w:rPr>
            </w:pPr>
            <w:r w:rsidRPr="00FD0425">
              <w:rPr>
                <w:lang w:eastAsia="zh-CN"/>
              </w:rPr>
              <w:t>9.2.3.92</w:t>
            </w:r>
          </w:p>
        </w:tc>
        <w:tc>
          <w:tcPr>
            <w:tcW w:w="1728" w:type="dxa"/>
            <w:tcBorders>
              <w:top w:val="single" w:sz="4" w:space="0" w:color="auto"/>
              <w:left w:val="single" w:sz="4" w:space="0" w:color="auto"/>
              <w:bottom w:val="single" w:sz="4" w:space="0" w:color="auto"/>
              <w:right w:val="single" w:sz="4" w:space="0" w:color="auto"/>
            </w:tcBorders>
          </w:tcPr>
          <w:p w14:paraId="368C4CC6"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1D20" w14:textId="6894CD68" w:rsidR="00254D17" w:rsidRPr="00FD0425" w:rsidRDefault="00254D17" w:rsidP="00254D17">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EC1C41" w14:textId="2F990D30" w:rsidR="00254D17" w:rsidRPr="00FD0425" w:rsidRDefault="00254D17" w:rsidP="00254D17">
            <w:pPr>
              <w:pStyle w:val="TAC"/>
              <w:keepNext w:val="0"/>
              <w:keepLines w:val="0"/>
              <w:widowControl w:val="0"/>
              <w:rPr>
                <w:lang w:eastAsia="en-US"/>
              </w:rPr>
            </w:pPr>
            <w:r w:rsidRPr="00FD0425">
              <w:t>ignore</w:t>
            </w:r>
          </w:p>
        </w:tc>
      </w:tr>
      <w:tr w:rsidR="00254D17" w:rsidRPr="00FD0425" w14:paraId="3944FD2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85312D2" w14:textId="1A9A4261" w:rsidR="00254D17" w:rsidRPr="00FD0425" w:rsidRDefault="00254D17" w:rsidP="00254D17">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605D23E" w14:textId="2AF1518A"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5F40B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432637" w14:textId="06D1EDDC" w:rsidR="00254D17" w:rsidRPr="00FD0425" w:rsidRDefault="00254D17" w:rsidP="00254D17">
            <w:pPr>
              <w:pStyle w:val="TAL"/>
              <w:keepNext w:val="0"/>
              <w:keepLines w:val="0"/>
              <w:widowControl w:val="0"/>
              <w:rPr>
                <w:lang w:eastAsia="zh-CN"/>
              </w:rPr>
            </w:pPr>
            <w:r w:rsidRPr="00FD0425">
              <w:rPr>
                <w:rFonts w:eastAsia="SimSun"/>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201DF58F"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21FE1" w14:textId="3E9EB26A" w:rsidR="00254D17" w:rsidRPr="00FD0425" w:rsidRDefault="00254D17" w:rsidP="00254D17">
            <w:pPr>
              <w:pStyle w:val="TAC"/>
              <w:keepNext w:val="0"/>
              <w:keepLines w:val="0"/>
              <w:widowControl w:val="0"/>
              <w:rPr>
                <w:rFonts w:cs="Arial"/>
                <w:iCs/>
                <w:lang w:eastAsia="ja-JP"/>
              </w:rPr>
            </w:pPr>
            <w:r w:rsidRPr="00FD042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DC5AB" w14:textId="692F6DC3" w:rsidR="00254D17" w:rsidRPr="00FD0425" w:rsidRDefault="00254D17" w:rsidP="00254D17">
            <w:pPr>
              <w:pStyle w:val="TAC"/>
              <w:keepNext w:val="0"/>
              <w:keepLines w:val="0"/>
              <w:widowControl w:val="0"/>
              <w:rPr>
                <w:lang w:eastAsia="en-US"/>
              </w:rPr>
            </w:pPr>
            <w:r w:rsidRPr="00FD0425">
              <w:rPr>
                <w:rFonts w:eastAsia="SimSun"/>
              </w:rPr>
              <w:t>ignore</w:t>
            </w:r>
          </w:p>
        </w:tc>
      </w:tr>
      <w:tr w:rsidR="00254D17" w:rsidRPr="00FD0425" w14:paraId="265286AF"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A309D01" w14:textId="5B92C933" w:rsidR="00254D17" w:rsidRPr="00FD0425" w:rsidRDefault="00254D17" w:rsidP="00254D17">
            <w:pPr>
              <w:pStyle w:val="TAL"/>
              <w:keepNext w:val="0"/>
              <w:keepLines w:val="0"/>
              <w:widowControl w:val="0"/>
              <w:rPr>
                <w:lang w:eastAsia="ja-JP"/>
              </w:rPr>
            </w:pPr>
            <w:r w:rsidRPr="00FD0425">
              <w:rPr>
                <w:lang w:eastAsia="ja-JP"/>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0603D6EE" w14:textId="293D90EE" w:rsidR="00254D17" w:rsidRPr="00FD0425" w:rsidRDefault="00254D17" w:rsidP="00254D17">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91857"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79E11" w14:textId="39EDC76A" w:rsidR="00254D17" w:rsidRPr="00FD0425" w:rsidRDefault="00254D17" w:rsidP="00254D17">
            <w:pPr>
              <w:pStyle w:val="TAL"/>
              <w:keepNext w:val="0"/>
              <w:keepLines w:val="0"/>
              <w:widowControl w:val="0"/>
              <w:rPr>
                <w:lang w:eastAsia="zh-CN"/>
              </w:rPr>
            </w:pPr>
            <w:r w:rsidRPr="00FD0425">
              <w:rPr>
                <w:lang w:eastAsia="zh-CN"/>
              </w:rPr>
              <w:t>9.2.3.94</w:t>
            </w:r>
          </w:p>
        </w:tc>
        <w:tc>
          <w:tcPr>
            <w:tcW w:w="1728" w:type="dxa"/>
            <w:tcBorders>
              <w:top w:val="single" w:sz="4" w:space="0" w:color="auto"/>
              <w:left w:val="single" w:sz="4" w:space="0" w:color="auto"/>
              <w:bottom w:val="single" w:sz="4" w:space="0" w:color="auto"/>
              <w:right w:val="single" w:sz="4" w:space="0" w:color="auto"/>
            </w:tcBorders>
          </w:tcPr>
          <w:p w14:paraId="7C47D18E"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3F3D8D" w14:textId="7207F5E3"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294BED" w14:textId="3670F123" w:rsidR="00254D17" w:rsidRPr="00FD0425" w:rsidRDefault="00254D17" w:rsidP="00254D17">
            <w:pPr>
              <w:pStyle w:val="TAC"/>
              <w:keepNext w:val="0"/>
              <w:keepLines w:val="0"/>
              <w:widowControl w:val="0"/>
              <w:rPr>
                <w:lang w:eastAsia="en-US"/>
              </w:rPr>
            </w:pPr>
            <w:r w:rsidRPr="00FD0425">
              <w:rPr>
                <w:lang w:eastAsia="ja-JP"/>
              </w:rPr>
              <w:t>reject</w:t>
            </w:r>
          </w:p>
        </w:tc>
      </w:tr>
      <w:tr w:rsidR="00254D17" w:rsidRPr="00FD0425" w14:paraId="470DF55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D73317C" w14:textId="25DFA64E" w:rsidR="00254D17" w:rsidRPr="00FD0425" w:rsidRDefault="00254D17" w:rsidP="00254D17">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673E1ED0" w14:textId="0FFBC8F8"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30F750"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8CAB87" w14:textId="49598246" w:rsidR="00254D17" w:rsidRPr="00FD0425" w:rsidRDefault="00254D17" w:rsidP="00254D17">
            <w:pPr>
              <w:pStyle w:val="TAL"/>
              <w:keepNext w:val="0"/>
              <w:keepLines w:val="0"/>
              <w:widowControl w:val="0"/>
              <w:rPr>
                <w:lang w:eastAsia="zh-CN"/>
              </w:rPr>
            </w:pPr>
            <w:r w:rsidRPr="00FD0425">
              <w:rPr>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99D305B"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51CDB" w14:textId="09E78968"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B288" w14:textId="128F0352" w:rsidR="00254D17" w:rsidRPr="00FD0425" w:rsidRDefault="00254D17" w:rsidP="00254D17">
            <w:pPr>
              <w:pStyle w:val="TAC"/>
              <w:keepNext w:val="0"/>
              <w:keepLines w:val="0"/>
              <w:widowControl w:val="0"/>
              <w:rPr>
                <w:lang w:eastAsia="en-US"/>
              </w:rPr>
            </w:pPr>
            <w:r w:rsidRPr="00FD0425">
              <w:t>ignore</w:t>
            </w:r>
          </w:p>
        </w:tc>
      </w:tr>
      <w:tr w:rsidR="00254D17" w:rsidRPr="00FD0425" w14:paraId="16B3D88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5B837B0" w14:textId="137F1E88" w:rsidR="00254D17" w:rsidRPr="00FD0425" w:rsidRDefault="00254D17" w:rsidP="00254D17">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273D123D" w14:textId="0EC314A9"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F16395"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FC5548" w14:textId="77777777" w:rsidR="00254D17" w:rsidRPr="009354E2" w:rsidRDefault="00254D17" w:rsidP="0073372F">
            <w:pPr>
              <w:pStyle w:val="TAL"/>
              <w:keepNext w:val="0"/>
              <w:keepLines w:val="0"/>
              <w:widowControl w:val="0"/>
              <w:rPr>
                <w:lang w:eastAsia="ja-JP"/>
              </w:rPr>
            </w:pPr>
            <w:r w:rsidRPr="009354E2">
              <w:rPr>
                <w:lang w:eastAsia="ja-JP"/>
              </w:rPr>
              <w:t>UP Transport Layer Information</w:t>
            </w:r>
          </w:p>
          <w:p w14:paraId="03863887" w14:textId="2760ACB6" w:rsidR="00254D17" w:rsidRPr="00FD0425" w:rsidRDefault="00254D17" w:rsidP="00254D17">
            <w:pPr>
              <w:pStyle w:val="TAL"/>
              <w:keepNext w:val="0"/>
              <w:keepLines w:val="0"/>
              <w:widowControl w:val="0"/>
              <w:rPr>
                <w:lang w:eastAsia="zh-CN"/>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4F334E03" w14:textId="42CE77D7" w:rsidR="00254D17" w:rsidRPr="00FD0425" w:rsidRDefault="00254D17" w:rsidP="00254D17">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7E44A10D" w14:textId="05D85604"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795E" w14:textId="576881F0" w:rsidR="00254D17" w:rsidRPr="00FD0425" w:rsidRDefault="00254D17" w:rsidP="00254D17">
            <w:pPr>
              <w:pStyle w:val="TAC"/>
              <w:keepNext w:val="0"/>
              <w:keepLines w:val="0"/>
              <w:widowControl w:val="0"/>
              <w:rPr>
                <w:lang w:eastAsia="en-US"/>
              </w:rPr>
            </w:pPr>
            <w:r w:rsidRPr="009354E2">
              <w:rPr>
                <w:lang w:eastAsia="ja-JP"/>
              </w:rPr>
              <w:t>ignore</w:t>
            </w:r>
          </w:p>
        </w:tc>
      </w:tr>
      <w:tr w:rsidR="00254D17" w:rsidRPr="00FD0425" w14:paraId="024D39F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A66C736" w14:textId="5F4DADA6" w:rsidR="00254D17" w:rsidRPr="00FD0425" w:rsidRDefault="00254D17" w:rsidP="00254D17">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73F51EDB" w14:textId="420BB4DD"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DB943"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649EA" w14:textId="77777777" w:rsidR="00254D17" w:rsidRPr="009354E2" w:rsidRDefault="00254D17" w:rsidP="0073372F">
            <w:pPr>
              <w:pStyle w:val="TAL"/>
              <w:keepNext w:val="0"/>
              <w:keepLines w:val="0"/>
              <w:widowControl w:val="0"/>
              <w:rPr>
                <w:lang w:eastAsia="ja-JP"/>
              </w:rPr>
            </w:pPr>
            <w:r w:rsidRPr="009354E2">
              <w:rPr>
                <w:lang w:eastAsia="ja-JP"/>
              </w:rPr>
              <w:t>Common Network Instance</w:t>
            </w:r>
          </w:p>
          <w:p w14:paraId="2CA90300" w14:textId="15EE88BA" w:rsidR="00254D17" w:rsidRPr="00FD0425" w:rsidRDefault="00254D17" w:rsidP="00254D17">
            <w:pPr>
              <w:pStyle w:val="TAL"/>
              <w:keepNext w:val="0"/>
              <w:keepLines w:val="0"/>
              <w:widowControl w:val="0"/>
              <w:rPr>
                <w:lang w:eastAsia="zh-CN"/>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6AE4F1A9"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17D85A" w14:textId="7AFFFE90"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3ED8D" w14:textId="49D5E6F4" w:rsidR="00254D17" w:rsidRPr="00FD0425" w:rsidRDefault="00254D17" w:rsidP="00254D17">
            <w:pPr>
              <w:pStyle w:val="TAC"/>
              <w:keepNext w:val="0"/>
              <w:keepLines w:val="0"/>
              <w:widowControl w:val="0"/>
              <w:rPr>
                <w:lang w:eastAsia="en-US"/>
              </w:rPr>
            </w:pPr>
            <w:r w:rsidRPr="009354E2">
              <w:rPr>
                <w:rFonts w:hint="eastAsia"/>
                <w:lang w:eastAsia="ja-JP"/>
              </w:rPr>
              <w:t>ignore</w:t>
            </w:r>
          </w:p>
        </w:tc>
      </w:tr>
      <w:tr w:rsidR="00254D17" w:rsidRPr="00FD0425" w14:paraId="66FFB6A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55427D9" w14:textId="2E09F63C" w:rsidR="00254D17" w:rsidRPr="00FD0425" w:rsidRDefault="00254D17" w:rsidP="00254D17">
            <w:pPr>
              <w:pStyle w:val="TAL"/>
              <w:keepNext w:val="0"/>
              <w:keepLines w:val="0"/>
              <w:widowControl w:val="0"/>
              <w:rPr>
                <w:lang w:eastAsia="ja-JP"/>
              </w:rPr>
            </w:pPr>
            <w:r w:rsidRPr="009354E2">
              <w:rPr>
                <w:lang w:eastAsia="ja-JP"/>
              </w:rPr>
              <w:t>Redundant PDU Session Information</w:t>
            </w:r>
          </w:p>
        </w:tc>
        <w:tc>
          <w:tcPr>
            <w:tcW w:w="1080" w:type="dxa"/>
            <w:tcBorders>
              <w:top w:val="single" w:sz="4" w:space="0" w:color="auto"/>
              <w:left w:val="single" w:sz="4" w:space="0" w:color="auto"/>
              <w:bottom w:val="single" w:sz="4" w:space="0" w:color="auto"/>
              <w:right w:val="single" w:sz="4" w:space="0" w:color="auto"/>
            </w:tcBorders>
          </w:tcPr>
          <w:p w14:paraId="088973B9" w14:textId="4F381C3C"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9230D"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26EF4" w14:textId="36A00BBB" w:rsidR="00254D17" w:rsidRPr="00FD0425" w:rsidRDefault="00254D17" w:rsidP="00254D17">
            <w:pPr>
              <w:pStyle w:val="TAL"/>
              <w:keepNext w:val="0"/>
              <w:keepLines w:val="0"/>
              <w:widowControl w:val="0"/>
              <w:rPr>
                <w:lang w:eastAsia="zh-CN"/>
              </w:rPr>
            </w:pPr>
            <w:r w:rsidRPr="002244E5">
              <w:rPr>
                <w:lang w:eastAsia="ja-JP"/>
              </w:rPr>
              <w:t>9.2.3.</w:t>
            </w:r>
            <w:r>
              <w:rPr>
                <w:lang w:eastAsia="ja-JP"/>
              </w:rPr>
              <w:t>112</w:t>
            </w:r>
          </w:p>
        </w:tc>
        <w:tc>
          <w:tcPr>
            <w:tcW w:w="1728" w:type="dxa"/>
            <w:tcBorders>
              <w:top w:val="single" w:sz="4" w:space="0" w:color="auto"/>
              <w:left w:val="single" w:sz="4" w:space="0" w:color="auto"/>
              <w:bottom w:val="single" w:sz="4" w:space="0" w:color="auto"/>
              <w:right w:val="single" w:sz="4" w:space="0" w:color="auto"/>
            </w:tcBorders>
          </w:tcPr>
          <w:p w14:paraId="36D7808D"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B6915" w14:textId="34EEC7EC"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B0586" w14:textId="47786B0C" w:rsidR="00254D17" w:rsidRPr="00FD0425" w:rsidRDefault="00254D17" w:rsidP="00254D17">
            <w:pPr>
              <w:pStyle w:val="TAC"/>
              <w:keepNext w:val="0"/>
              <w:keepLines w:val="0"/>
              <w:widowControl w:val="0"/>
              <w:rPr>
                <w:lang w:eastAsia="en-US"/>
              </w:rPr>
            </w:pPr>
            <w:r w:rsidRPr="009354E2">
              <w:rPr>
                <w:lang w:eastAsia="ja-JP"/>
              </w:rPr>
              <w:t>ignore</w:t>
            </w:r>
          </w:p>
        </w:tc>
      </w:tr>
    </w:tbl>
    <w:p w14:paraId="17DC618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20" w:type="dxa"/>
          </w:tcPr>
          <w:p w14:paraId="1D90B7E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73372F">
      <w:pPr>
        <w:widowControl w:val="0"/>
      </w:pPr>
    </w:p>
    <w:p w14:paraId="1B557A33" w14:textId="77777777" w:rsidR="00F02090" w:rsidRPr="00FD0425" w:rsidRDefault="00F02090" w:rsidP="0073372F">
      <w:pPr>
        <w:pStyle w:val="Heading4"/>
        <w:keepNext w:val="0"/>
        <w:keepLines w:val="0"/>
        <w:widowControl w:val="0"/>
      </w:pPr>
      <w:bookmarkStart w:id="4736" w:name="_CR9_2_1_6"/>
      <w:bookmarkStart w:id="4737" w:name="_Toc20955242"/>
      <w:bookmarkStart w:id="4738" w:name="_Toc29991439"/>
      <w:bookmarkStart w:id="4739" w:name="_Toc36555839"/>
      <w:bookmarkStart w:id="4740" w:name="_Toc44497559"/>
      <w:bookmarkStart w:id="4741" w:name="_Toc45107947"/>
      <w:bookmarkStart w:id="4742" w:name="_Toc45901567"/>
      <w:bookmarkStart w:id="4743" w:name="_Toc51850646"/>
      <w:bookmarkStart w:id="4744" w:name="_Toc56693649"/>
      <w:bookmarkStart w:id="4745" w:name="_Toc64447192"/>
      <w:bookmarkStart w:id="4746" w:name="_Toc66286686"/>
      <w:bookmarkStart w:id="4747" w:name="_Toc74151381"/>
      <w:bookmarkStart w:id="4748" w:name="_Toc88653853"/>
      <w:bookmarkStart w:id="4749" w:name="_Toc97904209"/>
      <w:bookmarkStart w:id="4750" w:name="_Toc105175250"/>
      <w:bookmarkStart w:id="4751" w:name="_Toc113826280"/>
      <w:bookmarkStart w:id="4752" w:name="_Toc175586862"/>
      <w:bookmarkEnd w:id="4736"/>
      <w:r w:rsidRPr="00FD0425">
        <w:t>9.2.1.6</w:t>
      </w:r>
      <w:r w:rsidRPr="00FD0425">
        <w:tab/>
        <w:t>PDU Session Resource Setup Response Info – SN terminated</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393DAE33" w14:textId="77777777" w:rsidR="00F02090" w:rsidRPr="00FD0425" w:rsidRDefault="00F02090" w:rsidP="0073372F">
      <w:pPr>
        <w:widowControl w:val="0"/>
      </w:pPr>
      <w:r w:rsidRPr="00FD0425">
        <w:t>This IE contains the result of the addition of S-NG-RAN node resources related to a PDU session for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5F7B9F83" w14:textId="77777777" w:rsidTr="0073372F">
        <w:trPr>
          <w:tblHeader/>
        </w:trPr>
        <w:tc>
          <w:tcPr>
            <w:tcW w:w="2160" w:type="dxa"/>
          </w:tcPr>
          <w:p w14:paraId="0E50B2CC"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04B6E0FB"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76E19D2D"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4857B6B1"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68087B24"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286901ED" w14:textId="77777777" w:rsidR="00BA787F" w:rsidRPr="00FD0425" w:rsidRDefault="00BA787F" w:rsidP="0073372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73372F">
        <w:tc>
          <w:tcPr>
            <w:tcW w:w="2160" w:type="dxa"/>
          </w:tcPr>
          <w:p w14:paraId="24A34A32" w14:textId="77777777" w:rsidR="00BA787F" w:rsidRPr="00FD0425" w:rsidRDefault="00BA787F" w:rsidP="0073372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7A58B812" w14:textId="77777777" w:rsidR="00BA787F" w:rsidRPr="00FD0425" w:rsidRDefault="00BA787F" w:rsidP="0073372F">
            <w:pPr>
              <w:pStyle w:val="TAL"/>
              <w:keepNext w:val="0"/>
              <w:keepLines w:val="0"/>
              <w:widowControl w:val="0"/>
              <w:rPr>
                <w:bCs/>
                <w:i/>
                <w:szCs w:val="18"/>
                <w:lang w:eastAsia="ja-JP"/>
              </w:rPr>
            </w:pPr>
          </w:p>
        </w:tc>
        <w:tc>
          <w:tcPr>
            <w:tcW w:w="1512" w:type="dxa"/>
          </w:tcPr>
          <w:p w14:paraId="389A9395"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1D1C9D83"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6DD3710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3A3C320" w14:textId="77777777" w:rsidR="00BA787F" w:rsidRPr="00FD0425" w:rsidRDefault="00BA787F" w:rsidP="0073372F">
            <w:pPr>
              <w:pStyle w:val="TAC"/>
              <w:keepNext w:val="0"/>
              <w:keepLines w:val="0"/>
              <w:widowControl w:val="0"/>
              <w:rPr>
                <w:lang w:eastAsia="ja-JP"/>
              </w:rPr>
            </w:pPr>
          </w:p>
        </w:tc>
      </w:tr>
      <w:tr w:rsidR="00BA787F" w:rsidRPr="00FD0425" w14:paraId="61D2DF29" w14:textId="77777777" w:rsidTr="0073372F">
        <w:tc>
          <w:tcPr>
            <w:tcW w:w="2160" w:type="dxa"/>
          </w:tcPr>
          <w:p w14:paraId="333C7D1B"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73372F">
            <w:pPr>
              <w:pStyle w:val="TAL"/>
              <w:keepNext w:val="0"/>
              <w:keepLines w:val="0"/>
              <w:widowControl w:val="0"/>
              <w:rPr>
                <w:rFonts w:eastAsia="Batang"/>
                <w:lang w:eastAsia="ja-JP"/>
              </w:rPr>
            </w:pPr>
          </w:p>
        </w:tc>
        <w:tc>
          <w:tcPr>
            <w:tcW w:w="1080" w:type="dxa"/>
          </w:tcPr>
          <w:p w14:paraId="1408F64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36DCC65A" w14:textId="77777777" w:rsidR="00BA787F" w:rsidRPr="00FD0425" w:rsidRDefault="00BA787F" w:rsidP="0073372F">
            <w:pPr>
              <w:pStyle w:val="TAL"/>
              <w:keepNext w:val="0"/>
              <w:keepLines w:val="0"/>
              <w:widowControl w:val="0"/>
              <w:rPr>
                <w:lang w:eastAsia="ja-JP"/>
              </w:rPr>
            </w:pPr>
          </w:p>
        </w:tc>
        <w:tc>
          <w:tcPr>
            <w:tcW w:w="1728" w:type="dxa"/>
          </w:tcPr>
          <w:p w14:paraId="4EB24C40" w14:textId="77777777" w:rsidR="00BA787F" w:rsidRPr="00FD0425" w:rsidRDefault="00BA787F" w:rsidP="0073372F">
            <w:pPr>
              <w:pStyle w:val="TAL"/>
              <w:keepNext w:val="0"/>
              <w:keepLines w:val="0"/>
              <w:widowControl w:val="0"/>
              <w:rPr>
                <w:iCs/>
                <w:lang w:eastAsia="ja-JP"/>
              </w:rPr>
            </w:pPr>
          </w:p>
        </w:tc>
        <w:tc>
          <w:tcPr>
            <w:tcW w:w="1080" w:type="dxa"/>
          </w:tcPr>
          <w:p w14:paraId="2924201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9F11C2D" w14:textId="77777777" w:rsidR="00BA787F" w:rsidRPr="00FD0425" w:rsidRDefault="00BA787F" w:rsidP="0073372F">
            <w:pPr>
              <w:pStyle w:val="TAC"/>
              <w:keepNext w:val="0"/>
              <w:keepLines w:val="0"/>
              <w:widowControl w:val="0"/>
              <w:rPr>
                <w:iCs/>
                <w:lang w:eastAsia="ja-JP"/>
              </w:rPr>
            </w:pPr>
          </w:p>
        </w:tc>
      </w:tr>
      <w:tr w:rsidR="00BA787F" w:rsidRPr="00FD0425" w14:paraId="58DFD07A" w14:textId="77777777" w:rsidTr="0073372F">
        <w:tc>
          <w:tcPr>
            <w:tcW w:w="2160" w:type="dxa"/>
          </w:tcPr>
          <w:p w14:paraId="71C8088D"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21FCEF34" w14:textId="77777777" w:rsidR="00BA787F" w:rsidRPr="00FD0425" w:rsidRDefault="00BA787F" w:rsidP="0073372F">
            <w:pPr>
              <w:pStyle w:val="TAL"/>
              <w:keepNext w:val="0"/>
              <w:keepLines w:val="0"/>
              <w:widowControl w:val="0"/>
              <w:rPr>
                <w:rFonts w:eastAsia="Batang"/>
                <w:lang w:eastAsia="ja-JP"/>
              </w:rPr>
            </w:pPr>
          </w:p>
        </w:tc>
        <w:tc>
          <w:tcPr>
            <w:tcW w:w="1080" w:type="dxa"/>
          </w:tcPr>
          <w:p w14:paraId="7F71599B"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3A878698" w14:textId="77777777" w:rsidR="00BA787F" w:rsidRPr="00FD0425" w:rsidRDefault="00BA787F" w:rsidP="0073372F">
            <w:pPr>
              <w:pStyle w:val="TAL"/>
              <w:keepNext w:val="0"/>
              <w:keepLines w:val="0"/>
              <w:widowControl w:val="0"/>
              <w:rPr>
                <w:lang w:eastAsia="ja-JP"/>
              </w:rPr>
            </w:pPr>
          </w:p>
        </w:tc>
        <w:tc>
          <w:tcPr>
            <w:tcW w:w="1728" w:type="dxa"/>
          </w:tcPr>
          <w:p w14:paraId="7C4355A6" w14:textId="77777777" w:rsidR="00BA787F" w:rsidRPr="00FD0425" w:rsidRDefault="00BA787F" w:rsidP="0073372F">
            <w:pPr>
              <w:pStyle w:val="TAL"/>
              <w:keepNext w:val="0"/>
              <w:keepLines w:val="0"/>
              <w:widowControl w:val="0"/>
              <w:rPr>
                <w:iCs/>
                <w:lang w:eastAsia="ja-JP"/>
              </w:rPr>
            </w:pPr>
          </w:p>
        </w:tc>
        <w:tc>
          <w:tcPr>
            <w:tcW w:w="1080" w:type="dxa"/>
          </w:tcPr>
          <w:p w14:paraId="3E39B8B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771192E" w14:textId="77777777" w:rsidR="00BA787F" w:rsidRPr="00FD0425" w:rsidRDefault="00BA787F" w:rsidP="0073372F">
            <w:pPr>
              <w:pStyle w:val="TAC"/>
              <w:keepNext w:val="0"/>
              <w:keepLines w:val="0"/>
              <w:widowControl w:val="0"/>
              <w:rPr>
                <w:iCs/>
                <w:lang w:eastAsia="ja-JP"/>
              </w:rPr>
            </w:pPr>
          </w:p>
        </w:tc>
      </w:tr>
      <w:tr w:rsidR="00BA787F" w:rsidRPr="00FD0425" w14:paraId="65721164" w14:textId="77777777" w:rsidTr="0073372F">
        <w:tc>
          <w:tcPr>
            <w:tcW w:w="2160" w:type="dxa"/>
          </w:tcPr>
          <w:p w14:paraId="1D4DBF33"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1D0AD0A" w14:textId="77777777" w:rsidR="00BA787F" w:rsidRPr="00FD0425" w:rsidRDefault="00BA787F" w:rsidP="0073372F">
            <w:pPr>
              <w:pStyle w:val="TAL"/>
              <w:keepNext w:val="0"/>
              <w:keepLines w:val="0"/>
              <w:widowControl w:val="0"/>
              <w:rPr>
                <w:bCs/>
                <w:i/>
                <w:szCs w:val="18"/>
                <w:lang w:eastAsia="ja-JP"/>
              </w:rPr>
            </w:pPr>
          </w:p>
        </w:tc>
        <w:tc>
          <w:tcPr>
            <w:tcW w:w="1512" w:type="dxa"/>
          </w:tcPr>
          <w:p w14:paraId="1D8B41AF"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0263A361" w14:textId="77777777" w:rsidR="00BA787F" w:rsidRPr="00FD0425" w:rsidRDefault="00BA787F" w:rsidP="0073372F">
            <w:pPr>
              <w:pStyle w:val="TAL"/>
              <w:keepNext w:val="0"/>
              <w:keepLines w:val="0"/>
              <w:widowControl w:val="0"/>
              <w:rPr>
                <w:iCs/>
                <w:lang w:eastAsia="ja-JP"/>
              </w:rPr>
            </w:pPr>
          </w:p>
        </w:tc>
        <w:tc>
          <w:tcPr>
            <w:tcW w:w="1080" w:type="dxa"/>
          </w:tcPr>
          <w:p w14:paraId="437F7AA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C925921" w14:textId="77777777" w:rsidR="00BA787F" w:rsidRPr="00FD0425" w:rsidRDefault="00BA787F" w:rsidP="0073372F">
            <w:pPr>
              <w:pStyle w:val="TAC"/>
              <w:keepNext w:val="0"/>
              <w:keepLines w:val="0"/>
              <w:widowControl w:val="0"/>
              <w:rPr>
                <w:iCs/>
                <w:lang w:eastAsia="ja-JP"/>
              </w:rPr>
            </w:pPr>
          </w:p>
        </w:tc>
      </w:tr>
      <w:tr w:rsidR="00BA787F" w:rsidRPr="00FD0425" w14:paraId="017A3F46" w14:textId="77777777" w:rsidTr="0073372F">
        <w:tc>
          <w:tcPr>
            <w:tcW w:w="2160" w:type="dxa"/>
          </w:tcPr>
          <w:p w14:paraId="64121154"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260F5F8" w14:textId="77777777" w:rsidR="00BA787F" w:rsidRPr="00FD0425" w:rsidRDefault="00BA787F" w:rsidP="0073372F">
            <w:pPr>
              <w:pStyle w:val="TAL"/>
              <w:keepNext w:val="0"/>
              <w:keepLines w:val="0"/>
              <w:widowControl w:val="0"/>
              <w:rPr>
                <w:bCs/>
                <w:i/>
                <w:szCs w:val="18"/>
                <w:lang w:eastAsia="ja-JP"/>
              </w:rPr>
            </w:pPr>
          </w:p>
        </w:tc>
        <w:tc>
          <w:tcPr>
            <w:tcW w:w="1512" w:type="dxa"/>
          </w:tcPr>
          <w:p w14:paraId="6CC919C3" w14:textId="77777777" w:rsidR="00BA787F" w:rsidRPr="00FD0425" w:rsidRDefault="00BA787F"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728" w:type="dxa"/>
          </w:tcPr>
          <w:p w14:paraId="79EE328A"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4215DD2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BD124B6" w14:textId="77777777" w:rsidR="00BA787F" w:rsidRPr="00FD0425" w:rsidRDefault="00BA787F" w:rsidP="0073372F">
            <w:pPr>
              <w:pStyle w:val="TAC"/>
              <w:keepNext w:val="0"/>
              <w:keepLines w:val="0"/>
              <w:widowControl w:val="0"/>
              <w:rPr>
                <w:lang w:eastAsia="ja-JP"/>
              </w:rPr>
            </w:pPr>
          </w:p>
        </w:tc>
      </w:tr>
      <w:tr w:rsidR="00BA787F" w:rsidRPr="00FD0425" w14:paraId="6BF69EB9" w14:textId="77777777" w:rsidTr="0073372F">
        <w:tc>
          <w:tcPr>
            <w:tcW w:w="2160" w:type="dxa"/>
          </w:tcPr>
          <w:p w14:paraId="49DA1C26"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1A0178" w14:textId="77777777" w:rsidR="00BA787F" w:rsidRPr="00FD0425" w:rsidRDefault="00BA787F" w:rsidP="0073372F">
            <w:pPr>
              <w:pStyle w:val="TAL"/>
              <w:keepNext w:val="0"/>
              <w:keepLines w:val="0"/>
              <w:widowControl w:val="0"/>
              <w:rPr>
                <w:bCs/>
                <w:i/>
                <w:szCs w:val="18"/>
                <w:lang w:eastAsia="ja-JP"/>
              </w:rPr>
            </w:pPr>
          </w:p>
        </w:tc>
        <w:tc>
          <w:tcPr>
            <w:tcW w:w="1512" w:type="dxa"/>
          </w:tcPr>
          <w:p w14:paraId="5BB721A6"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7184" w14:textId="77777777" w:rsidR="00BA787F" w:rsidRPr="00FD0425" w:rsidRDefault="00BA787F" w:rsidP="0073372F">
            <w:pPr>
              <w:pStyle w:val="TAL"/>
              <w:keepNext w:val="0"/>
              <w:keepLines w:val="0"/>
              <w:widowControl w:val="0"/>
              <w:rPr>
                <w:lang w:eastAsia="ja-JP"/>
              </w:rPr>
            </w:pPr>
          </w:p>
        </w:tc>
        <w:tc>
          <w:tcPr>
            <w:tcW w:w="1080" w:type="dxa"/>
          </w:tcPr>
          <w:p w14:paraId="22DEC25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6D2B1AA" w14:textId="77777777" w:rsidR="00BA787F" w:rsidRPr="00FD0425" w:rsidRDefault="00BA787F" w:rsidP="0073372F">
            <w:pPr>
              <w:pStyle w:val="TAC"/>
              <w:keepNext w:val="0"/>
              <w:keepLines w:val="0"/>
              <w:widowControl w:val="0"/>
              <w:rPr>
                <w:lang w:eastAsia="ja-JP"/>
              </w:rPr>
            </w:pPr>
          </w:p>
        </w:tc>
      </w:tr>
      <w:tr w:rsidR="00BA787F" w:rsidRPr="00FD0425" w14:paraId="1886D8CE" w14:textId="77777777" w:rsidTr="0073372F">
        <w:tc>
          <w:tcPr>
            <w:tcW w:w="2160" w:type="dxa"/>
          </w:tcPr>
          <w:p w14:paraId="6F34027C"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71FF177" w14:textId="77777777" w:rsidR="00BA787F" w:rsidRPr="00FD0425" w:rsidRDefault="00BA787F" w:rsidP="0073372F">
            <w:pPr>
              <w:pStyle w:val="TAL"/>
              <w:keepNext w:val="0"/>
              <w:keepLines w:val="0"/>
              <w:widowControl w:val="0"/>
              <w:rPr>
                <w:bCs/>
                <w:i/>
                <w:szCs w:val="18"/>
                <w:lang w:eastAsia="ja-JP"/>
              </w:rPr>
            </w:pPr>
          </w:p>
        </w:tc>
        <w:tc>
          <w:tcPr>
            <w:tcW w:w="1512" w:type="dxa"/>
          </w:tcPr>
          <w:p w14:paraId="7F7F3C24"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4F333015"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79C86AF8"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8BCA807" w14:textId="77777777" w:rsidR="00BA787F" w:rsidRPr="00FD0425" w:rsidRDefault="00BA787F" w:rsidP="0073372F">
            <w:pPr>
              <w:pStyle w:val="TAC"/>
              <w:keepNext w:val="0"/>
              <w:keepLines w:val="0"/>
              <w:widowControl w:val="0"/>
              <w:rPr>
                <w:rFonts w:cs="Arial"/>
                <w:lang w:eastAsia="zh-CN"/>
              </w:rPr>
            </w:pPr>
          </w:p>
        </w:tc>
      </w:tr>
      <w:tr w:rsidR="00BA787F" w:rsidRPr="00FD0425" w14:paraId="0998DA49" w14:textId="77777777" w:rsidTr="0073372F">
        <w:tc>
          <w:tcPr>
            <w:tcW w:w="2160" w:type="dxa"/>
          </w:tcPr>
          <w:p w14:paraId="08381C86"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F8391F" w14:textId="77777777" w:rsidR="00BA787F" w:rsidRPr="00FD0425" w:rsidRDefault="00BA787F" w:rsidP="0073372F">
            <w:pPr>
              <w:pStyle w:val="TAL"/>
              <w:keepNext w:val="0"/>
              <w:keepLines w:val="0"/>
              <w:widowControl w:val="0"/>
              <w:rPr>
                <w:bCs/>
                <w:i/>
                <w:szCs w:val="18"/>
                <w:lang w:eastAsia="ja-JP"/>
              </w:rPr>
            </w:pPr>
          </w:p>
        </w:tc>
        <w:tc>
          <w:tcPr>
            <w:tcW w:w="1512" w:type="dxa"/>
          </w:tcPr>
          <w:p w14:paraId="28B41070"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1EE758AE"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2C41C35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1EF6F97" w14:textId="77777777" w:rsidR="00BA787F" w:rsidRPr="00FD0425" w:rsidRDefault="00BA787F" w:rsidP="0073372F">
            <w:pPr>
              <w:pStyle w:val="TAC"/>
              <w:keepNext w:val="0"/>
              <w:keepLines w:val="0"/>
              <w:widowControl w:val="0"/>
              <w:rPr>
                <w:lang w:eastAsia="ja-JP"/>
              </w:rPr>
            </w:pPr>
          </w:p>
        </w:tc>
      </w:tr>
      <w:tr w:rsidR="00BA787F" w:rsidRPr="00FD0425" w14:paraId="443BAF3C" w14:textId="77777777" w:rsidTr="0073372F">
        <w:tc>
          <w:tcPr>
            <w:tcW w:w="2160" w:type="dxa"/>
          </w:tcPr>
          <w:p w14:paraId="47FAE1AF"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D5C08" w14:textId="77777777" w:rsidR="00BA787F" w:rsidRPr="00FD0425" w:rsidRDefault="00BA787F" w:rsidP="0073372F">
            <w:pPr>
              <w:pStyle w:val="TAL"/>
              <w:keepNext w:val="0"/>
              <w:keepLines w:val="0"/>
              <w:widowControl w:val="0"/>
              <w:rPr>
                <w:bCs/>
                <w:i/>
                <w:szCs w:val="18"/>
                <w:lang w:eastAsia="ja-JP"/>
              </w:rPr>
            </w:pPr>
          </w:p>
        </w:tc>
        <w:tc>
          <w:tcPr>
            <w:tcW w:w="1512" w:type="dxa"/>
          </w:tcPr>
          <w:p w14:paraId="0CF0814A"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019CBA52"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74A4855F"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69D8672" w14:textId="77777777" w:rsidR="00BA787F" w:rsidRPr="00FD0425" w:rsidRDefault="00BA787F" w:rsidP="0073372F">
            <w:pPr>
              <w:pStyle w:val="TAC"/>
              <w:keepNext w:val="0"/>
              <w:keepLines w:val="0"/>
              <w:widowControl w:val="0"/>
              <w:rPr>
                <w:lang w:eastAsia="ja-JP"/>
              </w:rPr>
            </w:pPr>
          </w:p>
        </w:tc>
      </w:tr>
      <w:tr w:rsidR="00BA787F" w:rsidRPr="00FD0425" w14:paraId="34D43EE2" w14:textId="77777777" w:rsidTr="0073372F">
        <w:tc>
          <w:tcPr>
            <w:tcW w:w="2160" w:type="dxa"/>
          </w:tcPr>
          <w:p w14:paraId="40BE793F" w14:textId="77777777" w:rsidR="00BA787F" w:rsidRPr="00FD0425" w:rsidRDefault="00BA787F" w:rsidP="0073372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73372F">
            <w:pPr>
              <w:pStyle w:val="TAL"/>
              <w:keepNext w:val="0"/>
              <w:keepLines w:val="0"/>
              <w:widowControl w:val="0"/>
              <w:rPr>
                <w:rFonts w:eastAsia="Batang"/>
                <w:lang w:eastAsia="ja-JP"/>
              </w:rPr>
            </w:pPr>
            <w:r w:rsidRPr="00FD0425">
              <w:t>O</w:t>
            </w:r>
          </w:p>
        </w:tc>
        <w:tc>
          <w:tcPr>
            <w:tcW w:w="1080" w:type="dxa"/>
          </w:tcPr>
          <w:p w14:paraId="7E504688" w14:textId="77777777" w:rsidR="00BA787F" w:rsidRPr="00FD0425" w:rsidRDefault="00BA787F" w:rsidP="0073372F">
            <w:pPr>
              <w:pStyle w:val="TAL"/>
              <w:keepNext w:val="0"/>
              <w:keepLines w:val="0"/>
              <w:widowControl w:val="0"/>
              <w:rPr>
                <w:bCs/>
                <w:i/>
                <w:szCs w:val="18"/>
                <w:lang w:eastAsia="ja-JP"/>
              </w:rPr>
            </w:pPr>
          </w:p>
        </w:tc>
        <w:tc>
          <w:tcPr>
            <w:tcW w:w="1512" w:type="dxa"/>
          </w:tcPr>
          <w:p w14:paraId="68AEC052" w14:textId="77777777" w:rsidR="00BA787F" w:rsidRPr="00FD0425" w:rsidRDefault="00BA787F" w:rsidP="0073372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28" w:type="dxa"/>
          </w:tcPr>
          <w:p w14:paraId="1314FFCE" w14:textId="77777777" w:rsidR="0097209E" w:rsidRDefault="00BA787F" w:rsidP="0073372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ED3AA2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093441FD" w14:textId="77777777" w:rsidR="00BA787F" w:rsidRPr="00FD0425" w:rsidRDefault="00BA787F" w:rsidP="0073372F">
            <w:pPr>
              <w:pStyle w:val="TAC"/>
              <w:keepNext w:val="0"/>
              <w:keepLines w:val="0"/>
              <w:widowControl w:val="0"/>
              <w:rPr>
                <w:lang w:eastAsia="ja-JP"/>
              </w:rPr>
            </w:pPr>
          </w:p>
        </w:tc>
      </w:tr>
      <w:tr w:rsidR="00BA787F" w:rsidRPr="00FD0425" w14:paraId="14879436" w14:textId="77777777" w:rsidTr="0073372F">
        <w:tc>
          <w:tcPr>
            <w:tcW w:w="2160" w:type="dxa"/>
          </w:tcPr>
          <w:p w14:paraId="4D7D31E0"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56B83B3" w14:textId="77777777" w:rsidR="00BA787F" w:rsidRPr="00FD0425" w:rsidRDefault="00BA787F" w:rsidP="0073372F">
            <w:pPr>
              <w:pStyle w:val="TAL"/>
              <w:keepNext w:val="0"/>
              <w:keepLines w:val="0"/>
              <w:widowControl w:val="0"/>
              <w:rPr>
                <w:bCs/>
                <w:i/>
                <w:szCs w:val="18"/>
                <w:lang w:eastAsia="ja-JP"/>
              </w:rPr>
            </w:pPr>
          </w:p>
        </w:tc>
        <w:tc>
          <w:tcPr>
            <w:tcW w:w="1512" w:type="dxa"/>
          </w:tcPr>
          <w:p w14:paraId="78A848A9" w14:textId="77777777" w:rsidR="00BA787F" w:rsidRPr="00FD0425" w:rsidRDefault="00BA787F" w:rsidP="0073372F">
            <w:pPr>
              <w:pStyle w:val="TAL"/>
              <w:keepNext w:val="0"/>
              <w:keepLines w:val="0"/>
              <w:widowControl w:val="0"/>
            </w:pPr>
            <w:r w:rsidRPr="00FD0425">
              <w:t>9.2.3.75</w:t>
            </w:r>
          </w:p>
        </w:tc>
        <w:tc>
          <w:tcPr>
            <w:tcW w:w="1728" w:type="dxa"/>
          </w:tcPr>
          <w:p w14:paraId="6AF8650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649355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18FCBBB" w14:textId="77777777" w:rsidR="00BA787F" w:rsidRPr="00FD0425" w:rsidRDefault="00BA787F" w:rsidP="0073372F">
            <w:pPr>
              <w:pStyle w:val="TAC"/>
              <w:keepNext w:val="0"/>
              <w:keepLines w:val="0"/>
              <w:widowControl w:val="0"/>
              <w:rPr>
                <w:lang w:eastAsia="ja-JP"/>
              </w:rPr>
            </w:pPr>
          </w:p>
        </w:tc>
      </w:tr>
      <w:tr w:rsidR="00BA787F" w:rsidRPr="00FD0425" w14:paraId="06F81D75" w14:textId="77777777" w:rsidTr="0073372F">
        <w:tc>
          <w:tcPr>
            <w:tcW w:w="2160" w:type="dxa"/>
          </w:tcPr>
          <w:p w14:paraId="304D95D6"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73372F">
            <w:pPr>
              <w:pStyle w:val="TAL"/>
              <w:keepNext w:val="0"/>
              <w:keepLines w:val="0"/>
              <w:widowControl w:val="0"/>
              <w:rPr>
                <w:rFonts w:eastAsia="Batang"/>
                <w:lang w:eastAsia="ja-JP"/>
              </w:rPr>
            </w:pPr>
          </w:p>
        </w:tc>
        <w:tc>
          <w:tcPr>
            <w:tcW w:w="1080" w:type="dxa"/>
          </w:tcPr>
          <w:p w14:paraId="0507D8E2" w14:textId="77777777" w:rsidR="00BA787F" w:rsidRPr="00FD0425" w:rsidRDefault="00BA787F" w:rsidP="0073372F">
            <w:pPr>
              <w:pStyle w:val="TAL"/>
              <w:keepNext w:val="0"/>
              <w:keepLines w:val="0"/>
              <w:widowControl w:val="0"/>
              <w:rPr>
                <w:bCs/>
                <w:i/>
                <w:szCs w:val="18"/>
                <w:lang w:eastAsia="ja-JP"/>
              </w:rPr>
            </w:pPr>
            <w:r w:rsidRPr="00FD0425">
              <w:rPr>
                <w:i/>
                <w:lang w:eastAsia="ja-JP"/>
              </w:rPr>
              <w:t>1</w:t>
            </w:r>
          </w:p>
        </w:tc>
        <w:tc>
          <w:tcPr>
            <w:tcW w:w="1512" w:type="dxa"/>
          </w:tcPr>
          <w:p w14:paraId="1917F952" w14:textId="77777777" w:rsidR="00BA787F" w:rsidRPr="00FD0425" w:rsidRDefault="00BA787F" w:rsidP="0073372F">
            <w:pPr>
              <w:pStyle w:val="TAL"/>
              <w:keepNext w:val="0"/>
              <w:keepLines w:val="0"/>
              <w:widowControl w:val="0"/>
              <w:rPr>
                <w:lang w:eastAsia="ja-JP"/>
              </w:rPr>
            </w:pPr>
          </w:p>
        </w:tc>
        <w:tc>
          <w:tcPr>
            <w:tcW w:w="1728" w:type="dxa"/>
          </w:tcPr>
          <w:p w14:paraId="47C48080" w14:textId="77777777" w:rsidR="00BA787F" w:rsidRPr="00FD0425" w:rsidRDefault="00BA787F" w:rsidP="0073372F">
            <w:pPr>
              <w:pStyle w:val="TAL"/>
              <w:keepNext w:val="0"/>
              <w:keepLines w:val="0"/>
              <w:widowControl w:val="0"/>
              <w:rPr>
                <w:iCs/>
                <w:lang w:eastAsia="ja-JP"/>
              </w:rPr>
            </w:pPr>
          </w:p>
        </w:tc>
        <w:tc>
          <w:tcPr>
            <w:tcW w:w="1080" w:type="dxa"/>
          </w:tcPr>
          <w:p w14:paraId="588293C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6D0F7E" w14:textId="77777777" w:rsidR="00BA787F" w:rsidRPr="00FD0425" w:rsidRDefault="00BA787F" w:rsidP="0073372F">
            <w:pPr>
              <w:pStyle w:val="TAC"/>
              <w:keepNext w:val="0"/>
              <w:keepLines w:val="0"/>
              <w:widowControl w:val="0"/>
              <w:rPr>
                <w:iCs/>
                <w:lang w:eastAsia="ja-JP"/>
              </w:rPr>
            </w:pPr>
          </w:p>
        </w:tc>
      </w:tr>
      <w:tr w:rsidR="00BA787F" w:rsidRPr="00FD0425" w14:paraId="23EFFD76" w14:textId="77777777" w:rsidTr="0073372F">
        <w:tc>
          <w:tcPr>
            <w:tcW w:w="2160" w:type="dxa"/>
          </w:tcPr>
          <w:p w14:paraId="778ECC52"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73372F">
            <w:pPr>
              <w:pStyle w:val="TAL"/>
              <w:keepNext w:val="0"/>
              <w:keepLines w:val="0"/>
              <w:widowControl w:val="0"/>
              <w:rPr>
                <w:rFonts w:eastAsia="Batang"/>
                <w:lang w:eastAsia="ja-JP"/>
              </w:rPr>
            </w:pPr>
          </w:p>
        </w:tc>
        <w:tc>
          <w:tcPr>
            <w:tcW w:w="1080" w:type="dxa"/>
          </w:tcPr>
          <w:p w14:paraId="31940E3C"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7F2E060" w14:textId="77777777" w:rsidR="00BA787F" w:rsidRPr="00FD0425" w:rsidRDefault="00BA787F" w:rsidP="0073372F">
            <w:pPr>
              <w:pStyle w:val="TAL"/>
              <w:keepNext w:val="0"/>
              <w:keepLines w:val="0"/>
              <w:widowControl w:val="0"/>
              <w:rPr>
                <w:lang w:eastAsia="ja-JP"/>
              </w:rPr>
            </w:pPr>
          </w:p>
        </w:tc>
        <w:tc>
          <w:tcPr>
            <w:tcW w:w="1728" w:type="dxa"/>
          </w:tcPr>
          <w:p w14:paraId="5B968EC7" w14:textId="77777777" w:rsidR="00BA787F" w:rsidRPr="00FD0425" w:rsidRDefault="00BA787F" w:rsidP="0073372F">
            <w:pPr>
              <w:pStyle w:val="TAL"/>
              <w:keepNext w:val="0"/>
              <w:keepLines w:val="0"/>
              <w:widowControl w:val="0"/>
              <w:rPr>
                <w:iCs/>
                <w:lang w:eastAsia="ja-JP"/>
              </w:rPr>
            </w:pPr>
          </w:p>
        </w:tc>
        <w:tc>
          <w:tcPr>
            <w:tcW w:w="1080" w:type="dxa"/>
          </w:tcPr>
          <w:p w14:paraId="39F0423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128C3E5" w14:textId="77777777" w:rsidR="00BA787F" w:rsidRPr="00FD0425" w:rsidRDefault="00BA787F" w:rsidP="0073372F">
            <w:pPr>
              <w:pStyle w:val="TAC"/>
              <w:keepNext w:val="0"/>
              <w:keepLines w:val="0"/>
              <w:widowControl w:val="0"/>
              <w:rPr>
                <w:iCs/>
                <w:lang w:eastAsia="ja-JP"/>
              </w:rPr>
            </w:pPr>
          </w:p>
        </w:tc>
      </w:tr>
      <w:tr w:rsidR="00BA787F" w:rsidRPr="00FD0425" w14:paraId="569E73AD" w14:textId="77777777" w:rsidTr="0073372F">
        <w:tc>
          <w:tcPr>
            <w:tcW w:w="2160" w:type="dxa"/>
          </w:tcPr>
          <w:p w14:paraId="48DB6677"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EDC6963" w14:textId="77777777" w:rsidR="00BA787F" w:rsidRPr="00FD0425" w:rsidRDefault="00BA787F" w:rsidP="0073372F">
            <w:pPr>
              <w:pStyle w:val="TAL"/>
              <w:keepNext w:val="0"/>
              <w:keepLines w:val="0"/>
              <w:widowControl w:val="0"/>
              <w:rPr>
                <w:bCs/>
                <w:i/>
                <w:szCs w:val="18"/>
                <w:lang w:eastAsia="ja-JP"/>
              </w:rPr>
            </w:pPr>
          </w:p>
        </w:tc>
        <w:tc>
          <w:tcPr>
            <w:tcW w:w="1512" w:type="dxa"/>
          </w:tcPr>
          <w:p w14:paraId="78C3DDB8"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0D1DC51F" w14:textId="77777777" w:rsidR="00BA787F" w:rsidRPr="00FD0425" w:rsidRDefault="00BA787F" w:rsidP="0073372F">
            <w:pPr>
              <w:pStyle w:val="TAL"/>
              <w:keepNext w:val="0"/>
              <w:keepLines w:val="0"/>
              <w:widowControl w:val="0"/>
              <w:rPr>
                <w:iCs/>
                <w:lang w:eastAsia="ja-JP"/>
              </w:rPr>
            </w:pPr>
          </w:p>
        </w:tc>
        <w:tc>
          <w:tcPr>
            <w:tcW w:w="1080" w:type="dxa"/>
          </w:tcPr>
          <w:p w14:paraId="4A1FF1A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6877BA0" w14:textId="77777777" w:rsidR="00BA787F" w:rsidRPr="00FD0425" w:rsidRDefault="00BA787F" w:rsidP="0073372F">
            <w:pPr>
              <w:pStyle w:val="TAC"/>
              <w:keepNext w:val="0"/>
              <w:keepLines w:val="0"/>
              <w:widowControl w:val="0"/>
              <w:rPr>
                <w:iCs/>
                <w:lang w:eastAsia="ja-JP"/>
              </w:rPr>
            </w:pPr>
          </w:p>
        </w:tc>
      </w:tr>
      <w:tr w:rsidR="00BA787F" w:rsidRPr="00FD0425" w14:paraId="4B436830" w14:textId="77777777" w:rsidTr="0073372F">
        <w:tc>
          <w:tcPr>
            <w:tcW w:w="2160" w:type="dxa"/>
          </w:tcPr>
          <w:p w14:paraId="17C8A9CA"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5BD90F" w14:textId="77777777" w:rsidR="00BA787F" w:rsidRPr="00FD0425" w:rsidRDefault="00BA787F" w:rsidP="0073372F">
            <w:pPr>
              <w:pStyle w:val="TAL"/>
              <w:keepNext w:val="0"/>
              <w:keepLines w:val="0"/>
              <w:widowControl w:val="0"/>
              <w:rPr>
                <w:bCs/>
                <w:i/>
                <w:szCs w:val="18"/>
                <w:lang w:eastAsia="ja-JP"/>
              </w:rPr>
            </w:pPr>
          </w:p>
        </w:tc>
        <w:tc>
          <w:tcPr>
            <w:tcW w:w="1512" w:type="dxa"/>
          </w:tcPr>
          <w:p w14:paraId="58A2FC13" w14:textId="77777777" w:rsidR="00BA787F" w:rsidRPr="00FD0425" w:rsidRDefault="00BA787F" w:rsidP="0073372F">
            <w:pPr>
              <w:pStyle w:val="TAL"/>
              <w:keepNext w:val="0"/>
              <w:keepLines w:val="0"/>
              <w:widowControl w:val="0"/>
            </w:pPr>
            <w:r w:rsidRPr="00FD0425">
              <w:t>GBR QoS Flow Information</w:t>
            </w:r>
          </w:p>
          <w:p w14:paraId="7FAD46C1" w14:textId="77777777" w:rsidR="00BA787F" w:rsidRPr="00FD0425" w:rsidRDefault="00BA787F" w:rsidP="0073372F">
            <w:pPr>
              <w:pStyle w:val="TAL"/>
              <w:keepNext w:val="0"/>
              <w:keepLines w:val="0"/>
              <w:widowControl w:val="0"/>
            </w:pPr>
            <w:r w:rsidRPr="00FD0425">
              <w:t>9.2.3.6</w:t>
            </w:r>
          </w:p>
        </w:tc>
        <w:tc>
          <w:tcPr>
            <w:tcW w:w="1728" w:type="dxa"/>
          </w:tcPr>
          <w:p w14:paraId="358062DC" w14:textId="77777777" w:rsidR="00BA787F" w:rsidRPr="00FD0425" w:rsidRDefault="00BA787F"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95D586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D164AE1" w14:textId="77777777" w:rsidR="00BA787F" w:rsidRPr="00FD0425" w:rsidRDefault="00BA787F" w:rsidP="0073372F">
            <w:pPr>
              <w:pStyle w:val="TAC"/>
              <w:keepNext w:val="0"/>
              <w:keepLines w:val="0"/>
              <w:widowControl w:val="0"/>
              <w:rPr>
                <w:iCs/>
                <w:lang w:eastAsia="ja-JP"/>
              </w:rPr>
            </w:pPr>
          </w:p>
        </w:tc>
      </w:tr>
      <w:tr w:rsidR="00BA787F" w:rsidRPr="00FD0425" w14:paraId="18AD2624" w14:textId="77777777" w:rsidTr="0073372F">
        <w:tc>
          <w:tcPr>
            <w:tcW w:w="2160"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73372F">
            <w:pPr>
              <w:pStyle w:val="TAC"/>
              <w:keepNext w:val="0"/>
              <w:keepLines w:val="0"/>
              <w:widowControl w:val="0"/>
              <w:rPr>
                <w:iCs/>
                <w:lang w:eastAsia="ja-JP"/>
              </w:rPr>
            </w:pPr>
          </w:p>
        </w:tc>
      </w:tr>
      <w:tr w:rsidR="007A0551" w:rsidRPr="00FD0425" w14:paraId="78AC824F" w14:textId="77777777" w:rsidTr="0073372F">
        <w:tc>
          <w:tcPr>
            <w:tcW w:w="2160"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3372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3372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73372F">
        <w:tc>
          <w:tcPr>
            <w:tcW w:w="2160" w:type="dxa"/>
            <w:tcBorders>
              <w:top w:val="single" w:sz="4" w:space="0" w:color="auto"/>
              <w:left w:val="single" w:sz="4" w:space="0" w:color="auto"/>
              <w:bottom w:val="single" w:sz="4" w:space="0" w:color="auto"/>
              <w:right w:val="single" w:sz="4" w:space="0" w:color="auto"/>
            </w:tcBorders>
          </w:tcPr>
          <w:p w14:paraId="0D100F08" w14:textId="439B1D50" w:rsidR="00F85964" w:rsidRDefault="00F85964" w:rsidP="0073372F">
            <w:pPr>
              <w:pStyle w:val="TAL"/>
              <w:keepNext w:val="0"/>
              <w:keepLines w:val="0"/>
              <w:widowControl w:val="0"/>
              <w:ind w:left="454"/>
              <w:rPr>
                <w:lang w:eastAsia="zh-CN"/>
              </w:rPr>
            </w:pPr>
            <w:r>
              <w:rPr>
                <w:rFonts w:eastAsia="Batang"/>
                <w:lang w:eastAsia="ja-JP"/>
              </w:rPr>
              <w:t>&gt;&gt;&gt;&gt;</w:t>
            </w:r>
            <w:r w:rsidRPr="00AF52C3">
              <w:rPr>
                <w:rFonts w:eastAsia="Batang"/>
                <w:lang w:eastAsia="ja-JP"/>
              </w:rPr>
              <w: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73372F">
            <w:pPr>
              <w:pStyle w:val="TAL"/>
              <w:keepNext w:val="0"/>
              <w:keepLines w:val="0"/>
              <w:widowControl w:val="0"/>
              <w:rPr>
                <w:rFonts w:eastAsia="SimSun"/>
                <w:lang w:eastAsia="zh-CN"/>
              </w:rPr>
            </w:pPr>
            <w:r w:rsidRPr="00AF52C3">
              <w:rPr>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73372F">
            <w:pPr>
              <w:pStyle w:val="TAC"/>
              <w:keepNext w:val="0"/>
              <w:keepLines w:val="0"/>
              <w:widowControl w:val="0"/>
              <w:rPr>
                <w:rFonts w:eastAsia="SimSun"/>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73372F">
            <w:pPr>
              <w:pStyle w:val="TAC"/>
              <w:keepNext w:val="0"/>
              <w:keepLines w:val="0"/>
              <w:widowControl w:val="0"/>
              <w:rPr>
                <w:rFonts w:eastAsia="SimSun"/>
                <w:iCs/>
                <w:lang w:eastAsia="zh-CN"/>
              </w:rPr>
            </w:pPr>
            <w:r>
              <w:rPr>
                <w:lang w:eastAsia="ja-JP"/>
              </w:rPr>
              <w:t>ignore</w:t>
            </w:r>
          </w:p>
        </w:tc>
      </w:tr>
      <w:tr w:rsidR="0097209E" w:rsidRPr="00FD0425" w14:paraId="0C224E5C" w14:textId="77777777" w:rsidTr="0073372F">
        <w:tc>
          <w:tcPr>
            <w:tcW w:w="2160"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73372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73372F">
            <w:pPr>
              <w:pStyle w:val="TAC"/>
              <w:keepNext w:val="0"/>
              <w:keepLines w:val="0"/>
              <w:widowControl w:val="0"/>
              <w:rPr>
                <w:lang w:eastAsia="ja-JP"/>
              </w:rPr>
            </w:pPr>
            <w:r w:rsidRPr="007E0134">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73372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73372F">
        <w:tc>
          <w:tcPr>
            <w:tcW w:w="2160"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73372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73372F">
            <w:pPr>
              <w:pStyle w:val="TAL"/>
              <w:keepNext w:val="0"/>
              <w:keepLines w:val="0"/>
              <w:widowControl w:val="0"/>
              <w:rPr>
                <w:bCs/>
                <w:i/>
                <w:szCs w:val="18"/>
                <w:lang w:eastAsia="ja-JP"/>
              </w:rPr>
            </w:pPr>
            <w:r w:rsidRPr="007E0134">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73372F">
            <w:pPr>
              <w:pStyle w:val="TAC"/>
              <w:keepNext w:val="0"/>
              <w:keepLines w:val="0"/>
              <w:widowControl w:val="0"/>
              <w:rPr>
                <w:iCs/>
                <w:lang w:eastAsia="ja-JP"/>
              </w:rPr>
            </w:pPr>
          </w:p>
        </w:tc>
      </w:tr>
      <w:tr w:rsidR="0022119D" w:rsidRPr="00FD0425" w14:paraId="1BC6B23E" w14:textId="77777777" w:rsidTr="0073372F">
        <w:tc>
          <w:tcPr>
            <w:tcW w:w="2160" w:type="dxa"/>
            <w:tcBorders>
              <w:top w:val="single" w:sz="4" w:space="0" w:color="auto"/>
              <w:left w:val="single" w:sz="4" w:space="0" w:color="auto"/>
              <w:bottom w:val="single" w:sz="4" w:space="0" w:color="auto"/>
              <w:right w:val="single" w:sz="4" w:space="0" w:color="auto"/>
            </w:tcBorders>
          </w:tcPr>
          <w:p w14:paraId="6935E2FD" w14:textId="77777777" w:rsidR="0022119D" w:rsidRPr="00FD0425" w:rsidRDefault="0022119D" w:rsidP="0022119D">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22119D" w:rsidRPr="00FD0425" w:rsidRDefault="0022119D" w:rsidP="0022119D">
            <w:pPr>
              <w:pStyle w:val="TAL"/>
              <w:keepNext w:val="0"/>
              <w:keepLines w:val="0"/>
              <w:widowControl w:val="0"/>
              <w:rPr>
                <w:rFonts w:eastAsia="Batang"/>
                <w:lang w:eastAsia="ja-JP"/>
              </w:rPr>
            </w:pPr>
            <w:r w:rsidRPr="007E013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C673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B118E6" w14:textId="2A032470" w:rsidR="0022119D" w:rsidRPr="00FD0425" w:rsidRDefault="0022119D" w:rsidP="0022119D">
            <w:pPr>
              <w:pStyle w:val="TAL"/>
              <w:keepNext w:val="0"/>
              <w:keepLines w:val="0"/>
              <w:widowControl w:val="0"/>
              <w:rPr>
                <w:lang w:eastAsia="ja-JP"/>
              </w:rPr>
            </w:pPr>
            <w:r w:rsidRPr="00FD0425">
              <w:rPr>
                <w:lang w:eastAsia="ja-JP"/>
              </w:rPr>
              <w:t>UP Transport Layer Information</w:t>
            </w:r>
            <w:r w:rsidRPr="007E0134">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101520ED" w14:textId="77777777" w:rsidR="0022119D" w:rsidRPr="00FD0425" w:rsidRDefault="0022119D" w:rsidP="0022119D">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159CD0C2" w14:textId="77777777" w:rsidR="0022119D" w:rsidRPr="00FD0425" w:rsidRDefault="0022119D" w:rsidP="0022119D">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15FD8" w14:textId="77777777" w:rsidR="0022119D" w:rsidRPr="00FD0425" w:rsidRDefault="0022119D" w:rsidP="0022119D">
            <w:pPr>
              <w:pStyle w:val="TAC"/>
              <w:keepNext w:val="0"/>
              <w:keepLines w:val="0"/>
              <w:widowControl w:val="0"/>
              <w:rPr>
                <w:iCs/>
                <w:lang w:eastAsia="ja-JP"/>
              </w:rPr>
            </w:pPr>
          </w:p>
        </w:tc>
      </w:tr>
      <w:tr w:rsidR="0022119D" w:rsidRPr="00FD0425" w14:paraId="3F9F9BA5" w14:textId="77777777" w:rsidTr="0073372F">
        <w:tc>
          <w:tcPr>
            <w:tcW w:w="2160" w:type="dxa"/>
            <w:tcBorders>
              <w:top w:val="single" w:sz="4" w:space="0" w:color="auto"/>
              <w:left w:val="single" w:sz="4" w:space="0" w:color="auto"/>
              <w:bottom w:val="single" w:sz="4" w:space="0" w:color="auto"/>
              <w:right w:val="single" w:sz="4" w:space="0" w:color="auto"/>
            </w:tcBorders>
          </w:tcPr>
          <w:p w14:paraId="30B0C705" w14:textId="77777777" w:rsidR="0022119D" w:rsidRPr="00FD0425" w:rsidRDefault="0022119D" w:rsidP="0022119D">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6FB39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4A378C"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2C41C177" w14:textId="77777777" w:rsidR="0022119D" w:rsidRPr="00FD0425" w:rsidRDefault="0022119D" w:rsidP="0022119D">
            <w:pPr>
              <w:pStyle w:val="TAL"/>
              <w:keepNext w:val="0"/>
              <w:keepLines w:val="0"/>
              <w:widowControl w:val="0"/>
              <w:rPr>
                <w:iCs/>
                <w:lang w:eastAsia="ja-JP"/>
              </w:rPr>
            </w:pP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A7B045" w14:textId="77777777" w:rsidR="0022119D" w:rsidRPr="00FD0425" w:rsidRDefault="0022119D" w:rsidP="0022119D">
            <w:pPr>
              <w:pStyle w:val="TAC"/>
              <w:keepNext w:val="0"/>
              <w:keepLines w:val="0"/>
              <w:widowControl w:val="0"/>
              <w:rPr>
                <w:lang w:eastAsia="ja-JP"/>
              </w:rPr>
            </w:pPr>
            <w:r w:rsidRPr="00D20EB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23031" w14:textId="77777777" w:rsidR="0022119D" w:rsidRPr="00FD0425" w:rsidRDefault="0022119D" w:rsidP="0022119D">
            <w:pPr>
              <w:pStyle w:val="TAC"/>
              <w:keepNext w:val="0"/>
              <w:keepLines w:val="0"/>
              <w:widowControl w:val="0"/>
              <w:rPr>
                <w:iCs/>
                <w:lang w:eastAsia="ja-JP"/>
              </w:rPr>
            </w:pPr>
          </w:p>
        </w:tc>
      </w:tr>
      <w:tr w:rsidR="0022119D" w:rsidRPr="00FD0425" w14:paraId="12CDFCBE" w14:textId="77777777" w:rsidTr="0073372F">
        <w:tc>
          <w:tcPr>
            <w:tcW w:w="2160" w:type="dxa"/>
          </w:tcPr>
          <w:p w14:paraId="6922EC98"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CE67395" w14:textId="77777777" w:rsidR="0022119D" w:rsidRPr="00FD0425" w:rsidRDefault="0022119D" w:rsidP="0022119D">
            <w:pPr>
              <w:pStyle w:val="TAL"/>
              <w:keepNext w:val="0"/>
              <w:keepLines w:val="0"/>
              <w:widowControl w:val="0"/>
              <w:rPr>
                <w:bCs/>
                <w:i/>
                <w:szCs w:val="18"/>
                <w:lang w:eastAsia="ja-JP"/>
              </w:rPr>
            </w:pPr>
          </w:p>
        </w:tc>
        <w:tc>
          <w:tcPr>
            <w:tcW w:w="1512" w:type="dxa"/>
          </w:tcPr>
          <w:p w14:paraId="1FECF412" w14:textId="77777777" w:rsidR="0022119D" w:rsidRPr="00FD0425" w:rsidRDefault="0022119D" w:rsidP="0022119D">
            <w:pPr>
              <w:pStyle w:val="TAL"/>
              <w:keepNext w:val="0"/>
              <w:keepLines w:val="0"/>
              <w:widowControl w:val="0"/>
              <w:rPr>
                <w:lang w:eastAsia="ja-JP"/>
              </w:rPr>
            </w:pPr>
            <w:r w:rsidRPr="00FD0425">
              <w:rPr>
                <w:lang w:eastAsia="ja-JP"/>
              </w:rPr>
              <w:t>9.2.1.16</w:t>
            </w:r>
          </w:p>
        </w:tc>
        <w:tc>
          <w:tcPr>
            <w:tcW w:w="1728" w:type="dxa"/>
          </w:tcPr>
          <w:p w14:paraId="605C2151" w14:textId="77777777" w:rsidR="0022119D" w:rsidRPr="00FD0425" w:rsidRDefault="0022119D" w:rsidP="0022119D">
            <w:pPr>
              <w:pStyle w:val="TAL"/>
              <w:keepNext w:val="0"/>
              <w:keepLines w:val="0"/>
              <w:widowControl w:val="0"/>
              <w:rPr>
                <w:lang w:eastAsia="ja-JP"/>
              </w:rPr>
            </w:pPr>
          </w:p>
        </w:tc>
        <w:tc>
          <w:tcPr>
            <w:tcW w:w="1080" w:type="dxa"/>
          </w:tcPr>
          <w:p w14:paraId="497704E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6040202" w14:textId="77777777" w:rsidR="0022119D" w:rsidRPr="00FD0425" w:rsidRDefault="0022119D" w:rsidP="0022119D">
            <w:pPr>
              <w:pStyle w:val="TAC"/>
              <w:keepNext w:val="0"/>
              <w:keepLines w:val="0"/>
              <w:widowControl w:val="0"/>
              <w:rPr>
                <w:lang w:eastAsia="ja-JP"/>
              </w:rPr>
            </w:pPr>
          </w:p>
        </w:tc>
      </w:tr>
      <w:tr w:rsidR="0022119D" w:rsidRPr="00FD0425" w14:paraId="40016B3D" w14:textId="77777777" w:rsidTr="0073372F">
        <w:tc>
          <w:tcPr>
            <w:tcW w:w="2160" w:type="dxa"/>
          </w:tcPr>
          <w:p w14:paraId="0365BBCD" w14:textId="77777777" w:rsidR="0022119D" w:rsidRPr="00FD0425" w:rsidRDefault="0022119D" w:rsidP="0022119D">
            <w:pPr>
              <w:pStyle w:val="TAL"/>
              <w:keepNext w:val="0"/>
              <w:keepLines w:val="0"/>
              <w:widowControl w:val="0"/>
              <w:rPr>
                <w:lang w:val="sv-SE" w:eastAsia="ja-JP"/>
              </w:rPr>
            </w:pPr>
            <w:r w:rsidRPr="00FD0425">
              <w:rPr>
                <w:rFonts w:eastAsia="Batang"/>
                <w:lang w:eastAsia="ja-JP"/>
              </w:rPr>
              <w:t>QoS Flows Not Admitted List</w:t>
            </w:r>
          </w:p>
        </w:tc>
        <w:tc>
          <w:tcPr>
            <w:tcW w:w="1080" w:type="dxa"/>
          </w:tcPr>
          <w:p w14:paraId="70E2527B"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35831C90" w14:textId="77777777" w:rsidR="0022119D" w:rsidRPr="00FD0425" w:rsidRDefault="0022119D" w:rsidP="0022119D">
            <w:pPr>
              <w:pStyle w:val="TAL"/>
              <w:keepNext w:val="0"/>
              <w:keepLines w:val="0"/>
              <w:widowControl w:val="0"/>
              <w:rPr>
                <w:bCs/>
                <w:i/>
                <w:szCs w:val="18"/>
                <w:lang w:eastAsia="ja-JP"/>
              </w:rPr>
            </w:pPr>
          </w:p>
        </w:tc>
        <w:tc>
          <w:tcPr>
            <w:tcW w:w="1512" w:type="dxa"/>
          </w:tcPr>
          <w:p w14:paraId="01EB9F1A" w14:textId="77777777" w:rsidR="0022119D" w:rsidRPr="00FD0425" w:rsidRDefault="0022119D" w:rsidP="0022119D">
            <w:pPr>
              <w:pStyle w:val="TAL"/>
              <w:keepNext w:val="0"/>
              <w:keepLines w:val="0"/>
              <w:widowControl w:val="0"/>
              <w:rPr>
                <w:lang w:val="sv-SE" w:eastAsia="ja-JP"/>
              </w:rPr>
            </w:pPr>
            <w:r w:rsidRPr="00FD0425">
              <w:rPr>
                <w:lang w:val="sv-SE" w:eastAsia="ja-JP"/>
              </w:rPr>
              <w:t>QoS Flow List with Cause</w:t>
            </w:r>
          </w:p>
          <w:p w14:paraId="4743534E" w14:textId="77777777" w:rsidR="0022119D" w:rsidRPr="00FD0425" w:rsidRDefault="0022119D" w:rsidP="0022119D">
            <w:pPr>
              <w:pStyle w:val="TAL"/>
              <w:keepNext w:val="0"/>
              <w:keepLines w:val="0"/>
              <w:widowControl w:val="0"/>
              <w:rPr>
                <w:lang w:val="sv-SE" w:eastAsia="ja-JP"/>
              </w:rPr>
            </w:pPr>
            <w:r w:rsidRPr="00FD0425">
              <w:rPr>
                <w:lang w:val="sv-SE" w:eastAsia="ja-JP"/>
              </w:rPr>
              <w:t>9.2.1.4</w:t>
            </w:r>
          </w:p>
        </w:tc>
        <w:tc>
          <w:tcPr>
            <w:tcW w:w="1728" w:type="dxa"/>
          </w:tcPr>
          <w:p w14:paraId="7CDFAD47" w14:textId="77777777" w:rsidR="0022119D" w:rsidRPr="00FD0425" w:rsidRDefault="0022119D" w:rsidP="0022119D">
            <w:pPr>
              <w:pStyle w:val="TAL"/>
              <w:keepNext w:val="0"/>
              <w:keepLines w:val="0"/>
              <w:widowControl w:val="0"/>
              <w:rPr>
                <w:lang w:eastAsia="ja-JP"/>
              </w:rPr>
            </w:pPr>
          </w:p>
        </w:tc>
        <w:tc>
          <w:tcPr>
            <w:tcW w:w="1080" w:type="dxa"/>
          </w:tcPr>
          <w:p w14:paraId="2C077AC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35FCD844" w14:textId="77777777" w:rsidR="0022119D" w:rsidRPr="00FD0425" w:rsidRDefault="0022119D" w:rsidP="0022119D">
            <w:pPr>
              <w:pStyle w:val="TAC"/>
              <w:keepNext w:val="0"/>
              <w:keepLines w:val="0"/>
              <w:widowControl w:val="0"/>
              <w:rPr>
                <w:lang w:eastAsia="ja-JP"/>
              </w:rPr>
            </w:pPr>
          </w:p>
        </w:tc>
      </w:tr>
      <w:tr w:rsidR="0022119D" w:rsidRPr="00FD0425" w14:paraId="139AFAB8" w14:textId="77777777" w:rsidTr="0073372F">
        <w:tc>
          <w:tcPr>
            <w:tcW w:w="2160" w:type="dxa"/>
          </w:tcPr>
          <w:p w14:paraId="117BE864" w14:textId="77777777" w:rsidR="0022119D" w:rsidRPr="00FD0425" w:rsidRDefault="0022119D" w:rsidP="0022119D">
            <w:pPr>
              <w:pStyle w:val="TAL"/>
              <w:keepNext w:val="0"/>
              <w:keepLines w:val="0"/>
              <w:widowControl w:val="0"/>
              <w:rPr>
                <w:lang w:eastAsia="ja-JP"/>
              </w:rPr>
            </w:pPr>
            <w:r w:rsidRPr="00FD0425">
              <w:rPr>
                <w:lang w:eastAsia="ja-JP"/>
              </w:rPr>
              <w:t>Security Result</w:t>
            </w:r>
          </w:p>
        </w:tc>
        <w:tc>
          <w:tcPr>
            <w:tcW w:w="1080" w:type="dxa"/>
          </w:tcPr>
          <w:p w14:paraId="598F0703"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5F0CF141" w14:textId="77777777" w:rsidR="0022119D" w:rsidRPr="00FD0425" w:rsidRDefault="0022119D" w:rsidP="0022119D">
            <w:pPr>
              <w:pStyle w:val="TAL"/>
              <w:keepNext w:val="0"/>
              <w:keepLines w:val="0"/>
              <w:widowControl w:val="0"/>
              <w:rPr>
                <w:bCs/>
                <w:i/>
                <w:szCs w:val="18"/>
                <w:lang w:eastAsia="ja-JP"/>
              </w:rPr>
            </w:pPr>
          </w:p>
        </w:tc>
        <w:tc>
          <w:tcPr>
            <w:tcW w:w="1512" w:type="dxa"/>
          </w:tcPr>
          <w:p w14:paraId="0E902B6D" w14:textId="77777777" w:rsidR="0022119D" w:rsidRPr="00FD0425" w:rsidRDefault="0022119D" w:rsidP="0022119D">
            <w:pPr>
              <w:pStyle w:val="TAL"/>
              <w:keepNext w:val="0"/>
              <w:keepLines w:val="0"/>
              <w:widowControl w:val="0"/>
              <w:rPr>
                <w:lang w:eastAsia="ja-JP"/>
              </w:rPr>
            </w:pPr>
            <w:r w:rsidRPr="00FD0425">
              <w:rPr>
                <w:lang w:eastAsia="ja-JP"/>
              </w:rPr>
              <w:t>9.2.3.67</w:t>
            </w:r>
          </w:p>
        </w:tc>
        <w:tc>
          <w:tcPr>
            <w:tcW w:w="1728" w:type="dxa"/>
          </w:tcPr>
          <w:p w14:paraId="4BDE9BC9" w14:textId="77777777" w:rsidR="0022119D" w:rsidRPr="00FD0425" w:rsidRDefault="0022119D" w:rsidP="0022119D">
            <w:pPr>
              <w:pStyle w:val="TAL"/>
              <w:keepNext w:val="0"/>
              <w:keepLines w:val="0"/>
              <w:widowControl w:val="0"/>
              <w:rPr>
                <w:szCs w:val="18"/>
                <w:lang w:eastAsia="ja-JP"/>
              </w:rPr>
            </w:pPr>
          </w:p>
        </w:tc>
        <w:tc>
          <w:tcPr>
            <w:tcW w:w="1080" w:type="dxa"/>
          </w:tcPr>
          <w:p w14:paraId="360B47C9" w14:textId="77777777" w:rsidR="0022119D" w:rsidRPr="00FD0425" w:rsidRDefault="0022119D" w:rsidP="0022119D">
            <w:pPr>
              <w:pStyle w:val="TAC"/>
              <w:keepNext w:val="0"/>
              <w:keepLines w:val="0"/>
              <w:widowControl w:val="0"/>
              <w:rPr>
                <w:szCs w:val="18"/>
                <w:lang w:eastAsia="ja-JP"/>
              </w:rPr>
            </w:pPr>
            <w:r w:rsidRPr="00FD0425">
              <w:rPr>
                <w:lang w:eastAsia="ja-JP"/>
              </w:rPr>
              <w:t>–</w:t>
            </w:r>
          </w:p>
        </w:tc>
        <w:tc>
          <w:tcPr>
            <w:tcW w:w="1080" w:type="dxa"/>
          </w:tcPr>
          <w:p w14:paraId="69CDB4B9" w14:textId="77777777" w:rsidR="0022119D" w:rsidRPr="00FD0425" w:rsidRDefault="0022119D" w:rsidP="0022119D">
            <w:pPr>
              <w:pStyle w:val="TAC"/>
              <w:keepNext w:val="0"/>
              <w:keepLines w:val="0"/>
              <w:widowControl w:val="0"/>
              <w:rPr>
                <w:szCs w:val="18"/>
                <w:lang w:eastAsia="ja-JP"/>
              </w:rPr>
            </w:pPr>
          </w:p>
        </w:tc>
      </w:tr>
      <w:tr w:rsidR="0022119D" w:rsidRPr="00FD0425" w14:paraId="03E63F25" w14:textId="77777777" w:rsidTr="0073372F">
        <w:tc>
          <w:tcPr>
            <w:tcW w:w="2160" w:type="dxa"/>
          </w:tcPr>
          <w:p w14:paraId="3B9132B2" w14:textId="77777777" w:rsidR="0022119D" w:rsidRPr="00FD0425" w:rsidRDefault="0022119D" w:rsidP="0022119D">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9B4C8C6" w14:textId="77777777" w:rsidR="0022119D" w:rsidRPr="00FD0425" w:rsidRDefault="0022119D" w:rsidP="0022119D">
            <w:pPr>
              <w:pStyle w:val="TAL"/>
              <w:keepNext w:val="0"/>
              <w:keepLines w:val="0"/>
              <w:widowControl w:val="0"/>
              <w:rPr>
                <w:bCs/>
                <w:i/>
                <w:szCs w:val="18"/>
                <w:lang w:eastAsia="ja-JP"/>
              </w:rPr>
            </w:pPr>
          </w:p>
        </w:tc>
        <w:tc>
          <w:tcPr>
            <w:tcW w:w="1512" w:type="dxa"/>
          </w:tcPr>
          <w:p w14:paraId="47870C93"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22FA4988" w14:textId="77777777" w:rsidR="0022119D" w:rsidRPr="00FD0425" w:rsidRDefault="0022119D" w:rsidP="0022119D">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080" w:type="dxa"/>
          </w:tcPr>
          <w:p w14:paraId="76E3AFFC" w14:textId="77777777" w:rsidR="0022119D" w:rsidRPr="00FD0425" w:rsidRDefault="0022119D" w:rsidP="0022119D">
            <w:pPr>
              <w:pStyle w:val="TAC"/>
              <w:keepNext w:val="0"/>
              <w:keepLines w:val="0"/>
              <w:widowControl w:val="0"/>
              <w:rPr>
                <w:lang w:eastAsia="ja-JP"/>
              </w:rPr>
            </w:pPr>
            <w:r w:rsidRPr="00FD0425">
              <w:rPr>
                <w:szCs w:val="18"/>
                <w:lang w:eastAsia="ja-JP"/>
              </w:rPr>
              <w:t>YES</w:t>
            </w:r>
          </w:p>
        </w:tc>
        <w:tc>
          <w:tcPr>
            <w:tcW w:w="1080" w:type="dxa"/>
          </w:tcPr>
          <w:p w14:paraId="17E33EA0" w14:textId="77777777" w:rsidR="0022119D" w:rsidRPr="00FD0425" w:rsidRDefault="0022119D" w:rsidP="0022119D">
            <w:pPr>
              <w:pStyle w:val="TAC"/>
              <w:keepNext w:val="0"/>
              <w:keepLines w:val="0"/>
              <w:widowControl w:val="0"/>
              <w:rPr>
                <w:szCs w:val="18"/>
                <w:lang w:eastAsia="ja-JP"/>
              </w:rPr>
            </w:pPr>
            <w:r w:rsidRPr="00FD0425">
              <w:rPr>
                <w:szCs w:val="18"/>
                <w:lang w:eastAsia="ja-JP"/>
              </w:rPr>
              <w:t>reject</w:t>
            </w:r>
          </w:p>
        </w:tc>
      </w:tr>
      <w:tr w:rsidR="0022119D" w:rsidRPr="00FD0425" w14:paraId="1220CF75" w14:textId="77777777" w:rsidTr="0073372F">
        <w:tc>
          <w:tcPr>
            <w:tcW w:w="2160" w:type="dxa"/>
          </w:tcPr>
          <w:p w14:paraId="331118B4" w14:textId="77777777" w:rsidR="0022119D" w:rsidRPr="00FD0425" w:rsidRDefault="0022119D" w:rsidP="0022119D">
            <w:pPr>
              <w:pStyle w:val="TAL"/>
              <w:keepNext w:val="0"/>
              <w:keepLines w:val="0"/>
              <w:widowControl w:val="0"/>
              <w:rPr>
                <w:lang w:eastAsia="ja-JP"/>
              </w:rPr>
            </w:pPr>
            <w:r w:rsidRPr="009354E2">
              <w:rPr>
                <w:lang w:eastAsia="ja-JP"/>
              </w:rPr>
              <w:t>Redundant DL NG-U UP TNL Information at NG-RAN</w:t>
            </w:r>
          </w:p>
        </w:tc>
        <w:tc>
          <w:tcPr>
            <w:tcW w:w="1080" w:type="dxa"/>
          </w:tcPr>
          <w:p w14:paraId="31ED75F4" w14:textId="77777777" w:rsidR="0022119D" w:rsidRPr="00FD0425" w:rsidRDefault="0022119D" w:rsidP="0022119D">
            <w:pPr>
              <w:pStyle w:val="TAL"/>
              <w:keepNext w:val="0"/>
              <w:keepLines w:val="0"/>
              <w:widowControl w:val="0"/>
              <w:rPr>
                <w:lang w:eastAsia="ja-JP"/>
              </w:rPr>
            </w:pPr>
            <w:r w:rsidRPr="009354E2">
              <w:rPr>
                <w:rFonts w:hint="eastAsia"/>
                <w:lang w:eastAsia="ja-JP"/>
              </w:rPr>
              <w:t>O</w:t>
            </w:r>
          </w:p>
        </w:tc>
        <w:tc>
          <w:tcPr>
            <w:tcW w:w="1080" w:type="dxa"/>
          </w:tcPr>
          <w:p w14:paraId="7DD2CCD5" w14:textId="77777777" w:rsidR="0022119D" w:rsidRPr="009354E2" w:rsidRDefault="0022119D" w:rsidP="0022119D">
            <w:pPr>
              <w:pStyle w:val="TAL"/>
              <w:keepNext w:val="0"/>
              <w:keepLines w:val="0"/>
              <w:widowControl w:val="0"/>
              <w:rPr>
                <w:lang w:eastAsia="ja-JP"/>
              </w:rPr>
            </w:pPr>
          </w:p>
        </w:tc>
        <w:tc>
          <w:tcPr>
            <w:tcW w:w="1512" w:type="dxa"/>
          </w:tcPr>
          <w:p w14:paraId="1B08F441"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418F123E" w14:textId="77777777" w:rsidR="0022119D" w:rsidRPr="00FD0425" w:rsidRDefault="0022119D" w:rsidP="0022119D">
            <w:pPr>
              <w:pStyle w:val="TAL"/>
              <w:keepNext w:val="0"/>
              <w:keepLines w:val="0"/>
              <w:widowControl w:val="0"/>
              <w:rPr>
                <w:lang w:eastAsia="ja-JP"/>
              </w:rPr>
            </w:pPr>
            <w:r w:rsidRPr="009354E2">
              <w:rPr>
                <w:lang w:eastAsia="ja-JP"/>
              </w:rPr>
              <w:t>9.2.3.30</w:t>
            </w:r>
          </w:p>
        </w:tc>
        <w:tc>
          <w:tcPr>
            <w:tcW w:w="1728" w:type="dxa"/>
          </w:tcPr>
          <w:p w14:paraId="28BBA9F2" w14:textId="77777777" w:rsidR="0022119D" w:rsidRPr="009354E2" w:rsidRDefault="0022119D" w:rsidP="0022119D">
            <w:pPr>
              <w:pStyle w:val="TAL"/>
              <w:keepNext w:val="0"/>
              <w:keepLines w:val="0"/>
              <w:widowControl w:val="0"/>
              <w:rPr>
                <w:lang w:eastAsia="ja-JP"/>
              </w:rPr>
            </w:pPr>
            <w:r w:rsidRPr="009354E2">
              <w:rPr>
                <w:lang w:eastAsia="ja-JP"/>
              </w:rPr>
              <w:t>S-NG-RAN node endpoint of the NG transport bearer. For delivery of DL PDUs for the redundant transmission.</w:t>
            </w:r>
          </w:p>
        </w:tc>
        <w:tc>
          <w:tcPr>
            <w:tcW w:w="1080" w:type="dxa"/>
          </w:tcPr>
          <w:p w14:paraId="42735F16"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5F13B558" w14:textId="77777777" w:rsidR="0022119D" w:rsidRPr="009354E2" w:rsidRDefault="0022119D" w:rsidP="0022119D">
            <w:pPr>
              <w:pStyle w:val="TAC"/>
              <w:keepNext w:val="0"/>
              <w:keepLines w:val="0"/>
              <w:widowControl w:val="0"/>
              <w:rPr>
                <w:lang w:eastAsia="ja-JP"/>
              </w:rPr>
            </w:pPr>
            <w:r w:rsidRPr="009354E2">
              <w:rPr>
                <w:lang w:eastAsia="ja-JP"/>
              </w:rPr>
              <w:t>ignore</w:t>
            </w:r>
          </w:p>
        </w:tc>
      </w:tr>
      <w:tr w:rsidR="0022119D" w:rsidRPr="00FD0425" w14:paraId="1F8DA099" w14:textId="77777777" w:rsidTr="0073372F">
        <w:tc>
          <w:tcPr>
            <w:tcW w:w="2160" w:type="dxa"/>
          </w:tcPr>
          <w:p w14:paraId="0FC370DB" w14:textId="77777777" w:rsidR="0022119D" w:rsidRPr="00FD0425" w:rsidRDefault="0022119D" w:rsidP="0022119D">
            <w:pPr>
              <w:pStyle w:val="TAL"/>
              <w:keepNext w:val="0"/>
              <w:keepLines w:val="0"/>
              <w:widowControl w:val="0"/>
              <w:rPr>
                <w:lang w:eastAsia="ja-JP"/>
              </w:rPr>
            </w:pPr>
            <w:r w:rsidRPr="009354E2">
              <w:rPr>
                <w:lang w:eastAsia="ja-JP"/>
              </w:rPr>
              <w:t>Used RSN Information</w:t>
            </w:r>
          </w:p>
        </w:tc>
        <w:tc>
          <w:tcPr>
            <w:tcW w:w="1080" w:type="dxa"/>
          </w:tcPr>
          <w:p w14:paraId="57CD419F" w14:textId="77777777" w:rsidR="0022119D" w:rsidRPr="00FD0425" w:rsidRDefault="0022119D" w:rsidP="0022119D">
            <w:pPr>
              <w:pStyle w:val="TAL"/>
              <w:keepNext w:val="0"/>
              <w:keepLines w:val="0"/>
              <w:widowControl w:val="0"/>
              <w:rPr>
                <w:lang w:eastAsia="ja-JP"/>
              </w:rPr>
            </w:pPr>
            <w:r w:rsidRPr="009354E2">
              <w:rPr>
                <w:lang w:eastAsia="ja-JP"/>
              </w:rPr>
              <w:t>O</w:t>
            </w:r>
          </w:p>
        </w:tc>
        <w:tc>
          <w:tcPr>
            <w:tcW w:w="1080" w:type="dxa"/>
          </w:tcPr>
          <w:p w14:paraId="785B5636" w14:textId="77777777" w:rsidR="0022119D" w:rsidRPr="009354E2" w:rsidRDefault="0022119D" w:rsidP="0022119D">
            <w:pPr>
              <w:pStyle w:val="TAL"/>
              <w:keepNext w:val="0"/>
              <w:keepLines w:val="0"/>
              <w:widowControl w:val="0"/>
              <w:rPr>
                <w:lang w:eastAsia="ja-JP"/>
              </w:rPr>
            </w:pPr>
          </w:p>
        </w:tc>
        <w:tc>
          <w:tcPr>
            <w:tcW w:w="1512" w:type="dxa"/>
          </w:tcPr>
          <w:p w14:paraId="63075392" w14:textId="77777777" w:rsidR="0022119D" w:rsidRPr="009354E2" w:rsidRDefault="0022119D" w:rsidP="0022119D">
            <w:pPr>
              <w:widowControl w:val="0"/>
              <w:rPr>
                <w:lang w:eastAsia="ja-JP"/>
              </w:rPr>
            </w:pPr>
            <w:r w:rsidRPr="009354E2">
              <w:rPr>
                <w:lang w:eastAsia="ja-JP"/>
              </w:rPr>
              <w:t>Redundant PDU Session Information</w:t>
            </w:r>
          </w:p>
          <w:p w14:paraId="2B1DEEEB" w14:textId="77777777" w:rsidR="0022119D" w:rsidRPr="00FD0425" w:rsidRDefault="0022119D" w:rsidP="0022119D">
            <w:pPr>
              <w:pStyle w:val="TAL"/>
              <w:keepNext w:val="0"/>
              <w:keepLines w:val="0"/>
              <w:widowControl w:val="0"/>
              <w:rPr>
                <w:lang w:eastAsia="ja-JP"/>
              </w:rPr>
            </w:pPr>
            <w:r w:rsidRPr="009354E2">
              <w:rPr>
                <w:lang w:eastAsia="ja-JP"/>
              </w:rPr>
              <w:t>9.2.3.</w:t>
            </w:r>
            <w:r>
              <w:rPr>
                <w:lang w:eastAsia="ja-JP"/>
              </w:rPr>
              <w:t>112</w:t>
            </w:r>
          </w:p>
        </w:tc>
        <w:tc>
          <w:tcPr>
            <w:tcW w:w="1728" w:type="dxa"/>
          </w:tcPr>
          <w:p w14:paraId="36636FE9" w14:textId="77777777" w:rsidR="0022119D" w:rsidRPr="0097209E" w:rsidRDefault="0022119D" w:rsidP="0022119D">
            <w:pPr>
              <w:pStyle w:val="TAL"/>
              <w:keepNext w:val="0"/>
              <w:keepLines w:val="0"/>
              <w:widowControl w:val="0"/>
              <w:rPr>
                <w:lang w:eastAsia="ja-JP"/>
              </w:rPr>
            </w:pPr>
          </w:p>
        </w:tc>
        <w:tc>
          <w:tcPr>
            <w:tcW w:w="1080" w:type="dxa"/>
          </w:tcPr>
          <w:p w14:paraId="1FC8FC83"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7C8BF046" w14:textId="77777777" w:rsidR="0022119D" w:rsidRPr="009354E2" w:rsidRDefault="0022119D" w:rsidP="0022119D">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73372F">
      <w:pPr>
        <w:widowControl w:val="0"/>
      </w:pPr>
    </w:p>
    <w:p w14:paraId="537809FC" w14:textId="77777777" w:rsidR="00F02090" w:rsidRPr="00FD0425" w:rsidRDefault="00F02090" w:rsidP="0073372F">
      <w:pPr>
        <w:pStyle w:val="Heading4"/>
        <w:keepNext w:val="0"/>
        <w:keepLines w:val="0"/>
        <w:widowControl w:val="0"/>
      </w:pPr>
      <w:bookmarkStart w:id="4753" w:name="_CR9_2_1_7"/>
      <w:bookmarkStart w:id="4754" w:name="_Toc20955243"/>
      <w:bookmarkStart w:id="4755" w:name="_Toc29991440"/>
      <w:bookmarkStart w:id="4756" w:name="_Toc36555840"/>
      <w:bookmarkStart w:id="4757" w:name="_Toc44497560"/>
      <w:bookmarkStart w:id="4758" w:name="_Toc45107948"/>
      <w:bookmarkStart w:id="4759" w:name="_Toc45901568"/>
      <w:bookmarkStart w:id="4760" w:name="_Toc51850647"/>
      <w:bookmarkStart w:id="4761" w:name="_Toc56693650"/>
      <w:bookmarkStart w:id="4762" w:name="_Toc64447193"/>
      <w:bookmarkStart w:id="4763" w:name="_Toc66286687"/>
      <w:bookmarkStart w:id="4764" w:name="_Toc74151382"/>
      <w:bookmarkStart w:id="4765" w:name="_Toc88653854"/>
      <w:bookmarkStart w:id="4766" w:name="_Toc97904210"/>
      <w:bookmarkStart w:id="4767" w:name="_Toc105175251"/>
      <w:bookmarkStart w:id="4768" w:name="_Toc113826281"/>
      <w:bookmarkStart w:id="4769" w:name="_Toc175586863"/>
      <w:bookmarkEnd w:id="4753"/>
      <w:r w:rsidRPr="00FD0425">
        <w:t>9.2.1.7</w:t>
      </w:r>
      <w:r w:rsidRPr="00FD0425">
        <w:tab/>
        <w:t>PDU Session Resource Setup Info – MN terminated</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3F23E190" w14:textId="77777777" w:rsidR="00F02090" w:rsidRPr="00FD0425" w:rsidRDefault="00F02090" w:rsidP="0073372F">
      <w:pPr>
        <w:widowControl w:val="0"/>
      </w:pPr>
      <w:r w:rsidRPr="00FD0425">
        <w:t>This IE contains information for the addition of S-NG-RAN node resources related to a PDU session for DRBs configured with an MN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7209E" w:rsidRPr="00FD0425" w14:paraId="4A4EE412" w14:textId="77777777" w:rsidTr="0073372F">
        <w:trPr>
          <w:tblHeader/>
        </w:trPr>
        <w:tc>
          <w:tcPr>
            <w:tcW w:w="2160" w:type="dxa"/>
          </w:tcPr>
          <w:p w14:paraId="5E91230F" w14:textId="77777777" w:rsidR="0097209E" w:rsidRPr="00FD0425" w:rsidRDefault="0097209E" w:rsidP="0073372F">
            <w:pPr>
              <w:pStyle w:val="TAH"/>
              <w:keepNext w:val="0"/>
              <w:keepLines w:val="0"/>
              <w:widowControl w:val="0"/>
              <w:rPr>
                <w:lang w:eastAsia="ja-JP"/>
              </w:rPr>
            </w:pPr>
            <w:r w:rsidRPr="00FD0425">
              <w:rPr>
                <w:lang w:eastAsia="ja-JP"/>
              </w:rPr>
              <w:t>IE/Group Name</w:t>
            </w:r>
          </w:p>
        </w:tc>
        <w:tc>
          <w:tcPr>
            <w:tcW w:w="1080" w:type="dxa"/>
          </w:tcPr>
          <w:p w14:paraId="00FAD6D0" w14:textId="77777777" w:rsidR="0097209E" w:rsidRPr="00FD0425" w:rsidRDefault="0097209E" w:rsidP="0073372F">
            <w:pPr>
              <w:pStyle w:val="TAH"/>
              <w:keepNext w:val="0"/>
              <w:keepLines w:val="0"/>
              <w:widowControl w:val="0"/>
              <w:rPr>
                <w:lang w:eastAsia="ja-JP"/>
              </w:rPr>
            </w:pPr>
            <w:r w:rsidRPr="00FD0425">
              <w:rPr>
                <w:lang w:eastAsia="ja-JP"/>
              </w:rPr>
              <w:t>Presence</w:t>
            </w:r>
          </w:p>
        </w:tc>
        <w:tc>
          <w:tcPr>
            <w:tcW w:w="1080" w:type="dxa"/>
          </w:tcPr>
          <w:p w14:paraId="320F8D4E" w14:textId="77777777" w:rsidR="0097209E" w:rsidRPr="00FD0425" w:rsidRDefault="0097209E" w:rsidP="0073372F">
            <w:pPr>
              <w:pStyle w:val="TAH"/>
              <w:keepNext w:val="0"/>
              <w:keepLines w:val="0"/>
              <w:widowControl w:val="0"/>
              <w:rPr>
                <w:lang w:eastAsia="ja-JP"/>
              </w:rPr>
            </w:pPr>
            <w:r w:rsidRPr="00FD0425">
              <w:rPr>
                <w:lang w:eastAsia="ja-JP"/>
              </w:rPr>
              <w:t>Range</w:t>
            </w:r>
          </w:p>
        </w:tc>
        <w:tc>
          <w:tcPr>
            <w:tcW w:w="1512" w:type="dxa"/>
          </w:tcPr>
          <w:p w14:paraId="19ACB578" w14:textId="77777777" w:rsidR="0097209E" w:rsidRPr="00FD0425" w:rsidRDefault="0097209E" w:rsidP="0073372F">
            <w:pPr>
              <w:pStyle w:val="TAH"/>
              <w:keepNext w:val="0"/>
              <w:keepLines w:val="0"/>
              <w:widowControl w:val="0"/>
              <w:rPr>
                <w:lang w:eastAsia="ja-JP"/>
              </w:rPr>
            </w:pPr>
            <w:r w:rsidRPr="00FD0425">
              <w:rPr>
                <w:lang w:eastAsia="ja-JP"/>
              </w:rPr>
              <w:t>IE type and reference</w:t>
            </w:r>
          </w:p>
        </w:tc>
        <w:tc>
          <w:tcPr>
            <w:tcW w:w="1728" w:type="dxa"/>
          </w:tcPr>
          <w:p w14:paraId="11BA6A31" w14:textId="77777777" w:rsidR="0097209E" w:rsidRPr="00FD0425" w:rsidRDefault="0097209E" w:rsidP="0073372F">
            <w:pPr>
              <w:pStyle w:val="TAH"/>
              <w:keepNext w:val="0"/>
              <w:keepLines w:val="0"/>
              <w:widowControl w:val="0"/>
              <w:rPr>
                <w:lang w:eastAsia="ja-JP"/>
              </w:rPr>
            </w:pPr>
            <w:r w:rsidRPr="00FD0425">
              <w:rPr>
                <w:lang w:eastAsia="ja-JP"/>
              </w:rPr>
              <w:t>Semantics description</w:t>
            </w:r>
          </w:p>
        </w:tc>
        <w:tc>
          <w:tcPr>
            <w:tcW w:w="1080" w:type="dxa"/>
          </w:tcPr>
          <w:p w14:paraId="37888E5D" w14:textId="77777777" w:rsidR="0097209E" w:rsidRPr="00FD0425" w:rsidRDefault="0097209E" w:rsidP="0073372F">
            <w:pPr>
              <w:pStyle w:val="TAH"/>
              <w:keepNext w:val="0"/>
              <w:keepLines w:val="0"/>
              <w:widowControl w:val="0"/>
              <w:rPr>
                <w:lang w:eastAsia="ja-JP"/>
              </w:rPr>
            </w:pPr>
            <w:r>
              <w:rPr>
                <w:lang w:eastAsia="ja-JP"/>
              </w:rPr>
              <w:t>Criticality</w:t>
            </w:r>
          </w:p>
        </w:tc>
        <w:tc>
          <w:tcPr>
            <w:tcW w:w="1080" w:type="dxa"/>
          </w:tcPr>
          <w:p w14:paraId="0CCA5C98" w14:textId="77777777" w:rsidR="0097209E" w:rsidRPr="00FD0425" w:rsidRDefault="0097209E" w:rsidP="0073372F">
            <w:pPr>
              <w:pStyle w:val="TAH"/>
              <w:keepNext w:val="0"/>
              <w:keepLines w:val="0"/>
              <w:widowControl w:val="0"/>
              <w:rPr>
                <w:lang w:eastAsia="ja-JP"/>
              </w:rPr>
            </w:pPr>
            <w:r>
              <w:rPr>
                <w:lang w:eastAsia="ja-JP"/>
              </w:rPr>
              <w:t>Assigned Criticality</w:t>
            </w:r>
          </w:p>
        </w:tc>
      </w:tr>
      <w:tr w:rsidR="00730CF0" w:rsidRPr="00FD0425" w14:paraId="35250334" w14:textId="77777777" w:rsidTr="0073372F">
        <w:tc>
          <w:tcPr>
            <w:tcW w:w="2160" w:type="dxa"/>
          </w:tcPr>
          <w:p w14:paraId="4F9070DD" w14:textId="77777777" w:rsidR="00730CF0" w:rsidRPr="00FD0425" w:rsidRDefault="00730CF0" w:rsidP="0073372F">
            <w:pPr>
              <w:pStyle w:val="TAL"/>
              <w:keepNext w:val="0"/>
              <w:keepLines w:val="0"/>
              <w:widowControl w:val="0"/>
              <w:rPr>
                <w:lang w:eastAsia="ja-JP"/>
              </w:rPr>
            </w:pPr>
            <w:r w:rsidRPr="00FD0425">
              <w:rPr>
                <w:lang w:eastAsia="ja-JP"/>
              </w:rPr>
              <w:t>PDU Session Type</w:t>
            </w:r>
          </w:p>
        </w:tc>
        <w:tc>
          <w:tcPr>
            <w:tcW w:w="1080" w:type="dxa"/>
          </w:tcPr>
          <w:p w14:paraId="73469E75"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739D5FA" w14:textId="77777777" w:rsidR="00730CF0" w:rsidRPr="00FD0425" w:rsidRDefault="00730CF0" w:rsidP="0073372F">
            <w:pPr>
              <w:pStyle w:val="TAL"/>
              <w:keepNext w:val="0"/>
              <w:keepLines w:val="0"/>
              <w:widowControl w:val="0"/>
              <w:rPr>
                <w:bCs/>
                <w:i/>
                <w:szCs w:val="18"/>
                <w:lang w:eastAsia="ja-JP"/>
              </w:rPr>
            </w:pPr>
          </w:p>
        </w:tc>
        <w:tc>
          <w:tcPr>
            <w:tcW w:w="1512" w:type="dxa"/>
          </w:tcPr>
          <w:p w14:paraId="00D2D22F" w14:textId="77777777" w:rsidR="00730CF0" w:rsidRPr="00FD0425" w:rsidRDefault="00730CF0" w:rsidP="0073372F">
            <w:pPr>
              <w:pStyle w:val="TAL"/>
              <w:keepNext w:val="0"/>
              <w:keepLines w:val="0"/>
              <w:widowControl w:val="0"/>
              <w:rPr>
                <w:lang w:eastAsia="ja-JP"/>
              </w:rPr>
            </w:pPr>
            <w:r w:rsidRPr="00FD0425">
              <w:rPr>
                <w:lang w:eastAsia="ja-JP"/>
              </w:rPr>
              <w:t>9.2.3.19</w:t>
            </w:r>
          </w:p>
        </w:tc>
        <w:tc>
          <w:tcPr>
            <w:tcW w:w="1728" w:type="dxa"/>
          </w:tcPr>
          <w:p w14:paraId="32D5FA04" w14:textId="77777777" w:rsidR="00730CF0" w:rsidRPr="00FD0425" w:rsidRDefault="00730CF0" w:rsidP="0073372F">
            <w:pPr>
              <w:pStyle w:val="TAL"/>
              <w:keepNext w:val="0"/>
              <w:keepLines w:val="0"/>
              <w:widowControl w:val="0"/>
              <w:rPr>
                <w:lang w:eastAsia="ja-JP"/>
              </w:rPr>
            </w:pPr>
          </w:p>
        </w:tc>
        <w:tc>
          <w:tcPr>
            <w:tcW w:w="1080" w:type="dxa"/>
          </w:tcPr>
          <w:p w14:paraId="55E533F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508294B" w14:textId="77777777" w:rsidR="00730CF0" w:rsidRPr="00004997" w:rsidRDefault="00730CF0" w:rsidP="0073372F">
            <w:pPr>
              <w:pStyle w:val="TAC"/>
              <w:keepNext w:val="0"/>
              <w:keepLines w:val="0"/>
              <w:widowControl w:val="0"/>
              <w:rPr>
                <w:lang w:eastAsia="ja-JP"/>
              </w:rPr>
            </w:pPr>
          </w:p>
        </w:tc>
      </w:tr>
      <w:tr w:rsidR="00730CF0" w:rsidRPr="00FD0425" w14:paraId="55658EF2" w14:textId="77777777" w:rsidTr="0073372F">
        <w:tc>
          <w:tcPr>
            <w:tcW w:w="2160" w:type="dxa"/>
          </w:tcPr>
          <w:p w14:paraId="67F8BD60" w14:textId="77777777" w:rsidR="00730CF0" w:rsidRPr="00FD0425" w:rsidRDefault="00730CF0" w:rsidP="0073372F">
            <w:pPr>
              <w:pStyle w:val="TAL"/>
              <w:keepNext w:val="0"/>
              <w:keepLines w:val="0"/>
              <w:widowControl w:val="0"/>
              <w:rPr>
                <w:b/>
                <w:lang w:eastAsia="ja-JP"/>
              </w:rPr>
            </w:pPr>
            <w:r w:rsidRPr="00FD0425">
              <w:rPr>
                <w:b/>
                <w:lang w:eastAsia="ja-JP"/>
              </w:rPr>
              <w:t>DRBs To Be Setup List</w:t>
            </w:r>
          </w:p>
        </w:tc>
        <w:tc>
          <w:tcPr>
            <w:tcW w:w="1080" w:type="dxa"/>
          </w:tcPr>
          <w:p w14:paraId="4C8603C3" w14:textId="77777777" w:rsidR="00730CF0" w:rsidRPr="00FD0425" w:rsidRDefault="00730CF0" w:rsidP="0073372F">
            <w:pPr>
              <w:pStyle w:val="TAL"/>
              <w:keepNext w:val="0"/>
              <w:keepLines w:val="0"/>
              <w:widowControl w:val="0"/>
              <w:rPr>
                <w:rFonts w:eastAsia="Batang"/>
                <w:lang w:eastAsia="ja-JP"/>
              </w:rPr>
            </w:pPr>
          </w:p>
        </w:tc>
        <w:tc>
          <w:tcPr>
            <w:tcW w:w="1080" w:type="dxa"/>
          </w:tcPr>
          <w:p w14:paraId="4C4B1B4B"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862E2B6" w14:textId="77777777" w:rsidR="00730CF0" w:rsidRPr="00FD0425" w:rsidRDefault="00730CF0" w:rsidP="0073372F">
            <w:pPr>
              <w:pStyle w:val="TAL"/>
              <w:keepNext w:val="0"/>
              <w:keepLines w:val="0"/>
              <w:widowControl w:val="0"/>
              <w:rPr>
                <w:lang w:eastAsia="ja-JP"/>
              </w:rPr>
            </w:pPr>
          </w:p>
        </w:tc>
        <w:tc>
          <w:tcPr>
            <w:tcW w:w="1728" w:type="dxa"/>
          </w:tcPr>
          <w:p w14:paraId="04A0517D" w14:textId="77777777" w:rsidR="00730CF0" w:rsidRPr="00FD0425" w:rsidRDefault="00730CF0" w:rsidP="0073372F">
            <w:pPr>
              <w:pStyle w:val="TAL"/>
              <w:keepNext w:val="0"/>
              <w:keepLines w:val="0"/>
              <w:widowControl w:val="0"/>
              <w:rPr>
                <w:iCs/>
                <w:lang w:eastAsia="ja-JP"/>
              </w:rPr>
            </w:pPr>
          </w:p>
        </w:tc>
        <w:tc>
          <w:tcPr>
            <w:tcW w:w="1080" w:type="dxa"/>
          </w:tcPr>
          <w:p w14:paraId="1562D52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B97B0C8" w14:textId="77777777" w:rsidR="00730CF0" w:rsidRPr="00004997" w:rsidRDefault="00730CF0" w:rsidP="0073372F">
            <w:pPr>
              <w:pStyle w:val="TAC"/>
              <w:keepNext w:val="0"/>
              <w:keepLines w:val="0"/>
              <w:widowControl w:val="0"/>
              <w:rPr>
                <w:lang w:eastAsia="ja-JP"/>
              </w:rPr>
            </w:pPr>
          </w:p>
        </w:tc>
      </w:tr>
      <w:tr w:rsidR="00730CF0" w:rsidRPr="00FD0425" w14:paraId="612F7D2B" w14:textId="77777777" w:rsidTr="0073372F">
        <w:tc>
          <w:tcPr>
            <w:tcW w:w="2160" w:type="dxa"/>
          </w:tcPr>
          <w:p w14:paraId="3429ACC9" w14:textId="77777777" w:rsidR="00730CF0" w:rsidRPr="00FD0425" w:rsidRDefault="00730CF0"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3DD670D0" w14:textId="77777777" w:rsidR="00730CF0" w:rsidRPr="00FD0425" w:rsidRDefault="00730CF0" w:rsidP="0073372F">
            <w:pPr>
              <w:pStyle w:val="TAL"/>
              <w:keepNext w:val="0"/>
              <w:keepLines w:val="0"/>
              <w:widowControl w:val="0"/>
              <w:rPr>
                <w:rFonts w:eastAsia="Batang"/>
                <w:lang w:eastAsia="ja-JP"/>
              </w:rPr>
            </w:pPr>
          </w:p>
        </w:tc>
        <w:tc>
          <w:tcPr>
            <w:tcW w:w="1080" w:type="dxa"/>
          </w:tcPr>
          <w:p w14:paraId="66B2B493"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0C66382" w14:textId="77777777" w:rsidR="00730CF0" w:rsidRPr="00FD0425" w:rsidRDefault="00730CF0" w:rsidP="0073372F">
            <w:pPr>
              <w:pStyle w:val="TAL"/>
              <w:keepNext w:val="0"/>
              <w:keepLines w:val="0"/>
              <w:widowControl w:val="0"/>
              <w:rPr>
                <w:lang w:eastAsia="ja-JP"/>
              </w:rPr>
            </w:pPr>
          </w:p>
        </w:tc>
        <w:tc>
          <w:tcPr>
            <w:tcW w:w="1728" w:type="dxa"/>
          </w:tcPr>
          <w:p w14:paraId="05E478F4" w14:textId="77777777" w:rsidR="00730CF0" w:rsidRPr="00FD0425" w:rsidRDefault="00730CF0" w:rsidP="0073372F">
            <w:pPr>
              <w:pStyle w:val="TAL"/>
              <w:keepNext w:val="0"/>
              <w:keepLines w:val="0"/>
              <w:widowControl w:val="0"/>
              <w:rPr>
                <w:iCs/>
                <w:lang w:eastAsia="ja-JP"/>
              </w:rPr>
            </w:pPr>
          </w:p>
        </w:tc>
        <w:tc>
          <w:tcPr>
            <w:tcW w:w="1080" w:type="dxa"/>
          </w:tcPr>
          <w:p w14:paraId="2900CC88"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EB35779" w14:textId="77777777" w:rsidR="00730CF0" w:rsidRPr="00004997" w:rsidRDefault="00730CF0" w:rsidP="0073372F">
            <w:pPr>
              <w:pStyle w:val="TAC"/>
              <w:keepNext w:val="0"/>
              <w:keepLines w:val="0"/>
              <w:widowControl w:val="0"/>
              <w:rPr>
                <w:lang w:eastAsia="ja-JP"/>
              </w:rPr>
            </w:pPr>
          </w:p>
        </w:tc>
      </w:tr>
      <w:tr w:rsidR="00730CF0" w:rsidRPr="00FD0425" w14:paraId="180CD624" w14:textId="77777777" w:rsidTr="0073372F">
        <w:tc>
          <w:tcPr>
            <w:tcW w:w="2160" w:type="dxa"/>
          </w:tcPr>
          <w:p w14:paraId="75E1CE02" w14:textId="77777777" w:rsidR="00730CF0" w:rsidRPr="00FD0425" w:rsidRDefault="00730CF0" w:rsidP="0073372F">
            <w:pPr>
              <w:pStyle w:val="TAL"/>
              <w:keepNext w:val="0"/>
              <w:keepLines w:val="0"/>
              <w:widowControl w:val="0"/>
              <w:ind w:left="227"/>
              <w:rPr>
                <w:lang w:eastAsia="ja-JP"/>
              </w:rPr>
            </w:pPr>
            <w:r w:rsidRPr="00FD0425">
              <w:rPr>
                <w:lang w:eastAsia="ja-JP"/>
              </w:rPr>
              <w:t>&gt;&gt;DRB ID</w:t>
            </w:r>
          </w:p>
        </w:tc>
        <w:tc>
          <w:tcPr>
            <w:tcW w:w="1080" w:type="dxa"/>
          </w:tcPr>
          <w:p w14:paraId="72A91870"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C1B6850" w14:textId="77777777" w:rsidR="00730CF0" w:rsidRPr="00FD0425" w:rsidRDefault="00730CF0" w:rsidP="0073372F">
            <w:pPr>
              <w:pStyle w:val="TAL"/>
              <w:keepNext w:val="0"/>
              <w:keepLines w:val="0"/>
              <w:widowControl w:val="0"/>
              <w:rPr>
                <w:bCs/>
                <w:i/>
                <w:szCs w:val="18"/>
                <w:lang w:eastAsia="ja-JP"/>
              </w:rPr>
            </w:pPr>
          </w:p>
        </w:tc>
        <w:tc>
          <w:tcPr>
            <w:tcW w:w="1512" w:type="dxa"/>
          </w:tcPr>
          <w:p w14:paraId="227DA6FF" w14:textId="77777777" w:rsidR="00730CF0" w:rsidRPr="00FD0425" w:rsidRDefault="00730CF0" w:rsidP="0073372F">
            <w:pPr>
              <w:pStyle w:val="TAL"/>
              <w:keepNext w:val="0"/>
              <w:keepLines w:val="0"/>
              <w:widowControl w:val="0"/>
              <w:rPr>
                <w:lang w:eastAsia="ja-JP"/>
              </w:rPr>
            </w:pPr>
            <w:r w:rsidRPr="00FD0425">
              <w:rPr>
                <w:lang w:eastAsia="ja-JP"/>
              </w:rPr>
              <w:t>9.2.3.33</w:t>
            </w:r>
          </w:p>
        </w:tc>
        <w:tc>
          <w:tcPr>
            <w:tcW w:w="1728" w:type="dxa"/>
          </w:tcPr>
          <w:p w14:paraId="497C479F" w14:textId="77777777" w:rsidR="00730CF0" w:rsidRPr="00FD0425" w:rsidRDefault="00730CF0" w:rsidP="0073372F">
            <w:pPr>
              <w:pStyle w:val="TAL"/>
              <w:keepNext w:val="0"/>
              <w:keepLines w:val="0"/>
              <w:widowControl w:val="0"/>
              <w:rPr>
                <w:lang w:eastAsia="ja-JP"/>
              </w:rPr>
            </w:pPr>
          </w:p>
        </w:tc>
        <w:tc>
          <w:tcPr>
            <w:tcW w:w="1080" w:type="dxa"/>
          </w:tcPr>
          <w:p w14:paraId="3FD48770"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75CA402" w14:textId="77777777" w:rsidR="00730CF0" w:rsidRPr="00004997" w:rsidRDefault="00730CF0" w:rsidP="0073372F">
            <w:pPr>
              <w:pStyle w:val="TAC"/>
              <w:keepNext w:val="0"/>
              <w:keepLines w:val="0"/>
              <w:widowControl w:val="0"/>
              <w:rPr>
                <w:lang w:eastAsia="ja-JP"/>
              </w:rPr>
            </w:pPr>
          </w:p>
        </w:tc>
      </w:tr>
      <w:tr w:rsidR="00730CF0" w:rsidRPr="00FD0425" w14:paraId="3C69C738" w14:textId="77777777" w:rsidTr="0073372F">
        <w:tc>
          <w:tcPr>
            <w:tcW w:w="2160" w:type="dxa"/>
          </w:tcPr>
          <w:p w14:paraId="3F7FEEC2" w14:textId="77777777" w:rsidR="00730CF0" w:rsidRPr="00FD0425" w:rsidRDefault="00730CF0" w:rsidP="0073372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80" w:type="dxa"/>
          </w:tcPr>
          <w:p w14:paraId="29F74D7D"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F64730E" w14:textId="77777777" w:rsidR="00730CF0" w:rsidRPr="00FD0425" w:rsidRDefault="00730CF0" w:rsidP="0073372F">
            <w:pPr>
              <w:pStyle w:val="TAL"/>
              <w:keepNext w:val="0"/>
              <w:keepLines w:val="0"/>
              <w:widowControl w:val="0"/>
              <w:rPr>
                <w:bCs/>
                <w:i/>
                <w:szCs w:val="18"/>
                <w:lang w:eastAsia="ja-JP"/>
              </w:rPr>
            </w:pPr>
          </w:p>
        </w:tc>
        <w:tc>
          <w:tcPr>
            <w:tcW w:w="1512" w:type="dxa"/>
          </w:tcPr>
          <w:p w14:paraId="1B9E8DDF" w14:textId="77777777" w:rsidR="00730CF0" w:rsidRPr="00FD0425" w:rsidRDefault="00730CF0"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2CB556D1" w14:textId="77777777" w:rsidR="00730CF0" w:rsidRPr="00FD0425" w:rsidRDefault="00730CF0" w:rsidP="0073372F">
            <w:pPr>
              <w:pStyle w:val="TAL"/>
              <w:keepNext w:val="0"/>
              <w:keepLines w:val="0"/>
              <w:widowControl w:val="0"/>
            </w:pPr>
            <w:r w:rsidRPr="00FD0425">
              <w:rPr>
                <w:lang w:eastAsia="ja-JP"/>
              </w:rPr>
              <w:t>M-NG-RAN node endpoint(s) of a DRB’s Xn-U transport bearer at its PDCP resource. For delivery of UL PDUs.</w:t>
            </w:r>
          </w:p>
        </w:tc>
        <w:tc>
          <w:tcPr>
            <w:tcW w:w="1080" w:type="dxa"/>
          </w:tcPr>
          <w:p w14:paraId="43D049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896CE01" w14:textId="77777777" w:rsidR="00730CF0" w:rsidRPr="00004997" w:rsidRDefault="00730CF0" w:rsidP="0073372F">
            <w:pPr>
              <w:pStyle w:val="TAC"/>
              <w:keepNext w:val="0"/>
              <w:keepLines w:val="0"/>
              <w:widowControl w:val="0"/>
              <w:rPr>
                <w:lang w:eastAsia="ja-JP"/>
              </w:rPr>
            </w:pPr>
          </w:p>
        </w:tc>
      </w:tr>
      <w:tr w:rsidR="00730CF0" w:rsidRPr="00FD0425" w14:paraId="74D6D38F" w14:textId="77777777" w:rsidTr="0073372F">
        <w:tc>
          <w:tcPr>
            <w:tcW w:w="2160" w:type="dxa"/>
          </w:tcPr>
          <w:p w14:paraId="410C746E" w14:textId="77777777" w:rsidR="00730CF0" w:rsidRPr="00FD0425" w:rsidRDefault="00730CF0" w:rsidP="0073372F">
            <w:pPr>
              <w:pStyle w:val="TAL"/>
              <w:keepNext w:val="0"/>
              <w:keepLines w:val="0"/>
              <w:widowControl w:val="0"/>
              <w:ind w:left="227"/>
              <w:rPr>
                <w:lang w:eastAsia="ja-JP"/>
              </w:rPr>
            </w:pPr>
            <w:r w:rsidRPr="00FD0425">
              <w:rPr>
                <w:lang w:eastAsia="ja-JP"/>
              </w:rPr>
              <w:t>&gt;&gt;RLC Mode</w:t>
            </w:r>
          </w:p>
        </w:tc>
        <w:tc>
          <w:tcPr>
            <w:tcW w:w="1080" w:type="dxa"/>
          </w:tcPr>
          <w:p w14:paraId="15DB6592"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CD46211" w14:textId="77777777" w:rsidR="00730CF0" w:rsidRPr="00FD0425" w:rsidRDefault="00730CF0" w:rsidP="0073372F">
            <w:pPr>
              <w:pStyle w:val="TAL"/>
              <w:keepNext w:val="0"/>
              <w:keepLines w:val="0"/>
              <w:widowControl w:val="0"/>
              <w:rPr>
                <w:bCs/>
                <w:i/>
                <w:szCs w:val="18"/>
                <w:lang w:eastAsia="ja-JP"/>
              </w:rPr>
            </w:pPr>
          </w:p>
        </w:tc>
        <w:tc>
          <w:tcPr>
            <w:tcW w:w="1512" w:type="dxa"/>
          </w:tcPr>
          <w:p w14:paraId="1AC2D95B" w14:textId="77777777" w:rsidR="00730CF0" w:rsidRPr="00FD0425" w:rsidRDefault="00730CF0" w:rsidP="0073372F">
            <w:pPr>
              <w:pStyle w:val="TAL"/>
              <w:keepNext w:val="0"/>
              <w:keepLines w:val="0"/>
              <w:widowControl w:val="0"/>
              <w:rPr>
                <w:lang w:eastAsia="ja-JP"/>
              </w:rPr>
            </w:pPr>
            <w:r w:rsidRPr="00FD0425">
              <w:rPr>
                <w:lang w:eastAsia="ja-JP"/>
              </w:rPr>
              <w:t>9.2.3.28</w:t>
            </w:r>
          </w:p>
        </w:tc>
        <w:tc>
          <w:tcPr>
            <w:tcW w:w="1728" w:type="dxa"/>
          </w:tcPr>
          <w:p w14:paraId="40192DDC" w14:textId="77777777" w:rsidR="00730CF0" w:rsidRPr="00FD0425" w:rsidRDefault="00730CF0" w:rsidP="0073372F">
            <w:pPr>
              <w:pStyle w:val="TAL"/>
              <w:keepNext w:val="0"/>
              <w:keepLines w:val="0"/>
              <w:widowControl w:val="0"/>
            </w:pPr>
            <w:r w:rsidRPr="00FD0425">
              <w:rPr>
                <w:lang w:eastAsia="ja-JP"/>
              </w:rPr>
              <w:t>Indicates the RLC mode to be used in the assisting node.</w:t>
            </w:r>
          </w:p>
        </w:tc>
        <w:tc>
          <w:tcPr>
            <w:tcW w:w="1080" w:type="dxa"/>
          </w:tcPr>
          <w:p w14:paraId="2101146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4179B30D" w14:textId="77777777" w:rsidR="00730CF0" w:rsidRPr="00004997" w:rsidRDefault="00730CF0" w:rsidP="0073372F">
            <w:pPr>
              <w:pStyle w:val="TAC"/>
              <w:keepNext w:val="0"/>
              <w:keepLines w:val="0"/>
              <w:widowControl w:val="0"/>
              <w:rPr>
                <w:lang w:eastAsia="ja-JP"/>
              </w:rPr>
            </w:pPr>
          </w:p>
        </w:tc>
      </w:tr>
      <w:tr w:rsidR="00730CF0" w:rsidRPr="00FD0425" w14:paraId="67471533" w14:textId="77777777" w:rsidTr="0073372F">
        <w:tc>
          <w:tcPr>
            <w:tcW w:w="2160" w:type="dxa"/>
          </w:tcPr>
          <w:p w14:paraId="707F0CFB" w14:textId="77777777" w:rsidR="00730CF0" w:rsidRPr="00FD0425" w:rsidRDefault="00730CF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521F916"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35D9D3B" w14:textId="77777777" w:rsidR="00730CF0" w:rsidRPr="00FD0425" w:rsidRDefault="00730CF0" w:rsidP="0073372F">
            <w:pPr>
              <w:pStyle w:val="TAL"/>
              <w:keepNext w:val="0"/>
              <w:keepLines w:val="0"/>
              <w:widowControl w:val="0"/>
              <w:rPr>
                <w:bCs/>
                <w:i/>
                <w:szCs w:val="18"/>
                <w:lang w:eastAsia="ja-JP"/>
              </w:rPr>
            </w:pPr>
          </w:p>
        </w:tc>
        <w:tc>
          <w:tcPr>
            <w:tcW w:w="1512" w:type="dxa"/>
          </w:tcPr>
          <w:p w14:paraId="0965AAEA" w14:textId="77777777" w:rsidR="00730CF0" w:rsidRPr="00FD0425" w:rsidRDefault="00730CF0" w:rsidP="0073372F">
            <w:pPr>
              <w:pStyle w:val="TAL"/>
              <w:keepNext w:val="0"/>
              <w:keepLines w:val="0"/>
              <w:widowControl w:val="0"/>
            </w:pPr>
            <w:r w:rsidRPr="00FD0425">
              <w:t>9.2.3.75</w:t>
            </w:r>
          </w:p>
        </w:tc>
        <w:tc>
          <w:tcPr>
            <w:tcW w:w="1728" w:type="dxa"/>
          </w:tcPr>
          <w:p w14:paraId="1C5A9B9E" w14:textId="77777777" w:rsidR="00730CF0" w:rsidRPr="00FD0425" w:rsidRDefault="00730CF0"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B10B0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A465567" w14:textId="77777777" w:rsidR="00730CF0" w:rsidRPr="00004997" w:rsidRDefault="00730CF0" w:rsidP="0073372F">
            <w:pPr>
              <w:pStyle w:val="TAC"/>
              <w:keepNext w:val="0"/>
              <w:keepLines w:val="0"/>
              <w:widowControl w:val="0"/>
              <w:rPr>
                <w:lang w:eastAsia="ja-JP"/>
              </w:rPr>
            </w:pPr>
          </w:p>
        </w:tc>
      </w:tr>
      <w:tr w:rsidR="00730CF0" w:rsidRPr="00FD0425" w14:paraId="3507B550" w14:textId="77777777" w:rsidTr="0073372F">
        <w:tc>
          <w:tcPr>
            <w:tcW w:w="2160" w:type="dxa"/>
          </w:tcPr>
          <w:p w14:paraId="2D053BFE" w14:textId="77777777" w:rsidR="00730CF0" w:rsidRPr="00FD0425" w:rsidRDefault="00730CF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3CDB396B"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13695E9" w14:textId="77777777" w:rsidR="00730CF0" w:rsidRPr="00FD0425" w:rsidRDefault="00730CF0" w:rsidP="0073372F">
            <w:pPr>
              <w:pStyle w:val="TAL"/>
              <w:keepNext w:val="0"/>
              <w:keepLines w:val="0"/>
              <w:widowControl w:val="0"/>
              <w:rPr>
                <w:bCs/>
                <w:i/>
                <w:szCs w:val="18"/>
                <w:lang w:eastAsia="ja-JP"/>
              </w:rPr>
            </w:pPr>
          </w:p>
        </w:tc>
        <w:tc>
          <w:tcPr>
            <w:tcW w:w="1512" w:type="dxa"/>
          </w:tcPr>
          <w:p w14:paraId="6621F5E4" w14:textId="77777777" w:rsidR="00730CF0" w:rsidRPr="00FD0425" w:rsidRDefault="00730CF0" w:rsidP="0073372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73372F">
            <w:pPr>
              <w:pStyle w:val="TAL"/>
              <w:keepNext w:val="0"/>
              <w:keepLines w:val="0"/>
              <w:widowControl w:val="0"/>
              <w:rPr>
                <w:lang w:eastAsia="ja-JP"/>
              </w:rPr>
            </w:pPr>
            <w:r w:rsidRPr="00FD0425">
              <w:rPr>
                <w:lang w:eastAsia="ja-JP"/>
              </w:rPr>
              <w:t>9.2.3.5</w:t>
            </w:r>
          </w:p>
        </w:tc>
        <w:tc>
          <w:tcPr>
            <w:tcW w:w="1728" w:type="dxa"/>
          </w:tcPr>
          <w:p w14:paraId="069EDD4B" w14:textId="77777777" w:rsidR="00730CF0" w:rsidRPr="00FD0425" w:rsidRDefault="00730CF0" w:rsidP="0073372F">
            <w:pPr>
              <w:pStyle w:val="TAL"/>
              <w:keepNext w:val="0"/>
              <w:keepLines w:val="0"/>
              <w:widowControl w:val="0"/>
            </w:pPr>
          </w:p>
        </w:tc>
        <w:tc>
          <w:tcPr>
            <w:tcW w:w="1080" w:type="dxa"/>
          </w:tcPr>
          <w:p w14:paraId="179C336E" w14:textId="77777777" w:rsidR="00730CF0" w:rsidRPr="00730CF0" w:rsidRDefault="00730CF0" w:rsidP="0073372F">
            <w:pPr>
              <w:pStyle w:val="TAC"/>
              <w:keepNext w:val="0"/>
              <w:keepLines w:val="0"/>
              <w:widowControl w:val="0"/>
            </w:pPr>
            <w:r w:rsidRPr="009354E2">
              <w:rPr>
                <w:lang w:eastAsia="ja-JP"/>
              </w:rPr>
              <w:t>–</w:t>
            </w:r>
          </w:p>
        </w:tc>
        <w:tc>
          <w:tcPr>
            <w:tcW w:w="1080" w:type="dxa"/>
          </w:tcPr>
          <w:p w14:paraId="5E6DCABE" w14:textId="77777777" w:rsidR="00730CF0" w:rsidRPr="00004997" w:rsidRDefault="00730CF0" w:rsidP="0073372F">
            <w:pPr>
              <w:pStyle w:val="TAC"/>
              <w:keepNext w:val="0"/>
              <w:keepLines w:val="0"/>
              <w:widowControl w:val="0"/>
            </w:pPr>
          </w:p>
        </w:tc>
      </w:tr>
      <w:tr w:rsidR="00730CF0" w:rsidRPr="00FD0425" w14:paraId="6562B71D" w14:textId="77777777" w:rsidTr="0073372F">
        <w:tc>
          <w:tcPr>
            <w:tcW w:w="2160" w:type="dxa"/>
          </w:tcPr>
          <w:p w14:paraId="03C3932F" w14:textId="77777777" w:rsidR="00730CF0" w:rsidRPr="00FD0425" w:rsidRDefault="00730CF0" w:rsidP="0073372F">
            <w:pPr>
              <w:pStyle w:val="TAL"/>
              <w:keepNext w:val="0"/>
              <w:keepLines w:val="0"/>
              <w:widowControl w:val="0"/>
              <w:ind w:left="227"/>
              <w:rPr>
                <w:lang w:eastAsia="ja-JP"/>
              </w:rPr>
            </w:pPr>
            <w:r w:rsidRPr="00FD0425">
              <w:rPr>
                <w:lang w:eastAsia="ja-JP"/>
              </w:rPr>
              <w:t>&gt;&gt;PDCP SN Length</w:t>
            </w:r>
          </w:p>
        </w:tc>
        <w:tc>
          <w:tcPr>
            <w:tcW w:w="1080" w:type="dxa"/>
          </w:tcPr>
          <w:p w14:paraId="00F232BE"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6914D22" w14:textId="77777777" w:rsidR="00730CF0" w:rsidRPr="00FD0425" w:rsidRDefault="00730CF0" w:rsidP="0073372F">
            <w:pPr>
              <w:pStyle w:val="TAL"/>
              <w:keepNext w:val="0"/>
              <w:keepLines w:val="0"/>
              <w:widowControl w:val="0"/>
              <w:rPr>
                <w:bCs/>
                <w:i/>
                <w:szCs w:val="18"/>
                <w:lang w:eastAsia="ja-JP"/>
              </w:rPr>
            </w:pPr>
          </w:p>
        </w:tc>
        <w:tc>
          <w:tcPr>
            <w:tcW w:w="1512" w:type="dxa"/>
          </w:tcPr>
          <w:p w14:paraId="6F48EE56" w14:textId="77777777" w:rsidR="00730CF0" w:rsidRPr="00FD0425" w:rsidRDefault="00730CF0" w:rsidP="0073372F">
            <w:pPr>
              <w:pStyle w:val="TAL"/>
              <w:keepNext w:val="0"/>
              <w:keepLines w:val="0"/>
              <w:widowControl w:val="0"/>
              <w:rPr>
                <w:lang w:eastAsia="ja-JP"/>
              </w:rPr>
            </w:pPr>
            <w:r w:rsidRPr="00FD0425">
              <w:rPr>
                <w:lang w:eastAsia="ja-JP"/>
              </w:rPr>
              <w:t>9.2.3.63</w:t>
            </w:r>
          </w:p>
        </w:tc>
        <w:tc>
          <w:tcPr>
            <w:tcW w:w="1728" w:type="dxa"/>
          </w:tcPr>
          <w:p w14:paraId="5BEC4E81" w14:textId="77777777" w:rsidR="00730CF0" w:rsidRPr="00FD0425" w:rsidRDefault="00730CF0" w:rsidP="0073372F">
            <w:pPr>
              <w:pStyle w:val="TAL"/>
              <w:keepNext w:val="0"/>
              <w:keepLines w:val="0"/>
              <w:widowControl w:val="0"/>
            </w:pPr>
            <w:r w:rsidRPr="00FD0425">
              <w:rPr>
                <w:rFonts w:cs="Arial"/>
                <w:lang w:eastAsia="zh-CN"/>
              </w:rPr>
              <w:t>Indicates the PDCP SN length of the DRB.</w:t>
            </w:r>
          </w:p>
        </w:tc>
        <w:tc>
          <w:tcPr>
            <w:tcW w:w="1080" w:type="dxa"/>
          </w:tcPr>
          <w:p w14:paraId="138C8F0C" w14:textId="77777777" w:rsidR="00730CF0" w:rsidRPr="00730CF0" w:rsidRDefault="00730CF0" w:rsidP="0073372F">
            <w:pPr>
              <w:pStyle w:val="TAC"/>
              <w:keepNext w:val="0"/>
              <w:keepLines w:val="0"/>
              <w:widowControl w:val="0"/>
              <w:rPr>
                <w:rFonts w:cs="Arial"/>
                <w:lang w:eastAsia="zh-CN"/>
              </w:rPr>
            </w:pPr>
            <w:r w:rsidRPr="009354E2">
              <w:rPr>
                <w:lang w:eastAsia="ja-JP"/>
              </w:rPr>
              <w:t>–</w:t>
            </w:r>
          </w:p>
        </w:tc>
        <w:tc>
          <w:tcPr>
            <w:tcW w:w="1080" w:type="dxa"/>
          </w:tcPr>
          <w:p w14:paraId="12586D38" w14:textId="77777777" w:rsidR="00730CF0" w:rsidRPr="00004997" w:rsidRDefault="00730CF0" w:rsidP="0073372F">
            <w:pPr>
              <w:pStyle w:val="TAC"/>
              <w:keepNext w:val="0"/>
              <w:keepLines w:val="0"/>
              <w:widowControl w:val="0"/>
              <w:rPr>
                <w:rFonts w:cs="Arial"/>
                <w:lang w:eastAsia="zh-CN"/>
              </w:rPr>
            </w:pPr>
          </w:p>
        </w:tc>
      </w:tr>
      <w:tr w:rsidR="00730CF0" w:rsidRPr="00FD0425" w14:paraId="3E980786" w14:textId="77777777" w:rsidTr="0073372F">
        <w:tc>
          <w:tcPr>
            <w:tcW w:w="2160" w:type="dxa"/>
          </w:tcPr>
          <w:p w14:paraId="1717AF1A" w14:textId="77777777" w:rsidR="00730CF0" w:rsidRPr="00FD0425" w:rsidRDefault="00730CF0" w:rsidP="0073372F">
            <w:pPr>
              <w:pStyle w:val="TAL"/>
              <w:keepNext w:val="0"/>
              <w:keepLines w:val="0"/>
              <w:widowControl w:val="0"/>
              <w:ind w:left="227"/>
              <w:rPr>
                <w:lang w:eastAsia="ja-JP"/>
              </w:rPr>
            </w:pPr>
            <w:r w:rsidRPr="00FD0425">
              <w:rPr>
                <w:lang w:eastAsia="ja-JP"/>
              </w:rPr>
              <w:t>&gt;&gt;secondary MN UL PDCP UP TNL Information</w:t>
            </w:r>
          </w:p>
        </w:tc>
        <w:tc>
          <w:tcPr>
            <w:tcW w:w="1080" w:type="dxa"/>
          </w:tcPr>
          <w:p w14:paraId="02A52A94"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155F10BD" w14:textId="77777777" w:rsidR="00730CF0" w:rsidRPr="00FD0425" w:rsidRDefault="00730CF0" w:rsidP="0073372F">
            <w:pPr>
              <w:pStyle w:val="TAL"/>
              <w:keepNext w:val="0"/>
              <w:keepLines w:val="0"/>
              <w:widowControl w:val="0"/>
              <w:rPr>
                <w:bCs/>
                <w:i/>
                <w:szCs w:val="18"/>
                <w:lang w:eastAsia="ja-JP"/>
              </w:rPr>
            </w:pPr>
          </w:p>
        </w:tc>
        <w:tc>
          <w:tcPr>
            <w:tcW w:w="1512" w:type="dxa"/>
          </w:tcPr>
          <w:p w14:paraId="7B11D323" w14:textId="77777777" w:rsidR="00730CF0" w:rsidRPr="00FD0425" w:rsidRDefault="00730CF0" w:rsidP="0073372F">
            <w:pPr>
              <w:pStyle w:val="TAL"/>
              <w:keepNext w:val="0"/>
              <w:keepLines w:val="0"/>
              <w:widowControl w:val="0"/>
              <w:rPr>
                <w:lang w:eastAsia="ja-JP"/>
              </w:rPr>
            </w:pPr>
            <w:r w:rsidRPr="00FD0425">
              <w:rPr>
                <w:lang w:eastAsia="ja-JP"/>
              </w:rPr>
              <w:t>UP Transport Parameters 9.2.3.76</w:t>
            </w:r>
          </w:p>
        </w:tc>
        <w:tc>
          <w:tcPr>
            <w:tcW w:w="1728" w:type="dxa"/>
          </w:tcPr>
          <w:p w14:paraId="75DDEA8F" w14:textId="77777777" w:rsidR="00730CF0" w:rsidRPr="00FD0425" w:rsidRDefault="00730CF0" w:rsidP="0073372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080" w:type="dxa"/>
          </w:tcPr>
          <w:p w14:paraId="5D7C7219"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A32168E" w14:textId="77777777" w:rsidR="00730CF0" w:rsidRPr="00004997" w:rsidRDefault="00730CF0" w:rsidP="0073372F">
            <w:pPr>
              <w:pStyle w:val="TAC"/>
              <w:keepNext w:val="0"/>
              <w:keepLines w:val="0"/>
              <w:widowControl w:val="0"/>
              <w:rPr>
                <w:lang w:eastAsia="ja-JP"/>
              </w:rPr>
            </w:pPr>
          </w:p>
        </w:tc>
      </w:tr>
      <w:tr w:rsidR="00730CF0" w:rsidRPr="00FD0425" w14:paraId="5AFFDC26" w14:textId="77777777" w:rsidTr="0073372F">
        <w:tc>
          <w:tcPr>
            <w:tcW w:w="2160" w:type="dxa"/>
          </w:tcPr>
          <w:p w14:paraId="69657386" w14:textId="77777777" w:rsidR="00730CF0" w:rsidRPr="00FD0425" w:rsidRDefault="00730CF0" w:rsidP="0073372F">
            <w:pPr>
              <w:pStyle w:val="TAL"/>
              <w:keepNext w:val="0"/>
              <w:keepLines w:val="0"/>
              <w:widowControl w:val="0"/>
              <w:ind w:left="227"/>
              <w:rPr>
                <w:lang w:eastAsia="ja-JP"/>
              </w:rPr>
            </w:pPr>
            <w:r w:rsidRPr="00FD0425">
              <w:rPr>
                <w:lang w:eastAsia="ja-JP"/>
              </w:rPr>
              <w:t>&gt;&gt;Duplication Activation</w:t>
            </w:r>
          </w:p>
        </w:tc>
        <w:tc>
          <w:tcPr>
            <w:tcW w:w="1080" w:type="dxa"/>
          </w:tcPr>
          <w:p w14:paraId="740DBF55"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4E72100C" w14:textId="77777777" w:rsidR="00730CF0" w:rsidRPr="00FD0425" w:rsidRDefault="00730CF0" w:rsidP="0073372F">
            <w:pPr>
              <w:pStyle w:val="TAL"/>
              <w:keepNext w:val="0"/>
              <w:keepLines w:val="0"/>
              <w:widowControl w:val="0"/>
              <w:rPr>
                <w:bCs/>
                <w:i/>
                <w:szCs w:val="18"/>
                <w:lang w:eastAsia="ja-JP"/>
              </w:rPr>
            </w:pPr>
          </w:p>
        </w:tc>
        <w:tc>
          <w:tcPr>
            <w:tcW w:w="1512" w:type="dxa"/>
          </w:tcPr>
          <w:p w14:paraId="08DE730E" w14:textId="77777777" w:rsidR="00730CF0" w:rsidRPr="00FD0425" w:rsidRDefault="00730CF0" w:rsidP="0073372F">
            <w:pPr>
              <w:pStyle w:val="TAL"/>
              <w:keepNext w:val="0"/>
              <w:keepLines w:val="0"/>
              <w:widowControl w:val="0"/>
              <w:rPr>
                <w:lang w:eastAsia="ja-JP"/>
              </w:rPr>
            </w:pPr>
            <w:r w:rsidRPr="00FD0425">
              <w:rPr>
                <w:lang w:eastAsia="ja-JP"/>
              </w:rPr>
              <w:t>9.2.3.71</w:t>
            </w:r>
          </w:p>
        </w:tc>
        <w:tc>
          <w:tcPr>
            <w:tcW w:w="1728" w:type="dxa"/>
          </w:tcPr>
          <w:p w14:paraId="58F099A1" w14:textId="77777777" w:rsidR="00725C43" w:rsidRDefault="00730CF0"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4613A1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70FDFDD6" w14:textId="77777777" w:rsidR="00730CF0" w:rsidRPr="00004997" w:rsidRDefault="00730CF0" w:rsidP="0073372F">
            <w:pPr>
              <w:pStyle w:val="TAC"/>
              <w:keepNext w:val="0"/>
              <w:keepLines w:val="0"/>
              <w:widowControl w:val="0"/>
              <w:rPr>
                <w:lang w:eastAsia="ja-JP"/>
              </w:rPr>
            </w:pPr>
          </w:p>
        </w:tc>
      </w:tr>
      <w:tr w:rsidR="00730CF0" w:rsidRPr="00FD0425" w14:paraId="13C0D7B7" w14:textId="77777777" w:rsidTr="0073372F">
        <w:tc>
          <w:tcPr>
            <w:tcW w:w="2160" w:type="dxa"/>
          </w:tcPr>
          <w:p w14:paraId="24AD7CBE" w14:textId="77777777" w:rsidR="00730CF0" w:rsidRPr="00FD0425" w:rsidRDefault="00730CF0"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E973DD2" w14:textId="77777777" w:rsidR="00730CF0" w:rsidRPr="00FD0425" w:rsidRDefault="00730CF0" w:rsidP="0073372F">
            <w:pPr>
              <w:pStyle w:val="TAL"/>
              <w:keepNext w:val="0"/>
              <w:keepLines w:val="0"/>
              <w:widowControl w:val="0"/>
              <w:rPr>
                <w:rFonts w:eastAsia="Batang"/>
                <w:lang w:eastAsia="ja-JP"/>
              </w:rPr>
            </w:pPr>
          </w:p>
        </w:tc>
        <w:tc>
          <w:tcPr>
            <w:tcW w:w="1080" w:type="dxa"/>
          </w:tcPr>
          <w:p w14:paraId="7B2B6EFD" w14:textId="77777777" w:rsidR="00730CF0" w:rsidRPr="00FD0425" w:rsidRDefault="00730CF0" w:rsidP="0073372F">
            <w:pPr>
              <w:pStyle w:val="TAL"/>
              <w:keepNext w:val="0"/>
              <w:keepLines w:val="0"/>
              <w:widowControl w:val="0"/>
              <w:rPr>
                <w:bCs/>
                <w:i/>
                <w:szCs w:val="18"/>
                <w:lang w:eastAsia="ja-JP"/>
              </w:rPr>
            </w:pPr>
            <w:r w:rsidRPr="00FD0425">
              <w:rPr>
                <w:i/>
                <w:lang w:eastAsia="ja-JP"/>
              </w:rPr>
              <w:t>1</w:t>
            </w:r>
          </w:p>
        </w:tc>
        <w:tc>
          <w:tcPr>
            <w:tcW w:w="1512" w:type="dxa"/>
          </w:tcPr>
          <w:p w14:paraId="4C4DC79C" w14:textId="77777777" w:rsidR="00730CF0" w:rsidRPr="00FD0425" w:rsidRDefault="00730CF0" w:rsidP="0073372F">
            <w:pPr>
              <w:pStyle w:val="TAL"/>
              <w:keepNext w:val="0"/>
              <w:keepLines w:val="0"/>
              <w:widowControl w:val="0"/>
              <w:rPr>
                <w:lang w:eastAsia="ja-JP"/>
              </w:rPr>
            </w:pPr>
          </w:p>
        </w:tc>
        <w:tc>
          <w:tcPr>
            <w:tcW w:w="1728" w:type="dxa"/>
          </w:tcPr>
          <w:p w14:paraId="5EEF947F" w14:textId="77777777" w:rsidR="00730CF0" w:rsidRPr="00FD0425" w:rsidRDefault="00730CF0" w:rsidP="0073372F">
            <w:pPr>
              <w:pStyle w:val="TAL"/>
              <w:keepNext w:val="0"/>
              <w:keepLines w:val="0"/>
              <w:widowControl w:val="0"/>
              <w:rPr>
                <w:iCs/>
                <w:lang w:eastAsia="ja-JP"/>
              </w:rPr>
            </w:pPr>
          </w:p>
        </w:tc>
        <w:tc>
          <w:tcPr>
            <w:tcW w:w="1080" w:type="dxa"/>
          </w:tcPr>
          <w:p w14:paraId="2820AA6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835D1DE" w14:textId="77777777" w:rsidR="00730CF0" w:rsidRPr="00004997" w:rsidRDefault="00730CF0" w:rsidP="0073372F">
            <w:pPr>
              <w:pStyle w:val="TAC"/>
              <w:keepNext w:val="0"/>
              <w:keepLines w:val="0"/>
              <w:widowControl w:val="0"/>
              <w:rPr>
                <w:lang w:eastAsia="ja-JP"/>
              </w:rPr>
            </w:pPr>
          </w:p>
        </w:tc>
      </w:tr>
      <w:tr w:rsidR="00730CF0" w:rsidRPr="00FD0425" w14:paraId="091F99A2" w14:textId="77777777" w:rsidTr="0073372F">
        <w:tc>
          <w:tcPr>
            <w:tcW w:w="2160" w:type="dxa"/>
          </w:tcPr>
          <w:p w14:paraId="68204572" w14:textId="77777777" w:rsidR="00730CF0" w:rsidRPr="00FD0425" w:rsidRDefault="00730CF0"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9150892" w14:textId="77777777" w:rsidR="00730CF0" w:rsidRPr="00FD0425" w:rsidRDefault="00730CF0" w:rsidP="0073372F">
            <w:pPr>
              <w:pStyle w:val="TAL"/>
              <w:keepNext w:val="0"/>
              <w:keepLines w:val="0"/>
              <w:widowControl w:val="0"/>
              <w:rPr>
                <w:rFonts w:eastAsia="Batang"/>
                <w:lang w:eastAsia="ja-JP"/>
              </w:rPr>
            </w:pPr>
          </w:p>
        </w:tc>
        <w:tc>
          <w:tcPr>
            <w:tcW w:w="1080" w:type="dxa"/>
          </w:tcPr>
          <w:p w14:paraId="76F6A0ED" w14:textId="77777777" w:rsidR="00730CF0" w:rsidRPr="00FD0425" w:rsidRDefault="00730CF0"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E88A6C5" w14:textId="77777777" w:rsidR="00730CF0" w:rsidRPr="00FD0425" w:rsidRDefault="00730CF0" w:rsidP="0073372F">
            <w:pPr>
              <w:pStyle w:val="TAL"/>
              <w:keepNext w:val="0"/>
              <w:keepLines w:val="0"/>
              <w:widowControl w:val="0"/>
              <w:rPr>
                <w:lang w:eastAsia="ja-JP"/>
              </w:rPr>
            </w:pPr>
          </w:p>
        </w:tc>
        <w:tc>
          <w:tcPr>
            <w:tcW w:w="1728" w:type="dxa"/>
          </w:tcPr>
          <w:p w14:paraId="0B72CB61" w14:textId="77777777" w:rsidR="00730CF0" w:rsidRPr="00FD0425" w:rsidRDefault="00730CF0" w:rsidP="0073372F">
            <w:pPr>
              <w:pStyle w:val="TAL"/>
              <w:keepNext w:val="0"/>
              <w:keepLines w:val="0"/>
              <w:widowControl w:val="0"/>
              <w:rPr>
                <w:iCs/>
                <w:lang w:eastAsia="ja-JP"/>
              </w:rPr>
            </w:pPr>
          </w:p>
        </w:tc>
        <w:tc>
          <w:tcPr>
            <w:tcW w:w="1080" w:type="dxa"/>
          </w:tcPr>
          <w:p w14:paraId="4DF10CC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3384CFAB" w14:textId="77777777" w:rsidR="00730CF0" w:rsidRPr="00004997" w:rsidRDefault="00730CF0" w:rsidP="0073372F">
            <w:pPr>
              <w:pStyle w:val="TAC"/>
              <w:keepNext w:val="0"/>
              <w:keepLines w:val="0"/>
              <w:widowControl w:val="0"/>
              <w:rPr>
                <w:lang w:eastAsia="ja-JP"/>
              </w:rPr>
            </w:pPr>
          </w:p>
        </w:tc>
      </w:tr>
      <w:tr w:rsidR="00730CF0" w:rsidRPr="00FD0425" w14:paraId="42CC834C" w14:textId="77777777" w:rsidTr="0073372F">
        <w:tc>
          <w:tcPr>
            <w:tcW w:w="2160" w:type="dxa"/>
          </w:tcPr>
          <w:p w14:paraId="1C558C68"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18F8403C"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6C4F818" w14:textId="77777777" w:rsidR="00730CF0" w:rsidRPr="00FD0425" w:rsidRDefault="00730CF0" w:rsidP="0073372F">
            <w:pPr>
              <w:pStyle w:val="TAL"/>
              <w:keepNext w:val="0"/>
              <w:keepLines w:val="0"/>
              <w:widowControl w:val="0"/>
              <w:rPr>
                <w:bCs/>
                <w:i/>
                <w:szCs w:val="18"/>
                <w:lang w:eastAsia="ja-JP"/>
              </w:rPr>
            </w:pPr>
          </w:p>
        </w:tc>
        <w:tc>
          <w:tcPr>
            <w:tcW w:w="1512" w:type="dxa"/>
          </w:tcPr>
          <w:p w14:paraId="4D6E7055" w14:textId="77777777" w:rsidR="00730CF0" w:rsidRPr="00FD0425" w:rsidRDefault="00730CF0" w:rsidP="0073372F">
            <w:pPr>
              <w:pStyle w:val="TAL"/>
              <w:keepNext w:val="0"/>
              <w:keepLines w:val="0"/>
              <w:widowControl w:val="0"/>
              <w:rPr>
                <w:lang w:eastAsia="ja-JP"/>
              </w:rPr>
            </w:pPr>
            <w:r w:rsidRPr="00FD0425">
              <w:rPr>
                <w:lang w:eastAsia="ja-JP"/>
              </w:rPr>
              <w:t>9.2.3.10</w:t>
            </w:r>
          </w:p>
        </w:tc>
        <w:tc>
          <w:tcPr>
            <w:tcW w:w="1728" w:type="dxa"/>
          </w:tcPr>
          <w:p w14:paraId="20D84EE3" w14:textId="77777777" w:rsidR="00730CF0" w:rsidRPr="00FD0425" w:rsidRDefault="00730CF0" w:rsidP="0073372F">
            <w:pPr>
              <w:pStyle w:val="TAL"/>
              <w:keepNext w:val="0"/>
              <w:keepLines w:val="0"/>
              <w:widowControl w:val="0"/>
              <w:rPr>
                <w:iCs/>
                <w:lang w:eastAsia="ja-JP"/>
              </w:rPr>
            </w:pPr>
          </w:p>
        </w:tc>
        <w:tc>
          <w:tcPr>
            <w:tcW w:w="1080" w:type="dxa"/>
          </w:tcPr>
          <w:p w14:paraId="2557246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B1D016D" w14:textId="77777777" w:rsidR="00730CF0" w:rsidRPr="00004997" w:rsidRDefault="00730CF0" w:rsidP="0073372F">
            <w:pPr>
              <w:pStyle w:val="TAC"/>
              <w:keepNext w:val="0"/>
              <w:keepLines w:val="0"/>
              <w:widowControl w:val="0"/>
              <w:rPr>
                <w:lang w:eastAsia="ja-JP"/>
              </w:rPr>
            </w:pPr>
          </w:p>
        </w:tc>
      </w:tr>
      <w:tr w:rsidR="00730CF0" w:rsidRPr="00FD0425" w14:paraId="4DD813AD" w14:textId="77777777" w:rsidTr="0073372F">
        <w:tc>
          <w:tcPr>
            <w:tcW w:w="2160" w:type="dxa"/>
          </w:tcPr>
          <w:p w14:paraId="3AD5C623"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361F0A27"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FD5410C" w14:textId="77777777" w:rsidR="00730CF0" w:rsidRPr="00FD0425" w:rsidRDefault="00730CF0" w:rsidP="0073372F">
            <w:pPr>
              <w:pStyle w:val="TAL"/>
              <w:keepNext w:val="0"/>
              <w:keepLines w:val="0"/>
              <w:widowControl w:val="0"/>
              <w:rPr>
                <w:bCs/>
                <w:i/>
                <w:szCs w:val="18"/>
                <w:lang w:eastAsia="ja-JP"/>
              </w:rPr>
            </w:pPr>
          </w:p>
        </w:tc>
        <w:tc>
          <w:tcPr>
            <w:tcW w:w="1512" w:type="dxa"/>
          </w:tcPr>
          <w:p w14:paraId="132D631F" w14:textId="77777777" w:rsidR="00730CF0" w:rsidRPr="00FD0425" w:rsidRDefault="00730CF0" w:rsidP="0073372F">
            <w:pPr>
              <w:pStyle w:val="TAL"/>
              <w:keepNext w:val="0"/>
              <w:keepLines w:val="0"/>
              <w:widowControl w:val="0"/>
              <w:rPr>
                <w:lang w:eastAsia="ja-JP"/>
              </w:rPr>
            </w:pPr>
            <w:r w:rsidRPr="00FD0425">
              <w:t>9.2.3.5</w:t>
            </w:r>
          </w:p>
        </w:tc>
        <w:tc>
          <w:tcPr>
            <w:tcW w:w="1728" w:type="dxa"/>
          </w:tcPr>
          <w:p w14:paraId="4F40561B" w14:textId="77777777" w:rsidR="00730CF0" w:rsidRPr="00FD0425" w:rsidRDefault="00730CF0" w:rsidP="0073372F">
            <w:pPr>
              <w:pStyle w:val="TAL"/>
              <w:keepNext w:val="0"/>
              <w:keepLines w:val="0"/>
              <w:widowControl w:val="0"/>
              <w:rPr>
                <w:iCs/>
                <w:lang w:eastAsia="ja-JP"/>
              </w:rPr>
            </w:pPr>
          </w:p>
        </w:tc>
        <w:tc>
          <w:tcPr>
            <w:tcW w:w="1080" w:type="dxa"/>
          </w:tcPr>
          <w:p w14:paraId="72342C5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695D9F9" w14:textId="77777777" w:rsidR="00730CF0" w:rsidRPr="00004997" w:rsidRDefault="00730CF0" w:rsidP="0073372F">
            <w:pPr>
              <w:pStyle w:val="TAC"/>
              <w:keepNext w:val="0"/>
              <w:keepLines w:val="0"/>
              <w:widowControl w:val="0"/>
              <w:rPr>
                <w:lang w:eastAsia="ja-JP"/>
              </w:rPr>
            </w:pPr>
          </w:p>
        </w:tc>
      </w:tr>
      <w:tr w:rsidR="00730CF0" w:rsidRPr="00FD0425" w14:paraId="42D0DF23" w14:textId="77777777" w:rsidTr="0073372F">
        <w:tc>
          <w:tcPr>
            <w:tcW w:w="2160"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372F">
            <w:pPr>
              <w:pStyle w:val="TAL"/>
              <w:keepNext w:val="0"/>
              <w:keepLines w:val="0"/>
              <w:widowControl w:val="0"/>
            </w:pPr>
            <w:r w:rsidRPr="00FD0425">
              <w:t>9.2.3.79</w:t>
            </w:r>
          </w:p>
        </w:tc>
        <w:tc>
          <w:tcPr>
            <w:tcW w:w="172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73372F">
            <w:pPr>
              <w:pStyle w:val="TAC"/>
              <w:keepNext w:val="0"/>
              <w:keepLines w:val="0"/>
              <w:widowControl w:val="0"/>
              <w:rPr>
                <w:lang w:eastAsia="ja-JP"/>
              </w:rPr>
            </w:pPr>
          </w:p>
        </w:tc>
      </w:tr>
      <w:tr w:rsidR="00730CF0" w:rsidRPr="00FD0425" w14:paraId="03B8934A" w14:textId="77777777" w:rsidTr="0073372F">
        <w:tc>
          <w:tcPr>
            <w:tcW w:w="2160"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372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372F">
            <w:pPr>
              <w:pStyle w:val="TAL"/>
              <w:keepNext w:val="0"/>
              <w:keepLines w:val="0"/>
              <w:widowControl w:val="0"/>
            </w:pPr>
            <w:r>
              <w:rPr>
                <w:rFonts w:cs="Arial"/>
                <w:lang w:eastAsia="ja-JP"/>
              </w:rPr>
              <w:t>9.2.3.114</w:t>
            </w:r>
          </w:p>
        </w:tc>
        <w:tc>
          <w:tcPr>
            <w:tcW w:w="172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73372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73372F">
        <w:tc>
          <w:tcPr>
            <w:tcW w:w="2160"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73372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73372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73372F">
        <w:tc>
          <w:tcPr>
            <w:tcW w:w="2160"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73372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372F">
            <w:pPr>
              <w:pStyle w:val="TAL"/>
              <w:keepNext w:val="0"/>
              <w:keepLines w:val="0"/>
              <w:widowControl w:val="0"/>
              <w:rPr>
                <w:bCs/>
                <w:i/>
                <w:szCs w:val="18"/>
                <w:lang w:eastAsia="ja-JP"/>
              </w:rPr>
            </w:pPr>
            <w:r w:rsidRPr="00E67763">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73372F">
            <w:pPr>
              <w:pStyle w:val="TAC"/>
              <w:keepNext w:val="0"/>
              <w:keepLines w:val="0"/>
              <w:widowControl w:val="0"/>
              <w:rPr>
                <w:iCs/>
                <w:lang w:eastAsia="ja-JP"/>
              </w:rPr>
            </w:pPr>
          </w:p>
        </w:tc>
      </w:tr>
      <w:tr w:rsidR="0022119D" w:rsidRPr="00FD0425" w14:paraId="45D451D8" w14:textId="77777777" w:rsidTr="0073372F">
        <w:tc>
          <w:tcPr>
            <w:tcW w:w="2160" w:type="dxa"/>
            <w:tcBorders>
              <w:top w:val="single" w:sz="4" w:space="0" w:color="auto"/>
              <w:left w:val="single" w:sz="4" w:space="0" w:color="auto"/>
              <w:bottom w:val="single" w:sz="4" w:space="0" w:color="auto"/>
              <w:right w:val="single" w:sz="4" w:space="0" w:color="auto"/>
            </w:tcBorders>
          </w:tcPr>
          <w:p w14:paraId="0940E0DA" w14:textId="77777777" w:rsidR="0022119D" w:rsidRPr="00FD0425" w:rsidRDefault="0022119D" w:rsidP="0022119D">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8FEC558" w14:textId="77777777" w:rsidR="0022119D" w:rsidRPr="00FD0425" w:rsidRDefault="0022119D" w:rsidP="0022119D">
            <w:pPr>
              <w:pStyle w:val="TAL"/>
              <w:keepNext w:val="0"/>
              <w:keepLines w:val="0"/>
              <w:widowControl w:val="0"/>
              <w:rPr>
                <w:rFonts w:eastAsia="Batang"/>
                <w:lang w:eastAsia="ja-JP"/>
              </w:rPr>
            </w:pPr>
            <w:r w:rsidRPr="00E67763">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0E572A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C0E30" w14:textId="7FE8E52B" w:rsidR="0022119D" w:rsidRPr="00FD0425" w:rsidRDefault="0022119D" w:rsidP="0022119D">
            <w:pPr>
              <w:pStyle w:val="TAL"/>
              <w:keepNext w:val="0"/>
              <w:keepLines w:val="0"/>
              <w:widowControl w:val="0"/>
            </w:pPr>
            <w:r w:rsidRPr="00E67763">
              <w:rPr>
                <w:rFonts w:cs="Arial"/>
                <w:lang w:eastAsia="ja-JP"/>
              </w:rPr>
              <w:t xml:space="preserve">UP </w:t>
            </w:r>
            <w:r w:rsidRPr="00FD0425">
              <w:rPr>
                <w:lang w:eastAsia="ja-JP"/>
              </w:rPr>
              <w:t>Transport Layer Information</w:t>
            </w:r>
            <w:r w:rsidRPr="00E67763">
              <w:rPr>
                <w:rFonts w:cs="Arial"/>
                <w:lang w:eastAsia="ja-JP"/>
              </w:rPr>
              <w:t xml:space="preserve"> 9.2.3.</w:t>
            </w:r>
            <w:r>
              <w:rPr>
                <w:rFonts w:cs="Arial"/>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7C897493" w14:textId="77777777" w:rsidR="0022119D" w:rsidRDefault="0022119D" w:rsidP="0022119D">
            <w:pPr>
              <w:pStyle w:val="TAL"/>
              <w:keepNext w:val="0"/>
              <w:keepLines w:val="0"/>
              <w:widowControl w:val="0"/>
              <w:rPr>
                <w:rFonts w:eastAsia="Malgun Gothic"/>
              </w:rPr>
            </w:pPr>
            <w:r w:rsidRPr="00E67763">
              <w:rPr>
                <w:rFonts w:eastAsia="Malgun Gothic"/>
              </w:rPr>
              <w:t>M-NG-RAN node endpoint(s) of a DRB’s Xn transport bearer at its PDCP resource. For delivery of UL PDUs in case of additional PDCP duplication.</w:t>
            </w:r>
          </w:p>
          <w:p w14:paraId="35693702" w14:textId="1154C800"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701894" w14:textId="77777777" w:rsidR="0022119D" w:rsidRPr="00730CF0" w:rsidRDefault="0022119D" w:rsidP="0022119D">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076B98DF" w14:textId="77777777" w:rsidR="0022119D" w:rsidRPr="00004997" w:rsidRDefault="0022119D" w:rsidP="0022119D">
            <w:pPr>
              <w:pStyle w:val="TAC"/>
              <w:keepNext w:val="0"/>
              <w:keepLines w:val="0"/>
              <w:widowControl w:val="0"/>
              <w:rPr>
                <w:iCs/>
                <w:lang w:eastAsia="ja-JP"/>
              </w:rPr>
            </w:pPr>
          </w:p>
        </w:tc>
      </w:tr>
      <w:tr w:rsidR="0022119D" w:rsidRPr="00FD0425" w14:paraId="1E82DCE3" w14:textId="77777777" w:rsidTr="0073372F">
        <w:tc>
          <w:tcPr>
            <w:tcW w:w="2160" w:type="dxa"/>
            <w:tcBorders>
              <w:top w:val="single" w:sz="4" w:space="0" w:color="auto"/>
              <w:left w:val="single" w:sz="4" w:space="0" w:color="auto"/>
              <w:bottom w:val="single" w:sz="4" w:space="0" w:color="auto"/>
              <w:right w:val="single" w:sz="4" w:space="0" w:color="auto"/>
            </w:tcBorders>
          </w:tcPr>
          <w:p w14:paraId="7D549319" w14:textId="77777777" w:rsidR="0022119D" w:rsidRPr="00D46E63" w:rsidRDefault="0022119D" w:rsidP="0022119D">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80" w:type="dxa"/>
            <w:tcBorders>
              <w:top w:val="single" w:sz="4" w:space="0" w:color="auto"/>
              <w:left w:val="single" w:sz="4" w:space="0" w:color="auto"/>
              <w:bottom w:val="single" w:sz="4" w:space="0" w:color="auto"/>
              <w:right w:val="single" w:sz="4" w:space="0" w:color="auto"/>
            </w:tcBorders>
          </w:tcPr>
          <w:p w14:paraId="309C18CC" w14:textId="77777777" w:rsidR="0022119D" w:rsidRPr="00E67763" w:rsidRDefault="0022119D" w:rsidP="0022119D">
            <w:pPr>
              <w:pStyle w:val="TAL"/>
              <w:keepNext w:val="0"/>
              <w:keepLines w:val="0"/>
              <w:widowControl w:val="0"/>
              <w:rPr>
                <w:rFonts w:eastAsia="SimSun"/>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70278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A9ECBE" w14:textId="77777777" w:rsidR="0022119D" w:rsidRPr="00E67763" w:rsidRDefault="0022119D" w:rsidP="0022119D">
            <w:pPr>
              <w:pStyle w:val="TAL"/>
              <w:keepNext w:val="0"/>
              <w:keepLines w:val="0"/>
              <w:widowControl w:val="0"/>
              <w:rPr>
                <w:rFonts w:cs="Arial"/>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DEC0891" w14:textId="77777777" w:rsidR="0022119D" w:rsidRPr="00E67763" w:rsidRDefault="0022119D" w:rsidP="0022119D">
            <w:pPr>
              <w:pStyle w:val="TAL"/>
              <w:keepNext w:val="0"/>
              <w:keepLines w:val="0"/>
              <w:widowControl w:val="0"/>
              <w:rPr>
                <w:rFonts w:eastAsia="Malgun Gothic"/>
              </w:rPr>
            </w:pPr>
          </w:p>
        </w:tc>
        <w:tc>
          <w:tcPr>
            <w:tcW w:w="1080" w:type="dxa"/>
            <w:tcBorders>
              <w:top w:val="single" w:sz="4" w:space="0" w:color="auto"/>
              <w:left w:val="single" w:sz="4" w:space="0" w:color="auto"/>
              <w:bottom w:val="single" w:sz="4" w:space="0" w:color="auto"/>
              <w:right w:val="single" w:sz="4" w:space="0" w:color="auto"/>
            </w:tcBorders>
          </w:tcPr>
          <w:p w14:paraId="431190D2" w14:textId="77777777" w:rsidR="0022119D" w:rsidRPr="00730CF0" w:rsidRDefault="0022119D" w:rsidP="0022119D">
            <w:pPr>
              <w:pStyle w:val="TAC"/>
              <w:keepNext w:val="0"/>
              <w:keepLines w:val="0"/>
              <w:widowControl w:val="0"/>
              <w:rPr>
                <w:rFonts w:eastAsia="Malgun Gothic"/>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13EDA295" w14:textId="77777777" w:rsidR="0022119D" w:rsidRPr="00004997" w:rsidRDefault="0022119D" w:rsidP="0022119D">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73372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73372F">
      <w:pPr>
        <w:widowControl w:val="0"/>
      </w:pPr>
    </w:p>
    <w:p w14:paraId="339ADC27" w14:textId="77777777" w:rsidR="00F02090" w:rsidRPr="00FD0425" w:rsidRDefault="00F02090" w:rsidP="0073372F">
      <w:pPr>
        <w:pStyle w:val="Heading4"/>
        <w:keepNext w:val="0"/>
        <w:keepLines w:val="0"/>
        <w:widowControl w:val="0"/>
      </w:pPr>
      <w:bookmarkStart w:id="4770" w:name="_CR9_2_1_8"/>
      <w:bookmarkStart w:id="4771" w:name="_Toc20955244"/>
      <w:bookmarkStart w:id="4772" w:name="_Toc29991441"/>
      <w:bookmarkStart w:id="4773" w:name="_Toc36555841"/>
      <w:bookmarkStart w:id="4774" w:name="_Toc44497561"/>
      <w:bookmarkStart w:id="4775" w:name="_Toc45107949"/>
      <w:bookmarkStart w:id="4776" w:name="_Toc45901569"/>
      <w:bookmarkStart w:id="4777" w:name="_Toc51850648"/>
      <w:bookmarkStart w:id="4778" w:name="_Toc56693651"/>
      <w:bookmarkStart w:id="4779" w:name="_Toc64447194"/>
      <w:bookmarkStart w:id="4780" w:name="_Toc66286688"/>
      <w:bookmarkStart w:id="4781" w:name="_Toc74151383"/>
      <w:bookmarkStart w:id="4782" w:name="_Toc88653855"/>
      <w:bookmarkStart w:id="4783" w:name="_Toc97904211"/>
      <w:bookmarkStart w:id="4784" w:name="_Toc105175252"/>
      <w:bookmarkStart w:id="4785" w:name="_Toc113826282"/>
      <w:bookmarkStart w:id="4786" w:name="_Toc175586864"/>
      <w:bookmarkEnd w:id="4648"/>
      <w:bookmarkEnd w:id="4770"/>
      <w:r w:rsidRPr="00FD0425">
        <w:t>9.2.1.8</w:t>
      </w:r>
      <w:r w:rsidRPr="00FD0425">
        <w:tab/>
        <w:t>PDU Session Resource Setup Response Info – MN terminated</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6FCA1C1" w14:textId="77777777" w:rsidR="00F02090" w:rsidRPr="00FD0425" w:rsidRDefault="00F02090" w:rsidP="0073372F">
      <w:pPr>
        <w:widowControl w:val="0"/>
      </w:pPr>
      <w:r w:rsidRPr="00FD0425">
        <w:t>This IE contains the result of the addition of S-NG-RAN node resources related to a PDU session for DRBs configured with an MN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FD0425" w14:paraId="37159572" w14:textId="77777777" w:rsidTr="0073372F">
        <w:trPr>
          <w:tblHeader/>
        </w:trPr>
        <w:tc>
          <w:tcPr>
            <w:tcW w:w="2160" w:type="dxa"/>
          </w:tcPr>
          <w:p w14:paraId="34D63DEF" w14:textId="77777777" w:rsidR="006B2C9C" w:rsidRPr="00FD0425" w:rsidRDefault="006B2C9C" w:rsidP="0073372F">
            <w:pPr>
              <w:pStyle w:val="TAH"/>
              <w:keepNext w:val="0"/>
              <w:keepLines w:val="0"/>
              <w:widowControl w:val="0"/>
              <w:rPr>
                <w:lang w:eastAsia="ja-JP"/>
              </w:rPr>
            </w:pPr>
            <w:r w:rsidRPr="00FD0425">
              <w:rPr>
                <w:lang w:eastAsia="ja-JP"/>
              </w:rPr>
              <w:t>IE/Group Name</w:t>
            </w:r>
          </w:p>
        </w:tc>
        <w:tc>
          <w:tcPr>
            <w:tcW w:w="1080" w:type="dxa"/>
          </w:tcPr>
          <w:p w14:paraId="1A12C4FB" w14:textId="77777777" w:rsidR="006B2C9C" w:rsidRPr="00FD0425" w:rsidRDefault="006B2C9C" w:rsidP="0073372F">
            <w:pPr>
              <w:pStyle w:val="TAH"/>
              <w:keepNext w:val="0"/>
              <w:keepLines w:val="0"/>
              <w:widowControl w:val="0"/>
              <w:rPr>
                <w:lang w:eastAsia="ja-JP"/>
              </w:rPr>
            </w:pPr>
            <w:r w:rsidRPr="00FD0425">
              <w:rPr>
                <w:lang w:eastAsia="ja-JP"/>
              </w:rPr>
              <w:t>Presence</w:t>
            </w:r>
          </w:p>
        </w:tc>
        <w:tc>
          <w:tcPr>
            <w:tcW w:w="1080" w:type="dxa"/>
          </w:tcPr>
          <w:p w14:paraId="5D1B8BC7" w14:textId="77777777" w:rsidR="006B2C9C" w:rsidRPr="00FD0425" w:rsidRDefault="006B2C9C" w:rsidP="0073372F">
            <w:pPr>
              <w:pStyle w:val="TAH"/>
              <w:keepNext w:val="0"/>
              <w:keepLines w:val="0"/>
              <w:widowControl w:val="0"/>
              <w:rPr>
                <w:lang w:eastAsia="ja-JP"/>
              </w:rPr>
            </w:pPr>
            <w:r w:rsidRPr="00FD0425">
              <w:rPr>
                <w:lang w:eastAsia="ja-JP"/>
              </w:rPr>
              <w:t>Range</w:t>
            </w:r>
          </w:p>
        </w:tc>
        <w:tc>
          <w:tcPr>
            <w:tcW w:w="1512" w:type="dxa"/>
          </w:tcPr>
          <w:p w14:paraId="04CE2CC9" w14:textId="77777777" w:rsidR="006B2C9C" w:rsidRPr="00FD0425" w:rsidRDefault="006B2C9C" w:rsidP="0073372F">
            <w:pPr>
              <w:pStyle w:val="TAH"/>
              <w:keepNext w:val="0"/>
              <w:keepLines w:val="0"/>
              <w:widowControl w:val="0"/>
              <w:rPr>
                <w:lang w:eastAsia="ja-JP"/>
              </w:rPr>
            </w:pPr>
            <w:r w:rsidRPr="00FD0425">
              <w:rPr>
                <w:lang w:eastAsia="ja-JP"/>
              </w:rPr>
              <w:t>IE type and reference</w:t>
            </w:r>
          </w:p>
        </w:tc>
        <w:tc>
          <w:tcPr>
            <w:tcW w:w="1728" w:type="dxa"/>
          </w:tcPr>
          <w:p w14:paraId="7498C62D" w14:textId="77777777" w:rsidR="006B2C9C" w:rsidRPr="00FD0425" w:rsidRDefault="006B2C9C" w:rsidP="0073372F">
            <w:pPr>
              <w:pStyle w:val="TAH"/>
              <w:keepNext w:val="0"/>
              <w:keepLines w:val="0"/>
              <w:widowControl w:val="0"/>
              <w:rPr>
                <w:lang w:eastAsia="ja-JP"/>
              </w:rPr>
            </w:pPr>
            <w:r w:rsidRPr="00FD0425">
              <w:rPr>
                <w:lang w:eastAsia="ja-JP"/>
              </w:rPr>
              <w:t>Semantics description</w:t>
            </w:r>
          </w:p>
        </w:tc>
        <w:tc>
          <w:tcPr>
            <w:tcW w:w="1080" w:type="dxa"/>
          </w:tcPr>
          <w:p w14:paraId="23F79E2A" w14:textId="77777777" w:rsidR="006B2C9C" w:rsidRPr="00FD0425" w:rsidRDefault="006B2C9C" w:rsidP="0073372F">
            <w:pPr>
              <w:pStyle w:val="TAH"/>
              <w:keepNext w:val="0"/>
              <w:keepLines w:val="0"/>
              <w:widowControl w:val="0"/>
              <w:rPr>
                <w:lang w:eastAsia="ja-JP"/>
              </w:rPr>
            </w:pPr>
            <w:r w:rsidRPr="00FD0425">
              <w:rPr>
                <w:lang w:eastAsia="ja-JP"/>
              </w:rPr>
              <w:t>Criticality</w:t>
            </w:r>
          </w:p>
        </w:tc>
        <w:tc>
          <w:tcPr>
            <w:tcW w:w="1080" w:type="dxa"/>
          </w:tcPr>
          <w:p w14:paraId="6D7B87CC" w14:textId="77777777" w:rsidR="006B2C9C" w:rsidRPr="00FD0425" w:rsidRDefault="006B2C9C" w:rsidP="0073372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73372F">
        <w:tc>
          <w:tcPr>
            <w:tcW w:w="2160" w:type="dxa"/>
          </w:tcPr>
          <w:p w14:paraId="52130576" w14:textId="77777777" w:rsidR="006B2C9C" w:rsidRPr="00FD0425" w:rsidRDefault="006B2C9C" w:rsidP="0073372F">
            <w:pPr>
              <w:pStyle w:val="TAL"/>
              <w:keepNext w:val="0"/>
              <w:keepLines w:val="0"/>
              <w:widowControl w:val="0"/>
              <w:rPr>
                <w:b/>
                <w:lang w:eastAsia="ja-JP"/>
              </w:rPr>
            </w:pPr>
            <w:r w:rsidRPr="00FD0425">
              <w:rPr>
                <w:b/>
                <w:lang w:eastAsia="ja-JP"/>
              </w:rPr>
              <w:t>DRBs Admitted List</w:t>
            </w:r>
          </w:p>
        </w:tc>
        <w:tc>
          <w:tcPr>
            <w:tcW w:w="1080" w:type="dxa"/>
          </w:tcPr>
          <w:p w14:paraId="3EC571E9" w14:textId="77777777" w:rsidR="006B2C9C" w:rsidRPr="00FD0425" w:rsidRDefault="006B2C9C" w:rsidP="0073372F">
            <w:pPr>
              <w:pStyle w:val="TAL"/>
              <w:keepNext w:val="0"/>
              <w:keepLines w:val="0"/>
              <w:widowControl w:val="0"/>
              <w:rPr>
                <w:rFonts w:eastAsia="Batang"/>
                <w:lang w:eastAsia="ja-JP"/>
              </w:rPr>
            </w:pPr>
          </w:p>
        </w:tc>
        <w:tc>
          <w:tcPr>
            <w:tcW w:w="1080" w:type="dxa"/>
          </w:tcPr>
          <w:p w14:paraId="37AFBCA8"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6BE537AB" w14:textId="77777777" w:rsidR="006B2C9C" w:rsidRPr="00FD0425" w:rsidRDefault="006B2C9C" w:rsidP="0073372F">
            <w:pPr>
              <w:pStyle w:val="TAL"/>
              <w:keepNext w:val="0"/>
              <w:keepLines w:val="0"/>
              <w:widowControl w:val="0"/>
              <w:rPr>
                <w:lang w:eastAsia="ja-JP"/>
              </w:rPr>
            </w:pPr>
          </w:p>
        </w:tc>
        <w:tc>
          <w:tcPr>
            <w:tcW w:w="1728" w:type="dxa"/>
          </w:tcPr>
          <w:p w14:paraId="539595A1" w14:textId="77777777" w:rsidR="006B2C9C" w:rsidRPr="00FD0425" w:rsidRDefault="006B2C9C" w:rsidP="0073372F">
            <w:pPr>
              <w:pStyle w:val="TAL"/>
              <w:keepNext w:val="0"/>
              <w:keepLines w:val="0"/>
              <w:widowControl w:val="0"/>
              <w:rPr>
                <w:iCs/>
                <w:lang w:eastAsia="ja-JP"/>
              </w:rPr>
            </w:pPr>
          </w:p>
        </w:tc>
        <w:tc>
          <w:tcPr>
            <w:tcW w:w="1080" w:type="dxa"/>
          </w:tcPr>
          <w:p w14:paraId="2C9A1ABB"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F003839" w14:textId="77777777" w:rsidR="006B2C9C" w:rsidRPr="00FD0425" w:rsidRDefault="006B2C9C" w:rsidP="0073372F">
            <w:pPr>
              <w:pStyle w:val="TAC"/>
              <w:keepNext w:val="0"/>
              <w:keepLines w:val="0"/>
              <w:widowControl w:val="0"/>
              <w:rPr>
                <w:lang w:eastAsia="ja-JP"/>
              </w:rPr>
            </w:pPr>
          </w:p>
        </w:tc>
      </w:tr>
      <w:tr w:rsidR="006B2C9C" w:rsidRPr="00FD0425" w14:paraId="4B0D57A1" w14:textId="77777777" w:rsidTr="0073372F">
        <w:tc>
          <w:tcPr>
            <w:tcW w:w="2160" w:type="dxa"/>
          </w:tcPr>
          <w:p w14:paraId="7662E29E" w14:textId="77777777" w:rsidR="006B2C9C" w:rsidRPr="00FD0425" w:rsidRDefault="006B2C9C" w:rsidP="0073372F">
            <w:pPr>
              <w:pStyle w:val="TAL"/>
              <w:keepNext w:val="0"/>
              <w:keepLines w:val="0"/>
              <w:widowControl w:val="0"/>
              <w:ind w:left="113"/>
              <w:rPr>
                <w:b/>
                <w:lang w:eastAsia="ja-JP"/>
              </w:rPr>
            </w:pPr>
            <w:r w:rsidRPr="00FD0425">
              <w:rPr>
                <w:b/>
                <w:lang w:eastAsia="ja-JP"/>
              </w:rPr>
              <w:t>&gt;DRBs Admitted Item</w:t>
            </w:r>
          </w:p>
        </w:tc>
        <w:tc>
          <w:tcPr>
            <w:tcW w:w="1080" w:type="dxa"/>
          </w:tcPr>
          <w:p w14:paraId="4A9CAF53" w14:textId="77777777" w:rsidR="006B2C9C" w:rsidRPr="00FD0425" w:rsidRDefault="006B2C9C" w:rsidP="0073372F">
            <w:pPr>
              <w:pStyle w:val="TAL"/>
              <w:keepNext w:val="0"/>
              <w:keepLines w:val="0"/>
              <w:widowControl w:val="0"/>
              <w:rPr>
                <w:rFonts w:eastAsia="Batang"/>
                <w:lang w:eastAsia="ja-JP"/>
              </w:rPr>
            </w:pPr>
          </w:p>
        </w:tc>
        <w:tc>
          <w:tcPr>
            <w:tcW w:w="1080" w:type="dxa"/>
          </w:tcPr>
          <w:p w14:paraId="77FEDA97"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0714D216" w14:textId="77777777" w:rsidR="006B2C9C" w:rsidRPr="00FD0425" w:rsidRDefault="006B2C9C" w:rsidP="0073372F">
            <w:pPr>
              <w:pStyle w:val="TAL"/>
              <w:keepNext w:val="0"/>
              <w:keepLines w:val="0"/>
              <w:widowControl w:val="0"/>
              <w:rPr>
                <w:lang w:eastAsia="ja-JP"/>
              </w:rPr>
            </w:pPr>
          </w:p>
        </w:tc>
        <w:tc>
          <w:tcPr>
            <w:tcW w:w="1728" w:type="dxa"/>
          </w:tcPr>
          <w:p w14:paraId="44CC59F4" w14:textId="77777777" w:rsidR="006B2C9C" w:rsidRPr="00FD0425" w:rsidRDefault="006B2C9C" w:rsidP="0073372F">
            <w:pPr>
              <w:pStyle w:val="TAL"/>
              <w:keepNext w:val="0"/>
              <w:keepLines w:val="0"/>
              <w:widowControl w:val="0"/>
              <w:rPr>
                <w:iCs/>
                <w:lang w:eastAsia="ja-JP"/>
              </w:rPr>
            </w:pPr>
          </w:p>
        </w:tc>
        <w:tc>
          <w:tcPr>
            <w:tcW w:w="1080" w:type="dxa"/>
          </w:tcPr>
          <w:p w14:paraId="6EA3B5D0"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1982D40B" w14:textId="77777777" w:rsidR="006B2C9C" w:rsidRPr="00FD0425" w:rsidRDefault="006B2C9C" w:rsidP="0073372F">
            <w:pPr>
              <w:pStyle w:val="TAC"/>
              <w:keepNext w:val="0"/>
              <w:keepLines w:val="0"/>
              <w:widowControl w:val="0"/>
              <w:rPr>
                <w:lang w:eastAsia="ja-JP"/>
              </w:rPr>
            </w:pPr>
          </w:p>
        </w:tc>
      </w:tr>
      <w:tr w:rsidR="006B2C9C" w:rsidRPr="00FD0425" w14:paraId="255FF17F" w14:textId="77777777" w:rsidTr="0073372F">
        <w:tc>
          <w:tcPr>
            <w:tcW w:w="2160" w:type="dxa"/>
          </w:tcPr>
          <w:p w14:paraId="59E786B7" w14:textId="77777777" w:rsidR="006B2C9C" w:rsidRPr="00FD0425" w:rsidRDefault="006B2C9C" w:rsidP="0073372F">
            <w:pPr>
              <w:pStyle w:val="TAL"/>
              <w:keepNext w:val="0"/>
              <w:keepLines w:val="0"/>
              <w:widowControl w:val="0"/>
              <w:ind w:left="227"/>
              <w:rPr>
                <w:lang w:eastAsia="ja-JP"/>
              </w:rPr>
            </w:pPr>
            <w:r w:rsidRPr="00FD0425">
              <w:rPr>
                <w:lang w:eastAsia="ja-JP"/>
              </w:rPr>
              <w:t>&gt;&gt;DRB ID</w:t>
            </w:r>
          </w:p>
        </w:tc>
        <w:tc>
          <w:tcPr>
            <w:tcW w:w="1080" w:type="dxa"/>
          </w:tcPr>
          <w:p w14:paraId="22280268"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3F12725" w14:textId="77777777" w:rsidR="006B2C9C" w:rsidRPr="00FD0425" w:rsidRDefault="006B2C9C" w:rsidP="0073372F">
            <w:pPr>
              <w:pStyle w:val="TAL"/>
              <w:keepNext w:val="0"/>
              <w:keepLines w:val="0"/>
              <w:widowControl w:val="0"/>
              <w:rPr>
                <w:bCs/>
                <w:i/>
                <w:szCs w:val="18"/>
                <w:lang w:eastAsia="ja-JP"/>
              </w:rPr>
            </w:pPr>
          </w:p>
        </w:tc>
        <w:tc>
          <w:tcPr>
            <w:tcW w:w="1512" w:type="dxa"/>
          </w:tcPr>
          <w:p w14:paraId="0577AEB5" w14:textId="77777777" w:rsidR="006B2C9C" w:rsidRPr="00FD0425" w:rsidRDefault="006B2C9C" w:rsidP="0073372F">
            <w:pPr>
              <w:pStyle w:val="TAL"/>
              <w:keepNext w:val="0"/>
              <w:keepLines w:val="0"/>
              <w:widowControl w:val="0"/>
              <w:rPr>
                <w:lang w:eastAsia="ja-JP"/>
              </w:rPr>
            </w:pPr>
            <w:r w:rsidRPr="00FD0425">
              <w:rPr>
                <w:lang w:eastAsia="ja-JP"/>
              </w:rPr>
              <w:t>9.2.3.33</w:t>
            </w:r>
          </w:p>
        </w:tc>
        <w:tc>
          <w:tcPr>
            <w:tcW w:w="1728" w:type="dxa"/>
          </w:tcPr>
          <w:p w14:paraId="5B75F765" w14:textId="77777777" w:rsidR="006B2C9C" w:rsidRPr="00FD0425" w:rsidRDefault="006B2C9C" w:rsidP="0073372F">
            <w:pPr>
              <w:pStyle w:val="TAL"/>
              <w:keepNext w:val="0"/>
              <w:keepLines w:val="0"/>
              <w:widowControl w:val="0"/>
              <w:rPr>
                <w:iCs/>
                <w:lang w:eastAsia="ja-JP"/>
              </w:rPr>
            </w:pPr>
          </w:p>
        </w:tc>
        <w:tc>
          <w:tcPr>
            <w:tcW w:w="1080" w:type="dxa"/>
          </w:tcPr>
          <w:p w14:paraId="57A0CCE2"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4EE0E938" w14:textId="77777777" w:rsidR="006B2C9C" w:rsidRPr="00FD0425" w:rsidRDefault="006B2C9C" w:rsidP="0073372F">
            <w:pPr>
              <w:pStyle w:val="TAC"/>
              <w:keepNext w:val="0"/>
              <w:keepLines w:val="0"/>
              <w:widowControl w:val="0"/>
              <w:rPr>
                <w:lang w:eastAsia="ja-JP"/>
              </w:rPr>
            </w:pPr>
          </w:p>
        </w:tc>
      </w:tr>
      <w:tr w:rsidR="006B2C9C" w:rsidRPr="00FD0425" w14:paraId="30AEC05F" w14:textId="77777777" w:rsidTr="0073372F">
        <w:tc>
          <w:tcPr>
            <w:tcW w:w="2160" w:type="dxa"/>
          </w:tcPr>
          <w:p w14:paraId="6CC05B0B" w14:textId="77777777" w:rsidR="006B2C9C" w:rsidRPr="00FD0425" w:rsidRDefault="006B2C9C" w:rsidP="0073372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080" w:type="dxa"/>
          </w:tcPr>
          <w:p w14:paraId="2A71A0E5"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363A3F" w14:textId="77777777" w:rsidR="006B2C9C" w:rsidRPr="00FD0425" w:rsidRDefault="006B2C9C" w:rsidP="0073372F">
            <w:pPr>
              <w:pStyle w:val="TAL"/>
              <w:keepNext w:val="0"/>
              <w:keepLines w:val="0"/>
              <w:widowControl w:val="0"/>
              <w:rPr>
                <w:bCs/>
                <w:i/>
                <w:szCs w:val="18"/>
                <w:lang w:eastAsia="ja-JP"/>
              </w:rPr>
            </w:pPr>
          </w:p>
        </w:tc>
        <w:tc>
          <w:tcPr>
            <w:tcW w:w="1512" w:type="dxa"/>
          </w:tcPr>
          <w:p w14:paraId="0F65608D" w14:textId="77777777" w:rsidR="006B2C9C" w:rsidRPr="00FD0425" w:rsidRDefault="006B2C9C"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F35B6A6"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0AACC557"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11B5594" w14:textId="77777777" w:rsidR="006B2C9C" w:rsidRPr="00FD0425" w:rsidRDefault="006B2C9C" w:rsidP="0073372F">
            <w:pPr>
              <w:pStyle w:val="TAC"/>
              <w:keepNext w:val="0"/>
              <w:keepLines w:val="0"/>
              <w:widowControl w:val="0"/>
              <w:rPr>
                <w:lang w:eastAsia="ja-JP"/>
              </w:rPr>
            </w:pPr>
          </w:p>
        </w:tc>
      </w:tr>
      <w:tr w:rsidR="006B2C9C" w:rsidRPr="00FD0425" w14:paraId="3245B3C9" w14:textId="77777777" w:rsidTr="0073372F">
        <w:tc>
          <w:tcPr>
            <w:tcW w:w="2160" w:type="dxa"/>
          </w:tcPr>
          <w:p w14:paraId="3B16B96E" w14:textId="77777777" w:rsidR="006B2C9C" w:rsidRPr="00FD0425" w:rsidRDefault="006B2C9C"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71D47E49"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FFDA1BD" w14:textId="77777777" w:rsidR="006B2C9C" w:rsidRPr="00FD0425" w:rsidRDefault="006B2C9C" w:rsidP="0073372F">
            <w:pPr>
              <w:pStyle w:val="TAL"/>
              <w:keepNext w:val="0"/>
              <w:keepLines w:val="0"/>
              <w:widowControl w:val="0"/>
              <w:rPr>
                <w:bCs/>
                <w:i/>
                <w:szCs w:val="18"/>
                <w:lang w:eastAsia="ja-JP"/>
              </w:rPr>
            </w:pPr>
          </w:p>
        </w:tc>
        <w:tc>
          <w:tcPr>
            <w:tcW w:w="1512" w:type="dxa"/>
          </w:tcPr>
          <w:p w14:paraId="4032CD2A" w14:textId="77777777" w:rsidR="006B2C9C" w:rsidRPr="00FD0425" w:rsidRDefault="006B2C9C" w:rsidP="0073372F">
            <w:pPr>
              <w:pStyle w:val="TAL"/>
              <w:keepNext w:val="0"/>
              <w:keepLines w:val="0"/>
              <w:widowControl w:val="0"/>
              <w:rPr>
                <w:lang w:eastAsia="ja-JP"/>
              </w:rPr>
            </w:pPr>
            <w:r w:rsidRPr="00FD0425">
              <w:rPr>
                <w:lang w:eastAsia="ja-JP"/>
              </w:rPr>
              <w:t>UP Transport Parameters 9.2.3.76</w:t>
            </w:r>
          </w:p>
        </w:tc>
        <w:tc>
          <w:tcPr>
            <w:tcW w:w="1728" w:type="dxa"/>
          </w:tcPr>
          <w:p w14:paraId="77F5A7AF"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262EE634"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704215A8" w14:textId="77777777" w:rsidR="006B2C9C" w:rsidRPr="00FD0425" w:rsidRDefault="006B2C9C" w:rsidP="0073372F">
            <w:pPr>
              <w:pStyle w:val="TAC"/>
              <w:keepNext w:val="0"/>
              <w:keepLines w:val="0"/>
              <w:widowControl w:val="0"/>
              <w:rPr>
                <w:lang w:eastAsia="ja-JP"/>
              </w:rPr>
            </w:pPr>
          </w:p>
        </w:tc>
      </w:tr>
      <w:tr w:rsidR="006B2C9C" w:rsidRPr="00FD0425" w14:paraId="66D6935F" w14:textId="77777777" w:rsidTr="0073372F">
        <w:tc>
          <w:tcPr>
            <w:tcW w:w="2160" w:type="dxa"/>
          </w:tcPr>
          <w:p w14:paraId="370EF345" w14:textId="77777777" w:rsidR="006B2C9C" w:rsidRPr="00FD0425" w:rsidRDefault="006B2C9C" w:rsidP="0073372F">
            <w:pPr>
              <w:pStyle w:val="TAL"/>
              <w:keepNext w:val="0"/>
              <w:keepLines w:val="0"/>
              <w:widowControl w:val="0"/>
              <w:ind w:left="227"/>
              <w:rPr>
                <w:lang w:eastAsia="ja-JP"/>
              </w:rPr>
            </w:pPr>
            <w:r w:rsidRPr="00FD0425">
              <w:rPr>
                <w:lang w:eastAsia="ja-JP"/>
              </w:rPr>
              <w:t>&gt;&gt;LCID</w:t>
            </w:r>
          </w:p>
        </w:tc>
        <w:tc>
          <w:tcPr>
            <w:tcW w:w="1080" w:type="dxa"/>
          </w:tcPr>
          <w:p w14:paraId="53978252"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66F5EF9" w14:textId="77777777" w:rsidR="006B2C9C" w:rsidRPr="00FD0425" w:rsidRDefault="006B2C9C" w:rsidP="0073372F">
            <w:pPr>
              <w:pStyle w:val="TAL"/>
              <w:keepNext w:val="0"/>
              <w:keepLines w:val="0"/>
              <w:widowControl w:val="0"/>
              <w:rPr>
                <w:bCs/>
                <w:i/>
                <w:szCs w:val="18"/>
                <w:lang w:eastAsia="ja-JP"/>
              </w:rPr>
            </w:pPr>
          </w:p>
        </w:tc>
        <w:tc>
          <w:tcPr>
            <w:tcW w:w="1512" w:type="dxa"/>
          </w:tcPr>
          <w:p w14:paraId="299B78D5" w14:textId="77777777" w:rsidR="006B2C9C" w:rsidRPr="00FD0425" w:rsidRDefault="006B2C9C" w:rsidP="0073372F">
            <w:pPr>
              <w:pStyle w:val="TAL"/>
              <w:keepNext w:val="0"/>
              <w:keepLines w:val="0"/>
              <w:widowControl w:val="0"/>
              <w:rPr>
                <w:lang w:eastAsia="ja-JP"/>
              </w:rPr>
            </w:pPr>
            <w:r w:rsidRPr="00FD0425">
              <w:rPr>
                <w:lang w:eastAsia="ja-JP"/>
              </w:rPr>
              <w:t>9.2.3.70</w:t>
            </w:r>
          </w:p>
        </w:tc>
        <w:tc>
          <w:tcPr>
            <w:tcW w:w="1728" w:type="dxa"/>
          </w:tcPr>
          <w:p w14:paraId="4C775F51" w14:textId="77777777" w:rsidR="006B2C9C" w:rsidRPr="00FD0425" w:rsidRDefault="006B2C9C"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080" w:type="dxa"/>
          </w:tcPr>
          <w:p w14:paraId="1A907B66"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33DAAAC8" w14:textId="77777777" w:rsidR="006B2C9C" w:rsidRPr="00FD0425" w:rsidRDefault="006B2C9C" w:rsidP="0073372F">
            <w:pPr>
              <w:pStyle w:val="TAC"/>
              <w:keepNext w:val="0"/>
              <w:keepLines w:val="0"/>
              <w:widowControl w:val="0"/>
              <w:rPr>
                <w:lang w:eastAsia="ja-JP"/>
              </w:rPr>
            </w:pPr>
          </w:p>
        </w:tc>
      </w:tr>
      <w:tr w:rsidR="0097209E" w:rsidRPr="00FD0425" w14:paraId="3BFED954" w14:textId="77777777" w:rsidTr="0073372F">
        <w:tc>
          <w:tcPr>
            <w:tcW w:w="2160" w:type="dxa"/>
          </w:tcPr>
          <w:p w14:paraId="50E07FBF" w14:textId="77777777" w:rsidR="0097209E" w:rsidRPr="00FD0425" w:rsidRDefault="0097209E" w:rsidP="0073372F">
            <w:pPr>
              <w:pStyle w:val="TAL"/>
              <w:keepNext w:val="0"/>
              <w:keepLines w:val="0"/>
              <w:widowControl w:val="0"/>
              <w:ind w:left="227"/>
              <w:rPr>
                <w:lang w:eastAsia="ja-JP"/>
              </w:rPr>
            </w:pPr>
            <w:r w:rsidRPr="00D21675">
              <w:rPr>
                <w:rFonts w:eastAsia="Batang"/>
                <w:b/>
                <w:lang w:eastAsia="ja-JP"/>
              </w:rPr>
              <w:t>&gt;&gt;Additional PDCP Duplication TNL List</w:t>
            </w:r>
          </w:p>
        </w:tc>
        <w:tc>
          <w:tcPr>
            <w:tcW w:w="1080" w:type="dxa"/>
          </w:tcPr>
          <w:p w14:paraId="4F91B33A" w14:textId="77777777" w:rsidR="0097209E" w:rsidRPr="00FD0425" w:rsidRDefault="0097209E" w:rsidP="0073372F">
            <w:pPr>
              <w:pStyle w:val="TAL"/>
              <w:keepNext w:val="0"/>
              <w:keepLines w:val="0"/>
              <w:widowControl w:val="0"/>
            </w:pPr>
          </w:p>
        </w:tc>
        <w:tc>
          <w:tcPr>
            <w:tcW w:w="1080" w:type="dxa"/>
          </w:tcPr>
          <w:p w14:paraId="2395A70B"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Pr>
          <w:p w14:paraId="3F3604D9" w14:textId="77777777" w:rsidR="0097209E" w:rsidRPr="00FD0425" w:rsidRDefault="0097209E" w:rsidP="0073372F">
            <w:pPr>
              <w:pStyle w:val="TAL"/>
              <w:keepNext w:val="0"/>
              <w:keepLines w:val="0"/>
              <w:widowControl w:val="0"/>
              <w:rPr>
                <w:lang w:eastAsia="ja-JP"/>
              </w:rPr>
            </w:pPr>
          </w:p>
        </w:tc>
        <w:tc>
          <w:tcPr>
            <w:tcW w:w="1728" w:type="dxa"/>
          </w:tcPr>
          <w:p w14:paraId="1664C6FC" w14:textId="77777777" w:rsidR="0097209E" w:rsidRPr="00FD0425" w:rsidRDefault="0097209E" w:rsidP="0073372F">
            <w:pPr>
              <w:pStyle w:val="TAL"/>
              <w:keepNext w:val="0"/>
              <w:keepLines w:val="0"/>
              <w:widowControl w:val="0"/>
              <w:rPr>
                <w:iCs/>
                <w:lang w:eastAsia="ja-JP"/>
              </w:rPr>
            </w:pPr>
          </w:p>
        </w:tc>
        <w:tc>
          <w:tcPr>
            <w:tcW w:w="1080" w:type="dxa"/>
          </w:tcPr>
          <w:p w14:paraId="33327655" w14:textId="77777777" w:rsidR="0097209E" w:rsidRPr="00FD0425" w:rsidRDefault="0097209E" w:rsidP="0073372F">
            <w:pPr>
              <w:pStyle w:val="TAC"/>
              <w:keepNext w:val="0"/>
              <w:keepLines w:val="0"/>
              <w:widowControl w:val="0"/>
              <w:rPr>
                <w:lang w:eastAsia="ja-JP"/>
              </w:rPr>
            </w:pPr>
            <w:r>
              <w:rPr>
                <w:szCs w:val="18"/>
                <w:lang w:eastAsia="ja-JP"/>
              </w:rPr>
              <w:t>YES</w:t>
            </w:r>
          </w:p>
        </w:tc>
        <w:tc>
          <w:tcPr>
            <w:tcW w:w="1080" w:type="dxa"/>
          </w:tcPr>
          <w:p w14:paraId="31F26AFA" w14:textId="77777777" w:rsidR="0097209E" w:rsidRPr="00FD0425" w:rsidRDefault="00B635E8" w:rsidP="0073372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73372F">
        <w:tc>
          <w:tcPr>
            <w:tcW w:w="2160" w:type="dxa"/>
          </w:tcPr>
          <w:p w14:paraId="3AE4438F" w14:textId="77777777" w:rsidR="0097209E" w:rsidRPr="00FD0425" w:rsidRDefault="0097209E" w:rsidP="0073372F">
            <w:pPr>
              <w:pStyle w:val="TAL"/>
              <w:keepNext w:val="0"/>
              <w:keepLines w:val="0"/>
              <w:widowControl w:val="0"/>
              <w:ind w:left="340"/>
              <w:rPr>
                <w:lang w:eastAsia="ja-JP"/>
              </w:rPr>
            </w:pPr>
            <w:r w:rsidRPr="00D21675">
              <w:rPr>
                <w:rFonts w:eastAsia="Batang"/>
                <w:b/>
                <w:lang w:eastAsia="ja-JP"/>
              </w:rPr>
              <w:t>&gt;&gt;&gt;Additional PDCP Duplication TNL Item</w:t>
            </w:r>
          </w:p>
        </w:tc>
        <w:tc>
          <w:tcPr>
            <w:tcW w:w="1080" w:type="dxa"/>
          </w:tcPr>
          <w:p w14:paraId="620088D5" w14:textId="77777777" w:rsidR="0097209E" w:rsidRPr="00FD0425" w:rsidRDefault="0097209E" w:rsidP="0073372F">
            <w:pPr>
              <w:pStyle w:val="TAL"/>
              <w:keepNext w:val="0"/>
              <w:keepLines w:val="0"/>
              <w:widowControl w:val="0"/>
            </w:pPr>
          </w:p>
        </w:tc>
        <w:tc>
          <w:tcPr>
            <w:tcW w:w="1080" w:type="dxa"/>
          </w:tcPr>
          <w:p w14:paraId="498E42F2" w14:textId="77777777" w:rsidR="0097209E" w:rsidRPr="00FD0425" w:rsidRDefault="0097209E"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71AB2982" w14:textId="77777777" w:rsidR="0097209E" w:rsidRPr="00FD0425" w:rsidRDefault="0097209E" w:rsidP="0073372F">
            <w:pPr>
              <w:pStyle w:val="TAL"/>
              <w:keepNext w:val="0"/>
              <w:keepLines w:val="0"/>
              <w:widowControl w:val="0"/>
              <w:rPr>
                <w:lang w:eastAsia="ja-JP"/>
              </w:rPr>
            </w:pPr>
          </w:p>
        </w:tc>
        <w:tc>
          <w:tcPr>
            <w:tcW w:w="1728" w:type="dxa"/>
          </w:tcPr>
          <w:p w14:paraId="4E645A22" w14:textId="77777777" w:rsidR="0097209E" w:rsidRPr="00FD0425" w:rsidRDefault="0097209E" w:rsidP="0073372F">
            <w:pPr>
              <w:pStyle w:val="TAL"/>
              <w:keepNext w:val="0"/>
              <w:keepLines w:val="0"/>
              <w:widowControl w:val="0"/>
              <w:rPr>
                <w:iCs/>
                <w:lang w:eastAsia="ja-JP"/>
              </w:rPr>
            </w:pPr>
          </w:p>
        </w:tc>
        <w:tc>
          <w:tcPr>
            <w:tcW w:w="1080" w:type="dxa"/>
          </w:tcPr>
          <w:p w14:paraId="7AE2B891"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66CF9A4B" w14:textId="77777777" w:rsidR="0097209E" w:rsidRPr="00FD0425" w:rsidRDefault="0097209E" w:rsidP="0073372F">
            <w:pPr>
              <w:pStyle w:val="TAC"/>
              <w:keepNext w:val="0"/>
              <w:keepLines w:val="0"/>
              <w:widowControl w:val="0"/>
              <w:rPr>
                <w:lang w:eastAsia="ja-JP"/>
              </w:rPr>
            </w:pPr>
          </w:p>
        </w:tc>
      </w:tr>
      <w:tr w:rsidR="0022119D" w:rsidRPr="00FD0425" w14:paraId="77802FFF" w14:textId="77777777" w:rsidTr="0073372F">
        <w:tc>
          <w:tcPr>
            <w:tcW w:w="2160" w:type="dxa"/>
          </w:tcPr>
          <w:p w14:paraId="6E5EAF73" w14:textId="77777777" w:rsidR="0022119D" w:rsidRPr="00FD0425" w:rsidRDefault="0022119D" w:rsidP="0022119D">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080" w:type="dxa"/>
          </w:tcPr>
          <w:p w14:paraId="417DB9DA" w14:textId="77777777" w:rsidR="0022119D" w:rsidRPr="00FD0425" w:rsidRDefault="0022119D" w:rsidP="0022119D">
            <w:pPr>
              <w:pStyle w:val="TAL"/>
              <w:keepNext w:val="0"/>
              <w:keepLines w:val="0"/>
              <w:widowControl w:val="0"/>
            </w:pPr>
            <w:r>
              <w:rPr>
                <w:rFonts w:eastAsia="Batang"/>
                <w:lang w:eastAsia="ja-JP"/>
              </w:rPr>
              <w:t>M</w:t>
            </w:r>
          </w:p>
        </w:tc>
        <w:tc>
          <w:tcPr>
            <w:tcW w:w="1080" w:type="dxa"/>
          </w:tcPr>
          <w:p w14:paraId="0F4FA967" w14:textId="77777777" w:rsidR="0022119D" w:rsidRPr="00FD0425" w:rsidRDefault="0022119D" w:rsidP="0022119D">
            <w:pPr>
              <w:pStyle w:val="TAL"/>
              <w:keepNext w:val="0"/>
              <w:keepLines w:val="0"/>
              <w:widowControl w:val="0"/>
              <w:rPr>
                <w:bCs/>
                <w:i/>
                <w:szCs w:val="18"/>
                <w:lang w:eastAsia="ja-JP"/>
              </w:rPr>
            </w:pPr>
          </w:p>
        </w:tc>
        <w:tc>
          <w:tcPr>
            <w:tcW w:w="1512" w:type="dxa"/>
          </w:tcPr>
          <w:p w14:paraId="7E2299A6" w14:textId="0B4EA8AA"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106D6F37" w14:textId="1C8E4B82" w:rsidR="0022119D" w:rsidRPr="00FD0425" w:rsidRDefault="0022119D" w:rsidP="0022119D">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515058D6" w14:textId="2B70DC4E"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26CEB01" w14:textId="77777777" w:rsidR="0022119D" w:rsidRPr="00FD0425" w:rsidRDefault="0022119D" w:rsidP="0022119D">
            <w:pPr>
              <w:pStyle w:val="TAC"/>
              <w:keepNext w:val="0"/>
              <w:keepLines w:val="0"/>
              <w:widowControl w:val="0"/>
              <w:rPr>
                <w:lang w:eastAsia="ja-JP"/>
              </w:rPr>
            </w:pPr>
          </w:p>
        </w:tc>
      </w:tr>
      <w:tr w:rsidR="0022119D" w:rsidRPr="00FD0425" w14:paraId="5691167F" w14:textId="77777777" w:rsidTr="0073372F">
        <w:tc>
          <w:tcPr>
            <w:tcW w:w="2160" w:type="dxa"/>
          </w:tcPr>
          <w:p w14:paraId="0BBE310B" w14:textId="77777777" w:rsidR="0022119D" w:rsidRPr="00D21675" w:rsidRDefault="0022119D" w:rsidP="0022119D">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1A6C1996" w14:textId="77777777" w:rsidR="0022119D" w:rsidRDefault="0022119D" w:rsidP="0022119D">
            <w:pPr>
              <w:pStyle w:val="TAL"/>
              <w:keepNext w:val="0"/>
              <w:keepLines w:val="0"/>
              <w:widowControl w:val="0"/>
              <w:rPr>
                <w:rFonts w:eastAsia="Batang"/>
                <w:lang w:eastAsia="ja-JP"/>
              </w:rPr>
            </w:pPr>
          </w:p>
        </w:tc>
        <w:tc>
          <w:tcPr>
            <w:tcW w:w="1080" w:type="dxa"/>
          </w:tcPr>
          <w:p w14:paraId="401E57E0" w14:textId="77777777" w:rsidR="0022119D" w:rsidRPr="00FD0425" w:rsidRDefault="0022119D" w:rsidP="0022119D">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671DF1AE" w14:textId="77777777" w:rsidR="0022119D" w:rsidRDefault="0022119D" w:rsidP="0022119D">
            <w:pPr>
              <w:pStyle w:val="TAL"/>
              <w:keepNext w:val="0"/>
              <w:keepLines w:val="0"/>
              <w:widowControl w:val="0"/>
              <w:rPr>
                <w:lang w:eastAsia="ja-JP"/>
              </w:rPr>
            </w:pPr>
          </w:p>
        </w:tc>
        <w:tc>
          <w:tcPr>
            <w:tcW w:w="1728" w:type="dxa"/>
          </w:tcPr>
          <w:p w14:paraId="02CDA117" w14:textId="77777777" w:rsidR="0022119D" w:rsidRPr="00FD0425" w:rsidRDefault="0022119D" w:rsidP="0022119D">
            <w:pPr>
              <w:pStyle w:val="TAL"/>
              <w:keepNext w:val="0"/>
              <w:keepLines w:val="0"/>
              <w:widowControl w:val="0"/>
              <w:rPr>
                <w:iCs/>
                <w:lang w:eastAsia="ja-JP"/>
              </w:rPr>
            </w:pPr>
          </w:p>
        </w:tc>
        <w:tc>
          <w:tcPr>
            <w:tcW w:w="1080" w:type="dxa"/>
          </w:tcPr>
          <w:p w14:paraId="25A9B305"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Pr>
          <w:p w14:paraId="7A457B1E" w14:textId="77777777" w:rsidR="0022119D" w:rsidRPr="00FD0425" w:rsidRDefault="0022119D" w:rsidP="0022119D">
            <w:pPr>
              <w:pStyle w:val="TAC"/>
              <w:keepNext w:val="0"/>
              <w:keepLines w:val="0"/>
              <w:widowControl w:val="0"/>
              <w:rPr>
                <w:lang w:eastAsia="ja-JP"/>
              </w:rPr>
            </w:pPr>
            <w:r>
              <w:rPr>
                <w:rFonts w:eastAsia="SimSun"/>
                <w:lang w:eastAsia="zh-CN"/>
              </w:rPr>
              <w:t>ignore</w:t>
            </w:r>
          </w:p>
        </w:tc>
      </w:tr>
      <w:tr w:rsidR="0022119D" w:rsidRPr="00FD0425" w14:paraId="10FFB034" w14:textId="77777777" w:rsidTr="0073372F">
        <w:tc>
          <w:tcPr>
            <w:tcW w:w="2160" w:type="dxa"/>
          </w:tcPr>
          <w:p w14:paraId="1718F5DC" w14:textId="77777777" w:rsidR="0022119D" w:rsidRPr="00D21675" w:rsidRDefault="0022119D" w:rsidP="0022119D">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339CA5BB" w14:textId="77777777" w:rsidR="0022119D" w:rsidRDefault="0022119D" w:rsidP="0022119D">
            <w:pPr>
              <w:pStyle w:val="TAL"/>
              <w:keepNext w:val="0"/>
              <w:keepLines w:val="0"/>
              <w:widowControl w:val="0"/>
              <w:rPr>
                <w:rFonts w:eastAsia="Batang"/>
                <w:lang w:eastAsia="ja-JP"/>
              </w:rPr>
            </w:pPr>
          </w:p>
        </w:tc>
        <w:tc>
          <w:tcPr>
            <w:tcW w:w="1080" w:type="dxa"/>
          </w:tcPr>
          <w:p w14:paraId="1B8EC23D" w14:textId="77777777" w:rsidR="0022119D" w:rsidRPr="00FD0425" w:rsidRDefault="0022119D" w:rsidP="0022119D">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4EBE66B1" w14:textId="77777777" w:rsidR="0022119D" w:rsidRDefault="0022119D" w:rsidP="0022119D">
            <w:pPr>
              <w:pStyle w:val="TAL"/>
              <w:keepNext w:val="0"/>
              <w:keepLines w:val="0"/>
              <w:widowControl w:val="0"/>
              <w:rPr>
                <w:lang w:eastAsia="ja-JP"/>
              </w:rPr>
            </w:pPr>
          </w:p>
        </w:tc>
        <w:tc>
          <w:tcPr>
            <w:tcW w:w="1728" w:type="dxa"/>
          </w:tcPr>
          <w:p w14:paraId="7976678B" w14:textId="77777777" w:rsidR="0022119D" w:rsidRPr="00FD0425" w:rsidRDefault="0022119D" w:rsidP="0022119D">
            <w:pPr>
              <w:pStyle w:val="TAL"/>
              <w:keepNext w:val="0"/>
              <w:keepLines w:val="0"/>
              <w:widowControl w:val="0"/>
              <w:rPr>
                <w:iCs/>
                <w:lang w:eastAsia="ja-JP"/>
              </w:rPr>
            </w:pPr>
          </w:p>
        </w:tc>
        <w:tc>
          <w:tcPr>
            <w:tcW w:w="1080" w:type="dxa"/>
          </w:tcPr>
          <w:p w14:paraId="4E6F3821"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1BC934EA" w14:textId="77777777" w:rsidR="0022119D" w:rsidRPr="00FD0425" w:rsidRDefault="0022119D" w:rsidP="0022119D">
            <w:pPr>
              <w:pStyle w:val="TAC"/>
              <w:keepNext w:val="0"/>
              <w:keepLines w:val="0"/>
              <w:widowControl w:val="0"/>
              <w:rPr>
                <w:lang w:eastAsia="ja-JP"/>
              </w:rPr>
            </w:pPr>
          </w:p>
        </w:tc>
      </w:tr>
      <w:tr w:rsidR="0022119D" w:rsidRPr="00FD0425" w14:paraId="1CA95A9C" w14:textId="77777777" w:rsidTr="0073372F">
        <w:tc>
          <w:tcPr>
            <w:tcW w:w="2160" w:type="dxa"/>
          </w:tcPr>
          <w:p w14:paraId="3C178166" w14:textId="77777777" w:rsidR="0022119D" w:rsidRPr="00D21675" w:rsidRDefault="0022119D" w:rsidP="0022119D">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6CCBFCF8" w14:textId="77777777" w:rsidR="0022119D" w:rsidRDefault="0022119D" w:rsidP="0022119D">
            <w:pPr>
              <w:pStyle w:val="TAL"/>
              <w:keepNext w:val="0"/>
              <w:keepLines w:val="0"/>
              <w:widowControl w:val="0"/>
              <w:rPr>
                <w:rFonts w:eastAsia="Batang"/>
                <w:lang w:eastAsia="ja-JP"/>
              </w:rPr>
            </w:pPr>
            <w:r w:rsidRPr="004600E3">
              <w:rPr>
                <w:rFonts w:eastAsia="Batang"/>
                <w:lang w:eastAsia="ja-JP"/>
              </w:rPr>
              <w:t>M</w:t>
            </w:r>
          </w:p>
        </w:tc>
        <w:tc>
          <w:tcPr>
            <w:tcW w:w="1080" w:type="dxa"/>
          </w:tcPr>
          <w:p w14:paraId="68B4AAE8" w14:textId="77777777" w:rsidR="0022119D" w:rsidRPr="00FD0425" w:rsidRDefault="0022119D" w:rsidP="0022119D">
            <w:pPr>
              <w:pStyle w:val="TAL"/>
              <w:keepNext w:val="0"/>
              <w:keepLines w:val="0"/>
              <w:widowControl w:val="0"/>
              <w:rPr>
                <w:bCs/>
                <w:i/>
                <w:szCs w:val="18"/>
                <w:lang w:eastAsia="ja-JP"/>
              </w:rPr>
            </w:pPr>
          </w:p>
        </w:tc>
        <w:tc>
          <w:tcPr>
            <w:tcW w:w="1512" w:type="dxa"/>
          </w:tcPr>
          <w:p w14:paraId="760D6703" w14:textId="77777777" w:rsidR="0022119D" w:rsidRDefault="0022119D" w:rsidP="0022119D">
            <w:pPr>
              <w:pStyle w:val="TAL"/>
              <w:keepNext w:val="0"/>
              <w:keepLines w:val="0"/>
              <w:widowControl w:val="0"/>
              <w:rPr>
                <w:lang w:eastAsia="ja-JP"/>
              </w:rPr>
            </w:pPr>
            <w:r w:rsidRPr="004600E3">
              <w:rPr>
                <w:rFonts w:eastAsia="SimSun"/>
                <w:lang w:eastAsia="ja-JP"/>
              </w:rPr>
              <w:t>9.2.3.10</w:t>
            </w:r>
          </w:p>
        </w:tc>
        <w:tc>
          <w:tcPr>
            <w:tcW w:w="1728" w:type="dxa"/>
          </w:tcPr>
          <w:p w14:paraId="7B35CB08" w14:textId="77777777" w:rsidR="0022119D" w:rsidRPr="00FD0425" w:rsidRDefault="0022119D" w:rsidP="0022119D">
            <w:pPr>
              <w:pStyle w:val="TAL"/>
              <w:keepNext w:val="0"/>
              <w:keepLines w:val="0"/>
              <w:widowControl w:val="0"/>
              <w:rPr>
                <w:iCs/>
                <w:lang w:eastAsia="ja-JP"/>
              </w:rPr>
            </w:pPr>
          </w:p>
        </w:tc>
        <w:tc>
          <w:tcPr>
            <w:tcW w:w="1080" w:type="dxa"/>
          </w:tcPr>
          <w:p w14:paraId="59BAF64E"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7487E6AC" w14:textId="77777777" w:rsidR="0022119D" w:rsidRPr="00FD0425" w:rsidRDefault="0022119D" w:rsidP="0022119D">
            <w:pPr>
              <w:pStyle w:val="TAC"/>
              <w:keepNext w:val="0"/>
              <w:keepLines w:val="0"/>
              <w:widowControl w:val="0"/>
              <w:rPr>
                <w:lang w:eastAsia="ja-JP"/>
              </w:rPr>
            </w:pPr>
          </w:p>
        </w:tc>
      </w:tr>
      <w:tr w:rsidR="0022119D" w:rsidRPr="00FD0425" w14:paraId="128101F7" w14:textId="77777777" w:rsidTr="0073372F">
        <w:tc>
          <w:tcPr>
            <w:tcW w:w="2160" w:type="dxa"/>
          </w:tcPr>
          <w:p w14:paraId="2805CB8B" w14:textId="77777777" w:rsidR="0022119D" w:rsidRPr="00D2167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015E682B" w14:textId="77777777" w:rsidR="0022119D" w:rsidRDefault="0022119D" w:rsidP="0022119D">
            <w:pPr>
              <w:pStyle w:val="TAL"/>
              <w:keepNext w:val="0"/>
              <w:keepLines w:val="0"/>
              <w:widowControl w:val="0"/>
              <w:rPr>
                <w:rFonts w:eastAsia="Batang"/>
                <w:lang w:eastAsia="ja-JP"/>
              </w:rPr>
            </w:pPr>
            <w:r>
              <w:rPr>
                <w:rFonts w:eastAsia="Batang"/>
                <w:lang w:eastAsia="ja-JP"/>
              </w:rPr>
              <w:t>M</w:t>
            </w:r>
          </w:p>
        </w:tc>
        <w:tc>
          <w:tcPr>
            <w:tcW w:w="1080" w:type="dxa"/>
          </w:tcPr>
          <w:p w14:paraId="1DCEF6D7" w14:textId="77777777" w:rsidR="0022119D" w:rsidRPr="00FD0425" w:rsidRDefault="0022119D" w:rsidP="0022119D">
            <w:pPr>
              <w:pStyle w:val="TAL"/>
              <w:keepNext w:val="0"/>
              <w:keepLines w:val="0"/>
              <w:widowControl w:val="0"/>
              <w:rPr>
                <w:bCs/>
                <w:i/>
                <w:szCs w:val="18"/>
                <w:lang w:eastAsia="ja-JP"/>
              </w:rPr>
            </w:pPr>
          </w:p>
        </w:tc>
        <w:tc>
          <w:tcPr>
            <w:tcW w:w="1512" w:type="dxa"/>
          </w:tcPr>
          <w:p w14:paraId="27E058F2"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22119D"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A885B98" w14:textId="77777777" w:rsidR="0022119D" w:rsidRPr="00FD0425" w:rsidRDefault="0022119D" w:rsidP="0022119D">
            <w:pPr>
              <w:pStyle w:val="TAL"/>
              <w:keepNext w:val="0"/>
              <w:keepLines w:val="0"/>
              <w:widowControl w:val="0"/>
              <w:rPr>
                <w:iCs/>
                <w:lang w:eastAsia="ja-JP"/>
              </w:rPr>
            </w:pPr>
          </w:p>
        </w:tc>
        <w:tc>
          <w:tcPr>
            <w:tcW w:w="1080" w:type="dxa"/>
          </w:tcPr>
          <w:p w14:paraId="3C2ECB42"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6A38722C" w14:textId="77777777" w:rsidR="0022119D" w:rsidRPr="00FD0425" w:rsidRDefault="0022119D" w:rsidP="0022119D">
            <w:pPr>
              <w:pStyle w:val="TAC"/>
              <w:keepNext w:val="0"/>
              <w:keepLines w:val="0"/>
              <w:widowControl w:val="0"/>
              <w:rPr>
                <w:lang w:eastAsia="ja-JP"/>
              </w:rPr>
            </w:pPr>
          </w:p>
        </w:tc>
      </w:tr>
      <w:tr w:rsidR="0022119D" w:rsidRPr="00FD0425" w14:paraId="10E2BFFF" w14:textId="77777777" w:rsidTr="0073372F">
        <w:tc>
          <w:tcPr>
            <w:tcW w:w="2160" w:type="dxa"/>
          </w:tcPr>
          <w:p w14:paraId="7A351D7E" w14:textId="77777777" w:rsidR="0022119D" w:rsidRPr="00FD0425" w:rsidRDefault="0022119D" w:rsidP="0022119D">
            <w:pPr>
              <w:pStyle w:val="TAL"/>
              <w:keepNext w:val="0"/>
              <w:keepLines w:val="0"/>
              <w:widowControl w:val="0"/>
              <w:rPr>
                <w:lang w:eastAsia="ja-JP"/>
              </w:rPr>
            </w:pPr>
            <w:r w:rsidRPr="00FD0425">
              <w:rPr>
                <w:rFonts w:eastAsia="Batang"/>
                <w:b/>
                <w:lang w:eastAsia="ja-JP"/>
              </w:rPr>
              <w:t>DRBs Not Admitted To Be Setup or Modified List</w:t>
            </w:r>
          </w:p>
        </w:tc>
        <w:tc>
          <w:tcPr>
            <w:tcW w:w="1080" w:type="dxa"/>
          </w:tcPr>
          <w:p w14:paraId="62B976E3" w14:textId="77777777" w:rsidR="0022119D" w:rsidRPr="00FD0425" w:rsidRDefault="0022119D" w:rsidP="0022119D">
            <w:pPr>
              <w:pStyle w:val="TAL"/>
              <w:keepNext w:val="0"/>
              <w:keepLines w:val="0"/>
              <w:widowControl w:val="0"/>
            </w:pPr>
            <w:r w:rsidRPr="00FD0425">
              <w:rPr>
                <w:rFonts w:eastAsia="Batang"/>
                <w:lang w:eastAsia="ja-JP"/>
              </w:rPr>
              <w:t>O</w:t>
            </w:r>
          </w:p>
        </w:tc>
        <w:tc>
          <w:tcPr>
            <w:tcW w:w="1080" w:type="dxa"/>
          </w:tcPr>
          <w:p w14:paraId="0012D615" w14:textId="77777777" w:rsidR="0022119D" w:rsidRPr="00FD0425" w:rsidRDefault="0022119D" w:rsidP="0022119D">
            <w:pPr>
              <w:pStyle w:val="TAL"/>
              <w:keepNext w:val="0"/>
              <w:keepLines w:val="0"/>
              <w:widowControl w:val="0"/>
              <w:rPr>
                <w:bCs/>
                <w:i/>
                <w:szCs w:val="18"/>
                <w:lang w:eastAsia="ja-JP"/>
              </w:rPr>
            </w:pPr>
          </w:p>
        </w:tc>
        <w:tc>
          <w:tcPr>
            <w:tcW w:w="1512" w:type="dxa"/>
          </w:tcPr>
          <w:p w14:paraId="6DABA184" w14:textId="77777777" w:rsidR="0022119D" w:rsidRPr="00FD0425" w:rsidRDefault="0022119D" w:rsidP="0022119D">
            <w:pPr>
              <w:pStyle w:val="TAL"/>
              <w:keepNext w:val="0"/>
              <w:keepLines w:val="0"/>
              <w:widowControl w:val="0"/>
            </w:pPr>
            <w:r w:rsidRPr="00FD0425">
              <w:t>DRB List with Cause</w:t>
            </w:r>
          </w:p>
          <w:p w14:paraId="6C604681" w14:textId="77777777" w:rsidR="0022119D" w:rsidRPr="00FD0425" w:rsidRDefault="0022119D" w:rsidP="0022119D">
            <w:pPr>
              <w:pStyle w:val="TAL"/>
              <w:keepNext w:val="0"/>
              <w:keepLines w:val="0"/>
              <w:widowControl w:val="0"/>
              <w:rPr>
                <w:lang w:eastAsia="ja-JP"/>
              </w:rPr>
            </w:pPr>
            <w:r w:rsidRPr="00FD0425">
              <w:t>9.2.1.28</w:t>
            </w:r>
          </w:p>
        </w:tc>
        <w:tc>
          <w:tcPr>
            <w:tcW w:w="1728" w:type="dxa"/>
          </w:tcPr>
          <w:p w14:paraId="447DAC96" w14:textId="77777777" w:rsidR="0022119D" w:rsidRPr="00FD0425" w:rsidRDefault="0022119D" w:rsidP="0022119D">
            <w:pPr>
              <w:pStyle w:val="TAL"/>
              <w:keepNext w:val="0"/>
              <w:keepLines w:val="0"/>
              <w:widowControl w:val="0"/>
              <w:rPr>
                <w:iCs/>
                <w:lang w:eastAsia="ja-JP"/>
              </w:rPr>
            </w:pPr>
          </w:p>
        </w:tc>
        <w:tc>
          <w:tcPr>
            <w:tcW w:w="1080" w:type="dxa"/>
          </w:tcPr>
          <w:p w14:paraId="2452DBB9"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19C40AE5" w14:textId="77777777" w:rsidR="0022119D" w:rsidRPr="00FD0425" w:rsidRDefault="0022119D" w:rsidP="0022119D">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73372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73372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73372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73372F">
      <w:pPr>
        <w:widowControl w:val="0"/>
      </w:pPr>
    </w:p>
    <w:p w14:paraId="39D96761" w14:textId="77777777" w:rsidR="00F02090" w:rsidRPr="00FD0425" w:rsidRDefault="00F02090" w:rsidP="0073372F">
      <w:pPr>
        <w:pStyle w:val="Heading4"/>
        <w:keepNext w:val="0"/>
        <w:keepLines w:val="0"/>
        <w:widowControl w:val="0"/>
      </w:pPr>
      <w:bookmarkStart w:id="4787" w:name="_CR9_2_1_9"/>
      <w:bookmarkStart w:id="4788" w:name="_Toc20955245"/>
      <w:bookmarkStart w:id="4789" w:name="_Toc29991442"/>
      <w:bookmarkStart w:id="4790" w:name="_Toc36555842"/>
      <w:bookmarkStart w:id="4791" w:name="_Toc44497562"/>
      <w:bookmarkStart w:id="4792" w:name="_Toc45107950"/>
      <w:bookmarkStart w:id="4793" w:name="_Toc45901570"/>
      <w:bookmarkStart w:id="4794" w:name="_Toc51850649"/>
      <w:bookmarkStart w:id="4795" w:name="_Toc56693652"/>
      <w:bookmarkStart w:id="4796" w:name="_Toc64447195"/>
      <w:bookmarkStart w:id="4797" w:name="_Toc66286689"/>
      <w:bookmarkStart w:id="4798" w:name="_Toc74151384"/>
      <w:bookmarkStart w:id="4799" w:name="_Toc88653856"/>
      <w:bookmarkStart w:id="4800" w:name="_Toc97904212"/>
      <w:bookmarkStart w:id="4801" w:name="_Toc105175253"/>
      <w:bookmarkStart w:id="4802" w:name="_Toc113826283"/>
      <w:bookmarkStart w:id="4803" w:name="_Toc175586865"/>
      <w:bookmarkEnd w:id="4787"/>
      <w:r w:rsidRPr="00FD0425">
        <w:t>9.2.1.9</w:t>
      </w:r>
      <w:r w:rsidRPr="00FD0425">
        <w:tab/>
        <w:t>PDU Session Resource Modification Info – SN terminated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645FB832" w14:textId="77777777" w:rsidR="00F02090" w:rsidRPr="00FD0425" w:rsidRDefault="00F02090" w:rsidP="0073372F">
      <w:pPr>
        <w:widowControl w:val="0"/>
      </w:pPr>
      <w:r w:rsidRPr="00FD0425">
        <w:t>This IE contains information related to a PDU session resource for an M-NG-RAN node initiated request to modify DRBs configured with an SN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FD0425" w14:paraId="2B2A220A" w14:textId="77777777" w:rsidTr="0073372F">
        <w:trPr>
          <w:tblHeader/>
        </w:trPr>
        <w:tc>
          <w:tcPr>
            <w:tcW w:w="2160" w:type="dxa"/>
          </w:tcPr>
          <w:p w14:paraId="472A4CB3" w14:textId="77777777" w:rsidR="007475EC" w:rsidRPr="00FD0425" w:rsidRDefault="007475EC" w:rsidP="0073372F">
            <w:pPr>
              <w:pStyle w:val="TAH"/>
              <w:keepNext w:val="0"/>
              <w:keepLines w:val="0"/>
              <w:widowControl w:val="0"/>
              <w:rPr>
                <w:lang w:eastAsia="ja-JP"/>
              </w:rPr>
            </w:pPr>
            <w:r w:rsidRPr="00FD0425">
              <w:rPr>
                <w:lang w:eastAsia="ja-JP"/>
              </w:rPr>
              <w:t>IE/Group Name</w:t>
            </w:r>
          </w:p>
        </w:tc>
        <w:tc>
          <w:tcPr>
            <w:tcW w:w="1080" w:type="dxa"/>
          </w:tcPr>
          <w:p w14:paraId="3CCD5681" w14:textId="77777777" w:rsidR="007475EC" w:rsidRPr="00FD0425" w:rsidRDefault="007475EC" w:rsidP="0073372F">
            <w:pPr>
              <w:pStyle w:val="TAH"/>
              <w:keepNext w:val="0"/>
              <w:keepLines w:val="0"/>
              <w:widowControl w:val="0"/>
              <w:rPr>
                <w:lang w:eastAsia="ja-JP"/>
              </w:rPr>
            </w:pPr>
            <w:r w:rsidRPr="00FD0425">
              <w:rPr>
                <w:lang w:eastAsia="ja-JP"/>
              </w:rPr>
              <w:t>Presence</w:t>
            </w:r>
          </w:p>
        </w:tc>
        <w:tc>
          <w:tcPr>
            <w:tcW w:w="1080" w:type="dxa"/>
          </w:tcPr>
          <w:p w14:paraId="2C7C66C9" w14:textId="77777777" w:rsidR="007475EC" w:rsidRPr="00FD0425" w:rsidRDefault="007475EC" w:rsidP="0073372F">
            <w:pPr>
              <w:pStyle w:val="TAH"/>
              <w:keepNext w:val="0"/>
              <w:keepLines w:val="0"/>
              <w:widowControl w:val="0"/>
              <w:rPr>
                <w:lang w:eastAsia="ja-JP"/>
              </w:rPr>
            </w:pPr>
            <w:r w:rsidRPr="00FD0425">
              <w:rPr>
                <w:lang w:eastAsia="ja-JP"/>
              </w:rPr>
              <w:t>Range</w:t>
            </w:r>
          </w:p>
        </w:tc>
        <w:tc>
          <w:tcPr>
            <w:tcW w:w="1512" w:type="dxa"/>
          </w:tcPr>
          <w:p w14:paraId="3B7FF148" w14:textId="77777777" w:rsidR="007475EC" w:rsidRPr="00FD0425" w:rsidRDefault="007475EC" w:rsidP="0073372F">
            <w:pPr>
              <w:pStyle w:val="TAH"/>
              <w:keepNext w:val="0"/>
              <w:keepLines w:val="0"/>
              <w:widowControl w:val="0"/>
              <w:rPr>
                <w:lang w:eastAsia="ja-JP"/>
              </w:rPr>
            </w:pPr>
            <w:r w:rsidRPr="00FD0425">
              <w:rPr>
                <w:lang w:eastAsia="ja-JP"/>
              </w:rPr>
              <w:t>IE type and reference</w:t>
            </w:r>
          </w:p>
        </w:tc>
        <w:tc>
          <w:tcPr>
            <w:tcW w:w="1728" w:type="dxa"/>
          </w:tcPr>
          <w:p w14:paraId="36581CD7" w14:textId="77777777" w:rsidR="007475EC" w:rsidRPr="00FD0425" w:rsidRDefault="007475EC" w:rsidP="0073372F">
            <w:pPr>
              <w:pStyle w:val="TAH"/>
              <w:keepNext w:val="0"/>
              <w:keepLines w:val="0"/>
              <w:widowControl w:val="0"/>
              <w:rPr>
                <w:lang w:eastAsia="ja-JP"/>
              </w:rPr>
            </w:pPr>
            <w:r w:rsidRPr="00FD0425">
              <w:rPr>
                <w:lang w:eastAsia="ja-JP"/>
              </w:rPr>
              <w:t>Semantics description</w:t>
            </w:r>
          </w:p>
        </w:tc>
        <w:tc>
          <w:tcPr>
            <w:tcW w:w="1080" w:type="dxa"/>
          </w:tcPr>
          <w:p w14:paraId="6D573B18" w14:textId="77777777" w:rsidR="007475EC" w:rsidRPr="00FD0425" w:rsidRDefault="007475EC" w:rsidP="0073372F">
            <w:pPr>
              <w:pStyle w:val="TAH"/>
              <w:keepNext w:val="0"/>
              <w:keepLines w:val="0"/>
              <w:widowControl w:val="0"/>
              <w:rPr>
                <w:lang w:eastAsia="ja-JP"/>
              </w:rPr>
            </w:pPr>
            <w:r w:rsidRPr="00FD0425">
              <w:rPr>
                <w:lang w:eastAsia="ja-JP"/>
              </w:rPr>
              <w:t>Criticality</w:t>
            </w:r>
          </w:p>
        </w:tc>
        <w:tc>
          <w:tcPr>
            <w:tcW w:w="1080" w:type="dxa"/>
          </w:tcPr>
          <w:p w14:paraId="46830380" w14:textId="77777777" w:rsidR="007475EC" w:rsidRPr="00FD0425" w:rsidRDefault="007475EC" w:rsidP="0073372F">
            <w:pPr>
              <w:pStyle w:val="TAH"/>
              <w:keepNext w:val="0"/>
              <w:keepLines w:val="0"/>
              <w:widowControl w:val="0"/>
              <w:rPr>
                <w:lang w:eastAsia="ja-JP"/>
              </w:rPr>
            </w:pPr>
            <w:r w:rsidRPr="00FD0425">
              <w:t>Assigned Criticality</w:t>
            </w:r>
          </w:p>
        </w:tc>
      </w:tr>
      <w:tr w:rsidR="007475EC" w:rsidRPr="00FD0425" w14:paraId="6ADBECF4" w14:textId="77777777" w:rsidTr="0073372F">
        <w:tc>
          <w:tcPr>
            <w:tcW w:w="2160" w:type="dxa"/>
          </w:tcPr>
          <w:p w14:paraId="0A6899A0" w14:textId="77777777" w:rsidR="007475EC" w:rsidRPr="00FD0425" w:rsidRDefault="007475EC"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69DA473E"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5EC1799" w14:textId="77777777" w:rsidR="007475EC" w:rsidRPr="00FD0425" w:rsidRDefault="007475EC" w:rsidP="0073372F">
            <w:pPr>
              <w:pStyle w:val="TAL"/>
              <w:keepNext w:val="0"/>
              <w:keepLines w:val="0"/>
              <w:widowControl w:val="0"/>
              <w:rPr>
                <w:bCs/>
                <w:i/>
                <w:szCs w:val="18"/>
                <w:lang w:eastAsia="ja-JP"/>
              </w:rPr>
            </w:pPr>
          </w:p>
        </w:tc>
        <w:tc>
          <w:tcPr>
            <w:tcW w:w="1512" w:type="dxa"/>
          </w:tcPr>
          <w:p w14:paraId="7D522F01" w14:textId="77777777" w:rsidR="007475EC" w:rsidRPr="00FD0425" w:rsidRDefault="007475EC"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54E24541" w14:textId="77777777" w:rsidR="007475EC" w:rsidRPr="00FD0425" w:rsidRDefault="007475EC" w:rsidP="0073372F">
            <w:pPr>
              <w:pStyle w:val="TAL"/>
              <w:keepNext w:val="0"/>
              <w:keepLines w:val="0"/>
              <w:widowControl w:val="0"/>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080" w:type="dxa"/>
          </w:tcPr>
          <w:p w14:paraId="0787AD40"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B0E3388" w14:textId="77777777" w:rsidR="007475EC" w:rsidRPr="00FD0425" w:rsidRDefault="007475EC" w:rsidP="0073372F">
            <w:pPr>
              <w:pStyle w:val="TAC"/>
              <w:keepNext w:val="0"/>
              <w:keepLines w:val="0"/>
              <w:widowControl w:val="0"/>
              <w:rPr>
                <w:rFonts w:eastAsia="SimSun"/>
                <w:lang w:eastAsia="zh-CN"/>
              </w:rPr>
            </w:pPr>
          </w:p>
        </w:tc>
      </w:tr>
      <w:tr w:rsidR="007475EC" w:rsidRPr="00FD0425" w14:paraId="3F5A3BD4" w14:textId="77777777" w:rsidTr="0073372F">
        <w:tc>
          <w:tcPr>
            <w:tcW w:w="2160" w:type="dxa"/>
          </w:tcPr>
          <w:p w14:paraId="121E32EC" w14:textId="77777777" w:rsidR="007475EC" w:rsidRPr="00FD0425" w:rsidRDefault="007475EC" w:rsidP="0073372F">
            <w:pPr>
              <w:pStyle w:val="TAL"/>
              <w:keepNext w:val="0"/>
              <w:keepLines w:val="0"/>
              <w:widowControl w:val="0"/>
              <w:rPr>
                <w:lang w:eastAsia="ja-JP"/>
              </w:rPr>
            </w:pPr>
            <w:r w:rsidRPr="00FD0425">
              <w:rPr>
                <w:lang w:eastAsia="ja-JP"/>
              </w:rPr>
              <w:t>Network Instance</w:t>
            </w:r>
          </w:p>
        </w:tc>
        <w:tc>
          <w:tcPr>
            <w:tcW w:w="1080" w:type="dxa"/>
          </w:tcPr>
          <w:p w14:paraId="2B9438F7"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5A1C2B" w14:textId="77777777" w:rsidR="007475EC" w:rsidRPr="00FD0425" w:rsidRDefault="007475EC" w:rsidP="0073372F">
            <w:pPr>
              <w:pStyle w:val="TAL"/>
              <w:keepNext w:val="0"/>
              <w:keepLines w:val="0"/>
              <w:widowControl w:val="0"/>
              <w:rPr>
                <w:bCs/>
                <w:i/>
                <w:szCs w:val="18"/>
                <w:lang w:eastAsia="ja-JP"/>
              </w:rPr>
            </w:pPr>
          </w:p>
        </w:tc>
        <w:tc>
          <w:tcPr>
            <w:tcW w:w="1512" w:type="dxa"/>
          </w:tcPr>
          <w:p w14:paraId="4BF77F8D" w14:textId="77777777" w:rsidR="007475EC" w:rsidRPr="00FD0425" w:rsidRDefault="007475EC" w:rsidP="0073372F">
            <w:pPr>
              <w:pStyle w:val="TAL"/>
              <w:keepNext w:val="0"/>
              <w:keepLines w:val="0"/>
              <w:widowControl w:val="0"/>
              <w:rPr>
                <w:lang w:eastAsia="ja-JP"/>
              </w:rPr>
            </w:pPr>
            <w:r w:rsidRPr="00FD0425">
              <w:rPr>
                <w:lang w:eastAsia="ja-JP"/>
              </w:rPr>
              <w:t>9.2.3.85</w:t>
            </w:r>
          </w:p>
        </w:tc>
        <w:tc>
          <w:tcPr>
            <w:tcW w:w="1728" w:type="dxa"/>
          </w:tcPr>
          <w:p w14:paraId="70E52DA5" w14:textId="77777777" w:rsidR="007475EC" w:rsidRPr="00FD0425" w:rsidRDefault="007475EC" w:rsidP="0073372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23150296"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81100D7" w14:textId="77777777" w:rsidR="007475EC" w:rsidRPr="00FD0425" w:rsidRDefault="007475EC" w:rsidP="0073372F">
            <w:pPr>
              <w:pStyle w:val="TAC"/>
              <w:keepNext w:val="0"/>
              <w:keepLines w:val="0"/>
              <w:widowControl w:val="0"/>
              <w:rPr>
                <w:rFonts w:eastAsia="SimSun"/>
                <w:lang w:eastAsia="zh-CN"/>
              </w:rPr>
            </w:pPr>
          </w:p>
        </w:tc>
      </w:tr>
      <w:tr w:rsidR="007475EC" w:rsidRPr="00FD0425" w14:paraId="1F9317C5" w14:textId="77777777" w:rsidTr="0073372F">
        <w:tc>
          <w:tcPr>
            <w:tcW w:w="2160" w:type="dxa"/>
          </w:tcPr>
          <w:p w14:paraId="03B61A72" w14:textId="77777777" w:rsidR="007475EC" w:rsidRPr="00FD0425" w:rsidRDefault="007475EC"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7C214680" w14:textId="77777777" w:rsidR="007475EC" w:rsidRPr="00FD0425" w:rsidRDefault="007475EC" w:rsidP="0073372F">
            <w:pPr>
              <w:pStyle w:val="TAL"/>
              <w:keepNext w:val="0"/>
              <w:keepLines w:val="0"/>
              <w:widowControl w:val="0"/>
              <w:rPr>
                <w:rFonts w:eastAsia="Batang"/>
                <w:lang w:eastAsia="ja-JP"/>
              </w:rPr>
            </w:pPr>
          </w:p>
        </w:tc>
        <w:tc>
          <w:tcPr>
            <w:tcW w:w="1080" w:type="dxa"/>
          </w:tcPr>
          <w:p w14:paraId="239A9A75" w14:textId="77777777" w:rsidR="007475EC" w:rsidRPr="00FD0425" w:rsidRDefault="007475EC" w:rsidP="0073372F">
            <w:pPr>
              <w:pStyle w:val="TAL"/>
              <w:keepNext w:val="0"/>
              <w:keepLines w:val="0"/>
              <w:widowControl w:val="0"/>
              <w:rPr>
                <w:bCs/>
                <w:i/>
                <w:szCs w:val="18"/>
                <w:lang w:eastAsia="ja-JP"/>
              </w:rPr>
            </w:pPr>
            <w:r w:rsidRPr="00FD0425">
              <w:rPr>
                <w:i/>
                <w:lang w:eastAsia="ja-JP"/>
              </w:rPr>
              <w:t>0..1</w:t>
            </w:r>
          </w:p>
        </w:tc>
        <w:tc>
          <w:tcPr>
            <w:tcW w:w="1512" w:type="dxa"/>
          </w:tcPr>
          <w:p w14:paraId="7D243B04" w14:textId="77777777" w:rsidR="007475EC" w:rsidRPr="00FD0425" w:rsidRDefault="007475EC" w:rsidP="0073372F">
            <w:pPr>
              <w:pStyle w:val="TAL"/>
              <w:keepNext w:val="0"/>
              <w:keepLines w:val="0"/>
              <w:widowControl w:val="0"/>
              <w:rPr>
                <w:lang w:eastAsia="ja-JP"/>
              </w:rPr>
            </w:pPr>
          </w:p>
        </w:tc>
        <w:tc>
          <w:tcPr>
            <w:tcW w:w="1728" w:type="dxa"/>
          </w:tcPr>
          <w:p w14:paraId="71F8F15A" w14:textId="77777777" w:rsidR="007475EC" w:rsidRPr="00FD0425" w:rsidRDefault="007475EC" w:rsidP="0073372F">
            <w:pPr>
              <w:pStyle w:val="TAL"/>
              <w:keepNext w:val="0"/>
              <w:keepLines w:val="0"/>
              <w:widowControl w:val="0"/>
              <w:rPr>
                <w:iCs/>
                <w:lang w:eastAsia="ja-JP"/>
              </w:rPr>
            </w:pPr>
          </w:p>
        </w:tc>
        <w:tc>
          <w:tcPr>
            <w:tcW w:w="1080" w:type="dxa"/>
          </w:tcPr>
          <w:p w14:paraId="764FEEEC"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38DBCDB" w14:textId="77777777" w:rsidR="007475EC" w:rsidRPr="00FD0425" w:rsidRDefault="007475EC" w:rsidP="0073372F">
            <w:pPr>
              <w:pStyle w:val="TAC"/>
              <w:keepNext w:val="0"/>
              <w:keepLines w:val="0"/>
              <w:widowControl w:val="0"/>
              <w:rPr>
                <w:iCs/>
                <w:lang w:eastAsia="ja-JP"/>
              </w:rPr>
            </w:pPr>
          </w:p>
        </w:tc>
      </w:tr>
      <w:tr w:rsidR="007475EC" w:rsidRPr="00FD0425" w14:paraId="7CC64B32" w14:textId="77777777" w:rsidTr="0073372F">
        <w:tc>
          <w:tcPr>
            <w:tcW w:w="2160" w:type="dxa"/>
          </w:tcPr>
          <w:p w14:paraId="69039DEE" w14:textId="77777777" w:rsidR="007475EC" w:rsidRPr="00FD0425" w:rsidRDefault="007475EC" w:rsidP="0073372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080" w:type="dxa"/>
          </w:tcPr>
          <w:p w14:paraId="4ACEAA99" w14:textId="77777777" w:rsidR="007475EC" w:rsidRPr="00FD0425" w:rsidRDefault="007475EC" w:rsidP="0073372F">
            <w:pPr>
              <w:pStyle w:val="TAL"/>
              <w:keepNext w:val="0"/>
              <w:keepLines w:val="0"/>
              <w:widowControl w:val="0"/>
              <w:rPr>
                <w:rFonts w:eastAsia="Batang"/>
                <w:lang w:eastAsia="ja-JP"/>
              </w:rPr>
            </w:pPr>
          </w:p>
        </w:tc>
        <w:tc>
          <w:tcPr>
            <w:tcW w:w="1080" w:type="dxa"/>
          </w:tcPr>
          <w:p w14:paraId="75738213" w14:textId="77777777" w:rsidR="007475EC" w:rsidRPr="00FD0425" w:rsidRDefault="007475EC"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B521294" w14:textId="77777777" w:rsidR="007475EC" w:rsidRPr="00FD0425" w:rsidRDefault="007475EC" w:rsidP="0073372F">
            <w:pPr>
              <w:pStyle w:val="TAL"/>
              <w:keepNext w:val="0"/>
              <w:keepLines w:val="0"/>
              <w:widowControl w:val="0"/>
              <w:rPr>
                <w:lang w:eastAsia="ja-JP"/>
              </w:rPr>
            </w:pPr>
          </w:p>
        </w:tc>
        <w:tc>
          <w:tcPr>
            <w:tcW w:w="1728" w:type="dxa"/>
          </w:tcPr>
          <w:p w14:paraId="469FA563" w14:textId="77777777" w:rsidR="007475EC" w:rsidRPr="00FD0425" w:rsidRDefault="007475EC" w:rsidP="0073372F">
            <w:pPr>
              <w:pStyle w:val="TAL"/>
              <w:keepNext w:val="0"/>
              <w:keepLines w:val="0"/>
              <w:widowControl w:val="0"/>
              <w:rPr>
                <w:iCs/>
                <w:lang w:eastAsia="ja-JP"/>
              </w:rPr>
            </w:pPr>
          </w:p>
        </w:tc>
        <w:tc>
          <w:tcPr>
            <w:tcW w:w="1080" w:type="dxa"/>
          </w:tcPr>
          <w:p w14:paraId="759896E9"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9E26193" w14:textId="77777777" w:rsidR="007475EC" w:rsidRPr="00FD0425" w:rsidRDefault="007475EC" w:rsidP="0073372F">
            <w:pPr>
              <w:pStyle w:val="TAC"/>
              <w:keepNext w:val="0"/>
              <w:keepLines w:val="0"/>
              <w:widowControl w:val="0"/>
              <w:rPr>
                <w:iCs/>
                <w:lang w:eastAsia="ja-JP"/>
              </w:rPr>
            </w:pPr>
          </w:p>
        </w:tc>
      </w:tr>
      <w:tr w:rsidR="007475EC" w:rsidRPr="00FD0425" w14:paraId="75951D30" w14:textId="77777777" w:rsidTr="0073372F">
        <w:tc>
          <w:tcPr>
            <w:tcW w:w="2160" w:type="dxa"/>
          </w:tcPr>
          <w:p w14:paraId="5E3FB4AC"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D031FE6"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BEB863C" w14:textId="77777777" w:rsidR="007475EC" w:rsidRPr="00FD0425" w:rsidRDefault="007475EC" w:rsidP="0073372F">
            <w:pPr>
              <w:pStyle w:val="TAL"/>
              <w:keepNext w:val="0"/>
              <w:keepLines w:val="0"/>
              <w:widowControl w:val="0"/>
              <w:rPr>
                <w:bCs/>
                <w:i/>
                <w:szCs w:val="18"/>
                <w:lang w:eastAsia="ja-JP"/>
              </w:rPr>
            </w:pPr>
          </w:p>
        </w:tc>
        <w:tc>
          <w:tcPr>
            <w:tcW w:w="1512" w:type="dxa"/>
          </w:tcPr>
          <w:p w14:paraId="658970CE" w14:textId="77777777" w:rsidR="007475EC" w:rsidRPr="00FD0425" w:rsidRDefault="007475EC" w:rsidP="0073372F">
            <w:pPr>
              <w:pStyle w:val="TAL"/>
              <w:keepNext w:val="0"/>
              <w:keepLines w:val="0"/>
              <w:widowControl w:val="0"/>
              <w:rPr>
                <w:lang w:eastAsia="ja-JP"/>
              </w:rPr>
            </w:pPr>
            <w:r w:rsidRPr="00FD0425">
              <w:rPr>
                <w:lang w:eastAsia="ja-JP"/>
              </w:rPr>
              <w:t>9.2.3.10</w:t>
            </w:r>
          </w:p>
        </w:tc>
        <w:tc>
          <w:tcPr>
            <w:tcW w:w="1728" w:type="dxa"/>
          </w:tcPr>
          <w:p w14:paraId="64B973D6" w14:textId="77777777" w:rsidR="007475EC" w:rsidRPr="00FD0425" w:rsidRDefault="007475EC" w:rsidP="0073372F">
            <w:pPr>
              <w:pStyle w:val="TAL"/>
              <w:keepNext w:val="0"/>
              <w:keepLines w:val="0"/>
              <w:widowControl w:val="0"/>
              <w:rPr>
                <w:iCs/>
                <w:lang w:eastAsia="ja-JP"/>
              </w:rPr>
            </w:pPr>
          </w:p>
        </w:tc>
        <w:tc>
          <w:tcPr>
            <w:tcW w:w="1080" w:type="dxa"/>
          </w:tcPr>
          <w:p w14:paraId="399DD340"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6BE1769" w14:textId="77777777" w:rsidR="007475EC" w:rsidRPr="00FD0425" w:rsidRDefault="007475EC" w:rsidP="0073372F">
            <w:pPr>
              <w:pStyle w:val="TAC"/>
              <w:keepNext w:val="0"/>
              <w:keepLines w:val="0"/>
              <w:widowControl w:val="0"/>
              <w:rPr>
                <w:iCs/>
                <w:lang w:eastAsia="ja-JP"/>
              </w:rPr>
            </w:pPr>
          </w:p>
        </w:tc>
      </w:tr>
      <w:tr w:rsidR="007475EC" w:rsidRPr="00FD0425" w14:paraId="17F1A356" w14:textId="77777777" w:rsidTr="0073372F">
        <w:tc>
          <w:tcPr>
            <w:tcW w:w="2160" w:type="dxa"/>
          </w:tcPr>
          <w:p w14:paraId="748DB8FD"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7BFEBA2B"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638F1FD" w14:textId="77777777" w:rsidR="007475EC" w:rsidRPr="00FD0425" w:rsidRDefault="007475EC" w:rsidP="0073372F">
            <w:pPr>
              <w:pStyle w:val="TAL"/>
              <w:keepNext w:val="0"/>
              <w:keepLines w:val="0"/>
              <w:widowControl w:val="0"/>
              <w:rPr>
                <w:bCs/>
                <w:i/>
                <w:szCs w:val="18"/>
                <w:lang w:eastAsia="ja-JP"/>
              </w:rPr>
            </w:pPr>
          </w:p>
        </w:tc>
        <w:tc>
          <w:tcPr>
            <w:tcW w:w="1512" w:type="dxa"/>
          </w:tcPr>
          <w:p w14:paraId="01A8662F" w14:textId="77777777" w:rsidR="007475EC" w:rsidRPr="00FD0425" w:rsidRDefault="007475EC" w:rsidP="0073372F">
            <w:pPr>
              <w:pStyle w:val="TAL"/>
              <w:keepNext w:val="0"/>
              <w:keepLines w:val="0"/>
              <w:widowControl w:val="0"/>
              <w:rPr>
                <w:lang w:eastAsia="ja-JP"/>
              </w:rPr>
            </w:pPr>
            <w:r w:rsidRPr="00FD0425">
              <w:t>9.2.3.5</w:t>
            </w:r>
          </w:p>
        </w:tc>
        <w:tc>
          <w:tcPr>
            <w:tcW w:w="1728" w:type="dxa"/>
          </w:tcPr>
          <w:p w14:paraId="3464C283" w14:textId="77777777" w:rsidR="007475EC" w:rsidRPr="00FD0425" w:rsidRDefault="007475EC"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886E03A"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954DEBD" w14:textId="77777777" w:rsidR="007475EC" w:rsidRPr="00FD0425" w:rsidRDefault="007475EC" w:rsidP="0073372F">
            <w:pPr>
              <w:pStyle w:val="TAC"/>
              <w:keepNext w:val="0"/>
              <w:keepLines w:val="0"/>
              <w:widowControl w:val="0"/>
              <w:rPr>
                <w:iCs/>
                <w:lang w:eastAsia="ja-JP"/>
              </w:rPr>
            </w:pPr>
          </w:p>
        </w:tc>
      </w:tr>
      <w:tr w:rsidR="007475EC" w:rsidRPr="00FD0425" w14:paraId="6F626438" w14:textId="77777777" w:rsidTr="0073372F">
        <w:tc>
          <w:tcPr>
            <w:tcW w:w="2160" w:type="dxa"/>
          </w:tcPr>
          <w:p w14:paraId="2C13CB96"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75F134"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DB32075" w14:textId="77777777" w:rsidR="007475EC" w:rsidRPr="00FD0425" w:rsidRDefault="007475EC" w:rsidP="0073372F">
            <w:pPr>
              <w:pStyle w:val="TAL"/>
              <w:keepNext w:val="0"/>
              <w:keepLines w:val="0"/>
              <w:widowControl w:val="0"/>
              <w:rPr>
                <w:bCs/>
                <w:i/>
                <w:szCs w:val="18"/>
                <w:lang w:eastAsia="ja-JP"/>
              </w:rPr>
            </w:pPr>
          </w:p>
        </w:tc>
        <w:tc>
          <w:tcPr>
            <w:tcW w:w="1512" w:type="dxa"/>
          </w:tcPr>
          <w:p w14:paraId="3BF1126A" w14:textId="77777777" w:rsidR="007475EC" w:rsidRPr="00FD0425" w:rsidRDefault="007475EC" w:rsidP="0073372F">
            <w:pPr>
              <w:pStyle w:val="TAL"/>
              <w:keepNext w:val="0"/>
              <w:keepLines w:val="0"/>
              <w:widowControl w:val="0"/>
            </w:pPr>
            <w:r w:rsidRPr="00FD0425">
              <w:t>GBR QoS Flow Information</w:t>
            </w:r>
          </w:p>
          <w:p w14:paraId="2A5C4FDD" w14:textId="77777777" w:rsidR="007475EC" w:rsidRPr="00FD0425" w:rsidRDefault="007475EC" w:rsidP="0073372F">
            <w:pPr>
              <w:pStyle w:val="TAL"/>
              <w:keepNext w:val="0"/>
              <w:keepLines w:val="0"/>
              <w:widowControl w:val="0"/>
            </w:pPr>
            <w:r w:rsidRPr="00FD0425">
              <w:t>9.2.3.6</w:t>
            </w:r>
          </w:p>
        </w:tc>
        <w:tc>
          <w:tcPr>
            <w:tcW w:w="1728" w:type="dxa"/>
          </w:tcPr>
          <w:p w14:paraId="3270A595" w14:textId="77777777" w:rsidR="007475EC" w:rsidRPr="00FD0425" w:rsidRDefault="007475EC"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268D05DE"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B26ED18" w14:textId="77777777" w:rsidR="007475EC" w:rsidRPr="00FD0425" w:rsidRDefault="007475EC" w:rsidP="0073372F">
            <w:pPr>
              <w:pStyle w:val="TAC"/>
              <w:keepNext w:val="0"/>
              <w:keepLines w:val="0"/>
              <w:widowControl w:val="0"/>
              <w:rPr>
                <w:iCs/>
                <w:lang w:eastAsia="ja-JP"/>
              </w:rPr>
            </w:pPr>
          </w:p>
        </w:tc>
      </w:tr>
      <w:tr w:rsidR="0097209E" w:rsidRPr="00FD0425" w14:paraId="7E59FDDA" w14:textId="77777777" w:rsidTr="0073372F">
        <w:tc>
          <w:tcPr>
            <w:tcW w:w="2160" w:type="dxa"/>
          </w:tcPr>
          <w:p w14:paraId="2CABA285"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F868AA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778112CF" w14:textId="77777777" w:rsidR="0097209E" w:rsidRPr="00FD0425" w:rsidRDefault="0097209E" w:rsidP="0073372F">
            <w:pPr>
              <w:pStyle w:val="TAL"/>
              <w:keepNext w:val="0"/>
              <w:keepLines w:val="0"/>
              <w:widowControl w:val="0"/>
              <w:rPr>
                <w:bCs/>
                <w:i/>
                <w:szCs w:val="18"/>
                <w:lang w:eastAsia="ja-JP"/>
              </w:rPr>
            </w:pPr>
          </w:p>
        </w:tc>
        <w:tc>
          <w:tcPr>
            <w:tcW w:w="1512" w:type="dxa"/>
          </w:tcPr>
          <w:p w14:paraId="2DBB849D"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0DDB46CB" w14:textId="77777777" w:rsidR="0097209E" w:rsidRPr="00FD0425" w:rsidRDefault="0097209E" w:rsidP="0073372F">
            <w:pPr>
              <w:pStyle w:val="TAL"/>
              <w:keepNext w:val="0"/>
              <w:keepLines w:val="0"/>
              <w:widowControl w:val="0"/>
              <w:rPr>
                <w:iCs/>
                <w:lang w:eastAsia="ja-JP"/>
              </w:rPr>
            </w:pPr>
          </w:p>
        </w:tc>
        <w:tc>
          <w:tcPr>
            <w:tcW w:w="1080" w:type="dxa"/>
          </w:tcPr>
          <w:p w14:paraId="30377F5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5C1DCD4E"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21971070" w14:textId="77777777" w:rsidTr="0073372F">
        <w:tc>
          <w:tcPr>
            <w:tcW w:w="2160" w:type="dxa"/>
          </w:tcPr>
          <w:p w14:paraId="5D6C9033"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080" w:type="dxa"/>
          </w:tcPr>
          <w:p w14:paraId="28E4E60C"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705A14F3" w14:textId="77777777" w:rsidR="0097209E" w:rsidRPr="00FD0425" w:rsidRDefault="0097209E" w:rsidP="0073372F">
            <w:pPr>
              <w:pStyle w:val="TAL"/>
              <w:keepNext w:val="0"/>
              <w:keepLines w:val="0"/>
              <w:widowControl w:val="0"/>
              <w:rPr>
                <w:bCs/>
                <w:i/>
                <w:szCs w:val="18"/>
                <w:lang w:eastAsia="ja-JP"/>
              </w:rPr>
            </w:pPr>
          </w:p>
        </w:tc>
        <w:tc>
          <w:tcPr>
            <w:tcW w:w="1512" w:type="dxa"/>
          </w:tcPr>
          <w:p w14:paraId="4AE2B021"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758BB395" w14:textId="77777777" w:rsidR="0097209E" w:rsidRPr="00FD0425" w:rsidRDefault="0097209E" w:rsidP="0073372F">
            <w:pPr>
              <w:pStyle w:val="TAL"/>
              <w:keepNext w:val="0"/>
              <w:keepLines w:val="0"/>
              <w:widowControl w:val="0"/>
              <w:rPr>
                <w:iCs/>
                <w:lang w:eastAsia="ja-JP"/>
              </w:rPr>
            </w:pPr>
          </w:p>
        </w:tc>
        <w:tc>
          <w:tcPr>
            <w:tcW w:w="1080" w:type="dxa"/>
          </w:tcPr>
          <w:p w14:paraId="0B7553EB"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2F210A5B"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73372F">
        <w:tc>
          <w:tcPr>
            <w:tcW w:w="2160"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73372F">
            <w:pPr>
              <w:pStyle w:val="TAL"/>
              <w:keepNext w:val="0"/>
              <w:keepLines w:val="0"/>
              <w:widowControl w:val="0"/>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73372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73372F">
            <w:pPr>
              <w:pStyle w:val="TAC"/>
              <w:keepNext w:val="0"/>
              <w:keepLines w:val="0"/>
              <w:widowControl w:val="0"/>
              <w:rPr>
                <w:iCs/>
                <w:lang w:eastAsia="ja-JP"/>
              </w:rPr>
            </w:pPr>
          </w:p>
        </w:tc>
      </w:tr>
      <w:tr w:rsidR="0097209E" w:rsidRPr="00FD0425" w14:paraId="3339D1A3" w14:textId="77777777" w:rsidTr="0073372F">
        <w:tc>
          <w:tcPr>
            <w:tcW w:w="2160" w:type="dxa"/>
          </w:tcPr>
          <w:p w14:paraId="7CEDD35F" w14:textId="77777777" w:rsidR="0097209E" w:rsidRPr="00FD0425" w:rsidRDefault="0097209E" w:rsidP="0073372F">
            <w:pPr>
              <w:pStyle w:val="TAL"/>
              <w:keepNext w:val="0"/>
              <w:keepLines w:val="0"/>
              <w:widowControl w:val="0"/>
              <w:rPr>
                <w:b/>
                <w:lang w:eastAsia="ja-JP"/>
              </w:rPr>
            </w:pPr>
            <w:r w:rsidRPr="00FD0425">
              <w:rPr>
                <w:rFonts w:eastAsia="Batang"/>
                <w:b/>
                <w:lang w:eastAsia="ja-JP"/>
              </w:rPr>
              <w:t>QoS Flows To Be Modified List</w:t>
            </w:r>
          </w:p>
        </w:tc>
        <w:tc>
          <w:tcPr>
            <w:tcW w:w="1080" w:type="dxa"/>
          </w:tcPr>
          <w:p w14:paraId="4AD2EEBA" w14:textId="77777777" w:rsidR="0097209E" w:rsidRPr="00FD0425" w:rsidRDefault="0097209E" w:rsidP="0073372F">
            <w:pPr>
              <w:pStyle w:val="TAL"/>
              <w:keepNext w:val="0"/>
              <w:keepLines w:val="0"/>
              <w:widowControl w:val="0"/>
              <w:rPr>
                <w:rFonts w:eastAsia="Batang"/>
                <w:lang w:eastAsia="ja-JP"/>
              </w:rPr>
            </w:pPr>
          </w:p>
        </w:tc>
        <w:tc>
          <w:tcPr>
            <w:tcW w:w="1080" w:type="dxa"/>
          </w:tcPr>
          <w:p w14:paraId="191D424B"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Pr>
          <w:p w14:paraId="1285003B" w14:textId="77777777" w:rsidR="0097209E" w:rsidRPr="00FD0425" w:rsidRDefault="0097209E" w:rsidP="0073372F">
            <w:pPr>
              <w:pStyle w:val="TAL"/>
              <w:keepNext w:val="0"/>
              <w:keepLines w:val="0"/>
              <w:widowControl w:val="0"/>
              <w:rPr>
                <w:lang w:eastAsia="ja-JP"/>
              </w:rPr>
            </w:pPr>
          </w:p>
        </w:tc>
        <w:tc>
          <w:tcPr>
            <w:tcW w:w="1728" w:type="dxa"/>
          </w:tcPr>
          <w:p w14:paraId="136687C4" w14:textId="77777777" w:rsidR="0097209E" w:rsidRPr="00FD0425" w:rsidRDefault="0097209E" w:rsidP="0073372F">
            <w:pPr>
              <w:pStyle w:val="TAL"/>
              <w:keepNext w:val="0"/>
              <w:keepLines w:val="0"/>
              <w:widowControl w:val="0"/>
              <w:rPr>
                <w:iCs/>
                <w:lang w:eastAsia="ja-JP"/>
              </w:rPr>
            </w:pPr>
          </w:p>
        </w:tc>
        <w:tc>
          <w:tcPr>
            <w:tcW w:w="1080" w:type="dxa"/>
          </w:tcPr>
          <w:p w14:paraId="5F7323B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5F2F4368" w14:textId="77777777" w:rsidR="0097209E" w:rsidRPr="00FD0425" w:rsidRDefault="0097209E" w:rsidP="0073372F">
            <w:pPr>
              <w:pStyle w:val="TAC"/>
              <w:keepNext w:val="0"/>
              <w:keepLines w:val="0"/>
              <w:widowControl w:val="0"/>
              <w:rPr>
                <w:iCs/>
                <w:lang w:eastAsia="ja-JP"/>
              </w:rPr>
            </w:pPr>
          </w:p>
        </w:tc>
      </w:tr>
      <w:tr w:rsidR="0097209E" w:rsidRPr="00FD0425" w14:paraId="3095CAB4" w14:textId="77777777" w:rsidTr="0073372F">
        <w:tc>
          <w:tcPr>
            <w:tcW w:w="2160" w:type="dxa"/>
          </w:tcPr>
          <w:p w14:paraId="4C2C206C"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080" w:type="dxa"/>
          </w:tcPr>
          <w:p w14:paraId="53E4B0A4" w14:textId="77777777" w:rsidR="0097209E" w:rsidRPr="00FD0425" w:rsidRDefault="0097209E" w:rsidP="0073372F">
            <w:pPr>
              <w:pStyle w:val="TAL"/>
              <w:keepNext w:val="0"/>
              <w:keepLines w:val="0"/>
              <w:widowControl w:val="0"/>
              <w:rPr>
                <w:rFonts w:eastAsia="Batang"/>
                <w:lang w:eastAsia="ja-JP"/>
              </w:rPr>
            </w:pPr>
          </w:p>
        </w:tc>
        <w:tc>
          <w:tcPr>
            <w:tcW w:w="1080" w:type="dxa"/>
          </w:tcPr>
          <w:p w14:paraId="07596284" w14:textId="77777777" w:rsidR="0097209E" w:rsidRPr="00FD0425" w:rsidRDefault="0097209E"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B251AC1" w14:textId="77777777" w:rsidR="0097209E" w:rsidRPr="00FD0425" w:rsidRDefault="0097209E" w:rsidP="0073372F">
            <w:pPr>
              <w:pStyle w:val="TAL"/>
              <w:keepNext w:val="0"/>
              <w:keepLines w:val="0"/>
              <w:widowControl w:val="0"/>
              <w:rPr>
                <w:lang w:eastAsia="ja-JP"/>
              </w:rPr>
            </w:pPr>
          </w:p>
        </w:tc>
        <w:tc>
          <w:tcPr>
            <w:tcW w:w="1728" w:type="dxa"/>
          </w:tcPr>
          <w:p w14:paraId="29800574" w14:textId="77777777" w:rsidR="0097209E" w:rsidRPr="00FD0425" w:rsidRDefault="0097209E" w:rsidP="0073372F">
            <w:pPr>
              <w:pStyle w:val="TAL"/>
              <w:keepNext w:val="0"/>
              <w:keepLines w:val="0"/>
              <w:widowControl w:val="0"/>
              <w:rPr>
                <w:iCs/>
                <w:lang w:eastAsia="ja-JP"/>
              </w:rPr>
            </w:pPr>
          </w:p>
        </w:tc>
        <w:tc>
          <w:tcPr>
            <w:tcW w:w="1080" w:type="dxa"/>
          </w:tcPr>
          <w:p w14:paraId="2F5DF4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4278D525" w14:textId="77777777" w:rsidR="0097209E" w:rsidRPr="00FD0425" w:rsidRDefault="0097209E" w:rsidP="0073372F">
            <w:pPr>
              <w:pStyle w:val="TAC"/>
              <w:keepNext w:val="0"/>
              <w:keepLines w:val="0"/>
              <w:widowControl w:val="0"/>
              <w:rPr>
                <w:iCs/>
                <w:lang w:eastAsia="ja-JP"/>
              </w:rPr>
            </w:pPr>
          </w:p>
        </w:tc>
      </w:tr>
      <w:tr w:rsidR="0097209E" w:rsidRPr="00FD0425" w14:paraId="1FFA2DC8" w14:textId="77777777" w:rsidTr="0073372F">
        <w:tc>
          <w:tcPr>
            <w:tcW w:w="2160" w:type="dxa"/>
          </w:tcPr>
          <w:p w14:paraId="7D8E2232"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50C2CAF4"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BF0D6F8" w14:textId="77777777" w:rsidR="0097209E" w:rsidRPr="00FD0425" w:rsidRDefault="0097209E" w:rsidP="0073372F">
            <w:pPr>
              <w:pStyle w:val="TAL"/>
              <w:keepNext w:val="0"/>
              <w:keepLines w:val="0"/>
              <w:widowControl w:val="0"/>
              <w:rPr>
                <w:bCs/>
                <w:i/>
                <w:szCs w:val="18"/>
                <w:lang w:eastAsia="ja-JP"/>
              </w:rPr>
            </w:pPr>
          </w:p>
        </w:tc>
        <w:tc>
          <w:tcPr>
            <w:tcW w:w="1512" w:type="dxa"/>
          </w:tcPr>
          <w:p w14:paraId="4173CA40" w14:textId="77777777" w:rsidR="0097209E" w:rsidRPr="00FD0425" w:rsidRDefault="0097209E" w:rsidP="0073372F">
            <w:pPr>
              <w:pStyle w:val="TAL"/>
              <w:keepNext w:val="0"/>
              <w:keepLines w:val="0"/>
              <w:widowControl w:val="0"/>
              <w:rPr>
                <w:lang w:eastAsia="ja-JP"/>
              </w:rPr>
            </w:pPr>
            <w:r w:rsidRPr="00FD0425">
              <w:rPr>
                <w:lang w:eastAsia="ja-JP"/>
              </w:rPr>
              <w:t>9.2.3.10</w:t>
            </w:r>
          </w:p>
        </w:tc>
        <w:tc>
          <w:tcPr>
            <w:tcW w:w="1728" w:type="dxa"/>
          </w:tcPr>
          <w:p w14:paraId="1222D125" w14:textId="77777777" w:rsidR="0097209E" w:rsidRPr="00FD0425" w:rsidRDefault="0097209E" w:rsidP="0073372F">
            <w:pPr>
              <w:pStyle w:val="TAL"/>
              <w:keepNext w:val="0"/>
              <w:keepLines w:val="0"/>
              <w:widowControl w:val="0"/>
              <w:rPr>
                <w:iCs/>
                <w:lang w:eastAsia="ja-JP"/>
              </w:rPr>
            </w:pPr>
          </w:p>
        </w:tc>
        <w:tc>
          <w:tcPr>
            <w:tcW w:w="1080" w:type="dxa"/>
          </w:tcPr>
          <w:p w14:paraId="5CBE2E6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70683C7" w14:textId="77777777" w:rsidR="0097209E" w:rsidRPr="00FD0425" w:rsidRDefault="0097209E" w:rsidP="0073372F">
            <w:pPr>
              <w:pStyle w:val="TAC"/>
              <w:keepNext w:val="0"/>
              <w:keepLines w:val="0"/>
              <w:widowControl w:val="0"/>
              <w:rPr>
                <w:iCs/>
                <w:lang w:eastAsia="ja-JP"/>
              </w:rPr>
            </w:pPr>
          </w:p>
        </w:tc>
      </w:tr>
      <w:tr w:rsidR="0097209E" w:rsidRPr="00FD0425" w14:paraId="0879D86E" w14:textId="77777777" w:rsidTr="0073372F">
        <w:tc>
          <w:tcPr>
            <w:tcW w:w="2160" w:type="dxa"/>
          </w:tcPr>
          <w:p w14:paraId="5BBB05E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0DD79B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93D17A" w14:textId="77777777" w:rsidR="0097209E" w:rsidRPr="00FD0425" w:rsidRDefault="0097209E" w:rsidP="0073372F">
            <w:pPr>
              <w:pStyle w:val="TAL"/>
              <w:keepNext w:val="0"/>
              <w:keepLines w:val="0"/>
              <w:widowControl w:val="0"/>
              <w:rPr>
                <w:bCs/>
                <w:i/>
                <w:szCs w:val="18"/>
                <w:lang w:eastAsia="ja-JP"/>
              </w:rPr>
            </w:pPr>
          </w:p>
        </w:tc>
        <w:tc>
          <w:tcPr>
            <w:tcW w:w="1512" w:type="dxa"/>
          </w:tcPr>
          <w:p w14:paraId="30D8074B" w14:textId="77777777" w:rsidR="0097209E" w:rsidRPr="00FD0425" w:rsidRDefault="0097209E" w:rsidP="0073372F">
            <w:pPr>
              <w:pStyle w:val="TAL"/>
              <w:keepNext w:val="0"/>
              <w:keepLines w:val="0"/>
              <w:widowControl w:val="0"/>
              <w:rPr>
                <w:lang w:eastAsia="ja-JP"/>
              </w:rPr>
            </w:pPr>
            <w:r w:rsidRPr="00FD0425">
              <w:t>9.2.3.5</w:t>
            </w:r>
          </w:p>
        </w:tc>
        <w:tc>
          <w:tcPr>
            <w:tcW w:w="1728" w:type="dxa"/>
          </w:tcPr>
          <w:p w14:paraId="6A9C9725" w14:textId="77777777" w:rsidR="0097209E" w:rsidRPr="00FD0425" w:rsidRDefault="0097209E"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45F4A8C"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26BBAA1D" w14:textId="77777777" w:rsidR="0097209E" w:rsidRPr="00FD0425" w:rsidRDefault="0097209E" w:rsidP="0073372F">
            <w:pPr>
              <w:pStyle w:val="TAC"/>
              <w:keepNext w:val="0"/>
              <w:keepLines w:val="0"/>
              <w:widowControl w:val="0"/>
              <w:rPr>
                <w:iCs/>
                <w:lang w:eastAsia="ja-JP"/>
              </w:rPr>
            </w:pPr>
          </w:p>
        </w:tc>
      </w:tr>
      <w:tr w:rsidR="0097209E" w:rsidRPr="00FD0425" w14:paraId="23A2BA3A" w14:textId="77777777" w:rsidTr="0073372F">
        <w:tc>
          <w:tcPr>
            <w:tcW w:w="2160" w:type="dxa"/>
          </w:tcPr>
          <w:p w14:paraId="4570A8C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080309"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46925D7" w14:textId="77777777" w:rsidR="0097209E" w:rsidRPr="00FD0425" w:rsidRDefault="0097209E" w:rsidP="0073372F">
            <w:pPr>
              <w:pStyle w:val="TAL"/>
              <w:keepNext w:val="0"/>
              <w:keepLines w:val="0"/>
              <w:widowControl w:val="0"/>
              <w:rPr>
                <w:bCs/>
                <w:i/>
                <w:szCs w:val="18"/>
                <w:lang w:eastAsia="ja-JP"/>
              </w:rPr>
            </w:pPr>
          </w:p>
        </w:tc>
        <w:tc>
          <w:tcPr>
            <w:tcW w:w="1512" w:type="dxa"/>
          </w:tcPr>
          <w:p w14:paraId="30DDA470" w14:textId="77777777" w:rsidR="0097209E" w:rsidRPr="00FD0425" w:rsidRDefault="0097209E" w:rsidP="0073372F">
            <w:pPr>
              <w:pStyle w:val="TAL"/>
              <w:keepNext w:val="0"/>
              <w:keepLines w:val="0"/>
              <w:widowControl w:val="0"/>
            </w:pPr>
            <w:r w:rsidRPr="00FD0425">
              <w:t>GBR QoS Flow Information</w:t>
            </w:r>
          </w:p>
          <w:p w14:paraId="41FA35C7" w14:textId="77777777" w:rsidR="0097209E" w:rsidRPr="00FD0425" w:rsidRDefault="0097209E" w:rsidP="0073372F">
            <w:pPr>
              <w:pStyle w:val="TAL"/>
              <w:keepNext w:val="0"/>
              <w:keepLines w:val="0"/>
              <w:widowControl w:val="0"/>
            </w:pPr>
            <w:r w:rsidRPr="00FD0425">
              <w:t>9.2.3.6</w:t>
            </w:r>
          </w:p>
        </w:tc>
        <w:tc>
          <w:tcPr>
            <w:tcW w:w="1728" w:type="dxa"/>
          </w:tcPr>
          <w:p w14:paraId="36EDEC02" w14:textId="77777777" w:rsidR="0097209E" w:rsidRPr="00FD0425" w:rsidRDefault="0097209E"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6083E4F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3EF3A236" w14:textId="77777777" w:rsidR="0097209E" w:rsidRPr="00FD0425" w:rsidRDefault="0097209E" w:rsidP="0073372F">
            <w:pPr>
              <w:pStyle w:val="TAC"/>
              <w:keepNext w:val="0"/>
              <w:keepLines w:val="0"/>
              <w:widowControl w:val="0"/>
              <w:rPr>
                <w:iCs/>
                <w:lang w:eastAsia="ja-JP"/>
              </w:rPr>
            </w:pPr>
          </w:p>
        </w:tc>
      </w:tr>
      <w:tr w:rsidR="009E51E1" w:rsidRPr="00FD0425" w14:paraId="2AD229C2" w14:textId="77777777" w:rsidTr="0073372F">
        <w:tc>
          <w:tcPr>
            <w:tcW w:w="2160" w:type="dxa"/>
          </w:tcPr>
          <w:p w14:paraId="34CEF6EC" w14:textId="77777777" w:rsidR="009E51E1" w:rsidRPr="00FD0425" w:rsidRDefault="009E51E1" w:rsidP="0073372F">
            <w:pPr>
              <w:pStyle w:val="TAL"/>
              <w:keepNext w:val="0"/>
              <w:keepLines w:val="0"/>
              <w:widowControl w:val="0"/>
              <w:ind w:left="227"/>
              <w:rPr>
                <w:rFonts w:eastAsia="Batang"/>
                <w:lang w:eastAsia="ja-JP"/>
              </w:rPr>
            </w:pPr>
            <w:r w:rsidRPr="00C338B3">
              <w:rPr>
                <w:rFonts w:eastAsia="Batang"/>
              </w:rPr>
              <w:t>&gt;&gt;QoS Flow Mapping Indication</w:t>
            </w:r>
          </w:p>
        </w:tc>
        <w:tc>
          <w:tcPr>
            <w:tcW w:w="1080" w:type="dxa"/>
          </w:tcPr>
          <w:p w14:paraId="02E389E3" w14:textId="77777777" w:rsidR="009E51E1" w:rsidRPr="00FD0425" w:rsidRDefault="009E51E1" w:rsidP="0073372F">
            <w:pPr>
              <w:pStyle w:val="TAL"/>
              <w:keepNext w:val="0"/>
              <w:keepLines w:val="0"/>
              <w:widowControl w:val="0"/>
              <w:rPr>
                <w:rFonts w:eastAsia="Batang"/>
                <w:lang w:eastAsia="ja-JP"/>
              </w:rPr>
            </w:pPr>
            <w:r w:rsidRPr="00C338B3">
              <w:rPr>
                <w:rFonts w:eastAsia="Batang"/>
              </w:rPr>
              <w:t>O</w:t>
            </w:r>
          </w:p>
        </w:tc>
        <w:tc>
          <w:tcPr>
            <w:tcW w:w="1080" w:type="dxa"/>
          </w:tcPr>
          <w:p w14:paraId="6E2D8E3F" w14:textId="77777777" w:rsidR="009E51E1" w:rsidRPr="00FD0425" w:rsidRDefault="009E51E1" w:rsidP="0073372F">
            <w:pPr>
              <w:pStyle w:val="TAL"/>
              <w:keepNext w:val="0"/>
              <w:keepLines w:val="0"/>
              <w:widowControl w:val="0"/>
              <w:rPr>
                <w:bCs/>
                <w:i/>
                <w:szCs w:val="18"/>
                <w:lang w:eastAsia="ja-JP"/>
              </w:rPr>
            </w:pPr>
          </w:p>
        </w:tc>
        <w:tc>
          <w:tcPr>
            <w:tcW w:w="1512" w:type="dxa"/>
          </w:tcPr>
          <w:p w14:paraId="64B6FD59" w14:textId="77777777" w:rsidR="009E51E1" w:rsidRPr="00FD0425" w:rsidRDefault="009E51E1" w:rsidP="0073372F">
            <w:pPr>
              <w:pStyle w:val="TAL"/>
              <w:keepNext w:val="0"/>
              <w:keepLines w:val="0"/>
              <w:widowControl w:val="0"/>
            </w:pPr>
            <w:r w:rsidRPr="00C338B3">
              <w:rPr>
                <w:rFonts w:eastAsia="SimSun"/>
              </w:rPr>
              <w:t>9.2.3.79</w:t>
            </w:r>
          </w:p>
        </w:tc>
        <w:tc>
          <w:tcPr>
            <w:tcW w:w="1728" w:type="dxa"/>
          </w:tcPr>
          <w:p w14:paraId="5B2236D7" w14:textId="77777777" w:rsidR="009E51E1" w:rsidRPr="00FD0425" w:rsidRDefault="009E51E1" w:rsidP="0073372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080" w:type="dxa"/>
          </w:tcPr>
          <w:p w14:paraId="4A9ECB71" w14:textId="77777777" w:rsidR="009E51E1" w:rsidRPr="00FD0425" w:rsidRDefault="009E51E1" w:rsidP="0073372F">
            <w:pPr>
              <w:pStyle w:val="TAC"/>
              <w:keepNext w:val="0"/>
              <w:keepLines w:val="0"/>
              <w:widowControl w:val="0"/>
              <w:rPr>
                <w:lang w:eastAsia="ja-JP"/>
              </w:rPr>
            </w:pPr>
            <w:r>
              <w:rPr>
                <w:lang w:eastAsia="ja-JP"/>
              </w:rPr>
              <w:t>–</w:t>
            </w:r>
          </w:p>
        </w:tc>
        <w:tc>
          <w:tcPr>
            <w:tcW w:w="1080" w:type="dxa"/>
          </w:tcPr>
          <w:p w14:paraId="48EF9920" w14:textId="77777777" w:rsidR="009E51E1" w:rsidRPr="00FD0425" w:rsidRDefault="009E51E1" w:rsidP="0073372F">
            <w:pPr>
              <w:pStyle w:val="TAC"/>
              <w:keepNext w:val="0"/>
              <w:keepLines w:val="0"/>
              <w:widowControl w:val="0"/>
              <w:rPr>
                <w:iCs/>
                <w:lang w:eastAsia="ja-JP"/>
              </w:rPr>
            </w:pPr>
          </w:p>
        </w:tc>
      </w:tr>
      <w:tr w:rsidR="0097209E" w:rsidRPr="00FD0425" w14:paraId="4108C459" w14:textId="77777777" w:rsidTr="0073372F">
        <w:tc>
          <w:tcPr>
            <w:tcW w:w="2160" w:type="dxa"/>
          </w:tcPr>
          <w:p w14:paraId="5B98B5BE"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0C8111B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4E907AB5" w14:textId="77777777" w:rsidR="0097209E" w:rsidRPr="00FD0425" w:rsidRDefault="0097209E" w:rsidP="0073372F">
            <w:pPr>
              <w:pStyle w:val="TAL"/>
              <w:keepNext w:val="0"/>
              <w:keepLines w:val="0"/>
              <w:widowControl w:val="0"/>
              <w:rPr>
                <w:bCs/>
                <w:i/>
                <w:szCs w:val="18"/>
                <w:lang w:eastAsia="ja-JP"/>
              </w:rPr>
            </w:pPr>
          </w:p>
        </w:tc>
        <w:tc>
          <w:tcPr>
            <w:tcW w:w="1512" w:type="dxa"/>
          </w:tcPr>
          <w:p w14:paraId="17C04F91"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47B93109" w14:textId="77777777" w:rsidR="0097209E" w:rsidRPr="00FD0425" w:rsidRDefault="0097209E" w:rsidP="0073372F">
            <w:pPr>
              <w:pStyle w:val="TAL"/>
              <w:keepNext w:val="0"/>
              <w:keepLines w:val="0"/>
              <w:widowControl w:val="0"/>
              <w:rPr>
                <w:iCs/>
                <w:lang w:eastAsia="ja-JP"/>
              </w:rPr>
            </w:pPr>
          </w:p>
        </w:tc>
        <w:tc>
          <w:tcPr>
            <w:tcW w:w="1080" w:type="dxa"/>
          </w:tcPr>
          <w:p w14:paraId="269B0B6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25121051"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073A6A41" w14:textId="77777777" w:rsidTr="0073372F">
        <w:tc>
          <w:tcPr>
            <w:tcW w:w="2160" w:type="dxa"/>
          </w:tcPr>
          <w:p w14:paraId="08616AC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1C49B247"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524915CC" w14:textId="77777777" w:rsidR="0097209E" w:rsidRPr="00FD0425" w:rsidRDefault="0097209E" w:rsidP="0073372F">
            <w:pPr>
              <w:pStyle w:val="TAL"/>
              <w:keepNext w:val="0"/>
              <w:keepLines w:val="0"/>
              <w:widowControl w:val="0"/>
              <w:rPr>
                <w:bCs/>
                <w:i/>
                <w:szCs w:val="18"/>
                <w:lang w:eastAsia="ja-JP"/>
              </w:rPr>
            </w:pPr>
          </w:p>
        </w:tc>
        <w:tc>
          <w:tcPr>
            <w:tcW w:w="1512" w:type="dxa"/>
          </w:tcPr>
          <w:p w14:paraId="58D6224D"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29EED318" w14:textId="77777777" w:rsidR="0097209E" w:rsidRPr="00FD0425" w:rsidRDefault="0097209E" w:rsidP="0073372F">
            <w:pPr>
              <w:pStyle w:val="TAL"/>
              <w:keepNext w:val="0"/>
              <w:keepLines w:val="0"/>
              <w:widowControl w:val="0"/>
              <w:rPr>
                <w:iCs/>
                <w:lang w:eastAsia="ja-JP"/>
              </w:rPr>
            </w:pPr>
          </w:p>
        </w:tc>
        <w:tc>
          <w:tcPr>
            <w:tcW w:w="1080" w:type="dxa"/>
          </w:tcPr>
          <w:p w14:paraId="4A25018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08B79E23"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6551B544" w14:textId="77777777" w:rsidTr="0073372F">
        <w:tc>
          <w:tcPr>
            <w:tcW w:w="2160"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73372F">
            <w:pPr>
              <w:pStyle w:val="TAL"/>
              <w:keepNext w:val="0"/>
              <w:keepLines w:val="0"/>
              <w:widowControl w:val="0"/>
            </w:pPr>
            <w:r w:rsidRPr="00FD0425">
              <w:t>QoS Flow List with Cause</w:t>
            </w:r>
          </w:p>
          <w:p w14:paraId="71B692D1" w14:textId="77777777" w:rsidR="0097209E" w:rsidRPr="00FD0425" w:rsidRDefault="0097209E"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73372F">
            <w:pPr>
              <w:pStyle w:val="TAC"/>
              <w:keepNext w:val="0"/>
              <w:keepLines w:val="0"/>
              <w:widowControl w:val="0"/>
              <w:rPr>
                <w:iCs/>
                <w:lang w:eastAsia="ja-JP"/>
              </w:rPr>
            </w:pPr>
          </w:p>
        </w:tc>
      </w:tr>
      <w:tr w:rsidR="0097209E" w:rsidRPr="00FD0425" w14:paraId="43334083" w14:textId="77777777" w:rsidTr="0073372F">
        <w:tc>
          <w:tcPr>
            <w:tcW w:w="2160"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73372F">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73372F">
            <w:pPr>
              <w:pStyle w:val="TAL"/>
              <w:keepNext w:val="0"/>
              <w:keepLines w:val="0"/>
              <w:widowControl w:val="0"/>
              <w:rPr>
                <w:i/>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73372F">
            <w:pPr>
              <w:pStyle w:val="TAC"/>
              <w:keepNext w:val="0"/>
              <w:keepLines w:val="0"/>
              <w:widowControl w:val="0"/>
              <w:rPr>
                <w:iCs/>
                <w:lang w:eastAsia="ja-JP"/>
              </w:rPr>
            </w:pPr>
          </w:p>
        </w:tc>
      </w:tr>
      <w:tr w:rsidR="0097209E" w:rsidRPr="00FD0425" w14:paraId="3DCA7952" w14:textId="77777777" w:rsidTr="0073372F">
        <w:tc>
          <w:tcPr>
            <w:tcW w:w="2160"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73372F">
            <w:pPr>
              <w:pStyle w:val="TAL"/>
              <w:keepNext w:val="0"/>
              <w:keepLines w:val="0"/>
              <w:widowControl w:val="0"/>
              <w:rPr>
                <w:i/>
                <w:lang w:eastAsia="ja-JP"/>
              </w:rPr>
            </w:pPr>
            <w:r w:rsidRPr="00FD0425">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73372F">
            <w:pPr>
              <w:pStyle w:val="TAC"/>
              <w:keepNext w:val="0"/>
              <w:keepLines w:val="0"/>
              <w:widowControl w:val="0"/>
              <w:rPr>
                <w:iCs/>
                <w:lang w:eastAsia="ja-JP"/>
              </w:rPr>
            </w:pPr>
          </w:p>
        </w:tc>
      </w:tr>
      <w:tr w:rsidR="0097209E" w:rsidRPr="00FD0425" w14:paraId="7DDD0D8B" w14:textId="77777777" w:rsidTr="0073372F">
        <w:tc>
          <w:tcPr>
            <w:tcW w:w="2160"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73372F">
            <w:pPr>
              <w:pStyle w:val="TAL"/>
              <w:keepNext w:val="0"/>
              <w:keepLines w:val="0"/>
              <w:widowControl w:val="0"/>
              <w:rPr>
                <w:rFonts w:eastAsia="Batang"/>
              </w:rPr>
            </w:pPr>
            <w:r w:rsidRPr="00FD0425">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73372F">
            <w:pPr>
              <w:pStyle w:val="TAC"/>
              <w:keepNext w:val="0"/>
              <w:keepLines w:val="0"/>
              <w:widowControl w:val="0"/>
              <w:rPr>
                <w:iCs/>
                <w:lang w:eastAsia="ja-JP"/>
              </w:rPr>
            </w:pPr>
          </w:p>
        </w:tc>
      </w:tr>
      <w:tr w:rsidR="0097209E" w:rsidRPr="00FD0425" w14:paraId="317D73A0" w14:textId="77777777" w:rsidTr="0073372F">
        <w:tc>
          <w:tcPr>
            <w:tcW w:w="2160"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73372F">
            <w:pPr>
              <w:pStyle w:val="TAC"/>
              <w:keepNext w:val="0"/>
              <w:keepLines w:val="0"/>
              <w:widowControl w:val="0"/>
              <w:rPr>
                <w:iCs/>
                <w:lang w:eastAsia="ja-JP"/>
              </w:rPr>
            </w:pPr>
          </w:p>
        </w:tc>
      </w:tr>
      <w:tr w:rsidR="0097209E" w:rsidRPr="00FD0425" w14:paraId="7577F36D" w14:textId="77777777" w:rsidTr="0073372F">
        <w:tc>
          <w:tcPr>
            <w:tcW w:w="2160"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73372F">
            <w:pPr>
              <w:pStyle w:val="TAC"/>
              <w:keepNext w:val="0"/>
              <w:keepLines w:val="0"/>
              <w:widowControl w:val="0"/>
              <w:rPr>
                <w:iCs/>
                <w:lang w:eastAsia="ja-JP"/>
              </w:rPr>
            </w:pPr>
          </w:p>
        </w:tc>
      </w:tr>
      <w:tr w:rsidR="0097209E" w:rsidRPr="00FD0425" w14:paraId="78AADA24" w14:textId="77777777" w:rsidTr="0073372F">
        <w:tc>
          <w:tcPr>
            <w:tcW w:w="2160"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73372F">
            <w:pPr>
              <w:pStyle w:val="TAL"/>
              <w:keepNext w:val="0"/>
              <w:keepLines w:val="0"/>
              <w:widowControl w:val="0"/>
            </w:pPr>
            <w:r w:rsidRPr="00FD0425">
              <w:t>9.2.3.70</w:t>
            </w:r>
          </w:p>
        </w:tc>
        <w:tc>
          <w:tcPr>
            <w:tcW w:w="1728"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73372F">
            <w:pPr>
              <w:pStyle w:val="TAC"/>
              <w:keepNext w:val="0"/>
              <w:keepLines w:val="0"/>
              <w:widowControl w:val="0"/>
              <w:rPr>
                <w:iCs/>
                <w:lang w:eastAsia="ja-JP"/>
              </w:rPr>
            </w:pPr>
          </w:p>
        </w:tc>
      </w:tr>
      <w:tr w:rsidR="0097209E" w:rsidRPr="00FD0425" w14:paraId="437F2514" w14:textId="77777777" w:rsidTr="0073372F">
        <w:tc>
          <w:tcPr>
            <w:tcW w:w="2160"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73372F">
            <w:pPr>
              <w:pStyle w:val="TAL"/>
              <w:keepNext w:val="0"/>
              <w:keepLines w:val="0"/>
              <w:widowControl w:val="0"/>
            </w:pPr>
            <w:r w:rsidRPr="00FD0425">
              <w:t>9.2.3.80</w:t>
            </w:r>
          </w:p>
        </w:tc>
        <w:tc>
          <w:tcPr>
            <w:tcW w:w="1728"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73372F">
            <w:pPr>
              <w:pStyle w:val="TAC"/>
              <w:keepNext w:val="0"/>
              <w:keepLines w:val="0"/>
              <w:widowControl w:val="0"/>
              <w:rPr>
                <w:iCs/>
                <w:lang w:eastAsia="ja-JP"/>
              </w:rPr>
            </w:pPr>
          </w:p>
        </w:tc>
      </w:tr>
      <w:tr w:rsidR="00534DF7" w:rsidRPr="00FD0425" w14:paraId="3EEDE675" w14:textId="77777777" w:rsidTr="0073372F">
        <w:tc>
          <w:tcPr>
            <w:tcW w:w="2160"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73372F">
            <w:pPr>
              <w:pStyle w:val="TAL"/>
              <w:keepNext w:val="0"/>
              <w:keepLines w:val="0"/>
              <w:widowControl w:val="0"/>
              <w:rPr>
                <w:i/>
                <w:lang w:eastAsia="ja-JP"/>
              </w:rPr>
            </w:pPr>
            <w:r w:rsidRPr="0018762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73372F">
            <w:pPr>
              <w:pStyle w:val="TAC"/>
              <w:keepNext w:val="0"/>
              <w:keepLines w:val="0"/>
              <w:widowControl w:val="0"/>
              <w:rPr>
                <w:lang w:eastAsia="ja-JP"/>
              </w:rPr>
            </w:pPr>
            <w:r w:rsidRPr="00187624">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73372F">
            <w:pPr>
              <w:pStyle w:val="TAC"/>
              <w:keepNext w:val="0"/>
              <w:keepLines w:val="0"/>
              <w:widowControl w:val="0"/>
              <w:rPr>
                <w:iCs/>
                <w:lang w:eastAsia="ja-JP"/>
              </w:rPr>
            </w:pPr>
            <w:r w:rsidRPr="00187624">
              <w:t>ignore</w:t>
            </w:r>
          </w:p>
        </w:tc>
      </w:tr>
      <w:tr w:rsidR="00534DF7" w:rsidRPr="00FD0425" w14:paraId="33944D3D" w14:textId="77777777" w:rsidTr="0073372F">
        <w:tc>
          <w:tcPr>
            <w:tcW w:w="2160"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73372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73372F">
            <w:pPr>
              <w:pStyle w:val="TAL"/>
              <w:keepNext w:val="0"/>
              <w:keepLines w:val="0"/>
              <w:widowControl w:val="0"/>
              <w:rPr>
                <w:i/>
                <w:lang w:eastAsia="ja-JP"/>
              </w:rPr>
            </w:pPr>
            <w:r w:rsidRPr="00187624">
              <w:rPr>
                <w:i/>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73372F">
            <w:pPr>
              <w:pStyle w:val="TAC"/>
              <w:keepNext w:val="0"/>
              <w:keepLines w:val="0"/>
              <w:widowControl w:val="0"/>
              <w:rPr>
                <w:iCs/>
                <w:lang w:eastAsia="ja-JP"/>
              </w:rPr>
            </w:pPr>
          </w:p>
        </w:tc>
      </w:tr>
      <w:tr w:rsidR="0022119D" w:rsidRPr="00FD0425" w14:paraId="68D9F105" w14:textId="77777777" w:rsidTr="0073372F">
        <w:tc>
          <w:tcPr>
            <w:tcW w:w="2160" w:type="dxa"/>
            <w:tcBorders>
              <w:top w:val="single" w:sz="4" w:space="0" w:color="auto"/>
              <w:left w:val="single" w:sz="4" w:space="0" w:color="auto"/>
              <w:bottom w:val="single" w:sz="4" w:space="0" w:color="auto"/>
              <w:right w:val="single" w:sz="4" w:space="0" w:color="auto"/>
            </w:tcBorders>
          </w:tcPr>
          <w:p w14:paraId="5B63FB45" w14:textId="77777777" w:rsidR="0022119D" w:rsidRPr="00FD0425" w:rsidRDefault="0022119D" w:rsidP="0022119D">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5AB654D" w14:textId="77777777" w:rsidR="0022119D" w:rsidRPr="00FD0425" w:rsidRDefault="0022119D" w:rsidP="0022119D">
            <w:pPr>
              <w:pStyle w:val="TAL"/>
              <w:keepNext w:val="0"/>
              <w:keepLines w:val="0"/>
              <w:widowControl w:val="0"/>
              <w:rPr>
                <w:rFonts w:eastAsia="Batang"/>
                <w:lang w:eastAsia="ja-JP"/>
              </w:rPr>
            </w:pPr>
            <w:r w:rsidRPr="0018762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5A0FA4"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16EA29" w14:textId="6F2F5C29" w:rsidR="0022119D" w:rsidRPr="00FD0425" w:rsidRDefault="0022119D" w:rsidP="0022119D">
            <w:pPr>
              <w:pStyle w:val="TAL"/>
              <w:keepNext w:val="0"/>
              <w:keepLines w:val="0"/>
              <w:widowControl w:val="0"/>
            </w:pPr>
            <w:r w:rsidRPr="00187624">
              <w:rPr>
                <w:lang w:eastAsia="zh-CN"/>
              </w:rPr>
              <w:t xml:space="preserve">UP </w:t>
            </w:r>
            <w:r w:rsidRPr="00FD0425">
              <w:rPr>
                <w:lang w:eastAsia="ja-JP"/>
              </w:rPr>
              <w:t>Transport Layer Information</w:t>
            </w:r>
            <w:r w:rsidRPr="00187624">
              <w:rPr>
                <w:lang w:eastAsia="zh-CN"/>
              </w:rPr>
              <w:t xml:space="preserve"> 9.2.3.</w:t>
            </w:r>
            <w:r>
              <w:rPr>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4F21E9BB" w14:textId="4013468E" w:rsidR="0022119D" w:rsidRPr="00FD0425" w:rsidRDefault="0022119D" w:rsidP="0022119D">
            <w:pPr>
              <w:pStyle w:val="TAL"/>
              <w:keepNext w:val="0"/>
              <w:keepLines w:val="0"/>
              <w:widowControl w:val="0"/>
              <w:rPr>
                <w:iCs/>
                <w:lang w:eastAsia="ja-JP"/>
              </w:rPr>
            </w:pPr>
            <w:r w:rsidRPr="00187624">
              <w:t>M-NG-RAN node GTP-U endpoint(s) of a DRB’s Xn transport bearer at its lower layer CG resource. For delivery of DL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631085AC" w14:textId="77777777" w:rsidR="0022119D" w:rsidRPr="00FD0425" w:rsidRDefault="0022119D" w:rsidP="0022119D">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0BE4F00E" w14:textId="77777777" w:rsidR="0022119D" w:rsidRPr="00FD0425" w:rsidRDefault="0022119D" w:rsidP="0022119D">
            <w:pPr>
              <w:pStyle w:val="TAC"/>
              <w:keepNext w:val="0"/>
              <w:keepLines w:val="0"/>
              <w:widowControl w:val="0"/>
              <w:rPr>
                <w:iCs/>
                <w:lang w:eastAsia="ja-JP"/>
              </w:rPr>
            </w:pPr>
          </w:p>
        </w:tc>
      </w:tr>
      <w:tr w:rsidR="0022119D" w:rsidRPr="00FD0425" w14:paraId="4A4900AF" w14:textId="77777777" w:rsidTr="0073372F">
        <w:tc>
          <w:tcPr>
            <w:tcW w:w="2160" w:type="dxa"/>
            <w:tcBorders>
              <w:top w:val="single" w:sz="4" w:space="0" w:color="auto"/>
              <w:left w:val="single" w:sz="4" w:space="0" w:color="auto"/>
              <w:bottom w:val="single" w:sz="4" w:space="0" w:color="auto"/>
              <w:right w:val="single" w:sz="4" w:space="0" w:color="auto"/>
            </w:tcBorders>
          </w:tcPr>
          <w:p w14:paraId="0C0045E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18676C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876B30"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7E170" w14:textId="77777777" w:rsidR="0022119D" w:rsidRPr="00FD0425" w:rsidRDefault="0022119D" w:rsidP="0022119D">
            <w:pPr>
              <w:pStyle w:val="TAL"/>
              <w:keepNext w:val="0"/>
              <w:keepLines w:val="0"/>
              <w:widowControl w:val="0"/>
              <w:rPr>
                <w:rFonts w:cs="Arial"/>
                <w:szCs w:val="18"/>
              </w:rPr>
            </w:pPr>
            <w:r w:rsidRPr="00FD0425">
              <w:rPr>
                <w:rFonts w:cs="Arial"/>
                <w:szCs w:val="18"/>
              </w:rPr>
              <w:t>DRB List with Cause</w:t>
            </w:r>
          </w:p>
          <w:p w14:paraId="3100523A" w14:textId="77777777" w:rsidR="0022119D" w:rsidRPr="00FD0425" w:rsidRDefault="0022119D" w:rsidP="0022119D">
            <w:pPr>
              <w:pStyle w:val="TAL"/>
              <w:keepNext w:val="0"/>
              <w:keepLines w:val="0"/>
              <w:widowControl w:val="0"/>
            </w:pPr>
            <w:r w:rsidRPr="00FD0425">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745F56A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88B5D5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8C060" w14:textId="77777777" w:rsidR="0022119D" w:rsidRPr="00FD0425" w:rsidRDefault="0022119D" w:rsidP="0022119D">
            <w:pPr>
              <w:pStyle w:val="TAC"/>
              <w:keepNext w:val="0"/>
              <w:keepLines w:val="0"/>
              <w:widowControl w:val="0"/>
              <w:rPr>
                <w:iCs/>
                <w:lang w:eastAsia="ja-JP"/>
              </w:rPr>
            </w:pPr>
          </w:p>
        </w:tc>
      </w:tr>
      <w:tr w:rsidR="0022119D" w:rsidRPr="00FD0425" w14:paraId="62740BFB" w14:textId="77777777" w:rsidTr="0073372F">
        <w:tc>
          <w:tcPr>
            <w:tcW w:w="2160" w:type="dxa"/>
            <w:tcBorders>
              <w:top w:val="single" w:sz="4" w:space="0" w:color="auto"/>
              <w:left w:val="single" w:sz="4" w:space="0" w:color="auto"/>
              <w:bottom w:val="single" w:sz="4" w:space="0" w:color="auto"/>
              <w:right w:val="single" w:sz="4" w:space="0" w:color="auto"/>
            </w:tcBorders>
          </w:tcPr>
          <w:p w14:paraId="6DAC234C" w14:textId="77777777" w:rsidR="0022119D" w:rsidRPr="00FD0425" w:rsidRDefault="0022119D" w:rsidP="0022119D">
            <w:pPr>
              <w:pStyle w:val="TAL"/>
              <w:keepNext w:val="0"/>
              <w:keepLines w:val="0"/>
              <w:widowControl w:val="0"/>
              <w:rPr>
                <w:rFonts w:eastAsia="Batang" w:cs="Arial"/>
                <w:szCs w:val="18"/>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7FD2FFC2"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AABE1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A977A" w14:textId="77777777" w:rsidR="0022119D" w:rsidRPr="00FD0425" w:rsidRDefault="0022119D" w:rsidP="0022119D">
            <w:pPr>
              <w:pStyle w:val="TAL"/>
              <w:keepNext w:val="0"/>
              <w:keepLines w:val="0"/>
              <w:widowControl w:val="0"/>
              <w:rPr>
                <w:rFonts w:cs="Arial"/>
                <w:szCs w:val="18"/>
              </w:rPr>
            </w:pPr>
            <w:r w:rsidRPr="00FD0425">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51A1DC1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9863899" w14:textId="77777777" w:rsidR="0022119D" w:rsidRPr="00FD0425" w:rsidRDefault="0022119D" w:rsidP="0022119D">
            <w:pPr>
              <w:pStyle w:val="TAC"/>
              <w:keepNext w:val="0"/>
              <w:keepLines w:val="0"/>
              <w:widowControl w:val="0"/>
              <w:rPr>
                <w:lang w:eastAsia="ja-JP"/>
              </w:rPr>
            </w:pPr>
            <w:r w:rsidRPr="00FD0425">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62D49" w14:textId="77777777" w:rsidR="0022119D" w:rsidRPr="00FD0425" w:rsidRDefault="0022119D" w:rsidP="0022119D">
            <w:pPr>
              <w:pStyle w:val="TAC"/>
              <w:keepNext w:val="0"/>
              <w:keepLines w:val="0"/>
              <w:widowControl w:val="0"/>
              <w:rPr>
                <w:iCs/>
                <w:lang w:eastAsia="ja-JP"/>
              </w:rPr>
            </w:pPr>
            <w:r w:rsidRPr="00FD0425">
              <w:rPr>
                <w:iCs/>
                <w:lang w:eastAsia="ja-JP"/>
              </w:rPr>
              <w:t>ignore</w:t>
            </w:r>
          </w:p>
        </w:tc>
      </w:tr>
      <w:tr w:rsidR="0022119D" w:rsidRPr="00FD0425" w14:paraId="1800A04F" w14:textId="77777777" w:rsidTr="0073372F">
        <w:tc>
          <w:tcPr>
            <w:tcW w:w="2160" w:type="dxa"/>
            <w:tcBorders>
              <w:top w:val="single" w:sz="4" w:space="0" w:color="auto"/>
              <w:left w:val="single" w:sz="4" w:space="0" w:color="auto"/>
              <w:bottom w:val="single" w:sz="4" w:space="0" w:color="auto"/>
              <w:right w:val="single" w:sz="4" w:space="0" w:color="auto"/>
            </w:tcBorders>
          </w:tcPr>
          <w:p w14:paraId="18FC7A72" w14:textId="77777777" w:rsidR="0022119D" w:rsidRPr="00FD0425" w:rsidRDefault="0022119D" w:rsidP="0022119D">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28F22E39"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E40D2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D8B5AE" w14:textId="77777777" w:rsidR="0022119D" w:rsidRPr="00FD0425" w:rsidRDefault="0022119D" w:rsidP="0022119D">
            <w:pPr>
              <w:pStyle w:val="TAL"/>
              <w:keepNext w:val="0"/>
              <w:keepLines w:val="0"/>
              <w:widowControl w:val="0"/>
              <w:rPr>
                <w:rFonts w:cs="Arial"/>
                <w:szCs w:val="18"/>
              </w:rPr>
            </w:pPr>
            <w:r w:rsidRPr="00FD0425">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4BEB67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69EBE9"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21FD"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ignore</w:t>
            </w:r>
          </w:p>
        </w:tc>
      </w:tr>
      <w:tr w:rsidR="0022119D" w:rsidRPr="00FD0425" w14:paraId="36C54EB7" w14:textId="77777777" w:rsidTr="0073372F">
        <w:tc>
          <w:tcPr>
            <w:tcW w:w="2160" w:type="dxa"/>
            <w:tcBorders>
              <w:top w:val="single" w:sz="4" w:space="0" w:color="auto"/>
              <w:left w:val="single" w:sz="4" w:space="0" w:color="auto"/>
              <w:bottom w:val="single" w:sz="4" w:space="0" w:color="auto"/>
              <w:right w:val="single" w:sz="4" w:space="0" w:color="auto"/>
            </w:tcBorders>
          </w:tcPr>
          <w:p w14:paraId="6B12AF6B" w14:textId="77777777" w:rsidR="0022119D" w:rsidRPr="00FD0425" w:rsidRDefault="0022119D" w:rsidP="0022119D">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46E088F7"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F3578E"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2A4AC" w14:textId="77777777" w:rsidR="0022119D" w:rsidRPr="00FD0425" w:rsidRDefault="0022119D" w:rsidP="0022119D">
            <w:pPr>
              <w:pStyle w:val="TAL"/>
              <w:keepNext w:val="0"/>
              <w:keepLines w:val="0"/>
              <w:widowControl w:val="0"/>
              <w:rPr>
                <w:rFonts w:cs="Arial"/>
                <w:szCs w:val="18"/>
                <w:lang w:eastAsia="zh-CN"/>
              </w:rPr>
            </w:pPr>
            <w:r w:rsidRPr="00FD0425">
              <w:rPr>
                <w:iCs/>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1243C43"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28D81E" w14:textId="77777777" w:rsidR="0022119D" w:rsidRPr="00FD0425" w:rsidRDefault="0022119D" w:rsidP="0022119D">
            <w:pPr>
              <w:pStyle w:val="TAC"/>
              <w:keepNext w:val="0"/>
              <w:keepLines w:val="0"/>
              <w:widowControl w:val="0"/>
              <w:rPr>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F7C174" w14:textId="77777777" w:rsidR="0022119D" w:rsidRPr="00FD0425" w:rsidRDefault="0022119D" w:rsidP="0022119D">
            <w:pPr>
              <w:pStyle w:val="TAC"/>
              <w:keepNext w:val="0"/>
              <w:keepLines w:val="0"/>
              <w:widowControl w:val="0"/>
              <w:rPr>
                <w:iCs/>
                <w:lang w:eastAsia="ja-JP"/>
              </w:rPr>
            </w:pPr>
            <w:r w:rsidRPr="00FD0425">
              <w:t>ignore</w:t>
            </w:r>
          </w:p>
        </w:tc>
      </w:tr>
      <w:tr w:rsidR="0022119D" w:rsidRPr="00FD0425" w14:paraId="4486E49F" w14:textId="77777777" w:rsidTr="0073372F">
        <w:tc>
          <w:tcPr>
            <w:tcW w:w="2160" w:type="dxa"/>
            <w:tcBorders>
              <w:top w:val="single" w:sz="4" w:space="0" w:color="auto"/>
              <w:left w:val="single" w:sz="4" w:space="0" w:color="auto"/>
              <w:bottom w:val="single" w:sz="4" w:space="0" w:color="auto"/>
              <w:right w:val="single" w:sz="4" w:space="0" w:color="auto"/>
            </w:tcBorders>
          </w:tcPr>
          <w:p w14:paraId="4A699893" w14:textId="77777777" w:rsidR="0022119D" w:rsidRPr="00FD0425" w:rsidRDefault="0022119D" w:rsidP="0022119D">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500F0DED"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9624B9"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BAF10"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7647DB57" w14:textId="77777777" w:rsidR="0022119D" w:rsidRPr="009354E2" w:rsidRDefault="0022119D" w:rsidP="0022119D">
            <w:pPr>
              <w:pStyle w:val="TAL"/>
              <w:keepNext w:val="0"/>
              <w:keepLines w:val="0"/>
              <w:widowControl w:val="0"/>
              <w:rPr>
                <w:lang w:eastAsia="ja-JP"/>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3DB69357" w14:textId="77777777" w:rsidR="0022119D" w:rsidRPr="009354E2" w:rsidRDefault="0022119D" w:rsidP="0022119D">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203F3877"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5E820" w14:textId="77777777" w:rsidR="0022119D" w:rsidRPr="00FD0425" w:rsidRDefault="0022119D" w:rsidP="0022119D">
            <w:pPr>
              <w:pStyle w:val="TAC"/>
              <w:keepNext w:val="0"/>
              <w:keepLines w:val="0"/>
              <w:widowControl w:val="0"/>
              <w:rPr>
                <w:lang w:eastAsia="ja-JP"/>
              </w:rPr>
            </w:pPr>
            <w:r>
              <w:rPr>
                <w:lang w:eastAsia="ja-JP"/>
              </w:rPr>
              <w:t>ignore</w:t>
            </w:r>
          </w:p>
        </w:tc>
      </w:tr>
      <w:tr w:rsidR="0022119D" w:rsidRPr="00FD0425" w14:paraId="16D83580" w14:textId="77777777" w:rsidTr="0073372F">
        <w:tc>
          <w:tcPr>
            <w:tcW w:w="2160" w:type="dxa"/>
            <w:tcBorders>
              <w:top w:val="single" w:sz="4" w:space="0" w:color="auto"/>
              <w:left w:val="single" w:sz="4" w:space="0" w:color="auto"/>
              <w:bottom w:val="single" w:sz="4" w:space="0" w:color="auto"/>
              <w:right w:val="single" w:sz="4" w:space="0" w:color="auto"/>
            </w:tcBorders>
          </w:tcPr>
          <w:p w14:paraId="05FD8F2B" w14:textId="77777777" w:rsidR="0022119D" w:rsidRPr="00FD0425" w:rsidRDefault="0022119D" w:rsidP="0022119D">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6B6A0B35"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CDEFF"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3C875" w14:textId="77777777" w:rsidR="0022119D" w:rsidRPr="009354E2" w:rsidRDefault="0022119D" w:rsidP="0022119D">
            <w:pPr>
              <w:pStyle w:val="TAL"/>
              <w:keepNext w:val="0"/>
              <w:keepLines w:val="0"/>
              <w:widowControl w:val="0"/>
              <w:rPr>
                <w:lang w:eastAsia="ja-JP"/>
              </w:rPr>
            </w:pPr>
            <w:r w:rsidRPr="009354E2">
              <w:rPr>
                <w:lang w:eastAsia="ja-JP"/>
              </w:rPr>
              <w:t>Common Network Instance</w:t>
            </w:r>
          </w:p>
          <w:p w14:paraId="236E18F5" w14:textId="77777777" w:rsidR="0022119D" w:rsidRPr="009354E2" w:rsidRDefault="0022119D" w:rsidP="0022119D">
            <w:pPr>
              <w:pStyle w:val="TAL"/>
              <w:keepNext w:val="0"/>
              <w:keepLines w:val="0"/>
              <w:widowControl w:val="0"/>
              <w:rPr>
                <w:lang w:eastAsia="ja-JP"/>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51C02A6C"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84CA5" w14:textId="77777777" w:rsidR="0022119D" w:rsidRPr="009354E2" w:rsidRDefault="0022119D" w:rsidP="0022119D">
            <w:pPr>
              <w:pStyle w:val="TAC"/>
              <w:keepNext w:val="0"/>
              <w:keepLines w:val="0"/>
              <w:widowControl w:val="0"/>
              <w:rPr>
                <w:lang w:eastAsia="ja-JP"/>
              </w:rPr>
            </w:pPr>
            <w:r w:rsidRPr="009354E2">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1146DC" w14:textId="77777777" w:rsidR="0022119D" w:rsidRPr="00FD0425" w:rsidRDefault="0022119D" w:rsidP="0022119D">
            <w:pPr>
              <w:pStyle w:val="TAC"/>
              <w:keepNext w:val="0"/>
              <w:keepLines w:val="0"/>
              <w:widowControl w:val="0"/>
              <w:rPr>
                <w:lang w:eastAsia="ja-JP"/>
              </w:rPr>
            </w:pPr>
            <w:r w:rsidRPr="009354E2">
              <w:rPr>
                <w:rFonts w:hint="eastAsia"/>
                <w:lang w:eastAsia="ja-JP"/>
              </w:rPr>
              <w:t>ignore</w:t>
            </w:r>
          </w:p>
        </w:tc>
      </w:tr>
      <w:tr w:rsidR="0022119D" w:rsidRPr="00FD0425" w14:paraId="7FEB6BC1" w14:textId="77777777" w:rsidTr="0073372F">
        <w:tc>
          <w:tcPr>
            <w:tcW w:w="2160" w:type="dxa"/>
            <w:tcBorders>
              <w:top w:val="single" w:sz="4" w:space="0" w:color="auto"/>
              <w:left w:val="single" w:sz="4" w:space="0" w:color="auto"/>
              <w:bottom w:val="single" w:sz="4" w:space="0" w:color="auto"/>
              <w:right w:val="single" w:sz="4" w:space="0" w:color="auto"/>
            </w:tcBorders>
          </w:tcPr>
          <w:p w14:paraId="7F891F3A" w14:textId="77777777" w:rsidR="0022119D" w:rsidRPr="009354E2" w:rsidRDefault="0022119D" w:rsidP="0022119D">
            <w:pPr>
              <w:pStyle w:val="TAL"/>
              <w:keepNext w:val="0"/>
              <w:keepLines w:val="0"/>
              <w:widowControl w:val="0"/>
              <w:rPr>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A7FE8F5" w14:textId="77777777" w:rsidR="0022119D" w:rsidRPr="009354E2" w:rsidRDefault="0022119D" w:rsidP="0022119D">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18E6A2"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549058" w14:textId="77777777" w:rsidR="0022119D" w:rsidRPr="009354E2" w:rsidRDefault="0022119D" w:rsidP="0022119D">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D326259"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3DD21" w14:textId="77777777" w:rsidR="0022119D" w:rsidRPr="009354E2" w:rsidRDefault="0022119D" w:rsidP="0022119D">
            <w:pPr>
              <w:pStyle w:val="TAC"/>
              <w:keepNext w:val="0"/>
              <w:keepLines w:val="0"/>
              <w:widowControl w:val="0"/>
              <w:rPr>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70AEF" w14:textId="77777777" w:rsidR="0022119D" w:rsidRPr="009354E2" w:rsidRDefault="0022119D" w:rsidP="0022119D">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73372F">
      <w:pPr>
        <w:widowControl w:val="0"/>
      </w:pPr>
    </w:p>
    <w:p w14:paraId="042FA38E" w14:textId="77777777" w:rsidR="00F02090" w:rsidRPr="00FD0425" w:rsidRDefault="00F02090" w:rsidP="0073372F">
      <w:pPr>
        <w:pStyle w:val="Heading4"/>
        <w:keepNext w:val="0"/>
        <w:keepLines w:val="0"/>
        <w:widowControl w:val="0"/>
      </w:pPr>
      <w:bookmarkStart w:id="4804" w:name="_CR9_2_1_10"/>
      <w:bookmarkStart w:id="4805" w:name="_Toc20955246"/>
      <w:bookmarkStart w:id="4806" w:name="_Toc29991443"/>
      <w:bookmarkStart w:id="4807" w:name="_Toc36555843"/>
      <w:bookmarkStart w:id="4808" w:name="_Toc44497563"/>
      <w:bookmarkStart w:id="4809" w:name="_Toc45107951"/>
      <w:bookmarkStart w:id="4810" w:name="_Toc45901571"/>
      <w:bookmarkStart w:id="4811" w:name="_Toc51850650"/>
      <w:bookmarkStart w:id="4812" w:name="_Toc56693653"/>
      <w:bookmarkStart w:id="4813" w:name="_Toc64447196"/>
      <w:bookmarkStart w:id="4814" w:name="_Toc66286690"/>
      <w:bookmarkStart w:id="4815" w:name="_Toc74151385"/>
      <w:bookmarkStart w:id="4816" w:name="_Toc88653857"/>
      <w:bookmarkStart w:id="4817" w:name="_Toc97904213"/>
      <w:bookmarkStart w:id="4818" w:name="_Toc105175254"/>
      <w:bookmarkStart w:id="4819" w:name="_Toc113826284"/>
      <w:bookmarkStart w:id="4820" w:name="_Toc175586866"/>
      <w:bookmarkEnd w:id="4804"/>
      <w:r w:rsidRPr="00FD0425">
        <w:t>9.2.1.10</w:t>
      </w:r>
      <w:r w:rsidRPr="00FD0425">
        <w:tab/>
        <w:t>PDU Session Resource Modification Response Info – SN terminated</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2A23B0E" w14:textId="77777777" w:rsidR="00F02090" w:rsidRPr="00FD0425" w:rsidRDefault="00F02090" w:rsidP="0073372F">
      <w:pPr>
        <w:widowControl w:val="0"/>
      </w:pPr>
      <w:r w:rsidRPr="00FD0425">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63657839" w14:textId="77777777" w:rsidTr="0073372F">
        <w:trPr>
          <w:tblHeader/>
        </w:trPr>
        <w:tc>
          <w:tcPr>
            <w:tcW w:w="2160" w:type="dxa"/>
          </w:tcPr>
          <w:p w14:paraId="14C051F8"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31154E5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6A4E3F"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E48920B"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61176A97"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A60FE57"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560A477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7121B">
        <w:tc>
          <w:tcPr>
            <w:tcW w:w="2160" w:type="dxa"/>
          </w:tcPr>
          <w:p w14:paraId="46C21F8A" w14:textId="77777777" w:rsidR="00BA787F" w:rsidRPr="00FD0425" w:rsidRDefault="00BA787F" w:rsidP="0073372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080" w:type="dxa"/>
          </w:tcPr>
          <w:p w14:paraId="2040BC2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6E7E5DBC" w14:textId="77777777" w:rsidR="00BA787F" w:rsidRPr="00FD0425" w:rsidRDefault="00BA787F" w:rsidP="0073372F">
            <w:pPr>
              <w:pStyle w:val="TAL"/>
              <w:keepNext w:val="0"/>
              <w:keepLines w:val="0"/>
              <w:widowControl w:val="0"/>
              <w:rPr>
                <w:bCs/>
                <w:i/>
                <w:szCs w:val="18"/>
                <w:lang w:eastAsia="ja-JP"/>
              </w:rPr>
            </w:pPr>
          </w:p>
        </w:tc>
        <w:tc>
          <w:tcPr>
            <w:tcW w:w="1512" w:type="dxa"/>
          </w:tcPr>
          <w:p w14:paraId="00DED908" w14:textId="77777777" w:rsidR="00BA787F" w:rsidRPr="00FD0425" w:rsidRDefault="00BA787F"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0038B265"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1A207FCC"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BD36F70" w14:textId="77777777" w:rsidR="00BA787F" w:rsidRPr="00FD0425" w:rsidRDefault="00BA787F" w:rsidP="0073372F">
            <w:pPr>
              <w:pStyle w:val="TAC"/>
              <w:keepNext w:val="0"/>
              <w:keepLines w:val="0"/>
              <w:widowControl w:val="0"/>
              <w:rPr>
                <w:lang w:eastAsia="ja-JP"/>
              </w:rPr>
            </w:pPr>
          </w:p>
        </w:tc>
      </w:tr>
      <w:tr w:rsidR="00BA787F" w:rsidRPr="00FD0425" w14:paraId="0EE03971" w14:textId="77777777" w:rsidTr="00B7121B">
        <w:tc>
          <w:tcPr>
            <w:tcW w:w="2160" w:type="dxa"/>
          </w:tcPr>
          <w:p w14:paraId="70197470"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1B94F150" w14:textId="77777777" w:rsidR="00BA787F" w:rsidRPr="00FD0425" w:rsidRDefault="00BA787F" w:rsidP="0073372F">
            <w:pPr>
              <w:pStyle w:val="TAL"/>
              <w:keepNext w:val="0"/>
              <w:keepLines w:val="0"/>
              <w:widowControl w:val="0"/>
              <w:rPr>
                <w:rFonts w:eastAsia="Batang"/>
                <w:lang w:eastAsia="ja-JP"/>
              </w:rPr>
            </w:pPr>
          </w:p>
        </w:tc>
        <w:tc>
          <w:tcPr>
            <w:tcW w:w="1080" w:type="dxa"/>
          </w:tcPr>
          <w:p w14:paraId="3BFA5105"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0D03072F" w14:textId="77777777" w:rsidR="00BA787F" w:rsidRPr="00FD0425" w:rsidRDefault="00BA787F" w:rsidP="0073372F">
            <w:pPr>
              <w:pStyle w:val="TAL"/>
              <w:keepNext w:val="0"/>
              <w:keepLines w:val="0"/>
              <w:widowControl w:val="0"/>
              <w:rPr>
                <w:lang w:eastAsia="ja-JP"/>
              </w:rPr>
            </w:pPr>
          </w:p>
        </w:tc>
        <w:tc>
          <w:tcPr>
            <w:tcW w:w="1728" w:type="dxa"/>
          </w:tcPr>
          <w:p w14:paraId="48374BCC" w14:textId="77777777" w:rsidR="00BA787F" w:rsidRPr="00FD0425" w:rsidRDefault="00BA787F" w:rsidP="0073372F">
            <w:pPr>
              <w:pStyle w:val="TAL"/>
              <w:keepNext w:val="0"/>
              <w:keepLines w:val="0"/>
              <w:widowControl w:val="0"/>
              <w:rPr>
                <w:iCs/>
                <w:lang w:eastAsia="ja-JP"/>
              </w:rPr>
            </w:pPr>
          </w:p>
        </w:tc>
        <w:tc>
          <w:tcPr>
            <w:tcW w:w="1080" w:type="dxa"/>
          </w:tcPr>
          <w:p w14:paraId="0C63B40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7FDCE4C" w14:textId="77777777" w:rsidR="00BA787F" w:rsidRPr="00FD0425" w:rsidRDefault="00BA787F" w:rsidP="0073372F">
            <w:pPr>
              <w:pStyle w:val="TAC"/>
              <w:keepNext w:val="0"/>
              <w:keepLines w:val="0"/>
              <w:widowControl w:val="0"/>
              <w:rPr>
                <w:iCs/>
                <w:lang w:eastAsia="ja-JP"/>
              </w:rPr>
            </w:pPr>
          </w:p>
        </w:tc>
      </w:tr>
      <w:tr w:rsidR="00BA787F" w:rsidRPr="00FD0425" w14:paraId="379F6D03" w14:textId="77777777" w:rsidTr="00B7121B">
        <w:tc>
          <w:tcPr>
            <w:tcW w:w="2160" w:type="dxa"/>
          </w:tcPr>
          <w:p w14:paraId="4B0852E1"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19606FBC" w14:textId="77777777" w:rsidR="00BA787F" w:rsidRPr="00FD0425" w:rsidRDefault="00BA787F" w:rsidP="0073372F">
            <w:pPr>
              <w:pStyle w:val="TAL"/>
              <w:keepNext w:val="0"/>
              <w:keepLines w:val="0"/>
              <w:widowControl w:val="0"/>
              <w:rPr>
                <w:rFonts w:eastAsia="Batang"/>
                <w:lang w:eastAsia="ja-JP"/>
              </w:rPr>
            </w:pPr>
          </w:p>
        </w:tc>
        <w:tc>
          <w:tcPr>
            <w:tcW w:w="1080" w:type="dxa"/>
          </w:tcPr>
          <w:p w14:paraId="23AB4BA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D81FCA9" w14:textId="77777777" w:rsidR="00BA787F" w:rsidRPr="00FD0425" w:rsidRDefault="00BA787F" w:rsidP="0073372F">
            <w:pPr>
              <w:pStyle w:val="TAL"/>
              <w:keepNext w:val="0"/>
              <w:keepLines w:val="0"/>
              <w:widowControl w:val="0"/>
              <w:rPr>
                <w:lang w:eastAsia="ja-JP"/>
              </w:rPr>
            </w:pPr>
          </w:p>
        </w:tc>
        <w:tc>
          <w:tcPr>
            <w:tcW w:w="1728" w:type="dxa"/>
          </w:tcPr>
          <w:p w14:paraId="7EC6EC08" w14:textId="77777777" w:rsidR="00BA787F" w:rsidRPr="00FD0425" w:rsidRDefault="00BA787F" w:rsidP="0073372F">
            <w:pPr>
              <w:pStyle w:val="TAL"/>
              <w:keepNext w:val="0"/>
              <w:keepLines w:val="0"/>
              <w:widowControl w:val="0"/>
              <w:rPr>
                <w:iCs/>
                <w:lang w:eastAsia="ja-JP"/>
              </w:rPr>
            </w:pPr>
          </w:p>
        </w:tc>
        <w:tc>
          <w:tcPr>
            <w:tcW w:w="1080" w:type="dxa"/>
          </w:tcPr>
          <w:p w14:paraId="3059ECD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4E09ACD" w14:textId="77777777" w:rsidR="00BA787F" w:rsidRPr="00FD0425" w:rsidRDefault="00BA787F" w:rsidP="0073372F">
            <w:pPr>
              <w:pStyle w:val="TAC"/>
              <w:keepNext w:val="0"/>
              <w:keepLines w:val="0"/>
              <w:widowControl w:val="0"/>
              <w:rPr>
                <w:iCs/>
                <w:lang w:eastAsia="ja-JP"/>
              </w:rPr>
            </w:pPr>
          </w:p>
        </w:tc>
      </w:tr>
      <w:tr w:rsidR="00BA787F" w:rsidRPr="00FD0425" w14:paraId="28C1D56D" w14:textId="77777777" w:rsidTr="00B7121B">
        <w:tc>
          <w:tcPr>
            <w:tcW w:w="2160" w:type="dxa"/>
          </w:tcPr>
          <w:p w14:paraId="7A25CAF4"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16E7DBB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E3E240" w14:textId="77777777" w:rsidR="00BA787F" w:rsidRPr="00FD0425" w:rsidRDefault="00BA787F" w:rsidP="0073372F">
            <w:pPr>
              <w:pStyle w:val="TAL"/>
              <w:keepNext w:val="0"/>
              <w:keepLines w:val="0"/>
              <w:widowControl w:val="0"/>
              <w:rPr>
                <w:bCs/>
                <w:i/>
                <w:szCs w:val="18"/>
                <w:lang w:eastAsia="ja-JP"/>
              </w:rPr>
            </w:pPr>
          </w:p>
        </w:tc>
        <w:tc>
          <w:tcPr>
            <w:tcW w:w="1512" w:type="dxa"/>
          </w:tcPr>
          <w:p w14:paraId="5C6B9FFE"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27E5BEF2" w14:textId="77777777" w:rsidR="00BA787F" w:rsidRPr="00FD0425" w:rsidRDefault="00BA787F" w:rsidP="0073372F">
            <w:pPr>
              <w:pStyle w:val="TAL"/>
              <w:keepNext w:val="0"/>
              <w:keepLines w:val="0"/>
              <w:widowControl w:val="0"/>
              <w:rPr>
                <w:iCs/>
                <w:lang w:eastAsia="ja-JP"/>
              </w:rPr>
            </w:pPr>
          </w:p>
        </w:tc>
        <w:tc>
          <w:tcPr>
            <w:tcW w:w="1080" w:type="dxa"/>
          </w:tcPr>
          <w:p w14:paraId="33DB246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911539E" w14:textId="77777777" w:rsidR="00BA787F" w:rsidRPr="00FD0425" w:rsidRDefault="00BA787F" w:rsidP="0073372F">
            <w:pPr>
              <w:pStyle w:val="TAC"/>
              <w:keepNext w:val="0"/>
              <w:keepLines w:val="0"/>
              <w:widowControl w:val="0"/>
              <w:rPr>
                <w:iCs/>
                <w:lang w:eastAsia="ja-JP"/>
              </w:rPr>
            </w:pPr>
          </w:p>
        </w:tc>
      </w:tr>
      <w:tr w:rsidR="00BA787F" w:rsidRPr="00FD0425" w14:paraId="506D1B32" w14:textId="77777777" w:rsidTr="00B7121B">
        <w:tc>
          <w:tcPr>
            <w:tcW w:w="2160" w:type="dxa"/>
          </w:tcPr>
          <w:p w14:paraId="2F258859"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4DEC785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D0F8A0" w14:textId="77777777" w:rsidR="00BA787F" w:rsidRPr="00FD0425" w:rsidRDefault="00BA787F" w:rsidP="0073372F">
            <w:pPr>
              <w:pStyle w:val="TAL"/>
              <w:keepNext w:val="0"/>
              <w:keepLines w:val="0"/>
              <w:widowControl w:val="0"/>
              <w:rPr>
                <w:bCs/>
                <w:i/>
                <w:szCs w:val="18"/>
                <w:lang w:eastAsia="ja-JP"/>
              </w:rPr>
            </w:pPr>
          </w:p>
        </w:tc>
        <w:tc>
          <w:tcPr>
            <w:tcW w:w="1512" w:type="dxa"/>
          </w:tcPr>
          <w:p w14:paraId="02DEB7E5" w14:textId="77777777" w:rsidR="00BA787F" w:rsidRPr="00FD0425" w:rsidRDefault="00BA787F"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5416E49"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2A30B2C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9482982" w14:textId="77777777" w:rsidR="00BA787F" w:rsidRPr="00FD0425" w:rsidRDefault="00BA787F" w:rsidP="0073372F">
            <w:pPr>
              <w:pStyle w:val="TAC"/>
              <w:keepNext w:val="0"/>
              <w:keepLines w:val="0"/>
              <w:widowControl w:val="0"/>
              <w:rPr>
                <w:lang w:eastAsia="ja-JP"/>
              </w:rPr>
            </w:pPr>
          </w:p>
        </w:tc>
      </w:tr>
      <w:tr w:rsidR="00BA787F" w:rsidRPr="00FD0425" w14:paraId="73445383" w14:textId="77777777" w:rsidTr="00B7121B">
        <w:tc>
          <w:tcPr>
            <w:tcW w:w="2160" w:type="dxa"/>
          </w:tcPr>
          <w:p w14:paraId="04B92522"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DD2464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6DE9265" w14:textId="77777777" w:rsidR="00BA787F" w:rsidRPr="00FD0425" w:rsidRDefault="00BA787F" w:rsidP="0073372F">
            <w:pPr>
              <w:pStyle w:val="TAL"/>
              <w:keepNext w:val="0"/>
              <w:keepLines w:val="0"/>
              <w:widowControl w:val="0"/>
              <w:rPr>
                <w:bCs/>
                <w:i/>
                <w:szCs w:val="18"/>
                <w:lang w:eastAsia="ja-JP"/>
              </w:rPr>
            </w:pPr>
          </w:p>
        </w:tc>
        <w:tc>
          <w:tcPr>
            <w:tcW w:w="1512" w:type="dxa"/>
          </w:tcPr>
          <w:p w14:paraId="73A2F18C"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446B" w14:textId="77777777" w:rsidR="00BA787F" w:rsidRPr="00FD0425" w:rsidRDefault="00BA787F" w:rsidP="0073372F">
            <w:pPr>
              <w:pStyle w:val="TAL"/>
              <w:keepNext w:val="0"/>
              <w:keepLines w:val="0"/>
              <w:widowControl w:val="0"/>
              <w:rPr>
                <w:lang w:eastAsia="ja-JP"/>
              </w:rPr>
            </w:pPr>
          </w:p>
        </w:tc>
        <w:tc>
          <w:tcPr>
            <w:tcW w:w="1080" w:type="dxa"/>
          </w:tcPr>
          <w:p w14:paraId="1C1CA33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11AEA032" w14:textId="77777777" w:rsidR="00BA787F" w:rsidRPr="00FD0425" w:rsidRDefault="00BA787F" w:rsidP="0073372F">
            <w:pPr>
              <w:pStyle w:val="TAC"/>
              <w:keepNext w:val="0"/>
              <w:keepLines w:val="0"/>
              <w:widowControl w:val="0"/>
              <w:rPr>
                <w:lang w:eastAsia="ja-JP"/>
              </w:rPr>
            </w:pPr>
          </w:p>
        </w:tc>
      </w:tr>
      <w:tr w:rsidR="00BA787F" w:rsidRPr="00FD0425" w14:paraId="2B128D8A" w14:textId="77777777" w:rsidTr="00B7121B">
        <w:tc>
          <w:tcPr>
            <w:tcW w:w="2160" w:type="dxa"/>
          </w:tcPr>
          <w:p w14:paraId="1F44AF05"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28FB11FC"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EDA8BE" w14:textId="77777777" w:rsidR="00BA787F" w:rsidRPr="00FD0425" w:rsidRDefault="00BA787F" w:rsidP="0073372F">
            <w:pPr>
              <w:pStyle w:val="TAL"/>
              <w:keepNext w:val="0"/>
              <w:keepLines w:val="0"/>
              <w:widowControl w:val="0"/>
              <w:rPr>
                <w:bCs/>
                <w:i/>
                <w:szCs w:val="18"/>
                <w:lang w:eastAsia="ja-JP"/>
              </w:rPr>
            </w:pPr>
          </w:p>
        </w:tc>
        <w:tc>
          <w:tcPr>
            <w:tcW w:w="1512" w:type="dxa"/>
          </w:tcPr>
          <w:p w14:paraId="326F63B5"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7650D2B2"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15AFDC7F"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6AAA1EC" w14:textId="77777777" w:rsidR="00BA787F" w:rsidRPr="00FD0425" w:rsidRDefault="00BA787F" w:rsidP="0073372F">
            <w:pPr>
              <w:pStyle w:val="TAC"/>
              <w:keepNext w:val="0"/>
              <w:keepLines w:val="0"/>
              <w:widowControl w:val="0"/>
              <w:rPr>
                <w:rFonts w:cs="Arial"/>
                <w:lang w:eastAsia="zh-CN"/>
              </w:rPr>
            </w:pPr>
          </w:p>
        </w:tc>
      </w:tr>
      <w:tr w:rsidR="00BA787F" w:rsidRPr="00FD0425" w14:paraId="3F17F67D" w14:textId="77777777" w:rsidTr="00B7121B">
        <w:tc>
          <w:tcPr>
            <w:tcW w:w="2160" w:type="dxa"/>
          </w:tcPr>
          <w:p w14:paraId="01CCA075"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22345A42"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D7760D5" w14:textId="77777777" w:rsidR="00BA787F" w:rsidRPr="00FD0425" w:rsidRDefault="00BA787F" w:rsidP="0073372F">
            <w:pPr>
              <w:pStyle w:val="TAL"/>
              <w:keepNext w:val="0"/>
              <w:keepLines w:val="0"/>
              <w:widowControl w:val="0"/>
              <w:rPr>
                <w:bCs/>
                <w:i/>
                <w:szCs w:val="18"/>
                <w:lang w:eastAsia="ja-JP"/>
              </w:rPr>
            </w:pPr>
          </w:p>
        </w:tc>
        <w:tc>
          <w:tcPr>
            <w:tcW w:w="1512" w:type="dxa"/>
          </w:tcPr>
          <w:p w14:paraId="77CAA776"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34876323"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48F30690"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E4F9BC7" w14:textId="77777777" w:rsidR="00BA787F" w:rsidRPr="00FD0425" w:rsidRDefault="00BA787F" w:rsidP="0073372F">
            <w:pPr>
              <w:pStyle w:val="TAC"/>
              <w:keepNext w:val="0"/>
              <w:keepLines w:val="0"/>
              <w:widowControl w:val="0"/>
              <w:rPr>
                <w:lang w:eastAsia="ja-JP"/>
              </w:rPr>
            </w:pPr>
          </w:p>
        </w:tc>
      </w:tr>
      <w:tr w:rsidR="00BA787F" w:rsidRPr="00FD0425" w14:paraId="5E56BD57" w14:textId="77777777" w:rsidTr="00B7121B">
        <w:tc>
          <w:tcPr>
            <w:tcW w:w="2160" w:type="dxa"/>
          </w:tcPr>
          <w:p w14:paraId="1557E10B"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67612F59"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66246B2" w14:textId="77777777" w:rsidR="00BA787F" w:rsidRPr="00FD0425" w:rsidRDefault="00BA787F" w:rsidP="0073372F">
            <w:pPr>
              <w:pStyle w:val="TAL"/>
              <w:keepNext w:val="0"/>
              <w:keepLines w:val="0"/>
              <w:widowControl w:val="0"/>
              <w:rPr>
                <w:bCs/>
                <w:i/>
                <w:szCs w:val="18"/>
                <w:lang w:eastAsia="ja-JP"/>
              </w:rPr>
            </w:pPr>
          </w:p>
        </w:tc>
        <w:tc>
          <w:tcPr>
            <w:tcW w:w="1512" w:type="dxa"/>
          </w:tcPr>
          <w:p w14:paraId="533EDA94"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2D543749"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12D9A4F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29B63F6" w14:textId="77777777" w:rsidR="00BA787F" w:rsidRPr="00FD0425" w:rsidRDefault="00BA787F" w:rsidP="0073372F">
            <w:pPr>
              <w:pStyle w:val="TAC"/>
              <w:keepNext w:val="0"/>
              <w:keepLines w:val="0"/>
              <w:widowControl w:val="0"/>
              <w:rPr>
                <w:lang w:eastAsia="ja-JP"/>
              </w:rPr>
            </w:pPr>
          </w:p>
        </w:tc>
      </w:tr>
      <w:tr w:rsidR="00BA787F" w:rsidRPr="00FD0425" w14:paraId="0323BA68" w14:textId="77777777" w:rsidTr="00B7121B">
        <w:tc>
          <w:tcPr>
            <w:tcW w:w="2160" w:type="dxa"/>
          </w:tcPr>
          <w:p w14:paraId="40AA9ECD" w14:textId="77777777" w:rsidR="00BA787F" w:rsidRPr="00FD0425" w:rsidRDefault="00BA787F" w:rsidP="0073372F">
            <w:pPr>
              <w:pStyle w:val="TAL"/>
              <w:keepNext w:val="0"/>
              <w:keepLines w:val="0"/>
              <w:widowControl w:val="0"/>
              <w:ind w:left="227"/>
              <w:rPr>
                <w:lang w:eastAsia="ja-JP"/>
              </w:rPr>
            </w:pPr>
            <w:r w:rsidRPr="00FD0425">
              <w:rPr>
                <w:lang w:eastAsia="ja-JP"/>
              </w:rPr>
              <w:t>&gt;&gt;Duplication Activation</w:t>
            </w:r>
          </w:p>
        </w:tc>
        <w:tc>
          <w:tcPr>
            <w:tcW w:w="1080" w:type="dxa"/>
          </w:tcPr>
          <w:p w14:paraId="6C9B0366"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1DE5399" w14:textId="77777777" w:rsidR="00BA787F" w:rsidRPr="00FD0425" w:rsidRDefault="00BA787F" w:rsidP="0073372F">
            <w:pPr>
              <w:pStyle w:val="TAL"/>
              <w:keepNext w:val="0"/>
              <w:keepLines w:val="0"/>
              <w:widowControl w:val="0"/>
              <w:rPr>
                <w:bCs/>
                <w:i/>
                <w:szCs w:val="18"/>
                <w:lang w:eastAsia="ja-JP"/>
              </w:rPr>
            </w:pPr>
          </w:p>
        </w:tc>
        <w:tc>
          <w:tcPr>
            <w:tcW w:w="1512" w:type="dxa"/>
          </w:tcPr>
          <w:p w14:paraId="1939CBA8" w14:textId="77777777" w:rsidR="00BA787F" w:rsidRPr="00FD0425" w:rsidRDefault="00BA787F" w:rsidP="0073372F">
            <w:pPr>
              <w:pStyle w:val="TAL"/>
              <w:keepNext w:val="0"/>
              <w:keepLines w:val="0"/>
              <w:widowControl w:val="0"/>
              <w:rPr>
                <w:lang w:eastAsia="ja-JP"/>
              </w:rPr>
            </w:pPr>
            <w:r w:rsidRPr="00FD0425">
              <w:rPr>
                <w:lang w:eastAsia="ja-JP"/>
              </w:rPr>
              <w:t>9.2.3.71</w:t>
            </w:r>
          </w:p>
        </w:tc>
        <w:tc>
          <w:tcPr>
            <w:tcW w:w="1728" w:type="dxa"/>
          </w:tcPr>
          <w:p w14:paraId="5946B2EA" w14:textId="77777777" w:rsidR="0097209E" w:rsidRDefault="00BA787F" w:rsidP="0073372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F45E5A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7870DA8" w14:textId="77777777" w:rsidR="00BA787F" w:rsidRPr="00FD0425" w:rsidRDefault="00BA787F" w:rsidP="0073372F">
            <w:pPr>
              <w:pStyle w:val="TAC"/>
              <w:keepNext w:val="0"/>
              <w:keepLines w:val="0"/>
              <w:widowControl w:val="0"/>
              <w:rPr>
                <w:lang w:eastAsia="ja-JP"/>
              </w:rPr>
            </w:pPr>
          </w:p>
        </w:tc>
      </w:tr>
      <w:tr w:rsidR="00BA787F" w:rsidRPr="00FD0425" w14:paraId="5ED983C8" w14:textId="77777777" w:rsidTr="00B7121B">
        <w:tc>
          <w:tcPr>
            <w:tcW w:w="2160" w:type="dxa"/>
          </w:tcPr>
          <w:p w14:paraId="0CB2C921"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41DAA3F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BD06B25" w14:textId="77777777" w:rsidR="00BA787F" w:rsidRPr="00FD0425" w:rsidRDefault="00BA787F" w:rsidP="0073372F">
            <w:pPr>
              <w:pStyle w:val="TAL"/>
              <w:keepNext w:val="0"/>
              <w:keepLines w:val="0"/>
              <w:widowControl w:val="0"/>
              <w:rPr>
                <w:bCs/>
                <w:i/>
                <w:szCs w:val="18"/>
                <w:lang w:eastAsia="ja-JP"/>
              </w:rPr>
            </w:pPr>
          </w:p>
        </w:tc>
        <w:tc>
          <w:tcPr>
            <w:tcW w:w="1512" w:type="dxa"/>
          </w:tcPr>
          <w:p w14:paraId="05AB5F1C" w14:textId="77777777" w:rsidR="00BA787F" w:rsidRPr="00FD0425" w:rsidRDefault="00BA787F" w:rsidP="0073372F">
            <w:pPr>
              <w:pStyle w:val="TAL"/>
              <w:keepNext w:val="0"/>
              <w:keepLines w:val="0"/>
              <w:widowControl w:val="0"/>
            </w:pPr>
            <w:r w:rsidRPr="00FD0425">
              <w:t>9.2.3.75</w:t>
            </w:r>
          </w:p>
        </w:tc>
        <w:tc>
          <w:tcPr>
            <w:tcW w:w="1728" w:type="dxa"/>
          </w:tcPr>
          <w:p w14:paraId="1A6C619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4AE94622"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234637C" w14:textId="77777777" w:rsidR="00BA787F" w:rsidRPr="00FD0425" w:rsidRDefault="00BA787F" w:rsidP="0073372F">
            <w:pPr>
              <w:pStyle w:val="TAC"/>
              <w:keepNext w:val="0"/>
              <w:keepLines w:val="0"/>
              <w:widowControl w:val="0"/>
              <w:rPr>
                <w:lang w:eastAsia="ja-JP"/>
              </w:rPr>
            </w:pPr>
          </w:p>
        </w:tc>
      </w:tr>
      <w:tr w:rsidR="00BA787F" w:rsidRPr="00FD0425" w14:paraId="7A8FE35D" w14:textId="77777777" w:rsidTr="00B7121B">
        <w:tc>
          <w:tcPr>
            <w:tcW w:w="2160" w:type="dxa"/>
          </w:tcPr>
          <w:p w14:paraId="59A173AF"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1DFED39" w14:textId="77777777" w:rsidR="00BA787F" w:rsidRPr="00FD0425" w:rsidRDefault="00BA787F" w:rsidP="0073372F">
            <w:pPr>
              <w:pStyle w:val="TAL"/>
              <w:keepNext w:val="0"/>
              <w:keepLines w:val="0"/>
              <w:widowControl w:val="0"/>
              <w:rPr>
                <w:rFonts w:eastAsia="Batang"/>
                <w:lang w:eastAsia="ja-JP"/>
              </w:rPr>
            </w:pPr>
          </w:p>
        </w:tc>
        <w:tc>
          <w:tcPr>
            <w:tcW w:w="1080" w:type="dxa"/>
          </w:tcPr>
          <w:p w14:paraId="269C65B9" w14:textId="77777777" w:rsidR="00BA787F" w:rsidRPr="00FD0425" w:rsidRDefault="00BA787F" w:rsidP="0073372F">
            <w:pPr>
              <w:pStyle w:val="TAL"/>
              <w:keepNext w:val="0"/>
              <w:keepLines w:val="0"/>
              <w:widowControl w:val="0"/>
              <w:rPr>
                <w:bCs/>
                <w:i/>
                <w:szCs w:val="18"/>
                <w:lang w:eastAsia="ja-JP"/>
              </w:rPr>
            </w:pPr>
            <w:r w:rsidRPr="00FD0425">
              <w:rPr>
                <w:i/>
              </w:rPr>
              <w:t>1</w:t>
            </w:r>
          </w:p>
        </w:tc>
        <w:tc>
          <w:tcPr>
            <w:tcW w:w="1512" w:type="dxa"/>
          </w:tcPr>
          <w:p w14:paraId="58F71EA8" w14:textId="77777777" w:rsidR="00BA787F" w:rsidRPr="00FD0425" w:rsidRDefault="00BA787F" w:rsidP="0073372F">
            <w:pPr>
              <w:pStyle w:val="TAL"/>
              <w:keepNext w:val="0"/>
              <w:keepLines w:val="0"/>
              <w:widowControl w:val="0"/>
              <w:rPr>
                <w:lang w:eastAsia="ja-JP"/>
              </w:rPr>
            </w:pPr>
          </w:p>
        </w:tc>
        <w:tc>
          <w:tcPr>
            <w:tcW w:w="1728" w:type="dxa"/>
          </w:tcPr>
          <w:p w14:paraId="1B5FF291" w14:textId="77777777" w:rsidR="00BA787F" w:rsidRPr="00FD0425" w:rsidRDefault="00BA787F" w:rsidP="0073372F">
            <w:pPr>
              <w:pStyle w:val="TAL"/>
              <w:keepNext w:val="0"/>
              <w:keepLines w:val="0"/>
              <w:widowControl w:val="0"/>
              <w:rPr>
                <w:iCs/>
                <w:lang w:eastAsia="ja-JP"/>
              </w:rPr>
            </w:pPr>
          </w:p>
        </w:tc>
        <w:tc>
          <w:tcPr>
            <w:tcW w:w="1080" w:type="dxa"/>
          </w:tcPr>
          <w:p w14:paraId="4AE96EDB"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84E9AA7" w14:textId="77777777" w:rsidR="00BA787F" w:rsidRPr="00FD0425" w:rsidRDefault="00BA787F" w:rsidP="0073372F">
            <w:pPr>
              <w:pStyle w:val="TAC"/>
              <w:keepNext w:val="0"/>
              <w:keepLines w:val="0"/>
              <w:widowControl w:val="0"/>
              <w:rPr>
                <w:iCs/>
                <w:lang w:eastAsia="ja-JP"/>
              </w:rPr>
            </w:pPr>
          </w:p>
        </w:tc>
      </w:tr>
      <w:tr w:rsidR="00BA787F" w:rsidRPr="00FD0425" w14:paraId="766ED3C0" w14:textId="77777777" w:rsidTr="00B7121B">
        <w:tc>
          <w:tcPr>
            <w:tcW w:w="2160" w:type="dxa"/>
          </w:tcPr>
          <w:p w14:paraId="7D1259CC"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440BE06B" w14:textId="77777777" w:rsidR="00BA787F" w:rsidRPr="00FD0425" w:rsidRDefault="00BA787F" w:rsidP="0073372F">
            <w:pPr>
              <w:pStyle w:val="TAL"/>
              <w:keepNext w:val="0"/>
              <w:keepLines w:val="0"/>
              <w:widowControl w:val="0"/>
              <w:rPr>
                <w:rFonts w:eastAsia="Batang"/>
                <w:lang w:eastAsia="ja-JP"/>
              </w:rPr>
            </w:pPr>
          </w:p>
        </w:tc>
        <w:tc>
          <w:tcPr>
            <w:tcW w:w="1080" w:type="dxa"/>
          </w:tcPr>
          <w:p w14:paraId="16AD45B6"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0580C9F" w14:textId="77777777" w:rsidR="00BA787F" w:rsidRPr="00FD0425" w:rsidRDefault="00BA787F" w:rsidP="0073372F">
            <w:pPr>
              <w:pStyle w:val="TAL"/>
              <w:keepNext w:val="0"/>
              <w:keepLines w:val="0"/>
              <w:widowControl w:val="0"/>
              <w:rPr>
                <w:lang w:eastAsia="ja-JP"/>
              </w:rPr>
            </w:pPr>
          </w:p>
        </w:tc>
        <w:tc>
          <w:tcPr>
            <w:tcW w:w="1728" w:type="dxa"/>
          </w:tcPr>
          <w:p w14:paraId="1CE8D767" w14:textId="77777777" w:rsidR="00BA787F" w:rsidRPr="00FD0425" w:rsidRDefault="00BA787F" w:rsidP="0073372F">
            <w:pPr>
              <w:pStyle w:val="TAL"/>
              <w:keepNext w:val="0"/>
              <w:keepLines w:val="0"/>
              <w:widowControl w:val="0"/>
              <w:rPr>
                <w:iCs/>
                <w:lang w:eastAsia="ja-JP"/>
              </w:rPr>
            </w:pPr>
          </w:p>
        </w:tc>
        <w:tc>
          <w:tcPr>
            <w:tcW w:w="1080" w:type="dxa"/>
          </w:tcPr>
          <w:p w14:paraId="2B9C4144"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80A60C" w14:textId="77777777" w:rsidR="00BA787F" w:rsidRPr="00FD0425" w:rsidRDefault="00BA787F" w:rsidP="0073372F">
            <w:pPr>
              <w:pStyle w:val="TAC"/>
              <w:keepNext w:val="0"/>
              <w:keepLines w:val="0"/>
              <w:widowControl w:val="0"/>
              <w:rPr>
                <w:iCs/>
                <w:lang w:eastAsia="ja-JP"/>
              </w:rPr>
            </w:pPr>
          </w:p>
        </w:tc>
      </w:tr>
      <w:tr w:rsidR="00BA787F" w:rsidRPr="00FD0425" w14:paraId="63DE8223" w14:textId="77777777" w:rsidTr="00B7121B">
        <w:tc>
          <w:tcPr>
            <w:tcW w:w="2160" w:type="dxa"/>
          </w:tcPr>
          <w:p w14:paraId="14BE7233"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692FD55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B1810AB" w14:textId="77777777" w:rsidR="00BA787F" w:rsidRPr="00FD0425" w:rsidRDefault="00BA787F" w:rsidP="0073372F">
            <w:pPr>
              <w:pStyle w:val="TAL"/>
              <w:keepNext w:val="0"/>
              <w:keepLines w:val="0"/>
              <w:widowControl w:val="0"/>
              <w:rPr>
                <w:bCs/>
                <w:i/>
                <w:szCs w:val="18"/>
                <w:lang w:eastAsia="ja-JP"/>
              </w:rPr>
            </w:pPr>
          </w:p>
        </w:tc>
        <w:tc>
          <w:tcPr>
            <w:tcW w:w="1512" w:type="dxa"/>
          </w:tcPr>
          <w:p w14:paraId="15445474"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7968A201" w14:textId="77777777" w:rsidR="00BA787F" w:rsidRPr="00FD0425" w:rsidRDefault="00BA787F" w:rsidP="0073372F">
            <w:pPr>
              <w:pStyle w:val="TAL"/>
              <w:keepNext w:val="0"/>
              <w:keepLines w:val="0"/>
              <w:widowControl w:val="0"/>
              <w:rPr>
                <w:iCs/>
                <w:lang w:eastAsia="ja-JP"/>
              </w:rPr>
            </w:pPr>
          </w:p>
        </w:tc>
        <w:tc>
          <w:tcPr>
            <w:tcW w:w="1080" w:type="dxa"/>
          </w:tcPr>
          <w:p w14:paraId="3E1C0596"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40F23D5" w14:textId="77777777" w:rsidR="00BA787F" w:rsidRPr="00FD0425" w:rsidRDefault="00BA787F" w:rsidP="0073372F">
            <w:pPr>
              <w:pStyle w:val="TAC"/>
              <w:keepNext w:val="0"/>
              <w:keepLines w:val="0"/>
              <w:widowControl w:val="0"/>
              <w:rPr>
                <w:iCs/>
                <w:lang w:eastAsia="ja-JP"/>
              </w:rPr>
            </w:pPr>
          </w:p>
        </w:tc>
      </w:tr>
      <w:tr w:rsidR="00116D53" w:rsidRPr="00FD0425" w14:paraId="14BE55BB" w14:textId="77777777" w:rsidTr="00B7121B">
        <w:tc>
          <w:tcPr>
            <w:tcW w:w="2160" w:type="dxa"/>
          </w:tcPr>
          <w:p w14:paraId="6A3357CC"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EBC1A34"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14628B7" w14:textId="77777777" w:rsidR="00116D53" w:rsidRPr="00FD0425" w:rsidRDefault="00116D53" w:rsidP="0073372F">
            <w:pPr>
              <w:pStyle w:val="TAL"/>
              <w:keepNext w:val="0"/>
              <w:keepLines w:val="0"/>
              <w:widowControl w:val="0"/>
              <w:rPr>
                <w:bCs/>
                <w:i/>
                <w:szCs w:val="18"/>
                <w:lang w:eastAsia="ja-JP"/>
              </w:rPr>
            </w:pPr>
          </w:p>
        </w:tc>
        <w:tc>
          <w:tcPr>
            <w:tcW w:w="1512" w:type="dxa"/>
          </w:tcPr>
          <w:p w14:paraId="1B94B692" w14:textId="77777777" w:rsidR="00116D53" w:rsidRPr="00FD0425" w:rsidRDefault="00116D53" w:rsidP="0073372F">
            <w:pPr>
              <w:pStyle w:val="TAL"/>
              <w:keepNext w:val="0"/>
              <w:keepLines w:val="0"/>
              <w:widowControl w:val="0"/>
            </w:pPr>
            <w:r w:rsidRPr="00FD0425">
              <w:t>GBR QoS Flow Information</w:t>
            </w:r>
          </w:p>
          <w:p w14:paraId="332CBA75" w14:textId="77777777" w:rsidR="00116D53" w:rsidRPr="00FD0425" w:rsidRDefault="00116D53" w:rsidP="0073372F">
            <w:pPr>
              <w:pStyle w:val="TAL"/>
              <w:keepNext w:val="0"/>
              <w:keepLines w:val="0"/>
              <w:widowControl w:val="0"/>
            </w:pPr>
            <w:r w:rsidRPr="00FD0425">
              <w:t>9.2.3.6</w:t>
            </w:r>
          </w:p>
        </w:tc>
        <w:tc>
          <w:tcPr>
            <w:tcW w:w="1728" w:type="dxa"/>
          </w:tcPr>
          <w:p w14:paraId="55F9F5EA"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715C02E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71E90DAB" w14:textId="77777777" w:rsidR="00116D53" w:rsidRPr="00FD0425" w:rsidRDefault="00116D53" w:rsidP="0073372F">
            <w:pPr>
              <w:pStyle w:val="TAC"/>
              <w:keepNext w:val="0"/>
              <w:keepLines w:val="0"/>
              <w:widowControl w:val="0"/>
              <w:rPr>
                <w:iCs/>
                <w:lang w:eastAsia="ja-JP"/>
              </w:rPr>
            </w:pPr>
          </w:p>
        </w:tc>
      </w:tr>
      <w:tr w:rsidR="00116D53" w:rsidRPr="00FD0425" w14:paraId="699E9040" w14:textId="77777777" w:rsidTr="00B7121B">
        <w:tc>
          <w:tcPr>
            <w:tcW w:w="2160" w:type="dxa"/>
          </w:tcPr>
          <w:p w14:paraId="64EB9D1B"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Pr>
          <w:p w14:paraId="3DF6FB2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70E3261" w14:textId="77777777" w:rsidR="00116D53" w:rsidRPr="00FD0425" w:rsidRDefault="00116D53" w:rsidP="0073372F">
            <w:pPr>
              <w:pStyle w:val="TAL"/>
              <w:keepNext w:val="0"/>
              <w:keepLines w:val="0"/>
              <w:widowControl w:val="0"/>
              <w:rPr>
                <w:bCs/>
                <w:i/>
                <w:szCs w:val="18"/>
                <w:lang w:eastAsia="ja-JP"/>
              </w:rPr>
            </w:pPr>
          </w:p>
        </w:tc>
        <w:tc>
          <w:tcPr>
            <w:tcW w:w="1512" w:type="dxa"/>
          </w:tcPr>
          <w:p w14:paraId="06AF8EF4" w14:textId="77777777" w:rsidR="00116D53" w:rsidRPr="00FD0425" w:rsidRDefault="00116D53" w:rsidP="0073372F">
            <w:pPr>
              <w:pStyle w:val="TAL"/>
              <w:keepNext w:val="0"/>
              <w:keepLines w:val="0"/>
              <w:widowControl w:val="0"/>
            </w:pPr>
            <w:r w:rsidRPr="00FD0425">
              <w:rPr>
                <w:lang w:eastAsia="ja-JP"/>
              </w:rPr>
              <w:t>9.2.3.79</w:t>
            </w:r>
          </w:p>
        </w:tc>
        <w:tc>
          <w:tcPr>
            <w:tcW w:w="1728" w:type="dxa"/>
          </w:tcPr>
          <w:p w14:paraId="180BE6B5" w14:textId="77777777" w:rsidR="00116D53" w:rsidRPr="00FD0425" w:rsidRDefault="00116D53" w:rsidP="0073372F">
            <w:pPr>
              <w:pStyle w:val="TAL"/>
              <w:keepNext w:val="0"/>
              <w:keepLines w:val="0"/>
              <w:widowControl w:val="0"/>
              <w:rPr>
                <w:iCs/>
                <w:lang w:eastAsia="ja-JP"/>
              </w:rPr>
            </w:pPr>
          </w:p>
        </w:tc>
        <w:tc>
          <w:tcPr>
            <w:tcW w:w="1080" w:type="dxa"/>
          </w:tcPr>
          <w:p w14:paraId="1B9E6CD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7C27210" w14:textId="77777777" w:rsidR="00116D53" w:rsidRPr="00FD0425" w:rsidRDefault="00116D53" w:rsidP="0073372F">
            <w:pPr>
              <w:pStyle w:val="TAC"/>
              <w:keepNext w:val="0"/>
              <w:keepLines w:val="0"/>
              <w:widowControl w:val="0"/>
              <w:rPr>
                <w:iCs/>
                <w:lang w:eastAsia="ja-JP"/>
              </w:rPr>
            </w:pPr>
          </w:p>
        </w:tc>
      </w:tr>
      <w:tr w:rsidR="00621C39" w:rsidRPr="00FD0425" w14:paraId="0251CA56" w14:textId="77777777" w:rsidTr="00B7121B">
        <w:tc>
          <w:tcPr>
            <w:tcW w:w="2160" w:type="dxa"/>
          </w:tcPr>
          <w:p w14:paraId="0310C92F"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3602D310"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2567CF21" w14:textId="77777777" w:rsidR="00621C39" w:rsidRPr="00FD0425" w:rsidRDefault="00621C39" w:rsidP="0073372F">
            <w:pPr>
              <w:pStyle w:val="TAL"/>
              <w:keepNext w:val="0"/>
              <w:keepLines w:val="0"/>
              <w:widowControl w:val="0"/>
              <w:rPr>
                <w:bCs/>
                <w:i/>
                <w:szCs w:val="18"/>
                <w:lang w:eastAsia="ja-JP"/>
              </w:rPr>
            </w:pPr>
          </w:p>
        </w:tc>
        <w:tc>
          <w:tcPr>
            <w:tcW w:w="1512" w:type="dxa"/>
          </w:tcPr>
          <w:p w14:paraId="1A81E5F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FE2D1A0" w14:textId="77777777" w:rsidR="00621C39" w:rsidRPr="00FD0425" w:rsidRDefault="00621C39" w:rsidP="0073372F">
            <w:pPr>
              <w:pStyle w:val="TAL"/>
              <w:keepNext w:val="0"/>
              <w:keepLines w:val="0"/>
              <w:widowControl w:val="0"/>
              <w:rPr>
                <w:iCs/>
                <w:lang w:eastAsia="ja-JP"/>
              </w:rPr>
            </w:pPr>
          </w:p>
        </w:tc>
        <w:tc>
          <w:tcPr>
            <w:tcW w:w="1080" w:type="dxa"/>
          </w:tcPr>
          <w:p w14:paraId="1B90D26D"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1DE55746"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7121B">
        <w:tc>
          <w:tcPr>
            <w:tcW w:w="2160" w:type="dxa"/>
          </w:tcPr>
          <w:p w14:paraId="16CBF7AC" w14:textId="77777777" w:rsidR="005B10BF" w:rsidRDefault="005B10BF" w:rsidP="0073372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t>Forwarding IP Address</w:t>
            </w:r>
          </w:p>
        </w:tc>
        <w:tc>
          <w:tcPr>
            <w:tcW w:w="1080" w:type="dxa"/>
          </w:tcPr>
          <w:p w14:paraId="29E93E55" w14:textId="77777777" w:rsidR="005B10BF" w:rsidRDefault="005B10BF"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7408F9E0" w14:textId="77777777" w:rsidR="005B10BF" w:rsidRPr="00FD0425" w:rsidRDefault="005B10BF" w:rsidP="0073372F">
            <w:pPr>
              <w:pStyle w:val="TAL"/>
              <w:keepNext w:val="0"/>
              <w:keepLines w:val="0"/>
              <w:widowControl w:val="0"/>
              <w:rPr>
                <w:bCs/>
                <w:i/>
                <w:szCs w:val="18"/>
                <w:lang w:eastAsia="ja-JP"/>
              </w:rPr>
            </w:pPr>
          </w:p>
        </w:tc>
        <w:tc>
          <w:tcPr>
            <w:tcW w:w="1512" w:type="dxa"/>
          </w:tcPr>
          <w:p w14:paraId="1766ECA8"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Transport Layer Address</w:t>
            </w:r>
          </w:p>
          <w:p w14:paraId="62919A42"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Pr>
          <w:p w14:paraId="06D7BCC8" w14:textId="77777777" w:rsidR="005B10BF" w:rsidRPr="00FD0425" w:rsidRDefault="005B10BF"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Pr>
          <w:p w14:paraId="1D72003A" w14:textId="77777777" w:rsidR="005B10BF" w:rsidRDefault="005B10BF" w:rsidP="0073372F">
            <w:pPr>
              <w:pStyle w:val="TAC"/>
              <w:keepNext w:val="0"/>
              <w:keepLines w:val="0"/>
              <w:widowControl w:val="0"/>
              <w:rPr>
                <w:rFonts w:eastAsia="SimSun"/>
                <w:lang w:eastAsia="ja-JP"/>
              </w:rPr>
            </w:pPr>
            <w:r w:rsidRPr="00103C35">
              <w:rPr>
                <w:rFonts w:eastAsia="SimSun"/>
                <w:lang w:eastAsia="ja-JP"/>
              </w:rPr>
              <w:t>YES</w:t>
            </w:r>
          </w:p>
        </w:tc>
        <w:tc>
          <w:tcPr>
            <w:tcW w:w="1080" w:type="dxa"/>
          </w:tcPr>
          <w:p w14:paraId="397F740F"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7121B">
        <w:tc>
          <w:tcPr>
            <w:tcW w:w="2160" w:type="dxa"/>
          </w:tcPr>
          <w:p w14:paraId="73797A29" w14:textId="77777777" w:rsidR="00282EC2" w:rsidRPr="00FD0425" w:rsidRDefault="00282EC2"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Pr>
          <w:p w14:paraId="16506C4F" w14:textId="77777777" w:rsidR="00282EC2" w:rsidRPr="00FD0425" w:rsidRDefault="00282EC2" w:rsidP="0073372F">
            <w:pPr>
              <w:pStyle w:val="TAL"/>
              <w:keepNext w:val="0"/>
              <w:keepLines w:val="0"/>
              <w:widowControl w:val="0"/>
              <w:rPr>
                <w:rFonts w:eastAsia="Batang"/>
                <w:lang w:eastAsia="ja-JP"/>
              </w:rPr>
            </w:pPr>
          </w:p>
        </w:tc>
        <w:tc>
          <w:tcPr>
            <w:tcW w:w="1080" w:type="dxa"/>
          </w:tcPr>
          <w:p w14:paraId="2657DE74" w14:textId="77777777" w:rsidR="00282EC2" w:rsidRPr="00FD0425" w:rsidRDefault="00282EC2" w:rsidP="0073372F">
            <w:pPr>
              <w:pStyle w:val="TAL"/>
              <w:keepNext w:val="0"/>
              <w:keepLines w:val="0"/>
              <w:widowControl w:val="0"/>
              <w:rPr>
                <w:bCs/>
                <w:i/>
                <w:szCs w:val="18"/>
                <w:lang w:eastAsia="ja-JP"/>
              </w:rPr>
            </w:pPr>
            <w:r>
              <w:rPr>
                <w:bCs/>
                <w:i/>
                <w:szCs w:val="18"/>
                <w:lang w:eastAsia="ja-JP"/>
              </w:rPr>
              <w:t>0..1</w:t>
            </w:r>
          </w:p>
        </w:tc>
        <w:tc>
          <w:tcPr>
            <w:tcW w:w="1512" w:type="dxa"/>
          </w:tcPr>
          <w:p w14:paraId="13FDD41F" w14:textId="77777777" w:rsidR="00282EC2" w:rsidRPr="00FD0425" w:rsidRDefault="00282EC2" w:rsidP="0073372F">
            <w:pPr>
              <w:pStyle w:val="TAL"/>
              <w:keepNext w:val="0"/>
              <w:keepLines w:val="0"/>
              <w:widowControl w:val="0"/>
              <w:rPr>
                <w:lang w:eastAsia="ja-JP"/>
              </w:rPr>
            </w:pPr>
          </w:p>
        </w:tc>
        <w:tc>
          <w:tcPr>
            <w:tcW w:w="1728" w:type="dxa"/>
          </w:tcPr>
          <w:p w14:paraId="0BBF63C9" w14:textId="77777777" w:rsidR="00282EC2" w:rsidRPr="00FD0425" w:rsidRDefault="00282EC2" w:rsidP="0073372F">
            <w:pPr>
              <w:pStyle w:val="TAL"/>
              <w:keepNext w:val="0"/>
              <w:keepLines w:val="0"/>
              <w:widowControl w:val="0"/>
              <w:rPr>
                <w:iCs/>
                <w:lang w:eastAsia="ja-JP"/>
              </w:rPr>
            </w:pPr>
          </w:p>
        </w:tc>
        <w:tc>
          <w:tcPr>
            <w:tcW w:w="1080" w:type="dxa"/>
          </w:tcPr>
          <w:p w14:paraId="4863C42D" w14:textId="77777777" w:rsidR="00282EC2" w:rsidRPr="00FD0425" w:rsidRDefault="00282EC2" w:rsidP="0073372F">
            <w:pPr>
              <w:pStyle w:val="TAC"/>
              <w:keepNext w:val="0"/>
              <w:keepLines w:val="0"/>
              <w:widowControl w:val="0"/>
              <w:rPr>
                <w:lang w:eastAsia="ja-JP"/>
              </w:rPr>
            </w:pPr>
            <w:r w:rsidRPr="002D3F02">
              <w:rPr>
                <w:lang w:eastAsia="ja-JP"/>
              </w:rPr>
              <w:t>YES</w:t>
            </w:r>
          </w:p>
        </w:tc>
        <w:tc>
          <w:tcPr>
            <w:tcW w:w="1080" w:type="dxa"/>
          </w:tcPr>
          <w:p w14:paraId="3669C7FE" w14:textId="77777777" w:rsidR="00282EC2"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7121B">
        <w:tc>
          <w:tcPr>
            <w:tcW w:w="2160" w:type="dxa"/>
          </w:tcPr>
          <w:p w14:paraId="530E24AF" w14:textId="77777777" w:rsidR="00282EC2" w:rsidRPr="00FD0425" w:rsidRDefault="00282EC2"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Pr>
          <w:p w14:paraId="60A22D2E" w14:textId="77777777" w:rsidR="00282EC2" w:rsidRPr="00FD0425" w:rsidRDefault="00282EC2" w:rsidP="0073372F">
            <w:pPr>
              <w:pStyle w:val="TAL"/>
              <w:keepNext w:val="0"/>
              <w:keepLines w:val="0"/>
              <w:widowControl w:val="0"/>
              <w:rPr>
                <w:rFonts w:eastAsia="Batang"/>
                <w:lang w:eastAsia="ja-JP"/>
              </w:rPr>
            </w:pPr>
          </w:p>
        </w:tc>
        <w:tc>
          <w:tcPr>
            <w:tcW w:w="1080" w:type="dxa"/>
          </w:tcPr>
          <w:p w14:paraId="48AC3539" w14:textId="77777777" w:rsidR="00282EC2" w:rsidRPr="00FD0425" w:rsidRDefault="00282EC2" w:rsidP="0073372F">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Pr>
          <w:p w14:paraId="11829AAF" w14:textId="77777777" w:rsidR="00282EC2" w:rsidRPr="00FD0425" w:rsidRDefault="00282EC2" w:rsidP="0073372F">
            <w:pPr>
              <w:pStyle w:val="TAL"/>
              <w:keepNext w:val="0"/>
              <w:keepLines w:val="0"/>
              <w:widowControl w:val="0"/>
              <w:rPr>
                <w:lang w:eastAsia="ja-JP"/>
              </w:rPr>
            </w:pPr>
          </w:p>
        </w:tc>
        <w:tc>
          <w:tcPr>
            <w:tcW w:w="1728" w:type="dxa"/>
          </w:tcPr>
          <w:p w14:paraId="5A74F048" w14:textId="77777777" w:rsidR="00282EC2" w:rsidRPr="00FD0425" w:rsidRDefault="00282EC2" w:rsidP="0073372F">
            <w:pPr>
              <w:pStyle w:val="TAL"/>
              <w:keepNext w:val="0"/>
              <w:keepLines w:val="0"/>
              <w:widowControl w:val="0"/>
              <w:rPr>
                <w:iCs/>
                <w:lang w:eastAsia="ja-JP"/>
              </w:rPr>
            </w:pPr>
          </w:p>
        </w:tc>
        <w:tc>
          <w:tcPr>
            <w:tcW w:w="1080" w:type="dxa"/>
          </w:tcPr>
          <w:p w14:paraId="5332E9A6"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633A69EE" w14:textId="77777777" w:rsidR="00282EC2" w:rsidRPr="00FD0425" w:rsidRDefault="00282EC2" w:rsidP="0073372F">
            <w:pPr>
              <w:pStyle w:val="TAC"/>
              <w:keepNext w:val="0"/>
              <w:keepLines w:val="0"/>
              <w:widowControl w:val="0"/>
              <w:rPr>
                <w:iCs/>
                <w:lang w:eastAsia="ja-JP"/>
              </w:rPr>
            </w:pPr>
          </w:p>
        </w:tc>
      </w:tr>
      <w:tr w:rsidR="0022119D" w:rsidRPr="00FD0425" w14:paraId="2516C634" w14:textId="77777777" w:rsidTr="00B7121B">
        <w:tc>
          <w:tcPr>
            <w:tcW w:w="2160" w:type="dxa"/>
          </w:tcPr>
          <w:p w14:paraId="141E222F"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Pr>
          <w:p w14:paraId="63121C85"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Pr>
          <w:p w14:paraId="48DD040A" w14:textId="77777777" w:rsidR="0022119D" w:rsidRPr="00FD0425" w:rsidRDefault="0022119D" w:rsidP="0022119D">
            <w:pPr>
              <w:pStyle w:val="TAL"/>
              <w:keepNext w:val="0"/>
              <w:keepLines w:val="0"/>
              <w:widowControl w:val="0"/>
              <w:rPr>
                <w:bCs/>
                <w:i/>
                <w:szCs w:val="18"/>
                <w:lang w:eastAsia="ja-JP"/>
              </w:rPr>
            </w:pPr>
          </w:p>
        </w:tc>
        <w:tc>
          <w:tcPr>
            <w:tcW w:w="1512" w:type="dxa"/>
          </w:tcPr>
          <w:p w14:paraId="61F0D8C9" w14:textId="305355C2"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Pr>
          <w:p w14:paraId="6FB97919"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Pr>
          <w:p w14:paraId="3967AB5E" w14:textId="77777777" w:rsidR="0022119D" w:rsidRPr="00FD0425" w:rsidRDefault="0022119D" w:rsidP="0022119D">
            <w:pPr>
              <w:pStyle w:val="TAC"/>
              <w:keepNext w:val="0"/>
              <w:keepLines w:val="0"/>
              <w:widowControl w:val="0"/>
              <w:rPr>
                <w:lang w:eastAsia="ja-JP"/>
              </w:rPr>
            </w:pPr>
            <w:r>
              <w:rPr>
                <w:lang w:eastAsia="ja-JP"/>
              </w:rPr>
              <w:t>–</w:t>
            </w:r>
          </w:p>
        </w:tc>
        <w:tc>
          <w:tcPr>
            <w:tcW w:w="1080" w:type="dxa"/>
          </w:tcPr>
          <w:p w14:paraId="59261594" w14:textId="77777777" w:rsidR="0022119D" w:rsidRPr="00FD0425" w:rsidRDefault="0022119D" w:rsidP="0022119D">
            <w:pPr>
              <w:pStyle w:val="TAC"/>
              <w:keepNext w:val="0"/>
              <w:keepLines w:val="0"/>
              <w:widowControl w:val="0"/>
              <w:rPr>
                <w:iCs/>
                <w:lang w:eastAsia="ja-JP"/>
              </w:rPr>
            </w:pPr>
          </w:p>
        </w:tc>
      </w:tr>
      <w:tr w:rsidR="0022119D" w:rsidRPr="00FD0425" w14:paraId="59C73383" w14:textId="77777777" w:rsidTr="00B7121B">
        <w:tc>
          <w:tcPr>
            <w:tcW w:w="2160" w:type="dxa"/>
          </w:tcPr>
          <w:p w14:paraId="75BE80E5" w14:textId="77777777" w:rsidR="0022119D" w:rsidRPr="00FD0425" w:rsidRDefault="0022119D" w:rsidP="0022119D">
            <w:pPr>
              <w:pStyle w:val="TAL"/>
              <w:keepNext w:val="0"/>
              <w:keepLines w:val="0"/>
              <w:widowControl w:val="0"/>
              <w:ind w:left="227"/>
              <w:rPr>
                <w:rFonts w:eastAsia="Batang"/>
                <w:lang w:eastAsia="ja-JP"/>
              </w:rPr>
            </w:pPr>
            <w:r w:rsidRPr="00493A81">
              <w:rPr>
                <w:lang w:eastAsia="ja-JP"/>
              </w:rPr>
              <w:t>&gt;&gt;RLC Duplication Information</w:t>
            </w:r>
          </w:p>
        </w:tc>
        <w:tc>
          <w:tcPr>
            <w:tcW w:w="1080" w:type="dxa"/>
          </w:tcPr>
          <w:p w14:paraId="2863C06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Pr>
          <w:p w14:paraId="15D85EB9" w14:textId="77777777" w:rsidR="0022119D" w:rsidRPr="00FD0425" w:rsidRDefault="0022119D" w:rsidP="0022119D">
            <w:pPr>
              <w:pStyle w:val="TAL"/>
              <w:keepNext w:val="0"/>
              <w:keepLines w:val="0"/>
              <w:widowControl w:val="0"/>
              <w:rPr>
                <w:bCs/>
                <w:i/>
                <w:szCs w:val="18"/>
                <w:lang w:eastAsia="ja-JP"/>
              </w:rPr>
            </w:pPr>
          </w:p>
        </w:tc>
        <w:tc>
          <w:tcPr>
            <w:tcW w:w="1512" w:type="dxa"/>
          </w:tcPr>
          <w:p w14:paraId="28B6A0F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Pr>
          <w:p w14:paraId="014B1C8D" w14:textId="77777777" w:rsidR="0022119D" w:rsidRPr="00FD0425" w:rsidRDefault="0022119D" w:rsidP="0022119D">
            <w:pPr>
              <w:pStyle w:val="TAL"/>
              <w:keepNext w:val="0"/>
              <w:keepLines w:val="0"/>
              <w:widowControl w:val="0"/>
              <w:rPr>
                <w:iCs/>
                <w:lang w:eastAsia="ja-JP"/>
              </w:rPr>
            </w:pPr>
          </w:p>
        </w:tc>
        <w:tc>
          <w:tcPr>
            <w:tcW w:w="1080" w:type="dxa"/>
          </w:tcPr>
          <w:p w14:paraId="3992EC65"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Pr>
          <w:p w14:paraId="5483A7BF" w14:textId="77777777" w:rsidR="0022119D" w:rsidRPr="00FD0425" w:rsidRDefault="0022119D" w:rsidP="0022119D">
            <w:pPr>
              <w:pStyle w:val="TAC"/>
              <w:keepNext w:val="0"/>
              <w:keepLines w:val="0"/>
              <w:widowControl w:val="0"/>
              <w:rPr>
                <w:iCs/>
                <w:lang w:eastAsia="ja-JP"/>
              </w:rPr>
            </w:pPr>
            <w:r>
              <w:rPr>
                <w:iCs/>
                <w:lang w:eastAsia="ja-JP"/>
              </w:rPr>
              <w:t>ignore</w:t>
            </w:r>
          </w:p>
        </w:tc>
      </w:tr>
      <w:tr w:rsidR="0022119D" w:rsidRPr="00FD0425" w14:paraId="730A9BA8" w14:textId="77777777" w:rsidTr="00B7121B">
        <w:tc>
          <w:tcPr>
            <w:tcW w:w="2160" w:type="dxa"/>
          </w:tcPr>
          <w:p w14:paraId="4A0FFC5C"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6251321B"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Pr>
          <w:p w14:paraId="5FFC2A18" w14:textId="77777777" w:rsidR="0022119D" w:rsidRPr="00FD0425" w:rsidRDefault="0022119D" w:rsidP="0022119D">
            <w:pPr>
              <w:pStyle w:val="TAL"/>
              <w:keepNext w:val="0"/>
              <w:keepLines w:val="0"/>
              <w:widowControl w:val="0"/>
              <w:rPr>
                <w:bCs/>
                <w:i/>
                <w:szCs w:val="18"/>
                <w:lang w:eastAsia="ja-JP"/>
              </w:rPr>
            </w:pPr>
          </w:p>
        </w:tc>
        <w:tc>
          <w:tcPr>
            <w:tcW w:w="1512" w:type="dxa"/>
          </w:tcPr>
          <w:p w14:paraId="67E7D753" w14:textId="77777777" w:rsidR="0022119D" w:rsidRPr="00FD0425" w:rsidRDefault="0022119D" w:rsidP="0022119D">
            <w:pPr>
              <w:pStyle w:val="TAL"/>
              <w:keepNext w:val="0"/>
              <w:keepLines w:val="0"/>
              <w:widowControl w:val="0"/>
            </w:pPr>
            <w:r w:rsidRPr="00FD0425">
              <w:rPr>
                <w:lang w:eastAsia="ja-JP"/>
              </w:rPr>
              <w:t>9.2.1.16</w:t>
            </w:r>
          </w:p>
        </w:tc>
        <w:tc>
          <w:tcPr>
            <w:tcW w:w="1728" w:type="dxa"/>
          </w:tcPr>
          <w:p w14:paraId="443C679D" w14:textId="77777777" w:rsidR="0022119D" w:rsidRPr="00FD0425" w:rsidRDefault="0022119D" w:rsidP="0022119D">
            <w:pPr>
              <w:pStyle w:val="TAL"/>
              <w:keepNext w:val="0"/>
              <w:keepLines w:val="0"/>
              <w:widowControl w:val="0"/>
              <w:rPr>
                <w:iCs/>
                <w:lang w:eastAsia="ja-JP"/>
              </w:rPr>
            </w:pPr>
            <w:r w:rsidRPr="00FD0425">
              <w:rPr>
                <w:iCs/>
                <w:lang w:eastAsia="ja-JP"/>
              </w:rPr>
              <w:t>Applicable for the QoS flows in DRBs to be setup.</w:t>
            </w:r>
          </w:p>
        </w:tc>
        <w:tc>
          <w:tcPr>
            <w:tcW w:w="1080" w:type="dxa"/>
          </w:tcPr>
          <w:p w14:paraId="5C5FD16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2F1D87A" w14:textId="77777777" w:rsidR="0022119D" w:rsidRPr="00FD0425" w:rsidRDefault="0022119D" w:rsidP="0022119D">
            <w:pPr>
              <w:pStyle w:val="TAC"/>
              <w:keepNext w:val="0"/>
              <w:keepLines w:val="0"/>
              <w:widowControl w:val="0"/>
              <w:rPr>
                <w:iCs/>
                <w:lang w:eastAsia="ja-JP"/>
              </w:rPr>
            </w:pPr>
          </w:p>
        </w:tc>
      </w:tr>
      <w:tr w:rsidR="0022119D" w:rsidRPr="00FD0425" w14:paraId="757EBE9E" w14:textId="77777777" w:rsidTr="00B7121B">
        <w:tc>
          <w:tcPr>
            <w:tcW w:w="2160" w:type="dxa"/>
          </w:tcPr>
          <w:p w14:paraId="790265FA" w14:textId="77777777" w:rsidR="0022119D" w:rsidRPr="00FD0425" w:rsidRDefault="0022119D" w:rsidP="0022119D">
            <w:pPr>
              <w:pStyle w:val="TAL"/>
              <w:keepNext w:val="0"/>
              <w:keepLines w:val="0"/>
              <w:widowControl w:val="0"/>
              <w:rPr>
                <w:b/>
                <w:lang w:eastAsia="ja-JP"/>
              </w:rPr>
            </w:pPr>
            <w:r w:rsidRPr="00FD0425">
              <w:rPr>
                <w:b/>
                <w:lang w:eastAsia="ja-JP"/>
              </w:rPr>
              <w:t>DRBs To Be Modified List</w:t>
            </w:r>
          </w:p>
        </w:tc>
        <w:tc>
          <w:tcPr>
            <w:tcW w:w="1080" w:type="dxa"/>
          </w:tcPr>
          <w:p w14:paraId="6C0F2207" w14:textId="77777777" w:rsidR="0022119D" w:rsidRPr="00FD0425" w:rsidRDefault="0022119D" w:rsidP="0022119D">
            <w:pPr>
              <w:pStyle w:val="TAL"/>
              <w:keepNext w:val="0"/>
              <w:keepLines w:val="0"/>
              <w:widowControl w:val="0"/>
              <w:rPr>
                <w:rFonts w:eastAsia="Batang"/>
                <w:lang w:eastAsia="ja-JP"/>
              </w:rPr>
            </w:pPr>
          </w:p>
        </w:tc>
        <w:tc>
          <w:tcPr>
            <w:tcW w:w="1080" w:type="dxa"/>
          </w:tcPr>
          <w:p w14:paraId="1B994A46"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Pr>
          <w:p w14:paraId="62C33047" w14:textId="77777777" w:rsidR="0022119D" w:rsidRPr="00FD0425" w:rsidRDefault="0022119D" w:rsidP="0022119D">
            <w:pPr>
              <w:pStyle w:val="TAL"/>
              <w:keepNext w:val="0"/>
              <w:keepLines w:val="0"/>
              <w:widowControl w:val="0"/>
              <w:rPr>
                <w:lang w:eastAsia="ja-JP"/>
              </w:rPr>
            </w:pPr>
          </w:p>
        </w:tc>
        <w:tc>
          <w:tcPr>
            <w:tcW w:w="1728" w:type="dxa"/>
          </w:tcPr>
          <w:p w14:paraId="751FED41" w14:textId="77777777" w:rsidR="0022119D" w:rsidRPr="00FD0425" w:rsidRDefault="0022119D" w:rsidP="0022119D">
            <w:pPr>
              <w:pStyle w:val="TAL"/>
              <w:keepNext w:val="0"/>
              <w:keepLines w:val="0"/>
              <w:widowControl w:val="0"/>
            </w:pPr>
          </w:p>
        </w:tc>
        <w:tc>
          <w:tcPr>
            <w:tcW w:w="1080" w:type="dxa"/>
          </w:tcPr>
          <w:p w14:paraId="64DDD22B"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2CD4A9B1" w14:textId="77777777" w:rsidR="0022119D" w:rsidRPr="00FD0425" w:rsidRDefault="0022119D" w:rsidP="0022119D">
            <w:pPr>
              <w:pStyle w:val="TAC"/>
              <w:keepNext w:val="0"/>
              <w:keepLines w:val="0"/>
              <w:widowControl w:val="0"/>
            </w:pPr>
          </w:p>
        </w:tc>
      </w:tr>
      <w:tr w:rsidR="0022119D" w:rsidRPr="00FD0425" w14:paraId="6F63768B" w14:textId="77777777" w:rsidTr="00B7121B">
        <w:tc>
          <w:tcPr>
            <w:tcW w:w="2160" w:type="dxa"/>
          </w:tcPr>
          <w:p w14:paraId="1A63B301" w14:textId="77777777" w:rsidR="0022119D" w:rsidRPr="00FD0425" w:rsidRDefault="0022119D" w:rsidP="0022119D">
            <w:pPr>
              <w:pStyle w:val="TAL"/>
              <w:keepNext w:val="0"/>
              <w:keepLines w:val="0"/>
              <w:widowControl w:val="0"/>
              <w:ind w:left="113"/>
              <w:rPr>
                <w:b/>
                <w:lang w:eastAsia="ja-JP"/>
              </w:rPr>
            </w:pPr>
            <w:r w:rsidRPr="00FD0425">
              <w:rPr>
                <w:b/>
                <w:lang w:eastAsia="ja-JP"/>
              </w:rPr>
              <w:t>&gt;DRBs to Be Modified Item</w:t>
            </w:r>
          </w:p>
        </w:tc>
        <w:tc>
          <w:tcPr>
            <w:tcW w:w="1080" w:type="dxa"/>
          </w:tcPr>
          <w:p w14:paraId="7DD6EDB9" w14:textId="77777777" w:rsidR="0022119D" w:rsidRPr="00FD0425" w:rsidRDefault="0022119D" w:rsidP="0022119D">
            <w:pPr>
              <w:pStyle w:val="TAL"/>
              <w:keepNext w:val="0"/>
              <w:keepLines w:val="0"/>
              <w:widowControl w:val="0"/>
              <w:rPr>
                <w:rFonts w:eastAsia="Batang"/>
                <w:lang w:eastAsia="ja-JP"/>
              </w:rPr>
            </w:pPr>
          </w:p>
        </w:tc>
        <w:tc>
          <w:tcPr>
            <w:tcW w:w="1080" w:type="dxa"/>
          </w:tcPr>
          <w:p w14:paraId="396AD389"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5241F607" w14:textId="77777777" w:rsidR="0022119D" w:rsidRPr="00FD0425" w:rsidRDefault="0022119D" w:rsidP="0022119D">
            <w:pPr>
              <w:pStyle w:val="TAL"/>
              <w:keepNext w:val="0"/>
              <w:keepLines w:val="0"/>
              <w:widowControl w:val="0"/>
              <w:rPr>
                <w:lang w:eastAsia="ja-JP"/>
              </w:rPr>
            </w:pPr>
          </w:p>
        </w:tc>
        <w:tc>
          <w:tcPr>
            <w:tcW w:w="1728" w:type="dxa"/>
          </w:tcPr>
          <w:p w14:paraId="47883A6B" w14:textId="77777777" w:rsidR="0022119D" w:rsidRPr="00FD0425" w:rsidRDefault="0022119D" w:rsidP="0022119D">
            <w:pPr>
              <w:pStyle w:val="TAL"/>
              <w:keepNext w:val="0"/>
              <w:keepLines w:val="0"/>
              <w:widowControl w:val="0"/>
            </w:pPr>
          </w:p>
        </w:tc>
        <w:tc>
          <w:tcPr>
            <w:tcW w:w="1080" w:type="dxa"/>
          </w:tcPr>
          <w:p w14:paraId="5035E679"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3ED7945D" w14:textId="77777777" w:rsidR="0022119D" w:rsidRPr="00FD0425" w:rsidRDefault="0022119D" w:rsidP="0022119D">
            <w:pPr>
              <w:pStyle w:val="TAC"/>
              <w:keepNext w:val="0"/>
              <w:keepLines w:val="0"/>
              <w:widowControl w:val="0"/>
            </w:pPr>
          </w:p>
        </w:tc>
      </w:tr>
      <w:tr w:rsidR="0022119D" w:rsidRPr="00FD0425" w14:paraId="3E2ADCC7" w14:textId="77777777" w:rsidTr="00B7121B">
        <w:tc>
          <w:tcPr>
            <w:tcW w:w="2160" w:type="dxa"/>
          </w:tcPr>
          <w:p w14:paraId="55C7ACA1" w14:textId="77777777" w:rsidR="0022119D" w:rsidRPr="00FD0425" w:rsidRDefault="0022119D" w:rsidP="0022119D">
            <w:pPr>
              <w:pStyle w:val="TAL"/>
              <w:keepNext w:val="0"/>
              <w:keepLines w:val="0"/>
              <w:widowControl w:val="0"/>
              <w:ind w:left="227"/>
              <w:rPr>
                <w:lang w:eastAsia="ja-JP"/>
              </w:rPr>
            </w:pPr>
            <w:r w:rsidRPr="00FD0425">
              <w:rPr>
                <w:lang w:eastAsia="ja-JP"/>
              </w:rPr>
              <w:t>&gt;&gt;DRB ID</w:t>
            </w:r>
          </w:p>
        </w:tc>
        <w:tc>
          <w:tcPr>
            <w:tcW w:w="1080" w:type="dxa"/>
          </w:tcPr>
          <w:p w14:paraId="6836795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0CD94105" w14:textId="77777777" w:rsidR="0022119D" w:rsidRPr="00FD0425" w:rsidRDefault="0022119D" w:rsidP="0022119D">
            <w:pPr>
              <w:pStyle w:val="TAL"/>
              <w:keepNext w:val="0"/>
              <w:keepLines w:val="0"/>
              <w:widowControl w:val="0"/>
              <w:rPr>
                <w:bCs/>
                <w:i/>
                <w:szCs w:val="18"/>
                <w:lang w:eastAsia="ja-JP"/>
              </w:rPr>
            </w:pPr>
          </w:p>
        </w:tc>
        <w:tc>
          <w:tcPr>
            <w:tcW w:w="1512" w:type="dxa"/>
          </w:tcPr>
          <w:p w14:paraId="05A00475" w14:textId="77777777" w:rsidR="0022119D" w:rsidRPr="00FD0425" w:rsidRDefault="0022119D" w:rsidP="0022119D">
            <w:pPr>
              <w:pStyle w:val="TAL"/>
              <w:keepNext w:val="0"/>
              <w:keepLines w:val="0"/>
              <w:widowControl w:val="0"/>
              <w:rPr>
                <w:lang w:eastAsia="ja-JP"/>
              </w:rPr>
            </w:pPr>
            <w:r w:rsidRPr="00FD0425">
              <w:rPr>
                <w:lang w:eastAsia="ja-JP"/>
              </w:rPr>
              <w:t>9.2.3.33</w:t>
            </w:r>
          </w:p>
        </w:tc>
        <w:tc>
          <w:tcPr>
            <w:tcW w:w="1728" w:type="dxa"/>
          </w:tcPr>
          <w:p w14:paraId="66D7B359" w14:textId="77777777" w:rsidR="0022119D" w:rsidRPr="00FD0425" w:rsidRDefault="0022119D" w:rsidP="0022119D">
            <w:pPr>
              <w:pStyle w:val="TAL"/>
              <w:keepNext w:val="0"/>
              <w:keepLines w:val="0"/>
              <w:widowControl w:val="0"/>
            </w:pPr>
          </w:p>
        </w:tc>
        <w:tc>
          <w:tcPr>
            <w:tcW w:w="1080" w:type="dxa"/>
          </w:tcPr>
          <w:p w14:paraId="7C085C08"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67BFA507" w14:textId="77777777" w:rsidR="0022119D" w:rsidRPr="00FD0425" w:rsidRDefault="0022119D" w:rsidP="0022119D">
            <w:pPr>
              <w:pStyle w:val="TAC"/>
              <w:keepNext w:val="0"/>
              <w:keepLines w:val="0"/>
              <w:widowControl w:val="0"/>
            </w:pPr>
          </w:p>
        </w:tc>
      </w:tr>
      <w:tr w:rsidR="0022119D" w:rsidRPr="00FD0425" w14:paraId="45E98A80" w14:textId="77777777" w:rsidTr="00B7121B">
        <w:tc>
          <w:tcPr>
            <w:tcW w:w="2160" w:type="dxa"/>
          </w:tcPr>
          <w:p w14:paraId="0D6492F7" w14:textId="77777777" w:rsidR="0022119D" w:rsidRPr="00FD0425" w:rsidRDefault="0022119D" w:rsidP="0022119D">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6666CAF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848F1E" w14:textId="77777777" w:rsidR="0022119D" w:rsidRPr="00FD0425" w:rsidRDefault="0022119D" w:rsidP="0022119D">
            <w:pPr>
              <w:pStyle w:val="TAL"/>
              <w:keepNext w:val="0"/>
              <w:keepLines w:val="0"/>
              <w:widowControl w:val="0"/>
              <w:rPr>
                <w:bCs/>
                <w:i/>
                <w:szCs w:val="18"/>
                <w:lang w:eastAsia="ja-JP"/>
              </w:rPr>
            </w:pPr>
          </w:p>
        </w:tc>
        <w:tc>
          <w:tcPr>
            <w:tcW w:w="1512" w:type="dxa"/>
          </w:tcPr>
          <w:p w14:paraId="48732646" w14:textId="77777777" w:rsidR="0022119D" w:rsidRPr="00FD0425" w:rsidRDefault="0022119D" w:rsidP="0022119D">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04902400" w14:textId="77777777" w:rsidR="0022119D" w:rsidRPr="00FD0425" w:rsidRDefault="0022119D" w:rsidP="0022119D">
            <w:pPr>
              <w:pStyle w:val="TAL"/>
              <w:keepNext w:val="0"/>
              <w:keepLines w:val="0"/>
              <w:widowControl w:val="0"/>
            </w:pPr>
            <w:r w:rsidRPr="00FD0425">
              <w:rPr>
                <w:lang w:eastAsia="ja-JP"/>
              </w:rPr>
              <w:t>S-NG-RAN node endpoint(s) of a DRB’s Xn transport bearer at its PDCP resource. For delivery of UL PDUs.</w:t>
            </w:r>
          </w:p>
        </w:tc>
        <w:tc>
          <w:tcPr>
            <w:tcW w:w="1080" w:type="dxa"/>
          </w:tcPr>
          <w:p w14:paraId="28C1BBF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2B53B8E9" w14:textId="77777777" w:rsidR="0022119D" w:rsidRPr="00FD0425" w:rsidRDefault="0022119D" w:rsidP="0022119D">
            <w:pPr>
              <w:pStyle w:val="TAC"/>
              <w:keepNext w:val="0"/>
              <w:keepLines w:val="0"/>
              <w:widowControl w:val="0"/>
              <w:rPr>
                <w:lang w:eastAsia="ja-JP"/>
              </w:rPr>
            </w:pPr>
          </w:p>
        </w:tc>
      </w:tr>
      <w:tr w:rsidR="0022119D" w:rsidRPr="00FD0425" w14:paraId="1A5DAB20" w14:textId="77777777" w:rsidTr="00B7121B">
        <w:tc>
          <w:tcPr>
            <w:tcW w:w="2160" w:type="dxa"/>
          </w:tcPr>
          <w:p w14:paraId="2B7331C2"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&gt;&gt;DRB QoS</w:t>
            </w:r>
          </w:p>
        </w:tc>
        <w:tc>
          <w:tcPr>
            <w:tcW w:w="1080" w:type="dxa"/>
          </w:tcPr>
          <w:p w14:paraId="7D48B07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8A6F95B" w14:textId="77777777" w:rsidR="0022119D" w:rsidRPr="00FD0425" w:rsidRDefault="0022119D" w:rsidP="0022119D">
            <w:pPr>
              <w:pStyle w:val="TAL"/>
              <w:keepNext w:val="0"/>
              <w:keepLines w:val="0"/>
              <w:widowControl w:val="0"/>
              <w:rPr>
                <w:bCs/>
                <w:i/>
                <w:szCs w:val="18"/>
                <w:lang w:eastAsia="ja-JP"/>
              </w:rPr>
            </w:pPr>
          </w:p>
        </w:tc>
        <w:tc>
          <w:tcPr>
            <w:tcW w:w="1512" w:type="dxa"/>
          </w:tcPr>
          <w:p w14:paraId="68B90B5F"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Pr>
          <w:p w14:paraId="07BFEB4A" w14:textId="77777777" w:rsidR="0022119D" w:rsidRPr="00FD0425" w:rsidRDefault="0022119D" w:rsidP="0022119D">
            <w:pPr>
              <w:pStyle w:val="TAL"/>
              <w:keepNext w:val="0"/>
              <w:keepLines w:val="0"/>
              <w:widowControl w:val="0"/>
              <w:rPr>
                <w:lang w:eastAsia="ja-JP"/>
              </w:rPr>
            </w:pPr>
          </w:p>
        </w:tc>
        <w:tc>
          <w:tcPr>
            <w:tcW w:w="1080" w:type="dxa"/>
          </w:tcPr>
          <w:p w14:paraId="68B22A0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6035EEF" w14:textId="77777777" w:rsidR="0022119D" w:rsidRPr="00FD0425" w:rsidRDefault="0022119D" w:rsidP="0022119D">
            <w:pPr>
              <w:pStyle w:val="TAC"/>
              <w:keepNext w:val="0"/>
              <w:keepLines w:val="0"/>
              <w:widowControl w:val="0"/>
              <w:rPr>
                <w:lang w:eastAsia="ja-JP"/>
              </w:rPr>
            </w:pPr>
          </w:p>
        </w:tc>
      </w:tr>
      <w:tr w:rsidR="0022119D" w:rsidRPr="00FD0425" w14:paraId="250A6DDE" w14:textId="77777777" w:rsidTr="00B7121B">
        <w:tc>
          <w:tcPr>
            <w:tcW w:w="2160" w:type="dxa"/>
          </w:tcPr>
          <w:p w14:paraId="167ABC3A" w14:textId="77777777" w:rsidR="0022119D" w:rsidRPr="00FD0425" w:rsidRDefault="0022119D" w:rsidP="0022119D">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7D93A920" w14:textId="77777777" w:rsidR="0022119D" w:rsidRPr="00FD0425" w:rsidRDefault="0022119D" w:rsidP="0022119D">
            <w:pPr>
              <w:pStyle w:val="TAL"/>
              <w:keepNext w:val="0"/>
              <w:keepLines w:val="0"/>
              <w:widowControl w:val="0"/>
              <w:rPr>
                <w:rFonts w:eastAsia="Batang"/>
                <w:lang w:eastAsia="ja-JP"/>
              </w:rPr>
            </w:pPr>
          </w:p>
        </w:tc>
        <w:tc>
          <w:tcPr>
            <w:tcW w:w="1080" w:type="dxa"/>
          </w:tcPr>
          <w:p w14:paraId="24CC2956" w14:textId="77777777" w:rsidR="0022119D" w:rsidRPr="00FD0425" w:rsidRDefault="0022119D" w:rsidP="0022119D">
            <w:pPr>
              <w:pStyle w:val="TAL"/>
              <w:keepNext w:val="0"/>
              <w:keepLines w:val="0"/>
              <w:widowControl w:val="0"/>
              <w:rPr>
                <w:bCs/>
                <w:i/>
                <w:szCs w:val="18"/>
                <w:lang w:eastAsia="ja-JP"/>
              </w:rPr>
            </w:pPr>
            <w:r w:rsidRPr="00FD0425">
              <w:rPr>
                <w:i/>
                <w:lang w:eastAsia="ja-JP"/>
              </w:rPr>
              <w:t>0..1</w:t>
            </w:r>
          </w:p>
        </w:tc>
        <w:tc>
          <w:tcPr>
            <w:tcW w:w="1512" w:type="dxa"/>
          </w:tcPr>
          <w:p w14:paraId="475A93B2" w14:textId="77777777" w:rsidR="0022119D" w:rsidRPr="00FD0425" w:rsidRDefault="0022119D" w:rsidP="0022119D">
            <w:pPr>
              <w:pStyle w:val="TAL"/>
              <w:keepNext w:val="0"/>
              <w:keepLines w:val="0"/>
              <w:widowControl w:val="0"/>
              <w:rPr>
                <w:lang w:eastAsia="ja-JP"/>
              </w:rPr>
            </w:pPr>
          </w:p>
        </w:tc>
        <w:tc>
          <w:tcPr>
            <w:tcW w:w="1728" w:type="dxa"/>
          </w:tcPr>
          <w:p w14:paraId="78E0EA21"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Pr>
          <w:p w14:paraId="6782E55A"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23A5A728" w14:textId="77777777" w:rsidR="0022119D" w:rsidRPr="00FD0425" w:rsidRDefault="0022119D" w:rsidP="0022119D">
            <w:pPr>
              <w:pStyle w:val="TAC"/>
              <w:keepNext w:val="0"/>
              <w:keepLines w:val="0"/>
              <w:widowControl w:val="0"/>
              <w:rPr>
                <w:iCs/>
                <w:lang w:eastAsia="ja-JP"/>
              </w:rPr>
            </w:pPr>
          </w:p>
        </w:tc>
      </w:tr>
      <w:tr w:rsidR="0022119D" w:rsidRPr="00FD0425" w14:paraId="7C01C28F" w14:textId="77777777" w:rsidTr="00B7121B">
        <w:tc>
          <w:tcPr>
            <w:tcW w:w="2160" w:type="dxa"/>
          </w:tcPr>
          <w:p w14:paraId="1C25AA4D"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6C031ED7" w14:textId="77777777" w:rsidR="0022119D" w:rsidRPr="00FD0425" w:rsidRDefault="0022119D" w:rsidP="0022119D">
            <w:pPr>
              <w:pStyle w:val="TAL"/>
              <w:keepNext w:val="0"/>
              <w:keepLines w:val="0"/>
              <w:widowControl w:val="0"/>
              <w:rPr>
                <w:rFonts w:eastAsia="Batang"/>
                <w:lang w:eastAsia="ja-JP"/>
              </w:rPr>
            </w:pPr>
          </w:p>
        </w:tc>
        <w:tc>
          <w:tcPr>
            <w:tcW w:w="1080" w:type="dxa"/>
          </w:tcPr>
          <w:p w14:paraId="4EC31A43" w14:textId="77777777" w:rsidR="0022119D" w:rsidRPr="00FD0425" w:rsidRDefault="0022119D" w:rsidP="0022119D">
            <w:pPr>
              <w:pStyle w:val="TAL"/>
              <w:keepNext w:val="0"/>
              <w:keepLines w:val="0"/>
              <w:widowControl w:val="0"/>
              <w:rPr>
                <w:lang w:eastAsia="ja-JP"/>
              </w:rPr>
            </w:pPr>
            <w:r w:rsidRPr="00FD0425">
              <w:rPr>
                <w:bCs/>
                <w:i/>
                <w:szCs w:val="18"/>
                <w:lang w:eastAsia="ja-JP"/>
              </w:rPr>
              <w:t>1 .. &lt;maxnoofQoSFlows&gt;</w:t>
            </w:r>
          </w:p>
        </w:tc>
        <w:tc>
          <w:tcPr>
            <w:tcW w:w="1512" w:type="dxa"/>
          </w:tcPr>
          <w:p w14:paraId="2DD3556E" w14:textId="77777777" w:rsidR="0022119D" w:rsidRPr="00FD0425" w:rsidRDefault="0022119D" w:rsidP="0022119D">
            <w:pPr>
              <w:pStyle w:val="TAL"/>
              <w:keepNext w:val="0"/>
              <w:keepLines w:val="0"/>
              <w:widowControl w:val="0"/>
              <w:rPr>
                <w:lang w:eastAsia="ja-JP"/>
              </w:rPr>
            </w:pPr>
          </w:p>
        </w:tc>
        <w:tc>
          <w:tcPr>
            <w:tcW w:w="1728" w:type="dxa"/>
          </w:tcPr>
          <w:p w14:paraId="1F8135AE" w14:textId="77777777" w:rsidR="0022119D" w:rsidRPr="00FD0425" w:rsidRDefault="0022119D" w:rsidP="0022119D">
            <w:pPr>
              <w:pStyle w:val="TAL"/>
              <w:keepNext w:val="0"/>
              <w:keepLines w:val="0"/>
              <w:widowControl w:val="0"/>
              <w:rPr>
                <w:iCs/>
                <w:lang w:eastAsia="ja-JP"/>
              </w:rPr>
            </w:pPr>
          </w:p>
        </w:tc>
        <w:tc>
          <w:tcPr>
            <w:tcW w:w="1080" w:type="dxa"/>
          </w:tcPr>
          <w:p w14:paraId="3AF50A16"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590B878" w14:textId="77777777" w:rsidR="0022119D" w:rsidRPr="00FD0425" w:rsidRDefault="0022119D" w:rsidP="0022119D">
            <w:pPr>
              <w:pStyle w:val="TAC"/>
              <w:keepNext w:val="0"/>
              <w:keepLines w:val="0"/>
              <w:widowControl w:val="0"/>
              <w:rPr>
                <w:iCs/>
                <w:lang w:eastAsia="ja-JP"/>
              </w:rPr>
            </w:pPr>
          </w:p>
        </w:tc>
      </w:tr>
      <w:tr w:rsidR="0022119D" w:rsidRPr="00FD0425" w14:paraId="759C50F5" w14:textId="77777777" w:rsidTr="00B7121B">
        <w:tc>
          <w:tcPr>
            <w:tcW w:w="2160" w:type="dxa"/>
          </w:tcPr>
          <w:p w14:paraId="6A91E886"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7A925131"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5A41AFF2" w14:textId="77777777" w:rsidR="0022119D" w:rsidRPr="00FD0425" w:rsidRDefault="0022119D" w:rsidP="0022119D">
            <w:pPr>
              <w:pStyle w:val="TAL"/>
              <w:keepNext w:val="0"/>
              <w:keepLines w:val="0"/>
              <w:widowControl w:val="0"/>
              <w:rPr>
                <w:bCs/>
                <w:i/>
                <w:szCs w:val="18"/>
                <w:lang w:eastAsia="ja-JP"/>
              </w:rPr>
            </w:pPr>
          </w:p>
        </w:tc>
        <w:tc>
          <w:tcPr>
            <w:tcW w:w="1512" w:type="dxa"/>
          </w:tcPr>
          <w:p w14:paraId="2507CD87" w14:textId="77777777" w:rsidR="0022119D" w:rsidRPr="00FD0425" w:rsidRDefault="0022119D" w:rsidP="0022119D">
            <w:pPr>
              <w:pStyle w:val="TAL"/>
              <w:keepNext w:val="0"/>
              <w:keepLines w:val="0"/>
              <w:widowControl w:val="0"/>
              <w:rPr>
                <w:lang w:eastAsia="ja-JP"/>
              </w:rPr>
            </w:pPr>
            <w:r w:rsidRPr="00FD0425">
              <w:rPr>
                <w:lang w:eastAsia="ja-JP"/>
              </w:rPr>
              <w:t>9.2.3.10</w:t>
            </w:r>
          </w:p>
        </w:tc>
        <w:tc>
          <w:tcPr>
            <w:tcW w:w="1728" w:type="dxa"/>
          </w:tcPr>
          <w:p w14:paraId="37647C20" w14:textId="77777777" w:rsidR="0022119D" w:rsidRPr="00FD0425" w:rsidRDefault="0022119D" w:rsidP="0022119D">
            <w:pPr>
              <w:pStyle w:val="TAL"/>
              <w:keepNext w:val="0"/>
              <w:keepLines w:val="0"/>
              <w:widowControl w:val="0"/>
              <w:rPr>
                <w:iCs/>
                <w:lang w:eastAsia="ja-JP"/>
              </w:rPr>
            </w:pPr>
          </w:p>
        </w:tc>
        <w:tc>
          <w:tcPr>
            <w:tcW w:w="1080" w:type="dxa"/>
          </w:tcPr>
          <w:p w14:paraId="24FAA76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3EF5C53B" w14:textId="77777777" w:rsidR="0022119D" w:rsidRPr="00FD0425" w:rsidRDefault="0022119D" w:rsidP="0022119D">
            <w:pPr>
              <w:pStyle w:val="TAC"/>
              <w:keepNext w:val="0"/>
              <w:keepLines w:val="0"/>
              <w:widowControl w:val="0"/>
              <w:rPr>
                <w:iCs/>
                <w:lang w:eastAsia="ja-JP"/>
              </w:rPr>
            </w:pPr>
          </w:p>
        </w:tc>
      </w:tr>
      <w:tr w:rsidR="0022119D" w:rsidRPr="00FD0425" w14:paraId="10AE27E3" w14:textId="77777777" w:rsidTr="00B7121B">
        <w:tc>
          <w:tcPr>
            <w:tcW w:w="2160" w:type="dxa"/>
          </w:tcPr>
          <w:p w14:paraId="08DAAFC2"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895568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24265E74" w14:textId="77777777" w:rsidR="0022119D" w:rsidRPr="00FD0425" w:rsidRDefault="0022119D" w:rsidP="0022119D">
            <w:pPr>
              <w:pStyle w:val="TAL"/>
              <w:keepNext w:val="0"/>
              <w:keepLines w:val="0"/>
              <w:widowControl w:val="0"/>
              <w:rPr>
                <w:bCs/>
                <w:i/>
                <w:szCs w:val="18"/>
                <w:lang w:eastAsia="ja-JP"/>
              </w:rPr>
            </w:pPr>
          </w:p>
        </w:tc>
        <w:tc>
          <w:tcPr>
            <w:tcW w:w="1512" w:type="dxa"/>
          </w:tcPr>
          <w:p w14:paraId="6F024BF3" w14:textId="77777777" w:rsidR="0022119D" w:rsidRPr="00FD0425" w:rsidRDefault="0022119D" w:rsidP="0022119D">
            <w:pPr>
              <w:pStyle w:val="TAL"/>
              <w:keepNext w:val="0"/>
              <w:keepLines w:val="0"/>
              <w:widowControl w:val="0"/>
            </w:pPr>
            <w:r w:rsidRPr="00FD0425">
              <w:t>GBR QoS Flow Information</w:t>
            </w:r>
          </w:p>
          <w:p w14:paraId="462891E1" w14:textId="77777777" w:rsidR="0022119D" w:rsidRPr="00FD0425" w:rsidRDefault="0022119D" w:rsidP="0022119D">
            <w:pPr>
              <w:pStyle w:val="TAL"/>
              <w:keepNext w:val="0"/>
              <w:keepLines w:val="0"/>
              <w:widowControl w:val="0"/>
            </w:pPr>
            <w:r w:rsidRPr="00FD0425">
              <w:t>9.2.3.6</w:t>
            </w:r>
          </w:p>
        </w:tc>
        <w:tc>
          <w:tcPr>
            <w:tcW w:w="1728" w:type="dxa"/>
          </w:tcPr>
          <w:p w14:paraId="1D712E18" w14:textId="77777777" w:rsidR="0022119D" w:rsidRPr="00FD0425" w:rsidRDefault="0022119D" w:rsidP="0022119D">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A0221E4"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5EDAF321" w14:textId="77777777" w:rsidR="0022119D" w:rsidRPr="00FD0425" w:rsidRDefault="0022119D" w:rsidP="0022119D">
            <w:pPr>
              <w:pStyle w:val="TAC"/>
              <w:keepNext w:val="0"/>
              <w:keepLines w:val="0"/>
              <w:widowControl w:val="0"/>
              <w:rPr>
                <w:iCs/>
                <w:lang w:eastAsia="ja-JP"/>
              </w:rPr>
            </w:pPr>
          </w:p>
        </w:tc>
      </w:tr>
      <w:tr w:rsidR="0022119D" w:rsidRPr="00FD0425" w14:paraId="4113B8F1" w14:textId="77777777" w:rsidTr="00B7121B">
        <w:tc>
          <w:tcPr>
            <w:tcW w:w="2160" w:type="dxa"/>
            <w:tcBorders>
              <w:top w:val="single" w:sz="4" w:space="0" w:color="auto"/>
              <w:left w:val="single" w:sz="4" w:space="0" w:color="auto"/>
              <w:bottom w:val="single" w:sz="4" w:space="0" w:color="auto"/>
              <w:right w:val="single" w:sz="4" w:space="0" w:color="auto"/>
            </w:tcBorders>
          </w:tcPr>
          <w:p w14:paraId="043CDC5A"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DE149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C942B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116077"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3CAE83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0A0A5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BF431" w14:textId="77777777" w:rsidR="0022119D" w:rsidRPr="00FD0425" w:rsidRDefault="0022119D" w:rsidP="0022119D">
            <w:pPr>
              <w:pStyle w:val="TAC"/>
              <w:keepNext w:val="0"/>
              <w:keepLines w:val="0"/>
              <w:widowControl w:val="0"/>
              <w:rPr>
                <w:iCs/>
                <w:lang w:eastAsia="ja-JP"/>
              </w:rPr>
            </w:pPr>
          </w:p>
        </w:tc>
      </w:tr>
      <w:tr w:rsidR="0022119D" w:rsidRPr="00FD0425" w14:paraId="02DC1BAD" w14:textId="77777777" w:rsidTr="00B7121B">
        <w:tc>
          <w:tcPr>
            <w:tcW w:w="2160" w:type="dxa"/>
            <w:tcBorders>
              <w:top w:val="single" w:sz="4" w:space="0" w:color="auto"/>
              <w:left w:val="single" w:sz="4" w:space="0" w:color="auto"/>
              <w:bottom w:val="single" w:sz="4" w:space="0" w:color="auto"/>
              <w:right w:val="single" w:sz="4" w:space="0" w:color="auto"/>
            </w:tcBorders>
          </w:tcPr>
          <w:p w14:paraId="2CAAD7C9" w14:textId="77777777" w:rsidR="0022119D" w:rsidRPr="00FD042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124F284"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88A2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587F44"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22119D" w:rsidRPr="00FD0425"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2E80AA1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90A9A50"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CEB3FF" w14:textId="77777777" w:rsidR="0022119D" w:rsidRPr="00FD0425" w:rsidRDefault="0022119D" w:rsidP="0022119D">
            <w:pPr>
              <w:pStyle w:val="TAC"/>
              <w:keepNext w:val="0"/>
              <w:keepLines w:val="0"/>
              <w:widowControl w:val="0"/>
              <w:rPr>
                <w:iCs/>
                <w:lang w:eastAsia="ja-JP"/>
              </w:rPr>
            </w:pPr>
            <w:r>
              <w:rPr>
                <w:rFonts w:eastAsia="SimSun"/>
                <w:lang w:eastAsia="zh-CN"/>
              </w:rPr>
              <w:t>ignore</w:t>
            </w:r>
          </w:p>
        </w:tc>
      </w:tr>
      <w:tr w:rsidR="0022119D" w:rsidRPr="00FD0425" w14:paraId="7B3B6549" w14:textId="77777777" w:rsidTr="00B7121B">
        <w:tc>
          <w:tcPr>
            <w:tcW w:w="2160" w:type="dxa"/>
            <w:tcBorders>
              <w:top w:val="single" w:sz="4" w:space="0" w:color="auto"/>
              <w:left w:val="single" w:sz="4" w:space="0" w:color="auto"/>
              <w:bottom w:val="single" w:sz="4" w:space="0" w:color="auto"/>
              <w:right w:val="single" w:sz="4" w:space="0" w:color="auto"/>
            </w:tcBorders>
          </w:tcPr>
          <w:p w14:paraId="511E6DC0" w14:textId="77777777" w:rsidR="0022119D" w:rsidRDefault="0022119D" w:rsidP="0022119D">
            <w:pPr>
              <w:pStyle w:val="TAL"/>
              <w:keepNext w:val="0"/>
              <w:keepLines w:val="0"/>
              <w:widowControl w:val="0"/>
              <w:ind w:left="454"/>
              <w:rPr>
                <w:lang w:eastAsia="zh-CN"/>
              </w:rPr>
            </w:pPr>
            <w:r w:rsidRPr="00103C35">
              <w:rPr>
                <w:lang w:eastAsia="zh-CN"/>
              </w:rPr>
              <w:t>&gt;&gt;&gt;&gt;Source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1765378C" w14:textId="77777777" w:rsidR="0022119D" w:rsidRDefault="0022119D" w:rsidP="0022119D">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10A35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72443" w14:textId="77777777" w:rsidR="0022119D" w:rsidRPr="00103C35" w:rsidRDefault="0022119D" w:rsidP="0022119D">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22119D" w:rsidRPr="00740EFB" w:rsidRDefault="0022119D" w:rsidP="0022119D">
            <w:pPr>
              <w:pStyle w:val="TAL"/>
              <w:keepNext w:val="0"/>
              <w:keepLines w:val="0"/>
              <w:widowControl w:val="0"/>
              <w:rPr>
                <w:rFonts w:eastAsia="SimSun"/>
                <w:lang w:eastAsia="zh-CN"/>
              </w:rPr>
            </w:pPr>
            <w:r w:rsidRPr="00103C35">
              <w:rPr>
                <w:rFonts w:eastAsia="SimSun"/>
                <w:lang w:eastAsia="zh-CN"/>
              </w:rPr>
              <w:t>9.2.3.29</w:t>
            </w:r>
          </w:p>
        </w:tc>
        <w:tc>
          <w:tcPr>
            <w:tcW w:w="1728" w:type="dxa"/>
            <w:tcBorders>
              <w:top w:val="single" w:sz="4" w:space="0" w:color="auto"/>
              <w:left w:val="single" w:sz="4" w:space="0" w:color="auto"/>
              <w:bottom w:val="single" w:sz="4" w:space="0" w:color="auto"/>
              <w:right w:val="single" w:sz="4" w:space="0" w:color="auto"/>
            </w:tcBorders>
          </w:tcPr>
          <w:p w14:paraId="11D4AA10" w14:textId="77777777" w:rsidR="0022119D" w:rsidRPr="00FD0425" w:rsidRDefault="0022119D" w:rsidP="0022119D">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268CDA64" w14:textId="77777777" w:rsidR="0022119D" w:rsidRDefault="0022119D" w:rsidP="0022119D">
            <w:pPr>
              <w:pStyle w:val="TAC"/>
              <w:keepNext w:val="0"/>
              <w:keepLines w:val="0"/>
              <w:widowControl w:val="0"/>
              <w:rPr>
                <w:rFonts w:eastAsia="SimSun"/>
                <w:lang w:eastAsia="ja-JP"/>
              </w:rPr>
            </w:pPr>
            <w:r w:rsidRPr="00103C3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A2F91C" w14:textId="77777777" w:rsidR="0022119D" w:rsidRDefault="0022119D" w:rsidP="0022119D">
            <w:pPr>
              <w:pStyle w:val="TAC"/>
              <w:keepNext w:val="0"/>
              <w:keepLines w:val="0"/>
              <w:widowControl w:val="0"/>
              <w:rPr>
                <w:rFonts w:eastAsia="SimSun"/>
                <w:lang w:eastAsia="zh-CN"/>
              </w:rPr>
            </w:pPr>
            <w:r w:rsidRPr="00103C35">
              <w:rPr>
                <w:rFonts w:eastAsia="SimSun"/>
                <w:lang w:eastAsia="zh-CN"/>
              </w:rPr>
              <w:t>ignore</w:t>
            </w:r>
          </w:p>
        </w:tc>
      </w:tr>
      <w:tr w:rsidR="0022119D" w:rsidRPr="00FD0425" w14:paraId="381BA54C" w14:textId="77777777" w:rsidTr="00B7121B">
        <w:tc>
          <w:tcPr>
            <w:tcW w:w="2160" w:type="dxa"/>
            <w:tcBorders>
              <w:top w:val="single" w:sz="4" w:space="0" w:color="auto"/>
              <w:left w:val="single" w:sz="4" w:space="0" w:color="auto"/>
              <w:bottom w:val="single" w:sz="4" w:space="0" w:color="auto"/>
              <w:right w:val="single" w:sz="4" w:space="0" w:color="auto"/>
            </w:tcBorders>
          </w:tcPr>
          <w:p w14:paraId="30A9919D" w14:textId="77777777" w:rsidR="0022119D" w:rsidRPr="00FD0425" w:rsidRDefault="0022119D" w:rsidP="0022119D">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44403AE"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04E2DA2"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23990C6"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73A536"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960C0B" w14:textId="77777777" w:rsidR="0022119D" w:rsidRPr="00FD0425" w:rsidRDefault="0022119D" w:rsidP="0022119D">
            <w:pPr>
              <w:pStyle w:val="TAC"/>
              <w:keepNext w:val="0"/>
              <w:keepLines w:val="0"/>
              <w:widowControl w:val="0"/>
              <w:rPr>
                <w:lang w:eastAsia="ja-JP"/>
              </w:rPr>
            </w:pPr>
            <w:r w:rsidRPr="002D3F0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8E37A"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21AB1A76" w14:textId="77777777" w:rsidTr="00B7121B">
        <w:tc>
          <w:tcPr>
            <w:tcW w:w="2160" w:type="dxa"/>
            <w:tcBorders>
              <w:top w:val="single" w:sz="4" w:space="0" w:color="auto"/>
              <w:left w:val="single" w:sz="4" w:space="0" w:color="auto"/>
              <w:bottom w:val="single" w:sz="4" w:space="0" w:color="auto"/>
              <w:right w:val="single" w:sz="4" w:space="0" w:color="auto"/>
            </w:tcBorders>
          </w:tcPr>
          <w:p w14:paraId="17A1369E" w14:textId="77777777" w:rsidR="0022119D" w:rsidRPr="00FD0425" w:rsidRDefault="0022119D" w:rsidP="0022119D">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B9155B"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D750240" w14:textId="77777777" w:rsidR="0022119D" w:rsidRPr="00FD0425" w:rsidRDefault="0022119D" w:rsidP="0022119D">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CE421F3"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F732C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64E646"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E2D250" w14:textId="77777777" w:rsidR="0022119D" w:rsidRPr="00FD0425" w:rsidRDefault="0022119D" w:rsidP="0022119D">
            <w:pPr>
              <w:pStyle w:val="TAC"/>
              <w:keepNext w:val="0"/>
              <w:keepLines w:val="0"/>
              <w:widowControl w:val="0"/>
              <w:rPr>
                <w:iCs/>
                <w:lang w:eastAsia="ja-JP"/>
              </w:rPr>
            </w:pPr>
          </w:p>
        </w:tc>
      </w:tr>
      <w:tr w:rsidR="0022119D" w:rsidRPr="00FD0425" w14:paraId="38872B17" w14:textId="77777777" w:rsidTr="00B7121B">
        <w:tc>
          <w:tcPr>
            <w:tcW w:w="2160" w:type="dxa"/>
            <w:tcBorders>
              <w:top w:val="single" w:sz="4" w:space="0" w:color="auto"/>
              <w:left w:val="single" w:sz="4" w:space="0" w:color="auto"/>
              <w:bottom w:val="single" w:sz="4" w:space="0" w:color="auto"/>
              <w:right w:val="single" w:sz="4" w:space="0" w:color="auto"/>
            </w:tcBorders>
          </w:tcPr>
          <w:p w14:paraId="3C22DAB6"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02D5AA6"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FB66AE"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EC28D" w14:textId="122629A6"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669A94E7"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534F6185"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5D11F8" w14:textId="77777777" w:rsidR="0022119D" w:rsidRPr="00FD0425" w:rsidRDefault="0022119D" w:rsidP="0022119D">
            <w:pPr>
              <w:pStyle w:val="TAC"/>
              <w:keepNext w:val="0"/>
              <w:keepLines w:val="0"/>
              <w:widowControl w:val="0"/>
              <w:rPr>
                <w:iCs/>
                <w:lang w:eastAsia="ja-JP"/>
              </w:rPr>
            </w:pPr>
          </w:p>
        </w:tc>
      </w:tr>
      <w:tr w:rsidR="0022119D" w:rsidRPr="00FD0425" w14:paraId="14232E81" w14:textId="77777777" w:rsidTr="00B7121B">
        <w:tc>
          <w:tcPr>
            <w:tcW w:w="2160" w:type="dxa"/>
            <w:tcBorders>
              <w:top w:val="single" w:sz="4" w:space="0" w:color="auto"/>
              <w:left w:val="single" w:sz="4" w:space="0" w:color="auto"/>
              <w:bottom w:val="single" w:sz="4" w:space="0" w:color="auto"/>
              <w:right w:val="single" w:sz="4" w:space="0" w:color="auto"/>
            </w:tcBorders>
          </w:tcPr>
          <w:p w14:paraId="348CDC96"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AF7280F"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C87875"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C1CC0A"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CBD639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8A17389"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DA4203"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50848E03" w14:textId="77777777" w:rsidTr="00B7121B">
        <w:tc>
          <w:tcPr>
            <w:tcW w:w="2160" w:type="dxa"/>
            <w:tcBorders>
              <w:top w:val="single" w:sz="4" w:space="0" w:color="auto"/>
              <w:left w:val="single" w:sz="4" w:space="0" w:color="auto"/>
              <w:bottom w:val="single" w:sz="4" w:space="0" w:color="auto"/>
              <w:right w:val="single" w:sz="4" w:space="0" w:color="auto"/>
            </w:tcBorders>
          </w:tcPr>
          <w:p w14:paraId="24BBD44C"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4CC1B62"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36C2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98B6B5" w14:textId="77777777" w:rsidR="0022119D" w:rsidRPr="006C30BC" w:rsidRDefault="0022119D" w:rsidP="0022119D">
            <w:pPr>
              <w:pStyle w:val="TAL"/>
              <w:keepNext w:val="0"/>
              <w:keepLines w:val="0"/>
              <w:widowControl w:val="0"/>
              <w:rPr>
                <w:rFonts w:eastAsia="SimSun"/>
              </w:rPr>
            </w:pPr>
            <w:r w:rsidRPr="00283AA6">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5BA633D7" w14:textId="77777777" w:rsidR="0022119D" w:rsidRPr="00FD0425" w:rsidRDefault="0022119D" w:rsidP="0022119D">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Borders>
              <w:top w:val="single" w:sz="4" w:space="0" w:color="auto"/>
              <w:left w:val="single" w:sz="4" w:space="0" w:color="auto"/>
              <w:bottom w:val="single" w:sz="4" w:space="0" w:color="auto"/>
              <w:right w:val="single" w:sz="4" w:space="0" w:color="auto"/>
            </w:tcBorders>
          </w:tcPr>
          <w:p w14:paraId="121FA323"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23BFF"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77FFB3AA" w14:textId="77777777" w:rsidTr="00B7121B">
        <w:tc>
          <w:tcPr>
            <w:tcW w:w="2160" w:type="dxa"/>
            <w:tcBorders>
              <w:top w:val="single" w:sz="4" w:space="0" w:color="auto"/>
              <w:left w:val="single" w:sz="4" w:space="0" w:color="auto"/>
              <w:bottom w:val="single" w:sz="4" w:space="0" w:color="auto"/>
              <w:right w:val="single" w:sz="4" w:space="0" w:color="auto"/>
            </w:tcBorders>
          </w:tcPr>
          <w:p w14:paraId="0848E3E8"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6F5BF473"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DD05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EDAD09" w14:textId="77777777" w:rsidR="0022119D" w:rsidRPr="006C30BC" w:rsidRDefault="0022119D" w:rsidP="0022119D">
            <w:pPr>
              <w:pStyle w:val="TAL"/>
              <w:keepNext w:val="0"/>
              <w:keepLines w:val="0"/>
              <w:widowControl w:val="0"/>
              <w:rPr>
                <w:rFonts w:eastAsia="SimSun"/>
              </w:rPr>
            </w:pPr>
            <w:r w:rsidRPr="00283AA6">
              <w:rPr>
                <w:lang w:eastAsia="ja-JP"/>
              </w:rPr>
              <w:t>9.2.3.86</w:t>
            </w:r>
          </w:p>
        </w:tc>
        <w:tc>
          <w:tcPr>
            <w:tcW w:w="1728" w:type="dxa"/>
            <w:tcBorders>
              <w:top w:val="single" w:sz="4" w:space="0" w:color="auto"/>
              <w:left w:val="single" w:sz="4" w:space="0" w:color="auto"/>
              <w:bottom w:val="single" w:sz="4" w:space="0" w:color="auto"/>
              <w:right w:val="single" w:sz="4" w:space="0" w:color="auto"/>
            </w:tcBorders>
          </w:tcPr>
          <w:p w14:paraId="3214048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F0CE8"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9EF3E8"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5EBC12A9" w14:textId="77777777" w:rsidTr="00B7121B">
        <w:tc>
          <w:tcPr>
            <w:tcW w:w="2160" w:type="dxa"/>
            <w:tcBorders>
              <w:top w:val="single" w:sz="4" w:space="0" w:color="auto"/>
              <w:left w:val="single" w:sz="4" w:space="0" w:color="auto"/>
              <w:bottom w:val="single" w:sz="4" w:space="0" w:color="auto"/>
              <w:right w:val="single" w:sz="4" w:space="0" w:color="auto"/>
            </w:tcBorders>
          </w:tcPr>
          <w:p w14:paraId="279C7D4A"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97F5587"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00E7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F6A40" w14:textId="77777777" w:rsidR="0022119D" w:rsidRPr="006C30BC" w:rsidRDefault="0022119D" w:rsidP="0022119D">
            <w:pPr>
              <w:pStyle w:val="TAL"/>
              <w:keepNext w:val="0"/>
              <w:keepLines w:val="0"/>
              <w:widowControl w:val="0"/>
              <w:rPr>
                <w:rFonts w:eastAsia="SimSun"/>
              </w:rPr>
            </w:pPr>
            <w:r w:rsidRPr="00283AA6">
              <w:rPr>
                <w:lang w:eastAsia="ja-JP"/>
              </w:rPr>
              <w:t>9.2.3.71</w:t>
            </w:r>
          </w:p>
        </w:tc>
        <w:tc>
          <w:tcPr>
            <w:tcW w:w="1728" w:type="dxa"/>
            <w:tcBorders>
              <w:top w:val="single" w:sz="4" w:space="0" w:color="auto"/>
              <w:left w:val="single" w:sz="4" w:space="0" w:color="auto"/>
              <w:bottom w:val="single" w:sz="4" w:space="0" w:color="auto"/>
              <w:right w:val="single" w:sz="4" w:space="0" w:color="auto"/>
            </w:tcBorders>
          </w:tcPr>
          <w:p w14:paraId="5A8BF8D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D6E112"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3E84"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20973303" w14:textId="77777777" w:rsidTr="00B7121B">
        <w:tc>
          <w:tcPr>
            <w:tcW w:w="2160" w:type="dxa"/>
            <w:tcBorders>
              <w:top w:val="single" w:sz="4" w:space="0" w:color="auto"/>
              <w:left w:val="single" w:sz="4" w:space="0" w:color="auto"/>
              <w:bottom w:val="single" w:sz="4" w:space="0" w:color="auto"/>
              <w:right w:val="single" w:sz="4" w:space="0" w:color="auto"/>
            </w:tcBorders>
          </w:tcPr>
          <w:p w14:paraId="7024CCE3"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ED5051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D31417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5A91A3E"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60963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6F7FB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83711C" w14:textId="77777777" w:rsidR="0022119D" w:rsidRPr="00FD0425" w:rsidRDefault="0022119D" w:rsidP="0022119D">
            <w:pPr>
              <w:pStyle w:val="TAC"/>
              <w:keepNext w:val="0"/>
              <w:keepLines w:val="0"/>
              <w:widowControl w:val="0"/>
              <w:rPr>
                <w:iCs/>
                <w:lang w:eastAsia="ja-JP"/>
              </w:rPr>
            </w:pPr>
          </w:p>
        </w:tc>
      </w:tr>
      <w:tr w:rsidR="0022119D" w:rsidRPr="00FD0425" w14:paraId="038B26C5" w14:textId="77777777" w:rsidTr="00B7121B">
        <w:tc>
          <w:tcPr>
            <w:tcW w:w="2160" w:type="dxa"/>
            <w:tcBorders>
              <w:top w:val="single" w:sz="4" w:space="0" w:color="auto"/>
              <w:left w:val="single" w:sz="4" w:space="0" w:color="auto"/>
              <w:bottom w:val="single" w:sz="4" w:space="0" w:color="auto"/>
              <w:right w:val="single" w:sz="4" w:space="0" w:color="auto"/>
            </w:tcBorders>
          </w:tcPr>
          <w:p w14:paraId="638CCD09"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BA2AF0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B219ACD"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C7C9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84B00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62E505"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8EC39" w14:textId="77777777" w:rsidR="0022119D" w:rsidRPr="00FD0425" w:rsidRDefault="0022119D" w:rsidP="0022119D">
            <w:pPr>
              <w:pStyle w:val="TAC"/>
              <w:keepNext w:val="0"/>
              <w:keepLines w:val="0"/>
              <w:widowControl w:val="0"/>
              <w:rPr>
                <w:iCs/>
                <w:lang w:eastAsia="ja-JP"/>
              </w:rPr>
            </w:pPr>
          </w:p>
        </w:tc>
      </w:tr>
      <w:tr w:rsidR="0022119D" w:rsidRPr="00FD0425" w14:paraId="36CADDC4" w14:textId="77777777" w:rsidTr="00B7121B">
        <w:tc>
          <w:tcPr>
            <w:tcW w:w="2160" w:type="dxa"/>
            <w:tcBorders>
              <w:top w:val="single" w:sz="4" w:space="0" w:color="auto"/>
              <w:left w:val="single" w:sz="4" w:space="0" w:color="auto"/>
              <w:bottom w:val="single" w:sz="4" w:space="0" w:color="auto"/>
              <w:right w:val="single" w:sz="4" w:space="0" w:color="auto"/>
            </w:tcBorders>
          </w:tcPr>
          <w:p w14:paraId="0C5B01C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A60CBB9"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743F2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A808A0"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55F97D8"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F5142BC"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7A1D83" w14:textId="77777777" w:rsidR="0022119D" w:rsidRPr="00FD0425" w:rsidRDefault="0022119D" w:rsidP="0022119D">
            <w:pPr>
              <w:pStyle w:val="TAC"/>
              <w:keepNext w:val="0"/>
              <w:keepLines w:val="0"/>
              <w:widowControl w:val="0"/>
              <w:rPr>
                <w:iCs/>
                <w:lang w:eastAsia="ja-JP"/>
              </w:rPr>
            </w:pPr>
          </w:p>
        </w:tc>
      </w:tr>
      <w:tr w:rsidR="0022119D" w:rsidRPr="00FD0425" w14:paraId="70742DEC" w14:textId="77777777" w:rsidTr="00B7121B">
        <w:tc>
          <w:tcPr>
            <w:tcW w:w="2160" w:type="dxa"/>
            <w:tcBorders>
              <w:top w:val="single" w:sz="4" w:space="0" w:color="auto"/>
              <w:left w:val="single" w:sz="4" w:space="0" w:color="auto"/>
              <w:bottom w:val="single" w:sz="4" w:space="0" w:color="auto"/>
              <w:right w:val="single" w:sz="4" w:space="0" w:color="auto"/>
            </w:tcBorders>
          </w:tcPr>
          <w:p w14:paraId="1FAA845E"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6BA4CDA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7299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69141A" w14:textId="77777777" w:rsidR="0022119D" w:rsidRPr="00FD0425" w:rsidRDefault="0022119D" w:rsidP="0022119D">
            <w:pPr>
              <w:pStyle w:val="TAL"/>
              <w:keepNext w:val="0"/>
              <w:keepLines w:val="0"/>
              <w:widowControl w:val="0"/>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134FB1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928749"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CF01D" w14:textId="77777777" w:rsidR="0022119D" w:rsidRPr="00FD0425" w:rsidRDefault="0022119D" w:rsidP="0022119D">
            <w:pPr>
              <w:pStyle w:val="TAC"/>
              <w:keepNext w:val="0"/>
              <w:keepLines w:val="0"/>
              <w:widowControl w:val="0"/>
              <w:rPr>
                <w:iCs/>
                <w:lang w:eastAsia="ja-JP"/>
              </w:rPr>
            </w:pPr>
          </w:p>
        </w:tc>
      </w:tr>
      <w:tr w:rsidR="0022119D" w:rsidRPr="00FD0425" w14:paraId="05C2C8A2" w14:textId="77777777" w:rsidTr="00B7121B">
        <w:tc>
          <w:tcPr>
            <w:tcW w:w="2160" w:type="dxa"/>
            <w:tcBorders>
              <w:top w:val="single" w:sz="4" w:space="0" w:color="auto"/>
              <w:left w:val="single" w:sz="4" w:space="0" w:color="auto"/>
              <w:bottom w:val="single" w:sz="4" w:space="0" w:color="auto"/>
              <w:right w:val="single" w:sz="4" w:space="0" w:color="auto"/>
            </w:tcBorders>
          </w:tcPr>
          <w:p w14:paraId="3412A913"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4AED1EEF"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C8994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AD2C8E" w14:textId="77777777" w:rsidR="0022119D" w:rsidRPr="00FD0425" w:rsidRDefault="0022119D" w:rsidP="0022119D">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D9335C7" w14:textId="77777777" w:rsidR="0022119D" w:rsidRPr="00FD0425" w:rsidRDefault="0022119D" w:rsidP="0022119D">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5382E63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78EEB" w14:textId="77777777" w:rsidR="0022119D" w:rsidRPr="00FD0425" w:rsidRDefault="0022119D" w:rsidP="0022119D">
            <w:pPr>
              <w:pStyle w:val="TAC"/>
              <w:keepNext w:val="0"/>
              <w:keepLines w:val="0"/>
              <w:widowControl w:val="0"/>
              <w:rPr>
                <w:iCs/>
                <w:lang w:eastAsia="ja-JP"/>
              </w:rPr>
            </w:pPr>
          </w:p>
        </w:tc>
      </w:tr>
      <w:tr w:rsidR="0022119D" w:rsidRPr="00FD0425" w14:paraId="38FECBF7" w14:textId="77777777" w:rsidTr="00B7121B">
        <w:tc>
          <w:tcPr>
            <w:tcW w:w="2160" w:type="dxa"/>
          </w:tcPr>
          <w:p w14:paraId="1C979A9D"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Not Admitted to be Added List</w:t>
            </w:r>
          </w:p>
        </w:tc>
        <w:tc>
          <w:tcPr>
            <w:tcW w:w="1080" w:type="dxa"/>
          </w:tcPr>
          <w:p w14:paraId="7F132F8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E126A17" w14:textId="77777777" w:rsidR="0022119D" w:rsidRPr="00FD0425" w:rsidRDefault="0022119D" w:rsidP="0022119D">
            <w:pPr>
              <w:pStyle w:val="TAL"/>
              <w:keepNext w:val="0"/>
              <w:keepLines w:val="0"/>
              <w:widowControl w:val="0"/>
              <w:rPr>
                <w:bCs/>
                <w:i/>
                <w:szCs w:val="18"/>
                <w:lang w:eastAsia="ja-JP"/>
              </w:rPr>
            </w:pPr>
          </w:p>
        </w:tc>
        <w:tc>
          <w:tcPr>
            <w:tcW w:w="1512" w:type="dxa"/>
          </w:tcPr>
          <w:p w14:paraId="437CC281"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243EBA03"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1572D531" w14:textId="77777777" w:rsidR="0022119D" w:rsidRPr="00FD0425" w:rsidRDefault="0022119D" w:rsidP="0022119D">
            <w:pPr>
              <w:pStyle w:val="TAL"/>
              <w:keepNext w:val="0"/>
              <w:keepLines w:val="0"/>
              <w:widowControl w:val="0"/>
              <w:rPr>
                <w:lang w:eastAsia="ja-JP"/>
              </w:rPr>
            </w:pPr>
          </w:p>
        </w:tc>
        <w:tc>
          <w:tcPr>
            <w:tcW w:w="1080" w:type="dxa"/>
          </w:tcPr>
          <w:p w14:paraId="716972F1"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56B85F4" w14:textId="77777777" w:rsidR="0022119D" w:rsidRPr="00FD0425" w:rsidRDefault="0022119D" w:rsidP="0022119D">
            <w:pPr>
              <w:pStyle w:val="TAC"/>
              <w:keepNext w:val="0"/>
              <w:keepLines w:val="0"/>
              <w:widowControl w:val="0"/>
              <w:rPr>
                <w:lang w:eastAsia="ja-JP"/>
              </w:rPr>
            </w:pPr>
          </w:p>
        </w:tc>
      </w:tr>
      <w:tr w:rsidR="0022119D" w:rsidRPr="00FD0425" w14:paraId="389A8620" w14:textId="77777777" w:rsidTr="00B7121B">
        <w:tc>
          <w:tcPr>
            <w:tcW w:w="2160" w:type="dxa"/>
          </w:tcPr>
          <w:p w14:paraId="21E392FB"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Released List</w:t>
            </w:r>
          </w:p>
        </w:tc>
        <w:tc>
          <w:tcPr>
            <w:tcW w:w="1080" w:type="dxa"/>
          </w:tcPr>
          <w:p w14:paraId="328A6F44"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03DB5381" w14:textId="77777777" w:rsidR="0022119D" w:rsidRPr="00FD0425" w:rsidRDefault="0022119D" w:rsidP="0022119D">
            <w:pPr>
              <w:pStyle w:val="TAL"/>
              <w:keepNext w:val="0"/>
              <w:keepLines w:val="0"/>
              <w:widowControl w:val="0"/>
              <w:rPr>
                <w:bCs/>
                <w:i/>
                <w:szCs w:val="18"/>
                <w:lang w:eastAsia="ja-JP"/>
              </w:rPr>
            </w:pPr>
          </w:p>
        </w:tc>
        <w:tc>
          <w:tcPr>
            <w:tcW w:w="1512" w:type="dxa"/>
          </w:tcPr>
          <w:p w14:paraId="101F4080"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19FA30AA"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2E29AC25" w14:textId="77777777" w:rsidR="0022119D" w:rsidRPr="00FD0425" w:rsidRDefault="0022119D" w:rsidP="0022119D">
            <w:pPr>
              <w:pStyle w:val="TAL"/>
              <w:keepNext w:val="0"/>
              <w:keepLines w:val="0"/>
              <w:widowControl w:val="0"/>
              <w:rPr>
                <w:lang w:eastAsia="ja-JP"/>
              </w:rPr>
            </w:pPr>
          </w:p>
        </w:tc>
        <w:tc>
          <w:tcPr>
            <w:tcW w:w="1080" w:type="dxa"/>
          </w:tcPr>
          <w:p w14:paraId="0FBDDEBC"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02169D3B" w14:textId="77777777" w:rsidR="0022119D" w:rsidRPr="00FD0425" w:rsidRDefault="0022119D" w:rsidP="0022119D">
            <w:pPr>
              <w:pStyle w:val="TAC"/>
              <w:keepNext w:val="0"/>
              <w:keepLines w:val="0"/>
              <w:widowControl w:val="0"/>
              <w:rPr>
                <w:lang w:eastAsia="ja-JP"/>
              </w:rPr>
            </w:pPr>
          </w:p>
        </w:tc>
      </w:tr>
      <w:tr w:rsidR="0022119D" w:rsidRPr="00FD0425" w14:paraId="2E2CA694" w14:textId="77777777" w:rsidTr="00B7121B">
        <w:tc>
          <w:tcPr>
            <w:tcW w:w="2160" w:type="dxa"/>
          </w:tcPr>
          <w:p w14:paraId="1B183B1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 IDs taken into use</w:t>
            </w:r>
          </w:p>
        </w:tc>
        <w:tc>
          <w:tcPr>
            <w:tcW w:w="1080" w:type="dxa"/>
          </w:tcPr>
          <w:p w14:paraId="0BA0AEF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E63FA24" w14:textId="77777777" w:rsidR="0022119D" w:rsidRPr="00FD0425" w:rsidRDefault="0022119D" w:rsidP="0022119D">
            <w:pPr>
              <w:pStyle w:val="TAL"/>
              <w:keepNext w:val="0"/>
              <w:keepLines w:val="0"/>
              <w:widowControl w:val="0"/>
              <w:rPr>
                <w:bCs/>
                <w:i/>
                <w:szCs w:val="18"/>
                <w:lang w:eastAsia="ja-JP"/>
              </w:rPr>
            </w:pPr>
          </w:p>
        </w:tc>
        <w:tc>
          <w:tcPr>
            <w:tcW w:w="1512" w:type="dxa"/>
          </w:tcPr>
          <w:p w14:paraId="4C7FFF75"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6578172D" w14:textId="77777777" w:rsidR="0022119D" w:rsidRPr="00FD0425" w:rsidRDefault="0022119D" w:rsidP="0022119D">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4B1DF3DC"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572128F2" w14:textId="77777777" w:rsidR="0022119D" w:rsidRPr="00FD0425" w:rsidRDefault="0022119D" w:rsidP="0022119D">
            <w:pPr>
              <w:pStyle w:val="TAC"/>
              <w:keepNext w:val="0"/>
              <w:keepLines w:val="0"/>
              <w:widowControl w:val="0"/>
              <w:rPr>
                <w:lang w:eastAsia="ja-JP"/>
              </w:rPr>
            </w:pPr>
            <w:r w:rsidRPr="00FD0425">
              <w:rPr>
                <w:lang w:eastAsia="ja-JP"/>
              </w:rPr>
              <w:t>reject</w:t>
            </w:r>
          </w:p>
        </w:tc>
      </w:tr>
      <w:tr w:rsidR="0022119D" w:rsidRPr="00FD0425" w14:paraId="0915B8CB" w14:textId="77777777" w:rsidTr="00B7121B">
        <w:tc>
          <w:tcPr>
            <w:tcW w:w="2160" w:type="dxa"/>
          </w:tcPr>
          <w:p w14:paraId="01FF4D5E" w14:textId="77777777" w:rsidR="0022119D" w:rsidRPr="00FD0425" w:rsidRDefault="0022119D" w:rsidP="0022119D">
            <w:pPr>
              <w:pStyle w:val="TAL"/>
              <w:keepNext w:val="0"/>
              <w:keepLines w:val="0"/>
              <w:widowControl w:val="0"/>
              <w:rPr>
                <w:rFonts w:eastAsia="Batang"/>
                <w:lang w:eastAsia="ja-JP"/>
              </w:rPr>
            </w:pPr>
            <w:r w:rsidRPr="002C34BD">
              <w:rPr>
                <w:rFonts w:eastAsia="SimSun"/>
              </w:rPr>
              <w:t xml:space="preserve">Redundant </w:t>
            </w:r>
            <w:r w:rsidRPr="005435D4">
              <w:rPr>
                <w:rFonts w:eastAsia="SimSun"/>
              </w:rPr>
              <w:t>DL NG-U UP TNL Information at NG-RAN</w:t>
            </w:r>
          </w:p>
        </w:tc>
        <w:tc>
          <w:tcPr>
            <w:tcW w:w="1080" w:type="dxa"/>
          </w:tcPr>
          <w:p w14:paraId="3A47BB35" w14:textId="77777777" w:rsidR="0022119D" w:rsidRPr="009354E2" w:rsidRDefault="0022119D" w:rsidP="0022119D">
            <w:pPr>
              <w:pStyle w:val="TAL"/>
              <w:keepNext w:val="0"/>
              <w:keepLines w:val="0"/>
              <w:widowControl w:val="0"/>
              <w:rPr>
                <w:rFonts w:eastAsia="SimSun"/>
                <w:lang w:eastAsia="zh-CN"/>
              </w:rPr>
            </w:pPr>
            <w:r w:rsidRPr="002C34BD">
              <w:rPr>
                <w:rFonts w:eastAsia="SimSun" w:hint="eastAsia"/>
                <w:lang w:eastAsia="zh-CN"/>
              </w:rPr>
              <w:t>O</w:t>
            </w:r>
          </w:p>
        </w:tc>
        <w:tc>
          <w:tcPr>
            <w:tcW w:w="1080" w:type="dxa"/>
          </w:tcPr>
          <w:p w14:paraId="6CE5B29A" w14:textId="77777777" w:rsidR="0022119D" w:rsidRPr="009354E2" w:rsidRDefault="0022119D" w:rsidP="0022119D">
            <w:pPr>
              <w:pStyle w:val="TAL"/>
              <w:keepNext w:val="0"/>
              <w:keepLines w:val="0"/>
              <w:widowControl w:val="0"/>
              <w:rPr>
                <w:rFonts w:eastAsia="SimSun"/>
                <w:lang w:eastAsia="zh-CN"/>
              </w:rPr>
            </w:pPr>
          </w:p>
        </w:tc>
        <w:tc>
          <w:tcPr>
            <w:tcW w:w="1512" w:type="dxa"/>
          </w:tcPr>
          <w:p w14:paraId="4301A054" w14:textId="77777777" w:rsidR="0022119D" w:rsidRPr="009354E2" w:rsidRDefault="0022119D" w:rsidP="0022119D">
            <w:pPr>
              <w:pStyle w:val="TAL"/>
              <w:keepNext w:val="0"/>
              <w:keepLines w:val="0"/>
              <w:widowControl w:val="0"/>
              <w:rPr>
                <w:rFonts w:eastAsia="SimSun"/>
                <w:lang w:eastAsia="zh-CN"/>
              </w:rPr>
            </w:pPr>
            <w:r w:rsidRPr="009354E2">
              <w:rPr>
                <w:rFonts w:eastAsia="SimSun"/>
                <w:lang w:eastAsia="zh-CN"/>
              </w:rPr>
              <w:t>UP Transport Layer Information</w:t>
            </w:r>
          </w:p>
          <w:p w14:paraId="30707D06"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728" w:type="dxa"/>
          </w:tcPr>
          <w:p w14:paraId="66792618"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S-NG-RAN node endpoint of the NG transport bearer. For delivery of DL PDUs for the redundant transmission.</w:t>
            </w:r>
          </w:p>
        </w:tc>
        <w:tc>
          <w:tcPr>
            <w:tcW w:w="1080" w:type="dxa"/>
          </w:tcPr>
          <w:p w14:paraId="50B75B88"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YES</w:t>
            </w:r>
          </w:p>
        </w:tc>
        <w:tc>
          <w:tcPr>
            <w:tcW w:w="1080" w:type="dxa"/>
          </w:tcPr>
          <w:p w14:paraId="253F5111"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ignore</w:t>
            </w:r>
          </w:p>
        </w:tc>
      </w:tr>
      <w:tr w:rsidR="0022119D" w:rsidRPr="00FD0425" w14:paraId="1831ACB4" w14:textId="77777777" w:rsidTr="00B7121B">
        <w:tc>
          <w:tcPr>
            <w:tcW w:w="2160" w:type="dxa"/>
          </w:tcPr>
          <w:p w14:paraId="215EFF64" w14:textId="77777777" w:rsidR="0022119D" w:rsidRPr="002C34BD" w:rsidRDefault="0022119D" w:rsidP="0022119D">
            <w:pPr>
              <w:pStyle w:val="TAL"/>
              <w:keepNext w:val="0"/>
              <w:keepLines w:val="0"/>
              <w:widowControl w:val="0"/>
              <w:rPr>
                <w:rFonts w:eastAsia="SimSun"/>
              </w:rPr>
            </w:pPr>
            <w:r w:rsidRPr="00283AA6">
              <w:rPr>
                <w:lang w:eastAsia="ja-JP"/>
              </w:rPr>
              <w:t>Security Result</w:t>
            </w:r>
          </w:p>
        </w:tc>
        <w:tc>
          <w:tcPr>
            <w:tcW w:w="1080" w:type="dxa"/>
          </w:tcPr>
          <w:p w14:paraId="54786948" w14:textId="77777777" w:rsidR="0022119D" w:rsidRPr="002C34BD" w:rsidRDefault="0022119D" w:rsidP="0022119D">
            <w:pPr>
              <w:pStyle w:val="TAL"/>
              <w:keepNext w:val="0"/>
              <w:keepLines w:val="0"/>
              <w:widowControl w:val="0"/>
              <w:rPr>
                <w:rFonts w:eastAsia="SimSun"/>
                <w:lang w:eastAsia="zh-CN"/>
              </w:rPr>
            </w:pPr>
            <w:r w:rsidRPr="00283AA6">
              <w:rPr>
                <w:lang w:eastAsia="ja-JP"/>
              </w:rPr>
              <w:t>O</w:t>
            </w:r>
          </w:p>
        </w:tc>
        <w:tc>
          <w:tcPr>
            <w:tcW w:w="1080" w:type="dxa"/>
          </w:tcPr>
          <w:p w14:paraId="2A6BD3B6" w14:textId="77777777" w:rsidR="0022119D" w:rsidRPr="009354E2" w:rsidRDefault="0022119D" w:rsidP="0022119D">
            <w:pPr>
              <w:pStyle w:val="TAL"/>
              <w:keepNext w:val="0"/>
              <w:keepLines w:val="0"/>
              <w:widowControl w:val="0"/>
              <w:rPr>
                <w:rFonts w:eastAsia="SimSun"/>
                <w:lang w:eastAsia="zh-CN"/>
              </w:rPr>
            </w:pPr>
          </w:p>
        </w:tc>
        <w:tc>
          <w:tcPr>
            <w:tcW w:w="1512" w:type="dxa"/>
          </w:tcPr>
          <w:p w14:paraId="05A5BDD2" w14:textId="77777777" w:rsidR="0022119D" w:rsidRPr="009354E2" w:rsidRDefault="0022119D" w:rsidP="0022119D">
            <w:pPr>
              <w:pStyle w:val="TAL"/>
              <w:keepNext w:val="0"/>
              <w:keepLines w:val="0"/>
              <w:widowControl w:val="0"/>
              <w:rPr>
                <w:rFonts w:eastAsia="SimSun"/>
                <w:lang w:eastAsia="zh-CN"/>
              </w:rPr>
            </w:pPr>
            <w:r w:rsidRPr="00283AA6">
              <w:rPr>
                <w:lang w:eastAsia="ja-JP"/>
              </w:rPr>
              <w:t>9.2.3.67</w:t>
            </w:r>
          </w:p>
        </w:tc>
        <w:tc>
          <w:tcPr>
            <w:tcW w:w="1728" w:type="dxa"/>
          </w:tcPr>
          <w:p w14:paraId="426FC674" w14:textId="77777777" w:rsidR="0022119D" w:rsidRPr="002C34BD" w:rsidRDefault="0022119D" w:rsidP="0022119D">
            <w:pPr>
              <w:pStyle w:val="TAL"/>
              <w:keepNext w:val="0"/>
              <w:keepLines w:val="0"/>
              <w:widowControl w:val="0"/>
              <w:rPr>
                <w:rFonts w:eastAsia="SimSun"/>
                <w:lang w:eastAsia="zh-CN"/>
              </w:rPr>
            </w:pPr>
          </w:p>
        </w:tc>
        <w:tc>
          <w:tcPr>
            <w:tcW w:w="1080" w:type="dxa"/>
          </w:tcPr>
          <w:p w14:paraId="551D2D93" w14:textId="77777777" w:rsidR="0022119D" w:rsidRPr="009354E2" w:rsidRDefault="0022119D" w:rsidP="0022119D">
            <w:pPr>
              <w:pStyle w:val="TAC"/>
              <w:keepNext w:val="0"/>
              <w:keepLines w:val="0"/>
              <w:widowControl w:val="0"/>
              <w:rPr>
                <w:rFonts w:eastAsia="SimSun"/>
                <w:lang w:eastAsia="zh-CN"/>
              </w:rPr>
            </w:pPr>
            <w:r>
              <w:rPr>
                <w:rFonts w:eastAsia="MS Mincho" w:hint="eastAsia"/>
                <w:lang w:eastAsia="ja-JP"/>
              </w:rPr>
              <w:t>Y</w:t>
            </w:r>
            <w:r>
              <w:rPr>
                <w:rFonts w:eastAsia="MS Mincho"/>
                <w:lang w:eastAsia="ja-JP"/>
              </w:rPr>
              <w:t>ES</w:t>
            </w:r>
          </w:p>
        </w:tc>
        <w:tc>
          <w:tcPr>
            <w:tcW w:w="1080" w:type="dxa"/>
          </w:tcPr>
          <w:p w14:paraId="5B6A4DA5" w14:textId="77777777" w:rsidR="0022119D" w:rsidRPr="009354E2" w:rsidRDefault="0022119D" w:rsidP="0022119D">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807553">
        <w:trPr>
          <w:tblHeader/>
        </w:trPr>
        <w:tc>
          <w:tcPr>
            <w:tcW w:w="3686" w:type="dxa"/>
          </w:tcPr>
          <w:p w14:paraId="5C0FF35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6AF6B1E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73372F">
      <w:pPr>
        <w:widowControl w:val="0"/>
      </w:pPr>
    </w:p>
    <w:p w14:paraId="52BDF9DA" w14:textId="77777777" w:rsidR="00F02090" w:rsidRPr="00FD0425" w:rsidRDefault="00F02090" w:rsidP="0073372F">
      <w:pPr>
        <w:pStyle w:val="Heading4"/>
        <w:keepNext w:val="0"/>
        <w:keepLines w:val="0"/>
        <w:widowControl w:val="0"/>
      </w:pPr>
      <w:bookmarkStart w:id="4821" w:name="_CR9_2_1_11"/>
      <w:bookmarkStart w:id="4822" w:name="_Toc20955247"/>
      <w:bookmarkStart w:id="4823" w:name="_Toc29991444"/>
      <w:bookmarkStart w:id="4824" w:name="_Toc36555844"/>
      <w:bookmarkStart w:id="4825" w:name="_Toc44497564"/>
      <w:bookmarkStart w:id="4826" w:name="_Toc45107952"/>
      <w:bookmarkStart w:id="4827" w:name="_Toc45901572"/>
      <w:bookmarkStart w:id="4828" w:name="_Toc51850651"/>
      <w:bookmarkStart w:id="4829" w:name="_Toc56693654"/>
      <w:bookmarkStart w:id="4830" w:name="_Toc64447197"/>
      <w:bookmarkStart w:id="4831" w:name="_Toc66286691"/>
      <w:bookmarkStart w:id="4832" w:name="_Toc74151386"/>
      <w:bookmarkStart w:id="4833" w:name="_Toc88653858"/>
      <w:bookmarkStart w:id="4834" w:name="_Toc97904214"/>
      <w:bookmarkStart w:id="4835" w:name="_Toc105175255"/>
      <w:bookmarkStart w:id="4836" w:name="_Toc113826285"/>
      <w:bookmarkStart w:id="4837" w:name="_Toc175586867"/>
      <w:bookmarkStart w:id="4838" w:name="_Hlk138423566"/>
      <w:bookmarkEnd w:id="4821"/>
      <w:r w:rsidRPr="00FD0425">
        <w:t>9.2.1.11</w:t>
      </w:r>
      <w:r w:rsidRPr="00FD0425">
        <w:tab/>
        <w:t>PDU Session Resource Modification Info – MN terminated</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5D26F78F" w14:textId="77777777" w:rsidR="00F02090" w:rsidRPr="00FD0425" w:rsidRDefault="00F02090" w:rsidP="0073372F">
      <w:pPr>
        <w:widowControl w:val="0"/>
        <w:rPr>
          <w:lang w:eastAsia="zh-CN"/>
        </w:rPr>
      </w:pPr>
      <w:r w:rsidRPr="00FD0425">
        <w:t>This IE contains information related to PDU session resource for an M-NG-RAN node initiated request to modify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46ACFCC2" w14:textId="77777777" w:rsidTr="0073372F">
        <w:trPr>
          <w:tblHeader/>
        </w:trPr>
        <w:tc>
          <w:tcPr>
            <w:tcW w:w="2160" w:type="dxa"/>
          </w:tcPr>
          <w:p w14:paraId="3AF4213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42AADC8C"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2FDBCF16"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EA44BDF"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1FFF6B6D"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24C8FE08"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DC62CAE"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B971D4" w:rsidRPr="00FD0425" w14:paraId="65616281" w14:textId="77777777" w:rsidTr="0073372F">
        <w:tc>
          <w:tcPr>
            <w:tcW w:w="2160" w:type="dxa"/>
          </w:tcPr>
          <w:p w14:paraId="75696761" w14:textId="77777777" w:rsidR="00B971D4" w:rsidRPr="00FD0425" w:rsidRDefault="00B971D4" w:rsidP="0073372F">
            <w:pPr>
              <w:pStyle w:val="TAL"/>
              <w:keepNext w:val="0"/>
              <w:keepLines w:val="0"/>
              <w:widowControl w:val="0"/>
              <w:rPr>
                <w:lang w:eastAsia="ja-JP"/>
              </w:rPr>
            </w:pPr>
            <w:r w:rsidRPr="00FD0425">
              <w:rPr>
                <w:lang w:eastAsia="ja-JP"/>
              </w:rPr>
              <w:t>PDU Session Type</w:t>
            </w:r>
          </w:p>
        </w:tc>
        <w:tc>
          <w:tcPr>
            <w:tcW w:w="1080" w:type="dxa"/>
          </w:tcPr>
          <w:p w14:paraId="67AFEA53" w14:textId="77777777" w:rsidR="00B971D4" w:rsidRPr="00FD0425" w:rsidRDefault="00B971D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2BD562E" w14:textId="77777777" w:rsidR="00B971D4" w:rsidRPr="00FD0425" w:rsidRDefault="00B971D4" w:rsidP="0073372F">
            <w:pPr>
              <w:pStyle w:val="TAL"/>
              <w:keepNext w:val="0"/>
              <w:keepLines w:val="0"/>
              <w:widowControl w:val="0"/>
              <w:rPr>
                <w:bCs/>
                <w:i/>
                <w:szCs w:val="18"/>
                <w:lang w:eastAsia="ja-JP"/>
              </w:rPr>
            </w:pPr>
          </w:p>
        </w:tc>
        <w:tc>
          <w:tcPr>
            <w:tcW w:w="1512" w:type="dxa"/>
          </w:tcPr>
          <w:p w14:paraId="14A00F5C" w14:textId="77777777" w:rsidR="00B971D4" w:rsidRPr="00FD0425" w:rsidRDefault="00B971D4" w:rsidP="0073372F">
            <w:pPr>
              <w:pStyle w:val="TAL"/>
              <w:keepNext w:val="0"/>
              <w:keepLines w:val="0"/>
              <w:widowControl w:val="0"/>
              <w:rPr>
                <w:lang w:eastAsia="ja-JP"/>
              </w:rPr>
            </w:pPr>
            <w:r w:rsidRPr="00FD0425">
              <w:rPr>
                <w:lang w:eastAsia="ja-JP"/>
              </w:rPr>
              <w:t>9.2.3.19</w:t>
            </w:r>
          </w:p>
        </w:tc>
        <w:tc>
          <w:tcPr>
            <w:tcW w:w="1728" w:type="dxa"/>
          </w:tcPr>
          <w:p w14:paraId="5B79FE6F" w14:textId="77777777" w:rsidR="00B971D4" w:rsidRPr="00FD0425" w:rsidRDefault="00B971D4" w:rsidP="0073372F">
            <w:pPr>
              <w:pStyle w:val="TAL"/>
              <w:keepNext w:val="0"/>
              <w:keepLines w:val="0"/>
              <w:widowControl w:val="0"/>
              <w:rPr>
                <w:lang w:eastAsia="ja-JP"/>
              </w:rPr>
            </w:pPr>
          </w:p>
        </w:tc>
        <w:tc>
          <w:tcPr>
            <w:tcW w:w="1080" w:type="dxa"/>
          </w:tcPr>
          <w:p w14:paraId="7222C322" w14:textId="78ED6989" w:rsidR="00B971D4" w:rsidRPr="00004997" w:rsidRDefault="00B971D4" w:rsidP="0073372F">
            <w:pPr>
              <w:pStyle w:val="TAC"/>
              <w:keepNext w:val="0"/>
              <w:keepLines w:val="0"/>
              <w:widowControl w:val="0"/>
              <w:rPr>
                <w:lang w:eastAsia="ja-JP"/>
              </w:rPr>
            </w:pPr>
            <w:r w:rsidRPr="009354E2">
              <w:rPr>
                <w:lang w:eastAsia="ja-JP"/>
              </w:rPr>
              <w:t>–</w:t>
            </w:r>
          </w:p>
        </w:tc>
        <w:tc>
          <w:tcPr>
            <w:tcW w:w="1080" w:type="dxa"/>
          </w:tcPr>
          <w:p w14:paraId="3AA4F540" w14:textId="77777777" w:rsidR="00B971D4" w:rsidRPr="001F675D" w:rsidRDefault="00B971D4" w:rsidP="0073372F">
            <w:pPr>
              <w:pStyle w:val="TAC"/>
              <w:keepNext w:val="0"/>
              <w:keepLines w:val="0"/>
              <w:widowControl w:val="0"/>
              <w:rPr>
                <w:lang w:eastAsia="ja-JP"/>
              </w:rPr>
            </w:pPr>
          </w:p>
        </w:tc>
      </w:tr>
      <w:tr w:rsidR="00004997" w:rsidRPr="00FD0425" w14:paraId="101B36F2" w14:textId="77777777" w:rsidTr="0073372F">
        <w:tc>
          <w:tcPr>
            <w:tcW w:w="2160" w:type="dxa"/>
          </w:tcPr>
          <w:p w14:paraId="640CC8E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Pr>
          <w:p w14:paraId="598512AC" w14:textId="77777777" w:rsidR="00004997" w:rsidRPr="00FD0425" w:rsidRDefault="00004997" w:rsidP="0073372F">
            <w:pPr>
              <w:pStyle w:val="TAL"/>
              <w:keepNext w:val="0"/>
              <w:keepLines w:val="0"/>
              <w:widowControl w:val="0"/>
              <w:rPr>
                <w:rFonts w:eastAsia="Batang"/>
                <w:lang w:eastAsia="ja-JP"/>
              </w:rPr>
            </w:pPr>
          </w:p>
        </w:tc>
        <w:tc>
          <w:tcPr>
            <w:tcW w:w="1080" w:type="dxa"/>
          </w:tcPr>
          <w:p w14:paraId="612A43DF"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2D7AB7BA" w14:textId="77777777" w:rsidR="00004997" w:rsidRPr="00FD0425" w:rsidRDefault="00004997" w:rsidP="0073372F">
            <w:pPr>
              <w:pStyle w:val="TAL"/>
              <w:keepNext w:val="0"/>
              <w:keepLines w:val="0"/>
              <w:widowControl w:val="0"/>
              <w:rPr>
                <w:lang w:eastAsia="ja-JP"/>
              </w:rPr>
            </w:pPr>
          </w:p>
        </w:tc>
        <w:tc>
          <w:tcPr>
            <w:tcW w:w="1728" w:type="dxa"/>
          </w:tcPr>
          <w:p w14:paraId="57E71BC2" w14:textId="77777777" w:rsidR="00004997" w:rsidRPr="00FD0425" w:rsidRDefault="00004997" w:rsidP="0073372F">
            <w:pPr>
              <w:pStyle w:val="TAL"/>
              <w:keepNext w:val="0"/>
              <w:keepLines w:val="0"/>
              <w:widowControl w:val="0"/>
              <w:rPr>
                <w:iCs/>
                <w:lang w:eastAsia="ja-JP"/>
              </w:rPr>
            </w:pPr>
          </w:p>
        </w:tc>
        <w:tc>
          <w:tcPr>
            <w:tcW w:w="1080" w:type="dxa"/>
          </w:tcPr>
          <w:p w14:paraId="5820BC5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AE72249" w14:textId="77777777" w:rsidR="00004997" w:rsidRPr="001F675D" w:rsidRDefault="00004997" w:rsidP="0073372F">
            <w:pPr>
              <w:pStyle w:val="TAC"/>
              <w:keepNext w:val="0"/>
              <w:keepLines w:val="0"/>
              <w:widowControl w:val="0"/>
              <w:rPr>
                <w:iCs/>
                <w:lang w:eastAsia="ja-JP"/>
              </w:rPr>
            </w:pPr>
          </w:p>
        </w:tc>
      </w:tr>
      <w:tr w:rsidR="00004997" w:rsidRPr="00FD0425" w14:paraId="21E77CC6" w14:textId="77777777" w:rsidTr="0073372F">
        <w:tc>
          <w:tcPr>
            <w:tcW w:w="2160" w:type="dxa"/>
          </w:tcPr>
          <w:p w14:paraId="7F178F18"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5D979DD" w14:textId="77777777" w:rsidR="00004997" w:rsidRPr="00FD0425" w:rsidRDefault="00004997" w:rsidP="0073372F">
            <w:pPr>
              <w:pStyle w:val="TAL"/>
              <w:keepNext w:val="0"/>
              <w:keepLines w:val="0"/>
              <w:widowControl w:val="0"/>
              <w:rPr>
                <w:rFonts w:eastAsia="Batang"/>
                <w:lang w:eastAsia="ja-JP"/>
              </w:rPr>
            </w:pPr>
          </w:p>
        </w:tc>
        <w:tc>
          <w:tcPr>
            <w:tcW w:w="1080" w:type="dxa"/>
          </w:tcPr>
          <w:p w14:paraId="4324EDB9"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DRBs&gt;</w:t>
            </w:r>
          </w:p>
        </w:tc>
        <w:tc>
          <w:tcPr>
            <w:tcW w:w="1512" w:type="dxa"/>
          </w:tcPr>
          <w:p w14:paraId="7AC0B542" w14:textId="77777777" w:rsidR="00004997" w:rsidRPr="00FD0425" w:rsidRDefault="00004997" w:rsidP="0073372F">
            <w:pPr>
              <w:pStyle w:val="TAL"/>
              <w:keepNext w:val="0"/>
              <w:keepLines w:val="0"/>
              <w:widowControl w:val="0"/>
              <w:rPr>
                <w:lang w:eastAsia="ja-JP"/>
              </w:rPr>
            </w:pPr>
          </w:p>
        </w:tc>
        <w:tc>
          <w:tcPr>
            <w:tcW w:w="1728" w:type="dxa"/>
          </w:tcPr>
          <w:p w14:paraId="4DF6AA20" w14:textId="77777777" w:rsidR="00004997" w:rsidRPr="00FD0425" w:rsidRDefault="00004997" w:rsidP="0073372F">
            <w:pPr>
              <w:pStyle w:val="TAL"/>
              <w:keepNext w:val="0"/>
              <w:keepLines w:val="0"/>
              <w:widowControl w:val="0"/>
              <w:rPr>
                <w:iCs/>
                <w:lang w:eastAsia="ja-JP"/>
              </w:rPr>
            </w:pPr>
          </w:p>
        </w:tc>
        <w:tc>
          <w:tcPr>
            <w:tcW w:w="1080" w:type="dxa"/>
          </w:tcPr>
          <w:p w14:paraId="0AE95EE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5EB60A5" w14:textId="77777777" w:rsidR="00004997" w:rsidRPr="001F675D" w:rsidRDefault="00004997" w:rsidP="0073372F">
            <w:pPr>
              <w:pStyle w:val="TAC"/>
              <w:keepNext w:val="0"/>
              <w:keepLines w:val="0"/>
              <w:widowControl w:val="0"/>
              <w:rPr>
                <w:iCs/>
                <w:lang w:eastAsia="ja-JP"/>
              </w:rPr>
            </w:pPr>
          </w:p>
        </w:tc>
      </w:tr>
      <w:tr w:rsidR="00004997" w:rsidRPr="00FD0425" w14:paraId="6E5F0CF1" w14:textId="77777777" w:rsidTr="0073372F">
        <w:tc>
          <w:tcPr>
            <w:tcW w:w="2160" w:type="dxa"/>
          </w:tcPr>
          <w:p w14:paraId="48AA81CF"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042BFC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BC456D7" w14:textId="77777777" w:rsidR="00004997" w:rsidRPr="00FD0425" w:rsidRDefault="00004997" w:rsidP="0073372F">
            <w:pPr>
              <w:pStyle w:val="TAL"/>
              <w:keepNext w:val="0"/>
              <w:keepLines w:val="0"/>
              <w:widowControl w:val="0"/>
              <w:rPr>
                <w:bCs/>
                <w:i/>
                <w:szCs w:val="18"/>
                <w:lang w:eastAsia="ja-JP"/>
              </w:rPr>
            </w:pPr>
          </w:p>
        </w:tc>
        <w:tc>
          <w:tcPr>
            <w:tcW w:w="1512" w:type="dxa"/>
          </w:tcPr>
          <w:p w14:paraId="26444143" w14:textId="77777777" w:rsidR="00004997" w:rsidRPr="00FD0425" w:rsidRDefault="00004997" w:rsidP="0073372F">
            <w:pPr>
              <w:pStyle w:val="TAL"/>
              <w:keepNext w:val="0"/>
              <w:keepLines w:val="0"/>
              <w:widowControl w:val="0"/>
              <w:rPr>
                <w:lang w:eastAsia="ja-JP"/>
              </w:rPr>
            </w:pPr>
            <w:r w:rsidRPr="00FD0425">
              <w:t>9.2.3.33</w:t>
            </w:r>
          </w:p>
        </w:tc>
        <w:tc>
          <w:tcPr>
            <w:tcW w:w="1728" w:type="dxa"/>
          </w:tcPr>
          <w:p w14:paraId="238861F0" w14:textId="77777777" w:rsidR="00004997" w:rsidRPr="00FD0425" w:rsidRDefault="00004997" w:rsidP="0073372F">
            <w:pPr>
              <w:pStyle w:val="TAL"/>
              <w:keepNext w:val="0"/>
              <w:keepLines w:val="0"/>
              <w:widowControl w:val="0"/>
              <w:rPr>
                <w:lang w:eastAsia="ja-JP"/>
              </w:rPr>
            </w:pPr>
          </w:p>
        </w:tc>
        <w:tc>
          <w:tcPr>
            <w:tcW w:w="1080" w:type="dxa"/>
          </w:tcPr>
          <w:p w14:paraId="4221E95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A007396" w14:textId="77777777" w:rsidR="00004997" w:rsidRPr="001F675D" w:rsidRDefault="00004997" w:rsidP="0073372F">
            <w:pPr>
              <w:pStyle w:val="TAC"/>
              <w:keepNext w:val="0"/>
              <w:keepLines w:val="0"/>
              <w:widowControl w:val="0"/>
              <w:rPr>
                <w:lang w:eastAsia="ja-JP"/>
              </w:rPr>
            </w:pPr>
          </w:p>
        </w:tc>
      </w:tr>
      <w:tr w:rsidR="00004997" w:rsidRPr="00FD0425" w14:paraId="12F4D403" w14:textId="77777777" w:rsidTr="0073372F">
        <w:tc>
          <w:tcPr>
            <w:tcW w:w="2160" w:type="dxa"/>
          </w:tcPr>
          <w:p w14:paraId="4F807661"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t>TNL Information</w:t>
            </w:r>
          </w:p>
        </w:tc>
        <w:tc>
          <w:tcPr>
            <w:tcW w:w="1080" w:type="dxa"/>
          </w:tcPr>
          <w:p w14:paraId="0E4A58C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53BC512" w14:textId="77777777" w:rsidR="00004997" w:rsidRPr="00FD0425" w:rsidRDefault="00004997" w:rsidP="0073372F">
            <w:pPr>
              <w:pStyle w:val="TAL"/>
              <w:keepNext w:val="0"/>
              <w:keepLines w:val="0"/>
              <w:widowControl w:val="0"/>
              <w:rPr>
                <w:bCs/>
                <w:i/>
                <w:szCs w:val="18"/>
                <w:lang w:eastAsia="ja-JP"/>
              </w:rPr>
            </w:pPr>
          </w:p>
        </w:tc>
        <w:tc>
          <w:tcPr>
            <w:tcW w:w="1512" w:type="dxa"/>
          </w:tcPr>
          <w:p w14:paraId="71041F06"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46272111" w14:textId="77777777" w:rsidR="00004997" w:rsidRPr="00FD0425" w:rsidRDefault="00004997" w:rsidP="0073372F">
            <w:pPr>
              <w:pStyle w:val="TAL"/>
              <w:keepNext w:val="0"/>
              <w:keepLines w:val="0"/>
              <w:widowControl w:val="0"/>
              <w:rPr>
                <w:iCs/>
                <w:lang w:eastAsia="ja-JP"/>
              </w:rPr>
            </w:pPr>
            <w:r w:rsidRPr="00FD0425">
              <w:rPr>
                <w:lang w:eastAsia="ja-JP"/>
              </w:rPr>
              <w:t>M-NG-RAN node endpoint(s) of a DRB’s Xn transport bearer at its PDCP resource. For delivery of UL PDUs.</w:t>
            </w:r>
          </w:p>
        </w:tc>
        <w:tc>
          <w:tcPr>
            <w:tcW w:w="1080" w:type="dxa"/>
          </w:tcPr>
          <w:p w14:paraId="662C54A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DB77AF4" w14:textId="77777777" w:rsidR="00004997" w:rsidRPr="001F675D" w:rsidRDefault="00004997" w:rsidP="0073372F">
            <w:pPr>
              <w:pStyle w:val="TAC"/>
              <w:keepNext w:val="0"/>
              <w:keepLines w:val="0"/>
              <w:widowControl w:val="0"/>
              <w:rPr>
                <w:lang w:eastAsia="ja-JP"/>
              </w:rPr>
            </w:pPr>
          </w:p>
        </w:tc>
      </w:tr>
      <w:tr w:rsidR="00004997" w:rsidRPr="00FD0425" w14:paraId="26B1F24D" w14:textId="77777777" w:rsidTr="0073372F">
        <w:tc>
          <w:tcPr>
            <w:tcW w:w="2160" w:type="dxa"/>
          </w:tcPr>
          <w:p w14:paraId="557623BF" w14:textId="77777777" w:rsidR="00004997" w:rsidRPr="00FD0425" w:rsidRDefault="00004997" w:rsidP="0073372F">
            <w:pPr>
              <w:pStyle w:val="TAL"/>
              <w:keepNext w:val="0"/>
              <w:keepLines w:val="0"/>
              <w:widowControl w:val="0"/>
              <w:ind w:left="227"/>
              <w:rPr>
                <w:lang w:eastAsia="ja-JP"/>
              </w:rPr>
            </w:pPr>
            <w:r w:rsidRPr="00FD0425">
              <w:rPr>
                <w:lang w:eastAsia="ja-JP"/>
              </w:rPr>
              <w:t>&gt;&gt;RLC Mode</w:t>
            </w:r>
          </w:p>
        </w:tc>
        <w:tc>
          <w:tcPr>
            <w:tcW w:w="1080" w:type="dxa"/>
          </w:tcPr>
          <w:p w14:paraId="30463A1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13061AD" w14:textId="77777777" w:rsidR="00004997" w:rsidRPr="00FD0425" w:rsidRDefault="00004997" w:rsidP="0073372F">
            <w:pPr>
              <w:pStyle w:val="TAL"/>
              <w:keepNext w:val="0"/>
              <w:keepLines w:val="0"/>
              <w:widowControl w:val="0"/>
              <w:rPr>
                <w:bCs/>
                <w:i/>
                <w:szCs w:val="18"/>
                <w:lang w:eastAsia="ja-JP"/>
              </w:rPr>
            </w:pPr>
          </w:p>
        </w:tc>
        <w:tc>
          <w:tcPr>
            <w:tcW w:w="1512" w:type="dxa"/>
          </w:tcPr>
          <w:p w14:paraId="081FD5FC" w14:textId="77777777" w:rsidR="00004997" w:rsidRPr="00FD0425" w:rsidRDefault="00004997" w:rsidP="0073372F">
            <w:pPr>
              <w:pStyle w:val="TAL"/>
              <w:keepNext w:val="0"/>
              <w:keepLines w:val="0"/>
              <w:widowControl w:val="0"/>
              <w:rPr>
                <w:lang w:eastAsia="ja-JP"/>
              </w:rPr>
            </w:pPr>
            <w:r w:rsidRPr="00FD0425">
              <w:rPr>
                <w:lang w:eastAsia="ja-JP"/>
              </w:rPr>
              <w:t>9.2.3.28</w:t>
            </w:r>
          </w:p>
        </w:tc>
        <w:tc>
          <w:tcPr>
            <w:tcW w:w="1728" w:type="dxa"/>
          </w:tcPr>
          <w:p w14:paraId="4860D77F" w14:textId="77777777" w:rsidR="00004997" w:rsidRPr="00FD0425" w:rsidRDefault="00004997" w:rsidP="0073372F">
            <w:pPr>
              <w:pStyle w:val="TAL"/>
              <w:keepNext w:val="0"/>
              <w:keepLines w:val="0"/>
              <w:widowControl w:val="0"/>
              <w:rPr>
                <w:iCs/>
                <w:lang w:eastAsia="ja-JP"/>
              </w:rPr>
            </w:pPr>
            <w:r w:rsidRPr="00FD0425">
              <w:rPr>
                <w:lang w:eastAsia="ja-JP"/>
              </w:rPr>
              <w:t>Indicates the RLC mode to be used in the assisting node.</w:t>
            </w:r>
          </w:p>
        </w:tc>
        <w:tc>
          <w:tcPr>
            <w:tcW w:w="1080" w:type="dxa"/>
          </w:tcPr>
          <w:p w14:paraId="463810C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FE7B259" w14:textId="77777777" w:rsidR="00004997" w:rsidRPr="001F675D" w:rsidRDefault="00004997" w:rsidP="0073372F">
            <w:pPr>
              <w:pStyle w:val="TAC"/>
              <w:keepNext w:val="0"/>
              <w:keepLines w:val="0"/>
              <w:widowControl w:val="0"/>
              <w:rPr>
                <w:lang w:eastAsia="ja-JP"/>
              </w:rPr>
            </w:pPr>
          </w:p>
        </w:tc>
      </w:tr>
      <w:tr w:rsidR="00004997" w:rsidRPr="00FD0425" w14:paraId="1065E05B" w14:textId="77777777" w:rsidTr="0073372F">
        <w:tc>
          <w:tcPr>
            <w:tcW w:w="2160" w:type="dxa"/>
          </w:tcPr>
          <w:p w14:paraId="13A93217"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CF3661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0A029A5" w14:textId="77777777" w:rsidR="00004997" w:rsidRPr="00FD0425" w:rsidRDefault="00004997" w:rsidP="0073372F">
            <w:pPr>
              <w:pStyle w:val="TAL"/>
              <w:keepNext w:val="0"/>
              <w:keepLines w:val="0"/>
              <w:widowControl w:val="0"/>
              <w:rPr>
                <w:bCs/>
                <w:i/>
                <w:szCs w:val="18"/>
                <w:lang w:eastAsia="ja-JP"/>
              </w:rPr>
            </w:pPr>
          </w:p>
        </w:tc>
        <w:tc>
          <w:tcPr>
            <w:tcW w:w="1512" w:type="dxa"/>
          </w:tcPr>
          <w:p w14:paraId="1B6A55A4" w14:textId="77777777" w:rsidR="00004997" w:rsidRPr="00FD0425" w:rsidRDefault="00004997" w:rsidP="0073372F">
            <w:pPr>
              <w:pStyle w:val="TAL"/>
              <w:keepNext w:val="0"/>
              <w:keepLines w:val="0"/>
              <w:widowControl w:val="0"/>
            </w:pPr>
            <w:r w:rsidRPr="00FD0425">
              <w:t>9.2.3.75</w:t>
            </w:r>
          </w:p>
        </w:tc>
        <w:tc>
          <w:tcPr>
            <w:tcW w:w="1728" w:type="dxa"/>
          </w:tcPr>
          <w:p w14:paraId="59643EFB"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75D116A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1602484" w14:textId="77777777" w:rsidR="00004997" w:rsidRPr="001F675D" w:rsidRDefault="00004997" w:rsidP="0073372F">
            <w:pPr>
              <w:pStyle w:val="TAC"/>
              <w:keepNext w:val="0"/>
              <w:keepLines w:val="0"/>
              <w:widowControl w:val="0"/>
              <w:rPr>
                <w:lang w:eastAsia="ja-JP"/>
              </w:rPr>
            </w:pPr>
          </w:p>
        </w:tc>
      </w:tr>
      <w:tr w:rsidR="00004997" w:rsidRPr="00FD0425" w14:paraId="1879C096" w14:textId="77777777" w:rsidTr="0073372F">
        <w:tc>
          <w:tcPr>
            <w:tcW w:w="2160" w:type="dxa"/>
          </w:tcPr>
          <w:p w14:paraId="2F5CB50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1299FA0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819BDA1" w14:textId="77777777" w:rsidR="00004997" w:rsidRPr="00FD0425" w:rsidRDefault="00004997" w:rsidP="0073372F">
            <w:pPr>
              <w:pStyle w:val="TAL"/>
              <w:keepNext w:val="0"/>
              <w:keepLines w:val="0"/>
              <w:widowControl w:val="0"/>
              <w:rPr>
                <w:bCs/>
                <w:i/>
                <w:szCs w:val="18"/>
                <w:lang w:eastAsia="ja-JP"/>
              </w:rPr>
            </w:pPr>
          </w:p>
        </w:tc>
        <w:tc>
          <w:tcPr>
            <w:tcW w:w="1512" w:type="dxa"/>
          </w:tcPr>
          <w:p w14:paraId="4E8C9038"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7E5E53B4" w14:textId="77777777" w:rsidR="00004997" w:rsidRPr="00FD0425" w:rsidRDefault="00004997" w:rsidP="0073372F">
            <w:pPr>
              <w:pStyle w:val="TAL"/>
              <w:keepNext w:val="0"/>
              <w:keepLines w:val="0"/>
              <w:widowControl w:val="0"/>
              <w:rPr>
                <w:iCs/>
                <w:lang w:eastAsia="ja-JP"/>
              </w:rPr>
            </w:pPr>
          </w:p>
        </w:tc>
        <w:tc>
          <w:tcPr>
            <w:tcW w:w="1080" w:type="dxa"/>
          </w:tcPr>
          <w:p w14:paraId="03BE288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125F6CC" w14:textId="77777777" w:rsidR="00004997" w:rsidRPr="001F675D" w:rsidRDefault="00004997" w:rsidP="0073372F">
            <w:pPr>
              <w:pStyle w:val="TAC"/>
              <w:keepNext w:val="0"/>
              <w:keepLines w:val="0"/>
              <w:widowControl w:val="0"/>
              <w:rPr>
                <w:iCs/>
                <w:lang w:eastAsia="ja-JP"/>
              </w:rPr>
            </w:pPr>
          </w:p>
        </w:tc>
      </w:tr>
      <w:tr w:rsidR="00004997" w:rsidRPr="00FD0425" w14:paraId="52269998" w14:textId="77777777" w:rsidTr="0073372F">
        <w:tc>
          <w:tcPr>
            <w:tcW w:w="2160" w:type="dxa"/>
          </w:tcPr>
          <w:p w14:paraId="11DDF11E"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Pr>
          <w:p w14:paraId="0A77CF5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159DC00" w14:textId="77777777" w:rsidR="00004997" w:rsidRPr="00FD0425" w:rsidRDefault="00004997" w:rsidP="0073372F">
            <w:pPr>
              <w:pStyle w:val="TAL"/>
              <w:keepNext w:val="0"/>
              <w:keepLines w:val="0"/>
              <w:widowControl w:val="0"/>
              <w:rPr>
                <w:bCs/>
                <w:i/>
                <w:szCs w:val="18"/>
                <w:lang w:eastAsia="ja-JP"/>
              </w:rPr>
            </w:pPr>
          </w:p>
        </w:tc>
        <w:tc>
          <w:tcPr>
            <w:tcW w:w="1512" w:type="dxa"/>
          </w:tcPr>
          <w:p w14:paraId="5F59C9F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Pr>
          <w:p w14:paraId="12A5B3AB"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Pr>
          <w:p w14:paraId="79EA5DAA"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Pr>
          <w:p w14:paraId="2F184BF4" w14:textId="77777777" w:rsidR="00004997" w:rsidRPr="001F675D" w:rsidRDefault="00004997" w:rsidP="0073372F">
            <w:pPr>
              <w:pStyle w:val="TAC"/>
              <w:keepNext w:val="0"/>
              <w:keepLines w:val="0"/>
              <w:widowControl w:val="0"/>
              <w:rPr>
                <w:rFonts w:cs="Arial"/>
                <w:lang w:eastAsia="zh-CN"/>
              </w:rPr>
            </w:pPr>
          </w:p>
        </w:tc>
      </w:tr>
      <w:tr w:rsidR="00004997" w:rsidRPr="00FD0425" w14:paraId="5B2FD5A4" w14:textId="77777777" w:rsidTr="0073372F">
        <w:tc>
          <w:tcPr>
            <w:tcW w:w="2160" w:type="dxa"/>
          </w:tcPr>
          <w:p w14:paraId="2DDF40C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080" w:type="dxa"/>
          </w:tcPr>
          <w:p w14:paraId="68C4BCA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E853804" w14:textId="77777777" w:rsidR="00004997" w:rsidRPr="00FD0425" w:rsidRDefault="00004997" w:rsidP="0073372F">
            <w:pPr>
              <w:pStyle w:val="TAL"/>
              <w:keepNext w:val="0"/>
              <w:keepLines w:val="0"/>
              <w:widowControl w:val="0"/>
              <w:rPr>
                <w:bCs/>
                <w:i/>
                <w:szCs w:val="18"/>
                <w:lang w:eastAsia="ja-JP"/>
              </w:rPr>
            </w:pPr>
          </w:p>
        </w:tc>
        <w:tc>
          <w:tcPr>
            <w:tcW w:w="1512" w:type="dxa"/>
          </w:tcPr>
          <w:p w14:paraId="37C2CEE4"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728" w:type="dxa"/>
          </w:tcPr>
          <w:p w14:paraId="4787C7B6" w14:textId="77777777" w:rsidR="00004997" w:rsidRPr="00FD0425" w:rsidRDefault="00004997" w:rsidP="0073372F">
            <w:pPr>
              <w:pStyle w:val="TAL"/>
              <w:keepNext w:val="0"/>
              <w:keepLines w:val="0"/>
              <w:widowControl w:val="0"/>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080" w:type="dxa"/>
          </w:tcPr>
          <w:p w14:paraId="3F056483"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4CEDD5CC" w14:textId="77777777" w:rsidR="00004997" w:rsidRPr="001F675D" w:rsidRDefault="00004997" w:rsidP="0073372F">
            <w:pPr>
              <w:pStyle w:val="TAC"/>
              <w:keepNext w:val="0"/>
              <w:keepLines w:val="0"/>
              <w:widowControl w:val="0"/>
              <w:rPr>
                <w:iCs/>
                <w:lang w:eastAsia="zh-CN"/>
              </w:rPr>
            </w:pPr>
          </w:p>
        </w:tc>
      </w:tr>
      <w:tr w:rsidR="00004997" w:rsidRPr="00FD0425" w14:paraId="756F568C" w14:textId="77777777" w:rsidTr="0073372F">
        <w:tc>
          <w:tcPr>
            <w:tcW w:w="2160" w:type="dxa"/>
          </w:tcPr>
          <w:p w14:paraId="5523C8F2"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&gt;&gt;Duplication Activation</w:t>
            </w:r>
          </w:p>
        </w:tc>
        <w:tc>
          <w:tcPr>
            <w:tcW w:w="1080" w:type="dxa"/>
          </w:tcPr>
          <w:p w14:paraId="58E0D9F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5176BDE" w14:textId="77777777" w:rsidR="00004997" w:rsidRPr="00FD0425" w:rsidRDefault="00004997" w:rsidP="0073372F">
            <w:pPr>
              <w:pStyle w:val="TAL"/>
              <w:keepNext w:val="0"/>
              <w:keepLines w:val="0"/>
              <w:widowControl w:val="0"/>
              <w:rPr>
                <w:bCs/>
                <w:i/>
                <w:szCs w:val="18"/>
                <w:lang w:eastAsia="ja-JP"/>
              </w:rPr>
            </w:pPr>
          </w:p>
        </w:tc>
        <w:tc>
          <w:tcPr>
            <w:tcW w:w="1512" w:type="dxa"/>
          </w:tcPr>
          <w:p w14:paraId="2E91FCE4"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319F771E" w14:textId="77777777" w:rsidR="00725C43" w:rsidRDefault="00004997" w:rsidP="0073372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7CB5556B"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539AD1CC" w14:textId="77777777" w:rsidR="00004997" w:rsidRPr="001F675D" w:rsidRDefault="00004997" w:rsidP="0073372F">
            <w:pPr>
              <w:pStyle w:val="TAC"/>
              <w:keepNext w:val="0"/>
              <w:keepLines w:val="0"/>
              <w:widowControl w:val="0"/>
              <w:rPr>
                <w:iCs/>
                <w:lang w:eastAsia="zh-CN"/>
              </w:rPr>
            </w:pPr>
          </w:p>
        </w:tc>
      </w:tr>
      <w:tr w:rsidR="00004997" w:rsidRPr="00FD0425" w14:paraId="002963E7" w14:textId="77777777" w:rsidTr="0073372F">
        <w:tc>
          <w:tcPr>
            <w:tcW w:w="2160" w:type="dxa"/>
          </w:tcPr>
          <w:p w14:paraId="4B583816" w14:textId="77777777" w:rsidR="00004997" w:rsidRPr="00FD0425" w:rsidRDefault="00004997"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126C8E52" w14:textId="77777777" w:rsidR="00004997" w:rsidRPr="00FD0425" w:rsidRDefault="00004997" w:rsidP="0073372F">
            <w:pPr>
              <w:pStyle w:val="TAL"/>
              <w:keepNext w:val="0"/>
              <w:keepLines w:val="0"/>
              <w:widowControl w:val="0"/>
              <w:rPr>
                <w:rFonts w:eastAsia="Batang"/>
                <w:lang w:eastAsia="ja-JP"/>
              </w:rPr>
            </w:pPr>
          </w:p>
        </w:tc>
        <w:tc>
          <w:tcPr>
            <w:tcW w:w="1080" w:type="dxa"/>
          </w:tcPr>
          <w:p w14:paraId="699C8999" w14:textId="77777777" w:rsidR="00004997" w:rsidRPr="00FD0425" w:rsidRDefault="00004997" w:rsidP="0073372F">
            <w:pPr>
              <w:pStyle w:val="TAL"/>
              <w:keepNext w:val="0"/>
              <w:keepLines w:val="0"/>
              <w:widowControl w:val="0"/>
              <w:rPr>
                <w:bCs/>
                <w:i/>
                <w:szCs w:val="18"/>
                <w:lang w:eastAsia="ja-JP"/>
              </w:rPr>
            </w:pPr>
            <w:r w:rsidRPr="00FD0425">
              <w:rPr>
                <w:i/>
                <w:lang w:eastAsia="ja-JP"/>
              </w:rPr>
              <w:t>1</w:t>
            </w:r>
          </w:p>
        </w:tc>
        <w:tc>
          <w:tcPr>
            <w:tcW w:w="1512" w:type="dxa"/>
          </w:tcPr>
          <w:p w14:paraId="35579A0F" w14:textId="77777777" w:rsidR="00004997" w:rsidRPr="00FD0425" w:rsidRDefault="00004997" w:rsidP="0073372F">
            <w:pPr>
              <w:pStyle w:val="TAL"/>
              <w:keepNext w:val="0"/>
              <w:keepLines w:val="0"/>
              <w:widowControl w:val="0"/>
              <w:rPr>
                <w:lang w:eastAsia="ja-JP"/>
              </w:rPr>
            </w:pPr>
          </w:p>
        </w:tc>
        <w:tc>
          <w:tcPr>
            <w:tcW w:w="1728" w:type="dxa"/>
          </w:tcPr>
          <w:p w14:paraId="7CBE055E" w14:textId="77777777" w:rsidR="00004997" w:rsidRPr="00FD0425" w:rsidRDefault="00004997" w:rsidP="0073372F">
            <w:pPr>
              <w:pStyle w:val="TAL"/>
              <w:keepNext w:val="0"/>
              <w:keepLines w:val="0"/>
              <w:widowControl w:val="0"/>
              <w:rPr>
                <w:iCs/>
                <w:lang w:eastAsia="ja-JP"/>
              </w:rPr>
            </w:pPr>
          </w:p>
        </w:tc>
        <w:tc>
          <w:tcPr>
            <w:tcW w:w="1080" w:type="dxa"/>
          </w:tcPr>
          <w:p w14:paraId="20E0D1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BDC5EB0" w14:textId="77777777" w:rsidR="00004997" w:rsidRPr="001F675D" w:rsidRDefault="00004997" w:rsidP="0073372F">
            <w:pPr>
              <w:pStyle w:val="TAC"/>
              <w:keepNext w:val="0"/>
              <w:keepLines w:val="0"/>
              <w:widowControl w:val="0"/>
              <w:rPr>
                <w:iCs/>
                <w:lang w:eastAsia="ja-JP"/>
              </w:rPr>
            </w:pPr>
          </w:p>
        </w:tc>
      </w:tr>
      <w:tr w:rsidR="00004997" w:rsidRPr="00FD0425" w14:paraId="5CEB189C" w14:textId="77777777" w:rsidTr="0073372F">
        <w:tc>
          <w:tcPr>
            <w:tcW w:w="2160" w:type="dxa"/>
          </w:tcPr>
          <w:p w14:paraId="4EEA4000"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0BA62ADA" w14:textId="77777777" w:rsidR="00004997" w:rsidRPr="00FD0425" w:rsidRDefault="00004997" w:rsidP="0073372F">
            <w:pPr>
              <w:pStyle w:val="TAL"/>
              <w:keepNext w:val="0"/>
              <w:keepLines w:val="0"/>
              <w:widowControl w:val="0"/>
              <w:rPr>
                <w:rFonts w:eastAsia="Batang"/>
                <w:lang w:eastAsia="ja-JP"/>
              </w:rPr>
            </w:pPr>
          </w:p>
        </w:tc>
        <w:tc>
          <w:tcPr>
            <w:tcW w:w="1080" w:type="dxa"/>
          </w:tcPr>
          <w:p w14:paraId="00C6AFD0" w14:textId="77777777" w:rsidR="00004997" w:rsidRPr="00FD0425" w:rsidRDefault="0000499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1535E08" w14:textId="77777777" w:rsidR="00004997" w:rsidRPr="00FD0425" w:rsidRDefault="00004997" w:rsidP="0073372F">
            <w:pPr>
              <w:pStyle w:val="TAL"/>
              <w:keepNext w:val="0"/>
              <w:keepLines w:val="0"/>
              <w:widowControl w:val="0"/>
              <w:rPr>
                <w:lang w:eastAsia="ja-JP"/>
              </w:rPr>
            </w:pPr>
          </w:p>
        </w:tc>
        <w:tc>
          <w:tcPr>
            <w:tcW w:w="1728" w:type="dxa"/>
          </w:tcPr>
          <w:p w14:paraId="564B3DD6" w14:textId="77777777" w:rsidR="00004997" w:rsidRPr="00FD0425" w:rsidRDefault="00004997" w:rsidP="0073372F">
            <w:pPr>
              <w:pStyle w:val="TAL"/>
              <w:keepNext w:val="0"/>
              <w:keepLines w:val="0"/>
              <w:widowControl w:val="0"/>
              <w:rPr>
                <w:iCs/>
                <w:lang w:eastAsia="ja-JP"/>
              </w:rPr>
            </w:pPr>
          </w:p>
        </w:tc>
        <w:tc>
          <w:tcPr>
            <w:tcW w:w="1080" w:type="dxa"/>
          </w:tcPr>
          <w:p w14:paraId="1F901362"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5446BDE" w14:textId="77777777" w:rsidR="00004997" w:rsidRPr="001F675D" w:rsidRDefault="00004997" w:rsidP="0073372F">
            <w:pPr>
              <w:pStyle w:val="TAC"/>
              <w:keepNext w:val="0"/>
              <w:keepLines w:val="0"/>
              <w:widowControl w:val="0"/>
              <w:rPr>
                <w:iCs/>
                <w:lang w:eastAsia="ja-JP"/>
              </w:rPr>
            </w:pPr>
          </w:p>
        </w:tc>
      </w:tr>
      <w:tr w:rsidR="00004997" w:rsidRPr="00FD0425" w14:paraId="259747C7" w14:textId="77777777" w:rsidTr="0073372F">
        <w:tc>
          <w:tcPr>
            <w:tcW w:w="2160" w:type="dxa"/>
          </w:tcPr>
          <w:p w14:paraId="421C0757"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4852794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04AA56" w14:textId="77777777" w:rsidR="00004997" w:rsidRPr="00FD0425" w:rsidRDefault="00004997" w:rsidP="0073372F">
            <w:pPr>
              <w:pStyle w:val="TAL"/>
              <w:keepNext w:val="0"/>
              <w:keepLines w:val="0"/>
              <w:widowControl w:val="0"/>
              <w:rPr>
                <w:bCs/>
                <w:i/>
                <w:szCs w:val="18"/>
                <w:lang w:eastAsia="ja-JP"/>
              </w:rPr>
            </w:pPr>
          </w:p>
        </w:tc>
        <w:tc>
          <w:tcPr>
            <w:tcW w:w="1512" w:type="dxa"/>
          </w:tcPr>
          <w:p w14:paraId="11076888"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Pr>
          <w:p w14:paraId="6441E13A" w14:textId="77777777" w:rsidR="00004997" w:rsidRPr="00FD0425" w:rsidRDefault="00004997" w:rsidP="0073372F">
            <w:pPr>
              <w:pStyle w:val="TAL"/>
              <w:keepNext w:val="0"/>
              <w:keepLines w:val="0"/>
              <w:widowControl w:val="0"/>
              <w:rPr>
                <w:iCs/>
                <w:lang w:eastAsia="ja-JP"/>
              </w:rPr>
            </w:pPr>
          </w:p>
        </w:tc>
        <w:tc>
          <w:tcPr>
            <w:tcW w:w="1080" w:type="dxa"/>
          </w:tcPr>
          <w:p w14:paraId="4E6A544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02FD1FA" w14:textId="77777777" w:rsidR="00004997" w:rsidRPr="001F675D" w:rsidRDefault="00004997" w:rsidP="0073372F">
            <w:pPr>
              <w:pStyle w:val="TAC"/>
              <w:keepNext w:val="0"/>
              <w:keepLines w:val="0"/>
              <w:widowControl w:val="0"/>
              <w:rPr>
                <w:iCs/>
                <w:lang w:eastAsia="ja-JP"/>
              </w:rPr>
            </w:pPr>
          </w:p>
        </w:tc>
      </w:tr>
      <w:tr w:rsidR="00004997" w:rsidRPr="00FD0425" w14:paraId="748E29C8" w14:textId="77777777" w:rsidTr="0073372F">
        <w:tc>
          <w:tcPr>
            <w:tcW w:w="2160" w:type="dxa"/>
          </w:tcPr>
          <w:p w14:paraId="37A95C9C"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775292CD"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5D6C346" w14:textId="77777777" w:rsidR="00004997" w:rsidRPr="00FD0425" w:rsidRDefault="00004997" w:rsidP="0073372F">
            <w:pPr>
              <w:pStyle w:val="TAL"/>
              <w:keepNext w:val="0"/>
              <w:keepLines w:val="0"/>
              <w:widowControl w:val="0"/>
              <w:rPr>
                <w:bCs/>
                <w:i/>
                <w:szCs w:val="18"/>
                <w:lang w:eastAsia="ja-JP"/>
              </w:rPr>
            </w:pPr>
          </w:p>
        </w:tc>
        <w:tc>
          <w:tcPr>
            <w:tcW w:w="1512" w:type="dxa"/>
          </w:tcPr>
          <w:p w14:paraId="0B0E3790" w14:textId="77777777" w:rsidR="00004997" w:rsidRPr="00FD0425" w:rsidRDefault="00004997" w:rsidP="0073372F">
            <w:pPr>
              <w:pStyle w:val="TAL"/>
              <w:keepNext w:val="0"/>
              <w:keepLines w:val="0"/>
              <w:widowControl w:val="0"/>
              <w:rPr>
                <w:lang w:eastAsia="ja-JP"/>
              </w:rPr>
            </w:pPr>
            <w:r w:rsidRPr="00FD0425">
              <w:t>9.2.3.5</w:t>
            </w:r>
          </w:p>
        </w:tc>
        <w:tc>
          <w:tcPr>
            <w:tcW w:w="1728" w:type="dxa"/>
          </w:tcPr>
          <w:p w14:paraId="3B764EB4" w14:textId="77777777" w:rsidR="00004997" w:rsidRPr="00FD0425" w:rsidRDefault="00004997" w:rsidP="0073372F">
            <w:pPr>
              <w:pStyle w:val="TAL"/>
              <w:keepNext w:val="0"/>
              <w:keepLines w:val="0"/>
              <w:widowControl w:val="0"/>
              <w:rPr>
                <w:iCs/>
                <w:lang w:eastAsia="ja-JP"/>
              </w:rPr>
            </w:pPr>
          </w:p>
        </w:tc>
        <w:tc>
          <w:tcPr>
            <w:tcW w:w="1080" w:type="dxa"/>
          </w:tcPr>
          <w:p w14:paraId="44B61C7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196FE418" w14:textId="77777777" w:rsidR="00004997" w:rsidRPr="001F675D" w:rsidRDefault="00004997" w:rsidP="0073372F">
            <w:pPr>
              <w:pStyle w:val="TAC"/>
              <w:keepNext w:val="0"/>
              <w:keepLines w:val="0"/>
              <w:widowControl w:val="0"/>
              <w:rPr>
                <w:iCs/>
                <w:lang w:eastAsia="ja-JP"/>
              </w:rPr>
            </w:pPr>
          </w:p>
        </w:tc>
      </w:tr>
      <w:tr w:rsidR="00004997" w:rsidRPr="00FD0425" w14:paraId="0A987A2D" w14:textId="77777777" w:rsidTr="0073372F">
        <w:tc>
          <w:tcPr>
            <w:tcW w:w="2160"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73372F">
            <w:pPr>
              <w:pStyle w:val="TAC"/>
              <w:keepNext w:val="0"/>
              <w:keepLines w:val="0"/>
              <w:widowControl w:val="0"/>
              <w:rPr>
                <w:iCs/>
                <w:lang w:eastAsia="ja-JP"/>
              </w:rPr>
            </w:pPr>
          </w:p>
        </w:tc>
      </w:tr>
      <w:tr w:rsidR="00004997" w:rsidRPr="00FD0425" w14:paraId="7B5DBAC1" w14:textId="77777777" w:rsidTr="0073372F">
        <w:tc>
          <w:tcPr>
            <w:tcW w:w="2160"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26B5D" w14:textId="30C06C31" w:rsidR="00004997" w:rsidRPr="00004997" w:rsidRDefault="002D7ED4" w:rsidP="0073372F">
            <w:pPr>
              <w:pStyle w:val="TAC"/>
              <w:keepNext w:val="0"/>
              <w:keepLines w:val="0"/>
              <w:widowControl w:val="0"/>
              <w:rPr>
                <w:iCs/>
                <w:lang w:eastAsia="ja-JP"/>
              </w:rPr>
            </w:pPr>
            <w:r>
              <w:rPr>
                <w:iCs/>
                <w:lang w:eastAsia="ja-JP"/>
              </w:rPr>
              <w:t>i</w:t>
            </w:r>
            <w:r w:rsidR="00004997" w:rsidRPr="009354E2">
              <w:rPr>
                <w:iCs/>
                <w:lang w:eastAsia="ja-JP"/>
              </w:rPr>
              <w:t>gnore</w:t>
            </w:r>
          </w:p>
        </w:tc>
      </w:tr>
      <w:tr w:rsidR="00004997" w:rsidRPr="00FD0425" w14:paraId="11AA0C21" w14:textId="77777777" w:rsidTr="0073372F">
        <w:tc>
          <w:tcPr>
            <w:tcW w:w="2160"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73372F">
            <w:pPr>
              <w:pStyle w:val="TAC"/>
              <w:keepNext w:val="0"/>
              <w:keepLines w:val="0"/>
              <w:widowControl w:val="0"/>
              <w:rPr>
                <w:iCs/>
                <w:lang w:eastAsia="ja-JP"/>
              </w:rPr>
            </w:pPr>
          </w:p>
        </w:tc>
      </w:tr>
      <w:tr w:rsidR="0022119D" w:rsidRPr="00FD0425" w14:paraId="1E865217" w14:textId="77777777" w:rsidTr="0073372F">
        <w:tc>
          <w:tcPr>
            <w:tcW w:w="2160" w:type="dxa"/>
            <w:tcBorders>
              <w:top w:val="single" w:sz="4" w:space="0" w:color="auto"/>
              <w:left w:val="single" w:sz="4" w:space="0" w:color="auto"/>
              <w:bottom w:val="single" w:sz="4" w:space="0" w:color="auto"/>
              <w:right w:val="single" w:sz="4" w:space="0" w:color="auto"/>
            </w:tcBorders>
          </w:tcPr>
          <w:p w14:paraId="439FF5DA"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6AA777F2"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B17141"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52AB7E" w14:textId="2801533C"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4589FBA8"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598831A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E684ED" w14:textId="77777777" w:rsidR="0022119D" w:rsidRPr="001F675D" w:rsidRDefault="0022119D" w:rsidP="0022119D">
            <w:pPr>
              <w:pStyle w:val="TAC"/>
              <w:keepNext w:val="0"/>
              <w:keepLines w:val="0"/>
              <w:widowControl w:val="0"/>
              <w:rPr>
                <w:iCs/>
                <w:lang w:eastAsia="ja-JP"/>
              </w:rPr>
            </w:pPr>
          </w:p>
        </w:tc>
      </w:tr>
      <w:tr w:rsidR="0022119D" w:rsidRPr="00FD0425" w14:paraId="32D377D4" w14:textId="77777777" w:rsidTr="0073372F">
        <w:tc>
          <w:tcPr>
            <w:tcW w:w="2160" w:type="dxa"/>
            <w:tcBorders>
              <w:top w:val="single" w:sz="4" w:space="0" w:color="auto"/>
              <w:left w:val="single" w:sz="4" w:space="0" w:color="auto"/>
              <w:bottom w:val="single" w:sz="4" w:space="0" w:color="auto"/>
              <w:right w:val="single" w:sz="4" w:space="0" w:color="auto"/>
            </w:tcBorders>
          </w:tcPr>
          <w:p w14:paraId="2207F59A"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665E618"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8F5B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36725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75CE960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15D88FF"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D5004"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06654787" w14:textId="77777777" w:rsidTr="0073372F">
        <w:tc>
          <w:tcPr>
            <w:tcW w:w="2160" w:type="dxa"/>
            <w:tcBorders>
              <w:top w:val="single" w:sz="4" w:space="0" w:color="auto"/>
              <w:left w:val="single" w:sz="4" w:space="0" w:color="auto"/>
              <w:bottom w:val="single" w:sz="4" w:space="0" w:color="auto"/>
              <w:right w:val="single" w:sz="4" w:space="0" w:color="auto"/>
            </w:tcBorders>
          </w:tcPr>
          <w:p w14:paraId="75A8D9B4"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69B4B87D"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516750A"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994F479"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27398C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B7F2F0"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FBE54" w14:textId="77777777" w:rsidR="0022119D" w:rsidRPr="001F675D" w:rsidRDefault="0022119D" w:rsidP="0022119D">
            <w:pPr>
              <w:pStyle w:val="TAC"/>
              <w:keepNext w:val="0"/>
              <w:keepLines w:val="0"/>
              <w:widowControl w:val="0"/>
              <w:rPr>
                <w:iCs/>
                <w:lang w:eastAsia="ja-JP"/>
              </w:rPr>
            </w:pPr>
          </w:p>
        </w:tc>
      </w:tr>
      <w:tr w:rsidR="0022119D" w:rsidRPr="00FD0425" w14:paraId="346BFE4F" w14:textId="77777777" w:rsidTr="0073372F">
        <w:tc>
          <w:tcPr>
            <w:tcW w:w="2160" w:type="dxa"/>
            <w:tcBorders>
              <w:top w:val="single" w:sz="4" w:space="0" w:color="auto"/>
              <w:left w:val="single" w:sz="4" w:space="0" w:color="auto"/>
              <w:bottom w:val="single" w:sz="4" w:space="0" w:color="auto"/>
              <w:right w:val="single" w:sz="4" w:space="0" w:color="auto"/>
            </w:tcBorders>
          </w:tcPr>
          <w:p w14:paraId="7675C38E"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EDC23A9"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E50D4A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DFABE5D"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6602E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F89266A"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37E96" w14:textId="77777777" w:rsidR="0022119D" w:rsidRPr="001F675D" w:rsidRDefault="0022119D" w:rsidP="0022119D">
            <w:pPr>
              <w:pStyle w:val="TAC"/>
              <w:keepNext w:val="0"/>
              <w:keepLines w:val="0"/>
              <w:widowControl w:val="0"/>
              <w:rPr>
                <w:iCs/>
                <w:lang w:eastAsia="ja-JP"/>
              </w:rPr>
            </w:pPr>
          </w:p>
        </w:tc>
      </w:tr>
      <w:tr w:rsidR="0022119D" w:rsidRPr="00FD0425" w14:paraId="6B9E417B" w14:textId="77777777" w:rsidTr="0073372F">
        <w:tc>
          <w:tcPr>
            <w:tcW w:w="2160" w:type="dxa"/>
            <w:tcBorders>
              <w:top w:val="single" w:sz="4" w:space="0" w:color="auto"/>
              <w:left w:val="single" w:sz="4" w:space="0" w:color="auto"/>
              <w:bottom w:val="single" w:sz="4" w:space="0" w:color="auto"/>
              <w:right w:val="single" w:sz="4" w:space="0" w:color="auto"/>
            </w:tcBorders>
          </w:tcPr>
          <w:p w14:paraId="2E07F0EC"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1B2478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6DFB6D"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535D18"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E2719B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116914"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8ECB8" w14:textId="77777777" w:rsidR="0022119D" w:rsidRPr="001F675D" w:rsidRDefault="0022119D" w:rsidP="0022119D">
            <w:pPr>
              <w:pStyle w:val="TAC"/>
              <w:keepNext w:val="0"/>
              <w:keepLines w:val="0"/>
              <w:widowControl w:val="0"/>
              <w:rPr>
                <w:iCs/>
                <w:lang w:eastAsia="ja-JP"/>
              </w:rPr>
            </w:pPr>
          </w:p>
        </w:tc>
      </w:tr>
      <w:tr w:rsidR="0022119D" w:rsidRPr="00FD0425" w14:paraId="51719BF6" w14:textId="77777777" w:rsidTr="0073372F">
        <w:tc>
          <w:tcPr>
            <w:tcW w:w="2160" w:type="dxa"/>
            <w:tcBorders>
              <w:top w:val="single" w:sz="4" w:space="0" w:color="auto"/>
              <w:left w:val="single" w:sz="4" w:space="0" w:color="auto"/>
              <w:bottom w:val="single" w:sz="4" w:space="0" w:color="auto"/>
              <w:right w:val="single" w:sz="4" w:space="0" w:color="auto"/>
            </w:tcBorders>
          </w:tcPr>
          <w:p w14:paraId="31430871"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73A79B2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85200"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6ECF98" w14:textId="77777777" w:rsidR="0022119D" w:rsidRPr="00FD0425" w:rsidRDefault="0022119D" w:rsidP="0022119D">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5A1EF553" w14:textId="77777777" w:rsidR="0022119D" w:rsidRPr="00FD0425" w:rsidRDefault="0022119D" w:rsidP="0022119D">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0B65BC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BA6FB" w14:textId="77777777" w:rsidR="0022119D" w:rsidRPr="001F675D" w:rsidRDefault="0022119D" w:rsidP="0022119D">
            <w:pPr>
              <w:pStyle w:val="TAC"/>
              <w:keepNext w:val="0"/>
              <w:keepLines w:val="0"/>
              <w:widowControl w:val="0"/>
              <w:rPr>
                <w:iCs/>
                <w:lang w:eastAsia="ja-JP"/>
              </w:rPr>
            </w:pPr>
          </w:p>
        </w:tc>
      </w:tr>
      <w:tr w:rsidR="0022119D" w:rsidRPr="00FD0425" w14:paraId="55883B73" w14:textId="77777777" w:rsidTr="0073372F">
        <w:tc>
          <w:tcPr>
            <w:tcW w:w="2160" w:type="dxa"/>
            <w:tcBorders>
              <w:top w:val="single" w:sz="4" w:space="0" w:color="auto"/>
              <w:left w:val="single" w:sz="4" w:space="0" w:color="auto"/>
              <w:bottom w:val="single" w:sz="4" w:space="0" w:color="auto"/>
              <w:right w:val="single" w:sz="4" w:space="0" w:color="auto"/>
            </w:tcBorders>
          </w:tcPr>
          <w:p w14:paraId="0E790FB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555D008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9159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E8C62"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3BB9B10F" w14:textId="77777777" w:rsidR="0022119D" w:rsidRPr="00FD0425" w:rsidDel="00B62F37"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DCA70ED" w14:textId="77777777" w:rsidR="0022119D" w:rsidRPr="00004997" w:rsidDel="00B62F3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5B2431" w14:textId="77777777" w:rsidR="0022119D" w:rsidRPr="001F675D" w:rsidDel="00B62F37" w:rsidRDefault="0022119D" w:rsidP="0022119D">
            <w:pPr>
              <w:pStyle w:val="TAC"/>
              <w:keepNext w:val="0"/>
              <w:keepLines w:val="0"/>
              <w:widowControl w:val="0"/>
              <w:rPr>
                <w:iCs/>
                <w:lang w:eastAsia="ja-JP"/>
              </w:rPr>
            </w:pPr>
          </w:p>
        </w:tc>
      </w:tr>
      <w:tr w:rsidR="0022119D" w:rsidRPr="00FD0425" w14:paraId="542ADC0F" w14:textId="77777777" w:rsidTr="0073372F">
        <w:tc>
          <w:tcPr>
            <w:tcW w:w="2160" w:type="dxa"/>
            <w:tcBorders>
              <w:top w:val="single" w:sz="4" w:space="0" w:color="auto"/>
              <w:left w:val="single" w:sz="4" w:space="0" w:color="auto"/>
              <w:bottom w:val="single" w:sz="4" w:space="0" w:color="auto"/>
              <w:right w:val="single" w:sz="4" w:space="0" w:color="auto"/>
            </w:tcBorders>
          </w:tcPr>
          <w:p w14:paraId="665D87D6"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D310D8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E01C3A"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A7BB68" w14:textId="77777777" w:rsidR="0022119D" w:rsidRPr="00FD0425" w:rsidRDefault="0022119D" w:rsidP="0022119D">
            <w:pPr>
              <w:pStyle w:val="TAL"/>
              <w:keepNext w:val="0"/>
              <w:keepLines w:val="0"/>
              <w:widowControl w:val="0"/>
              <w:rPr>
                <w:lang w:eastAsia="ja-JP"/>
              </w:rPr>
            </w:pPr>
            <w:r w:rsidRPr="00FD0425">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22CD528F" w14:textId="77777777" w:rsidR="0022119D" w:rsidRPr="00FD0425" w:rsidRDefault="0022119D" w:rsidP="0022119D">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9E5004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7A252" w14:textId="77777777" w:rsidR="0022119D" w:rsidRPr="001F675D" w:rsidRDefault="0022119D" w:rsidP="0022119D">
            <w:pPr>
              <w:pStyle w:val="TAC"/>
              <w:keepNext w:val="0"/>
              <w:keepLines w:val="0"/>
              <w:widowControl w:val="0"/>
              <w:rPr>
                <w:iCs/>
                <w:lang w:eastAsia="ja-JP"/>
              </w:rPr>
            </w:pPr>
          </w:p>
        </w:tc>
      </w:tr>
      <w:tr w:rsidR="0022119D" w:rsidRPr="00FD0425" w14:paraId="2C7DD933" w14:textId="77777777" w:rsidTr="0073372F">
        <w:tc>
          <w:tcPr>
            <w:tcW w:w="2160" w:type="dxa"/>
          </w:tcPr>
          <w:p w14:paraId="0B49151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DBB3E4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3509CE7" w14:textId="77777777" w:rsidR="0022119D" w:rsidRPr="00FD0425" w:rsidRDefault="0022119D" w:rsidP="0022119D">
            <w:pPr>
              <w:pStyle w:val="TAL"/>
              <w:keepNext w:val="0"/>
              <w:keepLines w:val="0"/>
              <w:widowControl w:val="0"/>
              <w:rPr>
                <w:bCs/>
                <w:i/>
                <w:szCs w:val="18"/>
                <w:lang w:eastAsia="ja-JP"/>
              </w:rPr>
            </w:pPr>
          </w:p>
        </w:tc>
        <w:tc>
          <w:tcPr>
            <w:tcW w:w="1512" w:type="dxa"/>
          </w:tcPr>
          <w:p w14:paraId="26A040D5" w14:textId="77777777" w:rsidR="0022119D" w:rsidRPr="00FD0425" w:rsidRDefault="0022119D" w:rsidP="0022119D">
            <w:pPr>
              <w:pStyle w:val="TAL"/>
              <w:keepNext w:val="0"/>
              <w:keepLines w:val="0"/>
              <w:widowControl w:val="0"/>
            </w:pPr>
            <w:r w:rsidRPr="00FD0425">
              <w:t>9.2.3.75</w:t>
            </w:r>
          </w:p>
        </w:tc>
        <w:tc>
          <w:tcPr>
            <w:tcW w:w="1728" w:type="dxa"/>
          </w:tcPr>
          <w:p w14:paraId="6CE3E8F8" w14:textId="77777777" w:rsidR="0022119D" w:rsidRPr="00FD0425" w:rsidRDefault="0022119D" w:rsidP="0022119D">
            <w:pPr>
              <w:pStyle w:val="TAL"/>
              <w:keepNext w:val="0"/>
              <w:keepLines w:val="0"/>
              <w:widowControl w:val="0"/>
              <w:rPr>
                <w:iCs/>
                <w:lang w:eastAsia="ja-JP"/>
              </w:rPr>
            </w:pPr>
            <w:r w:rsidRPr="00FD0425">
              <w:rPr>
                <w:lang w:eastAsia="ja-JP"/>
              </w:rPr>
              <w:t>Information about UL usage in the S-NG-RAN node.</w:t>
            </w:r>
          </w:p>
        </w:tc>
        <w:tc>
          <w:tcPr>
            <w:tcW w:w="1080" w:type="dxa"/>
          </w:tcPr>
          <w:p w14:paraId="7E6D57C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3CD0D23" w14:textId="77777777" w:rsidR="0022119D" w:rsidRPr="001F675D" w:rsidRDefault="0022119D" w:rsidP="0022119D">
            <w:pPr>
              <w:pStyle w:val="TAC"/>
              <w:keepNext w:val="0"/>
              <w:keepLines w:val="0"/>
              <w:widowControl w:val="0"/>
              <w:rPr>
                <w:lang w:eastAsia="ja-JP"/>
              </w:rPr>
            </w:pPr>
          </w:p>
        </w:tc>
      </w:tr>
      <w:tr w:rsidR="0022119D" w:rsidRPr="00FD0425" w14:paraId="0A099AE9" w14:textId="77777777" w:rsidTr="0073372F">
        <w:tc>
          <w:tcPr>
            <w:tcW w:w="2160" w:type="dxa"/>
          </w:tcPr>
          <w:p w14:paraId="73023910"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37541C37"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30CB3822" w14:textId="77777777" w:rsidR="0022119D" w:rsidRPr="00FD0425" w:rsidRDefault="0022119D" w:rsidP="0022119D">
            <w:pPr>
              <w:pStyle w:val="TAL"/>
              <w:keepNext w:val="0"/>
              <w:keepLines w:val="0"/>
              <w:widowControl w:val="0"/>
              <w:rPr>
                <w:bCs/>
                <w:i/>
                <w:szCs w:val="18"/>
                <w:lang w:eastAsia="ja-JP"/>
              </w:rPr>
            </w:pPr>
          </w:p>
        </w:tc>
        <w:tc>
          <w:tcPr>
            <w:tcW w:w="1512" w:type="dxa"/>
          </w:tcPr>
          <w:p w14:paraId="7F353522" w14:textId="77777777" w:rsidR="0022119D" w:rsidRPr="00FD0425" w:rsidRDefault="0022119D" w:rsidP="0022119D">
            <w:pPr>
              <w:pStyle w:val="TAL"/>
              <w:keepNext w:val="0"/>
              <w:keepLines w:val="0"/>
              <w:widowControl w:val="0"/>
            </w:pPr>
            <w:r w:rsidRPr="00FD0425">
              <w:rPr>
                <w:lang w:eastAsia="ja-JP"/>
              </w:rPr>
              <w:t>9.2.3.86</w:t>
            </w:r>
          </w:p>
        </w:tc>
        <w:tc>
          <w:tcPr>
            <w:tcW w:w="1728" w:type="dxa"/>
          </w:tcPr>
          <w:p w14:paraId="37444FD0" w14:textId="77777777" w:rsidR="0022119D" w:rsidRPr="00FD0425" w:rsidRDefault="0022119D" w:rsidP="0022119D">
            <w:pPr>
              <w:pStyle w:val="TAL"/>
              <w:keepNext w:val="0"/>
              <w:keepLines w:val="0"/>
              <w:widowControl w:val="0"/>
              <w:rPr>
                <w:lang w:eastAsia="ja-JP"/>
              </w:rPr>
            </w:pPr>
          </w:p>
        </w:tc>
        <w:tc>
          <w:tcPr>
            <w:tcW w:w="1080" w:type="dxa"/>
          </w:tcPr>
          <w:p w14:paraId="52B6BF2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7CFCD73" w14:textId="77777777" w:rsidR="0022119D" w:rsidRPr="001F675D" w:rsidRDefault="0022119D" w:rsidP="0022119D">
            <w:pPr>
              <w:pStyle w:val="TAC"/>
              <w:keepNext w:val="0"/>
              <w:keepLines w:val="0"/>
              <w:widowControl w:val="0"/>
              <w:rPr>
                <w:lang w:eastAsia="ja-JP"/>
              </w:rPr>
            </w:pPr>
          </w:p>
        </w:tc>
      </w:tr>
      <w:tr w:rsidR="0022119D" w:rsidRPr="00FD0425" w14:paraId="7F8FC5CA" w14:textId="77777777" w:rsidTr="0073372F">
        <w:tc>
          <w:tcPr>
            <w:tcW w:w="2160" w:type="dxa"/>
          </w:tcPr>
          <w:p w14:paraId="2D887FD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689E02FF"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E5D5F1" w14:textId="77777777" w:rsidR="0022119D" w:rsidRPr="00FD0425" w:rsidRDefault="0022119D" w:rsidP="0022119D">
            <w:pPr>
              <w:pStyle w:val="TAL"/>
              <w:keepNext w:val="0"/>
              <w:keepLines w:val="0"/>
              <w:widowControl w:val="0"/>
              <w:rPr>
                <w:bCs/>
                <w:i/>
                <w:szCs w:val="18"/>
                <w:lang w:eastAsia="ja-JP"/>
              </w:rPr>
            </w:pPr>
          </w:p>
        </w:tc>
        <w:tc>
          <w:tcPr>
            <w:tcW w:w="1512" w:type="dxa"/>
          </w:tcPr>
          <w:p w14:paraId="5C4D4834" w14:textId="77777777" w:rsidR="0022119D" w:rsidRPr="00FD0425" w:rsidRDefault="0022119D" w:rsidP="0022119D">
            <w:pPr>
              <w:pStyle w:val="TAL"/>
              <w:keepNext w:val="0"/>
              <w:keepLines w:val="0"/>
              <w:widowControl w:val="0"/>
            </w:pPr>
            <w:r w:rsidRPr="00FD0425">
              <w:rPr>
                <w:lang w:eastAsia="ja-JP"/>
              </w:rPr>
              <w:t>9.2.3.71</w:t>
            </w:r>
          </w:p>
        </w:tc>
        <w:tc>
          <w:tcPr>
            <w:tcW w:w="1728" w:type="dxa"/>
          </w:tcPr>
          <w:p w14:paraId="1BD7E1F0" w14:textId="77777777" w:rsidR="0022119D" w:rsidRDefault="0022119D" w:rsidP="0022119D">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22119D" w:rsidRPr="00FD0425" w:rsidRDefault="0022119D" w:rsidP="0022119D">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52C669C1"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20D3FCA3" w14:textId="77777777" w:rsidR="0022119D" w:rsidRPr="001F675D" w:rsidRDefault="0022119D" w:rsidP="0022119D">
            <w:pPr>
              <w:pStyle w:val="TAC"/>
              <w:keepNext w:val="0"/>
              <w:keepLines w:val="0"/>
              <w:widowControl w:val="0"/>
              <w:rPr>
                <w:lang w:eastAsia="ja-JP"/>
              </w:rPr>
            </w:pPr>
          </w:p>
        </w:tc>
      </w:tr>
      <w:tr w:rsidR="0022119D" w:rsidRPr="00FD0425" w14:paraId="364A2E2B" w14:textId="77777777" w:rsidTr="0073372F">
        <w:tc>
          <w:tcPr>
            <w:tcW w:w="2160" w:type="dxa"/>
            <w:tcBorders>
              <w:top w:val="single" w:sz="4" w:space="0" w:color="auto"/>
              <w:left w:val="single" w:sz="4" w:space="0" w:color="auto"/>
              <w:bottom w:val="single" w:sz="4" w:space="0" w:color="auto"/>
              <w:right w:val="single" w:sz="4" w:space="0" w:color="auto"/>
            </w:tcBorders>
          </w:tcPr>
          <w:p w14:paraId="49A3C8A6" w14:textId="77777777" w:rsidR="0022119D" w:rsidRPr="00FD0425" w:rsidRDefault="0022119D" w:rsidP="0022119D">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2B55624C"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05A8B6DC"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47BC0B5"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9CAEBB"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37E800A5"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D8312" w14:textId="77777777" w:rsidR="0022119D" w:rsidRPr="001F675D" w:rsidRDefault="0022119D" w:rsidP="0022119D">
            <w:pPr>
              <w:pStyle w:val="TAC"/>
              <w:keepNext w:val="0"/>
              <w:keepLines w:val="0"/>
              <w:widowControl w:val="0"/>
              <w:rPr>
                <w:iCs/>
                <w:lang w:eastAsia="ja-JP"/>
              </w:rPr>
            </w:pPr>
          </w:p>
        </w:tc>
      </w:tr>
      <w:tr w:rsidR="0022119D" w:rsidRPr="00FD0425" w14:paraId="6081FF2F" w14:textId="77777777" w:rsidTr="0073372F">
        <w:tc>
          <w:tcPr>
            <w:tcW w:w="2160" w:type="dxa"/>
            <w:tcBorders>
              <w:top w:val="single" w:sz="4" w:space="0" w:color="auto"/>
              <w:left w:val="single" w:sz="4" w:space="0" w:color="auto"/>
              <w:bottom w:val="single" w:sz="4" w:space="0" w:color="auto"/>
              <w:right w:val="single" w:sz="4" w:space="0" w:color="auto"/>
            </w:tcBorders>
          </w:tcPr>
          <w:p w14:paraId="56D9FF49"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423814B"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6123D1B1"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 QoS Flows&gt;</w:t>
            </w:r>
          </w:p>
        </w:tc>
        <w:tc>
          <w:tcPr>
            <w:tcW w:w="1512" w:type="dxa"/>
            <w:tcBorders>
              <w:top w:val="single" w:sz="4" w:space="0" w:color="auto"/>
              <w:left w:val="single" w:sz="4" w:space="0" w:color="auto"/>
              <w:bottom w:val="single" w:sz="4" w:space="0" w:color="auto"/>
              <w:right w:val="single" w:sz="4" w:space="0" w:color="auto"/>
            </w:tcBorders>
          </w:tcPr>
          <w:p w14:paraId="36305D0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6D9454"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E062F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1485E" w14:textId="77777777" w:rsidR="0022119D" w:rsidRPr="001F675D" w:rsidRDefault="0022119D" w:rsidP="0022119D">
            <w:pPr>
              <w:pStyle w:val="TAC"/>
              <w:keepNext w:val="0"/>
              <w:keepLines w:val="0"/>
              <w:widowControl w:val="0"/>
              <w:rPr>
                <w:iCs/>
                <w:lang w:eastAsia="ja-JP"/>
              </w:rPr>
            </w:pPr>
          </w:p>
        </w:tc>
      </w:tr>
      <w:tr w:rsidR="0022119D" w:rsidRPr="00FD0425" w14:paraId="6EBDB944" w14:textId="77777777" w:rsidTr="0073372F">
        <w:tc>
          <w:tcPr>
            <w:tcW w:w="2160" w:type="dxa"/>
            <w:tcBorders>
              <w:top w:val="single" w:sz="4" w:space="0" w:color="auto"/>
              <w:left w:val="single" w:sz="4" w:space="0" w:color="auto"/>
              <w:bottom w:val="single" w:sz="4" w:space="0" w:color="auto"/>
              <w:right w:val="single" w:sz="4" w:space="0" w:color="auto"/>
            </w:tcBorders>
          </w:tcPr>
          <w:p w14:paraId="7627A163"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96741B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50A89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FF7DA" w14:textId="77777777" w:rsidR="0022119D" w:rsidRPr="00FD0425" w:rsidRDefault="0022119D" w:rsidP="0022119D">
            <w:pPr>
              <w:pStyle w:val="TAL"/>
              <w:keepNext w:val="0"/>
              <w:keepLines w:val="0"/>
              <w:widowControl w:val="0"/>
            </w:pPr>
            <w:r w:rsidRPr="00FD0425">
              <w:t>9.2.3.10</w:t>
            </w:r>
          </w:p>
        </w:tc>
        <w:tc>
          <w:tcPr>
            <w:tcW w:w="1728" w:type="dxa"/>
            <w:tcBorders>
              <w:top w:val="single" w:sz="4" w:space="0" w:color="auto"/>
              <w:left w:val="single" w:sz="4" w:space="0" w:color="auto"/>
              <w:bottom w:val="single" w:sz="4" w:space="0" w:color="auto"/>
              <w:right w:val="single" w:sz="4" w:space="0" w:color="auto"/>
            </w:tcBorders>
          </w:tcPr>
          <w:p w14:paraId="0AB447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3A1D3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5159" w14:textId="77777777" w:rsidR="0022119D" w:rsidRPr="001F675D" w:rsidRDefault="0022119D" w:rsidP="0022119D">
            <w:pPr>
              <w:pStyle w:val="TAC"/>
              <w:keepNext w:val="0"/>
              <w:keepLines w:val="0"/>
              <w:widowControl w:val="0"/>
              <w:rPr>
                <w:iCs/>
                <w:lang w:eastAsia="ja-JP"/>
              </w:rPr>
            </w:pPr>
          </w:p>
        </w:tc>
      </w:tr>
      <w:tr w:rsidR="0022119D" w:rsidRPr="00FD0425" w14:paraId="1BCFDFC3" w14:textId="77777777" w:rsidTr="0073372F">
        <w:tc>
          <w:tcPr>
            <w:tcW w:w="2160" w:type="dxa"/>
            <w:tcBorders>
              <w:top w:val="single" w:sz="4" w:space="0" w:color="auto"/>
              <w:left w:val="single" w:sz="4" w:space="0" w:color="auto"/>
              <w:bottom w:val="single" w:sz="4" w:space="0" w:color="auto"/>
              <w:right w:val="single" w:sz="4" w:space="0" w:color="auto"/>
            </w:tcBorders>
          </w:tcPr>
          <w:p w14:paraId="7F79624E"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6EBD4D3C"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48DD3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5BB93C" w14:textId="77777777" w:rsidR="0022119D" w:rsidRPr="00FD0425" w:rsidRDefault="0022119D" w:rsidP="0022119D">
            <w:pPr>
              <w:pStyle w:val="TAL"/>
              <w:keepNext w:val="0"/>
              <w:keepLines w:val="0"/>
              <w:widowControl w:val="0"/>
            </w:pPr>
            <w:r w:rsidRPr="00FD0425">
              <w:t>9.2.3.5</w:t>
            </w:r>
          </w:p>
        </w:tc>
        <w:tc>
          <w:tcPr>
            <w:tcW w:w="1728" w:type="dxa"/>
            <w:tcBorders>
              <w:top w:val="single" w:sz="4" w:space="0" w:color="auto"/>
              <w:left w:val="single" w:sz="4" w:space="0" w:color="auto"/>
              <w:bottom w:val="single" w:sz="4" w:space="0" w:color="auto"/>
              <w:right w:val="single" w:sz="4" w:space="0" w:color="auto"/>
            </w:tcBorders>
          </w:tcPr>
          <w:p w14:paraId="2EDE116F"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4F929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48DB" w14:textId="77777777" w:rsidR="0022119D" w:rsidRPr="001F675D" w:rsidRDefault="0022119D" w:rsidP="0022119D">
            <w:pPr>
              <w:pStyle w:val="TAC"/>
              <w:keepNext w:val="0"/>
              <w:keepLines w:val="0"/>
              <w:widowControl w:val="0"/>
              <w:rPr>
                <w:iCs/>
                <w:lang w:eastAsia="ja-JP"/>
              </w:rPr>
            </w:pPr>
          </w:p>
        </w:tc>
      </w:tr>
      <w:tr w:rsidR="0022119D" w:rsidRPr="00FD0425" w14:paraId="5278A3F4" w14:textId="77777777" w:rsidTr="0073372F">
        <w:tc>
          <w:tcPr>
            <w:tcW w:w="2160" w:type="dxa"/>
            <w:tcBorders>
              <w:top w:val="single" w:sz="4" w:space="0" w:color="auto"/>
              <w:left w:val="single" w:sz="4" w:space="0" w:color="auto"/>
              <w:bottom w:val="single" w:sz="4" w:space="0" w:color="auto"/>
              <w:right w:val="single" w:sz="4" w:space="0" w:color="auto"/>
            </w:tcBorders>
          </w:tcPr>
          <w:p w14:paraId="10C80C64"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59015E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A5BE0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78BEDA"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B3EB1F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F3F66B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3733D" w14:textId="77777777" w:rsidR="0022119D" w:rsidRPr="001F675D" w:rsidRDefault="0022119D" w:rsidP="0022119D">
            <w:pPr>
              <w:pStyle w:val="TAC"/>
              <w:keepNext w:val="0"/>
              <w:keepLines w:val="0"/>
              <w:widowControl w:val="0"/>
              <w:rPr>
                <w:iCs/>
                <w:lang w:eastAsia="ja-JP"/>
              </w:rPr>
            </w:pPr>
          </w:p>
        </w:tc>
      </w:tr>
      <w:tr w:rsidR="0022119D" w:rsidRPr="00FD0425" w14:paraId="3DC76CFD" w14:textId="77777777" w:rsidTr="0073372F">
        <w:tc>
          <w:tcPr>
            <w:tcW w:w="2160" w:type="dxa"/>
            <w:tcBorders>
              <w:top w:val="single" w:sz="4" w:space="0" w:color="auto"/>
              <w:left w:val="single" w:sz="4" w:space="0" w:color="auto"/>
              <w:bottom w:val="single" w:sz="4" w:space="0" w:color="auto"/>
              <w:right w:val="single" w:sz="4" w:space="0" w:color="auto"/>
            </w:tcBorders>
          </w:tcPr>
          <w:p w14:paraId="7936BBB4" w14:textId="77777777" w:rsidR="0022119D" w:rsidRPr="00FD0425" w:rsidRDefault="0022119D" w:rsidP="0022119D">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CBD017"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CFAEB2D"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1D21F9"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AD146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F500DF" w14:textId="77777777" w:rsidR="0022119D" w:rsidRPr="00004997" w:rsidRDefault="0022119D" w:rsidP="0022119D">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F4719" w14:textId="77777777" w:rsidR="0022119D" w:rsidRPr="00004997" w:rsidRDefault="0022119D" w:rsidP="0022119D">
            <w:pPr>
              <w:pStyle w:val="TAC"/>
              <w:keepNext w:val="0"/>
              <w:keepLines w:val="0"/>
              <w:widowControl w:val="0"/>
              <w:rPr>
                <w:iCs/>
                <w:lang w:eastAsia="ja-JP"/>
              </w:rPr>
            </w:pPr>
            <w:r>
              <w:rPr>
                <w:iCs/>
                <w:lang w:eastAsia="ja-JP"/>
              </w:rPr>
              <w:t>i</w:t>
            </w:r>
            <w:r w:rsidRPr="009354E2">
              <w:rPr>
                <w:iCs/>
                <w:lang w:eastAsia="ja-JP"/>
              </w:rPr>
              <w:t>gnore</w:t>
            </w:r>
          </w:p>
        </w:tc>
      </w:tr>
      <w:tr w:rsidR="0022119D" w:rsidRPr="00FD0425" w14:paraId="47FAC346" w14:textId="77777777" w:rsidTr="0073372F">
        <w:tc>
          <w:tcPr>
            <w:tcW w:w="2160" w:type="dxa"/>
            <w:tcBorders>
              <w:top w:val="single" w:sz="4" w:space="0" w:color="auto"/>
              <w:left w:val="single" w:sz="4" w:space="0" w:color="auto"/>
              <w:bottom w:val="single" w:sz="4" w:space="0" w:color="auto"/>
              <w:right w:val="single" w:sz="4" w:space="0" w:color="auto"/>
            </w:tcBorders>
          </w:tcPr>
          <w:p w14:paraId="26ACF6C2" w14:textId="77777777" w:rsidR="0022119D" w:rsidRPr="00FD0425" w:rsidRDefault="0022119D" w:rsidP="0022119D">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48349F1"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BB877BE" w14:textId="77777777" w:rsidR="0022119D" w:rsidRPr="00FD0425" w:rsidRDefault="0022119D" w:rsidP="0022119D">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7ED6A204"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12662C"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E65D0E"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8CCF55" w14:textId="77777777" w:rsidR="0022119D" w:rsidRPr="001F675D" w:rsidRDefault="0022119D" w:rsidP="0022119D">
            <w:pPr>
              <w:pStyle w:val="TAC"/>
              <w:keepNext w:val="0"/>
              <w:keepLines w:val="0"/>
              <w:widowControl w:val="0"/>
              <w:rPr>
                <w:iCs/>
                <w:lang w:eastAsia="ja-JP"/>
              </w:rPr>
            </w:pPr>
          </w:p>
        </w:tc>
      </w:tr>
      <w:tr w:rsidR="0022119D" w:rsidRPr="00FD0425" w14:paraId="55B891D7" w14:textId="77777777" w:rsidTr="0073372F">
        <w:tc>
          <w:tcPr>
            <w:tcW w:w="2160" w:type="dxa"/>
            <w:tcBorders>
              <w:top w:val="single" w:sz="4" w:space="0" w:color="auto"/>
              <w:left w:val="single" w:sz="4" w:space="0" w:color="auto"/>
              <w:bottom w:val="single" w:sz="4" w:space="0" w:color="auto"/>
              <w:right w:val="single" w:sz="4" w:space="0" w:color="auto"/>
            </w:tcBorders>
          </w:tcPr>
          <w:p w14:paraId="7A2234A2"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D4A33C0"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FFAD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368C0D" w14:textId="7ACF0441"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BA7C470"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0E27BDE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C1544" w14:textId="77777777" w:rsidR="0022119D" w:rsidRPr="001F675D" w:rsidRDefault="0022119D" w:rsidP="0022119D">
            <w:pPr>
              <w:pStyle w:val="TAC"/>
              <w:keepNext w:val="0"/>
              <w:keepLines w:val="0"/>
              <w:widowControl w:val="0"/>
              <w:rPr>
                <w:iCs/>
                <w:lang w:eastAsia="ja-JP"/>
              </w:rPr>
            </w:pPr>
          </w:p>
        </w:tc>
      </w:tr>
      <w:tr w:rsidR="0022119D" w:rsidRPr="00FD0425" w14:paraId="0267E1B6" w14:textId="77777777" w:rsidTr="0073372F">
        <w:tc>
          <w:tcPr>
            <w:tcW w:w="2160" w:type="dxa"/>
            <w:tcBorders>
              <w:top w:val="single" w:sz="4" w:space="0" w:color="auto"/>
              <w:left w:val="single" w:sz="4" w:space="0" w:color="auto"/>
              <w:bottom w:val="single" w:sz="4" w:space="0" w:color="auto"/>
              <w:right w:val="single" w:sz="4" w:space="0" w:color="auto"/>
            </w:tcBorders>
          </w:tcPr>
          <w:p w14:paraId="24BFD187"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6DD5FB8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1EB7C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7CB8B0"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39C613A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ECADBA"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1C463"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3A4CF25F" w14:textId="77777777" w:rsidTr="0073372F">
        <w:tc>
          <w:tcPr>
            <w:tcW w:w="2160" w:type="dxa"/>
            <w:tcBorders>
              <w:top w:val="single" w:sz="4" w:space="0" w:color="auto"/>
              <w:left w:val="single" w:sz="4" w:space="0" w:color="auto"/>
              <w:bottom w:val="single" w:sz="4" w:space="0" w:color="auto"/>
              <w:right w:val="single" w:sz="4" w:space="0" w:color="auto"/>
            </w:tcBorders>
          </w:tcPr>
          <w:p w14:paraId="664AAB2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993EAA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EEFF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6815D7" w14:textId="77777777" w:rsidR="0022119D" w:rsidRPr="00FD0425" w:rsidRDefault="0022119D" w:rsidP="0022119D">
            <w:pPr>
              <w:pStyle w:val="TAL"/>
              <w:keepNext w:val="0"/>
              <w:keepLines w:val="0"/>
              <w:widowControl w:val="0"/>
            </w:pPr>
            <w:r w:rsidRPr="00FD0425">
              <w:t>DRB List with Cause</w:t>
            </w:r>
          </w:p>
          <w:p w14:paraId="5A1ACDC4" w14:textId="77777777" w:rsidR="0022119D" w:rsidRPr="00FD0425" w:rsidRDefault="0022119D" w:rsidP="0022119D">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5154D149"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EDCBB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ADF2EA" w14:textId="77777777" w:rsidR="0022119D" w:rsidRPr="00004997" w:rsidRDefault="0022119D" w:rsidP="0022119D">
            <w:pPr>
              <w:pStyle w:val="TAC"/>
              <w:keepNext w:val="0"/>
              <w:keepLines w:val="0"/>
              <w:widowControl w:val="0"/>
              <w:rPr>
                <w:iCs/>
                <w:lang w:eastAsia="ja-JP"/>
              </w:rPr>
            </w:pPr>
          </w:p>
        </w:tc>
      </w:tr>
    </w:tbl>
    <w:p w14:paraId="34FAE78D" w14:textId="77777777" w:rsidR="00F02090" w:rsidRPr="00FD0425" w:rsidRDefault="00F02090" w:rsidP="0073372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73372F">
      <w:pPr>
        <w:widowControl w:val="0"/>
      </w:pPr>
    </w:p>
    <w:p w14:paraId="7C1904D5" w14:textId="77777777" w:rsidR="00F02090" w:rsidRPr="00FD0425" w:rsidRDefault="00F02090" w:rsidP="0073372F">
      <w:pPr>
        <w:pStyle w:val="Heading4"/>
        <w:keepNext w:val="0"/>
        <w:keepLines w:val="0"/>
        <w:widowControl w:val="0"/>
      </w:pPr>
      <w:bookmarkStart w:id="4839" w:name="_CR9_2_1_12"/>
      <w:bookmarkStart w:id="4840" w:name="_Toc20955248"/>
      <w:bookmarkStart w:id="4841" w:name="_Toc29991445"/>
      <w:bookmarkStart w:id="4842" w:name="_Toc36555845"/>
      <w:bookmarkStart w:id="4843" w:name="_Toc44497565"/>
      <w:bookmarkStart w:id="4844" w:name="_Toc45107953"/>
      <w:bookmarkStart w:id="4845" w:name="_Toc45901573"/>
      <w:bookmarkStart w:id="4846" w:name="_Toc51850652"/>
      <w:bookmarkStart w:id="4847" w:name="_Toc56693655"/>
      <w:bookmarkStart w:id="4848" w:name="_Toc64447198"/>
      <w:bookmarkStart w:id="4849" w:name="_Toc66286692"/>
      <w:bookmarkStart w:id="4850" w:name="_Toc74151387"/>
      <w:bookmarkStart w:id="4851" w:name="_Toc88653859"/>
      <w:bookmarkStart w:id="4852" w:name="_Toc97904215"/>
      <w:bookmarkStart w:id="4853" w:name="_Toc105175256"/>
      <w:bookmarkStart w:id="4854" w:name="_Toc113826286"/>
      <w:bookmarkStart w:id="4855" w:name="_Toc175586868"/>
      <w:bookmarkEnd w:id="4839"/>
      <w:r w:rsidRPr="00FD0425">
        <w:t>9.2.1.12</w:t>
      </w:r>
      <w:r w:rsidRPr="00FD0425">
        <w:tab/>
        <w:t>PDU Session Resource Modification Response Info – MN terminated</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6DB4E1F" w14:textId="77777777" w:rsidR="00F02090" w:rsidRPr="00FD0425" w:rsidRDefault="00F02090" w:rsidP="0073372F">
      <w:pPr>
        <w:widowControl w:val="0"/>
        <w:rPr>
          <w:lang w:eastAsia="zh-CN"/>
        </w:rPr>
      </w:pPr>
      <w:r w:rsidRPr="00FD0425">
        <w:t>This IE contains the PDU session resource related result of an M-NG-RAN node initiated modification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6606CC15" w14:textId="77777777" w:rsidTr="0073372F">
        <w:trPr>
          <w:tblHeader/>
        </w:trPr>
        <w:tc>
          <w:tcPr>
            <w:tcW w:w="2160" w:type="dxa"/>
          </w:tcPr>
          <w:p w14:paraId="0650E71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68BDF914"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5B09560C"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036E5C6"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2519A77C"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643B0F9E"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8D31CDB"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004997" w:rsidRPr="00FD0425" w14:paraId="2A0A09DD" w14:textId="77777777" w:rsidTr="0073372F">
        <w:tc>
          <w:tcPr>
            <w:tcW w:w="2160" w:type="dxa"/>
          </w:tcPr>
          <w:p w14:paraId="2DD02942" w14:textId="77777777" w:rsidR="00004997" w:rsidRPr="00FD0425" w:rsidRDefault="00004997" w:rsidP="0073372F">
            <w:pPr>
              <w:pStyle w:val="TAL"/>
              <w:keepNext w:val="0"/>
              <w:keepLines w:val="0"/>
              <w:widowControl w:val="0"/>
              <w:rPr>
                <w:b/>
                <w:lang w:eastAsia="ja-JP"/>
              </w:rPr>
            </w:pPr>
            <w:r w:rsidRPr="00FD0425">
              <w:rPr>
                <w:b/>
                <w:lang w:eastAsia="ja-JP"/>
              </w:rPr>
              <w:t>DRBs Admitted to be Setup or Modified List</w:t>
            </w:r>
          </w:p>
        </w:tc>
        <w:tc>
          <w:tcPr>
            <w:tcW w:w="1080" w:type="dxa"/>
          </w:tcPr>
          <w:p w14:paraId="25CB8479" w14:textId="77777777" w:rsidR="00004997" w:rsidRPr="00FD0425" w:rsidRDefault="00004997" w:rsidP="0073372F">
            <w:pPr>
              <w:pStyle w:val="TAL"/>
              <w:keepNext w:val="0"/>
              <w:keepLines w:val="0"/>
              <w:widowControl w:val="0"/>
              <w:rPr>
                <w:rFonts w:eastAsia="Batang"/>
                <w:lang w:eastAsia="ja-JP"/>
              </w:rPr>
            </w:pPr>
          </w:p>
        </w:tc>
        <w:tc>
          <w:tcPr>
            <w:tcW w:w="1080" w:type="dxa"/>
          </w:tcPr>
          <w:p w14:paraId="0BA5D1F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3752A40" w14:textId="77777777" w:rsidR="00004997" w:rsidRPr="00FD0425" w:rsidRDefault="00004997" w:rsidP="0073372F">
            <w:pPr>
              <w:pStyle w:val="TAL"/>
              <w:keepNext w:val="0"/>
              <w:keepLines w:val="0"/>
              <w:widowControl w:val="0"/>
              <w:rPr>
                <w:lang w:eastAsia="ja-JP"/>
              </w:rPr>
            </w:pPr>
          </w:p>
        </w:tc>
        <w:tc>
          <w:tcPr>
            <w:tcW w:w="1728" w:type="dxa"/>
          </w:tcPr>
          <w:p w14:paraId="70E2CF8F" w14:textId="77777777" w:rsidR="00004997" w:rsidRPr="00FD0425" w:rsidRDefault="00004997" w:rsidP="0073372F">
            <w:pPr>
              <w:pStyle w:val="TAL"/>
              <w:keepNext w:val="0"/>
              <w:keepLines w:val="0"/>
              <w:widowControl w:val="0"/>
              <w:rPr>
                <w:iCs/>
                <w:lang w:eastAsia="ja-JP"/>
              </w:rPr>
            </w:pPr>
          </w:p>
        </w:tc>
        <w:tc>
          <w:tcPr>
            <w:tcW w:w="1080" w:type="dxa"/>
          </w:tcPr>
          <w:p w14:paraId="484199F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7BC3355" w14:textId="77777777" w:rsidR="00004997" w:rsidRPr="001F675D" w:rsidRDefault="00004997" w:rsidP="0073372F">
            <w:pPr>
              <w:pStyle w:val="TAC"/>
              <w:keepNext w:val="0"/>
              <w:keepLines w:val="0"/>
              <w:widowControl w:val="0"/>
              <w:rPr>
                <w:lang w:eastAsia="ja-JP"/>
              </w:rPr>
            </w:pPr>
          </w:p>
        </w:tc>
      </w:tr>
      <w:tr w:rsidR="00004997" w:rsidRPr="00FD0425" w14:paraId="2F767FDF" w14:textId="77777777" w:rsidTr="0073372F">
        <w:tc>
          <w:tcPr>
            <w:tcW w:w="2160" w:type="dxa"/>
          </w:tcPr>
          <w:p w14:paraId="5E292FC9" w14:textId="77777777" w:rsidR="00004997" w:rsidRPr="00FD0425" w:rsidRDefault="00004997" w:rsidP="0073372F">
            <w:pPr>
              <w:pStyle w:val="TAL"/>
              <w:keepNext w:val="0"/>
              <w:keepLines w:val="0"/>
              <w:widowControl w:val="0"/>
              <w:ind w:left="113"/>
              <w:rPr>
                <w:b/>
                <w:lang w:eastAsia="ja-JP"/>
              </w:rPr>
            </w:pPr>
            <w:r w:rsidRPr="00FD0425">
              <w:rPr>
                <w:b/>
                <w:lang w:eastAsia="ja-JP"/>
              </w:rPr>
              <w:t>&gt;DRBs Admitted to be Setup or Modified Item</w:t>
            </w:r>
          </w:p>
        </w:tc>
        <w:tc>
          <w:tcPr>
            <w:tcW w:w="1080" w:type="dxa"/>
          </w:tcPr>
          <w:p w14:paraId="6D1B1D50" w14:textId="77777777" w:rsidR="00004997" w:rsidRPr="00FD0425" w:rsidRDefault="00004997" w:rsidP="0073372F">
            <w:pPr>
              <w:pStyle w:val="TAL"/>
              <w:keepNext w:val="0"/>
              <w:keepLines w:val="0"/>
              <w:widowControl w:val="0"/>
              <w:rPr>
                <w:rFonts w:eastAsia="Batang"/>
                <w:lang w:eastAsia="ja-JP"/>
              </w:rPr>
            </w:pPr>
          </w:p>
        </w:tc>
        <w:tc>
          <w:tcPr>
            <w:tcW w:w="1080" w:type="dxa"/>
          </w:tcPr>
          <w:p w14:paraId="44408A76"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B0CA934" w14:textId="77777777" w:rsidR="00004997" w:rsidRPr="00FD0425" w:rsidRDefault="00004997" w:rsidP="0073372F">
            <w:pPr>
              <w:pStyle w:val="TAL"/>
              <w:keepNext w:val="0"/>
              <w:keepLines w:val="0"/>
              <w:widowControl w:val="0"/>
              <w:rPr>
                <w:lang w:eastAsia="ja-JP"/>
              </w:rPr>
            </w:pPr>
          </w:p>
        </w:tc>
        <w:tc>
          <w:tcPr>
            <w:tcW w:w="1728" w:type="dxa"/>
          </w:tcPr>
          <w:p w14:paraId="2FC43603" w14:textId="77777777" w:rsidR="00004997" w:rsidRPr="00FD0425" w:rsidRDefault="00004997" w:rsidP="0073372F">
            <w:pPr>
              <w:pStyle w:val="TAL"/>
              <w:keepNext w:val="0"/>
              <w:keepLines w:val="0"/>
              <w:widowControl w:val="0"/>
              <w:rPr>
                <w:iCs/>
                <w:lang w:eastAsia="ja-JP"/>
              </w:rPr>
            </w:pPr>
          </w:p>
        </w:tc>
        <w:tc>
          <w:tcPr>
            <w:tcW w:w="1080" w:type="dxa"/>
          </w:tcPr>
          <w:p w14:paraId="1558F05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00874D3" w14:textId="77777777" w:rsidR="00004997" w:rsidRPr="001F675D" w:rsidRDefault="00004997" w:rsidP="0073372F">
            <w:pPr>
              <w:pStyle w:val="TAC"/>
              <w:keepNext w:val="0"/>
              <w:keepLines w:val="0"/>
              <w:widowControl w:val="0"/>
              <w:rPr>
                <w:lang w:eastAsia="ja-JP"/>
              </w:rPr>
            </w:pPr>
          </w:p>
        </w:tc>
      </w:tr>
      <w:tr w:rsidR="00004997" w:rsidRPr="00FD0425" w14:paraId="7342DBCD" w14:textId="77777777" w:rsidTr="0073372F">
        <w:tc>
          <w:tcPr>
            <w:tcW w:w="2160" w:type="dxa"/>
          </w:tcPr>
          <w:p w14:paraId="701450D8"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66E6F9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5BB0CAD" w14:textId="77777777" w:rsidR="00004997" w:rsidRPr="00FD0425" w:rsidRDefault="00004997" w:rsidP="0073372F">
            <w:pPr>
              <w:pStyle w:val="TAL"/>
              <w:keepNext w:val="0"/>
              <w:keepLines w:val="0"/>
              <w:widowControl w:val="0"/>
              <w:rPr>
                <w:bCs/>
                <w:i/>
                <w:szCs w:val="18"/>
                <w:lang w:eastAsia="ja-JP"/>
              </w:rPr>
            </w:pPr>
          </w:p>
        </w:tc>
        <w:tc>
          <w:tcPr>
            <w:tcW w:w="1512" w:type="dxa"/>
          </w:tcPr>
          <w:p w14:paraId="53E2447A"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Pr>
          <w:p w14:paraId="2A69F149" w14:textId="77777777" w:rsidR="00004997" w:rsidRPr="00FD0425" w:rsidRDefault="00004997" w:rsidP="0073372F">
            <w:pPr>
              <w:pStyle w:val="TAL"/>
              <w:keepNext w:val="0"/>
              <w:keepLines w:val="0"/>
              <w:widowControl w:val="0"/>
              <w:rPr>
                <w:iCs/>
                <w:lang w:eastAsia="ja-JP"/>
              </w:rPr>
            </w:pPr>
          </w:p>
        </w:tc>
        <w:tc>
          <w:tcPr>
            <w:tcW w:w="1080" w:type="dxa"/>
          </w:tcPr>
          <w:p w14:paraId="3D5A45C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B32B47C" w14:textId="77777777" w:rsidR="00004997" w:rsidRPr="001F675D" w:rsidRDefault="00004997" w:rsidP="0073372F">
            <w:pPr>
              <w:pStyle w:val="TAC"/>
              <w:keepNext w:val="0"/>
              <w:keepLines w:val="0"/>
              <w:widowControl w:val="0"/>
              <w:rPr>
                <w:lang w:eastAsia="ja-JP"/>
              </w:rPr>
            </w:pPr>
          </w:p>
        </w:tc>
      </w:tr>
      <w:tr w:rsidR="00004997" w:rsidRPr="00FD0425" w14:paraId="692F7F48" w14:textId="77777777" w:rsidTr="0073372F">
        <w:tc>
          <w:tcPr>
            <w:tcW w:w="2160" w:type="dxa"/>
          </w:tcPr>
          <w:p w14:paraId="66F730BF"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080" w:type="dxa"/>
          </w:tcPr>
          <w:p w14:paraId="3415F12B"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8D1DA09" w14:textId="77777777" w:rsidR="00004997" w:rsidRPr="00FD0425" w:rsidRDefault="00004997" w:rsidP="0073372F">
            <w:pPr>
              <w:pStyle w:val="TAL"/>
              <w:keepNext w:val="0"/>
              <w:keepLines w:val="0"/>
              <w:widowControl w:val="0"/>
              <w:rPr>
                <w:bCs/>
                <w:i/>
                <w:szCs w:val="18"/>
                <w:lang w:eastAsia="ja-JP"/>
              </w:rPr>
            </w:pPr>
          </w:p>
        </w:tc>
        <w:tc>
          <w:tcPr>
            <w:tcW w:w="1512" w:type="dxa"/>
          </w:tcPr>
          <w:p w14:paraId="35A655D3" w14:textId="27A0B59D"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728" w:type="dxa"/>
          </w:tcPr>
          <w:p w14:paraId="49374F3A"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69E73A2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6AF2BC8" w14:textId="77777777" w:rsidR="00004997" w:rsidRPr="001F675D" w:rsidRDefault="00004997" w:rsidP="0073372F">
            <w:pPr>
              <w:pStyle w:val="TAC"/>
              <w:keepNext w:val="0"/>
              <w:keepLines w:val="0"/>
              <w:widowControl w:val="0"/>
              <w:rPr>
                <w:lang w:eastAsia="ja-JP"/>
              </w:rPr>
            </w:pPr>
          </w:p>
        </w:tc>
      </w:tr>
      <w:tr w:rsidR="00004997" w:rsidRPr="00FD0425" w14:paraId="75908F19" w14:textId="77777777" w:rsidTr="0073372F">
        <w:tc>
          <w:tcPr>
            <w:tcW w:w="2160" w:type="dxa"/>
          </w:tcPr>
          <w:p w14:paraId="5E32CF03" w14:textId="77777777" w:rsidR="00004997" w:rsidRPr="00FD0425" w:rsidRDefault="00004997"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5E3C887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34C5064" w14:textId="77777777" w:rsidR="00004997" w:rsidRPr="00FD0425" w:rsidRDefault="00004997" w:rsidP="0073372F">
            <w:pPr>
              <w:pStyle w:val="TAL"/>
              <w:keepNext w:val="0"/>
              <w:keepLines w:val="0"/>
              <w:widowControl w:val="0"/>
              <w:rPr>
                <w:bCs/>
                <w:i/>
                <w:szCs w:val="18"/>
                <w:lang w:eastAsia="ja-JP"/>
              </w:rPr>
            </w:pPr>
          </w:p>
        </w:tc>
        <w:tc>
          <w:tcPr>
            <w:tcW w:w="1512" w:type="dxa"/>
          </w:tcPr>
          <w:p w14:paraId="31B4DC47" w14:textId="2DCF814F"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t>9.2.3.76</w:t>
            </w:r>
          </w:p>
        </w:tc>
        <w:tc>
          <w:tcPr>
            <w:tcW w:w="1728" w:type="dxa"/>
          </w:tcPr>
          <w:p w14:paraId="0273625E"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1F916A1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89EF7AE" w14:textId="77777777" w:rsidR="00004997" w:rsidRPr="001F675D" w:rsidRDefault="00004997" w:rsidP="0073372F">
            <w:pPr>
              <w:pStyle w:val="TAC"/>
              <w:keepNext w:val="0"/>
              <w:keepLines w:val="0"/>
              <w:widowControl w:val="0"/>
              <w:rPr>
                <w:lang w:eastAsia="ja-JP"/>
              </w:rPr>
            </w:pPr>
          </w:p>
        </w:tc>
      </w:tr>
      <w:tr w:rsidR="00004997" w:rsidRPr="00FD0425" w14:paraId="38DE9248" w14:textId="77777777" w:rsidTr="0073372F">
        <w:tc>
          <w:tcPr>
            <w:tcW w:w="2160" w:type="dxa"/>
          </w:tcPr>
          <w:p w14:paraId="45CE9776" w14:textId="77777777" w:rsidR="00004997" w:rsidRPr="00FD0425" w:rsidRDefault="00004997" w:rsidP="0073372F">
            <w:pPr>
              <w:pStyle w:val="TAL"/>
              <w:keepNext w:val="0"/>
              <w:keepLines w:val="0"/>
              <w:widowControl w:val="0"/>
              <w:ind w:left="227"/>
              <w:rPr>
                <w:lang w:eastAsia="ja-JP"/>
              </w:rPr>
            </w:pPr>
            <w:r w:rsidRPr="00FD0425">
              <w:rPr>
                <w:lang w:eastAsia="ja-JP"/>
              </w:rPr>
              <w:t>&gt;&gt;LCID</w:t>
            </w:r>
          </w:p>
        </w:tc>
        <w:tc>
          <w:tcPr>
            <w:tcW w:w="1080" w:type="dxa"/>
          </w:tcPr>
          <w:p w14:paraId="21955A9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9C03833" w14:textId="77777777" w:rsidR="00004997" w:rsidRPr="00FD0425" w:rsidRDefault="00004997" w:rsidP="0073372F">
            <w:pPr>
              <w:pStyle w:val="TAL"/>
              <w:keepNext w:val="0"/>
              <w:keepLines w:val="0"/>
              <w:widowControl w:val="0"/>
              <w:rPr>
                <w:bCs/>
                <w:i/>
                <w:szCs w:val="18"/>
                <w:lang w:eastAsia="ja-JP"/>
              </w:rPr>
            </w:pPr>
          </w:p>
        </w:tc>
        <w:tc>
          <w:tcPr>
            <w:tcW w:w="1512" w:type="dxa"/>
          </w:tcPr>
          <w:p w14:paraId="5E390053" w14:textId="77777777" w:rsidR="00004997" w:rsidRPr="00FD0425" w:rsidRDefault="00004997" w:rsidP="0073372F">
            <w:pPr>
              <w:pStyle w:val="TAL"/>
              <w:keepNext w:val="0"/>
              <w:keepLines w:val="0"/>
              <w:widowControl w:val="0"/>
              <w:rPr>
                <w:lang w:eastAsia="ja-JP"/>
              </w:rPr>
            </w:pPr>
            <w:r w:rsidRPr="00FD0425">
              <w:rPr>
                <w:lang w:eastAsia="ja-JP"/>
              </w:rPr>
              <w:t>9.2.3.70</w:t>
            </w:r>
          </w:p>
        </w:tc>
        <w:tc>
          <w:tcPr>
            <w:tcW w:w="1728" w:type="dxa"/>
          </w:tcPr>
          <w:p w14:paraId="4BCE5D79"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080" w:type="dxa"/>
          </w:tcPr>
          <w:p w14:paraId="46E4C55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172B6E0" w14:textId="77777777" w:rsidR="00004997" w:rsidRPr="001F675D" w:rsidRDefault="00004997" w:rsidP="0073372F">
            <w:pPr>
              <w:pStyle w:val="TAC"/>
              <w:keepNext w:val="0"/>
              <w:keepLines w:val="0"/>
              <w:widowControl w:val="0"/>
              <w:rPr>
                <w:lang w:eastAsia="ja-JP"/>
              </w:rPr>
            </w:pPr>
          </w:p>
        </w:tc>
      </w:tr>
      <w:tr w:rsidR="00004997" w:rsidRPr="00FD0425" w14:paraId="56CD158D" w14:textId="77777777" w:rsidTr="0073372F">
        <w:tc>
          <w:tcPr>
            <w:tcW w:w="2160" w:type="dxa"/>
          </w:tcPr>
          <w:p w14:paraId="4D9EA501" w14:textId="77777777" w:rsidR="00004997" w:rsidRPr="00FD0425" w:rsidRDefault="00004997" w:rsidP="0073372F">
            <w:pPr>
              <w:pStyle w:val="TAL"/>
              <w:keepNext w:val="0"/>
              <w:keepLines w:val="0"/>
              <w:widowControl w:val="0"/>
              <w:ind w:left="227"/>
              <w:rPr>
                <w:lang w:eastAsia="ja-JP"/>
              </w:rPr>
            </w:pPr>
            <w:r w:rsidRPr="00636A7B">
              <w:rPr>
                <w:rFonts w:eastAsia="Batang"/>
                <w:b/>
                <w:lang w:eastAsia="ja-JP"/>
              </w:rPr>
              <w:t>&gt;&gt;Additional PDCP Duplication TNL List</w:t>
            </w:r>
          </w:p>
        </w:tc>
        <w:tc>
          <w:tcPr>
            <w:tcW w:w="1080" w:type="dxa"/>
          </w:tcPr>
          <w:p w14:paraId="5A2CF0D4" w14:textId="77777777" w:rsidR="00004997" w:rsidRPr="00FD0425" w:rsidRDefault="00004997" w:rsidP="0073372F">
            <w:pPr>
              <w:pStyle w:val="TAL"/>
              <w:keepNext w:val="0"/>
              <w:keepLines w:val="0"/>
              <w:widowControl w:val="0"/>
              <w:rPr>
                <w:rFonts w:eastAsia="Batang"/>
                <w:lang w:eastAsia="ja-JP"/>
              </w:rPr>
            </w:pPr>
          </w:p>
        </w:tc>
        <w:tc>
          <w:tcPr>
            <w:tcW w:w="1080" w:type="dxa"/>
          </w:tcPr>
          <w:p w14:paraId="091FCA36"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Pr>
          <w:p w14:paraId="239D4140" w14:textId="77777777" w:rsidR="00004997" w:rsidRPr="00FD0425" w:rsidRDefault="00004997" w:rsidP="0073372F">
            <w:pPr>
              <w:pStyle w:val="TAL"/>
              <w:keepNext w:val="0"/>
              <w:keepLines w:val="0"/>
              <w:widowControl w:val="0"/>
              <w:rPr>
                <w:lang w:eastAsia="ja-JP"/>
              </w:rPr>
            </w:pPr>
          </w:p>
        </w:tc>
        <w:tc>
          <w:tcPr>
            <w:tcW w:w="1728" w:type="dxa"/>
          </w:tcPr>
          <w:p w14:paraId="62DD009A" w14:textId="77777777" w:rsidR="00004997" w:rsidRPr="00FD0425" w:rsidRDefault="00004997" w:rsidP="0073372F">
            <w:pPr>
              <w:pStyle w:val="TAL"/>
              <w:keepNext w:val="0"/>
              <w:keepLines w:val="0"/>
              <w:widowControl w:val="0"/>
              <w:rPr>
                <w:iCs/>
                <w:lang w:eastAsia="ja-JP"/>
              </w:rPr>
            </w:pPr>
          </w:p>
        </w:tc>
        <w:tc>
          <w:tcPr>
            <w:tcW w:w="1080" w:type="dxa"/>
          </w:tcPr>
          <w:p w14:paraId="536CF14E"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Pr>
          <w:p w14:paraId="1572239E"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73372F">
        <w:tc>
          <w:tcPr>
            <w:tcW w:w="2160" w:type="dxa"/>
          </w:tcPr>
          <w:p w14:paraId="14C0A20F" w14:textId="77777777" w:rsidR="00004997" w:rsidRPr="00FD0425" w:rsidRDefault="00004997" w:rsidP="0073372F">
            <w:pPr>
              <w:pStyle w:val="TAL"/>
              <w:keepNext w:val="0"/>
              <w:keepLines w:val="0"/>
              <w:widowControl w:val="0"/>
              <w:ind w:left="340"/>
              <w:rPr>
                <w:lang w:eastAsia="ja-JP"/>
              </w:rPr>
            </w:pPr>
            <w:r w:rsidRPr="00636A7B">
              <w:rPr>
                <w:rFonts w:eastAsia="Batang"/>
                <w:b/>
                <w:lang w:eastAsia="ja-JP"/>
              </w:rPr>
              <w:t>&gt;&gt;&gt;Additional PDCP Duplication TNL Item</w:t>
            </w:r>
          </w:p>
        </w:tc>
        <w:tc>
          <w:tcPr>
            <w:tcW w:w="1080" w:type="dxa"/>
          </w:tcPr>
          <w:p w14:paraId="3D15D924" w14:textId="77777777" w:rsidR="00004997" w:rsidRPr="00FD0425" w:rsidRDefault="00004997" w:rsidP="0073372F">
            <w:pPr>
              <w:pStyle w:val="TAL"/>
              <w:keepNext w:val="0"/>
              <w:keepLines w:val="0"/>
              <w:widowControl w:val="0"/>
              <w:rPr>
                <w:rFonts w:eastAsia="Batang"/>
                <w:lang w:eastAsia="ja-JP"/>
              </w:rPr>
            </w:pPr>
          </w:p>
        </w:tc>
        <w:tc>
          <w:tcPr>
            <w:tcW w:w="1080" w:type="dxa"/>
          </w:tcPr>
          <w:p w14:paraId="0A37FCB1"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20E5D823" w14:textId="77777777" w:rsidR="00004997" w:rsidRPr="00FD0425" w:rsidRDefault="00004997" w:rsidP="0073372F">
            <w:pPr>
              <w:pStyle w:val="TAL"/>
              <w:keepNext w:val="0"/>
              <w:keepLines w:val="0"/>
              <w:widowControl w:val="0"/>
              <w:rPr>
                <w:lang w:eastAsia="ja-JP"/>
              </w:rPr>
            </w:pPr>
          </w:p>
        </w:tc>
        <w:tc>
          <w:tcPr>
            <w:tcW w:w="1728" w:type="dxa"/>
          </w:tcPr>
          <w:p w14:paraId="2CA17548" w14:textId="77777777" w:rsidR="00004997" w:rsidRPr="00FD0425" w:rsidRDefault="00004997" w:rsidP="0073372F">
            <w:pPr>
              <w:pStyle w:val="TAL"/>
              <w:keepNext w:val="0"/>
              <w:keepLines w:val="0"/>
              <w:widowControl w:val="0"/>
              <w:rPr>
                <w:iCs/>
                <w:lang w:eastAsia="ja-JP"/>
              </w:rPr>
            </w:pPr>
          </w:p>
        </w:tc>
        <w:tc>
          <w:tcPr>
            <w:tcW w:w="1080" w:type="dxa"/>
          </w:tcPr>
          <w:p w14:paraId="491D185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C3B5229" w14:textId="77777777" w:rsidR="00004997" w:rsidRPr="001F675D" w:rsidRDefault="00004997" w:rsidP="0073372F">
            <w:pPr>
              <w:pStyle w:val="TAC"/>
              <w:keepNext w:val="0"/>
              <w:keepLines w:val="0"/>
              <w:widowControl w:val="0"/>
              <w:rPr>
                <w:lang w:eastAsia="ja-JP"/>
              </w:rPr>
            </w:pPr>
          </w:p>
        </w:tc>
      </w:tr>
      <w:tr w:rsidR="004C7283" w:rsidRPr="00FD0425" w14:paraId="6337C263" w14:textId="77777777" w:rsidTr="0073372F">
        <w:tc>
          <w:tcPr>
            <w:tcW w:w="2160" w:type="dxa"/>
          </w:tcPr>
          <w:p w14:paraId="4D723A50" w14:textId="77777777" w:rsidR="004C7283" w:rsidRPr="00FD0425" w:rsidRDefault="004C7283" w:rsidP="004C7283">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080" w:type="dxa"/>
          </w:tcPr>
          <w:p w14:paraId="3233EE86"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Pr>
          <w:p w14:paraId="0D524DE5" w14:textId="77777777" w:rsidR="004C7283" w:rsidRPr="00FD0425" w:rsidRDefault="004C7283" w:rsidP="004C7283">
            <w:pPr>
              <w:pStyle w:val="TAL"/>
              <w:keepNext w:val="0"/>
              <w:keepLines w:val="0"/>
              <w:widowControl w:val="0"/>
              <w:rPr>
                <w:bCs/>
                <w:i/>
                <w:szCs w:val="18"/>
                <w:lang w:eastAsia="ja-JP"/>
              </w:rPr>
            </w:pPr>
          </w:p>
        </w:tc>
        <w:tc>
          <w:tcPr>
            <w:tcW w:w="1512" w:type="dxa"/>
          </w:tcPr>
          <w:p w14:paraId="2982FB0C" w14:textId="0ED30982" w:rsidR="004C7283" w:rsidRPr="00FD0425" w:rsidRDefault="004C7283" w:rsidP="004C7283">
            <w:pPr>
              <w:pStyle w:val="TAL"/>
              <w:keepNext w:val="0"/>
              <w:keepLines w:val="0"/>
              <w:widowControl w:val="0"/>
              <w:rPr>
                <w:lang w:eastAsia="ja-JP"/>
              </w:rPr>
            </w:pPr>
            <w:r w:rsidRPr="00FD0425">
              <w:rPr>
                <w:lang w:eastAsia="ja-JP"/>
              </w:rPr>
              <w:t>UP Transport Layer Information</w:t>
            </w:r>
            <w:r>
              <w:rPr>
                <w:lang w:eastAsia="ja-JP"/>
              </w:rPr>
              <w:t xml:space="preserve"> 9.2.</w:t>
            </w:r>
            <w:r>
              <w:rPr>
                <w:lang w:eastAsia="zh-CN"/>
              </w:rPr>
              <w:t>3.30</w:t>
            </w:r>
          </w:p>
        </w:tc>
        <w:tc>
          <w:tcPr>
            <w:tcW w:w="1728" w:type="dxa"/>
          </w:tcPr>
          <w:p w14:paraId="20E5BF52" w14:textId="77777777" w:rsidR="004C7283" w:rsidRPr="00FD0425" w:rsidRDefault="004C7283" w:rsidP="004C7283">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28E97CF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206BD0D8" w14:textId="77777777" w:rsidR="004C7283" w:rsidRPr="001F675D" w:rsidRDefault="004C7283" w:rsidP="004C7283">
            <w:pPr>
              <w:pStyle w:val="TAC"/>
              <w:keepNext w:val="0"/>
              <w:keepLines w:val="0"/>
              <w:widowControl w:val="0"/>
              <w:rPr>
                <w:lang w:eastAsia="ja-JP"/>
              </w:rPr>
            </w:pPr>
          </w:p>
        </w:tc>
      </w:tr>
      <w:tr w:rsidR="004C7283" w:rsidRPr="00FD0425" w14:paraId="25BB01E5" w14:textId="77777777" w:rsidTr="0073372F">
        <w:tc>
          <w:tcPr>
            <w:tcW w:w="2160" w:type="dxa"/>
          </w:tcPr>
          <w:p w14:paraId="6D293A96" w14:textId="77777777" w:rsidR="004C7283" w:rsidRPr="00636A7B" w:rsidRDefault="004C7283" w:rsidP="004C7283">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61B97889" w14:textId="77777777" w:rsidR="004C7283" w:rsidRDefault="004C7283" w:rsidP="004C7283">
            <w:pPr>
              <w:pStyle w:val="TAL"/>
              <w:keepNext w:val="0"/>
              <w:keepLines w:val="0"/>
              <w:widowControl w:val="0"/>
              <w:rPr>
                <w:rFonts w:eastAsia="Batang"/>
                <w:lang w:eastAsia="ja-JP"/>
              </w:rPr>
            </w:pPr>
          </w:p>
        </w:tc>
        <w:tc>
          <w:tcPr>
            <w:tcW w:w="1080" w:type="dxa"/>
          </w:tcPr>
          <w:p w14:paraId="23521D47" w14:textId="77777777" w:rsidR="004C7283" w:rsidRPr="00FD0425" w:rsidRDefault="004C7283" w:rsidP="004C7283">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2039E9C9" w14:textId="77777777" w:rsidR="004C7283" w:rsidRDefault="004C7283" w:rsidP="004C7283">
            <w:pPr>
              <w:pStyle w:val="TAL"/>
              <w:keepNext w:val="0"/>
              <w:keepLines w:val="0"/>
              <w:widowControl w:val="0"/>
              <w:rPr>
                <w:lang w:eastAsia="ja-JP"/>
              </w:rPr>
            </w:pPr>
          </w:p>
        </w:tc>
        <w:tc>
          <w:tcPr>
            <w:tcW w:w="1728" w:type="dxa"/>
          </w:tcPr>
          <w:p w14:paraId="68CA9850" w14:textId="77777777" w:rsidR="004C7283" w:rsidRPr="00FD0425" w:rsidRDefault="004C7283" w:rsidP="004C7283">
            <w:pPr>
              <w:pStyle w:val="TAL"/>
              <w:keepNext w:val="0"/>
              <w:keepLines w:val="0"/>
              <w:widowControl w:val="0"/>
              <w:rPr>
                <w:iCs/>
                <w:lang w:eastAsia="ja-JP"/>
              </w:rPr>
            </w:pPr>
          </w:p>
        </w:tc>
        <w:tc>
          <w:tcPr>
            <w:tcW w:w="1080" w:type="dxa"/>
          </w:tcPr>
          <w:p w14:paraId="3F421C2A" w14:textId="77777777" w:rsidR="004C7283" w:rsidRPr="009354E2" w:rsidRDefault="004C7283" w:rsidP="004C7283">
            <w:pPr>
              <w:pStyle w:val="TAC"/>
              <w:keepNext w:val="0"/>
              <w:keepLines w:val="0"/>
              <w:widowControl w:val="0"/>
              <w:rPr>
                <w:lang w:eastAsia="ja-JP"/>
              </w:rPr>
            </w:pPr>
            <w:r>
              <w:rPr>
                <w:rFonts w:eastAsia="SimSun"/>
                <w:lang w:eastAsia="ja-JP"/>
              </w:rPr>
              <w:t>YES</w:t>
            </w:r>
          </w:p>
        </w:tc>
        <w:tc>
          <w:tcPr>
            <w:tcW w:w="1080" w:type="dxa"/>
          </w:tcPr>
          <w:p w14:paraId="663F4EB2" w14:textId="77777777" w:rsidR="004C7283" w:rsidRPr="001F675D" w:rsidRDefault="004C7283" w:rsidP="004C7283">
            <w:pPr>
              <w:pStyle w:val="TAC"/>
              <w:keepNext w:val="0"/>
              <w:keepLines w:val="0"/>
              <w:widowControl w:val="0"/>
              <w:rPr>
                <w:lang w:eastAsia="ja-JP"/>
              </w:rPr>
            </w:pPr>
            <w:r>
              <w:rPr>
                <w:rFonts w:eastAsia="SimSun"/>
                <w:lang w:eastAsia="zh-CN"/>
              </w:rPr>
              <w:t>ignore</w:t>
            </w:r>
          </w:p>
        </w:tc>
      </w:tr>
      <w:tr w:rsidR="004C7283" w:rsidRPr="00FD0425" w14:paraId="05CFA090" w14:textId="77777777" w:rsidTr="0073372F">
        <w:tc>
          <w:tcPr>
            <w:tcW w:w="2160" w:type="dxa"/>
          </w:tcPr>
          <w:p w14:paraId="12447201" w14:textId="77777777" w:rsidR="004C7283" w:rsidRPr="00636A7B" w:rsidRDefault="004C7283" w:rsidP="004C7283">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66D65299" w14:textId="77777777" w:rsidR="004C7283" w:rsidRDefault="004C7283" w:rsidP="004C7283">
            <w:pPr>
              <w:pStyle w:val="TAL"/>
              <w:keepNext w:val="0"/>
              <w:keepLines w:val="0"/>
              <w:widowControl w:val="0"/>
              <w:rPr>
                <w:rFonts w:eastAsia="Batang"/>
                <w:lang w:eastAsia="ja-JP"/>
              </w:rPr>
            </w:pPr>
          </w:p>
        </w:tc>
        <w:tc>
          <w:tcPr>
            <w:tcW w:w="1080" w:type="dxa"/>
          </w:tcPr>
          <w:p w14:paraId="472BA74D" w14:textId="77777777" w:rsidR="004C7283" w:rsidRPr="00FD0425" w:rsidRDefault="004C7283" w:rsidP="004C7283">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70BE0824" w14:textId="77777777" w:rsidR="004C7283" w:rsidRDefault="004C7283" w:rsidP="004C7283">
            <w:pPr>
              <w:pStyle w:val="TAL"/>
              <w:keepNext w:val="0"/>
              <w:keepLines w:val="0"/>
              <w:widowControl w:val="0"/>
              <w:rPr>
                <w:lang w:eastAsia="ja-JP"/>
              </w:rPr>
            </w:pPr>
          </w:p>
        </w:tc>
        <w:tc>
          <w:tcPr>
            <w:tcW w:w="1728" w:type="dxa"/>
          </w:tcPr>
          <w:p w14:paraId="454B3EBF" w14:textId="77777777" w:rsidR="004C7283" w:rsidRPr="00FD0425" w:rsidRDefault="004C7283" w:rsidP="004C7283">
            <w:pPr>
              <w:pStyle w:val="TAL"/>
              <w:keepNext w:val="0"/>
              <w:keepLines w:val="0"/>
              <w:widowControl w:val="0"/>
              <w:rPr>
                <w:iCs/>
                <w:lang w:eastAsia="ja-JP"/>
              </w:rPr>
            </w:pPr>
          </w:p>
        </w:tc>
        <w:tc>
          <w:tcPr>
            <w:tcW w:w="1080" w:type="dxa"/>
          </w:tcPr>
          <w:p w14:paraId="72B2EDF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561037C" w14:textId="77777777" w:rsidR="004C7283" w:rsidRPr="001F675D" w:rsidRDefault="004C7283" w:rsidP="004C7283">
            <w:pPr>
              <w:pStyle w:val="TAC"/>
              <w:keepNext w:val="0"/>
              <w:keepLines w:val="0"/>
              <w:widowControl w:val="0"/>
              <w:rPr>
                <w:lang w:eastAsia="ja-JP"/>
              </w:rPr>
            </w:pPr>
          </w:p>
        </w:tc>
      </w:tr>
      <w:tr w:rsidR="004C7283" w:rsidRPr="00FD0425" w14:paraId="18A2F029" w14:textId="77777777" w:rsidTr="0073372F">
        <w:tc>
          <w:tcPr>
            <w:tcW w:w="2160" w:type="dxa"/>
          </w:tcPr>
          <w:p w14:paraId="094F791A" w14:textId="77777777" w:rsidR="004C7283" w:rsidRPr="00636A7B" w:rsidRDefault="004C7283" w:rsidP="004C7283">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48E5842E" w14:textId="77777777" w:rsidR="004C7283" w:rsidRDefault="004C7283" w:rsidP="004C7283">
            <w:pPr>
              <w:pStyle w:val="TAL"/>
              <w:keepNext w:val="0"/>
              <w:keepLines w:val="0"/>
              <w:widowControl w:val="0"/>
              <w:rPr>
                <w:rFonts w:eastAsia="Batang"/>
                <w:lang w:eastAsia="ja-JP"/>
              </w:rPr>
            </w:pPr>
            <w:r w:rsidRPr="004600E3">
              <w:rPr>
                <w:rFonts w:eastAsia="Batang"/>
                <w:lang w:eastAsia="ja-JP"/>
              </w:rPr>
              <w:t>M</w:t>
            </w:r>
          </w:p>
        </w:tc>
        <w:tc>
          <w:tcPr>
            <w:tcW w:w="1080" w:type="dxa"/>
          </w:tcPr>
          <w:p w14:paraId="280CB938" w14:textId="77777777" w:rsidR="004C7283" w:rsidRPr="00FD0425" w:rsidRDefault="004C7283" w:rsidP="004C7283">
            <w:pPr>
              <w:pStyle w:val="TAL"/>
              <w:keepNext w:val="0"/>
              <w:keepLines w:val="0"/>
              <w:widowControl w:val="0"/>
              <w:rPr>
                <w:bCs/>
                <w:i/>
                <w:szCs w:val="18"/>
                <w:lang w:eastAsia="ja-JP"/>
              </w:rPr>
            </w:pPr>
          </w:p>
        </w:tc>
        <w:tc>
          <w:tcPr>
            <w:tcW w:w="1512" w:type="dxa"/>
          </w:tcPr>
          <w:p w14:paraId="0B2A7163" w14:textId="77777777" w:rsidR="004C7283" w:rsidRDefault="004C7283" w:rsidP="004C7283">
            <w:pPr>
              <w:pStyle w:val="TAL"/>
              <w:keepNext w:val="0"/>
              <w:keepLines w:val="0"/>
              <w:widowControl w:val="0"/>
              <w:rPr>
                <w:lang w:eastAsia="ja-JP"/>
              </w:rPr>
            </w:pPr>
            <w:r w:rsidRPr="004600E3">
              <w:rPr>
                <w:rFonts w:eastAsia="SimSun"/>
                <w:lang w:eastAsia="ja-JP"/>
              </w:rPr>
              <w:t>9.2.3.10</w:t>
            </w:r>
          </w:p>
        </w:tc>
        <w:tc>
          <w:tcPr>
            <w:tcW w:w="1728" w:type="dxa"/>
          </w:tcPr>
          <w:p w14:paraId="764CA6D9" w14:textId="77777777" w:rsidR="004C7283" w:rsidRPr="00FD0425" w:rsidRDefault="004C7283" w:rsidP="004C7283">
            <w:pPr>
              <w:pStyle w:val="TAL"/>
              <w:keepNext w:val="0"/>
              <w:keepLines w:val="0"/>
              <w:widowControl w:val="0"/>
              <w:rPr>
                <w:iCs/>
                <w:lang w:eastAsia="ja-JP"/>
              </w:rPr>
            </w:pPr>
          </w:p>
        </w:tc>
        <w:tc>
          <w:tcPr>
            <w:tcW w:w="1080" w:type="dxa"/>
          </w:tcPr>
          <w:p w14:paraId="75A9C266"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0C93AEBB" w14:textId="77777777" w:rsidR="004C7283" w:rsidRPr="001F675D" w:rsidRDefault="004C7283" w:rsidP="004C7283">
            <w:pPr>
              <w:pStyle w:val="TAC"/>
              <w:keepNext w:val="0"/>
              <w:keepLines w:val="0"/>
              <w:widowControl w:val="0"/>
              <w:rPr>
                <w:lang w:eastAsia="ja-JP"/>
              </w:rPr>
            </w:pPr>
          </w:p>
        </w:tc>
      </w:tr>
      <w:tr w:rsidR="004C7283" w:rsidRPr="00FD0425" w14:paraId="2B19ECE2" w14:textId="77777777" w:rsidTr="0073372F">
        <w:tc>
          <w:tcPr>
            <w:tcW w:w="2160" w:type="dxa"/>
          </w:tcPr>
          <w:p w14:paraId="3DE41F86" w14:textId="77777777" w:rsidR="004C7283" w:rsidRPr="00636A7B" w:rsidRDefault="004C7283" w:rsidP="004C7283">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739A2E38" w14:textId="77777777" w:rsidR="004C7283" w:rsidRDefault="004C7283" w:rsidP="004C7283">
            <w:pPr>
              <w:pStyle w:val="TAL"/>
              <w:keepNext w:val="0"/>
              <w:keepLines w:val="0"/>
              <w:widowControl w:val="0"/>
              <w:rPr>
                <w:rFonts w:eastAsia="Batang"/>
                <w:lang w:eastAsia="ja-JP"/>
              </w:rPr>
            </w:pPr>
            <w:r>
              <w:rPr>
                <w:rFonts w:eastAsia="Batang"/>
                <w:lang w:eastAsia="ja-JP"/>
              </w:rPr>
              <w:t>O</w:t>
            </w:r>
          </w:p>
        </w:tc>
        <w:tc>
          <w:tcPr>
            <w:tcW w:w="1080" w:type="dxa"/>
          </w:tcPr>
          <w:p w14:paraId="7CEC12AD" w14:textId="77777777" w:rsidR="004C7283" w:rsidRPr="00FD0425" w:rsidRDefault="004C7283" w:rsidP="004C7283">
            <w:pPr>
              <w:pStyle w:val="TAL"/>
              <w:keepNext w:val="0"/>
              <w:keepLines w:val="0"/>
              <w:widowControl w:val="0"/>
              <w:rPr>
                <w:bCs/>
                <w:i/>
                <w:szCs w:val="18"/>
                <w:lang w:eastAsia="ja-JP"/>
              </w:rPr>
            </w:pPr>
          </w:p>
        </w:tc>
        <w:tc>
          <w:tcPr>
            <w:tcW w:w="1512" w:type="dxa"/>
          </w:tcPr>
          <w:p w14:paraId="07956C44" w14:textId="77777777" w:rsidR="004C7283" w:rsidRDefault="004C7283" w:rsidP="004C7283">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4C7283" w:rsidRPr="00EC16C6" w:rsidRDefault="004C7283" w:rsidP="004C7283">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728" w:type="dxa"/>
          </w:tcPr>
          <w:p w14:paraId="2F2DEEB3" w14:textId="77777777" w:rsidR="004C7283" w:rsidRPr="00FD0425" w:rsidRDefault="004C7283" w:rsidP="004C7283">
            <w:pPr>
              <w:pStyle w:val="TAL"/>
              <w:keepNext w:val="0"/>
              <w:keepLines w:val="0"/>
              <w:widowControl w:val="0"/>
              <w:rPr>
                <w:iCs/>
                <w:lang w:eastAsia="ja-JP"/>
              </w:rPr>
            </w:pPr>
          </w:p>
        </w:tc>
        <w:tc>
          <w:tcPr>
            <w:tcW w:w="1080" w:type="dxa"/>
          </w:tcPr>
          <w:p w14:paraId="102B038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D33E661" w14:textId="77777777" w:rsidR="004C7283" w:rsidRPr="001F675D" w:rsidRDefault="004C7283" w:rsidP="004C7283">
            <w:pPr>
              <w:pStyle w:val="TAC"/>
              <w:keepNext w:val="0"/>
              <w:keepLines w:val="0"/>
              <w:widowControl w:val="0"/>
              <w:rPr>
                <w:lang w:eastAsia="ja-JP"/>
              </w:rPr>
            </w:pPr>
          </w:p>
        </w:tc>
      </w:tr>
      <w:tr w:rsidR="004C7283" w:rsidRPr="00FD0425" w14:paraId="67B430D1" w14:textId="77777777" w:rsidTr="0073372F">
        <w:tc>
          <w:tcPr>
            <w:tcW w:w="2160" w:type="dxa"/>
          </w:tcPr>
          <w:p w14:paraId="1CA1652F" w14:textId="77777777" w:rsidR="004C7283" w:rsidRPr="00FD0425" w:rsidRDefault="004C7283" w:rsidP="004C7283">
            <w:pPr>
              <w:pStyle w:val="TAL"/>
              <w:keepNext w:val="0"/>
              <w:keepLines w:val="0"/>
              <w:widowControl w:val="0"/>
              <w:rPr>
                <w:b/>
                <w:lang w:eastAsia="ja-JP"/>
              </w:rPr>
            </w:pPr>
            <w:r w:rsidRPr="009354E2">
              <w:rPr>
                <w:rFonts w:eastAsia="Batang"/>
                <w:bCs/>
                <w:lang w:eastAsia="ja-JP"/>
              </w:rPr>
              <w:t>DRBs Released List</w:t>
            </w:r>
          </w:p>
        </w:tc>
        <w:tc>
          <w:tcPr>
            <w:tcW w:w="1080" w:type="dxa"/>
          </w:tcPr>
          <w:p w14:paraId="76B36FB2"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CD105A2" w14:textId="77777777" w:rsidR="004C7283" w:rsidRPr="00FD0425" w:rsidRDefault="004C7283" w:rsidP="004C7283">
            <w:pPr>
              <w:pStyle w:val="TAL"/>
              <w:keepNext w:val="0"/>
              <w:keepLines w:val="0"/>
              <w:widowControl w:val="0"/>
              <w:rPr>
                <w:bCs/>
                <w:i/>
                <w:szCs w:val="18"/>
                <w:lang w:eastAsia="ja-JP"/>
              </w:rPr>
            </w:pPr>
          </w:p>
        </w:tc>
        <w:tc>
          <w:tcPr>
            <w:tcW w:w="1512" w:type="dxa"/>
          </w:tcPr>
          <w:p w14:paraId="59D20F5C" w14:textId="77777777" w:rsidR="004C7283" w:rsidRPr="00FD0425" w:rsidRDefault="004C7283" w:rsidP="004C7283">
            <w:pPr>
              <w:pStyle w:val="TAL"/>
              <w:keepNext w:val="0"/>
              <w:keepLines w:val="0"/>
              <w:widowControl w:val="0"/>
            </w:pPr>
            <w:r w:rsidRPr="00FD0425">
              <w:t>DRB List</w:t>
            </w:r>
          </w:p>
          <w:p w14:paraId="6AA431C2" w14:textId="77777777" w:rsidR="004C7283" w:rsidRPr="00FD0425" w:rsidRDefault="004C7283" w:rsidP="004C7283">
            <w:pPr>
              <w:pStyle w:val="TAL"/>
              <w:keepNext w:val="0"/>
              <w:keepLines w:val="0"/>
              <w:widowControl w:val="0"/>
              <w:rPr>
                <w:lang w:eastAsia="ja-JP"/>
              </w:rPr>
            </w:pPr>
            <w:r w:rsidRPr="00FD0425">
              <w:t>9.2.1.29</w:t>
            </w:r>
          </w:p>
        </w:tc>
        <w:tc>
          <w:tcPr>
            <w:tcW w:w="1728" w:type="dxa"/>
          </w:tcPr>
          <w:p w14:paraId="3815CA8D" w14:textId="77777777" w:rsidR="004C7283" w:rsidRPr="00FD0425" w:rsidRDefault="004C7283" w:rsidP="004C7283">
            <w:pPr>
              <w:pStyle w:val="TAL"/>
              <w:keepNext w:val="0"/>
              <w:keepLines w:val="0"/>
              <w:widowControl w:val="0"/>
              <w:rPr>
                <w:iCs/>
                <w:lang w:eastAsia="ja-JP"/>
              </w:rPr>
            </w:pPr>
          </w:p>
        </w:tc>
        <w:tc>
          <w:tcPr>
            <w:tcW w:w="1080" w:type="dxa"/>
          </w:tcPr>
          <w:p w14:paraId="37084C5B"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5465FD53" w14:textId="77777777" w:rsidR="004C7283" w:rsidRPr="001F675D" w:rsidRDefault="004C7283" w:rsidP="004C7283">
            <w:pPr>
              <w:pStyle w:val="TAC"/>
              <w:keepNext w:val="0"/>
              <w:keepLines w:val="0"/>
              <w:widowControl w:val="0"/>
              <w:rPr>
                <w:lang w:eastAsia="ja-JP"/>
              </w:rPr>
            </w:pPr>
          </w:p>
        </w:tc>
      </w:tr>
      <w:tr w:rsidR="004C7283" w:rsidRPr="00FD0425" w14:paraId="3CE5E0EA" w14:textId="77777777" w:rsidTr="0073372F">
        <w:tc>
          <w:tcPr>
            <w:tcW w:w="2160" w:type="dxa"/>
            <w:tcBorders>
              <w:top w:val="single" w:sz="4" w:space="0" w:color="auto"/>
              <w:left w:val="single" w:sz="4" w:space="0" w:color="auto"/>
              <w:bottom w:val="single" w:sz="4" w:space="0" w:color="auto"/>
              <w:right w:val="single" w:sz="4" w:space="0" w:color="auto"/>
            </w:tcBorders>
          </w:tcPr>
          <w:p w14:paraId="06C1AFB3" w14:textId="77777777" w:rsidR="004C7283" w:rsidRPr="00FD0425" w:rsidRDefault="004C7283" w:rsidP="004C7283">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4F7E1D79"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3D94AF"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7DBC5D" w14:textId="77777777" w:rsidR="004C7283" w:rsidRPr="00FD0425" w:rsidRDefault="004C7283" w:rsidP="004C7283">
            <w:pPr>
              <w:pStyle w:val="TAL"/>
              <w:keepNext w:val="0"/>
              <w:keepLines w:val="0"/>
              <w:widowControl w:val="0"/>
            </w:pPr>
            <w:r w:rsidRPr="00FD0425">
              <w:t>DRB List with Cause</w:t>
            </w:r>
          </w:p>
          <w:p w14:paraId="27B01DDE"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2A769E93"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AE2779"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2D1E07" w14:textId="77777777" w:rsidR="004C7283" w:rsidRPr="00004997" w:rsidRDefault="004C7283" w:rsidP="004C7283">
            <w:pPr>
              <w:pStyle w:val="TAC"/>
              <w:keepNext w:val="0"/>
              <w:keepLines w:val="0"/>
              <w:widowControl w:val="0"/>
              <w:rPr>
                <w:lang w:eastAsia="ja-JP"/>
              </w:rPr>
            </w:pPr>
          </w:p>
        </w:tc>
      </w:tr>
    </w:tbl>
    <w:p w14:paraId="59F239E9"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bookmarkEnd w:id="4838"/>
    </w:tbl>
    <w:p w14:paraId="0F20393D" w14:textId="77777777" w:rsidR="00F02090" w:rsidRPr="00FD0425" w:rsidRDefault="00F02090" w:rsidP="0073372F">
      <w:pPr>
        <w:widowControl w:val="0"/>
      </w:pPr>
    </w:p>
    <w:p w14:paraId="6240867D" w14:textId="77777777" w:rsidR="00F02090" w:rsidRPr="006B55F2" w:rsidRDefault="00F02090" w:rsidP="0073372F">
      <w:pPr>
        <w:pStyle w:val="Heading4"/>
        <w:keepNext w:val="0"/>
        <w:keepLines w:val="0"/>
        <w:widowControl w:val="0"/>
        <w:rPr>
          <w:lang w:val="fr-FR"/>
        </w:rPr>
      </w:pPr>
      <w:bookmarkStart w:id="4856" w:name="_CR9_2_1_13"/>
      <w:bookmarkStart w:id="4857" w:name="_Toc20955249"/>
      <w:bookmarkStart w:id="4858" w:name="_Toc29991446"/>
      <w:bookmarkStart w:id="4859" w:name="_Toc36555846"/>
      <w:bookmarkStart w:id="4860" w:name="_Toc44497566"/>
      <w:bookmarkStart w:id="4861" w:name="_Toc45107954"/>
      <w:bookmarkStart w:id="4862" w:name="_Toc45901574"/>
      <w:bookmarkStart w:id="4863" w:name="_Toc51850653"/>
      <w:bookmarkStart w:id="4864" w:name="_Toc56693656"/>
      <w:bookmarkStart w:id="4865" w:name="_Toc64447199"/>
      <w:bookmarkStart w:id="4866" w:name="_Toc66286693"/>
      <w:bookmarkStart w:id="4867" w:name="_Toc74151388"/>
      <w:bookmarkStart w:id="4868" w:name="_Toc88653860"/>
      <w:bookmarkStart w:id="4869" w:name="_Toc97904216"/>
      <w:bookmarkStart w:id="4870" w:name="_Toc105175257"/>
      <w:bookmarkStart w:id="4871" w:name="_Toc113826287"/>
      <w:bookmarkStart w:id="4872" w:name="_Toc175586869"/>
      <w:bookmarkStart w:id="4873" w:name="_Hlk138423500"/>
      <w:bookmarkEnd w:id="4856"/>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6074657D" w14:textId="77777777" w:rsidR="00F02090" w:rsidRPr="00FD0425" w:rsidRDefault="00F02090" w:rsidP="0073372F">
      <w:pPr>
        <w:widowControl w:val="0"/>
      </w:pPr>
      <w:r w:rsidRPr="00FD0425">
        <w:t>This IE contains the UE context information</w:t>
      </w:r>
      <w:r w:rsidR="004A620D">
        <w:t xml:space="preserve"> within the RETRIEVE UE CONTEXT RESPONSE message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B601F" w:rsidRPr="00FD0425" w14:paraId="5FC9CF18" w14:textId="77777777" w:rsidTr="0073372F">
        <w:trPr>
          <w:tblHeader/>
        </w:trPr>
        <w:tc>
          <w:tcPr>
            <w:tcW w:w="2160" w:type="dxa"/>
          </w:tcPr>
          <w:p w14:paraId="6C6664D1" w14:textId="77777777" w:rsidR="005B601F" w:rsidRPr="00FD0425" w:rsidRDefault="005B601F" w:rsidP="0073372F">
            <w:pPr>
              <w:pStyle w:val="TAH"/>
              <w:keepNext w:val="0"/>
              <w:keepLines w:val="0"/>
              <w:widowControl w:val="0"/>
              <w:rPr>
                <w:lang w:eastAsia="ja-JP"/>
              </w:rPr>
            </w:pPr>
            <w:r w:rsidRPr="00FD0425">
              <w:rPr>
                <w:lang w:eastAsia="ja-JP"/>
              </w:rPr>
              <w:t>IE/Group Name</w:t>
            </w:r>
          </w:p>
        </w:tc>
        <w:tc>
          <w:tcPr>
            <w:tcW w:w="1080" w:type="dxa"/>
          </w:tcPr>
          <w:p w14:paraId="2F36A229" w14:textId="77777777" w:rsidR="005B601F" w:rsidRPr="00FD0425" w:rsidRDefault="005B601F" w:rsidP="0073372F">
            <w:pPr>
              <w:pStyle w:val="TAH"/>
              <w:keepNext w:val="0"/>
              <w:keepLines w:val="0"/>
              <w:widowControl w:val="0"/>
              <w:rPr>
                <w:lang w:eastAsia="ja-JP"/>
              </w:rPr>
            </w:pPr>
            <w:r w:rsidRPr="00FD0425">
              <w:rPr>
                <w:lang w:eastAsia="ja-JP"/>
              </w:rPr>
              <w:t>Presence</w:t>
            </w:r>
          </w:p>
        </w:tc>
        <w:tc>
          <w:tcPr>
            <w:tcW w:w="1080" w:type="dxa"/>
          </w:tcPr>
          <w:p w14:paraId="5DF7B8AA" w14:textId="77777777" w:rsidR="005B601F" w:rsidRPr="00FD0425" w:rsidRDefault="005B601F" w:rsidP="0073372F">
            <w:pPr>
              <w:pStyle w:val="TAH"/>
              <w:keepNext w:val="0"/>
              <w:keepLines w:val="0"/>
              <w:widowControl w:val="0"/>
              <w:rPr>
                <w:lang w:eastAsia="ja-JP"/>
              </w:rPr>
            </w:pPr>
            <w:r w:rsidRPr="00FD0425">
              <w:rPr>
                <w:lang w:eastAsia="ja-JP"/>
              </w:rPr>
              <w:t>Range</w:t>
            </w:r>
          </w:p>
        </w:tc>
        <w:tc>
          <w:tcPr>
            <w:tcW w:w="1512" w:type="dxa"/>
          </w:tcPr>
          <w:p w14:paraId="03742D53" w14:textId="77777777" w:rsidR="005B601F" w:rsidRPr="00FD0425" w:rsidRDefault="005B601F" w:rsidP="0073372F">
            <w:pPr>
              <w:pStyle w:val="TAH"/>
              <w:keepNext w:val="0"/>
              <w:keepLines w:val="0"/>
              <w:widowControl w:val="0"/>
              <w:rPr>
                <w:lang w:eastAsia="ja-JP"/>
              </w:rPr>
            </w:pPr>
            <w:r w:rsidRPr="00FD0425">
              <w:rPr>
                <w:lang w:eastAsia="ja-JP"/>
              </w:rPr>
              <w:t>IE type and reference</w:t>
            </w:r>
          </w:p>
        </w:tc>
        <w:tc>
          <w:tcPr>
            <w:tcW w:w="1728" w:type="dxa"/>
          </w:tcPr>
          <w:p w14:paraId="1AFB7B48" w14:textId="77777777" w:rsidR="005B601F" w:rsidRPr="00FD0425" w:rsidRDefault="005B601F" w:rsidP="0073372F">
            <w:pPr>
              <w:pStyle w:val="TAH"/>
              <w:keepNext w:val="0"/>
              <w:keepLines w:val="0"/>
              <w:widowControl w:val="0"/>
              <w:rPr>
                <w:lang w:eastAsia="ja-JP"/>
              </w:rPr>
            </w:pPr>
            <w:r w:rsidRPr="00FD0425">
              <w:rPr>
                <w:lang w:eastAsia="ja-JP"/>
              </w:rPr>
              <w:t>Semantics description</w:t>
            </w:r>
          </w:p>
        </w:tc>
        <w:tc>
          <w:tcPr>
            <w:tcW w:w="1080" w:type="dxa"/>
          </w:tcPr>
          <w:p w14:paraId="3CB5407D" w14:textId="77777777" w:rsidR="005B601F" w:rsidRPr="00FD0425" w:rsidRDefault="005B601F" w:rsidP="0073372F">
            <w:pPr>
              <w:pStyle w:val="TAH"/>
              <w:keepNext w:val="0"/>
              <w:keepLines w:val="0"/>
              <w:widowControl w:val="0"/>
              <w:rPr>
                <w:lang w:eastAsia="ja-JP"/>
              </w:rPr>
            </w:pPr>
            <w:r>
              <w:rPr>
                <w:lang w:eastAsia="ja-JP"/>
              </w:rPr>
              <w:t>Criticality</w:t>
            </w:r>
          </w:p>
        </w:tc>
        <w:tc>
          <w:tcPr>
            <w:tcW w:w="1080" w:type="dxa"/>
          </w:tcPr>
          <w:p w14:paraId="1077D241" w14:textId="77777777" w:rsidR="005B601F" w:rsidRPr="00FD0425" w:rsidRDefault="005B601F" w:rsidP="0073372F">
            <w:pPr>
              <w:pStyle w:val="TAH"/>
              <w:keepNext w:val="0"/>
              <w:keepLines w:val="0"/>
              <w:widowControl w:val="0"/>
              <w:rPr>
                <w:lang w:eastAsia="ja-JP"/>
              </w:rPr>
            </w:pPr>
            <w:r>
              <w:rPr>
                <w:lang w:eastAsia="ja-JP"/>
              </w:rPr>
              <w:t>Assigned Criticality</w:t>
            </w:r>
          </w:p>
        </w:tc>
      </w:tr>
      <w:tr w:rsidR="005B601F" w:rsidRPr="00FD0425" w14:paraId="1E7BEA1F" w14:textId="77777777" w:rsidTr="0073372F">
        <w:tc>
          <w:tcPr>
            <w:tcW w:w="2160"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73372F">
            <w:pPr>
              <w:pStyle w:val="TAL"/>
              <w:keepNext w:val="0"/>
              <w:keepLines w:val="0"/>
              <w:widowControl w:val="0"/>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73372F">
            <w:pPr>
              <w:pStyle w:val="TAL"/>
              <w:keepNext w:val="0"/>
              <w:keepLines w:val="0"/>
              <w:widowControl w:val="0"/>
              <w:rPr>
                <w:lang w:eastAsia="ja-JP"/>
              </w:rPr>
            </w:pPr>
            <w:r w:rsidRPr="00FD0425">
              <w:rPr>
                <w:lang w:eastAsia="ja-JP"/>
              </w:rPr>
              <w:t>AMF UE NGAP ID</w:t>
            </w:r>
          </w:p>
          <w:p w14:paraId="33CCD551" w14:textId="77777777" w:rsidR="005B601F" w:rsidRPr="00FD0425" w:rsidRDefault="005B601F" w:rsidP="0073372F">
            <w:pPr>
              <w:pStyle w:val="TAL"/>
              <w:keepNext w:val="0"/>
              <w:keepLines w:val="0"/>
              <w:widowControl w:val="0"/>
              <w:rPr>
                <w:lang w:eastAsia="ja-JP"/>
              </w:rPr>
            </w:pPr>
            <w:r w:rsidRPr="00FD0425">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73372F">
            <w:pPr>
              <w:pStyle w:val="TAL"/>
              <w:keepNext w:val="0"/>
              <w:keepLines w:val="0"/>
              <w:widowControl w:val="0"/>
              <w:rPr>
                <w:lang w:eastAsia="ja-JP"/>
              </w:rPr>
            </w:pPr>
            <w:r w:rsidRPr="00FD0425">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73372F">
            <w:pPr>
              <w:pStyle w:val="TAC"/>
              <w:keepNext w:val="0"/>
              <w:keepLines w:val="0"/>
              <w:widowControl w:val="0"/>
              <w:rPr>
                <w:lang w:eastAsia="ja-JP"/>
              </w:rPr>
            </w:pPr>
          </w:p>
        </w:tc>
      </w:tr>
      <w:tr w:rsidR="005B601F" w:rsidRPr="00FD0425" w14:paraId="47C9B3EE" w14:textId="77777777" w:rsidTr="0073372F">
        <w:tc>
          <w:tcPr>
            <w:tcW w:w="2160"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73372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73372F">
            <w:pPr>
              <w:pStyle w:val="TAL"/>
              <w:keepNext w:val="0"/>
              <w:keepLines w:val="0"/>
              <w:widowControl w:val="0"/>
              <w:rPr>
                <w:lang w:eastAsia="ja-JP"/>
              </w:rPr>
            </w:pPr>
            <w:r w:rsidRPr="00FD0425">
              <w:t>M</w:t>
            </w:r>
          </w:p>
        </w:tc>
        <w:tc>
          <w:tcPr>
            <w:tcW w:w="1080"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73372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73372F">
            <w:pPr>
              <w:pStyle w:val="TAL"/>
              <w:keepNext w:val="0"/>
              <w:keepLines w:val="0"/>
              <w:widowControl w:val="0"/>
              <w:rPr>
                <w:lang w:eastAsia="ja-JP"/>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73372F">
            <w:pPr>
              <w:pStyle w:val="TAL"/>
              <w:keepNext w:val="0"/>
              <w:keepLines w:val="0"/>
              <w:widowControl w:val="0"/>
            </w:pPr>
            <w:r w:rsidRPr="00FD0425">
              <w:t>This IE indicates the AMF’s IP address of the SCTP association used at the source NG-C interface instance.</w:t>
            </w:r>
          </w:p>
          <w:p w14:paraId="6BB1D059" w14:textId="61035D61" w:rsidR="005B601F" w:rsidRPr="00FD0425" w:rsidRDefault="005B601F" w:rsidP="0073372F">
            <w:pPr>
              <w:pStyle w:val="TAL"/>
              <w:keepNext w:val="0"/>
              <w:keepLines w:val="0"/>
              <w:widowControl w:val="0"/>
              <w:rPr>
                <w:lang w:eastAsia="ja-JP"/>
              </w:rPr>
            </w:pPr>
            <w:r w:rsidRPr="00FD0425">
              <w:rPr>
                <w:rFonts w:hint="eastAsia"/>
                <w:lang w:eastAsia="zh-CN"/>
              </w:rPr>
              <w:t>N</w:t>
            </w:r>
            <w:r w:rsidR="00E85769">
              <w:rPr>
                <w:lang w:eastAsia="zh-CN"/>
              </w:rPr>
              <w:t>OTE</w:t>
            </w:r>
            <w:r w:rsidRPr="00FD0425">
              <w:rPr>
                <w:rFonts w:hint="eastAsia"/>
                <w:lang w:eastAsia="zh-CN"/>
              </w:rPr>
              <w:t>:</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73372F">
            <w:pPr>
              <w:pStyle w:val="TAC"/>
              <w:keepNext w:val="0"/>
              <w:keepLines w:val="0"/>
              <w:widowControl w:val="0"/>
            </w:pPr>
          </w:p>
        </w:tc>
      </w:tr>
      <w:tr w:rsidR="005B601F" w:rsidRPr="00FD0425" w14:paraId="750777F9" w14:textId="77777777" w:rsidTr="0073372F">
        <w:tc>
          <w:tcPr>
            <w:tcW w:w="2160"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73372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73372F">
            <w:pPr>
              <w:pStyle w:val="TAL"/>
              <w:keepNext w:val="0"/>
              <w:keepLines w:val="0"/>
              <w:widowControl w:val="0"/>
            </w:pPr>
            <w:r w:rsidRPr="00FD0425">
              <w:t>M</w:t>
            </w:r>
          </w:p>
        </w:tc>
        <w:tc>
          <w:tcPr>
            <w:tcW w:w="1080"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73372F">
            <w:pPr>
              <w:pStyle w:val="TAL"/>
              <w:keepNext w:val="0"/>
              <w:keepLines w:val="0"/>
              <w:widowControl w:val="0"/>
              <w:rPr>
                <w:lang w:eastAsia="ja-JP"/>
              </w:rPr>
            </w:pPr>
            <w:r w:rsidRPr="00FD0425">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73372F">
            <w:pPr>
              <w:pStyle w:val="TAC"/>
              <w:keepNext w:val="0"/>
              <w:keepLines w:val="0"/>
              <w:widowControl w:val="0"/>
            </w:pPr>
          </w:p>
        </w:tc>
      </w:tr>
      <w:tr w:rsidR="005B601F" w:rsidRPr="00FD0425" w14:paraId="57D775BA" w14:textId="77777777" w:rsidTr="0073372F">
        <w:tc>
          <w:tcPr>
            <w:tcW w:w="2160"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73372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73372F">
            <w:pPr>
              <w:pStyle w:val="TAL"/>
              <w:keepNext w:val="0"/>
              <w:keepLines w:val="0"/>
              <w:widowControl w:val="0"/>
              <w:rPr>
                <w:lang w:eastAsia="ja-JP"/>
              </w:rPr>
            </w:pPr>
            <w:r w:rsidRPr="00FD0425">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73372F">
            <w:pPr>
              <w:pStyle w:val="TAC"/>
              <w:keepNext w:val="0"/>
              <w:keepLines w:val="0"/>
              <w:widowControl w:val="0"/>
              <w:rPr>
                <w:lang w:eastAsia="ja-JP"/>
              </w:rPr>
            </w:pPr>
          </w:p>
        </w:tc>
      </w:tr>
      <w:tr w:rsidR="005B601F" w:rsidRPr="00FD0425" w14:paraId="0C59D63D" w14:textId="77777777" w:rsidTr="0073372F">
        <w:tc>
          <w:tcPr>
            <w:tcW w:w="2160"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73372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73372F">
            <w:pPr>
              <w:pStyle w:val="TAL"/>
              <w:keepNext w:val="0"/>
              <w:keepLines w:val="0"/>
              <w:widowControl w:val="0"/>
              <w:rPr>
                <w:lang w:eastAsia="ja-JP"/>
              </w:rPr>
            </w:pPr>
            <w:r w:rsidRPr="00FD0425">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73372F">
            <w:pPr>
              <w:pStyle w:val="TAC"/>
              <w:keepNext w:val="0"/>
              <w:keepLines w:val="0"/>
              <w:widowControl w:val="0"/>
              <w:rPr>
                <w:lang w:eastAsia="ja-JP"/>
              </w:rPr>
            </w:pPr>
          </w:p>
        </w:tc>
      </w:tr>
      <w:tr w:rsidR="005B601F" w:rsidRPr="00FD0425" w14:paraId="088D81BF" w14:textId="77777777" w:rsidTr="0073372F">
        <w:tc>
          <w:tcPr>
            <w:tcW w:w="2160"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73372F">
            <w:pPr>
              <w:pStyle w:val="TAL"/>
              <w:keepNext w:val="0"/>
              <w:keepLines w:val="0"/>
              <w:widowControl w:val="0"/>
              <w:rPr>
                <w:lang w:eastAsia="ja-JP"/>
              </w:rPr>
            </w:pPr>
            <w:bookmarkStart w:id="4874"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874"/>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73372F">
            <w:pPr>
              <w:pStyle w:val="TAL"/>
              <w:keepNext w:val="0"/>
              <w:keepLines w:val="0"/>
              <w:widowControl w:val="0"/>
              <w:rPr>
                <w:lang w:eastAsia="ja-JP"/>
              </w:rPr>
            </w:pPr>
            <w:r w:rsidRPr="00FD0425">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73372F">
            <w:pPr>
              <w:pStyle w:val="TAC"/>
              <w:keepNext w:val="0"/>
              <w:keepLines w:val="0"/>
              <w:widowControl w:val="0"/>
              <w:rPr>
                <w:lang w:eastAsia="ja-JP"/>
              </w:rPr>
            </w:pPr>
          </w:p>
        </w:tc>
      </w:tr>
      <w:tr w:rsidR="005B601F" w:rsidRPr="00FD0425" w14:paraId="4E42E1E2" w14:textId="77777777" w:rsidTr="0073372F">
        <w:tc>
          <w:tcPr>
            <w:tcW w:w="2160"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73372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73372F">
            <w:pPr>
              <w:pStyle w:val="TAL"/>
              <w:keepNext w:val="0"/>
              <w:keepLines w:val="0"/>
              <w:widowControl w:val="0"/>
              <w:rPr>
                <w:lang w:eastAsia="ja-JP"/>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73372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73372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73372F">
            <w:pPr>
              <w:pStyle w:val="TAC"/>
              <w:keepNext w:val="0"/>
              <w:keepLines w:val="0"/>
              <w:widowControl w:val="0"/>
              <w:rPr>
                <w:lang w:eastAsia="ja-JP"/>
              </w:rPr>
            </w:pPr>
          </w:p>
        </w:tc>
      </w:tr>
      <w:tr w:rsidR="005B601F" w:rsidRPr="00FD0425" w14:paraId="11004F43" w14:textId="77777777" w:rsidTr="0073372F">
        <w:tc>
          <w:tcPr>
            <w:tcW w:w="2160"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73372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73372F">
            <w:pPr>
              <w:pStyle w:val="TAL"/>
              <w:keepNext w:val="0"/>
              <w:keepLines w:val="0"/>
              <w:widowControl w:val="0"/>
              <w:rPr>
                <w:lang w:eastAsia="ja-JP"/>
              </w:rPr>
            </w:pPr>
            <w:r w:rsidRPr="00FD0425">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73372F">
            <w:pPr>
              <w:pStyle w:val="TAC"/>
              <w:keepNext w:val="0"/>
              <w:keepLines w:val="0"/>
              <w:widowControl w:val="0"/>
              <w:rPr>
                <w:lang w:eastAsia="ja-JP"/>
              </w:rPr>
            </w:pPr>
          </w:p>
        </w:tc>
      </w:tr>
      <w:tr w:rsidR="005B601F" w:rsidRPr="00FD0425" w14:paraId="2133BB19" w14:textId="77777777" w:rsidTr="0073372F">
        <w:tc>
          <w:tcPr>
            <w:tcW w:w="2160"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73372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73372F">
            <w:pPr>
              <w:pStyle w:val="TAL"/>
              <w:keepNext w:val="0"/>
              <w:keepLines w:val="0"/>
              <w:widowControl w:val="0"/>
              <w:rPr>
                <w:lang w:eastAsia="ja-JP"/>
              </w:rPr>
            </w:pPr>
            <w:r w:rsidRPr="00FD0425">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73372F">
            <w:pPr>
              <w:pStyle w:val="TAC"/>
              <w:keepNext w:val="0"/>
              <w:keepLines w:val="0"/>
              <w:widowControl w:val="0"/>
              <w:rPr>
                <w:lang w:eastAsia="ja-JP"/>
              </w:rPr>
            </w:pPr>
          </w:p>
        </w:tc>
      </w:tr>
      <w:tr w:rsidR="005B601F" w:rsidRPr="00FD0425" w14:paraId="6A8A440F" w14:textId="77777777" w:rsidTr="0073372F">
        <w:tc>
          <w:tcPr>
            <w:tcW w:w="2160"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73372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73372F">
            <w:pPr>
              <w:pStyle w:val="TAL"/>
              <w:keepNext w:val="0"/>
              <w:keepLines w:val="0"/>
              <w:widowControl w:val="0"/>
              <w:rPr>
                <w:lang w:eastAsia="ja-JP"/>
              </w:rPr>
            </w:pPr>
            <w:r>
              <w:rPr>
                <w:lang w:eastAsia="ja-JP"/>
              </w:rPr>
              <w:t>9.2.3.100</w:t>
            </w:r>
          </w:p>
        </w:tc>
        <w:tc>
          <w:tcPr>
            <w:tcW w:w="172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73372F">
            <w:pPr>
              <w:pStyle w:val="TAC"/>
              <w:keepNext w:val="0"/>
              <w:keepLines w:val="0"/>
              <w:widowControl w:val="0"/>
              <w:rPr>
                <w:lang w:eastAsia="ja-JP"/>
              </w:rPr>
            </w:pPr>
            <w:r>
              <w:rPr>
                <w:lang w:eastAsia="ja-JP"/>
              </w:rPr>
              <w:t>ignore</w:t>
            </w:r>
          </w:p>
        </w:tc>
      </w:tr>
      <w:tr w:rsidR="00E6030C" w:rsidRPr="00FD0425" w14:paraId="1265827D" w14:textId="77777777" w:rsidTr="0073372F">
        <w:tc>
          <w:tcPr>
            <w:tcW w:w="2160"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73372F">
            <w:pPr>
              <w:pStyle w:val="TAL"/>
              <w:keepNext w:val="0"/>
              <w:keepLines w:val="0"/>
              <w:widowControl w:val="0"/>
              <w:rPr>
                <w:rFonts w:cs="Arial"/>
                <w:szCs w:val="18"/>
                <w:lang w:eastAsia="ja-JP"/>
              </w:rPr>
            </w:pPr>
            <w:bookmarkStart w:id="4875"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73372F">
            <w:pPr>
              <w:pStyle w:val="TAL"/>
              <w:keepNext w:val="0"/>
              <w:keepLines w:val="0"/>
              <w:widowControl w:val="0"/>
              <w:rPr>
                <w:lang w:eastAsia="ja-JP"/>
              </w:rPr>
            </w:pPr>
            <w:r>
              <w:rPr>
                <w:lang w:eastAsia="ja-JP"/>
              </w:rPr>
              <w:t>9.2.3.</w:t>
            </w:r>
            <w:r w:rsidR="00863083">
              <w:rPr>
                <w:lang w:eastAsia="ja-JP"/>
              </w:rPr>
              <w:t>107</w:t>
            </w:r>
          </w:p>
        </w:tc>
        <w:tc>
          <w:tcPr>
            <w:tcW w:w="172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73372F">
            <w:pPr>
              <w:pStyle w:val="TAC"/>
              <w:keepNext w:val="0"/>
              <w:keepLines w:val="0"/>
              <w:widowControl w:val="0"/>
              <w:rPr>
                <w:lang w:eastAsia="ja-JP"/>
              </w:rPr>
            </w:pPr>
            <w:r w:rsidRPr="009B207F">
              <w:rPr>
                <w:rFonts w:cs="Arial"/>
                <w:snapToGrid w:val="0"/>
              </w:rPr>
              <w:t>ignore</w:t>
            </w:r>
          </w:p>
        </w:tc>
      </w:tr>
      <w:bookmarkEnd w:id="4875"/>
      <w:tr w:rsidR="00E6030C" w:rsidRPr="00FD0425" w14:paraId="5854A8DD" w14:textId="77777777" w:rsidTr="0073372F">
        <w:tc>
          <w:tcPr>
            <w:tcW w:w="2160"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73372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73372F">
            <w:pPr>
              <w:pStyle w:val="TAL"/>
              <w:keepNext w:val="0"/>
              <w:keepLines w:val="0"/>
              <w:widowControl w:val="0"/>
              <w:rPr>
                <w:lang w:eastAsia="ja-JP"/>
              </w:rPr>
            </w:pPr>
            <w:r>
              <w:rPr>
                <w:lang w:eastAsia="ja-JP"/>
              </w:rPr>
              <w:t>9.2.3.</w:t>
            </w:r>
            <w:r w:rsidR="00863083">
              <w:rPr>
                <w:lang w:eastAsia="ja-JP"/>
              </w:rPr>
              <w:t>108</w:t>
            </w:r>
          </w:p>
        </w:tc>
        <w:tc>
          <w:tcPr>
            <w:tcW w:w="172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73372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7C1C3D" w:rsidRPr="00FD0425" w14:paraId="554F4325" w14:textId="77777777" w:rsidTr="00B7121B">
        <w:tc>
          <w:tcPr>
            <w:tcW w:w="2160" w:type="dxa"/>
            <w:tcBorders>
              <w:top w:val="single" w:sz="4" w:space="0" w:color="auto"/>
              <w:left w:val="single" w:sz="4" w:space="0" w:color="auto"/>
              <w:bottom w:val="single" w:sz="4" w:space="0" w:color="auto"/>
              <w:right w:val="single" w:sz="4" w:space="0" w:color="auto"/>
            </w:tcBorders>
          </w:tcPr>
          <w:p w14:paraId="0FDFB3D4" w14:textId="6D918B79" w:rsidR="007C1C3D" w:rsidRDefault="007C1C3D" w:rsidP="007C1C3D">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273A8" w14:textId="03A08C55" w:rsidR="007C1C3D" w:rsidRDefault="007C1C3D" w:rsidP="007C1C3D">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1BAAE1" w14:textId="77777777" w:rsidR="007C1C3D" w:rsidRPr="00FD0425" w:rsidRDefault="007C1C3D" w:rsidP="007C1C3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775214" w14:textId="41345798" w:rsidR="007C1C3D" w:rsidRDefault="007C1C3D" w:rsidP="007C1C3D">
            <w:pPr>
              <w:pStyle w:val="TAL"/>
              <w:keepNext w:val="0"/>
              <w:keepLines w:val="0"/>
              <w:widowControl w:val="0"/>
              <w:rPr>
                <w:lang w:eastAsia="ja-JP"/>
              </w:rPr>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194A907" w14:textId="77777777" w:rsidR="007C1C3D" w:rsidRDefault="007C1C3D" w:rsidP="007C1C3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52A43" w14:textId="10113D56" w:rsidR="007C1C3D" w:rsidRPr="009B207F" w:rsidRDefault="007C1C3D" w:rsidP="007C1C3D">
            <w:pPr>
              <w:pStyle w:val="TAC"/>
              <w:keepNext w:val="0"/>
              <w:keepLines w:val="0"/>
              <w:widowControl w:val="0"/>
              <w:rPr>
                <w:rFonts w:cs="Arial"/>
                <w:snapToGrid w:val="0"/>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D33970" w14:textId="006ABAED" w:rsidR="007C1C3D" w:rsidRDefault="007C1C3D" w:rsidP="007C1C3D">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73372F">
      <w:pPr>
        <w:widowControl w:val="0"/>
        <w:rPr>
          <w:rFonts w:eastAsia="MS Mincho"/>
          <w:lang w:eastAsia="ja-JP"/>
        </w:rPr>
      </w:pPr>
    </w:p>
    <w:p w14:paraId="229F882A" w14:textId="77777777" w:rsidR="00F02090" w:rsidRPr="00FD0425" w:rsidRDefault="00F02090" w:rsidP="0073372F">
      <w:pPr>
        <w:pStyle w:val="Heading4"/>
        <w:keepNext w:val="0"/>
        <w:keepLines w:val="0"/>
        <w:widowControl w:val="0"/>
      </w:pPr>
      <w:bookmarkStart w:id="4876" w:name="_CR9_2_1_14"/>
      <w:bookmarkStart w:id="4877" w:name="_Toc20955250"/>
      <w:bookmarkStart w:id="4878" w:name="_Toc29991447"/>
      <w:bookmarkStart w:id="4879" w:name="_Toc36555847"/>
      <w:bookmarkStart w:id="4880" w:name="_Toc44497567"/>
      <w:bookmarkStart w:id="4881" w:name="_Toc45107955"/>
      <w:bookmarkStart w:id="4882" w:name="_Toc45901575"/>
      <w:bookmarkStart w:id="4883" w:name="_Toc51850654"/>
      <w:bookmarkStart w:id="4884" w:name="_Toc56693657"/>
      <w:bookmarkStart w:id="4885" w:name="_Toc64447200"/>
      <w:bookmarkStart w:id="4886" w:name="_Toc66286694"/>
      <w:bookmarkStart w:id="4887" w:name="_Toc74151389"/>
      <w:bookmarkStart w:id="4888" w:name="_Toc88653861"/>
      <w:bookmarkStart w:id="4889" w:name="_Toc97904217"/>
      <w:bookmarkStart w:id="4890" w:name="_Toc105175258"/>
      <w:bookmarkStart w:id="4891" w:name="_Toc113826288"/>
      <w:bookmarkStart w:id="4892" w:name="_Toc175586870"/>
      <w:bookmarkEnd w:id="4876"/>
      <w:r w:rsidRPr="00FD0425">
        <w:t>9.2.1.14</w:t>
      </w:r>
      <w:r w:rsidRPr="00FD0425">
        <w:tab/>
        <w:t>DRBs Subject To Status Transfer List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5D377498"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FD0425" w14:paraId="69AFE8A0" w14:textId="77777777" w:rsidTr="0073372F">
        <w:trPr>
          <w:tblHeader/>
        </w:trPr>
        <w:tc>
          <w:tcPr>
            <w:tcW w:w="2160" w:type="dxa"/>
          </w:tcPr>
          <w:p w14:paraId="3380D40B" w14:textId="77777777" w:rsidR="000F4E4F" w:rsidRPr="00FD0425" w:rsidRDefault="000F4E4F" w:rsidP="0073372F">
            <w:pPr>
              <w:pStyle w:val="TAH"/>
              <w:keepNext w:val="0"/>
              <w:keepLines w:val="0"/>
              <w:widowControl w:val="0"/>
              <w:rPr>
                <w:lang w:eastAsia="ja-JP"/>
              </w:rPr>
            </w:pPr>
            <w:r w:rsidRPr="00FD0425">
              <w:rPr>
                <w:lang w:eastAsia="ja-JP"/>
              </w:rPr>
              <w:t>IE/Group Name</w:t>
            </w:r>
          </w:p>
        </w:tc>
        <w:tc>
          <w:tcPr>
            <w:tcW w:w="1080" w:type="dxa"/>
          </w:tcPr>
          <w:p w14:paraId="70538841" w14:textId="77777777" w:rsidR="000F4E4F" w:rsidRPr="00FD0425" w:rsidRDefault="000F4E4F" w:rsidP="0073372F">
            <w:pPr>
              <w:pStyle w:val="TAH"/>
              <w:keepNext w:val="0"/>
              <w:keepLines w:val="0"/>
              <w:widowControl w:val="0"/>
              <w:rPr>
                <w:lang w:eastAsia="ja-JP"/>
              </w:rPr>
            </w:pPr>
            <w:r w:rsidRPr="00FD0425">
              <w:rPr>
                <w:lang w:eastAsia="ja-JP"/>
              </w:rPr>
              <w:t>Presence</w:t>
            </w:r>
          </w:p>
        </w:tc>
        <w:tc>
          <w:tcPr>
            <w:tcW w:w="1080" w:type="dxa"/>
          </w:tcPr>
          <w:p w14:paraId="4F9F12C8" w14:textId="77777777" w:rsidR="000F4E4F" w:rsidRPr="00FD0425" w:rsidRDefault="000F4E4F" w:rsidP="0073372F">
            <w:pPr>
              <w:pStyle w:val="TAH"/>
              <w:keepNext w:val="0"/>
              <w:keepLines w:val="0"/>
              <w:widowControl w:val="0"/>
              <w:rPr>
                <w:lang w:eastAsia="ja-JP"/>
              </w:rPr>
            </w:pPr>
            <w:r w:rsidRPr="00FD0425">
              <w:rPr>
                <w:lang w:eastAsia="ja-JP"/>
              </w:rPr>
              <w:t>Range</w:t>
            </w:r>
          </w:p>
        </w:tc>
        <w:tc>
          <w:tcPr>
            <w:tcW w:w="1512" w:type="dxa"/>
          </w:tcPr>
          <w:p w14:paraId="24A07586" w14:textId="77777777" w:rsidR="000F4E4F" w:rsidRPr="00FD0425" w:rsidRDefault="000F4E4F" w:rsidP="0073372F">
            <w:pPr>
              <w:pStyle w:val="TAH"/>
              <w:keepNext w:val="0"/>
              <w:keepLines w:val="0"/>
              <w:widowControl w:val="0"/>
              <w:rPr>
                <w:lang w:eastAsia="ja-JP"/>
              </w:rPr>
            </w:pPr>
            <w:r w:rsidRPr="00FD0425">
              <w:rPr>
                <w:lang w:eastAsia="ja-JP"/>
              </w:rPr>
              <w:t>IE type and reference</w:t>
            </w:r>
          </w:p>
        </w:tc>
        <w:tc>
          <w:tcPr>
            <w:tcW w:w="1728" w:type="dxa"/>
          </w:tcPr>
          <w:p w14:paraId="3AC95A9D" w14:textId="77777777" w:rsidR="000F4E4F" w:rsidRPr="00FD0425" w:rsidRDefault="000F4E4F" w:rsidP="0073372F">
            <w:pPr>
              <w:pStyle w:val="TAH"/>
              <w:keepNext w:val="0"/>
              <w:keepLines w:val="0"/>
              <w:widowControl w:val="0"/>
              <w:rPr>
                <w:lang w:eastAsia="ja-JP"/>
              </w:rPr>
            </w:pPr>
            <w:r w:rsidRPr="00FD0425">
              <w:rPr>
                <w:lang w:eastAsia="ja-JP"/>
              </w:rPr>
              <w:t>Semantics description</w:t>
            </w:r>
          </w:p>
        </w:tc>
        <w:tc>
          <w:tcPr>
            <w:tcW w:w="1080" w:type="dxa"/>
          </w:tcPr>
          <w:p w14:paraId="59A61712" w14:textId="77777777" w:rsidR="000F4E4F" w:rsidRPr="00FD0425" w:rsidRDefault="000F4E4F" w:rsidP="0073372F">
            <w:pPr>
              <w:pStyle w:val="TAH"/>
              <w:keepNext w:val="0"/>
              <w:keepLines w:val="0"/>
              <w:widowControl w:val="0"/>
              <w:rPr>
                <w:lang w:eastAsia="ja-JP"/>
              </w:rPr>
            </w:pPr>
            <w:r w:rsidRPr="00FD0425">
              <w:rPr>
                <w:lang w:eastAsia="ja-JP"/>
              </w:rPr>
              <w:t>Criticality</w:t>
            </w:r>
          </w:p>
        </w:tc>
        <w:tc>
          <w:tcPr>
            <w:tcW w:w="1080" w:type="dxa"/>
          </w:tcPr>
          <w:p w14:paraId="53CFE5CE" w14:textId="77777777" w:rsidR="000F4E4F" w:rsidRPr="00FD0425" w:rsidRDefault="000F4E4F" w:rsidP="0073372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73372F">
        <w:tc>
          <w:tcPr>
            <w:tcW w:w="2160" w:type="dxa"/>
          </w:tcPr>
          <w:p w14:paraId="1C7C2555" w14:textId="77777777" w:rsidR="000F4E4F" w:rsidRPr="00FD0425" w:rsidRDefault="000F4E4F" w:rsidP="0073372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080" w:type="dxa"/>
          </w:tcPr>
          <w:p w14:paraId="61B0F43C" w14:textId="77777777" w:rsidR="000F4E4F" w:rsidRPr="00FD0425" w:rsidRDefault="000F4E4F" w:rsidP="0073372F">
            <w:pPr>
              <w:pStyle w:val="TAL"/>
              <w:keepNext w:val="0"/>
              <w:keepLines w:val="0"/>
              <w:widowControl w:val="0"/>
              <w:rPr>
                <w:lang w:eastAsia="ja-JP"/>
              </w:rPr>
            </w:pPr>
          </w:p>
        </w:tc>
        <w:tc>
          <w:tcPr>
            <w:tcW w:w="1080" w:type="dxa"/>
          </w:tcPr>
          <w:p w14:paraId="5C969124" w14:textId="77777777" w:rsidR="000F4E4F" w:rsidRPr="00FD0425" w:rsidRDefault="000F4E4F" w:rsidP="0073372F">
            <w:pPr>
              <w:pStyle w:val="TAL"/>
              <w:keepNext w:val="0"/>
              <w:keepLines w:val="0"/>
              <w:widowControl w:val="0"/>
              <w:rPr>
                <w:lang w:eastAsia="ja-JP"/>
              </w:rPr>
            </w:pPr>
            <w:r w:rsidRPr="00FD0425">
              <w:rPr>
                <w:i/>
              </w:rPr>
              <w:t>1 .. &lt;maxnoofDRBs&gt;</w:t>
            </w:r>
          </w:p>
        </w:tc>
        <w:tc>
          <w:tcPr>
            <w:tcW w:w="1512" w:type="dxa"/>
          </w:tcPr>
          <w:p w14:paraId="174AE8C6" w14:textId="77777777" w:rsidR="000F4E4F" w:rsidRPr="00FD0425" w:rsidRDefault="000F4E4F" w:rsidP="0073372F">
            <w:pPr>
              <w:pStyle w:val="TAL"/>
              <w:keepNext w:val="0"/>
              <w:keepLines w:val="0"/>
              <w:widowControl w:val="0"/>
              <w:rPr>
                <w:lang w:eastAsia="zh-CN"/>
              </w:rPr>
            </w:pPr>
          </w:p>
        </w:tc>
        <w:tc>
          <w:tcPr>
            <w:tcW w:w="1728" w:type="dxa"/>
          </w:tcPr>
          <w:p w14:paraId="2FD0AD7A" w14:textId="77777777" w:rsidR="000F4E4F" w:rsidRPr="00FD0425" w:rsidRDefault="000F4E4F" w:rsidP="0073372F">
            <w:pPr>
              <w:pStyle w:val="TAL"/>
              <w:keepNext w:val="0"/>
              <w:keepLines w:val="0"/>
              <w:widowControl w:val="0"/>
              <w:rPr>
                <w:lang w:eastAsia="ja-JP"/>
              </w:rPr>
            </w:pPr>
          </w:p>
        </w:tc>
        <w:tc>
          <w:tcPr>
            <w:tcW w:w="1080" w:type="dxa"/>
          </w:tcPr>
          <w:p w14:paraId="739BE7FA" w14:textId="77777777" w:rsidR="000F4E4F" w:rsidRPr="00FD0425" w:rsidRDefault="00273DA0" w:rsidP="0073372F">
            <w:pPr>
              <w:pStyle w:val="TAC"/>
              <w:keepNext w:val="0"/>
              <w:keepLines w:val="0"/>
              <w:widowControl w:val="0"/>
              <w:rPr>
                <w:lang w:eastAsia="ja-JP"/>
              </w:rPr>
            </w:pPr>
            <w:r w:rsidRPr="00FD0425">
              <w:rPr>
                <w:lang w:eastAsia="ja-JP"/>
              </w:rPr>
              <w:t>–</w:t>
            </w:r>
          </w:p>
        </w:tc>
        <w:tc>
          <w:tcPr>
            <w:tcW w:w="1080" w:type="dxa"/>
          </w:tcPr>
          <w:p w14:paraId="3F1F46AD" w14:textId="77777777" w:rsidR="000F4E4F" w:rsidRPr="00FD0425" w:rsidRDefault="000F4E4F" w:rsidP="0073372F">
            <w:pPr>
              <w:pStyle w:val="TAC"/>
              <w:keepNext w:val="0"/>
              <w:keepLines w:val="0"/>
              <w:widowControl w:val="0"/>
              <w:rPr>
                <w:lang w:eastAsia="ja-JP"/>
              </w:rPr>
            </w:pPr>
          </w:p>
        </w:tc>
      </w:tr>
      <w:tr w:rsidR="000F4E4F" w:rsidRPr="00FD0425" w14:paraId="43BE03AD" w14:textId="77777777" w:rsidTr="0073372F">
        <w:tc>
          <w:tcPr>
            <w:tcW w:w="2160" w:type="dxa"/>
          </w:tcPr>
          <w:p w14:paraId="16F1B73D" w14:textId="77777777" w:rsidR="000F4E4F" w:rsidRPr="00FD0425" w:rsidRDefault="000F4E4F" w:rsidP="0073372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080" w:type="dxa"/>
          </w:tcPr>
          <w:p w14:paraId="520F4F7D" w14:textId="77777777" w:rsidR="000F4E4F" w:rsidRPr="00FD0425" w:rsidRDefault="000F4E4F" w:rsidP="0073372F">
            <w:pPr>
              <w:pStyle w:val="TAL"/>
              <w:keepNext w:val="0"/>
              <w:keepLines w:val="0"/>
              <w:widowControl w:val="0"/>
              <w:rPr>
                <w:lang w:eastAsia="ja-JP"/>
              </w:rPr>
            </w:pPr>
            <w:r w:rsidRPr="00FD0425">
              <w:rPr>
                <w:rFonts w:eastAsia="Batang"/>
                <w:lang w:eastAsia="ja-JP"/>
              </w:rPr>
              <w:t>M</w:t>
            </w:r>
          </w:p>
        </w:tc>
        <w:tc>
          <w:tcPr>
            <w:tcW w:w="1080" w:type="dxa"/>
          </w:tcPr>
          <w:p w14:paraId="30694E52" w14:textId="77777777" w:rsidR="000F4E4F" w:rsidRPr="00FD0425" w:rsidRDefault="000F4E4F" w:rsidP="0073372F">
            <w:pPr>
              <w:pStyle w:val="TAL"/>
              <w:keepNext w:val="0"/>
              <w:keepLines w:val="0"/>
              <w:widowControl w:val="0"/>
              <w:rPr>
                <w:bCs/>
                <w:i/>
                <w:szCs w:val="18"/>
                <w:lang w:eastAsia="ja-JP"/>
              </w:rPr>
            </w:pPr>
          </w:p>
        </w:tc>
        <w:tc>
          <w:tcPr>
            <w:tcW w:w="1512" w:type="dxa"/>
          </w:tcPr>
          <w:p w14:paraId="52EE6672" w14:textId="77777777" w:rsidR="000F4E4F" w:rsidRPr="00FD0425" w:rsidRDefault="000F4E4F" w:rsidP="0073372F">
            <w:pPr>
              <w:pStyle w:val="TAL"/>
              <w:keepNext w:val="0"/>
              <w:keepLines w:val="0"/>
              <w:widowControl w:val="0"/>
              <w:rPr>
                <w:lang w:val="en-US" w:eastAsia="ja-JP"/>
              </w:rPr>
            </w:pPr>
            <w:r w:rsidRPr="00FD0425">
              <w:rPr>
                <w:lang w:eastAsia="ja-JP"/>
              </w:rPr>
              <w:t>9.2.3.33</w:t>
            </w:r>
          </w:p>
        </w:tc>
        <w:tc>
          <w:tcPr>
            <w:tcW w:w="1728" w:type="dxa"/>
          </w:tcPr>
          <w:p w14:paraId="1EDD0845" w14:textId="77777777" w:rsidR="000F4E4F" w:rsidRPr="00FD0425" w:rsidRDefault="000F4E4F" w:rsidP="0073372F">
            <w:pPr>
              <w:pStyle w:val="TAL"/>
              <w:keepNext w:val="0"/>
              <w:keepLines w:val="0"/>
              <w:widowControl w:val="0"/>
              <w:rPr>
                <w:lang w:eastAsia="ja-JP"/>
              </w:rPr>
            </w:pPr>
          </w:p>
        </w:tc>
        <w:tc>
          <w:tcPr>
            <w:tcW w:w="1080" w:type="dxa"/>
          </w:tcPr>
          <w:p w14:paraId="20930547"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433E2FD6" w14:textId="77777777" w:rsidR="000F4E4F" w:rsidRPr="00FD0425" w:rsidRDefault="000F4E4F" w:rsidP="0073372F">
            <w:pPr>
              <w:pStyle w:val="TAC"/>
              <w:keepNext w:val="0"/>
              <w:keepLines w:val="0"/>
              <w:widowControl w:val="0"/>
              <w:rPr>
                <w:lang w:eastAsia="ja-JP"/>
              </w:rPr>
            </w:pPr>
          </w:p>
        </w:tc>
      </w:tr>
      <w:tr w:rsidR="000F4E4F" w:rsidRPr="00FD0425" w14:paraId="2BD6BCA9" w14:textId="77777777" w:rsidTr="0073372F">
        <w:tc>
          <w:tcPr>
            <w:tcW w:w="2160" w:type="dxa"/>
          </w:tcPr>
          <w:p w14:paraId="6B9FE301" w14:textId="77777777" w:rsidR="000F4E4F" w:rsidRPr="00FD0425" w:rsidDel="00794952" w:rsidRDefault="000F4E4F" w:rsidP="0073372F">
            <w:pPr>
              <w:pStyle w:val="TAL"/>
              <w:keepNext w:val="0"/>
              <w:keepLines w:val="0"/>
              <w:widowControl w:val="0"/>
              <w:ind w:left="113"/>
              <w:rPr>
                <w:rFonts w:eastAsia="Batang"/>
                <w:lang w:eastAsia="ja-JP"/>
              </w:rPr>
            </w:pPr>
            <w:r w:rsidRPr="00FD0425">
              <w:t>&gt;CHOICE PDCP Status Transfer UL</w:t>
            </w:r>
          </w:p>
        </w:tc>
        <w:tc>
          <w:tcPr>
            <w:tcW w:w="1080" w:type="dxa"/>
          </w:tcPr>
          <w:p w14:paraId="6FD4916D"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48DBEA60" w14:textId="77777777" w:rsidR="000F4E4F" w:rsidRPr="00FD0425" w:rsidRDefault="000F4E4F" w:rsidP="0073372F">
            <w:pPr>
              <w:pStyle w:val="TAL"/>
              <w:keepNext w:val="0"/>
              <w:keepLines w:val="0"/>
              <w:widowControl w:val="0"/>
              <w:rPr>
                <w:bCs/>
                <w:i/>
                <w:szCs w:val="18"/>
                <w:lang w:eastAsia="ja-JP"/>
              </w:rPr>
            </w:pPr>
          </w:p>
        </w:tc>
        <w:tc>
          <w:tcPr>
            <w:tcW w:w="1512" w:type="dxa"/>
          </w:tcPr>
          <w:p w14:paraId="37BB2E61" w14:textId="77777777" w:rsidR="000F4E4F" w:rsidRPr="00FD0425" w:rsidRDefault="000F4E4F" w:rsidP="0073372F">
            <w:pPr>
              <w:pStyle w:val="TAL"/>
              <w:keepNext w:val="0"/>
              <w:keepLines w:val="0"/>
              <w:widowControl w:val="0"/>
              <w:rPr>
                <w:lang w:eastAsia="ja-JP"/>
              </w:rPr>
            </w:pPr>
          </w:p>
        </w:tc>
        <w:tc>
          <w:tcPr>
            <w:tcW w:w="1728" w:type="dxa"/>
          </w:tcPr>
          <w:p w14:paraId="22EF2059" w14:textId="77777777" w:rsidR="000F4E4F" w:rsidRPr="00FD0425" w:rsidRDefault="000F4E4F" w:rsidP="0073372F">
            <w:pPr>
              <w:pStyle w:val="TAL"/>
              <w:keepNext w:val="0"/>
              <w:keepLines w:val="0"/>
              <w:widowControl w:val="0"/>
              <w:rPr>
                <w:lang w:eastAsia="ja-JP"/>
              </w:rPr>
            </w:pPr>
          </w:p>
        </w:tc>
        <w:tc>
          <w:tcPr>
            <w:tcW w:w="1080" w:type="dxa"/>
          </w:tcPr>
          <w:p w14:paraId="4AB8B964"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2BAD20F9" w14:textId="77777777" w:rsidR="000F4E4F" w:rsidRPr="00FD0425" w:rsidRDefault="000F4E4F" w:rsidP="0073372F">
            <w:pPr>
              <w:pStyle w:val="TAC"/>
              <w:keepNext w:val="0"/>
              <w:keepLines w:val="0"/>
              <w:widowControl w:val="0"/>
              <w:rPr>
                <w:lang w:eastAsia="ja-JP"/>
              </w:rPr>
            </w:pPr>
          </w:p>
        </w:tc>
      </w:tr>
      <w:tr w:rsidR="000F4E4F" w:rsidRPr="00FD0425" w14:paraId="747D2638" w14:textId="77777777" w:rsidTr="0073372F">
        <w:tc>
          <w:tcPr>
            <w:tcW w:w="2160" w:type="dxa"/>
          </w:tcPr>
          <w:p w14:paraId="68106ED1"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080" w:type="dxa"/>
          </w:tcPr>
          <w:p w14:paraId="59783672" w14:textId="77777777" w:rsidR="000F4E4F" w:rsidRPr="00FD0425" w:rsidRDefault="000F4E4F" w:rsidP="0073372F">
            <w:pPr>
              <w:pStyle w:val="TAL"/>
              <w:keepNext w:val="0"/>
              <w:keepLines w:val="0"/>
              <w:widowControl w:val="0"/>
              <w:rPr>
                <w:rFonts w:eastAsia="Batang"/>
                <w:lang w:eastAsia="ja-JP"/>
              </w:rPr>
            </w:pPr>
          </w:p>
        </w:tc>
        <w:tc>
          <w:tcPr>
            <w:tcW w:w="1080" w:type="dxa"/>
          </w:tcPr>
          <w:p w14:paraId="73CD8A2E" w14:textId="77777777" w:rsidR="000F4E4F" w:rsidRPr="00FD0425" w:rsidRDefault="000F4E4F" w:rsidP="0073372F">
            <w:pPr>
              <w:pStyle w:val="TAL"/>
              <w:keepNext w:val="0"/>
              <w:keepLines w:val="0"/>
              <w:widowControl w:val="0"/>
              <w:rPr>
                <w:bCs/>
                <w:i/>
                <w:szCs w:val="18"/>
                <w:lang w:eastAsia="ja-JP"/>
              </w:rPr>
            </w:pPr>
          </w:p>
        </w:tc>
        <w:tc>
          <w:tcPr>
            <w:tcW w:w="1512" w:type="dxa"/>
          </w:tcPr>
          <w:p w14:paraId="2F3AED97" w14:textId="77777777" w:rsidR="000F4E4F" w:rsidRPr="00FD0425" w:rsidRDefault="000F4E4F" w:rsidP="0073372F">
            <w:pPr>
              <w:pStyle w:val="TAL"/>
              <w:keepNext w:val="0"/>
              <w:keepLines w:val="0"/>
              <w:widowControl w:val="0"/>
              <w:rPr>
                <w:lang w:eastAsia="ja-JP"/>
              </w:rPr>
            </w:pPr>
          </w:p>
        </w:tc>
        <w:tc>
          <w:tcPr>
            <w:tcW w:w="1728" w:type="dxa"/>
          </w:tcPr>
          <w:p w14:paraId="02B97C79" w14:textId="77777777" w:rsidR="000F4E4F" w:rsidRPr="00FD0425" w:rsidRDefault="000F4E4F" w:rsidP="0073372F">
            <w:pPr>
              <w:pStyle w:val="TAL"/>
              <w:keepNext w:val="0"/>
              <w:keepLines w:val="0"/>
              <w:widowControl w:val="0"/>
              <w:rPr>
                <w:lang w:eastAsia="ja-JP"/>
              </w:rPr>
            </w:pPr>
          </w:p>
        </w:tc>
        <w:tc>
          <w:tcPr>
            <w:tcW w:w="1080" w:type="dxa"/>
          </w:tcPr>
          <w:p w14:paraId="20E8CD6E" w14:textId="77777777" w:rsidR="000F4E4F" w:rsidRPr="00FD0425" w:rsidRDefault="000F4E4F" w:rsidP="0073372F">
            <w:pPr>
              <w:pStyle w:val="TAC"/>
              <w:keepNext w:val="0"/>
              <w:keepLines w:val="0"/>
              <w:widowControl w:val="0"/>
              <w:rPr>
                <w:lang w:eastAsia="ja-JP"/>
              </w:rPr>
            </w:pPr>
          </w:p>
        </w:tc>
        <w:tc>
          <w:tcPr>
            <w:tcW w:w="1080" w:type="dxa"/>
          </w:tcPr>
          <w:p w14:paraId="1E1DB388" w14:textId="77777777" w:rsidR="000F4E4F" w:rsidRPr="00FD0425" w:rsidRDefault="000F4E4F" w:rsidP="0073372F">
            <w:pPr>
              <w:pStyle w:val="TAC"/>
              <w:keepNext w:val="0"/>
              <w:keepLines w:val="0"/>
              <w:widowControl w:val="0"/>
              <w:rPr>
                <w:lang w:eastAsia="ja-JP"/>
              </w:rPr>
            </w:pPr>
          </w:p>
        </w:tc>
      </w:tr>
      <w:tr w:rsidR="000F4E4F" w:rsidRPr="00FD0425" w14:paraId="31324CFE" w14:textId="77777777" w:rsidTr="0073372F">
        <w:tc>
          <w:tcPr>
            <w:tcW w:w="2160" w:type="dxa"/>
          </w:tcPr>
          <w:p w14:paraId="00302CEE"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5338603B"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34D09300" w14:textId="77777777" w:rsidR="000F4E4F" w:rsidRPr="00FD0425" w:rsidRDefault="000F4E4F" w:rsidP="0073372F">
            <w:pPr>
              <w:pStyle w:val="TAL"/>
              <w:keepNext w:val="0"/>
              <w:keepLines w:val="0"/>
              <w:widowControl w:val="0"/>
              <w:rPr>
                <w:bCs/>
                <w:i/>
                <w:szCs w:val="18"/>
                <w:lang w:eastAsia="ja-JP"/>
              </w:rPr>
            </w:pPr>
          </w:p>
        </w:tc>
        <w:tc>
          <w:tcPr>
            <w:tcW w:w="1512" w:type="dxa"/>
          </w:tcPr>
          <w:p w14:paraId="40A42783"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2048)</w:t>
            </w:r>
          </w:p>
        </w:tc>
        <w:tc>
          <w:tcPr>
            <w:tcW w:w="1728" w:type="dxa"/>
          </w:tcPr>
          <w:p w14:paraId="748CB57D" w14:textId="77777777" w:rsidR="000F4E4F" w:rsidRPr="00FD0425" w:rsidRDefault="000F4E4F" w:rsidP="0073372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73372F">
            <w:pPr>
              <w:pStyle w:val="TAL"/>
              <w:keepNext w:val="0"/>
              <w:keepLines w:val="0"/>
              <w:widowControl w:val="0"/>
              <w:rPr>
                <w:lang w:eastAsia="ja-JP"/>
              </w:rPr>
            </w:pPr>
          </w:p>
          <w:p w14:paraId="556DF38F"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1DDA5F68"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D8ACEF4" w14:textId="77777777" w:rsidR="000F4E4F" w:rsidRPr="00FD0425" w:rsidRDefault="000F4E4F" w:rsidP="0073372F">
            <w:pPr>
              <w:pStyle w:val="TAC"/>
              <w:keepNext w:val="0"/>
              <w:keepLines w:val="0"/>
              <w:widowControl w:val="0"/>
              <w:rPr>
                <w:lang w:eastAsia="ja-JP"/>
              </w:rPr>
            </w:pPr>
          </w:p>
        </w:tc>
      </w:tr>
      <w:tr w:rsidR="000F4E4F" w:rsidRPr="00FD0425" w14:paraId="6DEE3044" w14:textId="77777777" w:rsidTr="0073372F">
        <w:tc>
          <w:tcPr>
            <w:tcW w:w="2160" w:type="dxa"/>
          </w:tcPr>
          <w:p w14:paraId="71C08AC1"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02981031"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1EB1E7DE" w14:textId="77777777" w:rsidR="000F4E4F" w:rsidRPr="00FD0425" w:rsidRDefault="000F4E4F" w:rsidP="0073372F">
            <w:pPr>
              <w:pStyle w:val="TAL"/>
              <w:keepNext w:val="0"/>
              <w:keepLines w:val="0"/>
              <w:widowControl w:val="0"/>
              <w:rPr>
                <w:bCs/>
                <w:i/>
                <w:szCs w:val="18"/>
                <w:lang w:eastAsia="ja-JP"/>
              </w:rPr>
            </w:pPr>
          </w:p>
        </w:tc>
        <w:tc>
          <w:tcPr>
            <w:tcW w:w="1512" w:type="dxa"/>
          </w:tcPr>
          <w:p w14:paraId="2A18EEBE" w14:textId="77777777" w:rsidR="000F4E4F" w:rsidRPr="00FD0425" w:rsidRDefault="000F4E4F" w:rsidP="0073372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728" w:type="dxa"/>
          </w:tcPr>
          <w:p w14:paraId="198BB742"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080" w:type="dxa"/>
          </w:tcPr>
          <w:p w14:paraId="2002165A"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0B203717" w14:textId="77777777" w:rsidR="000F4E4F" w:rsidRPr="00FD0425" w:rsidRDefault="000F4E4F" w:rsidP="0073372F">
            <w:pPr>
              <w:pStyle w:val="TAC"/>
              <w:keepNext w:val="0"/>
              <w:keepLines w:val="0"/>
              <w:widowControl w:val="0"/>
              <w:rPr>
                <w:lang w:eastAsia="ja-JP"/>
              </w:rPr>
            </w:pPr>
          </w:p>
        </w:tc>
      </w:tr>
      <w:tr w:rsidR="000F4E4F" w:rsidRPr="00FD0425" w14:paraId="4E0848D8" w14:textId="77777777" w:rsidTr="0073372F">
        <w:tc>
          <w:tcPr>
            <w:tcW w:w="2160" w:type="dxa"/>
          </w:tcPr>
          <w:p w14:paraId="65BE8268"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080" w:type="dxa"/>
          </w:tcPr>
          <w:p w14:paraId="589DCA96" w14:textId="77777777" w:rsidR="000F4E4F" w:rsidRPr="00FD0425" w:rsidRDefault="000F4E4F" w:rsidP="0073372F">
            <w:pPr>
              <w:pStyle w:val="TAL"/>
              <w:keepNext w:val="0"/>
              <w:keepLines w:val="0"/>
              <w:widowControl w:val="0"/>
              <w:rPr>
                <w:rFonts w:eastAsia="Batang"/>
                <w:lang w:eastAsia="ja-JP"/>
              </w:rPr>
            </w:pPr>
          </w:p>
        </w:tc>
        <w:tc>
          <w:tcPr>
            <w:tcW w:w="1080" w:type="dxa"/>
          </w:tcPr>
          <w:p w14:paraId="3871D188" w14:textId="77777777" w:rsidR="000F4E4F" w:rsidRPr="00FD0425" w:rsidRDefault="000F4E4F" w:rsidP="0073372F">
            <w:pPr>
              <w:pStyle w:val="TAL"/>
              <w:keepNext w:val="0"/>
              <w:keepLines w:val="0"/>
              <w:widowControl w:val="0"/>
              <w:rPr>
                <w:bCs/>
                <w:i/>
                <w:szCs w:val="18"/>
                <w:lang w:eastAsia="ja-JP"/>
              </w:rPr>
            </w:pPr>
          </w:p>
        </w:tc>
        <w:tc>
          <w:tcPr>
            <w:tcW w:w="1512" w:type="dxa"/>
          </w:tcPr>
          <w:p w14:paraId="01801D9C" w14:textId="77777777" w:rsidR="000F4E4F" w:rsidRPr="00FD0425" w:rsidRDefault="000F4E4F" w:rsidP="0073372F">
            <w:pPr>
              <w:pStyle w:val="TAL"/>
              <w:keepNext w:val="0"/>
              <w:keepLines w:val="0"/>
              <w:widowControl w:val="0"/>
              <w:rPr>
                <w:lang w:eastAsia="ja-JP"/>
              </w:rPr>
            </w:pPr>
          </w:p>
        </w:tc>
        <w:tc>
          <w:tcPr>
            <w:tcW w:w="1728" w:type="dxa"/>
          </w:tcPr>
          <w:p w14:paraId="2AFC9CED" w14:textId="77777777" w:rsidR="000F4E4F" w:rsidRPr="00FD0425" w:rsidRDefault="000F4E4F" w:rsidP="0073372F">
            <w:pPr>
              <w:pStyle w:val="TAL"/>
              <w:keepNext w:val="0"/>
              <w:keepLines w:val="0"/>
              <w:widowControl w:val="0"/>
              <w:rPr>
                <w:lang w:eastAsia="ja-JP"/>
              </w:rPr>
            </w:pPr>
          </w:p>
        </w:tc>
        <w:tc>
          <w:tcPr>
            <w:tcW w:w="1080" w:type="dxa"/>
          </w:tcPr>
          <w:p w14:paraId="381CECDE" w14:textId="77777777" w:rsidR="000F4E4F" w:rsidRPr="00FD0425" w:rsidRDefault="000F4E4F" w:rsidP="0073372F">
            <w:pPr>
              <w:pStyle w:val="TAC"/>
              <w:keepNext w:val="0"/>
              <w:keepLines w:val="0"/>
              <w:widowControl w:val="0"/>
              <w:rPr>
                <w:lang w:eastAsia="ja-JP"/>
              </w:rPr>
            </w:pPr>
          </w:p>
        </w:tc>
        <w:tc>
          <w:tcPr>
            <w:tcW w:w="1080" w:type="dxa"/>
          </w:tcPr>
          <w:p w14:paraId="48B7CB8A" w14:textId="77777777" w:rsidR="000F4E4F" w:rsidRPr="00FD0425" w:rsidRDefault="000F4E4F" w:rsidP="0073372F">
            <w:pPr>
              <w:pStyle w:val="TAC"/>
              <w:keepNext w:val="0"/>
              <w:keepLines w:val="0"/>
              <w:widowControl w:val="0"/>
              <w:rPr>
                <w:lang w:eastAsia="ja-JP"/>
              </w:rPr>
            </w:pPr>
          </w:p>
        </w:tc>
      </w:tr>
      <w:tr w:rsidR="000F4E4F" w:rsidRPr="00FD0425" w14:paraId="0F9F5258" w14:textId="77777777" w:rsidTr="0073372F">
        <w:tc>
          <w:tcPr>
            <w:tcW w:w="2160" w:type="dxa"/>
          </w:tcPr>
          <w:p w14:paraId="2EDF6CE6"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4C6172A5"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5177FB88" w14:textId="77777777" w:rsidR="000F4E4F" w:rsidRPr="00FD0425" w:rsidRDefault="000F4E4F" w:rsidP="0073372F">
            <w:pPr>
              <w:pStyle w:val="TAL"/>
              <w:keepNext w:val="0"/>
              <w:keepLines w:val="0"/>
              <w:widowControl w:val="0"/>
              <w:rPr>
                <w:bCs/>
                <w:i/>
                <w:szCs w:val="18"/>
                <w:lang w:eastAsia="ja-JP"/>
              </w:rPr>
            </w:pPr>
          </w:p>
        </w:tc>
        <w:tc>
          <w:tcPr>
            <w:tcW w:w="1512" w:type="dxa"/>
          </w:tcPr>
          <w:p w14:paraId="02F97736"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131072)</w:t>
            </w:r>
          </w:p>
        </w:tc>
        <w:tc>
          <w:tcPr>
            <w:tcW w:w="1728" w:type="dxa"/>
          </w:tcPr>
          <w:p w14:paraId="375F0E30" w14:textId="77777777" w:rsidR="000F4E4F" w:rsidRPr="00FD0425" w:rsidRDefault="000F4E4F" w:rsidP="0073372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35376844" w14:textId="77777777" w:rsidR="000F4E4F" w:rsidRPr="00FD0425" w:rsidRDefault="000F4E4F" w:rsidP="0073372F">
            <w:pPr>
              <w:pStyle w:val="TAL"/>
              <w:keepNext w:val="0"/>
              <w:keepLines w:val="0"/>
              <w:widowControl w:val="0"/>
              <w:rPr>
                <w:lang w:eastAsia="ja-JP"/>
              </w:rPr>
            </w:pPr>
          </w:p>
          <w:p w14:paraId="29A7C894"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74E2B3B3"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814C391" w14:textId="77777777" w:rsidR="000F4E4F" w:rsidRPr="00FD0425" w:rsidRDefault="000F4E4F" w:rsidP="0073372F">
            <w:pPr>
              <w:pStyle w:val="TAC"/>
              <w:keepNext w:val="0"/>
              <w:keepLines w:val="0"/>
              <w:widowControl w:val="0"/>
              <w:rPr>
                <w:lang w:eastAsia="ja-JP"/>
              </w:rPr>
            </w:pPr>
          </w:p>
        </w:tc>
      </w:tr>
      <w:tr w:rsidR="000F4E4F" w:rsidRPr="00FD0425" w14:paraId="6F616946" w14:textId="77777777" w:rsidTr="0073372F">
        <w:tc>
          <w:tcPr>
            <w:tcW w:w="2160" w:type="dxa"/>
          </w:tcPr>
          <w:p w14:paraId="6E26A413"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5B717040"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29EC3120" w14:textId="77777777" w:rsidR="000F4E4F" w:rsidRPr="00FD0425" w:rsidRDefault="000F4E4F" w:rsidP="0073372F">
            <w:pPr>
              <w:pStyle w:val="TAL"/>
              <w:keepNext w:val="0"/>
              <w:keepLines w:val="0"/>
              <w:widowControl w:val="0"/>
              <w:rPr>
                <w:bCs/>
                <w:i/>
                <w:szCs w:val="18"/>
                <w:lang w:eastAsia="ja-JP"/>
              </w:rPr>
            </w:pPr>
          </w:p>
        </w:tc>
        <w:tc>
          <w:tcPr>
            <w:tcW w:w="1512" w:type="dxa"/>
          </w:tcPr>
          <w:p w14:paraId="6525655A" w14:textId="77777777" w:rsidR="000F4E4F" w:rsidRPr="00FD0425" w:rsidRDefault="000F4E4F" w:rsidP="0073372F">
            <w:pPr>
              <w:pStyle w:val="TAL"/>
              <w:keepNext w:val="0"/>
              <w:keepLines w:val="0"/>
              <w:widowControl w:val="0"/>
              <w:rPr>
                <w:lang w:eastAsia="ja-JP"/>
              </w:rPr>
            </w:pPr>
            <w:r w:rsidRPr="00FD0425">
              <w:rPr>
                <w:snapToGrid w:val="0"/>
                <w:lang w:eastAsia="ja-JP"/>
              </w:rPr>
              <w:t>COUNT Value for PDCP SN Length 18 9.2.3.37</w:t>
            </w:r>
          </w:p>
        </w:tc>
        <w:tc>
          <w:tcPr>
            <w:tcW w:w="1728" w:type="dxa"/>
          </w:tcPr>
          <w:p w14:paraId="66AE0788"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080" w:type="dxa"/>
          </w:tcPr>
          <w:p w14:paraId="3D63E47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C3F9C71" w14:textId="77777777" w:rsidR="000F4E4F" w:rsidRPr="00FD0425" w:rsidRDefault="000F4E4F" w:rsidP="0073372F">
            <w:pPr>
              <w:pStyle w:val="TAC"/>
              <w:keepNext w:val="0"/>
              <w:keepLines w:val="0"/>
              <w:widowControl w:val="0"/>
              <w:rPr>
                <w:lang w:eastAsia="ja-JP"/>
              </w:rPr>
            </w:pPr>
          </w:p>
        </w:tc>
      </w:tr>
      <w:tr w:rsidR="000F4E4F" w:rsidRPr="00FD0425" w14:paraId="2F0F454F" w14:textId="77777777" w:rsidTr="0073372F">
        <w:tc>
          <w:tcPr>
            <w:tcW w:w="2160" w:type="dxa"/>
          </w:tcPr>
          <w:p w14:paraId="0710948D" w14:textId="77777777" w:rsidR="000F4E4F" w:rsidRPr="00FD0425" w:rsidRDefault="000F4E4F" w:rsidP="0073372F">
            <w:pPr>
              <w:pStyle w:val="TAL"/>
              <w:keepNext w:val="0"/>
              <w:keepLines w:val="0"/>
              <w:widowControl w:val="0"/>
              <w:ind w:left="113"/>
              <w:rPr>
                <w:lang w:eastAsia="ja-JP"/>
              </w:rPr>
            </w:pPr>
            <w:r w:rsidRPr="00FD0425">
              <w:t xml:space="preserve">&gt;CHOICE </w:t>
            </w:r>
            <w:r w:rsidRPr="00FD0425">
              <w:rPr>
                <w:i/>
              </w:rPr>
              <w:t>PDCP Status Transfer DL</w:t>
            </w:r>
          </w:p>
        </w:tc>
        <w:tc>
          <w:tcPr>
            <w:tcW w:w="1080" w:type="dxa"/>
          </w:tcPr>
          <w:p w14:paraId="221F8AEA"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Pr>
          <w:p w14:paraId="2F20F47F" w14:textId="77777777" w:rsidR="000F4E4F" w:rsidRPr="00FD0425" w:rsidRDefault="000F4E4F" w:rsidP="0073372F">
            <w:pPr>
              <w:pStyle w:val="TAL"/>
              <w:keepNext w:val="0"/>
              <w:keepLines w:val="0"/>
              <w:widowControl w:val="0"/>
              <w:rPr>
                <w:bCs/>
                <w:i/>
                <w:szCs w:val="18"/>
                <w:lang w:eastAsia="ja-JP"/>
              </w:rPr>
            </w:pPr>
          </w:p>
        </w:tc>
        <w:tc>
          <w:tcPr>
            <w:tcW w:w="1512" w:type="dxa"/>
          </w:tcPr>
          <w:p w14:paraId="1E507C8A" w14:textId="77777777" w:rsidR="000F4E4F" w:rsidRPr="00FD0425" w:rsidRDefault="000F4E4F" w:rsidP="0073372F">
            <w:pPr>
              <w:pStyle w:val="TAL"/>
              <w:keepNext w:val="0"/>
              <w:keepLines w:val="0"/>
              <w:widowControl w:val="0"/>
              <w:rPr>
                <w:snapToGrid w:val="0"/>
                <w:lang w:eastAsia="ja-JP"/>
              </w:rPr>
            </w:pPr>
          </w:p>
        </w:tc>
        <w:tc>
          <w:tcPr>
            <w:tcW w:w="1728" w:type="dxa"/>
          </w:tcPr>
          <w:p w14:paraId="10C669CA" w14:textId="77777777" w:rsidR="000F4E4F" w:rsidRPr="00FD0425" w:rsidRDefault="000F4E4F" w:rsidP="0073372F">
            <w:pPr>
              <w:pStyle w:val="TAL"/>
              <w:keepNext w:val="0"/>
              <w:keepLines w:val="0"/>
              <w:widowControl w:val="0"/>
              <w:rPr>
                <w:lang w:eastAsia="ja-JP"/>
              </w:rPr>
            </w:pPr>
          </w:p>
        </w:tc>
        <w:tc>
          <w:tcPr>
            <w:tcW w:w="1080" w:type="dxa"/>
          </w:tcPr>
          <w:p w14:paraId="26D531F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BE9AFEF" w14:textId="77777777" w:rsidR="000F4E4F" w:rsidRPr="00FD0425" w:rsidRDefault="000F4E4F" w:rsidP="0073372F">
            <w:pPr>
              <w:pStyle w:val="TAC"/>
              <w:keepNext w:val="0"/>
              <w:keepLines w:val="0"/>
              <w:widowControl w:val="0"/>
              <w:rPr>
                <w:lang w:eastAsia="ja-JP"/>
              </w:rPr>
            </w:pPr>
          </w:p>
        </w:tc>
      </w:tr>
      <w:tr w:rsidR="000F4E4F" w:rsidRPr="00FD0425" w14:paraId="662BCE9F" w14:textId="77777777" w:rsidTr="0073372F">
        <w:tc>
          <w:tcPr>
            <w:tcW w:w="2160"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73372F">
            <w:pPr>
              <w:pStyle w:val="TAL"/>
              <w:keepNext w:val="0"/>
              <w:keepLines w:val="0"/>
              <w:widowControl w:val="0"/>
              <w:ind w:left="227"/>
            </w:pPr>
            <w:r w:rsidRPr="00FD0425">
              <w:t>&gt;&gt;</w:t>
            </w:r>
            <w:r w:rsidRPr="00FD0425">
              <w:rPr>
                <w:i/>
              </w:rPr>
              <w:t>12 bits</w:t>
            </w:r>
          </w:p>
        </w:tc>
        <w:tc>
          <w:tcPr>
            <w:tcW w:w="1080"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73372F">
            <w:pPr>
              <w:pStyle w:val="TAC"/>
              <w:keepNext w:val="0"/>
              <w:keepLines w:val="0"/>
              <w:widowControl w:val="0"/>
              <w:rPr>
                <w:lang w:eastAsia="ja-JP"/>
              </w:rPr>
            </w:pPr>
          </w:p>
        </w:tc>
      </w:tr>
      <w:tr w:rsidR="000F4E4F" w:rsidRPr="00FD0425" w14:paraId="39A362BD" w14:textId="77777777" w:rsidTr="0073372F">
        <w:tc>
          <w:tcPr>
            <w:tcW w:w="2160"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73372F">
            <w:pPr>
              <w:pStyle w:val="TAC"/>
              <w:keepNext w:val="0"/>
              <w:keepLines w:val="0"/>
              <w:widowControl w:val="0"/>
              <w:rPr>
                <w:lang w:eastAsia="ja-JP"/>
              </w:rPr>
            </w:pPr>
          </w:p>
        </w:tc>
      </w:tr>
      <w:tr w:rsidR="000F4E4F" w:rsidRPr="00FD0425" w14:paraId="060F54AE" w14:textId="77777777" w:rsidTr="0073372F">
        <w:tc>
          <w:tcPr>
            <w:tcW w:w="2160"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73372F">
            <w:pPr>
              <w:pStyle w:val="TAL"/>
              <w:keepNext w:val="0"/>
              <w:keepLines w:val="0"/>
              <w:widowControl w:val="0"/>
              <w:ind w:left="227"/>
            </w:pPr>
            <w:r w:rsidRPr="00FD0425">
              <w:t>&gt;&gt;</w:t>
            </w:r>
            <w:r w:rsidRPr="00FD0425">
              <w:rPr>
                <w:i/>
              </w:rPr>
              <w:t>18 bits</w:t>
            </w:r>
          </w:p>
        </w:tc>
        <w:tc>
          <w:tcPr>
            <w:tcW w:w="1080"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73372F">
            <w:pPr>
              <w:pStyle w:val="TAC"/>
              <w:keepNext w:val="0"/>
              <w:keepLines w:val="0"/>
              <w:widowControl w:val="0"/>
              <w:rPr>
                <w:lang w:eastAsia="ja-JP"/>
              </w:rPr>
            </w:pPr>
          </w:p>
        </w:tc>
      </w:tr>
      <w:tr w:rsidR="000F4E4F" w:rsidRPr="00FD0425" w14:paraId="12300F4D" w14:textId="77777777" w:rsidTr="0073372F">
        <w:tc>
          <w:tcPr>
            <w:tcW w:w="2160"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73372F">
            <w:pPr>
              <w:pStyle w:val="TAC"/>
              <w:keepNext w:val="0"/>
              <w:keepLines w:val="0"/>
              <w:widowControl w:val="0"/>
              <w:rPr>
                <w:lang w:eastAsia="ja-JP"/>
              </w:rPr>
            </w:pPr>
          </w:p>
        </w:tc>
      </w:tr>
      <w:tr w:rsidR="00610B4F" w:rsidRPr="00FD0425" w14:paraId="0F739507" w14:textId="77777777" w:rsidTr="00021159">
        <w:tc>
          <w:tcPr>
            <w:tcW w:w="2160" w:type="dxa"/>
            <w:tcBorders>
              <w:top w:val="single" w:sz="4" w:space="0" w:color="auto"/>
              <w:left w:val="single" w:sz="4" w:space="0" w:color="auto"/>
              <w:bottom w:val="single" w:sz="4" w:space="0" w:color="auto"/>
              <w:right w:val="single" w:sz="4" w:space="0" w:color="auto"/>
            </w:tcBorders>
          </w:tcPr>
          <w:p w14:paraId="14C61DF7" w14:textId="1D9F9731" w:rsidR="00610B4F" w:rsidRPr="00FD0425" w:rsidRDefault="00610B4F" w:rsidP="00610B4F">
            <w:pPr>
              <w:pStyle w:val="TAL"/>
              <w:keepNext w:val="0"/>
              <w:keepLines w:val="0"/>
              <w:widowControl w:val="0"/>
              <w:ind w:left="340"/>
            </w:pPr>
            <w:r w:rsidRPr="00FD0425">
              <w:rPr>
                <w:rFonts w:eastAsia="Batang"/>
                <w:lang w:eastAsia="ja-JP"/>
              </w:rPr>
              <w:t>&gt;</w:t>
            </w:r>
            <w:r w:rsidRPr="00FD0425">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0F785B2F" w14:textId="0E780526" w:rsidR="00610B4F" w:rsidRPr="00FD0425" w:rsidRDefault="00610B4F" w:rsidP="00610B4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45F" w14:textId="77777777" w:rsidR="00610B4F" w:rsidRPr="00FD0425" w:rsidRDefault="00610B4F" w:rsidP="00610B4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A4E2F" w14:textId="77777777" w:rsidR="00610B4F" w:rsidRPr="00FD0425" w:rsidRDefault="00610B4F" w:rsidP="0073372F">
            <w:pPr>
              <w:pStyle w:val="TAL"/>
              <w:keepNext w:val="0"/>
              <w:keepLines w:val="0"/>
              <w:widowControl w:val="0"/>
              <w:rPr>
                <w:snapToGrid w:val="0"/>
                <w:lang w:eastAsia="ja-JP"/>
              </w:rPr>
            </w:pPr>
            <w:r w:rsidRPr="00FD0425">
              <w:rPr>
                <w:snapToGrid w:val="0"/>
                <w:lang w:eastAsia="ja-JP"/>
              </w:rPr>
              <w:t>QoS Flow List</w:t>
            </w:r>
          </w:p>
          <w:p w14:paraId="46360020" w14:textId="62463092" w:rsidR="00610B4F" w:rsidRPr="00FD0425" w:rsidRDefault="00610B4F" w:rsidP="00610B4F">
            <w:pPr>
              <w:pStyle w:val="TAL"/>
              <w:keepNext w:val="0"/>
              <w:keepLines w:val="0"/>
              <w:widowControl w:val="0"/>
              <w:rPr>
                <w:snapToGrid w:val="0"/>
                <w:lang w:eastAsia="ja-JP"/>
              </w:rPr>
            </w:pPr>
            <w:r w:rsidRPr="00FD0425">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20AFADA2" w14:textId="39C24687" w:rsidR="00610B4F" w:rsidRPr="00FD0425" w:rsidRDefault="00610B4F" w:rsidP="00610B4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0EA4E9CF" w14:textId="6D187BB0" w:rsidR="00610B4F" w:rsidRPr="00FD0425" w:rsidRDefault="00610B4F" w:rsidP="00610B4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A6863" w14:textId="5F4DF630" w:rsidR="00610B4F" w:rsidRPr="00FD0425" w:rsidRDefault="00610B4F" w:rsidP="00610B4F">
            <w:pPr>
              <w:pStyle w:val="TAC"/>
              <w:keepNext w:val="0"/>
              <w:keepLines w:val="0"/>
              <w:widowControl w:val="0"/>
              <w:rPr>
                <w:lang w:eastAsia="ja-JP"/>
              </w:rPr>
            </w:pPr>
            <w:r w:rsidRPr="00FD0425">
              <w:rPr>
                <w:szCs w:val="18"/>
                <w:lang w:eastAsia="ja-JP"/>
              </w:rPr>
              <w:t>reject</w:t>
            </w:r>
          </w:p>
        </w:tc>
      </w:tr>
    </w:tbl>
    <w:p w14:paraId="629C8C32"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BA4321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73372F">
      <w:pPr>
        <w:widowControl w:val="0"/>
        <w:rPr>
          <w:lang w:eastAsia="zh-CN"/>
        </w:rPr>
      </w:pPr>
    </w:p>
    <w:p w14:paraId="6AD3522C" w14:textId="77777777" w:rsidR="00F02090" w:rsidRPr="006B55F2" w:rsidRDefault="00F02090" w:rsidP="0073372F">
      <w:pPr>
        <w:pStyle w:val="Heading4"/>
        <w:keepNext w:val="0"/>
        <w:keepLines w:val="0"/>
        <w:widowControl w:val="0"/>
      </w:pPr>
      <w:bookmarkStart w:id="4893" w:name="_CR9_2_1_15"/>
      <w:bookmarkStart w:id="4894" w:name="_Toc20955251"/>
      <w:bookmarkStart w:id="4895" w:name="_Toc29991448"/>
      <w:bookmarkStart w:id="4896" w:name="_Toc36555848"/>
      <w:bookmarkStart w:id="4897" w:name="_Toc44497568"/>
      <w:bookmarkStart w:id="4898" w:name="_Toc45107956"/>
      <w:bookmarkStart w:id="4899" w:name="_Toc45901576"/>
      <w:bookmarkStart w:id="4900" w:name="_Toc51850655"/>
      <w:bookmarkStart w:id="4901" w:name="_Toc56693658"/>
      <w:bookmarkStart w:id="4902" w:name="_Toc64447201"/>
      <w:bookmarkStart w:id="4903" w:name="_Toc66286695"/>
      <w:bookmarkStart w:id="4904" w:name="_Toc74151390"/>
      <w:bookmarkStart w:id="4905" w:name="_Toc88653862"/>
      <w:bookmarkStart w:id="4906" w:name="_Toc97904218"/>
      <w:bookmarkStart w:id="4907" w:name="_Toc105175259"/>
      <w:bookmarkStart w:id="4908" w:name="_Toc113826289"/>
      <w:bookmarkStart w:id="4909" w:name="_Toc175586871"/>
      <w:bookmarkEnd w:id="4893"/>
      <w:r w:rsidRPr="006B55F2">
        <w:t>9.2</w:t>
      </w:r>
      <w:bookmarkStart w:id="4910" w:name="_Hlk138410464"/>
      <w:r w:rsidRPr="006B55F2">
        <w:t>.1.15</w:t>
      </w:r>
      <w:r w:rsidRPr="006B55F2">
        <w:tab/>
        <w:t xml:space="preserve">DRB to </w:t>
      </w:r>
      <w:r w:rsidRPr="006B55F2">
        <w:rPr>
          <w:rFonts w:hint="eastAsia"/>
        </w:rPr>
        <w:t xml:space="preserve">QoS Flow </w:t>
      </w:r>
      <w:r w:rsidRPr="006B55F2">
        <w:t>Mapping List</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48045F30"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D676C" w:rsidRPr="00FD0425" w14:paraId="5AE0C99F" w14:textId="77777777" w:rsidTr="0073372F">
        <w:trPr>
          <w:tblHeader/>
        </w:trPr>
        <w:tc>
          <w:tcPr>
            <w:tcW w:w="2160" w:type="dxa"/>
          </w:tcPr>
          <w:p w14:paraId="6AC4A25B"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49568CF"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2E28851"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7947155"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4CC7E8D"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41FDBAA" w14:textId="77777777" w:rsidR="005718D0" w:rsidRPr="00FD0425" w:rsidRDefault="005718D0" w:rsidP="0073372F">
            <w:pPr>
              <w:pStyle w:val="TAH"/>
              <w:keepNext w:val="0"/>
              <w:keepLines w:val="0"/>
              <w:widowControl w:val="0"/>
              <w:rPr>
                <w:rFonts w:cs="Arial"/>
                <w:lang w:eastAsia="ja-JP"/>
              </w:rPr>
            </w:pPr>
            <w:r>
              <w:rPr>
                <w:lang w:eastAsia="ja-JP"/>
              </w:rPr>
              <w:t>Criticality</w:t>
            </w:r>
          </w:p>
        </w:tc>
        <w:tc>
          <w:tcPr>
            <w:tcW w:w="1080" w:type="dxa"/>
          </w:tcPr>
          <w:p w14:paraId="253AC693" w14:textId="77777777" w:rsidR="005718D0" w:rsidRPr="00FD0425" w:rsidRDefault="005718D0" w:rsidP="0073372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73372F">
        <w:tc>
          <w:tcPr>
            <w:tcW w:w="2160" w:type="dxa"/>
          </w:tcPr>
          <w:p w14:paraId="7CA3B8E4" w14:textId="77777777" w:rsidR="005718D0" w:rsidRPr="00FD0425" w:rsidRDefault="005718D0" w:rsidP="0073372F">
            <w:pPr>
              <w:pStyle w:val="TAL"/>
              <w:keepNext w:val="0"/>
              <w:keepLines w:val="0"/>
              <w:widowControl w:val="0"/>
              <w:rPr>
                <w:b/>
                <w:lang w:eastAsia="zh-CN"/>
              </w:rPr>
            </w:pPr>
            <w:r w:rsidRPr="00FD0425">
              <w:rPr>
                <w:b/>
                <w:lang w:eastAsia="ja-JP"/>
              </w:rPr>
              <w:t>DRBs to QoS Flow Mapping Item</w:t>
            </w:r>
          </w:p>
        </w:tc>
        <w:tc>
          <w:tcPr>
            <w:tcW w:w="1080" w:type="dxa"/>
          </w:tcPr>
          <w:p w14:paraId="2FF904C1" w14:textId="77777777" w:rsidR="005718D0" w:rsidRPr="00FD0425" w:rsidRDefault="005718D0" w:rsidP="0073372F">
            <w:pPr>
              <w:pStyle w:val="TAL"/>
              <w:keepNext w:val="0"/>
              <w:keepLines w:val="0"/>
              <w:widowControl w:val="0"/>
              <w:rPr>
                <w:rFonts w:eastAsia="Batang"/>
                <w:lang w:eastAsia="ja-JP"/>
              </w:rPr>
            </w:pPr>
          </w:p>
        </w:tc>
        <w:tc>
          <w:tcPr>
            <w:tcW w:w="1080" w:type="dxa"/>
          </w:tcPr>
          <w:p w14:paraId="7F3838C0" w14:textId="77777777" w:rsidR="005718D0" w:rsidRPr="00FD0425" w:rsidRDefault="005718D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AE61962" w14:textId="77777777" w:rsidR="005718D0" w:rsidRPr="00FD0425" w:rsidRDefault="005718D0" w:rsidP="0073372F">
            <w:pPr>
              <w:pStyle w:val="TAL"/>
              <w:keepNext w:val="0"/>
              <w:keepLines w:val="0"/>
              <w:widowControl w:val="0"/>
              <w:rPr>
                <w:lang w:eastAsia="ja-JP"/>
              </w:rPr>
            </w:pPr>
          </w:p>
        </w:tc>
        <w:tc>
          <w:tcPr>
            <w:tcW w:w="1728" w:type="dxa"/>
          </w:tcPr>
          <w:p w14:paraId="5868935A" w14:textId="77777777" w:rsidR="005718D0" w:rsidRPr="00FD0425" w:rsidRDefault="005718D0" w:rsidP="0073372F">
            <w:pPr>
              <w:pStyle w:val="TAL"/>
              <w:keepNext w:val="0"/>
              <w:keepLines w:val="0"/>
              <w:widowControl w:val="0"/>
              <w:rPr>
                <w:lang w:eastAsia="ja-JP"/>
              </w:rPr>
            </w:pPr>
          </w:p>
        </w:tc>
        <w:tc>
          <w:tcPr>
            <w:tcW w:w="1080" w:type="dxa"/>
          </w:tcPr>
          <w:p w14:paraId="3EE9B9DD"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78C28C8" w14:textId="77777777" w:rsidR="005718D0" w:rsidRPr="00FD0425" w:rsidRDefault="005718D0" w:rsidP="0073372F">
            <w:pPr>
              <w:pStyle w:val="TAC"/>
              <w:keepNext w:val="0"/>
              <w:keepLines w:val="0"/>
              <w:widowControl w:val="0"/>
              <w:rPr>
                <w:lang w:eastAsia="ja-JP"/>
              </w:rPr>
            </w:pPr>
          </w:p>
        </w:tc>
      </w:tr>
      <w:tr w:rsidR="003D676C" w:rsidRPr="00FD0425" w14:paraId="00F4C979" w14:textId="77777777" w:rsidTr="0073372F">
        <w:tc>
          <w:tcPr>
            <w:tcW w:w="2160" w:type="dxa"/>
          </w:tcPr>
          <w:p w14:paraId="2F209D57" w14:textId="77777777" w:rsidR="005718D0" w:rsidRPr="00FD0425" w:rsidRDefault="005718D0" w:rsidP="0073372F">
            <w:pPr>
              <w:pStyle w:val="TAL"/>
              <w:keepNext w:val="0"/>
              <w:keepLines w:val="0"/>
              <w:widowControl w:val="0"/>
              <w:ind w:left="113"/>
              <w:rPr>
                <w:b/>
                <w:lang w:eastAsia="zh-CN"/>
              </w:rPr>
            </w:pPr>
            <w:r w:rsidRPr="00FD0425">
              <w:rPr>
                <w:lang w:eastAsia="ja-JP"/>
              </w:rPr>
              <w:t>&gt;DRB ID</w:t>
            </w:r>
          </w:p>
        </w:tc>
        <w:tc>
          <w:tcPr>
            <w:tcW w:w="1080" w:type="dxa"/>
          </w:tcPr>
          <w:p w14:paraId="1140F17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7C3A6D" w14:textId="77777777" w:rsidR="005718D0" w:rsidRPr="00FD0425" w:rsidRDefault="005718D0" w:rsidP="0073372F">
            <w:pPr>
              <w:pStyle w:val="TAL"/>
              <w:keepNext w:val="0"/>
              <w:keepLines w:val="0"/>
              <w:widowControl w:val="0"/>
              <w:rPr>
                <w:bCs/>
                <w:i/>
                <w:szCs w:val="18"/>
                <w:lang w:eastAsia="ja-JP"/>
              </w:rPr>
            </w:pPr>
          </w:p>
        </w:tc>
        <w:tc>
          <w:tcPr>
            <w:tcW w:w="1512" w:type="dxa"/>
          </w:tcPr>
          <w:p w14:paraId="4FDA130E" w14:textId="77777777" w:rsidR="005718D0" w:rsidRPr="00FD0425" w:rsidRDefault="005718D0" w:rsidP="0073372F">
            <w:pPr>
              <w:pStyle w:val="TAL"/>
              <w:keepNext w:val="0"/>
              <w:keepLines w:val="0"/>
              <w:widowControl w:val="0"/>
              <w:rPr>
                <w:lang w:eastAsia="ja-JP"/>
              </w:rPr>
            </w:pPr>
            <w:r w:rsidRPr="00FD0425">
              <w:rPr>
                <w:lang w:eastAsia="ja-JP"/>
              </w:rPr>
              <w:t>9.2.3.33</w:t>
            </w:r>
          </w:p>
        </w:tc>
        <w:tc>
          <w:tcPr>
            <w:tcW w:w="1728" w:type="dxa"/>
          </w:tcPr>
          <w:p w14:paraId="7C19E769" w14:textId="77777777" w:rsidR="005718D0" w:rsidRPr="00FD0425" w:rsidRDefault="005718D0" w:rsidP="0073372F">
            <w:pPr>
              <w:pStyle w:val="TAL"/>
              <w:keepNext w:val="0"/>
              <w:keepLines w:val="0"/>
              <w:widowControl w:val="0"/>
              <w:rPr>
                <w:lang w:eastAsia="ja-JP"/>
              </w:rPr>
            </w:pPr>
          </w:p>
        </w:tc>
        <w:tc>
          <w:tcPr>
            <w:tcW w:w="1080" w:type="dxa"/>
          </w:tcPr>
          <w:p w14:paraId="08CF937F"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1E5A156D" w14:textId="77777777" w:rsidR="005718D0" w:rsidRPr="00FD0425" w:rsidRDefault="005718D0" w:rsidP="0073372F">
            <w:pPr>
              <w:pStyle w:val="TAC"/>
              <w:keepNext w:val="0"/>
              <w:keepLines w:val="0"/>
              <w:widowControl w:val="0"/>
              <w:rPr>
                <w:lang w:eastAsia="ja-JP"/>
              </w:rPr>
            </w:pPr>
          </w:p>
        </w:tc>
      </w:tr>
      <w:tr w:rsidR="003D676C" w:rsidRPr="00FD0425" w14:paraId="0D7B2CA1" w14:textId="77777777" w:rsidTr="0073372F">
        <w:tc>
          <w:tcPr>
            <w:tcW w:w="2160" w:type="dxa"/>
          </w:tcPr>
          <w:p w14:paraId="49E1D663" w14:textId="77777777" w:rsidR="005718D0" w:rsidRPr="00FD0425" w:rsidRDefault="005718D0" w:rsidP="0073372F">
            <w:pPr>
              <w:pStyle w:val="TAL"/>
              <w:keepNext w:val="0"/>
              <w:keepLines w:val="0"/>
              <w:widowControl w:val="0"/>
              <w:ind w:left="113"/>
              <w:rPr>
                <w:b/>
                <w:lang w:eastAsia="zh-CN"/>
              </w:rPr>
            </w:pPr>
            <w:r w:rsidRPr="00FD0425">
              <w:rPr>
                <w:rFonts w:eastAsia="Batang"/>
                <w:b/>
                <w:lang w:eastAsia="ja-JP"/>
              </w:rPr>
              <w:t>&gt;QoS Flows List</w:t>
            </w:r>
          </w:p>
        </w:tc>
        <w:tc>
          <w:tcPr>
            <w:tcW w:w="1080" w:type="dxa"/>
          </w:tcPr>
          <w:p w14:paraId="77EA6CFA" w14:textId="77777777" w:rsidR="005718D0" w:rsidRPr="00FD0425" w:rsidRDefault="005718D0" w:rsidP="0073372F">
            <w:pPr>
              <w:pStyle w:val="TAL"/>
              <w:keepNext w:val="0"/>
              <w:keepLines w:val="0"/>
              <w:widowControl w:val="0"/>
              <w:rPr>
                <w:rFonts w:eastAsia="Batang"/>
                <w:lang w:eastAsia="ja-JP"/>
              </w:rPr>
            </w:pPr>
          </w:p>
        </w:tc>
        <w:tc>
          <w:tcPr>
            <w:tcW w:w="1080" w:type="dxa"/>
          </w:tcPr>
          <w:p w14:paraId="7763B664" w14:textId="77777777" w:rsidR="005718D0" w:rsidRPr="00FD0425" w:rsidRDefault="005718D0" w:rsidP="0073372F">
            <w:pPr>
              <w:pStyle w:val="TAL"/>
              <w:keepNext w:val="0"/>
              <w:keepLines w:val="0"/>
              <w:widowControl w:val="0"/>
              <w:rPr>
                <w:bCs/>
                <w:i/>
                <w:szCs w:val="18"/>
                <w:lang w:eastAsia="ja-JP"/>
              </w:rPr>
            </w:pPr>
            <w:r w:rsidRPr="00FD0425">
              <w:rPr>
                <w:i/>
                <w:lang w:eastAsia="ja-JP"/>
              </w:rPr>
              <w:t>1</w:t>
            </w:r>
          </w:p>
        </w:tc>
        <w:tc>
          <w:tcPr>
            <w:tcW w:w="1512" w:type="dxa"/>
          </w:tcPr>
          <w:p w14:paraId="47591908" w14:textId="77777777" w:rsidR="005718D0" w:rsidRPr="00FD0425" w:rsidRDefault="005718D0" w:rsidP="0073372F">
            <w:pPr>
              <w:pStyle w:val="TAL"/>
              <w:keepNext w:val="0"/>
              <w:keepLines w:val="0"/>
              <w:widowControl w:val="0"/>
              <w:rPr>
                <w:lang w:eastAsia="ja-JP"/>
              </w:rPr>
            </w:pPr>
          </w:p>
        </w:tc>
        <w:tc>
          <w:tcPr>
            <w:tcW w:w="1728" w:type="dxa"/>
          </w:tcPr>
          <w:p w14:paraId="402227BD" w14:textId="77777777" w:rsidR="005718D0" w:rsidRPr="00FD0425" w:rsidRDefault="005718D0" w:rsidP="0073372F">
            <w:pPr>
              <w:pStyle w:val="TAL"/>
              <w:keepNext w:val="0"/>
              <w:keepLines w:val="0"/>
              <w:widowControl w:val="0"/>
              <w:rPr>
                <w:lang w:eastAsia="ja-JP"/>
              </w:rPr>
            </w:pPr>
          </w:p>
        </w:tc>
        <w:tc>
          <w:tcPr>
            <w:tcW w:w="1080" w:type="dxa"/>
          </w:tcPr>
          <w:p w14:paraId="795B63B6"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420D2618" w14:textId="77777777" w:rsidR="005718D0" w:rsidRPr="00FD0425" w:rsidRDefault="005718D0" w:rsidP="0073372F">
            <w:pPr>
              <w:pStyle w:val="TAC"/>
              <w:keepNext w:val="0"/>
              <w:keepLines w:val="0"/>
              <w:widowControl w:val="0"/>
              <w:rPr>
                <w:lang w:eastAsia="ja-JP"/>
              </w:rPr>
            </w:pPr>
          </w:p>
        </w:tc>
      </w:tr>
      <w:tr w:rsidR="003D676C" w:rsidRPr="00FD0425" w14:paraId="59374022" w14:textId="77777777" w:rsidTr="0073372F">
        <w:tc>
          <w:tcPr>
            <w:tcW w:w="2160" w:type="dxa"/>
          </w:tcPr>
          <w:p w14:paraId="496BE206" w14:textId="77777777" w:rsidR="005718D0" w:rsidRPr="00FD0425" w:rsidRDefault="005718D0" w:rsidP="0073372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080" w:type="dxa"/>
          </w:tcPr>
          <w:p w14:paraId="4ACAC93C" w14:textId="77777777" w:rsidR="005718D0" w:rsidRPr="00FD0425" w:rsidRDefault="005718D0" w:rsidP="0073372F">
            <w:pPr>
              <w:pStyle w:val="TAL"/>
              <w:keepNext w:val="0"/>
              <w:keepLines w:val="0"/>
              <w:widowControl w:val="0"/>
              <w:rPr>
                <w:rFonts w:eastAsia="Batang"/>
                <w:lang w:eastAsia="ja-JP"/>
              </w:rPr>
            </w:pPr>
          </w:p>
        </w:tc>
        <w:tc>
          <w:tcPr>
            <w:tcW w:w="1080" w:type="dxa"/>
          </w:tcPr>
          <w:p w14:paraId="6096E075" w14:textId="77777777" w:rsidR="005718D0" w:rsidRPr="00FD0425" w:rsidRDefault="005718D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512" w:type="dxa"/>
          </w:tcPr>
          <w:p w14:paraId="172DC44B" w14:textId="77777777" w:rsidR="005718D0" w:rsidRPr="00FD0425" w:rsidRDefault="005718D0" w:rsidP="0073372F">
            <w:pPr>
              <w:pStyle w:val="TAL"/>
              <w:keepNext w:val="0"/>
              <w:keepLines w:val="0"/>
              <w:widowControl w:val="0"/>
              <w:rPr>
                <w:lang w:eastAsia="ja-JP"/>
              </w:rPr>
            </w:pPr>
          </w:p>
        </w:tc>
        <w:tc>
          <w:tcPr>
            <w:tcW w:w="1728" w:type="dxa"/>
          </w:tcPr>
          <w:p w14:paraId="51D03847" w14:textId="77777777" w:rsidR="005718D0" w:rsidRPr="00FD0425" w:rsidRDefault="005718D0" w:rsidP="0073372F">
            <w:pPr>
              <w:pStyle w:val="TAL"/>
              <w:keepNext w:val="0"/>
              <w:keepLines w:val="0"/>
              <w:widowControl w:val="0"/>
              <w:rPr>
                <w:lang w:eastAsia="ja-JP"/>
              </w:rPr>
            </w:pPr>
          </w:p>
        </w:tc>
        <w:tc>
          <w:tcPr>
            <w:tcW w:w="1080" w:type="dxa"/>
          </w:tcPr>
          <w:p w14:paraId="3C0BDD20"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E2EEC98" w14:textId="77777777" w:rsidR="005718D0" w:rsidRPr="00FD0425" w:rsidRDefault="005718D0" w:rsidP="0073372F">
            <w:pPr>
              <w:pStyle w:val="TAC"/>
              <w:keepNext w:val="0"/>
              <w:keepLines w:val="0"/>
              <w:widowControl w:val="0"/>
              <w:rPr>
                <w:lang w:eastAsia="ja-JP"/>
              </w:rPr>
            </w:pPr>
          </w:p>
        </w:tc>
      </w:tr>
      <w:tr w:rsidR="003D676C" w:rsidRPr="00FD0425" w14:paraId="2F858BE6" w14:textId="77777777" w:rsidTr="0073372F">
        <w:tc>
          <w:tcPr>
            <w:tcW w:w="2160" w:type="dxa"/>
          </w:tcPr>
          <w:p w14:paraId="37A44C0B" w14:textId="77777777" w:rsidR="005718D0" w:rsidRPr="00FD0425" w:rsidRDefault="005718D0" w:rsidP="0073372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350606DB" w14:textId="77777777" w:rsidR="005718D0" w:rsidRPr="00FD0425" w:rsidRDefault="005718D0" w:rsidP="0073372F">
            <w:pPr>
              <w:pStyle w:val="TAL"/>
              <w:keepNext w:val="0"/>
              <w:keepLines w:val="0"/>
              <w:widowControl w:val="0"/>
              <w:rPr>
                <w:lang w:eastAsia="ja-JP"/>
              </w:rPr>
            </w:pPr>
            <w:r w:rsidRPr="00FD0425">
              <w:rPr>
                <w:rFonts w:eastAsia="Batang"/>
                <w:lang w:eastAsia="ja-JP"/>
              </w:rPr>
              <w:t>M</w:t>
            </w:r>
          </w:p>
        </w:tc>
        <w:tc>
          <w:tcPr>
            <w:tcW w:w="1080" w:type="dxa"/>
          </w:tcPr>
          <w:p w14:paraId="4341D6A0" w14:textId="77777777" w:rsidR="005718D0" w:rsidRPr="00FD0425" w:rsidRDefault="005718D0" w:rsidP="0073372F">
            <w:pPr>
              <w:pStyle w:val="TAL"/>
              <w:keepNext w:val="0"/>
              <w:keepLines w:val="0"/>
              <w:widowControl w:val="0"/>
              <w:rPr>
                <w:lang w:eastAsia="ja-JP"/>
              </w:rPr>
            </w:pPr>
          </w:p>
        </w:tc>
        <w:tc>
          <w:tcPr>
            <w:tcW w:w="1512" w:type="dxa"/>
          </w:tcPr>
          <w:p w14:paraId="4FD39483" w14:textId="77777777" w:rsidR="005718D0" w:rsidRPr="00FD0425" w:rsidRDefault="005718D0" w:rsidP="0073372F">
            <w:pPr>
              <w:pStyle w:val="TAL"/>
              <w:keepNext w:val="0"/>
              <w:keepLines w:val="0"/>
              <w:widowControl w:val="0"/>
              <w:rPr>
                <w:lang w:eastAsia="ja-JP"/>
              </w:rPr>
            </w:pPr>
            <w:r w:rsidRPr="00FD0425">
              <w:rPr>
                <w:lang w:eastAsia="ja-JP"/>
              </w:rPr>
              <w:t>9.2.3.10</w:t>
            </w:r>
          </w:p>
        </w:tc>
        <w:tc>
          <w:tcPr>
            <w:tcW w:w="1728" w:type="dxa"/>
          </w:tcPr>
          <w:p w14:paraId="02F53E02" w14:textId="77777777" w:rsidR="005718D0" w:rsidRPr="00FD0425" w:rsidRDefault="005718D0" w:rsidP="0073372F">
            <w:pPr>
              <w:pStyle w:val="TAL"/>
              <w:keepNext w:val="0"/>
              <w:keepLines w:val="0"/>
              <w:widowControl w:val="0"/>
              <w:rPr>
                <w:lang w:eastAsia="zh-CN"/>
              </w:rPr>
            </w:pPr>
          </w:p>
        </w:tc>
        <w:tc>
          <w:tcPr>
            <w:tcW w:w="1080" w:type="dxa"/>
          </w:tcPr>
          <w:p w14:paraId="15589318" w14:textId="77777777" w:rsidR="005718D0" w:rsidRPr="00FD0425" w:rsidRDefault="005718D0" w:rsidP="0073372F">
            <w:pPr>
              <w:pStyle w:val="TAC"/>
              <w:keepNext w:val="0"/>
              <w:keepLines w:val="0"/>
              <w:widowControl w:val="0"/>
              <w:rPr>
                <w:lang w:eastAsia="zh-CN"/>
              </w:rPr>
            </w:pPr>
            <w:r>
              <w:rPr>
                <w:lang w:val="en-US" w:eastAsia="zh-CN"/>
              </w:rPr>
              <w:t>–</w:t>
            </w:r>
          </w:p>
        </w:tc>
        <w:tc>
          <w:tcPr>
            <w:tcW w:w="1080" w:type="dxa"/>
          </w:tcPr>
          <w:p w14:paraId="020FB453" w14:textId="77777777" w:rsidR="005718D0" w:rsidRPr="00FD0425" w:rsidRDefault="005718D0" w:rsidP="0073372F">
            <w:pPr>
              <w:pStyle w:val="TAC"/>
              <w:keepNext w:val="0"/>
              <w:keepLines w:val="0"/>
              <w:widowControl w:val="0"/>
              <w:rPr>
                <w:lang w:eastAsia="zh-CN"/>
              </w:rPr>
            </w:pPr>
          </w:p>
        </w:tc>
      </w:tr>
      <w:tr w:rsidR="003D676C" w:rsidRPr="00FD0425" w14:paraId="27FF8293" w14:textId="77777777" w:rsidTr="0073372F">
        <w:tc>
          <w:tcPr>
            <w:tcW w:w="2160"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73372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73372F">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73372F">
            <w:pPr>
              <w:pStyle w:val="TAC"/>
              <w:keepNext w:val="0"/>
              <w:keepLines w:val="0"/>
              <w:widowControl w:val="0"/>
              <w:rPr>
                <w:lang w:eastAsia="zh-CN"/>
              </w:rPr>
            </w:pPr>
          </w:p>
        </w:tc>
      </w:tr>
      <w:tr w:rsidR="003D676C" w:rsidRPr="00FD0425" w14:paraId="3CE10D34" w14:textId="77777777" w:rsidTr="0073372F">
        <w:tc>
          <w:tcPr>
            <w:tcW w:w="2160"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73372F">
            <w:pPr>
              <w:pStyle w:val="TAL"/>
              <w:keepNext w:val="0"/>
              <w:keepLines w:val="0"/>
              <w:widowControl w:val="0"/>
              <w:ind w:left="113"/>
              <w:rPr>
                <w:rFonts w:eastAsia="Batang"/>
                <w:lang w:eastAsia="ja-JP"/>
              </w:rPr>
            </w:pPr>
            <w:r w:rsidRPr="00FD0425">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73372F">
            <w:pPr>
              <w:pStyle w:val="TAL"/>
              <w:keepNext w:val="0"/>
              <w:keepLines w:val="0"/>
              <w:widowControl w:val="0"/>
              <w:rPr>
                <w:lang w:eastAsia="zh-CN"/>
              </w:rPr>
            </w:pPr>
            <w:r w:rsidRPr="00FD0425">
              <w:rPr>
                <w:iCs/>
                <w:lang w:eastAsia="ja-JP"/>
              </w:rPr>
              <w:t>Indicates the RLC mode for PDCP transfer between M-NG-RAN node and S-NG-RAN node.</w:t>
            </w:r>
          </w:p>
        </w:tc>
        <w:tc>
          <w:tcPr>
            <w:tcW w:w="1080"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73372F">
            <w:pPr>
              <w:pStyle w:val="TAC"/>
              <w:keepNext w:val="0"/>
              <w:keepLines w:val="0"/>
              <w:widowControl w:val="0"/>
              <w:rPr>
                <w:iCs/>
                <w:lang w:eastAsia="ja-JP"/>
              </w:rPr>
            </w:pPr>
            <w:r>
              <w:rPr>
                <w:i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73372F">
            <w:pPr>
              <w:pStyle w:val="TAC"/>
              <w:keepNext w:val="0"/>
              <w:keepLines w:val="0"/>
              <w:widowControl w:val="0"/>
              <w:rPr>
                <w:iCs/>
                <w:lang w:eastAsia="ja-JP"/>
              </w:rPr>
            </w:pPr>
          </w:p>
        </w:tc>
      </w:tr>
      <w:tr w:rsidR="003D676C" w:rsidRPr="00FD0425" w14:paraId="0668FF0F" w14:textId="77777777" w:rsidTr="0073372F">
        <w:tc>
          <w:tcPr>
            <w:tcW w:w="2160"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73372F">
            <w:pPr>
              <w:pStyle w:val="TAL"/>
              <w:keepNext w:val="0"/>
              <w:keepLines w:val="0"/>
              <w:widowControl w:val="0"/>
              <w:ind w:left="113"/>
              <w:rPr>
                <w:rFonts w:eastAsia="Batang"/>
                <w:lang w:eastAsia="ja-JP"/>
              </w:rPr>
            </w:pPr>
            <w:bookmarkStart w:id="4911" w:name="_Hlk44411940"/>
            <w:r>
              <w:rPr>
                <w:rFonts w:eastAsia="Batang"/>
                <w:lang w:eastAsia="ja-JP"/>
              </w:rPr>
              <w:t>&gt;DAPS Request Information</w:t>
            </w:r>
          </w:p>
        </w:tc>
        <w:tc>
          <w:tcPr>
            <w:tcW w:w="1080"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728"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73372F">
            <w:pPr>
              <w:pStyle w:val="TAC"/>
              <w:keepNext w:val="0"/>
              <w:keepLines w:val="0"/>
              <w:widowControl w:val="0"/>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73372F">
            <w:pPr>
              <w:pStyle w:val="TAC"/>
              <w:keepNext w:val="0"/>
              <w:keepLines w:val="0"/>
              <w:widowControl w:val="0"/>
              <w:rPr>
                <w:iCs/>
                <w:lang w:eastAsia="ja-JP"/>
              </w:rPr>
            </w:pPr>
            <w:r>
              <w:rPr>
                <w:iCs/>
                <w:lang w:eastAsia="ja-JP"/>
              </w:rPr>
              <w:t>ignore</w:t>
            </w:r>
          </w:p>
        </w:tc>
      </w:tr>
      <w:bookmarkEnd w:id="4911"/>
    </w:tbl>
    <w:p w14:paraId="050D9554"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4434200E"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73372F">
      <w:pPr>
        <w:widowControl w:val="0"/>
        <w:rPr>
          <w:lang w:eastAsia="zh-CN"/>
        </w:rPr>
      </w:pPr>
    </w:p>
    <w:p w14:paraId="09D3E3C6" w14:textId="77777777" w:rsidR="00F02090" w:rsidRPr="006B55F2" w:rsidRDefault="00F02090" w:rsidP="0073372F">
      <w:pPr>
        <w:pStyle w:val="Heading4"/>
        <w:keepNext w:val="0"/>
        <w:keepLines w:val="0"/>
        <w:widowControl w:val="0"/>
      </w:pPr>
      <w:bookmarkStart w:id="4912" w:name="_CR9_2_1_16"/>
      <w:bookmarkStart w:id="4913" w:name="_Toc20955252"/>
      <w:bookmarkStart w:id="4914" w:name="_Toc29991449"/>
      <w:bookmarkStart w:id="4915" w:name="_Toc36555849"/>
      <w:bookmarkStart w:id="4916" w:name="_Toc44497569"/>
      <w:bookmarkStart w:id="4917" w:name="_Toc45107957"/>
      <w:bookmarkStart w:id="4918" w:name="_Toc45901577"/>
      <w:bookmarkStart w:id="4919" w:name="_Toc51850656"/>
      <w:bookmarkStart w:id="4920" w:name="_Toc56693659"/>
      <w:bookmarkStart w:id="4921" w:name="_Toc64447202"/>
      <w:bookmarkStart w:id="4922" w:name="_Toc66286696"/>
      <w:bookmarkStart w:id="4923" w:name="_Toc74151391"/>
      <w:bookmarkStart w:id="4924" w:name="_Toc88653863"/>
      <w:bookmarkStart w:id="4925" w:name="_Toc97904219"/>
      <w:bookmarkStart w:id="4926" w:name="_Toc105175260"/>
      <w:bookmarkStart w:id="4927" w:name="_Toc113826290"/>
      <w:bookmarkStart w:id="4928" w:name="_Toc175586872"/>
      <w:bookmarkStart w:id="4929" w:name="_Hlk138410684"/>
      <w:bookmarkEnd w:id="4873"/>
      <w:bookmarkEnd w:id="4912"/>
      <w:r w:rsidRPr="006B55F2">
        <w:t>9.2.1.16</w:t>
      </w:r>
      <w:r w:rsidRPr="006B55F2">
        <w:tab/>
        <w:t>Data Forwarding Info from target NG-RAN node</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20D5E1F2" w14:textId="77777777" w:rsidR="00F02090" w:rsidRPr="00FD0425" w:rsidRDefault="00F02090" w:rsidP="0073372F">
      <w:pPr>
        <w:widowControl w:val="0"/>
        <w:rPr>
          <w:lang w:eastAsia="zh-CN"/>
        </w:rPr>
      </w:pPr>
      <w:r w:rsidRPr="00FD0425">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6D1030" w14:textId="77777777" w:rsidTr="0073372F">
        <w:trPr>
          <w:tblHeader/>
        </w:trPr>
        <w:tc>
          <w:tcPr>
            <w:tcW w:w="2448" w:type="dxa"/>
          </w:tcPr>
          <w:p w14:paraId="4849D18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7BEA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EDC0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CFC12E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5926E2">
        <w:tc>
          <w:tcPr>
            <w:tcW w:w="2448" w:type="dxa"/>
          </w:tcPr>
          <w:p w14:paraId="0C12E22C" w14:textId="77777777" w:rsidR="00F02090" w:rsidRPr="00FD0425" w:rsidRDefault="00F02090" w:rsidP="0073372F">
            <w:pPr>
              <w:pStyle w:val="TAL"/>
              <w:keepNext w:val="0"/>
              <w:keepLines w:val="0"/>
              <w:widowControl w:val="0"/>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73372F">
            <w:pPr>
              <w:pStyle w:val="TAL"/>
              <w:keepNext w:val="0"/>
              <w:keepLines w:val="0"/>
              <w:widowControl w:val="0"/>
              <w:rPr>
                <w:rFonts w:eastAsia="Batang"/>
                <w:lang w:eastAsia="ja-JP"/>
              </w:rPr>
            </w:pPr>
          </w:p>
        </w:tc>
        <w:tc>
          <w:tcPr>
            <w:tcW w:w="1440" w:type="dxa"/>
          </w:tcPr>
          <w:p w14:paraId="5AD0106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B133887" w14:textId="77777777" w:rsidR="00F02090" w:rsidRPr="00FD0425" w:rsidRDefault="00F02090" w:rsidP="0073372F">
            <w:pPr>
              <w:pStyle w:val="TAL"/>
              <w:keepNext w:val="0"/>
              <w:keepLines w:val="0"/>
              <w:widowControl w:val="0"/>
              <w:rPr>
                <w:lang w:eastAsia="ja-JP"/>
              </w:rPr>
            </w:pPr>
          </w:p>
        </w:tc>
        <w:tc>
          <w:tcPr>
            <w:tcW w:w="2880" w:type="dxa"/>
          </w:tcPr>
          <w:p w14:paraId="2B6C9AD1" w14:textId="77777777" w:rsidR="00F02090" w:rsidRPr="00FD0425" w:rsidRDefault="00F02090" w:rsidP="0073372F">
            <w:pPr>
              <w:pStyle w:val="TAL"/>
              <w:keepNext w:val="0"/>
              <w:keepLines w:val="0"/>
              <w:widowControl w:val="0"/>
              <w:rPr>
                <w:lang w:eastAsia="ja-JP"/>
              </w:rPr>
            </w:pPr>
          </w:p>
        </w:tc>
      </w:tr>
      <w:tr w:rsidR="00F02090" w:rsidRPr="00FD0425" w14:paraId="793B72DD" w14:textId="77777777" w:rsidTr="005926E2">
        <w:tc>
          <w:tcPr>
            <w:tcW w:w="2448" w:type="dxa"/>
          </w:tcPr>
          <w:p w14:paraId="2F92734C" w14:textId="77777777" w:rsidR="00F02090" w:rsidRPr="00FD0425" w:rsidRDefault="00F02090" w:rsidP="0073372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73372F">
            <w:pPr>
              <w:pStyle w:val="TAL"/>
              <w:keepNext w:val="0"/>
              <w:keepLines w:val="0"/>
              <w:widowControl w:val="0"/>
              <w:rPr>
                <w:rFonts w:eastAsia="Batang"/>
                <w:lang w:eastAsia="ja-JP"/>
              </w:rPr>
            </w:pPr>
          </w:p>
        </w:tc>
        <w:tc>
          <w:tcPr>
            <w:tcW w:w="1440" w:type="dxa"/>
          </w:tcPr>
          <w:p w14:paraId="500BE1E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1..&lt;maxnoofQoSFlows&gt;</w:t>
            </w:r>
          </w:p>
        </w:tc>
        <w:tc>
          <w:tcPr>
            <w:tcW w:w="1872" w:type="dxa"/>
          </w:tcPr>
          <w:p w14:paraId="72E62C06" w14:textId="77777777" w:rsidR="00F02090" w:rsidRPr="00FD0425" w:rsidRDefault="00F02090" w:rsidP="0073372F">
            <w:pPr>
              <w:pStyle w:val="TAL"/>
              <w:keepNext w:val="0"/>
              <w:keepLines w:val="0"/>
              <w:widowControl w:val="0"/>
              <w:rPr>
                <w:lang w:eastAsia="ja-JP"/>
              </w:rPr>
            </w:pPr>
          </w:p>
        </w:tc>
        <w:tc>
          <w:tcPr>
            <w:tcW w:w="2880" w:type="dxa"/>
          </w:tcPr>
          <w:p w14:paraId="0333E742" w14:textId="77777777" w:rsidR="00F02090" w:rsidRPr="00FD0425" w:rsidRDefault="00F02090" w:rsidP="0073372F">
            <w:pPr>
              <w:pStyle w:val="TAL"/>
              <w:keepNext w:val="0"/>
              <w:keepLines w:val="0"/>
              <w:widowControl w:val="0"/>
              <w:rPr>
                <w:lang w:eastAsia="ja-JP"/>
              </w:rPr>
            </w:pPr>
          </w:p>
        </w:tc>
      </w:tr>
      <w:tr w:rsidR="00F02090" w:rsidRPr="00FD0425" w14:paraId="7D219D0F" w14:textId="77777777" w:rsidTr="005926E2">
        <w:tc>
          <w:tcPr>
            <w:tcW w:w="2448" w:type="dxa"/>
          </w:tcPr>
          <w:p w14:paraId="78B288B6" w14:textId="77777777" w:rsidR="00F02090" w:rsidRPr="00FD0425" w:rsidRDefault="00F02090" w:rsidP="0073372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Pr>
          <w:p w14:paraId="7D5195EE" w14:textId="77777777" w:rsidR="00F02090" w:rsidRPr="00FD0425" w:rsidRDefault="00F02090" w:rsidP="0073372F">
            <w:pPr>
              <w:pStyle w:val="TAL"/>
              <w:keepNext w:val="0"/>
              <w:keepLines w:val="0"/>
              <w:widowControl w:val="0"/>
              <w:rPr>
                <w:bCs/>
                <w:i/>
                <w:szCs w:val="18"/>
                <w:lang w:eastAsia="ja-JP"/>
              </w:rPr>
            </w:pPr>
          </w:p>
        </w:tc>
        <w:tc>
          <w:tcPr>
            <w:tcW w:w="1872" w:type="dxa"/>
          </w:tcPr>
          <w:p w14:paraId="3DF1C4EC"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7F1C5624" w14:textId="77777777" w:rsidR="00F02090" w:rsidRPr="00FD0425" w:rsidRDefault="00F02090" w:rsidP="0073372F">
            <w:pPr>
              <w:pStyle w:val="TAL"/>
              <w:keepNext w:val="0"/>
              <w:keepLines w:val="0"/>
              <w:widowControl w:val="0"/>
              <w:rPr>
                <w:lang w:eastAsia="ja-JP"/>
              </w:rPr>
            </w:pPr>
          </w:p>
        </w:tc>
      </w:tr>
      <w:tr w:rsidR="00F02090" w:rsidRPr="00FD0425" w14:paraId="0C17E4B3" w14:textId="77777777" w:rsidTr="005926E2">
        <w:tc>
          <w:tcPr>
            <w:tcW w:w="2448" w:type="dxa"/>
          </w:tcPr>
          <w:p w14:paraId="0D933D91" w14:textId="77777777" w:rsidR="00F02090" w:rsidRPr="00FD0425" w:rsidRDefault="00F02090" w:rsidP="0073372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2028B0B" w14:textId="77777777" w:rsidR="00F02090" w:rsidRPr="00FD0425" w:rsidRDefault="00F02090" w:rsidP="0073372F">
            <w:pPr>
              <w:pStyle w:val="TAL"/>
              <w:keepNext w:val="0"/>
              <w:keepLines w:val="0"/>
              <w:widowControl w:val="0"/>
              <w:rPr>
                <w:bCs/>
                <w:i/>
                <w:szCs w:val="18"/>
                <w:lang w:eastAsia="ja-JP"/>
              </w:rPr>
            </w:pPr>
          </w:p>
        </w:tc>
        <w:tc>
          <w:tcPr>
            <w:tcW w:w="1872" w:type="dxa"/>
          </w:tcPr>
          <w:p w14:paraId="669D2ABE"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367D9DB4" w14:textId="77777777" w:rsidR="00F02090" w:rsidRPr="00FD0425" w:rsidRDefault="00F02090" w:rsidP="0073372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5926E2">
        <w:tc>
          <w:tcPr>
            <w:tcW w:w="2448" w:type="dxa"/>
          </w:tcPr>
          <w:p w14:paraId="0BAD667F" w14:textId="77777777" w:rsidR="00470EAD" w:rsidRPr="00FD0425" w:rsidRDefault="00470EAD" w:rsidP="0073372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40307AA" w14:textId="77777777" w:rsidR="00470EAD" w:rsidRPr="00FD0425" w:rsidRDefault="00470EAD" w:rsidP="0073372F">
            <w:pPr>
              <w:pStyle w:val="TAL"/>
              <w:keepNext w:val="0"/>
              <w:keepLines w:val="0"/>
              <w:widowControl w:val="0"/>
              <w:rPr>
                <w:bCs/>
                <w:i/>
                <w:szCs w:val="18"/>
                <w:lang w:eastAsia="ja-JP"/>
              </w:rPr>
            </w:pPr>
          </w:p>
        </w:tc>
        <w:tc>
          <w:tcPr>
            <w:tcW w:w="1872" w:type="dxa"/>
          </w:tcPr>
          <w:p w14:paraId="3349E890" w14:textId="77777777" w:rsidR="00470EAD" w:rsidRPr="00FD0425" w:rsidRDefault="00470EAD"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880" w:type="dxa"/>
          </w:tcPr>
          <w:p w14:paraId="356BB40E" w14:textId="77777777" w:rsidR="00470EAD" w:rsidRPr="00FD0425" w:rsidRDefault="00470EAD" w:rsidP="0073372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5926E2">
        <w:tc>
          <w:tcPr>
            <w:tcW w:w="2448" w:type="dxa"/>
          </w:tcPr>
          <w:p w14:paraId="6746C78E" w14:textId="77777777" w:rsidR="00F02090" w:rsidRPr="00FD0425" w:rsidRDefault="00F02090" w:rsidP="0073372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73372F">
            <w:pPr>
              <w:pStyle w:val="TAL"/>
              <w:keepNext w:val="0"/>
              <w:keepLines w:val="0"/>
              <w:widowControl w:val="0"/>
              <w:rPr>
                <w:rFonts w:eastAsia="Batang"/>
                <w:lang w:eastAsia="ja-JP"/>
              </w:rPr>
            </w:pPr>
          </w:p>
        </w:tc>
        <w:tc>
          <w:tcPr>
            <w:tcW w:w="1440" w:type="dxa"/>
          </w:tcPr>
          <w:p w14:paraId="5A5907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0..1</w:t>
            </w:r>
          </w:p>
        </w:tc>
        <w:tc>
          <w:tcPr>
            <w:tcW w:w="1872" w:type="dxa"/>
          </w:tcPr>
          <w:p w14:paraId="2471539F" w14:textId="77777777" w:rsidR="00F02090" w:rsidRPr="00FD0425" w:rsidRDefault="00F02090" w:rsidP="0073372F">
            <w:pPr>
              <w:pStyle w:val="TAL"/>
              <w:keepNext w:val="0"/>
              <w:keepLines w:val="0"/>
              <w:widowControl w:val="0"/>
              <w:rPr>
                <w:lang w:val="sv-SE" w:eastAsia="ja-JP"/>
              </w:rPr>
            </w:pPr>
          </w:p>
        </w:tc>
        <w:tc>
          <w:tcPr>
            <w:tcW w:w="2880" w:type="dxa"/>
          </w:tcPr>
          <w:p w14:paraId="2AA1CDEF" w14:textId="77777777" w:rsidR="00F02090" w:rsidRPr="00FD0425" w:rsidRDefault="00F02090" w:rsidP="0073372F">
            <w:pPr>
              <w:pStyle w:val="TAL"/>
              <w:keepNext w:val="0"/>
              <w:keepLines w:val="0"/>
              <w:widowControl w:val="0"/>
              <w:rPr>
                <w:lang w:eastAsia="ja-JP"/>
              </w:rPr>
            </w:pPr>
          </w:p>
        </w:tc>
      </w:tr>
      <w:tr w:rsidR="00F02090" w:rsidRPr="00FD0425" w14:paraId="285F05E2" w14:textId="77777777" w:rsidTr="005926E2">
        <w:tc>
          <w:tcPr>
            <w:tcW w:w="2448" w:type="dxa"/>
          </w:tcPr>
          <w:p w14:paraId="13455B86" w14:textId="77777777" w:rsidR="00F02090" w:rsidRPr="00FD0425" w:rsidRDefault="00F02090" w:rsidP="0073372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73372F">
            <w:pPr>
              <w:pStyle w:val="TAL"/>
              <w:keepNext w:val="0"/>
              <w:keepLines w:val="0"/>
              <w:widowControl w:val="0"/>
              <w:rPr>
                <w:rFonts w:eastAsia="Batang"/>
                <w:lang w:eastAsia="ja-JP"/>
              </w:rPr>
            </w:pPr>
          </w:p>
        </w:tc>
        <w:tc>
          <w:tcPr>
            <w:tcW w:w="1440" w:type="dxa"/>
          </w:tcPr>
          <w:p w14:paraId="0D51F696"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1..&lt;maxnoofDRBs&gt;</w:t>
            </w:r>
          </w:p>
        </w:tc>
        <w:tc>
          <w:tcPr>
            <w:tcW w:w="1872" w:type="dxa"/>
          </w:tcPr>
          <w:p w14:paraId="1C6D9CE7" w14:textId="77777777" w:rsidR="00F02090" w:rsidRPr="00FD0425" w:rsidRDefault="00F02090" w:rsidP="0073372F">
            <w:pPr>
              <w:pStyle w:val="TAL"/>
              <w:keepNext w:val="0"/>
              <w:keepLines w:val="0"/>
              <w:widowControl w:val="0"/>
              <w:rPr>
                <w:lang w:eastAsia="ja-JP"/>
              </w:rPr>
            </w:pPr>
          </w:p>
        </w:tc>
        <w:tc>
          <w:tcPr>
            <w:tcW w:w="2880" w:type="dxa"/>
          </w:tcPr>
          <w:p w14:paraId="34291D8A" w14:textId="77777777" w:rsidR="00F02090" w:rsidRPr="00FD0425" w:rsidRDefault="00F02090" w:rsidP="0073372F">
            <w:pPr>
              <w:pStyle w:val="TAL"/>
              <w:keepNext w:val="0"/>
              <w:keepLines w:val="0"/>
              <w:widowControl w:val="0"/>
              <w:rPr>
                <w:lang w:eastAsia="ja-JP"/>
              </w:rPr>
            </w:pPr>
          </w:p>
        </w:tc>
      </w:tr>
      <w:tr w:rsidR="00F02090" w:rsidRPr="00FD0425" w14:paraId="7043E9D9" w14:textId="77777777" w:rsidTr="005926E2">
        <w:tc>
          <w:tcPr>
            <w:tcW w:w="2448" w:type="dxa"/>
          </w:tcPr>
          <w:p w14:paraId="60718544"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2667BA75" w14:textId="77777777" w:rsidR="00F02090" w:rsidRPr="00FD0425" w:rsidRDefault="00F02090" w:rsidP="0073372F">
            <w:pPr>
              <w:pStyle w:val="TAL"/>
              <w:keepNext w:val="0"/>
              <w:keepLines w:val="0"/>
              <w:widowControl w:val="0"/>
              <w:rPr>
                <w:lang w:eastAsia="ja-JP"/>
              </w:rPr>
            </w:pPr>
          </w:p>
        </w:tc>
        <w:tc>
          <w:tcPr>
            <w:tcW w:w="1872" w:type="dxa"/>
          </w:tcPr>
          <w:p w14:paraId="7468D65E"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74F4D95E" w14:textId="77777777" w:rsidR="00F02090" w:rsidRPr="00FD0425" w:rsidRDefault="00F02090" w:rsidP="0073372F">
            <w:pPr>
              <w:pStyle w:val="TAL"/>
              <w:keepNext w:val="0"/>
              <w:keepLines w:val="0"/>
              <w:widowControl w:val="0"/>
              <w:rPr>
                <w:lang w:eastAsia="zh-CN"/>
              </w:rPr>
            </w:pPr>
          </w:p>
        </w:tc>
      </w:tr>
      <w:tr w:rsidR="00F02090" w:rsidRPr="00FD0425" w14:paraId="042A4B2B" w14:textId="77777777" w:rsidTr="005926E2">
        <w:tc>
          <w:tcPr>
            <w:tcW w:w="2448" w:type="dxa"/>
          </w:tcPr>
          <w:p w14:paraId="786F3007"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6E02A23" w14:textId="77777777" w:rsidR="00F02090" w:rsidRPr="00FD0425" w:rsidRDefault="00F02090" w:rsidP="0073372F">
            <w:pPr>
              <w:pStyle w:val="TAL"/>
              <w:keepNext w:val="0"/>
              <w:keepLines w:val="0"/>
              <w:widowControl w:val="0"/>
              <w:rPr>
                <w:lang w:eastAsia="ja-JP"/>
              </w:rPr>
            </w:pPr>
          </w:p>
        </w:tc>
        <w:tc>
          <w:tcPr>
            <w:tcW w:w="1872" w:type="dxa"/>
          </w:tcPr>
          <w:p w14:paraId="10BD6FC3"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4E7546CF" w14:textId="77777777" w:rsidR="00F02090" w:rsidRPr="00FD0425" w:rsidRDefault="00F02090" w:rsidP="0073372F">
            <w:pPr>
              <w:pStyle w:val="TAL"/>
              <w:keepNext w:val="0"/>
              <w:keepLines w:val="0"/>
              <w:widowControl w:val="0"/>
              <w:rPr>
                <w:lang w:eastAsia="zh-CN"/>
              </w:rPr>
            </w:pPr>
          </w:p>
        </w:tc>
      </w:tr>
      <w:tr w:rsidR="00F02090" w:rsidRPr="00FD0425" w14:paraId="6BB7EA6F" w14:textId="77777777" w:rsidTr="005926E2">
        <w:tc>
          <w:tcPr>
            <w:tcW w:w="2448" w:type="dxa"/>
          </w:tcPr>
          <w:p w14:paraId="65926D89"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3D8114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1BFAB7BB" w14:textId="77777777" w:rsidR="00F02090" w:rsidRPr="00FD0425" w:rsidRDefault="00F02090" w:rsidP="0073372F">
            <w:pPr>
              <w:pStyle w:val="TAL"/>
              <w:keepNext w:val="0"/>
              <w:keepLines w:val="0"/>
              <w:widowControl w:val="0"/>
              <w:rPr>
                <w:lang w:eastAsia="ja-JP"/>
              </w:rPr>
            </w:pPr>
          </w:p>
        </w:tc>
        <w:tc>
          <w:tcPr>
            <w:tcW w:w="1872" w:type="dxa"/>
          </w:tcPr>
          <w:p w14:paraId="7C6731A2"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1DE8169B" w14:textId="77777777" w:rsidR="00F02090" w:rsidRPr="00FD0425" w:rsidRDefault="00F02090" w:rsidP="0073372F">
            <w:pPr>
              <w:pStyle w:val="TAL"/>
              <w:keepNext w:val="0"/>
              <w:keepLines w:val="0"/>
              <w:widowControl w:val="0"/>
              <w:rPr>
                <w:szCs w:val="18"/>
                <w:lang w:eastAsia="ja-JP"/>
              </w:rPr>
            </w:pPr>
          </w:p>
        </w:tc>
      </w:tr>
    </w:tbl>
    <w:p w14:paraId="09A99206"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73372F">
      <w:pPr>
        <w:widowControl w:val="0"/>
        <w:rPr>
          <w:rFonts w:eastAsia="SimSun"/>
          <w:lang w:eastAsia="zh-CN"/>
        </w:rPr>
      </w:pPr>
    </w:p>
    <w:p w14:paraId="7803FA7E" w14:textId="77777777" w:rsidR="00F02090" w:rsidRPr="00FD0425" w:rsidRDefault="00F02090" w:rsidP="0073372F">
      <w:pPr>
        <w:pStyle w:val="Heading4"/>
        <w:keepNext w:val="0"/>
        <w:keepLines w:val="0"/>
        <w:widowControl w:val="0"/>
      </w:pPr>
      <w:bookmarkStart w:id="4930" w:name="_CR9_2_1_17"/>
      <w:bookmarkStart w:id="4931" w:name="_Toc20955253"/>
      <w:bookmarkStart w:id="4932" w:name="_Toc29991450"/>
      <w:bookmarkStart w:id="4933" w:name="_Toc36555850"/>
      <w:bookmarkStart w:id="4934" w:name="_Toc44497570"/>
      <w:bookmarkStart w:id="4935" w:name="_Toc45107958"/>
      <w:bookmarkStart w:id="4936" w:name="_Toc45901578"/>
      <w:bookmarkStart w:id="4937" w:name="_Toc51850657"/>
      <w:bookmarkStart w:id="4938" w:name="_Toc56693660"/>
      <w:bookmarkStart w:id="4939" w:name="_Toc64447203"/>
      <w:bookmarkStart w:id="4940" w:name="_Toc66286697"/>
      <w:bookmarkStart w:id="4941" w:name="_Toc74151392"/>
      <w:bookmarkStart w:id="4942" w:name="_Toc88653864"/>
      <w:bookmarkStart w:id="4943" w:name="_Toc97904220"/>
      <w:bookmarkStart w:id="4944" w:name="_Toc105175261"/>
      <w:bookmarkStart w:id="4945" w:name="_Toc113826291"/>
      <w:bookmarkStart w:id="4946" w:name="_Toc175586873"/>
      <w:bookmarkEnd w:id="4930"/>
      <w:r w:rsidRPr="00FD0425">
        <w:t>9.2.1.17</w:t>
      </w:r>
      <w:r w:rsidRPr="00FD0425">
        <w:tab/>
        <w:t>Data Forwarding and Offloading Info from source NG-RAN node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4BADBDF1" w14:textId="77777777" w:rsidR="00F02090" w:rsidRPr="00FD0425" w:rsidRDefault="00F02090" w:rsidP="0073372F">
      <w:pPr>
        <w:widowControl w:val="0"/>
      </w:pPr>
      <w:r w:rsidRPr="00FD0425">
        <w:t>This IE contains information from a source NG-RAN node regarding per QoS flow proposed data forwarding and offloading.</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FD0425" w14:paraId="1CF21F22" w14:textId="77777777" w:rsidTr="0073372F">
        <w:trPr>
          <w:tblHeader/>
        </w:trPr>
        <w:tc>
          <w:tcPr>
            <w:tcW w:w="2160" w:type="dxa"/>
          </w:tcPr>
          <w:p w14:paraId="635C9E4A" w14:textId="77777777" w:rsidR="006E7207" w:rsidRPr="00FD0425" w:rsidRDefault="006E7207" w:rsidP="0073372F">
            <w:pPr>
              <w:pStyle w:val="TAH"/>
              <w:keepNext w:val="0"/>
              <w:keepLines w:val="0"/>
              <w:widowControl w:val="0"/>
            </w:pPr>
            <w:r w:rsidRPr="00FD0425">
              <w:t>IE/Group Name</w:t>
            </w:r>
          </w:p>
        </w:tc>
        <w:tc>
          <w:tcPr>
            <w:tcW w:w="1080" w:type="dxa"/>
          </w:tcPr>
          <w:p w14:paraId="7331719E" w14:textId="77777777" w:rsidR="006E7207" w:rsidRPr="00FD0425" w:rsidRDefault="006E7207" w:rsidP="0073372F">
            <w:pPr>
              <w:pStyle w:val="TAH"/>
              <w:keepNext w:val="0"/>
              <w:keepLines w:val="0"/>
              <w:widowControl w:val="0"/>
            </w:pPr>
            <w:r w:rsidRPr="00FD0425">
              <w:t>Presence</w:t>
            </w:r>
          </w:p>
        </w:tc>
        <w:tc>
          <w:tcPr>
            <w:tcW w:w="1080" w:type="dxa"/>
          </w:tcPr>
          <w:p w14:paraId="4AE0BA73" w14:textId="77777777" w:rsidR="006E7207" w:rsidRPr="00FD0425" w:rsidRDefault="006E7207" w:rsidP="0073372F">
            <w:pPr>
              <w:pStyle w:val="TAH"/>
              <w:keepNext w:val="0"/>
              <w:keepLines w:val="0"/>
              <w:widowControl w:val="0"/>
            </w:pPr>
            <w:r w:rsidRPr="00FD0425">
              <w:t>Range</w:t>
            </w:r>
          </w:p>
        </w:tc>
        <w:tc>
          <w:tcPr>
            <w:tcW w:w="1512" w:type="dxa"/>
          </w:tcPr>
          <w:p w14:paraId="2A5DB7F4" w14:textId="77777777" w:rsidR="006E7207" w:rsidRPr="00FD0425" w:rsidRDefault="006E7207" w:rsidP="0073372F">
            <w:pPr>
              <w:pStyle w:val="TAH"/>
              <w:keepNext w:val="0"/>
              <w:keepLines w:val="0"/>
              <w:widowControl w:val="0"/>
            </w:pPr>
            <w:r w:rsidRPr="00FD0425">
              <w:t>IE type and reference</w:t>
            </w:r>
          </w:p>
        </w:tc>
        <w:tc>
          <w:tcPr>
            <w:tcW w:w="1728" w:type="dxa"/>
          </w:tcPr>
          <w:p w14:paraId="6866CDE0" w14:textId="77777777" w:rsidR="006E7207" w:rsidRPr="00FD0425" w:rsidRDefault="006E7207" w:rsidP="0073372F">
            <w:pPr>
              <w:pStyle w:val="TAH"/>
              <w:keepNext w:val="0"/>
              <w:keepLines w:val="0"/>
              <w:widowControl w:val="0"/>
            </w:pPr>
            <w:r w:rsidRPr="00FD0425">
              <w:t>Semantics description</w:t>
            </w:r>
          </w:p>
        </w:tc>
        <w:tc>
          <w:tcPr>
            <w:tcW w:w="1080" w:type="dxa"/>
          </w:tcPr>
          <w:p w14:paraId="4AF4FA18" w14:textId="77777777" w:rsidR="006E7207" w:rsidRPr="00FD0425" w:rsidRDefault="006E7207" w:rsidP="0073372F">
            <w:pPr>
              <w:pStyle w:val="TAH"/>
              <w:keepNext w:val="0"/>
              <w:keepLines w:val="0"/>
              <w:widowControl w:val="0"/>
            </w:pPr>
            <w:r w:rsidRPr="00FD0425">
              <w:t>Criticality</w:t>
            </w:r>
          </w:p>
        </w:tc>
        <w:tc>
          <w:tcPr>
            <w:tcW w:w="1080" w:type="dxa"/>
          </w:tcPr>
          <w:p w14:paraId="332B3DE4" w14:textId="77777777" w:rsidR="006E7207" w:rsidRPr="00FD0425" w:rsidRDefault="006E7207" w:rsidP="0073372F">
            <w:pPr>
              <w:pStyle w:val="TAH"/>
              <w:keepNext w:val="0"/>
              <w:keepLines w:val="0"/>
              <w:widowControl w:val="0"/>
            </w:pPr>
            <w:r w:rsidRPr="00FD0425">
              <w:t>Assigned Criticality</w:t>
            </w:r>
          </w:p>
        </w:tc>
      </w:tr>
      <w:tr w:rsidR="00940917" w:rsidRPr="00FD0425" w14:paraId="17EEA057" w14:textId="77777777" w:rsidTr="0073372F">
        <w:tc>
          <w:tcPr>
            <w:tcW w:w="2160" w:type="dxa"/>
          </w:tcPr>
          <w:p w14:paraId="0FA123E3" w14:textId="77777777" w:rsidR="00940917" w:rsidRPr="00FD0425" w:rsidRDefault="00940917" w:rsidP="0073372F">
            <w:pPr>
              <w:pStyle w:val="TAL"/>
              <w:keepNext w:val="0"/>
              <w:keepLines w:val="0"/>
              <w:widowControl w:val="0"/>
              <w:rPr>
                <w:lang w:eastAsia="ja-JP"/>
              </w:rPr>
            </w:pPr>
            <w:r w:rsidRPr="00FD0425">
              <w:rPr>
                <w:rFonts w:eastAsia="Batang"/>
                <w:b/>
                <w:lang w:eastAsia="ja-JP"/>
              </w:rPr>
              <w:t>QoS Flows To Be Forwarded List</w:t>
            </w:r>
          </w:p>
        </w:tc>
        <w:tc>
          <w:tcPr>
            <w:tcW w:w="1080" w:type="dxa"/>
          </w:tcPr>
          <w:p w14:paraId="33EA6859" w14:textId="77777777" w:rsidR="00940917" w:rsidRPr="00FD0425" w:rsidRDefault="00940917" w:rsidP="0073372F">
            <w:pPr>
              <w:pStyle w:val="TAL"/>
              <w:keepNext w:val="0"/>
              <w:keepLines w:val="0"/>
              <w:widowControl w:val="0"/>
              <w:rPr>
                <w:rFonts w:eastAsia="Batang"/>
                <w:lang w:eastAsia="ja-JP"/>
              </w:rPr>
            </w:pPr>
          </w:p>
        </w:tc>
        <w:tc>
          <w:tcPr>
            <w:tcW w:w="1080" w:type="dxa"/>
          </w:tcPr>
          <w:p w14:paraId="42B1F09A" w14:textId="77777777" w:rsidR="00940917" w:rsidRPr="00FD0425" w:rsidRDefault="00940917" w:rsidP="0073372F">
            <w:pPr>
              <w:pStyle w:val="TAL"/>
              <w:keepNext w:val="0"/>
              <w:keepLines w:val="0"/>
              <w:widowControl w:val="0"/>
              <w:rPr>
                <w:bCs/>
                <w:i/>
                <w:szCs w:val="18"/>
                <w:lang w:eastAsia="ja-JP"/>
              </w:rPr>
            </w:pPr>
            <w:r w:rsidRPr="00FD0425">
              <w:rPr>
                <w:i/>
                <w:lang w:eastAsia="ja-JP"/>
              </w:rPr>
              <w:t>1</w:t>
            </w:r>
          </w:p>
        </w:tc>
        <w:tc>
          <w:tcPr>
            <w:tcW w:w="1512" w:type="dxa"/>
          </w:tcPr>
          <w:p w14:paraId="3F682EB8" w14:textId="77777777" w:rsidR="00940917" w:rsidRPr="00FD0425" w:rsidRDefault="00940917" w:rsidP="0073372F">
            <w:pPr>
              <w:pStyle w:val="TAL"/>
              <w:keepNext w:val="0"/>
              <w:keepLines w:val="0"/>
              <w:widowControl w:val="0"/>
              <w:rPr>
                <w:lang w:eastAsia="ja-JP"/>
              </w:rPr>
            </w:pPr>
          </w:p>
        </w:tc>
        <w:tc>
          <w:tcPr>
            <w:tcW w:w="1728" w:type="dxa"/>
          </w:tcPr>
          <w:p w14:paraId="1AD51C77" w14:textId="77777777" w:rsidR="00940917" w:rsidRPr="00FD0425" w:rsidRDefault="00940917" w:rsidP="0073372F">
            <w:pPr>
              <w:pStyle w:val="TAL"/>
              <w:keepNext w:val="0"/>
              <w:keepLines w:val="0"/>
              <w:widowControl w:val="0"/>
              <w:rPr>
                <w:iCs/>
                <w:lang w:eastAsia="ja-JP"/>
              </w:rPr>
            </w:pPr>
          </w:p>
        </w:tc>
        <w:tc>
          <w:tcPr>
            <w:tcW w:w="1080" w:type="dxa"/>
          </w:tcPr>
          <w:p w14:paraId="7CB1CF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4C84A65A" w14:textId="77777777" w:rsidR="00940917" w:rsidRPr="00FD0425" w:rsidRDefault="00940917" w:rsidP="0073372F">
            <w:pPr>
              <w:pStyle w:val="TAC"/>
              <w:keepNext w:val="0"/>
              <w:keepLines w:val="0"/>
              <w:widowControl w:val="0"/>
              <w:rPr>
                <w:lang w:eastAsia="ja-JP"/>
              </w:rPr>
            </w:pPr>
          </w:p>
        </w:tc>
      </w:tr>
      <w:tr w:rsidR="00940917" w:rsidRPr="00FD0425" w14:paraId="4C4291E8" w14:textId="77777777" w:rsidTr="0073372F">
        <w:tc>
          <w:tcPr>
            <w:tcW w:w="2160" w:type="dxa"/>
          </w:tcPr>
          <w:p w14:paraId="3889F4AF" w14:textId="77777777" w:rsidR="00940917" w:rsidRPr="00FD0425" w:rsidRDefault="00940917" w:rsidP="0073372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080" w:type="dxa"/>
          </w:tcPr>
          <w:p w14:paraId="1F7CB791" w14:textId="77777777" w:rsidR="00940917" w:rsidRPr="00FD0425" w:rsidRDefault="00940917" w:rsidP="0073372F">
            <w:pPr>
              <w:pStyle w:val="TAL"/>
              <w:keepNext w:val="0"/>
              <w:keepLines w:val="0"/>
              <w:widowControl w:val="0"/>
              <w:rPr>
                <w:rFonts w:eastAsia="Batang"/>
                <w:lang w:eastAsia="ja-JP"/>
              </w:rPr>
            </w:pPr>
          </w:p>
        </w:tc>
        <w:tc>
          <w:tcPr>
            <w:tcW w:w="1080" w:type="dxa"/>
          </w:tcPr>
          <w:p w14:paraId="0E9AEEED" w14:textId="77777777" w:rsidR="00940917" w:rsidRPr="00FD0425" w:rsidRDefault="0094091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8CCA4E1" w14:textId="77777777" w:rsidR="00940917" w:rsidRPr="00FD0425" w:rsidRDefault="00940917" w:rsidP="0073372F">
            <w:pPr>
              <w:pStyle w:val="TAL"/>
              <w:keepNext w:val="0"/>
              <w:keepLines w:val="0"/>
              <w:widowControl w:val="0"/>
              <w:rPr>
                <w:lang w:eastAsia="ja-JP"/>
              </w:rPr>
            </w:pPr>
          </w:p>
        </w:tc>
        <w:tc>
          <w:tcPr>
            <w:tcW w:w="1728" w:type="dxa"/>
          </w:tcPr>
          <w:p w14:paraId="0DDE4114" w14:textId="77777777" w:rsidR="00940917" w:rsidRPr="00FD0425" w:rsidRDefault="00940917" w:rsidP="0073372F">
            <w:pPr>
              <w:pStyle w:val="TAL"/>
              <w:keepNext w:val="0"/>
              <w:keepLines w:val="0"/>
              <w:widowControl w:val="0"/>
              <w:rPr>
                <w:iCs/>
                <w:lang w:eastAsia="ja-JP"/>
              </w:rPr>
            </w:pPr>
          </w:p>
        </w:tc>
        <w:tc>
          <w:tcPr>
            <w:tcW w:w="1080" w:type="dxa"/>
          </w:tcPr>
          <w:p w14:paraId="227360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3F5C1FF3" w14:textId="77777777" w:rsidR="00940917" w:rsidRPr="00FD0425" w:rsidRDefault="00940917" w:rsidP="0073372F">
            <w:pPr>
              <w:pStyle w:val="TAC"/>
              <w:keepNext w:val="0"/>
              <w:keepLines w:val="0"/>
              <w:widowControl w:val="0"/>
              <w:rPr>
                <w:lang w:eastAsia="ja-JP"/>
              </w:rPr>
            </w:pPr>
          </w:p>
        </w:tc>
      </w:tr>
      <w:tr w:rsidR="00940917" w:rsidRPr="00FD0425" w14:paraId="58DEAF09" w14:textId="77777777" w:rsidTr="0073372F">
        <w:tc>
          <w:tcPr>
            <w:tcW w:w="2160" w:type="dxa"/>
          </w:tcPr>
          <w:p w14:paraId="30E448F3" w14:textId="77777777" w:rsidR="00940917" w:rsidRPr="00FD0425" w:rsidRDefault="00940917" w:rsidP="0073372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0CF59AF"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B06C62" w14:textId="77777777" w:rsidR="00940917" w:rsidRPr="00FD0425" w:rsidRDefault="00940917" w:rsidP="0073372F">
            <w:pPr>
              <w:pStyle w:val="TAL"/>
              <w:keepNext w:val="0"/>
              <w:keepLines w:val="0"/>
              <w:widowControl w:val="0"/>
              <w:rPr>
                <w:bCs/>
                <w:i/>
                <w:szCs w:val="18"/>
                <w:lang w:eastAsia="ja-JP"/>
              </w:rPr>
            </w:pPr>
          </w:p>
        </w:tc>
        <w:tc>
          <w:tcPr>
            <w:tcW w:w="1512" w:type="dxa"/>
          </w:tcPr>
          <w:p w14:paraId="243AD554" w14:textId="77777777" w:rsidR="00940917" w:rsidRPr="00FD0425" w:rsidRDefault="00940917" w:rsidP="0073372F">
            <w:pPr>
              <w:pStyle w:val="TAL"/>
              <w:keepNext w:val="0"/>
              <w:keepLines w:val="0"/>
              <w:widowControl w:val="0"/>
              <w:rPr>
                <w:lang w:eastAsia="ja-JP"/>
              </w:rPr>
            </w:pPr>
            <w:r w:rsidRPr="00FD0425">
              <w:rPr>
                <w:lang w:eastAsia="ja-JP"/>
              </w:rPr>
              <w:t>9.2.3.10</w:t>
            </w:r>
          </w:p>
        </w:tc>
        <w:tc>
          <w:tcPr>
            <w:tcW w:w="1728" w:type="dxa"/>
          </w:tcPr>
          <w:p w14:paraId="0016B662" w14:textId="77777777" w:rsidR="00940917" w:rsidRPr="00FD0425" w:rsidRDefault="00940917" w:rsidP="0073372F">
            <w:pPr>
              <w:pStyle w:val="TAL"/>
              <w:keepNext w:val="0"/>
              <w:keepLines w:val="0"/>
              <w:widowControl w:val="0"/>
              <w:rPr>
                <w:iCs/>
                <w:lang w:eastAsia="ja-JP"/>
              </w:rPr>
            </w:pPr>
          </w:p>
        </w:tc>
        <w:tc>
          <w:tcPr>
            <w:tcW w:w="1080" w:type="dxa"/>
          </w:tcPr>
          <w:p w14:paraId="025F904B"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272F33B0" w14:textId="77777777" w:rsidR="00940917" w:rsidRPr="00FD0425" w:rsidRDefault="00940917" w:rsidP="0073372F">
            <w:pPr>
              <w:pStyle w:val="TAC"/>
              <w:keepNext w:val="0"/>
              <w:keepLines w:val="0"/>
              <w:widowControl w:val="0"/>
              <w:rPr>
                <w:lang w:eastAsia="ja-JP"/>
              </w:rPr>
            </w:pPr>
          </w:p>
        </w:tc>
      </w:tr>
      <w:tr w:rsidR="00940917" w:rsidRPr="00FD0425" w14:paraId="5EF82681" w14:textId="77777777" w:rsidTr="0073372F">
        <w:tc>
          <w:tcPr>
            <w:tcW w:w="2160" w:type="dxa"/>
          </w:tcPr>
          <w:p w14:paraId="71EDDA90"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&gt;&gt;DL Forwarding</w:t>
            </w:r>
          </w:p>
        </w:tc>
        <w:tc>
          <w:tcPr>
            <w:tcW w:w="1080" w:type="dxa"/>
          </w:tcPr>
          <w:p w14:paraId="4CE6AE8A"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8C2B115" w14:textId="77777777" w:rsidR="00940917" w:rsidRPr="00FD0425" w:rsidRDefault="00940917" w:rsidP="0073372F">
            <w:pPr>
              <w:pStyle w:val="TAL"/>
              <w:keepNext w:val="0"/>
              <w:keepLines w:val="0"/>
              <w:widowControl w:val="0"/>
              <w:rPr>
                <w:bCs/>
                <w:i/>
                <w:szCs w:val="18"/>
                <w:lang w:eastAsia="ja-JP"/>
              </w:rPr>
            </w:pPr>
          </w:p>
        </w:tc>
        <w:tc>
          <w:tcPr>
            <w:tcW w:w="1512" w:type="dxa"/>
          </w:tcPr>
          <w:p w14:paraId="7010615F" w14:textId="77777777" w:rsidR="00940917" w:rsidRPr="00FD0425" w:rsidRDefault="00940917" w:rsidP="0073372F">
            <w:pPr>
              <w:pStyle w:val="TAL"/>
              <w:keepNext w:val="0"/>
              <w:keepLines w:val="0"/>
              <w:widowControl w:val="0"/>
              <w:rPr>
                <w:lang w:eastAsia="ja-JP"/>
              </w:rPr>
            </w:pPr>
            <w:r w:rsidRPr="00FD0425">
              <w:rPr>
                <w:lang w:eastAsia="ja-JP"/>
              </w:rPr>
              <w:t>9.2.3.34</w:t>
            </w:r>
          </w:p>
        </w:tc>
        <w:tc>
          <w:tcPr>
            <w:tcW w:w="1728" w:type="dxa"/>
          </w:tcPr>
          <w:p w14:paraId="3F74652F" w14:textId="77777777" w:rsidR="00940917" w:rsidRPr="00FD0425" w:rsidRDefault="00940917" w:rsidP="0073372F">
            <w:pPr>
              <w:pStyle w:val="TAL"/>
              <w:keepNext w:val="0"/>
              <w:keepLines w:val="0"/>
              <w:widowControl w:val="0"/>
              <w:rPr>
                <w:iCs/>
                <w:lang w:eastAsia="ja-JP"/>
              </w:rPr>
            </w:pPr>
          </w:p>
        </w:tc>
        <w:tc>
          <w:tcPr>
            <w:tcW w:w="1080" w:type="dxa"/>
          </w:tcPr>
          <w:p w14:paraId="6F5A96A9"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152C264" w14:textId="77777777" w:rsidR="00940917" w:rsidRPr="00FD0425" w:rsidRDefault="00940917" w:rsidP="0073372F">
            <w:pPr>
              <w:pStyle w:val="TAC"/>
              <w:keepNext w:val="0"/>
              <w:keepLines w:val="0"/>
              <w:widowControl w:val="0"/>
              <w:rPr>
                <w:lang w:eastAsia="ja-JP"/>
              </w:rPr>
            </w:pPr>
          </w:p>
        </w:tc>
      </w:tr>
      <w:tr w:rsidR="00940917" w:rsidRPr="00FD0425" w14:paraId="763CBD51" w14:textId="77777777" w:rsidTr="0073372F">
        <w:tc>
          <w:tcPr>
            <w:tcW w:w="2160" w:type="dxa"/>
          </w:tcPr>
          <w:p w14:paraId="70EA1B32"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&gt;&gt;UL Forwarding</w:t>
            </w:r>
          </w:p>
        </w:tc>
        <w:tc>
          <w:tcPr>
            <w:tcW w:w="1080" w:type="dxa"/>
          </w:tcPr>
          <w:p w14:paraId="60224DE4"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130011" w14:textId="77777777" w:rsidR="00940917" w:rsidRPr="00FD0425" w:rsidRDefault="00940917" w:rsidP="00BD1D4F">
            <w:pPr>
              <w:pStyle w:val="TAL"/>
              <w:rPr>
                <w:lang w:eastAsia="ja-JP"/>
              </w:rPr>
            </w:pPr>
          </w:p>
        </w:tc>
        <w:tc>
          <w:tcPr>
            <w:tcW w:w="1512" w:type="dxa"/>
          </w:tcPr>
          <w:p w14:paraId="36F656A8" w14:textId="77777777" w:rsidR="00940917" w:rsidRPr="00FD0425" w:rsidRDefault="00940917" w:rsidP="0073372F">
            <w:pPr>
              <w:pStyle w:val="TAL"/>
              <w:keepNext w:val="0"/>
              <w:keepLines w:val="0"/>
              <w:widowControl w:val="0"/>
              <w:rPr>
                <w:lang w:eastAsia="ja-JP"/>
              </w:rPr>
            </w:pPr>
            <w:r w:rsidRPr="00FD0425">
              <w:rPr>
                <w:lang w:eastAsia="ja-JP"/>
              </w:rPr>
              <w:t>9.2.3.90</w:t>
            </w:r>
          </w:p>
        </w:tc>
        <w:tc>
          <w:tcPr>
            <w:tcW w:w="1728" w:type="dxa"/>
          </w:tcPr>
          <w:p w14:paraId="236733A4" w14:textId="77777777" w:rsidR="00940917" w:rsidRPr="00FD0425" w:rsidRDefault="00940917" w:rsidP="0073372F">
            <w:pPr>
              <w:pStyle w:val="TAL"/>
              <w:keepNext w:val="0"/>
              <w:keepLines w:val="0"/>
              <w:widowControl w:val="0"/>
              <w:rPr>
                <w:lang w:eastAsia="ja-JP"/>
              </w:rPr>
            </w:pPr>
            <w:r w:rsidRPr="00FD0425">
              <w:rPr>
                <w:lang w:eastAsia="ja-JP"/>
              </w:rPr>
              <w:t>This IE shall be ignored.</w:t>
            </w:r>
          </w:p>
        </w:tc>
        <w:tc>
          <w:tcPr>
            <w:tcW w:w="1080" w:type="dxa"/>
          </w:tcPr>
          <w:p w14:paraId="4934CE6E"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9E0201D" w14:textId="77777777" w:rsidR="00940917" w:rsidRPr="00FD0425" w:rsidRDefault="00940917" w:rsidP="0073372F">
            <w:pPr>
              <w:pStyle w:val="TAC"/>
              <w:keepNext w:val="0"/>
              <w:keepLines w:val="0"/>
              <w:widowControl w:val="0"/>
              <w:rPr>
                <w:lang w:eastAsia="ja-JP"/>
              </w:rPr>
            </w:pPr>
          </w:p>
        </w:tc>
      </w:tr>
      <w:tr w:rsidR="006E7207" w:rsidRPr="00FD0425" w14:paraId="1F94E5F8" w14:textId="77777777" w:rsidTr="0073372F">
        <w:tc>
          <w:tcPr>
            <w:tcW w:w="2160" w:type="dxa"/>
          </w:tcPr>
          <w:p w14:paraId="1337C2E4" w14:textId="77777777" w:rsidR="006E7207" w:rsidRPr="00FD0425" w:rsidRDefault="006E7207" w:rsidP="0073372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080" w:type="dxa"/>
          </w:tcPr>
          <w:p w14:paraId="5D3C5F0C" w14:textId="77777777" w:rsidR="006E7207" w:rsidRPr="00FD0425" w:rsidRDefault="006E720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172E5E" w14:textId="77777777" w:rsidR="006E7207" w:rsidRPr="00FD0425" w:rsidRDefault="006E7207" w:rsidP="00BD1D4F">
            <w:pPr>
              <w:pStyle w:val="TAL"/>
              <w:rPr>
                <w:lang w:eastAsia="ja-JP"/>
              </w:rPr>
            </w:pPr>
          </w:p>
        </w:tc>
        <w:tc>
          <w:tcPr>
            <w:tcW w:w="1512" w:type="dxa"/>
          </w:tcPr>
          <w:p w14:paraId="445AB247" w14:textId="77777777" w:rsidR="006E7207" w:rsidRPr="00FD0425" w:rsidRDefault="006E7207" w:rsidP="0073372F">
            <w:pPr>
              <w:pStyle w:val="TAL"/>
              <w:keepNext w:val="0"/>
              <w:keepLines w:val="0"/>
              <w:widowControl w:val="0"/>
              <w:rPr>
                <w:lang w:eastAsia="ja-JP"/>
              </w:rPr>
            </w:pPr>
            <w:r w:rsidRPr="00FD0425">
              <w:rPr>
                <w:lang w:eastAsia="ja-JP"/>
              </w:rPr>
              <w:t>9.2.3.95</w:t>
            </w:r>
          </w:p>
        </w:tc>
        <w:tc>
          <w:tcPr>
            <w:tcW w:w="1728" w:type="dxa"/>
          </w:tcPr>
          <w:p w14:paraId="66761772" w14:textId="77777777" w:rsidR="006E7207" w:rsidRPr="00FD0425" w:rsidRDefault="006E7207" w:rsidP="0073372F">
            <w:pPr>
              <w:pStyle w:val="TAL"/>
              <w:keepNext w:val="0"/>
              <w:keepLines w:val="0"/>
              <w:widowControl w:val="0"/>
              <w:rPr>
                <w:iCs/>
                <w:lang w:eastAsia="ja-JP"/>
              </w:rPr>
            </w:pPr>
          </w:p>
        </w:tc>
        <w:tc>
          <w:tcPr>
            <w:tcW w:w="1080" w:type="dxa"/>
          </w:tcPr>
          <w:p w14:paraId="5B6E5F75" w14:textId="77777777" w:rsidR="006E7207" w:rsidRPr="00FD0425" w:rsidRDefault="006E7207" w:rsidP="0073372F">
            <w:pPr>
              <w:pStyle w:val="TAC"/>
              <w:keepNext w:val="0"/>
              <w:keepLines w:val="0"/>
              <w:widowControl w:val="0"/>
              <w:rPr>
                <w:lang w:eastAsia="ja-JP"/>
              </w:rPr>
            </w:pPr>
            <w:r w:rsidRPr="00FD0425">
              <w:rPr>
                <w:lang w:eastAsia="ja-JP"/>
              </w:rPr>
              <w:t>YES</w:t>
            </w:r>
          </w:p>
        </w:tc>
        <w:tc>
          <w:tcPr>
            <w:tcW w:w="1080" w:type="dxa"/>
          </w:tcPr>
          <w:p w14:paraId="3450ECB0" w14:textId="77777777" w:rsidR="006E7207" w:rsidRPr="00FD0425" w:rsidRDefault="006E7207" w:rsidP="0073372F">
            <w:pPr>
              <w:pStyle w:val="TAC"/>
              <w:keepNext w:val="0"/>
              <w:keepLines w:val="0"/>
              <w:widowControl w:val="0"/>
              <w:rPr>
                <w:lang w:eastAsia="ja-JP"/>
              </w:rPr>
            </w:pPr>
            <w:r w:rsidRPr="00FD0425">
              <w:rPr>
                <w:lang w:eastAsia="ja-JP"/>
              </w:rPr>
              <w:t>ignore</w:t>
            </w:r>
          </w:p>
        </w:tc>
      </w:tr>
      <w:tr w:rsidR="00F85964" w:rsidRPr="00FD0425" w14:paraId="6E5667AF" w14:textId="77777777" w:rsidTr="0073372F">
        <w:tc>
          <w:tcPr>
            <w:tcW w:w="2160" w:type="dxa"/>
          </w:tcPr>
          <w:p w14:paraId="2E472041" w14:textId="77777777" w:rsidR="00F85964" w:rsidRPr="00FD0425" w:rsidRDefault="00F85964" w:rsidP="0073372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080" w:type="dxa"/>
          </w:tcPr>
          <w:p w14:paraId="79AD2A30" w14:textId="77777777" w:rsidR="00F85964" w:rsidRPr="00FD0425"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033865B5" w14:textId="77777777" w:rsidR="00F85964" w:rsidRPr="00FD0425" w:rsidRDefault="00F85964" w:rsidP="0073372F">
            <w:pPr>
              <w:pStyle w:val="TAL"/>
              <w:keepNext w:val="0"/>
              <w:keepLines w:val="0"/>
              <w:widowControl w:val="0"/>
              <w:rPr>
                <w:bCs/>
                <w:i/>
                <w:szCs w:val="18"/>
                <w:lang w:eastAsia="ja-JP"/>
              </w:rPr>
            </w:pPr>
          </w:p>
        </w:tc>
        <w:tc>
          <w:tcPr>
            <w:tcW w:w="1512" w:type="dxa"/>
          </w:tcPr>
          <w:p w14:paraId="25A2846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73372F">
            <w:pPr>
              <w:pStyle w:val="TAL"/>
              <w:keepNext w:val="0"/>
              <w:keepLines w:val="0"/>
              <w:widowControl w:val="0"/>
              <w:rPr>
                <w:lang w:eastAsia="ja-JP"/>
              </w:rPr>
            </w:pPr>
            <w:r w:rsidRPr="00AF52C3">
              <w:rPr>
                <w:lang w:eastAsia="ja-JP"/>
              </w:rPr>
              <w:t>9.2.3.29</w:t>
            </w:r>
          </w:p>
        </w:tc>
        <w:tc>
          <w:tcPr>
            <w:tcW w:w="1728" w:type="dxa"/>
          </w:tcPr>
          <w:p w14:paraId="099FD8FC" w14:textId="77777777" w:rsidR="00F85964" w:rsidRPr="00FD0425" w:rsidRDefault="00F85964" w:rsidP="0073372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080" w:type="dxa"/>
          </w:tcPr>
          <w:p w14:paraId="54540174" w14:textId="77777777" w:rsidR="00F85964" w:rsidRPr="00FD0425" w:rsidRDefault="00F85964" w:rsidP="0073372F">
            <w:pPr>
              <w:pStyle w:val="TAC"/>
              <w:keepNext w:val="0"/>
              <w:keepLines w:val="0"/>
              <w:widowControl w:val="0"/>
              <w:rPr>
                <w:lang w:eastAsia="ja-JP"/>
              </w:rPr>
            </w:pPr>
            <w:r>
              <w:rPr>
                <w:lang w:eastAsia="ja-JP"/>
              </w:rPr>
              <w:t>YES</w:t>
            </w:r>
          </w:p>
        </w:tc>
        <w:tc>
          <w:tcPr>
            <w:tcW w:w="1080" w:type="dxa"/>
          </w:tcPr>
          <w:p w14:paraId="35C8AB0A" w14:textId="77777777" w:rsidR="00F85964" w:rsidRPr="00FD0425" w:rsidRDefault="00F85964" w:rsidP="0073372F">
            <w:pPr>
              <w:pStyle w:val="TAC"/>
              <w:keepNext w:val="0"/>
              <w:keepLines w:val="0"/>
              <w:widowControl w:val="0"/>
              <w:rPr>
                <w:lang w:eastAsia="ja-JP"/>
              </w:rPr>
            </w:pPr>
            <w:r>
              <w:rPr>
                <w:lang w:eastAsia="ja-JP"/>
              </w:rPr>
              <w:t>ignore</w:t>
            </w:r>
          </w:p>
        </w:tc>
      </w:tr>
      <w:tr w:rsidR="00E26F9D" w:rsidRPr="00FD0425" w14:paraId="149E6F1D" w14:textId="77777777" w:rsidTr="0073372F">
        <w:tc>
          <w:tcPr>
            <w:tcW w:w="2160" w:type="dxa"/>
          </w:tcPr>
          <w:p w14:paraId="03D4A89A" w14:textId="77777777" w:rsidR="00E26F9D" w:rsidRPr="00FD0425" w:rsidRDefault="00E26F9D" w:rsidP="0073372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080" w:type="dxa"/>
          </w:tcPr>
          <w:p w14:paraId="1054D186" w14:textId="77777777" w:rsidR="00E26F9D" w:rsidRPr="00FD0425" w:rsidRDefault="00E26F9D" w:rsidP="0073372F">
            <w:pPr>
              <w:pStyle w:val="TAL"/>
              <w:keepNext w:val="0"/>
              <w:keepLines w:val="0"/>
              <w:widowControl w:val="0"/>
              <w:rPr>
                <w:rFonts w:eastAsia="Batang"/>
                <w:lang w:eastAsia="ja-JP"/>
              </w:rPr>
            </w:pPr>
            <w:r>
              <w:rPr>
                <w:rFonts w:hint="eastAsia"/>
                <w:lang w:eastAsia="zh-CN"/>
              </w:rPr>
              <w:t>O</w:t>
            </w:r>
          </w:p>
        </w:tc>
        <w:tc>
          <w:tcPr>
            <w:tcW w:w="1080" w:type="dxa"/>
          </w:tcPr>
          <w:p w14:paraId="20F6B04A" w14:textId="77777777" w:rsidR="00E26F9D" w:rsidRPr="00FD0425" w:rsidRDefault="00E26F9D" w:rsidP="0073372F">
            <w:pPr>
              <w:pStyle w:val="TAL"/>
              <w:keepNext w:val="0"/>
              <w:keepLines w:val="0"/>
              <w:widowControl w:val="0"/>
              <w:rPr>
                <w:bCs/>
                <w:i/>
                <w:szCs w:val="18"/>
                <w:lang w:eastAsia="ja-JP"/>
              </w:rPr>
            </w:pPr>
          </w:p>
        </w:tc>
        <w:tc>
          <w:tcPr>
            <w:tcW w:w="1512" w:type="dxa"/>
          </w:tcPr>
          <w:p w14:paraId="32D5B99C" w14:textId="77777777" w:rsidR="00E26F9D" w:rsidRDefault="00E26F9D" w:rsidP="0073372F">
            <w:pPr>
              <w:pStyle w:val="TAL"/>
              <w:keepNext w:val="0"/>
              <w:keepLines w:val="0"/>
              <w:widowControl w:val="0"/>
              <w:rPr>
                <w:lang w:eastAsia="ja-JP"/>
              </w:rPr>
            </w:pPr>
            <w:r>
              <w:rPr>
                <w:lang w:eastAsia="ja-JP"/>
              </w:rPr>
              <w:t>Transport Layer Address</w:t>
            </w:r>
          </w:p>
          <w:p w14:paraId="4C3E6E63" w14:textId="77777777" w:rsidR="00E26F9D" w:rsidRPr="00FD0425" w:rsidRDefault="00E26F9D" w:rsidP="0073372F">
            <w:pPr>
              <w:pStyle w:val="TAL"/>
              <w:keepNext w:val="0"/>
              <w:keepLines w:val="0"/>
              <w:widowControl w:val="0"/>
              <w:rPr>
                <w:lang w:eastAsia="ja-JP"/>
              </w:rPr>
            </w:pPr>
            <w:r>
              <w:rPr>
                <w:lang w:eastAsia="ja-JP"/>
              </w:rPr>
              <w:t>9.2.3.29</w:t>
            </w:r>
          </w:p>
        </w:tc>
        <w:tc>
          <w:tcPr>
            <w:tcW w:w="1728" w:type="dxa"/>
          </w:tcPr>
          <w:p w14:paraId="121DA834" w14:textId="77777777" w:rsidR="00E26F9D" w:rsidRPr="00FD0425" w:rsidRDefault="00E26F9D" w:rsidP="0073372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080" w:type="dxa"/>
          </w:tcPr>
          <w:p w14:paraId="16CA9D5F" w14:textId="77777777" w:rsidR="00E26F9D" w:rsidRPr="00FD0425" w:rsidRDefault="00E26F9D" w:rsidP="0073372F">
            <w:pPr>
              <w:pStyle w:val="TAC"/>
              <w:keepNext w:val="0"/>
              <w:keepLines w:val="0"/>
              <w:widowControl w:val="0"/>
              <w:rPr>
                <w:lang w:eastAsia="ja-JP"/>
              </w:rPr>
            </w:pPr>
            <w:r>
              <w:rPr>
                <w:lang w:eastAsia="ja-JP"/>
              </w:rPr>
              <w:t>YES</w:t>
            </w:r>
          </w:p>
        </w:tc>
        <w:tc>
          <w:tcPr>
            <w:tcW w:w="1080" w:type="dxa"/>
          </w:tcPr>
          <w:p w14:paraId="76040E1D" w14:textId="77777777" w:rsidR="00E26F9D" w:rsidRPr="00FD0425" w:rsidRDefault="00E26F9D" w:rsidP="0073372F">
            <w:pPr>
              <w:pStyle w:val="TAC"/>
              <w:keepNext w:val="0"/>
              <w:keepLines w:val="0"/>
              <w:widowControl w:val="0"/>
              <w:rPr>
                <w:lang w:eastAsia="ja-JP"/>
              </w:rPr>
            </w:pPr>
            <w:r>
              <w:rPr>
                <w:lang w:eastAsia="ja-JP"/>
              </w:rPr>
              <w:t>ignore</w:t>
            </w:r>
          </w:p>
        </w:tc>
      </w:tr>
      <w:tr w:rsidR="006E7207" w:rsidRPr="00FD0425" w:rsidDel="00C21789" w14:paraId="20114A23" w14:textId="77777777" w:rsidTr="0073372F">
        <w:tc>
          <w:tcPr>
            <w:tcW w:w="2160" w:type="dxa"/>
          </w:tcPr>
          <w:p w14:paraId="1D1979B0"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Source DRB to QoS Flow Mapping List</w:t>
            </w:r>
          </w:p>
        </w:tc>
        <w:tc>
          <w:tcPr>
            <w:tcW w:w="1080" w:type="dxa"/>
          </w:tcPr>
          <w:p w14:paraId="755E19B8"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O</w:t>
            </w:r>
          </w:p>
        </w:tc>
        <w:tc>
          <w:tcPr>
            <w:tcW w:w="1080" w:type="dxa"/>
          </w:tcPr>
          <w:p w14:paraId="360D9E4E" w14:textId="77777777" w:rsidR="006E7207" w:rsidRPr="00FD0425" w:rsidDel="00C21789" w:rsidRDefault="006E7207" w:rsidP="0073372F">
            <w:pPr>
              <w:pStyle w:val="TAL"/>
              <w:keepNext w:val="0"/>
              <w:keepLines w:val="0"/>
              <w:widowControl w:val="0"/>
              <w:rPr>
                <w:bCs/>
                <w:i/>
                <w:szCs w:val="18"/>
                <w:lang w:eastAsia="ja-JP"/>
              </w:rPr>
            </w:pPr>
          </w:p>
        </w:tc>
        <w:tc>
          <w:tcPr>
            <w:tcW w:w="1512" w:type="dxa"/>
          </w:tcPr>
          <w:p w14:paraId="437EF6EB" w14:textId="77777777" w:rsidR="006E7207" w:rsidRPr="00FD0425" w:rsidRDefault="006E7207" w:rsidP="0073372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73372F">
            <w:pPr>
              <w:pStyle w:val="TAL"/>
              <w:keepNext w:val="0"/>
              <w:keepLines w:val="0"/>
              <w:widowControl w:val="0"/>
              <w:rPr>
                <w:lang w:eastAsia="ja-JP"/>
              </w:rPr>
            </w:pPr>
            <w:r w:rsidRPr="00FD0425">
              <w:rPr>
                <w:lang w:eastAsia="ja-JP"/>
              </w:rPr>
              <w:t>9.2.1.15</w:t>
            </w:r>
          </w:p>
        </w:tc>
        <w:tc>
          <w:tcPr>
            <w:tcW w:w="1728" w:type="dxa"/>
          </w:tcPr>
          <w:p w14:paraId="6324935D" w14:textId="77777777" w:rsidR="006E7207" w:rsidRPr="00FD0425" w:rsidDel="00C21789" w:rsidRDefault="006E7207" w:rsidP="0073372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080" w:type="dxa"/>
          </w:tcPr>
          <w:p w14:paraId="0D3646CE" w14:textId="77777777" w:rsidR="006E7207" w:rsidRPr="00FD0425" w:rsidRDefault="00940917" w:rsidP="0073372F">
            <w:pPr>
              <w:pStyle w:val="TAC"/>
              <w:keepNext w:val="0"/>
              <w:keepLines w:val="0"/>
              <w:widowControl w:val="0"/>
              <w:rPr>
                <w:szCs w:val="18"/>
                <w:lang w:eastAsia="ja-JP"/>
              </w:rPr>
            </w:pPr>
            <w:r w:rsidRPr="00FD0425">
              <w:rPr>
                <w:lang w:eastAsia="ja-JP"/>
              </w:rPr>
              <w:t>–</w:t>
            </w:r>
          </w:p>
        </w:tc>
        <w:tc>
          <w:tcPr>
            <w:tcW w:w="1080" w:type="dxa"/>
          </w:tcPr>
          <w:p w14:paraId="76471583" w14:textId="77777777" w:rsidR="006E7207" w:rsidRPr="00FD0425" w:rsidRDefault="006E7207" w:rsidP="0073372F">
            <w:pPr>
              <w:pStyle w:val="TAC"/>
              <w:keepNext w:val="0"/>
              <w:keepLines w:val="0"/>
              <w:widowControl w:val="0"/>
              <w:rPr>
                <w:szCs w:val="18"/>
                <w:lang w:eastAsia="ja-JP"/>
              </w:rPr>
            </w:pPr>
          </w:p>
        </w:tc>
      </w:tr>
    </w:tbl>
    <w:p w14:paraId="5255EAD1" w14:textId="77777777" w:rsidR="006E7207" w:rsidRPr="00FD0425" w:rsidRDefault="006E7207"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73372F">
            <w:pPr>
              <w:pStyle w:val="TAH"/>
              <w:keepNext w:val="0"/>
              <w:keepLines w:val="0"/>
              <w:widowControl w:val="0"/>
            </w:pPr>
            <w:r w:rsidRPr="00FD0425">
              <w:t>Range bound</w:t>
            </w:r>
          </w:p>
        </w:tc>
        <w:tc>
          <w:tcPr>
            <w:tcW w:w="6237" w:type="dxa"/>
          </w:tcPr>
          <w:p w14:paraId="35803F54" w14:textId="77777777" w:rsidR="00F02090" w:rsidRPr="00FD0425" w:rsidRDefault="00F02090" w:rsidP="0073372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73372F">
      <w:pPr>
        <w:widowControl w:val="0"/>
      </w:pPr>
    </w:p>
    <w:p w14:paraId="12AEA657" w14:textId="77777777" w:rsidR="00F02090" w:rsidRPr="00FD0425" w:rsidRDefault="00F02090" w:rsidP="0073372F">
      <w:pPr>
        <w:pStyle w:val="Heading4"/>
        <w:keepNext w:val="0"/>
        <w:keepLines w:val="0"/>
        <w:widowControl w:val="0"/>
      </w:pPr>
      <w:bookmarkStart w:id="4947" w:name="_CR9_2_1_18"/>
      <w:bookmarkStart w:id="4948" w:name="_Toc20955254"/>
      <w:bookmarkStart w:id="4949" w:name="_Toc29991451"/>
      <w:bookmarkStart w:id="4950" w:name="_Toc36555851"/>
      <w:bookmarkStart w:id="4951" w:name="_Toc44497571"/>
      <w:bookmarkStart w:id="4952" w:name="_Toc45107959"/>
      <w:bookmarkStart w:id="4953" w:name="_Toc45901579"/>
      <w:bookmarkStart w:id="4954" w:name="_Toc51850658"/>
      <w:bookmarkStart w:id="4955" w:name="_Toc56693661"/>
      <w:bookmarkStart w:id="4956" w:name="_Toc64447204"/>
      <w:bookmarkStart w:id="4957" w:name="_Toc66286698"/>
      <w:bookmarkStart w:id="4958" w:name="_Toc74151393"/>
      <w:bookmarkStart w:id="4959" w:name="_Toc88653865"/>
      <w:bookmarkStart w:id="4960" w:name="_Toc97904221"/>
      <w:bookmarkStart w:id="4961" w:name="_Toc105175262"/>
      <w:bookmarkStart w:id="4962" w:name="_Toc113826292"/>
      <w:bookmarkStart w:id="4963" w:name="_Toc175586874"/>
      <w:bookmarkEnd w:id="4910"/>
      <w:bookmarkEnd w:id="4947"/>
      <w:r w:rsidRPr="00FD0425">
        <w:t>9.2.1.18</w:t>
      </w:r>
      <w:r w:rsidRPr="00FD0425">
        <w:tab/>
        <w:t>PDU Session Resource Change Required Info – SN terminated</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12FFFEB" w14:textId="77777777" w:rsidR="00F02090" w:rsidRPr="00FD0425" w:rsidRDefault="00F02090" w:rsidP="0073372F">
      <w:pPr>
        <w:widowControl w:val="0"/>
      </w:pPr>
      <w:r w:rsidRPr="00FD0425">
        <w:t>This IE contains information for the S-NG-RAN node initiated request for an S-NG-RAN node change related to a PDU session resource with DRBs configured with an SN terminated bearer option.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7D5A5647" w14:textId="77777777" w:rsidTr="00140708">
        <w:trPr>
          <w:tblHeader/>
        </w:trPr>
        <w:tc>
          <w:tcPr>
            <w:tcW w:w="1259" w:type="pct"/>
          </w:tcPr>
          <w:p w14:paraId="3979A99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B6B1F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27AA2CC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468573D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08BAB26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140708">
        <w:tc>
          <w:tcPr>
            <w:tcW w:w="1259" w:type="pct"/>
          </w:tcPr>
          <w:p w14:paraId="0DACEB97" w14:textId="77777777" w:rsidR="00F02090" w:rsidRPr="00FD0425" w:rsidRDefault="00F02090" w:rsidP="0073372F">
            <w:pPr>
              <w:pStyle w:val="TAL"/>
              <w:keepNext w:val="0"/>
              <w:keepLines w:val="0"/>
              <w:widowControl w:val="0"/>
              <w:rPr>
                <w:lang w:eastAsia="ja-JP"/>
              </w:rPr>
            </w:pPr>
            <w:r w:rsidRPr="00FD0425">
              <w:t>Data Forwarding and Offloading Info from source NG-RAN node</w:t>
            </w:r>
          </w:p>
        </w:tc>
        <w:tc>
          <w:tcPr>
            <w:tcW w:w="556" w:type="pct"/>
          </w:tcPr>
          <w:p w14:paraId="3DD6B4D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741" w:type="pct"/>
          </w:tcPr>
          <w:p w14:paraId="70E412F6" w14:textId="77777777" w:rsidR="00F02090" w:rsidRPr="00FD0425" w:rsidRDefault="00F02090" w:rsidP="0073372F">
            <w:pPr>
              <w:pStyle w:val="TAL"/>
              <w:keepNext w:val="0"/>
              <w:keepLines w:val="0"/>
              <w:widowControl w:val="0"/>
              <w:rPr>
                <w:bCs/>
                <w:i/>
                <w:szCs w:val="18"/>
                <w:lang w:eastAsia="ja-JP"/>
              </w:rPr>
            </w:pPr>
          </w:p>
        </w:tc>
        <w:tc>
          <w:tcPr>
            <w:tcW w:w="963" w:type="pct"/>
          </w:tcPr>
          <w:p w14:paraId="78B8616C" w14:textId="77777777" w:rsidR="00F02090" w:rsidRPr="00FD0425" w:rsidRDefault="00F02090" w:rsidP="0073372F">
            <w:pPr>
              <w:pStyle w:val="TAL"/>
              <w:keepNext w:val="0"/>
              <w:keepLines w:val="0"/>
              <w:widowControl w:val="0"/>
              <w:rPr>
                <w:lang w:eastAsia="ja-JP"/>
              </w:rPr>
            </w:pPr>
            <w:r w:rsidRPr="00FD0425">
              <w:rPr>
                <w:lang w:eastAsia="ja-JP"/>
              </w:rPr>
              <w:t>9.2.1.17</w:t>
            </w:r>
          </w:p>
        </w:tc>
        <w:tc>
          <w:tcPr>
            <w:tcW w:w="1481" w:type="pct"/>
          </w:tcPr>
          <w:p w14:paraId="547E6864" w14:textId="77777777" w:rsidR="00F02090" w:rsidRPr="00FD0425" w:rsidRDefault="00F02090" w:rsidP="0073372F">
            <w:pPr>
              <w:pStyle w:val="TAL"/>
              <w:keepNext w:val="0"/>
              <w:keepLines w:val="0"/>
              <w:widowControl w:val="0"/>
              <w:rPr>
                <w:lang w:eastAsia="ja-JP"/>
              </w:rPr>
            </w:pPr>
          </w:p>
        </w:tc>
      </w:tr>
    </w:tbl>
    <w:p w14:paraId="57DEEA96" w14:textId="77777777" w:rsidR="00F02090" w:rsidRPr="00FD0425" w:rsidRDefault="00F02090" w:rsidP="0073372F">
      <w:pPr>
        <w:widowControl w:val="0"/>
      </w:pPr>
    </w:p>
    <w:p w14:paraId="1DDA58BB" w14:textId="77777777" w:rsidR="00F02090" w:rsidRPr="00FD0425" w:rsidRDefault="00F02090" w:rsidP="0073372F">
      <w:pPr>
        <w:pStyle w:val="Heading4"/>
        <w:keepNext w:val="0"/>
        <w:keepLines w:val="0"/>
        <w:widowControl w:val="0"/>
      </w:pPr>
      <w:bookmarkStart w:id="4964" w:name="_CR9_2_1_19"/>
      <w:bookmarkStart w:id="4965" w:name="_Toc20955255"/>
      <w:bookmarkStart w:id="4966" w:name="_Toc29991452"/>
      <w:bookmarkStart w:id="4967" w:name="_Toc36555852"/>
      <w:bookmarkStart w:id="4968" w:name="_Toc44497572"/>
      <w:bookmarkStart w:id="4969" w:name="_Toc45107960"/>
      <w:bookmarkStart w:id="4970" w:name="_Toc45901580"/>
      <w:bookmarkStart w:id="4971" w:name="_Toc51850659"/>
      <w:bookmarkStart w:id="4972" w:name="_Toc56693662"/>
      <w:bookmarkStart w:id="4973" w:name="_Toc64447205"/>
      <w:bookmarkStart w:id="4974" w:name="_Toc66286699"/>
      <w:bookmarkStart w:id="4975" w:name="_Toc74151394"/>
      <w:bookmarkStart w:id="4976" w:name="_Toc88653866"/>
      <w:bookmarkStart w:id="4977" w:name="_Toc97904222"/>
      <w:bookmarkStart w:id="4978" w:name="_Toc105175263"/>
      <w:bookmarkStart w:id="4979" w:name="_Toc113826293"/>
      <w:bookmarkStart w:id="4980" w:name="_Toc175586875"/>
      <w:bookmarkEnd w:id="4964"/>
      <w:r w:rsidRPr="00FD0425">
        <w:t>9.2.1.19</w:t>
      </w:r>
      <w:r w:rsidRPr="00FD0425">
        <w:tab/>
        <w:t>PDU Session Resource Change Confirm Info – SN terminated</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5C8AC869" w14:textId="77777777" w:rsidR="00F02090" w:rsidRPr="00FD0425" w:rsidRDefault="00F02090" w:rsidP="0073372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2DD8365" w14:textId="77777777" w:rsidTr="0073372F">
        <w:tc>
          <w:tcPr>
            <w:tcW w:w="2160" w:type="dxa"/>
          </w:tcPr>
          <w:p w14:paraId="5337531D"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0C7C59C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8BE8E7"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2772AAB4"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50B8B7C"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6F31AEB"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475C8169"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73372F">
        <w:tc>
          <w:tcPr>
            <w:tcW w:w="2160" w:type="dxa"/>
          </w:tcPr>
          <w:p w14:paraId="470682E5" w14:textId="77777777" w:rsidR="00BA787F" w:rsidRPr="00FD0425" w:rsidRDefault="00BA787F" w:rsidP="0073372F">
            <w:pPr>
              <w:pStyle w:val="TAL"/>
              <w:keepNext w:val="0"/>
              <w:keepLines w:val="0"/>
              <w:widowControl w:val="0"/>
              <w:rPr>
                <w:lang w:val="sv-SE" w:eastAsia="ja-JP"/>
              </w:rPr>
            </w:pPr>
            <w:r w:rsidRPr="006B55F2">
              <w:t>Data Forwarding Info from target NG-RAN node</w:t>
            </w:r>
          </w:p>
        </w:tc>
        <w:tc>
          <w:tcPr>
            <w:tcW w:w="1080" w:type="dxa"/>
          </w:tcPr>
          <w:p w14:paraId="5FD876C9"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0E51F6EE" w14:textId="77777777" w:rsidR="00BA787F" w:rsidRPr="00FD0425" w:rsidRDefault="00BA787F" w:rsidP="0073372F">
            <w:pPr>
              <w:pStyle w:val="TAL"/>
              <w:keepNext w:val="0"/>
              <w:keepLines w:val="0"/>
              <w:widowControl w:val="0"/>
              <w:rPr>
                <w:bCs/>
                <w:i/>
                <w:szCs w:val="18"/>
                <w:lang w:eastAsia="ja-JP"/>
              </w:rPr>
            </w:pPr>
          </w:p>
        </w:tc>
        <w:tc>
          <w:tcPr>
            <w:tcW w:w="1512" w:type="dxa"/>
          </w:tcPr>
          <w:p w14:paraId="797AD03D" w14:textId="77777777" w:rsidR="00BA787F" w:rsidRPr="00FD0425" w:rsidRDefault="00BA787F" w:rsidP="0073372F">
            <w:pPr>
              <w:pStyle w:val="TAL"/>
              <w:keepNext w:val="0"/>
              <w:keepLines w:val="0"/>
              <w:widowControl w:val="0"/>
              <w:rPr>
                <w:lang w:val="sv-SE" w:eastAsia="ja-JP"/>
              </w:rPr>
            </w:pPr>
            <w:r w:rsidRPr="00FD0425">
              <w:rPr>
                <w:lang w:eastAsia="ja-JP"/>
              </w:rPr>
              <w:t>9.2.1.16</w:t>
            </w:r>
          </w:p>
        </w:tc>
        <w:tc>
          <w:tcPr>
            <w:tcW w:w="1728" w:type="dxa"/>
          </w:tcPr>
          <w:p w14:paraId="7793B4CF" w14:textId="77777777" w:rsidR="00BA787F" w:rsidRPr="00FD0425" w:rsidRDefault="00BA787F" w:rsidP="0073372F">
            <w:pPr>
              <w:pStyle w:val="TAL"/>
              <w:keepNext w:val="0"/>
              <w:keepLines w:val="0"/>
              <w:widowControl w:val="0"/>
              <w:rPr>
                <w:lang w:eastAsia="ja-JP"/>
              </w:rPr>
            </w:pPr>
          </w:p>
        </w:tc>
        <w:tc>
          <w:tcPr>
            <w:tcW w:w="1080" w:type="dxa"/>
          </w:tcPr>
          <w:p w14:paraId="788C64C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D022E2F" w14:textId="77777777" w:rsidR="00BA787F" w:rsidRPr="00FD0425" w:rsidRDefault="00BA787F" w:rsidP="0073372F">
            <w:pPr>
              <w:pStyle w:val="TAC"/>
              <w:keepNext w:val="0"/>
              <w:keepLines w:val="0"/>
              <w:widowControl w:val="0"/>
              <w:rPr>
                <w:lang w:eastAsia="ja-JP"/>
              </w:rPr>
            </w:pPr>
          </w:p>
        </w:tc>
      </w:tr>
      <w:tr w:rsidR="00BA787F" w:rsidRPr="00FD0425" w14:paraId="0A386EFB" w14:textId="77777777" w:rsidTr="0073372F">
        <w:tc>
          <w:tcPr>
            <w:tcW w:w="2160" w:type="dxa"/>
          </w:tcPr>
          <w:p w14:paraId="38F69FCD" w14:textId="77777777" w:rsidR="00BA787F" w:rsidRPr="006B55F2" w:rsidRDefault="00BA787F" w:rsidP="0073372F">
            <w:pPr>
              <w:pStyle w:val="TAL"/>
              <w:keepNext w:val="0"/>
              <w:keepLines w:val="0"/>
              <w:widowControl w:val="0"/>
            </w:pPr>
            <w:r w:rsidRPr="006B55F2">
              <w:t>DRB IDs taken into use</w:t>
            </w:r>
          </w:p>
        </w:tc>
        <w:tc>
          <w:tcPr>
            <w:tcW w:w="1080" w:type="dxa"/>
          </w:tcPr>
          <w:p w14:paraId="685D5E0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C20BB" w14:textId="77777777" w:rsidR="00BA787F" w:rsidRPr="00FD0425" w:rsidRDefault="00BA787F" w:rsidP="0073372F">
            <w:pPr>
              <w:pStyle w:val="TAL"/>
              <w:keepNext w:val="0"/>
              <w:keepLines w:val="0"/>
              <w:widowControl w:val="0"/>
              <w:rPr>
                <w:bCs/>
                <w:i/>
                <w:szCs w:val="18"/>
                <w:lang w:eastAsia="ja-JP"/>
              </w:rPr>
            </w:pPr>
          </w:p>
        </w:tc>
        <w:tc>
          <w:tcPr>
            <w:tcW w:w="1512" w:type="dxa"/>
          </w:tcPr>
          <w:p w14:paraId="5DB09400"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A2ABDAF"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34BBBBD1" w14:textId="77777777" w:rsidR="00BA787F" w:rsidRPr="00FD0425" w:rsidRDefault="00BA787F" w:rsidP="0073372F">
            <w:pPr>
              <w:pStyle w:val="TAC"/>
              <w:keepNext w:val="0"/>
              <w:keepLines w:val="0"/>
              <w:widowControl w:val="0"/>
              <w:rPr>
                <w:lang w:eastAsia="ja-JP"/>
              </w:rPr>
            </w:pPr>
            <w:r w:rsidRPr="00FD0425">
              <w:rPr>
                <w:bCs/>
                <w:lang w:eastAsia="ja-JP"/>
              </w:rPr>
              <w:t>YES</w:t>
            </w:r>
          </w:p>
        </w:tc>
        <w:tc>
          <w:tcPr>
            <w:tcW w:w="1080" w:type="dxa"/>
          </w:tcPr>
          <w:p w14:paraId="21210137" w14:textId="77777777" w:rsidR="00BA787F" w:rsidRPr="00FD0425" w:rsidRDefault="00BA787F" w:rsidP="0073372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73372F">
      <w:pPr>
        <w:widowControl w:val="0"/>
      </w:pPr>
    </w:p>
    <w:p w14:paraId="33A10C49" w14:textId="77777777" w:rsidR="00F02090" w:rsidRPr="00FD0425" w:rsidRDefault="00F02090" w:rsidP="0073372F">
      <w:pPr>
        <w:pStyle w:val="Heading4"/>
        <w:keepNext w:val="0"/>
        <w:keepLines w:val="0"/>
        <w:widowControl w:val="0"/>
      </w:pPr>
      <w:bookmarkStart w:id="4981" w:name="_CR9_2_1_20"/>
      <w:bookmarkStart w:id="4982" w:name="_Toc20955256"/>
      <w:bookmarkStart w:id="4983" w:name="_Toc29991453"/>
      <w:bookmarkStart w:id="4984" w:name="_Toc36555853"/>
      <w:bookmarkStart w:id="4985" w:name="_Toc44497573"/>
      <w:bookmarkStart w:id="4986" w:name="_Toc45107961"/>
      <w:bookmarkStart w:id="4987" w:name="_Toc45901581"/>
      <w:bookmarkStart w:id="4988" w:name="_Toc51850660"/>
      <w:bookmarkStart w:id="4989" w:name="_Toc56693663"/>
      <w:bookmarkStart w:id="4990" w:name="_Toc64447206"/>
      <w:bookmarkStart w:id="4991" w:name="_Toc66286700"/>
      <w:bookmarkStart w:id="4992" w:name="_Toc74151395"/>
      <w:bookmarkStart w:id="4993" w:name="_Toc88653867"/>
      <w:bookmarkStart w:id="4994" w:name="_Toc97904223"/>
      <w:bookmarkStart w:id="4995" w:name="_Toc105175264"/>
      <w:bookmarkStart w:id="4996" w:name="_Toc113826294"/>
      <w:bookmarkStart w:id="4997" w:name="_Toc175586876"/>
      <w:bookmarkEnd w:id="4981"/>
      <w:r w:rsidRPr="00FD0425">
        <w:t>9.2.1.20</w:t>
      </w:r>
      <w:r w:rsidRPr="00FD0425">
        <w:tab/>
        <w:t>PDU Session Resource Modification Required Info – SN terminated</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46123E3" w14:textId="77777777" w:rsidR="00F02090" w:rsidRPr="00FD0425" w:rsidRDefault="00F02090" w:rsidP="0073372F">
      <w:pPr>
        <w:widowControl w:val="0"/>
      </w:pPr>
      <w:r w:rsidRPr="00FD0425">
        <w:t>This IE contains PDU session resource information of an S-NG-RAN node initiated modification request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4424BC53" w14:textId="77777777" w:rsidTr="0073372F">
        <w:trPr>
          <w:tblHeader/>
        </w:trPr>
        <w:tc>
          <w:tcPr>
            <w:tcW w:w="2160" w:type="dxa"/>
          </w:tcPr>
          <w:p w14:paraId="5DAA8D5C"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72FDF0B7"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130884B5"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48D7E0B4"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1CD44823"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16E02C07"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3105BCB2"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7D3F4B64" w14:textId="77777777" w:rsidTr="0073372F">
        <w:tc>
          <w:tcPr>
            <w:tcW w:w="2160" w:type="dxa"/>
          </w:tcPr>
          <w:p w14:paraId="505996D1" w14:textId="77777777" w:rsidR="00004997" w:rsidRPr="00FD0425" w:rsidRDefault="00004997" w:rsidP="0073372F">
            <w:pPr>
              <w:pStyle w:val="TAL"/>
              <w:keepNext w:val="0"/>
              <w:keepLines w:val="0"/>
              <w:widowControl w:val="0"/>
              <w:rPr>
                <w:lang w:eastAsia="ja-JP"/>
              </w:rPr>
            </w:pPr>
            <w:r w:rsidRPr="00FD0425">
              <w:rPr>
                <w:lang w:eastAsia="ja-JP"/>
              </w:rPr>
              <w:t>DL NG-U UP TNL Information at NG-RAN</w:t>
            </w:r>
          </w:p>
        </w:tc>
        <w:tc>
          <w:tcPr>
            <w:tcW w:w="1080" w:type="dxa"/>
          </w:tcPr>
          <w:p w14:paraId="17FBA18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B70641A" w14:textId="77777777" w:rsidR="00004997" w:rsidRPr="00FD0425" w:rsidRDefault="00004997" w:rsidP="0073372F">
            <w:pPr>
              <w:pStyle w:val="TAL"/>
              <w:keepNext w:val="0"/>
              <w:keepLines w:val="0"/>
              <w:widowControl w:val="0"/>
              <w:rPr>
                <w:bCs/>
                <w:i/>
                <w:szCs w:val="18"/>
                <w:lang w:eastAsia="ja-JP"/>
              </w:rPr>
            </w:pPr>
          </w:p>
        </w:tc>
        <w:tc>
          <w:tcPr>
            <w:tcW w:w="1512" w:type="dxa"/>
          </w:tcPr>
          <w:p w14:paraId="11BD0BCB" w14:textId="77777777" w:rsidR="00004997" w:rsidRPr="00FD0425" w:rsidRDefault="00004997"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1C7A3620" w14:textId="77777777" w:rsidR="00004997" w:rsidRPr="00FD0425" w:rsidRDefault="00004997" w:rsidP="0073372F">
            <w:pPr>
              <w:pStyle w:val="TAL"/>
              <w:keepNext w:val="0"/>
              <w:keepLines w:val="0"/>
              <w:widowControl w:val="0"/>
              <w:rPr>
                <w:lang w:eastAsia="ja-JP"/>
              </w:rPr>
            </w:pPr>
            <w:r w:rsidRPr="00FD0425">
              <w:rPr>
                <w:lang w:eastAsia="ja-JP"/>
              </w:rPr>
              <w:t>S-NG-RAN node endpoint of the NG-U transport bearer. For delivery of DL PDUs.</w:t>
            </w:r>
          </w:p>
        </w:tc>
        <w:tc>
          <w:tcPr>
            <w:tcW w:w="1080" w:type="dxa"/>
          </w:tcPr>
          <w:p w14:paraId="177B392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D4B4FBF" w14:textId="77777777" w:rsidR="00004997" w:rsidRPr="001F675D" w:rsidRDefault="00004997" w:rsidP="0073372F">
            <w:pPr>
              <w:pStyle w:val="TAC"/>
              <w:keepNext w:val="0"/>
              <w:keepLines w:val="0"/>
              <w:widowControl w:val="0"/>
              <w:rPr>
                <w:lang w:eastAsia="ja-JP"/>
              </w:rPr>
            </w:pPr>
          </w:p>
        </w:tc>
      </w:tr>
      <w:tr w:rsidR="00004997" w:rsidRPr="00FD0425" w14:paraId="49882344" w14:textId="77777777" w:rsidTr="0073372F">
        <w:tc>
          <w:tcPr>
            <w:tcW w:w="2160"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73372F">
            <w:pPr>
              <w:pStyle w:val="TAL"/>
              <w:keepNext w:val="0"/>
              <w:keepLines w:val="0"/>
              <w:widowControl w:val="0"/>
            </w:pPr>
            <w:r w:rsidRPr="00FD0425">
              <w:t>QoS Flow List with Cause</w:t>
            </w:r>
          </w:p>
          <w:p w14:paraId="31004686" w14:textId="77777777" w:rsidR="00004997" w:rsidRPr="00FD0425" w:rsidRDefault="00004997"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73372F">
            <w:pPr>
              <w:pStyle w:val="TAC"/>
              <w:keepNext w:val="0"/>
              <w:keepLines w:val="0"/>
              <w:widowControl w:val="0"/>
              <w:rPr>
                <w:iCs/>
                <w:lang w:eastAsia="ja-JP"/>
              </w:rPr>
            </w:pPr>
          </w:p>
        </w:tc>
      </w:tr>
      <w:tr w:rsidR="00004997" w:rsidRPr="00FD0425" w14:paraId="341E6530" w14:textId="77777777" w:rsidTr="0073372F">
        <w:tc>
          <w:tcPr>
            <w:tcW w:w="2160"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73372F">
            <w:pPr>
              <w:pStyle w:val="TAL"/>
              <w:keepNext w:val="0"/>
              <w:keepLines w:val="0"/>
              <w:widowControl w:val="0"/>
              <w:rPr>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73372F">
            <w:pPr>
              <w:pStyle w:val="TAL"/>
              <w:keepNext w:val="0"/>
              <w:keepLines w:val="0"/>
              <w:widowControl w:val="0"/>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73372F">
            <w:pPr>
              <w:pStyle w:val="TAC"/>
              <w:keepNext w:val="0"/>
              <w:keepLines w:val="0"/>
              <w:widowControl w:val="0"/>
              <w:rPr>
                <w:rFonts w:cs="Calibri"/>
                <w:szCs w:val="24"/>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73372F">
            <w:pPr>
              <w:pStyle w:val="TAC"/>
              <w:keepNext w:val="0"/>
              <w:keepLines w:val="0"/>
              <w:widowControl w:val="0"/>
              <w:rPr>
                <w:rFonts w:cs="Calibri"/>
                <w:szCs w:val="24"/>
              </w:rPr>
            </w:pPr>
          </w:p>
        </w:tc>
      </w:tr>
      <w:tr w:rsidR="00004997" w:rsidRPr="00FD0425" w14:paraId="2309AF86" w14:textId="77777777" w:rsidTr="0073372F">
        <w:tc>
          <w:tcPr>
            <w:tcW w:w="2160"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73372F">
            <w:pPr>
              <w:pStyle w:val="TAC"/>
              <w:keepNext w:val="0"/>
              <w:keepLines w:val="0"/>
              <w:widowControl w:val="0"/>
              <w:rPr>
                <w:iCs/>
                <w:lang w:eastAsia="ja-JP"/>
              </w:rPr>
            </w:pPr>
          </w:p>
        </w:tc>
      </w:tr>
      <w:tr w:rsidR="00004997" w:rsidRPr="00FD0425" w14:paraId="4120A8CB" w14:textId="77777777" w:rsidTr="0073372F">
        <w:tc>
          <w:tcPr>
            <w:tcW w:w="2160"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73372F">
            <w:pPr>
              <w:pStyle w:val="TAC"/>
              <w:keepNext w:val="0"/>
              <w:keepLines w:val="0"/>
              <w:widowControl w:val="0"/>
              <w:rPr>
                <w:iCs/>
                <w:lang w:eastAsia="ja-JP"/>
              </w:rPr>
            </w:pPr>
          </w:p>
        </w:tc>
      </w:tr>
      <w:tr w:rsidR="00004997" w:rsidRPr="00FD0425" w14:paraId="0C5CB7D9" w14:textId="77777777" w:rsidTr="0073372F">
        <w:tc>
          <w:tcPr>
            <w:tcW w:w="2160"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73372F">
            <w:pPr>
              <w:pStyle w:val="TAC"/>
              <w:keepNext w:val="0"/>
              <w:keepLines w:val="0"/>
              <w:widowControl w:val="0"/>
              <w:rPr>
                <w:iCs/>
                <w:lang w:eastAsia="ja-JP"/>
              </w:rPr>
            </w:pPr>
          </w:p>
        </w:tc>
      </w:tr>
      <w:tr w:rsidR="00004997" w:rsidRPr="00FD0425" w14:paraId="3F0C50B0" w14:textId="77777777" w:rsidTr="0073372F">
        <w:tc>
          <w:tcPr>
            <w:tcW w:w="2160"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73372F">
            <w:pPr>
              <w:pStyle w:val="TAC"/>
              <w:keepNext w:val="0"/>
              <w:keepLines w:val="0"/>
              <w:widowControl w:val="0"/>
              <w:rPr>
                <w:rFonts w:cs="Arial"/>
                <w:lang w:eastAsia="zh-CN"/>
              </w:rPr>
            </w:pPr>
          </w:p>
        </w:tc>
      </w:tr>
      <w:tr w:rsidR="00004997" w:rsidRPr="00FD0425" w14:paraId="58C5B1BE" w14:textId="77777777" w:rsidTr="0073372F">
        <w:tc>
          <w:tcPr>
            <w:tcW w:w="2160"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73372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73372F">
            <w:pPr>
              <w:pStyle w:val="TAC"/>
              <w:keepNext w:val="0"/>
              <w:keepLines w:val="0"/>
              <w:widowControl w:val="0"/>
              <w:rPr>
                <w:iCs/>
                <w:lang w:eastAsia="ja-JP"/>
              </w:rPr>
            </w:pPr>
          </w:p>
        </w:tc>
      </w:tr>
      <w:tr w:rsidR="00004997" w:rsidRPr="00FD0425" w14:paraId="4255841B" w14:textId="77777777" w:rsidTr="0073372F">
        <w:tc>
          <w:tcPr>
            <w:tcW w:w="2160" w:type="dxa"/>
          </w:tcPr>
          <w:p w14:paraId="3340A08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515B9D4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2ACBF9F" w14:textId="77777777" w:rsidR="00004997" w:rsidRPr="00FD0425" w:rsidRDefault="00004997" w:rsidP="0073372F">
            <w:pPr>
              <w:pStyle w:val="TAL"/>
              <w:keepNext w:val="0"/>
              <w:keepLines w:val="0"/>
              <w:widowControl w:val="0"/>
              <w:rPr>
                <w:bCs/>
                <w:i/>
                <w:szCs w:val="18"/>
                <w:lang w:eastAsia="ja-JP"/>
              </w:rPr>
            </w:pPr>
          </w:p>
        </w:tc>
        <w:tc>
          <w:tcPr>
            <w:tcW w:w="1512" w:type="dxa"/>
          </w:tcPr>
          <w:p w14:paraId="78401E03"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4ECC3E78"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0C85524C" w14:textId="77777777" w:rsidR="00004997" w:rsidRPr="00FD0425" w:rsidRDefault="00004997" w:rsidP="0073372F">
            <w:pPr>
              <w:pStyle w:val="TAL"/>
              <w:keepNext w:val="0"/>
              <w:keepLines w:val="0"/>
              <w:widowControl w:val="0"/>
              <w:rPr>
                <w:iCs/>
                <w:lang w:eastAsia="ja-JP"/>
              </w:rPr>
            </w:pPr>
          </w:p>
        </w:tc>
        <w:tc>
          <w:tcPr>
            <w:tcW w:w="1080" w:type="dxa"/>
          </w:tcPr>
          <w:p w14:paraId="71B2D2C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44CD35D" w14:textId="77777777" w:rsidR="00004997" w:rsidRPr="001F675D" w:rsidRDefault="00004997" w:rsidP="0073372F">
            <w:pPr>
              <w:pStyle w:val="TAC"/>
              <w:keepNext w:val="0"/>
              <w:keepLines w:val="0"/>
              <w:widowControl w:val="0"/>
              <w:rPr>
                <w:iCs/>
                <w:lang w:eastAsia="ja-JP"/>
              </w:rPr>
            </w:pPr>
          </w:p>
        </w:tc>
      </w:tr>
      <w:tr w:rsidR="00004997" w:rsidRPr="00FD0425" w14:paraId="4DD6A968" w14:textId="77777777" w:rsidTr="0073372F">
        <w:tc>
          <w:tcPr>
            <w:tcW w:w="2160" w:type="dxa"/>
          </w:tcPr>
          <w:p w14:paraId="65B9DA3F"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080" w:type="dxa"/>
          </w:tcPr>
          <w:p w14:paraId="25F685F2" w14:textId="77777777" w:rsidR="00004997" w:rsidRPr="00FD0425" w:rsidRDefault="00004997" w:rsidP="00BD1D4F">
            <w:pPr>
              <w:pStyle w:val="TAL"/>
              <w:rPr>
                <w:rFonts w:eastAsia="Batang"/>
                <w:lang w:eastAsia="ja-JP"/>
              </w:rPr>
            </w:pPr>
            <w:r w:rsidRPr="00FD0425">
              <w:rPr>
                <w:rFonts w:eastAsia="Batang"/>
                <w:lang w:eastAsia="ja-JP"/>
              </w:rPr>
              <w:t>O</w:t>
            </w:r>
          </w:p>
        </w:tc>
        <w:tc>
          <w:tcPr>
            <w:tcW w:w="1080" w:type="dxa"/>
          </w:tcPr>
          <w:p w14:paraId="7D7D4D55" w14:textId="77777777" w:rsidR="00004997" w:rsidRPr="00FD0425" w:rsidRDefault="00004997" w:rsidP="00BD1D4F">
            <w:pPr>
              <w:pStyle w:val="TAL"/>
              <w:rPr>
                <w:bCs/>
                <w:i/>
                <w:szCs w:val="18"/>
                <w:lang w:eastAsia="ja-JP"/>
              </w:rPr>
            </w:pPr>
          </w:p>
        </w:tc>
        <w:tc>
          <w:tcPr>
            <w:tcW w:w="1512" w:type="dxa"/>
          </w:tcPr>
          <w:p w14:paraId="4B0CAD77" w14:textId="77777777" w:rsidR="00004997" w:rsidRPr="00FD0425" w:rsidRDefault="00004997" w:rsidP="0073372F">
            <w:pPr>
              <w:pStyle w:val="TAL"/>
              <w:keepNext w:val="0"/>
              <w:keepLines w:val="0"/>
              <w:widowControl w:val="0"/>
            </w:pPr>
            <w:r w:rsidRPr="00FD0425">
              <w:rPr>
                <w:lang w:eastAsia="ja-JP"/>
              </w:rPr>
              <w:t>UP Transport Parameters 9.2.3.76</w:t>
            </w:r>
          </w:p>
        </w:tc>
        <w:tc>
          <w:tcPr>
            <w:tcW w:w="1728" w:type="dxa"/>
          </w:tcPr>
          <w:p w14:paraId="4067842C" w14:textId="77777777" w:rsidR="00004997" w:rsidRPr="00FD0425" w:rsidRDefault="00004997" w:rsidP="0073372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080" w:type="dxa"/>
          </w:tcPr>
          <w:p w14:paraId="5E4672E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FB42AB1" w14:textId="77777777" w:rsidR="00004997" w:rsidRPr="001F675D" w:rsidRDefault="00004997" w:rsidP="0073372F">
            <w:pPr>
              <w:pStyle w:val="TAC"/>
              <w:keepNext w:val="0"/>
              <w:keepLines w:val="0"/>
              <w:widowControl w:val="0"/>
              <w:rPr>
                <w:lang w:eastAsia="ja-JP"/>
              </w:rPr>
            </w:pPr>
          </w:p>
        </w:tc>
      </w:tr>
      <w:tr w:rsidR="00004997" w:rsidRPr="00FD0425" w14:paraId="4D055A5E" w14:textId="77777777" w:rsidTr="0073372F">
        <w:tc>
          <w:tcPr>
            <w:tcW w:w="2160" w:type="dxa"/>
          </w:tcPr>
          <w:p w14:paraId="3F2DE43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5E988E88" w14:textId="77777777" w:rsidR="00004997" w:rsidRPr="00FD0425" w:rsidRDefault="00004997" w:rsidP="00BD1D4F">
            <w:pPr>
              <w:pStyle w:val="TAL"/>
              <w:rPr>
                <w:rFonts w:eastAsia="Batang"/>
                <w:lang w:eastAsia="ja-JP"/>
              </w:rPr>
            </w:pPr>
            <w:r w:rsidRPr="00FD0425">
              <w:rPr>
                <w:rFonts w:eastAsia="Batang"/>
                <w:lang w:eastAsia="ja-JP"/>
              </w:rPr>
              <w:t>O</w:t>
            </w:r>
          </w:p>
        </w:tc>
        <w:tc>
          <w:tcPr>
            <w:tcW w:w="1080" w:type="dxa"/>
          </w:tcPr>
          <w:p w14:paraId="1DA0E9F9" w14:textId="77777777" w:rsidR="00004997" w:rsidRPr="00FD0425" w:rsidRDefault="00004997" w:rsidP="00BD1D4F">
            <w:pPr>
              <w:pStyle w:val="TAL"/>
              <w:rPr>
                <w:bCs/>
                <w:i/>
                <w:szCs w:val="18"/>
                <w:lang w:eastAsia="ja-JP"/>
              </w:rPr>
            </w:pPr>
          </w:p>
        </w:tc>
        <w:tc>
          <w:tcPr>
            <w:tcW w:w="1512" w:type="dxa"/>
          </w:tcPr>
          <w:p w14:paraId="413CC4E2"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5359DA42" w14:textId="77777777" w:rsidR="00725C43" w:rsidRDefault="00004997"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3F851BE6"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08C2F74" w14:textId="77777777" w:rsidR="00004997" w:rsidRPr="001F675D" w:rsidRDefault="00004997" w:rsidP="0073372F">
            <w:pPr>
              <w:pStyle w:val="TAC"/>
              <w:keepNext w:val="0"/>
              <w:keepLines w:val="0"/>
              <w:widowControl w:val="0"/>
              <w:rPr>
                <w:lang w:eastAsia="ja-JP"/>
              </w:rPr>
            </w:pPr>
          </w:p>
        </w:tc>
      </w:tr>
      <w:tr w:rsidR="00004997" w:rsidRPr="00FD0425" w14:paraId="63C9A03B" w14:textId="77777777" w:rsidTr="0073372F">
        <w:tc>
          <w:tcPr>
            <w:tcW w:w="2160" w:type="dxa"/>
          </w:tcPr>
          <w:p w14:paraId="6168B14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8659E34"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D72E737" w14:textId="77777777" w:rsidR="00004997" w:rsidRPr="00FD0425" w:rsidRDefault="00004997" w:rsidP="0073372F">
            <w:pPr>
              <w:pStyle w:val="TAL"/>
              <w:keepNext w:val="0"/>
              <w:keepLines w:val="0"/>
              <w:widowControl w:val="0"/>
              <w:rPr>
                <w:bCs/>
                <w:i/>
                <w:szCs w:val="18"/>
                <w:lang w:eastAsia="ja-JP"/>
              </w:rPr>
            </w:pPr>
          </w:p>
        </w:tc>
        <w:tc>
          <w:tcPr>
            <w:tcW w:w="1512" w:type="dxa"/>
          </w:tcPr>
          <w:p w14:paraId="7C1CF6E7" w14:textId="77777777" w:rsidR="00004997" w:rsidRPr="00FD0425" w:rsidRDefault="00004997" w:rsidP="0073372F">
            <w:pPr>
              <w:pStyle w:val="TAL"/>
              <w:keepNext w:val="0"/>
              <w:keepLines w:val="0"/>
              <w:widowControl w:val="0"/>
            </w:pPr>
            <w:r w:rsidRPr="00FD0425">
              <w:t>9.2.3.75</w:t>
            </w:r>
          </w:p>
        </w:tc>
        <w:tc>
          <w:tcPr>
            <w:tcW w:w="1728" w:type="dxa"/>
          </w:tcPr>
          <w:p w14:paraId="7E38F885"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6AA3093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0BA56969" w14:textId="77777777" w:rsidR="00004997" w:rsidRPr="001F675D" w:rsidRDefault="00004997" w:rsidP="0073372F">
            <w:pPr>
              <w:pStyle w:val="TAC"/>
              <w:keepNext w:val="0"/>
              <w:keepLines w:val="0"/>
              <w:widowControl w:val="0"/>
              <w:rPr>
                <w:lang w:eastAsia="ja-JP"/>
              </w:rPr>
            </w:pPr>
          </w:p>
        </w:tc>
      </w:tr>
      <w:tr w:rsidR="00004997" w:rsidRPr="00FD0425" w14:paraId="7376AC3A" w14:textId="77777777" w:rsidTr="0073372F">
        <w:tc>
          <w:tcPr>
            <w:tcW w:w="2160"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73372F">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73372F">
            <w:pPr>
              <w:pStyle w:val="TAC"/>
              <w:keepNext w:val="0"/>
              <w:keepLines w:val="0"/>
              <w:widowControl w:val="0"/>
              <w:rPr>
                <w:iCs/>
                <w:lang w:eastAsia="ja-JP"/>
              </w:rPr>
            </w:pPr>
          </w:p>
        </w:tc>
      </w:tr>
      <w:tr w:rsidR="00004997" w:rsidRPr="00FD0425" w14:paraId="2813EBD7" w14:textId="77777777" w:rsidTr="0073372F">
        <w:tc>
          <w:tcPr>
            <w:tcW w:w="2160"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73372F">
            <w:pPr>
              <w:pStyle w:val="TAC"/>
              <w:keepNext w:val="0"/>
              <w:keepLines w:val="0"/>
              <w:widowControl w:val="0"/>
              <w:rPr>
                <w:iCs/>
                <w:lang w:eastAsia="ja-JP"/>
              </w:rPr>
            </w:pPr>
          </w:p>
        </w:tc>
      </w:tr>
      <w:tr w:rsidR="00004997" w:rsidRPr="00FD0425" w14:paraId="40724B07" w14:textId="77777777" w:rsidTr="0073372F">
        <w:tc>
          <w:tcPr>
            <w:tcW w:w="2160"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73372F">
            <w:pPr>
              <w:pStyle w:val="TAC"/>
              <w:keepNext w:val="0"/>
              <w:keepLines w:val="0"/>
              <w:widowControl w:val="0"/>
              <w:rPr>
                <w:iCs/>
                <w:lang w:eastAsia="ja-JP"/>
              </w:rPr>
            </w:pPr>
          </w:p>
        </w:tc>
      </w:tr>
      <w:tr w:rsidR="00004997" w:rsidRPr="00FD0425" w14:paraId="4E310ACA" w14:textId="77777777" w:rsidTr="0073372F">
        <w:tc>
          <w:tcPr>
            <w:tcW w:w="2160"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73372F">
            <w:pPr>
              <w:pStyle w:val="TAL"/>
              <w:keepNext w:val="0"/>
              <w:keepLines w:val="0"/>
              <w:widowControl w:val="0"/>
              <w:rPr>
                <w:lang w:eastAsia="ja-JP"/>
              </w:rPr>
            </w:pPr>
            <w:r w:rsidRPr="00FD0425">
              <w:rPr>
                <w:lang w:eastAsia="ja-JP"/>
              </w:rPr>
              <w:t>GBR QoS Flow Information</w:t>
            </w:r>
          </w:p>
          <w:p w14:paraId="47072EBB" w14:textId="77777777" w:rsidR="00004997" w:rsidRPr="00FD0425" w:rsidRDefault="00004997"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73372F">
            <w:pPr>
              <w:pStyle w:val="TAC"/>
              <w:keepNext w:val="0"/>
              <w:keepLines w:val="0"/>
              <w:widowControl w:val="0"/>
              <w:rPr>
                <w:iCs/>
                <w:lang w:eastAsia="ja-JP"/>
              </w:rPr>
            </w:pPr>
          </w:p>
        </w:tc>
      </w:tr>
      <w:tr w:rsidR="00130665" w:rsidRPr="00FD0425" w14:paraId="7EC49B19" w14:textId="77777777" w:rsidTr="0073372F">
        <w:tc>
          <w:tcPr>
            <w:tcW w:w="2160" w:type="dxa"/>
            <w:tcBorders>
              <w:top w:val="single" w:sz="4" w:space="0" w:color="auto"/>
              <w:left w:val="single" w:sz="4" w:space="0" w:color="auto"/>
              <w:bottom w:val="single" w:sz="4" w:space="0" w:color="auto"/>
              <w:right w:val="single" w:sz="4" w:space="0" w:color="auto"/>
            </w:tcBorders>
          </w:tcPr>
          <w:p w14:paraId="4A77D66D" w14:textId="77777777" w:rsidR="00130665" w:rsidRPr="00FD0425" w:rsidRDefault="00130665" w:rsidP="00130665">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269F4C7" w14:textId="77777777" w:rsidR="00130665" w:rsidRPr="00FD0425" w:rsidRDefault="00130665" w:rsidP="00130665">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066AF"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D03318" w14:textId="77777777" w:rsidR="00130665" w:rsidRPr="00FD0425" w:rsidRDefault="00130665" w:rsidP="00130665">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A4512AA"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E9A973" w14:textId="51206BE9" w:rsidR="00130665" w:rsidRPr="00004997" w:rsidRDefault="00130665" w:rsidP="00130665">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166244" w14:textId="26251D6B" w:rsidR="00130665" w:rsidRPr="001F675D" w:rsidRDefault="00130665" w:rsidP="00130665">
            <w:pPr>
              <w:pStyle w:val="TAC"/>
              <w:keepNext w:val="0"/>
              <w:keepLines w:val="0"/>
              <w:widowControl w:val="0"/>
              <w:rPr>
                <w:iCs/>
                <w:lang w:eastAsia="ja-JP"/>
              </w:rPr>
            </w:pPr>
            <w:r>
              <w:rPr>
                <w:iCs/>
                <w:lang w:eastAsia="ja-JP"/>
              </w:rPr>
              <w:t>ignore</w:t>
            </w:r>
          </w:p>
        </w:tc>
      </w:tr>
      <w:tr w:rsidR="00130665" w:rsidRPr="00FD0425" w14:paraId="2171BD99" w14:textId="77777777" w:rsidTr="0073372F">
        <w:tc>
          <w:tcPr>
            <w:tcW w:w="2160" w:type="dxa"/>
            <w:tcBorders>
              <w:top w:val="single" w:sz="4" w:space="0" w:color="auto"/>
              <w:left w:val="single" w:sz="4" w:space="0" w:color="auto"/>
              <w:bottom w:val="single" w:sz="4" w:space="0" w:color="auto"/>
              <w:right w:val="single" w:sz="4" w:space="0" w:color="auto"/>
            </w:tcBorders>
          </w:tcPr>
          <w:p w14:paraId="577F0A76" w14:textId="77777777" w:rsidR="00130665" w:rsidRPr="00FD0425" w:rsidRDefault="00130665" w:rsidP="00130665">
            <w:pPr>
              <w:pStyle w:val="TAL"/>
              <w:keepNext w:val="0"/>
              <w:keepLines w:val="0"/>
              <w:widowControl w:val="0"/>
              <w:ind w:left="227"/>
              <w:rPr>
                <w:rFonts w:eastAsia="Batang"/>
                <w:lang w:eastAsia="ja-JP"/>
              </w:rPr>
            </w:pPr>
            <w:r w:rsidRPr="00FD0425">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3FC13ECA" w14:textId="77777777" w:rsidR="00130665" w:rsidRPr="00FD0425" w:rsidRDefault="00130665" w:rsidP="00130665">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290C3"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890AF" w14:textId="77777777" w:rsidR="00130665" w:rsidRPr="00FD0425" w:rsidRDefault="00130665" w:rsidP="00130665">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21636F8E" w14:textId="77777777" w:rsidR="00130665" w:rsidRPr="00FD0425" w:rsidRDefault="00130665" w:rsidP="00130665">
            <w:pPr>
              <w:pStyle w:val="TAL"/>
              <w:keepNext w:val="0"/>
              <w:keepLines w:val="0"/>
              <w:widowControl w:val="0"/>
              <w:rPr>
                <w:iCs/>
                <w:lang w:eastAsia="ja-JP"/>
              </w:rPr>
            </w:pPr>
            <w:r w:rsidRPr="00FD0425">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7EBB563A"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7DF63" w14:textId="77777777" w:rsidR="00130665" w:rsidRPr="001F675D" w:rsidRDefault="00130665" w:rsidP="00130665">
            <w:pPr>
              <w:pStyle w:val="TAC"/>
              <w:keepNext w:val="0"/>
              <w:keepLines w:val="0"/>
              <w:widowControl w:val="0"/>
              <w:rPr>
                <w:iCs/>
                <w:lang w:eastAsia="ja-JP"/>
              </w:rPr>
            </w:pPr>
          </w:p>
        </w:tc>
      </w:tr>
      <w:tr w:rsidR="00130665" w:rsidRPr="00FD0425" w14:paraId="06F9CF2A" w14:textId="77777777" w:rsidTr="0073372F">
        <w:tc>
          <w:tcPr>
            <w:tcW w:w="2160" w:type="dxa"/>
            <w:tcBorders>
              <w:top w:val="single" w:sz="4" w:space="0" w:color="auto"/>
              <w:left w:val="single" w:sz="4" w:space="0" w:color="auto"/>
              <w:bottom w:val="single" w:sz="4" w:space="0" w:color="auto"/>
              <w:right w:val="single" w:sz="4" w:space="0" w:color="auto"/>
            </w:tcBorders>
          </w:tcPr>
          <w:p w14:paraId="238347F6" w14:textId="77777777" w:rsidR="00130665" w:rsidRPr="00FD0425" w:rsidRDefault="00130665" w:rsidP="00130665">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E6C76BD"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221430B7" w14:textId="77777777" w:rsidR="00130665" w:rsidRPr="00FD0425" w:rsidRDefault="00130665" w:rsidP="00130665">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DA04A"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691B1F7B"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093A167" w14:textId="77777777" w:rsidR="00130665" w:rsidRPr="00004997" w:rsidRDefault="00130665" w:rsidP="00130665">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3BF97" w14:textId="77777777" w:rsidR="00130665" w:rsidRPr="00004997" w:rsidRDefault="00130665" w:rsidP="00130665">
            <w:pPr>
              <w:pStyle w:val="TAC"/>
              <w:keepNext w:val="0"/>
              <w:keepLines w:val="0"/>
              <w:widowControl w:val="0"/>
              <w:rPr>
                <w:iCs/>
                <w:lang w:eastAsia="ja-JP"/>
              </w:rPr>
            </w:pPr>
            <w:r>
              <w:rPr>
                <w:iCs/>
                <w:lang w:eastAsia="ja-JP"/>
              </w:rPr>
              <w:t>i</w:t>
            </w:r>
            <w:r w:rsidRPr="009354E2">
              <w:rPr>
                <w:iCs/>
                <w:lang w:eastAsia="ja-JP"/>
              </w:rPr>
              <w:t>gnore</w:t>
            </w:r>
          </w:p>
        </w:tc>
      </w:tr>
      <w:tr w:rsidR="00130665" w:rsidRPr="00FD0425" w14:paraId="4EB93C97" w14:textId="77777777" w:rsidTr="0073372F">
        <w:tc>
          <w:tcPr>
            <w:tcW w:w="2160" w:type="dxa"/>
            <w:tcBorders>
              <w:top w:val="single" w:sz="4" w:space="0" w:color="auto"/>
              <w:left w:val="single" w:sz="4" w:space="0" w:color="auto"/>
              <w:bottom w:val="single" w:sz="4" w:space="0" w:color="auto"/>
              <w:right w:val="single" w:sz="4" w:space="0" w:color="auto"/>
            </w:tcBorders>
          </w:tcPr>
          <w:p w14:paraId="388D206D" w14:textId="77777777" w:rsidR="00130665" w:rsidRPr="00FD0425" w:rsidRDefault="00130665" w:rsidP="00130665">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921C8D8"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022D8BE" w14:textId="77777777" w:rsidR="00130665" w:rsidRPr="00FD0425" w:rsidRDefault="00130665" w:rsidP="00130665">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13E1B570"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54FA36F1"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1AB0AB"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F83FEE" w14:textId="77777777" w:rsidR="00130665" w:rsidRPr="001F675D" w:rsidRDefault="00130665" w:rsidP="00130665">
            <w:pPr>
              <w:pStyle w:val="TAC"/>
              <w:keepNext w:val="0"/>
              <w:keepLines w:val="0"/>
              <w:widowControl w:val="0"/>
              <w:rPr>
                <w:iCs/>
                <w:lang w:eastAsia="ja-JP"/>
              </w:rPr>
            </w:pPr>
          </w:p>
        </w:tc>
      </w:tr>
      <w:tr w:rsidR="004C7283" w:rsidRPr="00FD0425" w14:paraId="5B6B2C8E" w14:textId="77777777" w:rsidTr="0073372F">
        <w:tc>
          <w:tcPr>
            <w:tcW w:w="2160" w:type="dxa"/>
            <w:tcBorders>
              <w:top w:val="single" w:sz="4" w:space="0" w:color="auto"/>
              <w:left w:val="single" w:sz="4" w:space="0" w:color="auto"/>
              <w:bottom w:val="single" w:sz="4" w:space="0" w:color="auto"/>
              <w:right w:val="single" w:sz="4" w:space="0" w:color="auto"/>
            </w:tcBorders>
          </w:tcPr>
          <w:p w14:paraId="3356505D"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155C71F"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2C4A0BE"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576081" w14:textId="086C4494" w:rsidR="004C7283" w:rsidRPr="00FD0425" w:rsidRDefault="004C7283" w:rsidP="004C7283">
            <w:pPr>
              <w:pStyle w:val="TAL"/>
              <w:keepNext w:val="0"/>
              <w:keepLines w:val="0"/>
              <w:widowControl w:val="0"/>
              <w:rPr>
                <w:rFonts w:eastAsia="Batang"/>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F1E19A4" w14:textId="57676825"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70CA8E41"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04030" w14:textId="77777777" w:rsidR="004C7283" w:rsidRPr="001F675D" w:rsidRDefault="004C7283" w:rsidP="004C7283">
            <w:pPr>
              <w:pStyle w:val="TAC"/>
              <w:keepNext w:val="0"/>
              <w:keepLines w:val="0"/>
              <w:widowControl w:val="0"/>
              <w:rPr>
                <w:lang w:eastAsia="ja-JP"/>
              </w:rPr>
            </w:pPr>
          </w:p>
        </w:tc>
      </w:tr>
      <w:tr w:rsidR="004C7283" w:rsidRPr="00FD0425" w14:paraId="33EFFAF8" w14:textId="77777777" w:rsidTr="0073372F">
        <w:tc>
          <w:tcPr>
            <w:tcW w:w="2160" w:type="dxa"/>
            <w:tcBorders>
              <w:top w:val="single" w:sz="4" w:space="0" w:color="auto"/>
              <w:left w:val="single" w:sz="4" w:space="0" w:color="auto"/>
              <w:bottom w:val="single" w:sz="4" w:space="0" w:color="auto"/>
              <w:right w:val="single" w:sz="4" w:space="0" w:color="auto"/>
            </w:tcBorders>
          </w:tcPr>
          <w:p w14:paraId="3999297D"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3D97B73"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61B8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FD6761" w14:textId="77777777" w:rsidR="004C7283" w:rsidRPr="00FD0425" w:rsidRDefault="004C7283" w:rsidP="004C7283">
            <w:pPr>
              <w:pStyle w:val="TAL"/>
              <w:keepNext w:val="0"/>
              <w:keepLines w:val="0"/>
              <w:widowControl w:val="0"/>
              <w:rPr>
                <w:rFonts w:eastAsia="Batang"/>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0873A21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71E52DA"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50C2"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657DA301" w14:textId="77777777" w:rsidTr="0073372F">
        <w:tc>
          <w:tcPr>
            <w:tcW w:w="2160" w:type="dxa"/>
            <w:tcBorders>
              <w:top w:val="single" w:sz="4" w:space="0" w:color="auto"/>
              <w:left w:val="single" w:sz="4" w:space="0" w:color="auto"/>
              <w:bottom w:val="single" w:sz="4" w:space="0" w:color="auto"/>
              <w:right w:val="single" w:sz="4" w:space="0" w:color="auto"/>
            </w:tcBorders>
          </w:tcPr>
          <w:p w14:paraId="187BC36E" w14:textId="77777777" w:rsidR="004C7283" w:rsidRPr="00FD0425" w:rsidRDefault="004C7283" w:rsidP="004C7283">
            <w:pPr>
              <w:pStyle w:val="TAL"/>
              <w:keepNext w:val="0"/>
              <w:keepLines w:val="0"/>
              <w:widowControl w:val="0"/>
              <w:rPr>
                <w:b/>
                <w:lang w:eastAsia="ja-JP"/>
              </w:rPr>
            </w:pPr>
            <w:r w:rsidRPr="00FD0425">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F05037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1CD8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16BF2F"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B153A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E3F960"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E2B670" w14:textId="77777777" w:rsidR="004C7283" w:rsidRPr="001F675D" w:rsidRDefault="004C7283" w:rsidP="004C7283">
            <w:pPr>
              <w:pStyle w:val="TAC"/>
              <w:keepNext w:val="0"/>
              <w:keepLines w:val="0"/>
              <w:widowControl w:val="0"/>
              <w:rPr>
                <w:iCs/>
                <w:lang w:eastAsia="ja-JP"/>
              </w:rPr>
            </w:pPr>
          </w:p>
        </w:tc>
      </w:tr>
      <w:tr w:rsidR="004C7283" w:rsidRPr="00FD0425" w14:paraId="361613EC" w14:textId="77777777" w:rsidTr="0073372F">
        <w:tc>
          <w:tcPr>
            <w:tcW w:w="2160" w:type="dxa"/>
            <w:tcBorders>
              <w:top w:val="single" w:sz="4" w:space="0" w:color="auto"/>
              <w:left w:val="single" w:sz="4" w:space="0" w:color="auto"/>
              <w:bottom w:val="single" w:sz="4" w:space="0" w:color="auto"/>
              <w:right w:val="single" w:sz="4" w:space="0" w:color="auto"/>
            </w:tcBorders>
          </w:tcPr>
          <w:p w14:paraId="1FE33FAC" w14:textId="77777777" w:rsidR="004C7283" w:rsidRPr="00FD0425" w:rsidRDefault="004C7283" w:rsidP="004C7283">
            <w:pPr>
              <w:pStyle w:val="TAL"/>
              <w:keepNext w:val="0"/>
              <w:keepLines w:val="0"/>
              <w:widowControl w:val="0"/>
              <w:ind w:left="113"/>
              <w:rPr>
                <w:b/>
                <w:lang w:eastAsia="ja-JP"/>
              </w:rPr>
            </w:pPr>
            <w:r w:rsidRPr="00FD0425">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C0E68F2"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DD065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D4956AD"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8F1CA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4B7C3A"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98813" w14:textId="77777777" w:rsidR="004C7283" w:rsidRPr="001F675D" w:rsidRDefault="004C7283" w:rsidP="004C7283">
            <w:pPr>
              <w:pStyle w:val="TAC"/>
              <w:keepNext w:val="0"/>
              <w:keepLines w:val="0"/>
              <w:widowControl w:val="0"/>
              <w:rPr>
                <w:iCs/>
                <w:lang w:eastAsia="ja-JP"/>
              </w:rPr>
            </w:pPr>
          </w:p>
        </w:tc>
      </w:tr>
      <w:tr w:rsidR="004C7283" w:rsidRPr="00FD0425" w14:paraId="3D8A3664" w14:textId="77777777" w:rsidTr="0073372F">
        <w:tc>
          <w:tcPr>
            <w:tcW w:w="2160" w:type="dxa"/>
            <w:tcBorders>
              <w:top w:val="single" w:sz="4" w:space="0" w:color="auto"/>
              <w:left w:val="single" w:sz="4" w:space="0" w:color="auto"/>
              <w:bottom w:val="single" w:sz="4" w:space="0" w:color="auto"/>
              <w:right w:val="single" w:sz="4" w:space="0" w:color="auto"/>
            </w:tcBorders>
          </w:tcPr>
          <w:p w14:paraId="08072878" w14:textId="77777777" w:rsidR="004C7283" w:rsidRPr="00FD0425" w:rsidRDefault="004C7283" w:rsidP="004C7283">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A82E02"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9AE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B6073C" w14:textId="77777777" w:rsidR="004C7283" w:rsidRPr="00FD0425" w:rsidRDefault="004C7283" w:rsidP="004C7283">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40766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0BB6BE"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E88FD" w14:textId="77777777" w:rsidR="004C7283" w:rsidRPr="001F675D" w:rsidRDefault="004C7283" w:rsidP="004C7283">
            <w:pPr>
              <w:pStyle w:val="TAC"/>
              <w:keepNext w:val="0"/>
              <w:keepLines w:val="0"/>
              <w:widowControl w:val="0"/>
              <w:rPr>
                <w:iCs/>
                <w:lang w:eastAsia="ja-JP"/>
              </w:rPr>
            </w:pPr>
          </w:p>
        </w:tc>
      </w:tr>
      <w:tr w:rsidR="004C7283" w:rsidRPr="00FD0425" w14:paraId="66CE6C43" w14:textId="77777777" w:rsidTr="0073372F">
        <w:tc>
          <w:tcPr>
            <w:tcW w:w="2160" w:type="dxa"/>
            <w:tcBorders>
              <w:top w:val="single" w:sz="4" w:space="0" w:color="auto"/>
              <w:left w:val="single" w:sz="4" w:space="0" w:color="auto"/>
              <w:bottom w:val="single" w:sz="4" w:space="0" w:color="auto"/>
              <w:right w:val="single" w:sz="4" w:space="0" w:color="auto"/>
            </w:tcBorders>
          </w:tcPr>
          <w:p w14:paraId="7A55640E" w14:textId="77777777" w:rsidR="004C7283" w:rsidRPr="00FD0425" w:rsidRDefault="004C7283" w:rsidP="004C7283">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38EC6319"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29337"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69CB6" w14:textId="77777777" w:rsidR="004C7283" w:rsidRPr="00FD0425" w:rsidRDefault="004C7283" w:rsidP="004C7283">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1E6FC5C"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56C343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BA67A" w14:textId="77777777" w:rsidR="004C7283" w:rsidRPr="001F675D" w:rsidRDefault="004C7283" w:rsidP="004C7283">
            <w:pPr>
              <w:pStyle w:val="TAC"/>
              <w:keepNext w:val="0"/>
              <w:keepLines w:val="0"/>
              <w:widowControl w:val="0"/>
              <w:rPr>
                <w:iCs/>
                <w:lang w:eastAsia="ja-JP"/>
              </w:rPr>
            </w:pPr>
          </w:p>
        </w:tc>
      </w:tr>
      <w:tr w:rsidR="004C7283" w:rsidRPr="00FD0425" w14:paraId="3C60E7F9" w14:textId="77777777" w:rsidTr="0073372F">
        <w:tc>
          <w:tcPr>
            <w:tcW w:w="2160" w:type="dxa"/>
          </w:tcPr>
          <w:p w14:paraId="181C2D4B" w14:textId="77777777" w:rsidR="004C7283" w:rsidRPr="00FD0425" w:rsidRDefault="004C7283" w:rsidP="004C7283">
            <w:pPr>
              <w:pStyle w:val="TAL"/>
              <w:keepNext w:val="0"/>
              <w:keepLines w:val="0"/>
              <w:widowControl w:val="0"/>
              <w:ind w:left="227"/>
              <w:rPr>
                <w:lang w:eastAsia="ja-JP"/>
              </w:rPr>
            </w:pPr>
            <w:r w:rsidRPr="00FD0425">
              <w:rPr>
                <w:rFonts w:eastAsia="Batang"/>
                <w:lang w:eastAsia="ja-JP"/>
              </w:rPr>
              <w:t>&gt;&gt;DRB QoS</w:t>
            </w:r>
          </w:p>
        </w:tc>
        <w:tc>
          <w:tcPr>
            <w:tcW w:w="1080" w:type="dxa"/>
          </w:tcPr>
          <w:p w14:paraId="0C025FC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22029DB" w14:textId="77777777" w:rsidR="004C7283" w:rsidRPr="00FD0425" w:rsidRDefault="004C7283" w:rsidP="004C7283">
            <w:pPr>
              <w:pStyle w:val="TAL"/>
              <w:keepNext w:val="0"/>
              <w:keepLines w:val="0"/>
              <w:widowControl w:val="0"/>
              <w:rPr>
                <w:bCs/>
                <w:i/>
                <w:szCs w:val="18"/>
                <w:lang w:eastAsia="ja-JP"/>
              </w:rPr>
            </w:pPr>
          </w:p>
        </w:tc>
        <w:tc>
          <w:tcPr>
            <w:tcW w:w="1512" w:type="dxa"/>
          </w:tcPr>
          <w:p w14:paraId="36F29FFC" w14:textId="77777777" w:rsidR="004C7283" w:rsidRPr="00FD0425" w:rsidRDefault="004C7283" w:rsidP="004C7283">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4C7283" w:rsidRPr="00FD0425" w:rsidRDefault="004C7283" w:rsidP="004C7283">
            <w:pPr>
              <w:pStyle w:val="TAL"/>
              <w:keepNext w:val="0"/>
              <w:keepLines w:val="0"/>
              <w:widowControl w:val="0"/>
              <w:rPr>
                <w:lang w:eastAsia="ja-JP"/>
              </w:rPr>
            </w:pPr>
            <w:r w:rsidRPr="00FD0425">
              <w:rPr>
                <w:lang w:eastAsia="ja-JP"/>
              </w:rPr>
              <w:t>9.2.3.5</w:t>
            </w:r>
          </w:p>
        </w:tc>
        <w:tc>
          <w:tcPr>
            <w:tcW w:w="1728" w:type="dxa"/>
          </w:tcPr>
          <w:p w14:paraId="62334437" w14:textId="77777777" w:rsidR="004C7283" w:rsidRPr="00FD0425" w:rsidRDefault="004C7283" w:rsidP="004C7283">
            <w:pPr>
              <w:pStyle w:val="TAL"/>
              <w:keepNext w:val="0"/>
              <w:keepLines w:val="0"/>
              <w:widowControl w:val="0"/>
              <w:rPr>
                <w:iCs/>
                <w:lang w:eastAsia="ja-JP"/>
              </w:rPr>
            </w:pPr>
          </w:p>
        </w:tc>
        <w:tc>
          <w:tcPr>
            <w:tcW w:w="1080" w:type="dxa"/>
          </w:tcPr>
          <w:p w14:paraId="63CCE7C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46E438B9" w14:textId="77777777" w:rsidR="004C7283" w:rsidRPr="001F675D" w:rsidRDefault="004C7283" w:rsidP="004C7283">
            <w:pPr>
              <w:pStyle w:val="TAC"/>
              <w:keepNext w:val="0"/>
              <w:keepLines w:val="0"/>
              <w:widowControl w:val="0"/>
              <w:rPr>
                <w:iCs/>
                <w:lang w:eastAsia="ja-JP"/>
              </w:rPr>
            </w:pPr>
          </w:p>
        </w:tc>
      </w:tr>
      <w:tr w:rsidR="004C7283" w:rsidRPr="00FD0425" w14:paraId="783489AA" w14:textId="77777777" w:rsidTr="0073372F">
        <w:tc>
          <w:tcPr>
            <w:tcW w:w="2160" w:type="dxa"/>
          </w:tcPr>
          <w:p w14:paraId="6CB02255"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080" w:type="dxa"/>
          </w:tcPr>
          <w:p w14:paraId="3C21FFC7"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7F5E5A84" w14:textId="77777777" w:rsidR="004C7283" w:rsidRPr="00FD0425" w:rsidRDefault="004C7283" w:rsidP="004C7283">
            <w:pPr>
              <w:pStyle w:val="TAL"/>
              <w:keepNext w:val="0"/>
              <w:keepLines w:val="0"/>
              <w:widowControl w:val="0"/>
              <w:rPr>
                <w:bCs/>
                <w:i/>
                <w:szCs w:val="18"/>
                <w:lang w:eastAsia="ja-JP"/>
              </w:rPr>
            </w:pPr>
          </w:p>
        </w:tc>
        <w:tc>
          <w:tcPr>
            <w:tcW w:w="1512" w:type="dxa"/>
          </w:tcPr>
          <w:p w14:paraId="61C3895D" w14:textId="77777777" w:rsidR="004C7283" w:rsidRPr="00FD0425" w:rsidRDefault="004C7283" w:rsidP="004C7283">
            <w:pPr>
              <w:pStyle w:val="TAL"/>
              <w:keepNext w:val="0"/>
              <w:keepLines w:val="0"/>
              <w:widowControl w:val="0"/>
            </w:pPr>
            <w:r w:rsidRPr="00FD0425">
              <w:rPr>
                <w:lang w:eastAsia="ja-JP"/>
              </w:rPr>
              <w:t>UP Transport Parameters 9.2.3.76</w:t>
            </w:r>
          </w:p>
        </w:tc>
        <w:tc>
          <w:tcPr>
            <w:tcW w:w="1728" w:type="dxa"/>
          </w:tcPr>
          <w:p w14:paraId="2579A81A"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 in case of PDCP Duplication.</w:t>
            </w:r>
          </w:p>
        </w:tc>
        <w:tc>
          <w:tcPr>
            <w:tcW w:w="1080" w:type="dxa"/>
          </w:tcPr>
          <w:p w14:paraId="4732B5D3"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7F764B52" w14:textId="77777777" w:rsidR="004C7283" w:rsidRPr="001F675D" w:rsidRDefault="004C7283" w:rsidP="004C7283">
            <w:pPr>
              <w:pStyle w:val="TAC"/>
              <w:keepNext w:val="0"/>
              <w:keepLines w:val="0"/>
              <w:widowControl w:val="0"/>
              <w:rPr>
                <w:iCs/>
                <w:lang w:eastAsia="ja-JP"/>
              </w:rPr>
            </w:pPr>
          </w:p>
        </w:tc>
      </w:tr>
      <w:tr w:rsidR="004C7283" w:rsidRPr="00FD0425" w14:paraId="13521081" w14:textId="77777777" w:rsidTr="0073372F">
        <w:tc>
          <w:tcPr>
            <w:tcW w:w="2160" w:type="dxa"/>
          </w:tcPr>
          <w:p w14:paraId="129228C9"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C335B66"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29460A42" w14:textId="77777777" w:rsidR="004C7283" w:rsidRPr="00FD0425" w:rsidRDefault="004C7283" w:rsidP="004C7283">
            <w:pPr>
              <w:pStyle w:val="TAL"/>
              <w:keepNext w:val="0"/>
              <w:keepLines w:val="0"/>
              <w:widowControl w:val="0"/>
              <w:rPr>
                <w:bCs/>
                <w:i/>
                <w:szCs w:val="18"/>
                <w:lang w:eastAsia="ja-JP"/>
              </w:rPr>
            </w:pPr>
          </w:p>
        </w:tc>
        <w:tc>
          <w:tcPr>
            <w:tcW w:w="1512" w:type="dxa"/>
          </w:tcPr>
          <w:p w14:paraId="7F045446" w14:textId="77777777" w:rsidR="004C7283" w:rsidRPr="00FD0425" w:rsidRDefault="004C7283" w:rsidP="004C7283">
            <w:pPr>
              <w:pStyle w:val="TAL"/>
              <w:keepNext w:val="0"/>
              <w:keepLines w:val="0"/>
              <w:widowControl w:val="0"/>
            </w:pPr>
            <w:r w:rsidRPr="00FD0425">
              <w:t>9.2.3.75</w:t>
            </w:r>
          </w:p>
        </w:tc>
        <w:tc>
          <w:tcPr>
            <w:tcW w:w="1728" w:type="dxa"/>
          </w:tcPr>
          <w:p w14:paraId="6421FA83" w14:textId="77777777" w:rsidR="004C7283" w:rsidRPr="00FD0425" w:rsidRDefault="004C7283" w:rsidP="004C7283">
            <w:pPr>
              <w:pStyle w:val="TAL"/>
              <w:keepNext w:val="0"/>
              <w:keepLines w:val="0"/>
              <w:widowControl w:val="0"/>
              <w:rPr>
                <w:iCs/>
                <w:lang w:eastAsia="ja-JP"/>
              </w:rPr>
            </w:pPr>
            <w:r w:rsidRPr="00FD0425">
              <w:rPr>
                <w:lang w:eastAsia="ja-JP"/>
              </w:rPr>
              <w:t>Information about UL usage in the S-NG-RAN node.</w:t>
            </w:r>
          </w:p>
        </w:tc>
        <w:tc>
          <w:tcPr>
            <w:tcW w:w="1080" w:type="dxa"/>
          </w:tcPr>
          <w:p w14:paraId="069461D0"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05792376" w14:textId="77777777" w:rsidR="004C7283" w:rsidRPr="001F675D" w:rsidRDefault="004C7283" w:rsidP="004C7283">
            <w:pPr>
              <w:pStyle w:val="TAC"/>
              <w:keepNext w:val="0"/>
              <w:keepLines w:val="0"/>
              <w:widowControl w:val="0"/>
              <w:rPr>
                <w:lang w:eastAsia="ja-JP"/>
              </w:rPr>
            </w:pPr>
          </w:p>
        </w:tc>
      </w:tr>
      <w:tr w:rsidR="004C7283" w:rsidRPr="00FD0425" w14:paraId="16D508A1" w14:textId="77777777" w:rsidTr="0073372F">
        <w:tc>
          <w:tcPr>
            <w:tcW w:w="2160" w:type="dxa"/>
          </w:tcPr>
          <w:p w14:paraId="4E4FE5E7"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6A339BDE"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8EF8264" w14:textId="77777777" w:rsidR="004C7283" w:rsidRPr="00FD0425" w:rsidRDefault="004C7283" w:rsidP="004C7283">
            <w:pPr>
              <w:pStyle w:val="TAL"/>
              <w:keepNext w:val="0"/>
              <w:keepLines w:val="0"/>
              <w:widowControl w:val="0"/>
              <w:rPr>
                <w:bCs/>
                <w:i/>
                <w:szCs w:val="18"/>
                <w:lang w:eastAsia="ja-JP"/>
              </w:rPr>
            </w:pPr>
          </w:p>
        </w:tc>
        <w:tc>
          <w:tcPr>
            <w:tcW w:w="1512" w:type="dxa"/>
          </w:tcPr>
          <w:p w14:paraId="776A21FF" w14:textId="77777777" w:rsidR="004C7283" w:rsidRPr="00FD0425" w:rsidRDefault="004C7283" w:rsidP="004C7283">
            <w:pPr>
              <w:pStyle w:val="TAL"/>
              <w:keepNext w:val="0"/>
              <w:keepLines w:val="0"/>
              <w:widowControl w:val="0"/>
            </w:pPr>
            <w:r w:rsidRPr="00FD0425">
              <w:rPr>
                <w:lang w:eastAsia="ja-JP"/>
              </w:rPr>
              <w:t>9.2.3.86</w:t>
            </w:r>
          </w:p>
        </w:tc>
        <w:tc>
          <w:tcPr>
            <w:tcW w:w="1728" w:type="dxa"/>
          </w:tcPr>
          <w:p w14:paraId="3DA73484" w14:textId="77777777" w:rsidR="004C7283" w:rsidRPr="00FD0425" w:rsidRDefault="004C7283" w:rsidP="004C7283">
            <w:pPr>
              <w:pStyle w:val="TAL"/>
              <w:keepNext w:val="0"/>
              <w:keepLines w:val="0"/>
              <w:widowControl w:val="0"/>
              <w:rPr>
                <w:lang w:eastAsia="ja-JP"/>
              </w:rPr>
            </w:pPr>
          </w:p>
        </w:tc>
        <w:tc>
          <w:tcPr>
            <w:tcW w:w="1080" w:type="dxa"/>
          </w:tcPr>
          <w:p w14:paraId="52966F9D"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7044B4B2" w14:textId="77777777" w:rsidR="004C7283" w:rsidRPr="001F675D" w:rsidRDefault="004C7283" w:rsidP="004C7283">
            <w:pPr>
              <w:pStyle w:val="TAC"/>
              <w:keepNext w:val="0"/>
              <w:keepLines w:val="0"/>
              <w:widowControl w:val="0"/>
              <w:rPr>
                <w:lang w:eastAsia="ja-JP"/>
              </w:rPr>
            </w:pPr>
          </w:p>
        </w:tc>
      </w:tr>
      <w:tr w:rsidR="004C7283" w:rsidRPr="00FD0425" w14:paraId="260B1781" w14:textId="77777777" w:rsidTr="0073372F">
        <w:tc>
          <w:tcPr>
            <w:tcW w:w="2160" w:type="dxa"/>
          </w:tcPr>
          <w:p w14:paraId="05B8B4A0"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19F61114"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0FF9F387" w14:textId="77777777" w:rsidR="004C7283" w:rsidRPr="00FD0425" w:rsidRDefault="004C7283" w:rsidP="004C7283">
            <w:pPr>
              <w:pStyle w:val="TAL"/>
              <w:keepNext w:val="0"/>
              <w:keepLines w:val="0"/>
              <w:widowControl w:val="0"/>
              <w:rPr>
                <w:bCs/>
                <w:i/>
                <w:szCs w:val="18"/>
                <w:lang w:eastAsia="ja-JP"/>
              </w:rPr>
            </w:pPr>
          </w:p>
        </w:tc>
        <w:tc>
          <w:tcPr>
            <w:tcW w:w="1512" w:type="dxa"/>
          </w:tcPr>
          <w:p w14:paraId="03002B8F" w14:textId="77777777" w:rsidR="004C7283" w:rsidRPr="00FD0425" w:rsidRDefault="004C7283" w:rsidP="004C7283">
            <w:pPr>
              <w:pStyle w:val="TAL"/>
              <w:keepNext w:val="0"/>
              <w:keepLines w:val="0"/>
              <w:widowControl w:val="0"/>
            </w:pPr>
            <w:r w:rsidRPr="00FD0425">
              <w:rPr>
                <w:lang w:eastAsia="ja-JP"/>
              </w:rPr>
              <w:t>9.2.3.71</w:t>
            </w:r>
          </w:p>
        </w:tc>
        <w:tc>
          <w:tcPr>
            <w:tcW w:w="1728" w:type="dxa"/>
          </w:tcPr>
          <w:p w14:paraId="3893B230" w14:textId="77777777" w:rsidR="004C7283" w:rsidRPr="00FD0425" w:rsidRDefault="004C7283" w:rsidP="004C7283">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527BFD9" w14:textId="77777777" w:rsidR="004C7283" w:rsidRPr="00004997" w:rsidRDefault="004C7283" w:rsidP="004C7283">
            <w:pPr>
              <w:pStyle w:val="TAC"/>
              <w:keepNext w:val="0"/>
              <w:keepLines w:val="0"/>
              <w:widowControl w:val="0"/>
              <w:rPr>
                <w:rFonts w:eastAsia="SimSun"/>
              </w:rPr>
            </w:pPr>
            <w:r w:rsidRPr="009354E2">
              <w:rPr>
                <w:lang w:eastAsia="ja-JP"/>
              </w:rPr>
              <w:t>–</w:t>
            </w:r>
          </w:p>
        </w:tc>
        <w:tc>
          <w:tcPr>
            <w:tcW w:w="1080" w:type="dxa"/>
          </w:tcPr>
          <w:p w14:paraId="30F79B3C" w14:textId="77777777" w:rsidR="004C7283" w:rsidRPr="001F675D" w:rsidRDefault="004C7283" w:rsidP="004C7283">
            <w:pPr>
              <w:pStyle w:val="TAC"/>
              <w:keepNext w:val="0"/>
              <w:keepLines w:val="0"/>
              <w:widowControl w:val="0"/>
              <w:rPr>
                <w:rFonts w:eastAsia="SimSun"/>
              </w:rPr>
            </w:pPr>
          </w:p>
        </w:tc>
      </w:tr>
      <w:tr w:rsidR="004C7283" w:rsidRPr="00FD0425" w14:paraId="4346F483" w14:textId="77777777" w:rsidTr="0073372F">
        <w:tc>
          <w:tcPr>
            <w:tcW w:w="2160" w:type="dxa"/>
            <w:tcBorders>
              <w:top w:val="single" w:sz="4" w:space="0" w:color="auto"/>
              <w:left w:val="single" w:sz="4" w:space="0" w:color="auto"/>
              <w:bottom w:val="single" w:sz="4" w:space="0" w:color="auto"/>
              <w:right w:val="single" w:sz="4" w:space="0" w:color="auto"/>
            </w:tcBorders>
          </w:tcPr>
          <w:p w14:paraId="12916703" w14:textId="77777777" w:rsidR="004C7283" w:rsidRPr="00FD0425" w:rsidRDefault="004C7283" w:rsidP="004C7283">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F29ABF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60BD4"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F07E6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2D628C" w14:textId="77777777" w:rsidR="004C7283" w:rsidRPr="00FD0425" w:rsidRDefault="004C7283" w:rsidP="004C7283">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272A72B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D3B8" w14:textId="77777777" w:rsidR="004C7283" w:rsidRPr="001F675D" w:rsidRDefault="004C7283" w:rsidP="004C7283">
            <w:pPr>
              <w:pStyle w:val="TAC"/>
              <w:keepNext w:val="0"/>
              <w:keepLines w:val="0"/>
              <w:widowControl w:val="0"/>
              <w:rPr>
                <w:iCs/>
                <w:lang w:eastAsia="ja-JP"/>
              </w:rPr>
            </w:pPr>
          </w:p>
        </w:tc>
      </w:tr>
      <w:tr w:rsidR="004C7283" w:rsidRPr="00FD0425" w14:paraId="283B7897" w14:textId="77777777" w:rsidTr="0073372F">
        <w:tc>
          <w:tcPr>
            <w:tcW w:w="2160" w:type="dxa"/>
            <w:tcBorders>
              <w:top w:val="single" w:sz="4" w:space="0" w:color="auto"/>
              <w:left w:val="single" w:sz="4" w:space="0" w:color="auto"/>
              <w:bottom w:val="single" w:sz="4" w:space="0" w:color="auto"/>
              <w:right w:val="single" w:sz="4" w:space="0" w:color="auto"/>
            </w:tcBorders>
          </w:tcPr>
          <w:p w14:paraId="141F280C" w14:textId="77777777" w:rsidR="004C7283" w:rsidRPr="00FD0425" w:rsidRDefault="004C7283" w:rsidP="004C7283">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A5021C4"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2C01AB"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648D01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62F8F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9F4E415"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DECBC1" w14:textId="77777777" w:rsidR="004C7283" w:rsidRPr="001F675D" w:rsidRDefault="004C7283" w:rsidP="004C7283">
            <w:pPr>
              <w:pStyle w:val="TAC"/>
              <w:keepNext w:val="0"/>
              <w:keepLines w:val="0"/>
              <w:widowControl w:val="0"/>
              <w:rPr>
                <w:iCs/>
                <w:lang w:eastAsia="ja-JP"/>
              </w:rPr>
            </w:pPr>
          </w:p>
        </w:tc>
      </w:tr>
      <w:tr w:rsidR="004C7283" w:rsidRPr="00FD0425" w14:paraId="049B253D" w14:textId="77777777" w:rsidTr="0073372F">
        <w:tc>
          <w:tcPr>
            <w:tcW w:w="2160" w:type="dxa"/>
            <w:tcBorders>
              <w:top w:val="single" w:sz="4" w:space="0" w:color="auto"/>
              <w:left w:val="single" w:sz="4" w:space="0" w:color="auto"/>
              <w:bottom w:val="single" w:sz="4" w:space="0" w:color="auto"/>
              <w:right w:val="single" w:sz="4" w:space="0" w:color="auto"/>
            </w:tcBorders>
          </w:tcPr>
          <w:p w14:paraId="0C8E0BA8"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4061D47E"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1C2E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3F3605" w14:textId="77777777" w:rsidR="004C7283" w:rsidRPr="00FD0425" w:rsidRDefault="004C7283" w:rsidP="004C7283">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7A081B54"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40D6A97"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BEED1C" w14:textId="77777777" w:rsidR="004C7283" w:rsidRPr="001F675D" w:rsidRDefault="004C7283" w:rsidP="004C7283">
            <w:pPr>
              <w:pStyle w:val="TAC"/>
              <w:keepNext w:val="0"/>
              <w:keepLines w:val="0"/>
              <w:widowControl w:val="0"/>
              <w:rPr>
                <w:iCs/>
                <w:lang w:eastAsia="ja-JP"/>
              </w:rPr>
            </w:pPr>
          </w:p>
        </w:tc>
      </w:tr>
      <w:tr w:rsidR="004C7283" w:rsidRPr="00FD0425" w14:paraId="4433D78C" w14:textId="77777777" w:rsidTr="0073372F">
        <w:tc>
          <w:tcPr>
            <w:tcW w:w="2160" w:type="dxa"/>
            <w:tcBorders>
              <w:top w:val="single" w:sz="4" w:space="0" w:color="auto"/>
              <w:left w:val="single" w:sz="4" w:space="0" w:color="auto"/>
              <w:bottom w:val="single" w:sz="4" w:space="0" w:color="auto"/>
              <w:right w:val="single" w:sz="4" w:space="0" w:color="auto"/>
            </w:tcBorders>
          </w:tcPr>
          <w:p w14:paraId="4EF05560"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50810E6"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3D4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A44154" w14:textId="77777777" w:rsidR="004C7283" w:rsidRPr="00FD0425" w:rsidRDefault="004C7283" w:rsidP="004C7283">
            <w:pPr>
              <w:pStyle w:val="TAL"/>
              <w:keepNext w:val="0"/>
              <w:keepLines w:val="0"/>
              <w:widowControl w:val="0"/>
              <w:rPr>
                <w:lang w:eastAsia="ja-JP"/>
              </w:rPr>
            </w:pPr>
            <w:r w:rsidRPr="00FD0425">
              <w:rPr>
                <w:lang w:eastAsia="ja-JP"/>
              </w:rPr>
              <w:t>GBR QoS Flow Information</w:t>
            </w:r>
          </w:p>
          <w:p w14:paraId="546B155F" w14:textId="77777777" w:rsidR="004C7283" w:rsidRPr="00FD0425" w:rsidRDefault="004C7283" w:rsidP="004C7283">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2B1FBFE5" w14:textId="77777777" w:rsidR="004C7283" w:rsidRPr="00FD0425" w:rsidRDefault="004C7283" w:rsidP="004C7283">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C117A9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9A1C13" w14:textId="77777777" w:rsidR="004C7283" w:rsidRPr="001F675D" w:rsidRDefault="004C7283" w:rsidP="004C7283">
            <w:pPr>
              <w:pStyle w:val="TAC"/>
              <w:keepNext w:val="0"/>
              <w:keepLines w:val="0"/>
              <w:widowControl w:val="0"/>
              <w:rPr>
                <w:iCs/>
                <w:lang w:eastAsia="ja-JP"/>
              </w:rPr>
            </w:pPr>
          </w:p>
        </w:tc>
      </w:tr>
      <w:tr w:rsidR="004C7283" w:rsidRPr="00FD0425" w14:paraId="691E4D9A" w14:textId="77777777" w:rsidTr="0073372F">
        <w:tc>
          <w:tcPr>
            <w:tcW w:w="2160" w:type="dxa"/>
            <w:tcBorders>
              <w:top w:val="single" w:sz="4" w:space="0" w:color="auto"/>
              <w:left w:val="single" w:sz="4" w:space="0" w:color="auto"/>
              <w:bottom w:val="single" w:sz="4" w:space="0" w:color="auto"/>
              <w:right w:val="single" w:sz="4" w:space="0" w:color="auto"/>
            </w:tcBorders>
          </w:tcPr>
          <w:p w14:paraId="13E0FD1D" w14:textId="77777777" w:rsidR="004C7283" w:rsidRPr="00FD0425" w:rsidRDefault="004C7283" w:rsidP="004C7283">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95B008D"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0F1D8"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BAD664" w14:textId="77777777" w:rsidR="004C7283" w:rsidRPr="00FD0425" w:rsidRDefault="004C7283" w:rsidP="004C7283">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5BF9BF6"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2CEF9D7" w14:textId="3C8F8907" w:rsidR="004C7283" w:rsidRPr="00004997" w:rsidRDefault="004C7283" w:rsidP="004C7283">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3A645" w14:textId="66B52CE3"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5D2DAD5C" w14:textId="77777777" w:rsidTr="0073372F">
        <w:tc>
          <w:tcPr>
            <w:tcW w:w="2160" w:type="dxa"/>
            <w:tcBorders>
              <w:top w:val="single" w:sz="4" w:space="0" w:color="auto"/>
              <w:left w:val="single" w:sz="4" w:space="0" w:color="auto"/>
              <w:bottom w:val="single" w:sz="4" w:space="0" w:color="auto"/>
              <w:right w:val="single" w:sz="4" w:space="0" w:color="auto"/>
            </w:tcBorders>
          </w:tcPr>
          <w:p w14:paraId="4A93F10D" w14:textId="77777777" w:rsidR="004C7283" w:rsidRPr="00FD0425" w:rsidRDefault="004C7283" w:rsidP="004C7283">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28934CFA"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5FCD0B6" w14:textId="77777777" w:rsidR="004C7283" w:rsidRPr="00FD0425" w:rsidRDefault="004C7283" w:rsidP="004C7283">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FB14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A1D95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1C0745" w14:textId="77777777" w:rsidR="004C7283" w:rsidRPr="00004997" w:rsidRDefault="004C7283" w:rsidP="004C7283">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FB70A" w14:textId="77777777" w:rsidR="004C7283" w:rsidRPr="00004997" w:rsidRDefault="004C7283" w:rsidP="004C7283">
            <w:pPr>
              <w:pStyle w:val="TAC"/>
              <w:keepNext w:val="0"/>
              <w:keepLines w:val="0"/>
              <w:widowControl w:val="0"/>
              <w:rPr>
                <w:iCs/>
                <w:lang w:eastAsia="ja-JP"/>
              </w:rPr>
            </w:pPr>
            <w:r>
              <w:rPr>
                <w:iCs/>
                <w:lang w:eastAsia="ja-JP"/>
              </w:rPr>
              <w:t>i</w:t>
            </w:r>
            <w:r w:rsidRPr="009354E2">
              <w:rPr>
                <w:iCs/>
                <w:lang w:eastAsia="ja-JP"/>
              </w:rPr>
              <w:t>gnore</w:t>
            </w:r>
          </w:p>
        </w:tc>
      </w:tr>
      <w:tr w:rsidR="004C7283" w:rsidRPr="00FD0425" w14:paraId="0AC7EA0F" w14:textId="77777777" w:rsidTr="0073372F">
        <w:tc>
          <w:tcPr>
            <w:tcW w:w="2160" w:type="dxa"/>
            <w:tcBorders>
              <w:top w:val="single" w:sz="4" w:space="0" w:color="auto"/>
              <w:left w:val="single" w:sz="4" w:space="0" w:color="auto"/>
              <w:bottom w:val="single" w:sz="4" w:space="0" w:color="auto"/>
              <w:right w:val="single" w:sz="4" w:space="0" w:color="auto"/>
            </w:tcBorders>
          </w:tcPr>
          <w:p w14:paraId="3C607B23" w14:textId="77777777" w:rsidR="004C7283" w:rsidRPr="00FD0425" w:rsidRDefault="004C7283" w:rsidP="004C7283">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C60C9F3"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8306020" w14:textId="77777777" w:rsidR="004C7283" w:rsidRPr="00FD0425" w:rsidRDefault="004C7283" w:rsidP="004C7283">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2E44DD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8C17DD"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7C47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CD5879" w14:textId="77777777" w:rsidR="004C7283" w:rsidRPr="001F675D" w:rsidRDefault="004C7283" w:rsidP="004C7283">
            <w:pPr>
              <w:pStyle w:val="TAC"/>
              <w:keepNext w:val="0"/>
              <w:keepLines w:val="0"/>
              <w:widowControl w:val="0"/>
              <w:rPr>
                <w:iCs/>
                <w:lang w:eastAsia="ja-JP"/>
              </w:rPr>
            </w:pPr>
          </w:p>
        </w:tc>
      </w:tr>
      <w:tr w:rsidR="004C7283" w:rsidRPr="00FD0425" w14:paraId="05B0FE4E" w14:textId="77777777" w:rsidTr="0073372F">
        <w:tc>
          <w:tcPr>
            <w:tcW w:w="2160" w:type="dxa"/>
            <w:tcBorders>
              <w:top w:val="single" w:sz="4" w:space="0" w:color="auto"/>
              <w:left w:val="single" w:sz="4" w:space="0" w:color="auto"/>
              <w:bottom w:val="single" w:sz="4" w:space="0" w:color="auto"/>
              <w:right w:val="single" w:sz="4" w:space="0" w:color="auto"/>
            </w:tcBorders>
          </w:tcPr>
          <w:p w14:paraId="326AFB98"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D42CE42"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6EFA43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C0E48" w14:textId="021684C4"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C3C7F06"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67E2031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9D6823" w14:textId="77777777" w:rsidR="004C7283" w:rsidRPr="001F675D" w:rsidRDefault="004C7283" w:rsidP="004C7283">
            <w:pPr>
              <w:pStyle w:val="TAC"/>
              <w:keepNext w:val="0"/>
              <w:keepLines w:val="0"/>
              <w:widowControl w:val="0"/>
              <w:rPr>
                <w:lang w:eastAsia="ja-JP"/>
              </w:rPr>
            </w:pPr>
          </w:p>
        </w:tc>
      </w:tr>
      <w:tr w:rsidR="004C7283" w:rsidRPr="00FD0425" w14:paraId="629351AF" w14:textId="77777777" w:rsidTr="0073372F">
        <w:tc>
          <w:tcPr>
            <w:tcW w:w="2160" w:type="dxa"/>
            <w:tcBorders>
              <w:top w:val="single" w:sz="4" w:space="0" w:color="auto"/>
              <w:left w:val="single" w:sz="4" w:space="0" w:color="auto"/>
              <w:bottom w:val="single" w:sz="4" w:space="0" w:color="auto"/>
              <w:right w:val="single" w:sz="4" w:space="0" w:color="auto"/>
            </w:tcBorders>
          </w:tcPr>
          <w:p w14:paraId="7218A5EA"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36A1E8F6"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72EF05"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04881DC" w14:textId="77777777" w:rsidR="004C7283" w:rsidRPr="00FD0425" w:rsidRDefault="004C7283" w:rsidP="004C7283">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8AAB64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81EB395"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DC180C"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7910382E" w14:textId="77777777" w:rsidTr="0073372F">
        <w:tc>
          <w:tcPr>
            <w:tcW w:w="2160" w:type="dxa"/>
            <w:tcBorders>
              <w:top w:val="single" w:sz="4" w:space="0" w:color="auto"/>
              <w:left w:val="single" w:sz="4" w:space="0" w:color="auto"/>
              <w:bottom w:val="single" w:sz="4" w:space="0" w:color="auto"/>
              <w:right w:val="single" w:sz="4" w:space="0" w:color="auto"/>
            </w:tcBorders>
          </w:tcPr>
          <w:p w14:paraId="48B191CC" w14:textId="77777777" w:rsidR="004C7283" w:rsidRPr="00FD0425" w:rsidRDefault="004C7283" w:rsidP="004C7283">
            <w:pPr>
              <w:pStyle w:val="TAL"/>
              <w:keepNext w:val="0"/>
              <w:keepLines w:val="0"/>
              <w:widowControl w:val="0"/>
              <w:rPr>
                <w:rFonts w:eastAsia="Batang"/>
                <w:lang w:eastAsia="ja-JP"/>
              </w:rPr>
            </w:pPr>
            <w:r w:rsidRPr="00FD0425">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F33162D" w14:textId="77777777" w:rsidR="004C7283" w:rsidRPr="00FD0425" w:rsidRDefault="004C7283" w:rsidP="004C7283">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E698BC"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7E3CB7" w14:textId="77777777" w:rsidR="004C7283" w:rsidRPr="00FD0425" w:rsidRDefault="004C7283" w:rsidP="004C7283">
            <w:pPr>
              <w:pStyle w:val="TAL"/>
              <w:keepNext w:val="0"/>
              <w:keepLines w:val="0"/>
              <w:widowControl w:val="0"/>
              <w:rPr>
                <w:lang w:eastAsia="ja-JP"/>
              </w:rPr>
            </w:pPr>
            <w:r w:rsidRPr="00FD0425">
              <w:rPr>
                <w:lang w:eastAsia="ja-JP"/>
              </w:rPr>
              <w:t>DRB List with Cause</w:t>
            </w:r>
          </w:p>
          <w:p w14:paraId="17EBF8D9" w14:textId="77777777" w:rsidR="004C7283" w:rsidRPr="00FD0425" w:rsidRDefault="004C7283" w:rsidP="004C7283">
            <w:pPr>
              <w:pStyle w:val="TAL"/>
              <w:keepNext w:val="0"/>
              <w:keepLines w:val="0"/>
              <w:widowControl w:val="0"/>
              <w:rPr>
                <w:lang w:eastAsia="ja-JP"/>
              </w:rPr>
            </w:pPr>
            <w:r w:rsidRPr="00FD0425">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2B6516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75ED6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52243" w14:textId="77777777" w:rsidR="004C7283" w:rsidRPr="00004997" w:rsidRDefault="004C7283" w:rsidP="004C7283">
            <w:pPr>
              <w:pStyle w:val="TAC"/>
              <w:keepNext w:val="0"/>
              <w:keepLines w:val="0"/>
              <w:widowControl w:val="0"/>
              <w:rPr>
                <w:iCs/>
                <w:lang w:eastAsia="ja-JP"/>
              </w:rPr>
            </w:pPr>
          </w:p>
        </w:tc>
      </w:tr>
    </w:tbl>
    <w:p w14:paraId="7E4846B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73372F">
      <w:pPr>
        <w:widowControl w:val="0"/>
      </w:pPr>
    </w:p>
    <w:p w14:paraId="51E8574B" w14:textId="77777777" w:rsidR="00F02090" w:rsidRPr="00FD0425" w:rsidRDefault="00F02090" w:rsidP="0073372F">
      <w:pPr>
        <w:pStyle w:val="Heading4"/>
        <w:keepNext w:val="0"/>
        <w:keepLines w:val="0"/>
        <w:widowControl w:val="0"/>
      </w:pPr>
      <w:bookmarkStart w:id="4998" w:name="_CR9_2_1_21"/>
      <w:bookmarkStart w:id="4999" w:name="_Toc20955257"/>
      <w:bookmarkStart w:id="5000" w:name="_Toc29991454"/>
      <w:bookmarkStart w:id="5001" w:name="_Toc36555854"/>
      <w:bookmarkStart w:id="5002" w:name="_Toc44497574"/>
      <w:bookmarkStart w:id="5003" w:name="_Toc45107962"/>
      <w:bookmarkStart w:id="5004" w:name="_Toc45901582"/>
      <w:bookmarkStart w:id="5005" w:name="_Toc51850661"/>
      <w:bookmarkStart w:id="5006" w:name="_Toc56693664"/>
      <w:bookmarkStart w:id="5007" w:name="_Toc64447207"/>
      <w:bookmarkStart w:id="5008" w:name="_Toc66286701"/>
      <w:bookmarkStart w:id="5009" w:name="_Toc74151396"/>
      <w:bookmarkStart w:id="5010" w:name="_Toc88653868"/>
      <w:bookmarkStart w:id="5011" w:name="_Toc97904224"/>
      <w:bookmarkStart w:id="5012" w:name="_Toc105175265"/>
      <w:bookmarkStart w:id="5013" w:name="_Toc113826295"/>
      <w:bookmarkStart w:id="5014" w:name="_Toc175586877"/>
      <w:bookmarkEnd w:id="4998"/>
      <w:r w:rsidRPr="00FD0425">
        <w:t>9.2.1.21</w:t>
      </w:r>
      <w:r w:rsidRPr="00FD0425">
        <w:tab/>
        <w:t>PDU Session Resource Modification Confirm Info – SN terminated</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969B515" w14:textId="77777777" w:rsidR="00F02090" w:rsidRPr="00FD0425" w:rsidRDefault="00F02090" w:rsidP="0073372F">
      <w:pPr>
        <w:widowControl w:val="0"/>
      </w:pPr>
      <w:r w:rsidRPr="00FD0425">
        <w:t>This IE contains the PDU session resource related result of an S-NG-RAN node initiated modification of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3D3C8C60" w14:textId="77777777" w:rsidTr="0073372F">
        <w:trPr>
          <w:tblHeader/>
        </w:trPr>
        <w:tc>
          <w:tcPr>
            <w:tcW w:w="2160" w:type="dxa"/>
          </w:tcPr>
          <w:p w14:paraId="4754C27E"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19B629C7"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7C6D6E23"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0D27336C"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33EC6FB5"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10863272"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074A0207"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73372F">
        <w:tc>
          <w:tcPr>
            <w:tcW w:w="2160" w:type="dxa"/>
          </w:tcPr>
          <w:p w14:paraId="56E223CD" w14:textId="77777777" w:rsidR="00BA787F" w:rsidRPr="00FD0425" w:rsidRDefault="00BA787F" w:rsidP="0073372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3C84630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3DD74760" w14:textId="77777777" w:rsidR="00BA787F" w:rsidRPr="00FD0425" w:rsidRDefault="00BA787F" w:rsidP="0073372F">
            <w:pPr>
              <w:pStyle w:val="TAL"/>
              <w:keepNext w:val="0"/>
              <w:keepLines w:val="0"/>
              <w:widowControl w:val="0"/>
              <w:rPr>
                <w:bCs/>
                <w:i/>
                <w:szCs w:val="18"/>
                <w:lang w:eastAsia="ja-JP"/>
              </w:rPr>
            </w:pPr>
          </w:p>
        </w:tc>
        <w:tc>
          <w:tcPr>
            <w:tcW w:w="1512" w:type="dxa"/>
          </w:tcPr>
          <w:p w14:paraId="06DA0D30"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76389FB5" w14:textId="77777777" w:rsidR="00BA787F" w:rsidRPr="00FD0425" w:rsidRDefault="00BA787F" w:rsidP="0073372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7553E893" w14:textId="77777777" w:rsidR="00BA787F" w:rsidRPr="00FD0425" w:rsidRDefault="00BA787F" w:rsidP="0073372F">
            <w:pPr>
              <w:pStyle w:val="TAC"/>
              <w:keepNext w:val="0"/>
              <w:keepLines w:val="0"/>
              <w:widowControl w:val="0"/>
              <w:rPr>
                <w:rFonts w:eastAsia="SimSun"/>
                <w:lang w:eastAsia="zh-CN"/>
              </w:rPr>
            </w:pPr>
            <w:r w:rsidRPr="00FD0425">
              <w:rPr>
                <w:lang w:eastAsia="ja-JP"/>
              </w:rPr>
              <w:t>–</w:t>
            </w:r>
          </w:p>
        </w:tc>
        <w:tc>
          <w:tcPr>
            <w:tcW w:w="1080" w:type="dxa"/>
          </w:tcPr>
          <w:p w14:paraId="2F0E3921" w14:textId="77777777" w:rsidR="00BA787F" w:rsidRPr="00FD0425" w:rsidRDefault="00BA787F" w:rsidP="0073372F">
            <w:pPr>
              <w:pStyle w:val="TAC"/>
              <w:keepNext w:val="0"/>
              <w:keepLines w:val="0"/>
              <w:widowControl w:val="0"/>
              <w:rPr>
                <w:rFonts w:eastAsia="SimSun"/>
                <w:lang w:eastAsia="zh-CN"/>
              </w:rPr>
            </w:pPr>
          </w:p>
        </w:tc>
      </w:tr>
      <w:tr w:rsidR="00BA787F" w:rsidRPr="00FD0425" w14:paraId="5D118288" w14:textId="77777777" w:rsidTr="0073372F">
        <w:tc>
          <w:tcPr>
            <w:tcW w:w="2160" w:type="dxa"/>
          </w:tcPr>
          <w:p w14:paraId="09FA4540" w14:textId="77777777" w:rsidR="00BA787F" w:rsidRPr="00FD0425" w:rsidRDefault="00BA787F" w:rsidP="0073372F">
            <w:pPr>
              <w:pStyle w:val="TAL"/>
              <w:keepNext w:val="0"/>
              <w:keepLines w:val="0"/>
              <w:widowControl w:val="0"/>
              <w:rPr>
                <w:lang w:val="sv-SE" w:eastAsia="ja-JP"/>
              </w:rPr>
            </w:pPr>
            <w:r w:rsidRPr="00FD0425">
              <w:rPr>
                <w:b/>
                <w:lang w:eastAsia="ja-JP"/>
              </w:rPr>
              <w:t>DRBs Admitted to be Setup or Modified List</w:t>
            </w:r>
          </w:p>
        </w:tc>
        <w:tc>
          <w:tcPr>
            <w:tcW w:w="1080" w:type="dxa"/>
          </w:tcPr>
          <w:p w14:paraId="613F4EB0" w14:textId="77777777" w:rsidR="00BA787F" w:rsidRPr="00FD0425" w:rsidRDefault="00BA787F" w:rsidP="0073372F">
            <w:pPr>
              <w:pStyle w:val="TAL"/>
              <w:keepNext w:val="0"/>
              <w:keepLines w:val="0"/>
              <w:widowControl w:val="0"/>
              <w:rPr>
                <w:lang w:eastAsia="ja-JP"/>
              </w:rPr>
            </w:pPr>
          </w:p>
        </w:tc>
        <w:tc>
          <w:tcPr>
            <w:tcW w:w="1080" w:type="dxa"/>
          </w:tcPr>
          <w:p w14:paraId="54BA96B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1535EAF1" w14:textId="77777777" w:rsidR="00BA787F" w:rsidRPr="00FD0425" w:rsidRDefault="00BA787F" w:rsidP="0073372F">
            <w:pPr>
              <w:pStyle w:val="TAL"/>
              <w:keepNext w:val="0"/>
              <w:keepLines w:val="0"/>
              <w:widowControl w:val="0"/>
              <w:rPr>
                <w:lang w:val="sv-SE" w:eastAsia="ja-JP"/>
              </w:rPr>
            </w:pPr>
          </w:p>
        </w:tc>
        <w:tc>
          <w:tcPr>
            <w:tcW w:w="1728" w:type="dxa"/>
          </w:tcPr>
          <w:p w14:paraId="5082D2F3" w14:textId="77777777" w:rsidR="00BA787F" w:rsidRPr="00FD0425" w:rsidRDefault="00BA787F" w:rsidP="0073372F">
            <w:pPr>
              <w:pStyle w:val="TAL"/>
              <w:keepNext w:val="0"/>
              <w:keepLines w:val="0"/>
              <w:widowControl w:val="0"/>
              <w:rPr>
                <w:lang w:eastAsia="ja-JP"/>
              </w:rPr>
            </w:pPr>
          </w:p>
        </w:tc>
        <w:tc>
          <w:tcPr>
            <w:tcW w:w="1080" w:type="dxa"/>
          </w:tcPr>
          <w:p w14:paraId="45E3A558"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94AFE7B" w14:textId="77777777" w:rsidR="00BA787F" w:rsidRPr="00FD0425" w:rsidRDefault="00BA787F" w:rsidP="0073372F">
            <w:pPr>
              <w:pStyle w:val="TAC"/>
              <w:keepNext w:val="0"/>
              <w:keepLines w:val="0"/>
              <w:widowControl w:val="0"/>
              <w:rPr>
                <w:lang w:eastAsia="ja-JP"/>
              </w:rPr>
            </w:pPr>
          </w:p>
        </w:tc>
      </w:tr>
      <w:tr w:rsidR="00BA787F" w:rsidRPr="00FD0425" w14:paraId="52DCD70B" w14:textId="77777777" w:rsidTr="0073372F">
        <w:tc>
          <w:tcPr>
            <w:tcW w:w="2160" w:type="dxa"/>
          </w:tcPr>
          <w:p w14:paraId="03C9910C" w14:textId="77777777" w:rsidR="00BA787F" w:rsidRPr="00FD0425" w:rsidRDefault="00BA787F" w:rsidP="0073372F">
            <w:pPr>
              <w:pStyle w:val="TAL"/>
              <w:keepNext w:val="0"/>
              <w:keepLines w:val="0"/>
              <w:widowControl w:val="0"/>
              <w:ind w:left="113"/>
              <w:rPr>
                <w:lang w:val="sv-SE" w:eastAsia="ja-JP"/>
              </w:rPr>
            </w:pPr>
            <w:r w:rsidRPr="00FD0425">
              <w:rPr>
                <w:b/>
                <w:lang w:eastAsia="ja-JP"/>
              </w:rPr>
              <w:t>&gt;DRBs Admitted to be Setup or Modified Item</w:t>
            </w:r>
          </w:p>
        </w:tc>
        <w:tc>
          <w:tcPr>
            <w:tcW w:w="1080" w:type="dxa"/>
          </w:tcPr>
          <w:p w14:paraId="66CE3394" w14:textId="77777777" w:rsidR="00BA787F" w:rsidRPr="00FD0425" w:rsidRDefault="00BA787F" w:rsidP="0073372F">
            <w:pPr>
              <w:pStyle w:val="TAL"/>
              <w:keepNext w:val="0"/>
              <w:keepLines w:val="0"/>
              <w:widowControl w:val="0"/>
              <w:rPr>
                <w:lang w:eastAsia="ja-JP"/>
              </w:rPr>
            </w:pPr>
          </w:p>
        </w:tc>
        <w:tc>
          <w:tcPr>
            <w:tcW w:w="1080" w:type="dxa"/>
          </w:tcPr>
          <w:p w14:paraId="0F9D93C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B3AF90F" w14:textId="77777777" w:rsidR="00BA787F" w:rsidRPr="00FD0425" w:rsidRDefault="00BA787F" w:rsidP="0073372F">
            <w:pPr>
              <w:pStyle w:val="TAL"/>
              <w:keepNext w:val="0"/>
              <w:keepLines w:val="0"/>
              <w:widowControl w:val="0"/>
              <w:rPr>
                <w:lang w:val="sv-SE" w:eastAsia="ja-JP"/>
              </w:rPr>
            </w:pPr>
          </w:p>
        </w:tc>
        <w:tc>
          <w:tcPr>
            <w:tcW w:w="1728" w:type="dxa"/>
          </w:tcPr>
          <w:p w14:paraId="10717E08" w14:textId="77777777" w:rsidR="00BA787F" w:rsidRPr="00FD0425" w:rsidRDefault="00BA787F" w:rsidP="0073372F">
            <w:pPr>
              <w:pStyle w:val="TAL"/>
              <w:keepNext w:val="0"/>
              <w:keepLines w:val="0"/>
              <w:widowControl w:val="0"/>
              <w:rPr>
                <w:lang w:eastAsia="ja-JP"/>
              </w:rPr>
            </w:pPr>
          </w:p>
        </w:tc>
        <w:tc>
          <w:tcPr>
            <w:tcW w:w="1080" w:type="dxa"/>
          </w:tcPr>
          <w:p w14:paraId="6CFCBA9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69024B4" w14:textId="77777777" w:rsidR="00BA787F" w:rsidRPr="00FD0425" w:rsidRDefault="00BA787F" w:rsidP="0073372F">
            <w:pPr>
              <w:pStyle w:val="TAC"/>
              <w:keepNext w:val="0"/>
              <w:keepLines w:val="0"/>
              <w:widowControl w:val="0"/>
              <w:rPr>
                <w:lang w:eastAsia="ja-JP"/>
              </w:rPr>
            </w:pPr>
          </w:p>
        </w:tc>
      </w:tr>
      <w:tr w:rsidR="00BA787F" w:rsidRPr="00FD0425" w14:paraId="3099571B" w14:textId="77777777" w:rsidTr="0073372F">
        <w:tc>
          <w:tcPr>
            <w:tcW w:w="2160"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73372F">
            <w:pPr>
              <w:pStyle w:val="TAC"/>
              <w:keepNext w:val="0"/>
              <w:keepLines w:val="0"/>
              <w:widowControl w:val="0"/>
              <w:rPr>
                <w:iCs/>
                <w:lang w:eastAsia="ja-JP"/>
              </w:rPr>
            </w:pPr>
          </w:p>
        </w:tc>
      </w:tr>
      <w:tr w:rsidR="00BA787F" w:rsidRPr="00FD0425" w14:paraId="54D4A3DE" w14:textId="77777777" w:rsidTr="0073372F">
        <w:tc>
          <w:tcPr>
            <w:tcW w:w="2160" w:type="dxa"/>
          </w:tcPr>
          <w:p w14:paraId="05AF7DF4" w14:textId="77777777" w:rsidR="00BA787F" w:rsidRPr="00FD0425" w:rsidRDefault="00BA787F" w:rsidP="0073372F">
            <w:pPr>
              <w:pStyle w:val="TAL"/>
              <w:keepNext w:val="0"/>
              <w:keepLines w:val="0"/>
              <w:widowControl w:val="0"/>
              <w:ind w:left="227"/>
              <w:rPr>
                <w:lang w:val="sv-SE" w:eastAsia="ja-JP"/>
              </w:rPr>
            </w:pPr>
            <w:r w:rsidRPr="00FD0425">
              <w:rPr>
                <w:lang w:eastAsia="ja-JP"/>
              </w:rPr>
              <w:t>&gt;&gt;MN DL CG UP TNL Information</w:t>
            </w:r>
          </w:p>
        </w:tc>
        <w:tc>
          <w:tcPr>
            <w:tcW w:w="1080" w:type="dxa"/>
          </w:tcPr>
          <w:p w14:paraId="387FB6A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168E3926" w14:textId="77777777" w:rsidR="00BA787F" w:rsidRPr="00FD0425" w:rsidRDefault="00BA787F" w:rsidP="0073372F">
            <w:pPr>
              <w:pStyle w:val="TAL"/>
              <w:keepNext w:val="0"/>
              <w:keepLines w:val="0"/>
              <w:widowControl w:val="0"/>
              <w:rPr>
                <w:bCs/>
                <w:i/>
                <w:szCs w:val="18"/>
                <w:lang w:eastAsia="ja-JP"/>
              </w:rPr>
            </w:pPr>
          </w:p>
        </w:tc>
        <w:tc>
          <w:tcPr>
            <w:tcW w:w="1512" w:type="dxa"/>
          </w:tcPr>
          <w:p w14:paraId="6933278A" w14:textId="77777777" w:rsidR="00BA787F" w:rsidRPr="00FD0425" w:rsidRDefault="00BA787F" w:rsidP="0073372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Pr>
          <w:p w14:paraId="6A80D6EF" w14:textId="77777777" w:rsidR="00BA787F" w:rsidRPr="00FD0425" w:rsidRDefault="00BA787F" w:rsidP="0073372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080" w:type="dxa"/>
          </w:tcPr>
          <w:p w14:paraId="6BC28E0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1D072E6" w14:textId="77777777" w:rsidR="00BA787F" w:rsidRPr="00FD0425" w:rsidRDefault="00BA787F" w:rsidP="0073372F">
            <w:pPr>
              <w:pStyle w:val="TAC"/>
              <w:keepNext w:val="0"/>
              <w:keepLines w:val="0"/>
              <w:widowControl w:val="0"/>
              <w:rPr>
                <w:iCs/>
                <w:lang w:eastAsia="ja-JP"/>
              </w:rPr>
            </w:pPr>
          </w:p>
        </w:tc>
      </w:tr>
      <w:tr w:rsidR="00BA787F" w:rsidRPr="00FD0425" w14:paraId="7BC9A738" w14:textId="77777777" w:rsidTr="0073372F">
        <w:tc>
          <w:tcPr>
            <w:tcW w:w="2160" w:type="dxa"/>
          </w:tcPr>
          <w:p w14:paraId="7C9F4BF8" w14:textId="77777777" w:rsidR="00BA787F" w:rsidRPr="00FD0425" w:rsidRDefault="00BA787F" w:rsidP="0073372F">
            <w:pPr>
              <w:pStyle w:val="TAL"/>
              <w:keepNext w:val="0"/>
              <w:keepLines w:val="0"/>
              <w:widowControl w:val="0"/>
              <w:ind w:left="227"/>
              <w:rPr>
                <w:lang w:eastAsia="ja-JP"/>
              </w:rPr>
            </w:pPr>
            <w:r w:rsidRPr="00FD0425">
              <w:rPr>
                <w:lang w:eastAsia="ja-JP"/>
              </w:rPr>
              <w:t>&gt;&gt;secondary MN DL CG UP TNL Information</w:t>
            </w:r>
          </w:p>
        </w:tc>
        <w:tc>
          <w:tcPr>
            <w:tcW w:w="1080" w:type="dxa"/>
          </w:tcPr>
          <w:p w14:paraId="06325E8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5606CFA" w14:textId="77777777" w:rsidR="00BA787F" w:rsidRPr="00FD0425" w:rsidRDefault="00BA787F" w:rsidP="0073372F">
            <w:pPr>
              <w:pStyle w:val="TAL"/>
              <w:keepNext w:val="0"/>
              <w:keepLines w:val="0"/>
              <w:widowControl w:val="0"/>
              <w:rPr>
                <w:bCs/>
                <w:i/>
                <w:szCs w:val="18"/>
                <w:lang w:eastAsia="ja-JP"/>
              </w:rPr>
            </w:pPr>
          </w:p>
        </w:tc>
        <w:tc>
          <w:tcPr>
            <w:tcW w:w="1512" w:type="dxa"/>
          </w:tcPr>
          <w:p w14:paraId="6F41A529"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4469F6C7" w14:textId="77777777" w:rsidR="00BA787F" w:rsidRPr="00FD0425" w:rsidRDefault="00BA787F" w:rsidP="0073372F">
            <w:pPr>
              <w:pStyle w:val="TAL"/>
              <w:keepNext w:val="0"/>
              <w:keepLines w:val="0"/>
              <w:widowControl w:val="0"/>
              <w:rPr>
                <w:iCs/>
                <w:lang w:eastAsia="ja-JP"/>
              </w:rPr>
            </w:pPr>
            <w:r w:rsidRPr="00FD0425">
              <w:rPr>
                <w:iCs/>
                <w:lang w:eastAsia="ja-JP"/>
              </w:rPr>
              <w:t>M-NG-RAN node endpoint(s) of the DRB’s Xn transport at its Lower Layer CG resource. For delivery of DL PDUs at the case of PDCP duplication.</w:t>
            </w:r>
          </w:p>
        </w:tc>
        <w:tc>
          <w:tcPr>
            <w:tcW w:w="1080" w:type="dxa"/>
          </w:tcPr>
          <w:p w14:paraId="302D04E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A215513" w14:textId="77777777" w:rsidR="00BA787F" w:rsidRPr="00FD0425" w:rsidRDefault="00BA787F" w:rsidP="0073372F">
            <w:pPr>
              <w:pStyle w:val="TAC"/>
              <w:keepNext w:val="0"/>
              <w:keepLines w:val="0"/>
              <w:widowControl w:val="0"/>
              <w:rPr>
                <w:iCs/>
                <w:lang w:eastAsia="ja-JP"/>
              </w:rPr>
            </w:pPr>
          </w:p>
        </w:tc>
      </w:tr>
      <w:tr w:rsidR="00BA787F" w:rsidRPr="00FD0425" w14:paraId="62EC28F1" w14:textId="77777777" w:rsidTr="0073372F">
        <w:tc>
          <w:tcPr>
            <w:tcW w:w="2160" w:type="dxa"/>
          </w:tcPr>
          <w:p w14:paraId="02211013" w14:textId="77777777" w:rsidR="00BA787F" w:rsidRPr="00FD0425" w:rsidRDefault="00BA787F" w:rsidP="0073372F">
            <w:pPr>
              <w:pStyle w:val="TAL"/>
              <w:keepNext w:val="0"/>
              <w:keepLines w:val="0"/>
              <w:widowControl w:val="0"/>
              <w:ind w:left="227"/>
              <w:rPr>
                <w:lang w:eastAsia="ja-JP"/>
              </w:rPr>
            </w:pPr>
            <w:r w:rsidRPr="00FD0425">
              <w:rPr>
                <w:lang w:eastAsia="ja-JP"/>
              </w:rPr>
              <w:t>&gt;&gt;LCID</w:t>
            </w:r>
          </w:p>
        </w:tc>
        <w:tc>
          <w:tcPr>
            <w:tcW w:w="1080" w:type="dxa"/>
          </w:tcPr>
          <w:p w14:paraId="49725EC7"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3AAC2C6" w14:textId="77777777" w:rsidR="00BA787F" w:rsidRPr="00FD0425" w:rsidRDefault="00BA787F" w:rsidP="0073372F">
            <w:pPr>
              <w:pStyle w:val="TAL"/>
              <w:keepNext w:val="0"/>
              <w:keepLines w:val="0"/>
              <w:widowControl w:val="0"/>
              <w:rPr>
                <w:bCs/>
                <w:i/>
                <w:szCs w:val="18"/>
                <w:lang w:eastAsia="ja-JP"/>
              </w:rPr>
            </w:pPr>
          </w:p>
        </w:tc>
        <w:tc>
          <w:tcPr>
            <w:tcW w:w="1512" w:type="dxa"/>
          </w:tcPr>
          <w:p w14:paraId="08FF058B" w14:textId="77777777" w:rsidR="00BA787F" w:rsidRPr="00FD0425" w:rsidRDefault="00BA787F" w:rsidP="0073372F">
            <w:pPr>
              <w:pStyle w:val="TAL"/>
              <w:keepNext w:val="0"/>
              <w:keepLines w:val="0"/>
              <w:widowControl w:val="0"/>
              <w:rPr>
                <w:lang w:eastAsia="ja-JP"/>
              </w:rPr>
            </w:pPr>
            <w:r w:rsidRPr="00FD0425">
              <w:rPr>
                <w:lang w:eastAsia="ja-JP"/>
              </w:rPr>
              <w:t>9.2.3.70</w:t>
            </w:r>
          </w:p>
        </w:tc>
        <w:tc>
          <w:tcPr>
            <w:tcW w:w="1728" w:type="dxa"/>
          </w:tcPr>
          <w:p w14:paraId="3A845048" w14:textId="77777777" w:rsidR="00BA787F" w:rsidRPr="00FD0425" w:rsidRDefault="00FE14A3" w:rsidP="0073372F">
            <w:pPr>
              <w:pStyle w:val="TAL"/>
              <w:keepNext w:val="0"/>
              <w:keepLines w:val="0"/>
              <w:widowControl w:val="0"/>
              <w:rPr>
                <w:iCs/>
                <w:lang w:eastAsia="ja-JP"/>
              </w:rPr>
            </w:pPr>
            <w:r>
              <w:rPr>
                <w:iCs/>
                <w:lang w:eastAsia="ja-JP"/>
              </w:rPr>
              <w:t xml:space="preserve"> Shall be ignored by the S-NG-RAN node if received.</w:t>
            </w:r>
          </w:p>
        </w:tc>
        <w:tc>
          <w:tcPr>
            <w:tcW w:w="1080" w:type="dxa"/>
          </w:tcPr>
          <w:p w14:paraId="0108A92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44D4210" w14:textId="77777777" w:rsidR="00BA787F" w:rsidRPr="00FD0425" w:rsidRDefault="00BA787F" w:rsidP="0073372F">
            <w:pPr>
              <w:pStyle w:val="TAC"/>
              <w:keepNext w:val="0"/>
              <w:keepLines w:val="0"/>
              <w:widowControl w:val="0"/>
              <w:rPr>
                <w:iCs/>
                <w:lang w:eastAsia="ja-JP"/>
              </w:rPr>
            </w:pPr>
          </w:p>
        </w:tc>
      </w:tr>
      <w:tr w:rsidR="00AE1789" w:rsidRPr="00FD0425" w14:paraId="5CC11AC5" w14:textId="77777777" w:rsidTr="0073372F">
        <w:tc>
          <w:tcPr>
            <w:tcW w:w="2160" w:type="dxa"/>
          </w:tcPr>
          <w:p w14:paraId="18EB95A5" w14:textId="77777777" w:rsidR="00AE1789" w:rsidRPr="00FD0425" w:rsidRDefault="00AE1789"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Pr>
          <w:p w14:paraId="20D8AA98" w14:textId="77777777" w:rsidR="00AE1789" w:rsidRPr="00FD0425" w:rsidRDefault="00AE1789" w:rsidP="0073372F">
            <w:pPr>
              <w:pStyle w:val="TAL"/>
              <w:keepNext w:val="0"/>
              <w:keepLines w:val="0"/>
              <w:widowControl w:val="0"/>
              <w:rPr>
                <w:rFonts w:eastAsia="Batang"/>
                <w:lang w:eastAsia="ja-JP"/>
              </w:rPr>
            </w:pPr>
          </w:p>
        </w:tc>
        <w:tc>
          <w:tcPr>
            <w:tcW w:w="1080" w:type="dxa"/>
          </w:tcPr>
          <w:p w14:paraId="33153FEB" w14:textId="77777777" w:rsidR="00AE1789" w:rsidRPr="00FD0425" w:rsidRDefault="00AE1789" w:rsidP="0073372F">
            <w:pPr>
              <w:pStyle w:val="TAL"/>
              <w:keepNext w:val="0"/>
              <w:keepLines w:val="0"/>
              <w:widowControl w:val="0"/>
              <w:rPr>
                <w:bCs/>
                <w:i/>
                <w:szCs w:val="18"/>
                <w:lang w:eastAsia="ja-JP"/>
              </w:rPr>
            </w:pPr>
            <w:r>
              <w:rPr>
                <w:bCs/>
                <w:i/>
                <w:szCs w:val="18"/>
                <w:lang w:eastAsia="ja-JP"/>
              </w:rPr>
              <w:t>0..1</w:t>
            </w:r>
          </w:p>
        </w:tc>
        <w:tc>
          <w:tcPr>
            <w:tcW w:w="1512" w:type="dxa"/>
          </w:tcPr>
          <w:p w14:paraId="5141E4C6" w14:textId="77777777" w:rsidR="00AE1789" w:rsidRPr="00FD0425" w:rsidRDefault="00AE1789" w:rsidP="0073372F">
            <w:pPr>
              <w:pStyle w:val="TAL"/>
              <w:keepNext w:val="0"/>
              <w:keepLines w:val="0"/>
              <w:widowControl w:val="0"/>
              <w:rPr>
                <w:lang w:eastAsia="ja-JP"/>
              </w:rPr>
            </w:pPr>
          </w:p>
        </w:tc>
        <w:tc>
          <w:tcPr>
            <w:tcW w:w="1728" w:type="dxa"/>
          </w:tcPr>
          <w:p w14:paraId="67F267EE" w14:textId="77777777" w:rsidR="00AE1789" w:rsidRPr="00FD0425" w:rsidRDefault="00AE1789" w:rsidP="0073372F">
            <w:pPr>
              <w:pStyle w:val="TAL"/>
              <w:keepNext w:val="0"/>
              <w:keepLines w:val="0"/>
              <w:widowControl w:val="0"/>
              <w:rPr>
                <w:iCs/>
                <w:lang w:eastAsia="ja-JP"/>
              </w:rPr>
            </w:pPr>
          </w:p>
        </w:tc>
        <w:tc>
          <w:tcPr>
            <w:tcW w:w="1080" w:type="dxa"/>
          </w:tcPr>
          <w:p w14:paraId="5989F3CB" w14:textId="77777777" w:rsidR="00AE1789" w:rsidRPr="00FD0425" w:rsidRDefault="00AE1789" w:rsidP="0073372F">
            <w:pPr>
              <w:pStyle w:val="TAC"/>
              <w:keepNext w:val="0"/>
              <w:keepLines w:val="0"/>
              <w:widowControl w:val="0"/>
              <w:rPr>
                <w:lang w:eastAsia="ja-JP"/>
              </w:rPr>
            </w:pPr>
            <w:r>
              <w:rPr>
                <w:lang w:eastAsia="ja-JP"/>
              </w:rPr>
              <w:t>YES</w:t>
            </w:r>
          </w:p>
        </w:tc>
        <w:tc>
          <w:tcPr>
            <w:tcW w:w="1080" w:type="dxa"/>
          </w:tcPr>
          <w:p w14:paraId="1C5AA6E3" w14:textId="77777777" w:rsidR="00AE1789" w:rsidRPr="00FD0425" w:rsidRDefault="00B635E8" w:rsidP="0073372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73372F">
        <w:tc>
          <w:tcPr>
            <w:tcW w:w="2160" w:type="dxa"/>
          </w:tcPr>
          <w:p w14:paraId="772CDC44" w14:textId="77777777" w:rsidR="00004997" w:rsidRPr="00FD0425" w:rsidRDefault="00004997" w:rsidP="0073372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080" w:type="dxa"/>
          </w:tcPr>
          <w:p w14:paraId="0F0B21B4" w14:textId="77777777" w:rsidR="00004997" w:rsidRPr="00FD0425" w:rsidRDefault="00004997" w:rsidP="0073372F">
            <w:pPr>
              <w:pStyle w:val="TAL"/>
              <w:keepNext w:val="0"/>
              <w:keepLines w:val="0"/>
              <w:widowControl w:val="0"/>
              <w:rPr>
                <w:rFonts w:eastAsia="Batang"/>
                <w:lang w:eastAsia="ja-JP"/>
              </w:rPr>
            </w:pPr>
          </w:p>
        </w:tc>
        <w:tc>
          <w:tcPr>
            <w:tcW w:w="1080" w:type="dxa"/>
          </w:tcPr>
          <w:p w14:paraId="3918B9C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049ADFE8" w14:textId="77777777" w:rsidR="00004997" w:rsidRPr="00FD0425" w:rsidRDefault="00004997" w:rsidP="0073372F">
            <w:pPr>
              <w:pStyle w:val="TAL"/>
              <w:keepNext w:val="0"/>
              <w:keepLines w:val="0"/>
              <w:widowControl w:val="0"/>
              <w:rPr>
                <w:lang w:eastAsia="ja-JP"/>
              </w:rPr>
            </w:pPr>
          </w:p>
        </w:tc>
        <w:tc>
          <w:tcPr>
            <w:tcW w:w="1728" w:type="dxa"/>
          </w:tcPr>
          <w:p w14:paraId="448C8300" w14:textId="77777777" w:rsidR="00004997" w:rsidRPr="00FD0425" w:rsidRDefault="00004997" w:rsidP="0073372F">
            <w:pPr>
              <w:pStyle w:val="TAL"/>
              <w:keepNext w:val="0"/>
              <w:keepLines w:val="0"/>
              <w:widowControl w:val="0"/>
              <w:rPr>
                <w:iCs/>
                <w:lang w:eastAsia="ja-JP"/>
              </w:rPr>
            </w:pPr>
          </w:p>
        </w:tc>
        <w:tc>
          <w:tcPr>
            <w:tcW w:w="1080" w:type="dxa"/>
          </w:tcPr>
          <w:p w14:paraId="5D8A67EC"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21C1A92B" w14:textId="77777777" w:rsidR="00004997" w:rsidRPr="00FD0425" w:rsidRDefault="00004997" w:rsidP="0073372F">
            <w:pPr>
              <w:pStyle w:val="TAC"/>
              <w:keepNext w:val="0"/>
              <w:keepLines w:val="0"/>
              <w:widowControl w:val="0"/>
              <w:rPr>
                <w:iCs/>
                <w:lang w:eastAsia="ja-JP"/>
              </w:rPr>
            </w:pPr>
          </w:p>
        </w:tc>
      </w:tr>
      <w:tr w:rsidR="004C7283" w:rsidRPr="00FD0425" w14:paraId="1B51484B" w14:textId="77777777" w:rsidTr="0073372F">
        <w:tc>
          <w:tcPr>
            <w:tcW w:w="2160" w:type="dxa"/>
          </w:tcPr>
          <w:p w14:paraId="5EC51FAB"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Pr>
          <w:p w14:paraId="4B5CD250" w14:textId="77777777" w:rsidR="004C7283" w:rsidRPr="00FD0425" w:rsidRDefault="004C7283" w:rsidP="004C7283">
            <w:pPr>
              <w:pStyle w:val="TAL"/>
              <w:keepNext w:val="0"/>
              <w:keepLines w:val="0"/>
              <w:widowControl w:val="0"/>
              <w:rPr>
                <w:rFonts w:eastAsia="Batang"/>
                <w:lang w:eastAsia="ja-JP"/>
              </w:rPr>
            </w:pPr>
            <w:r>
              <w:rPr>
                <w:lang w:eastAsia="ja-JP"/>
              </w:rPr>
              <w:t>M</w:t>
            </w:r>
          </w:p>
        </w:tc>
        <w:tc>
          <w:tcPr>
            <w:tcW w:w="1080" w:type="dxa"/>
          </w:tcPr>
          <w:p w14:paraId="42FD362E" w14:textId="77777777" w:rsidR="004C7283" w:rsidRPr="00FD0425" w:rsidRDefault="004C7283" w:rsidP="004C7283">
            <w:pPr>
              <w:pStyle w:val="TAL"/>
              <w:keepNext w:val="0"/>
              <w:keepLines w:val="0"/>
              <w:widowControl w:val="0"/>
              <w:rPr>
                <w:bCs/>
                <w:i/>
                <w:szCs w:val="18"/>
                <w:lang w:eastAsia="ja-JP"/>
              </w:rPr>
            </w:pPr>
          </w:p>
        </w:tc>
        <w:tc>
          <w:tcPr>
            <w:tcW w:w="1512" w:type="dxa"/>
          </w:tcPr>
          <w:p w14:paraId="07146ADD" w14:textId="74EA0DA7"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35546632" w14:textId="77777777" w:rsidR="004C7283" w:rsidRPr="00FD0425" w:rsidRDefault="004C7283" w:rsidP="004C7283">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080" w:type="dxa"/>
          </w:tcPr>
          <w:p w14:paraId="01E151B4" w14:textId="77777777" w:rsidR="004C7283" w:rsidRPr="00FD0425" w:rsidRDefault="004C7283" w:rsidP="004C7283">
            <w:pPr>
              <w:pStyle w:val="TAC"/>
              <w:keepNext w:val="0"/>
              <w:keepLines w:val="0"/>
              <w:widowControl w:val="0"/>
              <w:rPr>
                <w:lang w:eastAsia="ja-JP"/>
              </w:rPr>
            </w:pPr>
            <w:r>
              <w:rPr>
                <w:lang w:eastAsia="ja-JP"/>
              </w:rPr>
              <w:t>–</w:t>
            </w:r>
          </w:p>
        </w:tc>
        <w:tc>
          <w:tcPr>
            <w:tcW w:w="1080" w:type="dxa"/>
          </w:tcPr>
          <w:p w14:paraId="3C080915" w14:textId="77777777" w:rsidR="004C7283" w:rsidRPr="00FD0425" w:rsidRDefault="004C7283" w:rsidP="004C7283">
            <w:pPr>
              <w:pStyle w:val="TAC"/>
              <w:keepNext w:val="0"/>
              <w:keepLines w:val="0"/>
              <w:widowControl w:val="0"/>
              <w:rPr>
                <w:iCs/>
                <w:lang w:eastAsia="ja-JP"/>
              </w:rPr>
            </w:pPr>
          </w:p>
        </w:tc>
      </w:tr>
      <w:tr w:rsidR="004C7283" w:rsidRPr="00FD0425" w14:paraId="24CD5373" w14:textId="77777777" w:rsidTr="0073372F">
        <w:tc>
          <w:tcPr>
            <w:tcW w:w="2160" w:type="dxa"/>
          </w:tcPr>
          <w:p w14:paraId="184F31AD" w14:textId="77777777" w:rsidR="004C7283" w:rsidRPr="00FD0425" w:rsidRDefault="004C7283" w:rsidP="004C7283">
            <w:pPr>
              <w:pStyle w:val="TAL"/>
              <w:keepNext w:val="0"/>
              <w:keepLines w:val="0"/>
              <w:widowControl w:val="0"/>
              <w:rPr>
                <w:lang w:val="sv-SE" w:eastAsia="ja-JP"/>
              </w:rPr>
            </w:pPr>
            <w:r w:rsidRPr="00FD0425">
              <w:rPr>
                <w:rFonts w:eastAsia="Batang"/>
                <w:lang w:eastAsia="ja-JP"/>
              </w:rPr>
              <w:t>DRBs Not Admitted To Be Setup or Modified List</w:t>
            </w:r>
          </w:p>
        </w:tc>
        <w:tc>
          <w:tcPr>
            <w:tcW w:w="1080" w:type="dxa"/>
          </w:tcPr>
          <w:p w14:paraId="313177D1"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Pr>
          <w:p w14:paraId="51CE48B8" w14:textId="77777777" w:rsidR="004C7283" w:rsidRPr="00FD0425" w:rsidRDefault="004C7283" w:rsidP="004C7283">
            <w:pPr>
              <w:pStyle w:val="TAL"/>
              <w:keepNext w:val="0"/>
              <w:keepLines w:val="0"/>
              <w:widowControl w:val="0"/>
              <w:rPr>
                <w:bCs/>
                <w:i/>
                <w:szCs w:val="18"/>
                <w:lang w:eastAsia="ja-JP"/>
              </w:rPr>
            </w:pPr>
          </w:p>
        </w:tc>
        <w:tc>
          <w:tcPr>
            <w:tcW w:w="1512" w:type="dxa"/>
          </w:tcPr>
          <w:p w14:paraId="71C892BB" w14:textId="77777777" w:rsidR="004C7283" w:rsidRPr="00FD0425" w:rsidRDefault="004C7283" w:rsidP="004C7283">
            <w:pPr>
              <w:pStyle w:val="TAL"/>
              <w:keepNext w:val="0"/>
              <w:keepLines w:val="0"/>
              <w:widowControl w:val="0"/>
            </w:pPr>
            <w:r w:rsidRPr="00FD0425">
              <w:t>DRB List with Cause</w:t>
            </w:r>
          </w:p>
          <w:p w14:paraId="36B2129C" w14:textId="77777777" w:rsidR="004C7283" w:rsidRPr="00FD0425" w:rsidRDefault="004C7283" w:rsidP="004C7283">
            <w:pPr>
              <w:pStyle w:val="TAL"/>
              <w:keepNext w:val="0"/>
              <w:keepLines w:val="0"/>
              <w:widowControl w:val="0"/>
              <w:rPr>
                <w:lang w:val="sv-SE" w:eastAsia="ja-JP"/>
              </w:rPr>
            </w:pPr>
            <w:r w:rsidRPr="00FD0425">
              <w:t>9.2.1.28</w:t>
            </w:r>
          </w:p>
        </w:tc>
        <w:tc>
          <w:tcPr>
            <w:tcW w:w="1728" w:type="dxa"/>
          </w:tcPr>
          <w:p w14:paraId="6880BC1E" w14:textId="77777777" w:rsidR="004C7283" w:rsidRPr="00FD0425" w:rsidRDefault="004C7283" w:rsidP="004C7283">
            <w:pPr>
              <w:pStyle w:val="TAL"/>
              <w:keepNext w:val="0"/>
              <w:keepLines w:val="0"/>
              <w:widowControl w:val="0"/>
              <w:rPr>
                <w:lang w:eastAsia="ja-JP"/>
              </w:rPr>
            </w:pPr>
          </w:p>
        </w:tc>
        <w:tc>
          <w:tcPr>
            <w:tcW w:w="1080" w:type="dxa"/>
          </w:tcPr>
          <w:p w14:paraId="2DBDB5BF" w14:textId="77777777" w:rsidR="004C7283" w:rsidRPr="00FD0425" w:rsidRDefault="004C7283" w:rsidP="004C7283">
            <w:pPr>
              <w:pStyle w:val="TAC"/>
              <w:keepNext w:val="0"/>
              <w:keepLines w:val="0"/>
              <w:widowControl w:val="0"/>
              <w:rPr>
                <w:lang w:eastAsia="ja-JP"/>
              </w:rPr>
            </w:pPr>
            <w:r w:rsidRPr="00FD0425">
              <w:rPr>
                <w:lang w:eastAsia="ja-JP"/>
              </w:rPr>
              <w:t>–</w:t>
            </w:r>
          </w:p>
        </w:tc>
        <w:tc>
          <w:tcPr>
            <w:tcW w:w="1080" w:type="dxa"/>
          </w:tcPr>
          <w:p w14:paraId="61F23AF9" w14:textId="77777777" w:rsidR="004C7283" w:rsidRPr="00FD0425" w:rsidRDefault="004C7283" w:rsidP="004C7283">
            <w:pPr>
              <w:pStyle w:val="TAC"/>
              <w:keepNext w:val="0"/>
              <w:keepLines w:val="0"/>
              <w:widowControl w:val="0"/>
              <w:rPr>
                <w:lang w:eastAsia="ja-JP"/>
              </w:rPr>
            </w:pPr>
          </w:p>
        </w:tc>
      </w:tr>
      <w:tr w:rsidR="004C7283" w:rsidRPr="00FD0425" w14:paraId="6157B5A3" w14:textId="77777777" w:rsidTr="0073372F">
        <w:tc>
          <w:tcPr>
            <w:tcW w:w="2160" w:type="dxa"/>
          </w:tcPr>
          <w:p w14:paraId="74073951" w14:textId="77777777" w:rsidR="004C7283" w:rsidRPr="00FD0425" w:rsidRDefault="004C7283" w:rsidP="004C7283">
            <w:pPr>
              <w:pStyle w:val="TAL"/>
              <w:keepNext w:val="0"/>
              <w:keepLines w:val="0"/>
              <w:widowControl w:val="0"/>
              <w:rPr>
                <w:rFonts w:eastAsia="Batang"/>
                <w:lang w:eastAsia="ja-JP"/>
              </w:rPr>
            </w:pPr>
            <w:r w:rsidRPr="006B55F2">
              <w:t>Data Forwarding Info from target NG-RAN node</w:t>
            </w:r>
          </w:p>
        </w:tc>
        <w:tc>
          <w:tcPr>
            <w:tcW w:w="1080" w:type="dxa"/>
          </w:tcPr>
          <w:p w14:paraId="542ED0C2" w14:textId="77777777" w:rsidR="004C7283" w:rsidRPr="00FD0425" w:rsidRDefault="004C7283" w:rsidP="004C7283">
            <w:pPr>
              <w:pStyle w:val="TAL"/>
              <w:keepNext w:val="0"/>
              <w:keepLines w:val="0"/>
              <w:widowControl w:val="0"/>
              <w:rPr>
                <w:rFonts w:eastAsia="Batang"/>
                <w:lang w:eastAsia="ja-JP"/>
              </w:rPr>
            </w:pPr>
            <w:r w:rsidRPr="00FD0425">
              <w:rPr>
                <w:lang w:eastAsia="ja-JP"/>
              </w:rPr>
              <w:t>O</w:t>
            </w:r>
          </w:p>
        </w:tc>
        <w:tc>
          <w:tcPr>
            <w:tcW w:w="1080" w:type="dxa"/>
          </w:tcPr>
          <w:p w14:paraId="230B97E4" w14:textId="77777777" w:rsidR="004C7283" w:rsidRPr="00FD0425" w:rsidRDefault="004C7283" w:rsidP="004C7283">
            <w:pPr>
              <w:pStyle w:val="TAL"/>
              <w:keepNext w:val="0"/>
              <w:keepLines w:val="0"/>
              <w:widowControl w:val="0"/>
              <w:rPr>
                <w:bCs/>
                <w:i/>
                <w:szCs w:val="18"/>
                <w:lang w:eastAsia="ja-JP"/>
              </w:rPr>
            </w:pPr>
          </w:p>
        </w:tc>
        <w:tc>
          <w:tcPr>
            <w:tcW w:w="1512" w:type="dxa"/>
          </w:tcPr>
          <w:p w14:paraId="0ECED182" w14:textId="77777777" w:rsidR="004C7283" w:rsidRPr="00FD0425" w:rsidRDefault="004C7283" w:rsidP="004C7283">
            <w:pPr>
              <w:pStyle w:val="TAL"/>
              <w:keepNext w:val="0"/>
              <w:keepLines w:val="0"/>
              <w:widowControl w:val="0"/>
            </w:pPr>
            <w:r w:rsidRPr="00FD0425">
              <w:rPr>
                <w:lang w:val="sv-SE" w:eastAsia="ja-JP"/>
              </w:rPr>
              <w:t>9.2.1.16</w:t>
            </w:r>
          </w:p>
        </w:tc>
        <w:tc>
          <w:tcPr>
            <w:tcW w:w="1728" w:type="dxa"/>
          </w:tcPr>
          <w:p w14:paraId="2F482D3D" w14:textId="77777777" w:rsidR="004C7283" w:rsidRPr="00FD0425" w:rsidRDefault="004C7283" w:rsidP="004C7283">
            <w:pPr>
              <w:pStyle w:val="TAL"/>
              <w:keepNext w:val="0"/>
              <w:keepLines w:val="0"/>
              <w:widowControl w:val="0"/>
              <w:rPr>
                <w:iCs/>
                <w:lang w:eastAsia="ja-JP"/>
              </w:rPr>
            </w:pPr>
            <w:r w:rsidRPr="00FD0425">
              <w:rPr>
                <w:iCs/>
                <w:lang w:eastAsia="ja-JP"/>
              </w:rPr>
              <w:t>Forwarding Addresses for both, QoS flow and DRB level offloading.</w:t>
            </w:r>
          </w:p>
        </w:tc>
        <w:tc>
          <w:tcPr>
            <w:tcW w:w="1080" w:type="dxa"/>
          </w:tcPr>
          <w:p w14:paraId="7EFC3BCC" w14:textId="77777777" w:rsidR="004C7283" w:rsidRPr="00FD0425" w:rsidRDefault="004C7283" w:rsidP="004C7283">
            <w:pPr>
              <w:pStyle w:val="TAC"/>
              <w:keepNext w:val="0"/>
              <w:keepLines w:val="0"/>
              <w:widowControl w:val="0"/>
              <w:rPr>
                <w:iCs/>
                <w:lang w:eastAsia="ja-JP"/>
              </w:rPr>
            </w:pPr>
            <w:r w:rsidRPr="00FD0425">
              <w:rPr>
                <w:lang w:eastAsia="ja-JP"/>
              </w:rPr>
              <w:t>–</w:t>
            </w:r>
          </w:p>
        </w:tc>
        <w:tc>
          <w:tcPr>
            <w:tcW w:w="1080" w:type="dxa"/>
          </w:tcPr>
          <w:p w14:paraId="2D8EFB9E" w14:textId="77777777" w:rsidR="004C7283" w:rsidRPr="00FD0425" w:rsidRDefault="004C7283" w:rsidP="004C7283">
            <w:pPr>
              <w:pStyle w:val="TAC"/>
              <w:keepNext w:val="0"/>
              <w:keepLines w:val="0"/>
              <w:widowControl w:val="0"/>
              <w:rPr>
                <w:iCs/>
                <w:lang w:eastAsia="ja-JP"/>
              </w:rPr>
            </w:pPr>
          </w:p>
        </w:tc>
      </w:tr>
      <w:tr w:rsidR="004C7283" w:rsidRPr="00FD0425" w14:paraId="6BB1AD0D" w14:textId="77777777" w:rsidTr="0073372F">
        <w:tc>
          <w:tcPr>
            <w:tcW w:w="2160" w:type="dxa"/>
          </w:tcPr>
          <w:p w14:paraId="7CE014DD" w14:textId="77777777" w:rsidR="004C7283" w:rsidRPr="006B55F2" w:rsidRDefault="004C7283" w:rsidP="004C7283">
            <w:pPr>
              <w:pStyle w:val="TAL"/>
              <w:keepNext w:val="0"/>
              <w:keepLines w:val="0"/>
              <w:widowControl w:val="0"/>
            </w:pPr>
            <w:r w:rsidRPr="006B55F2">
              <w:t>DRB IDs taken into use</w:t>
            </w:r>
          </w:p>
        </w:tc>
        <w:tc>
          <w:tcPr>
            <w:tcW w:w="1080" w:type="dxa"/>
          </w:tcPr>
          <w:p w14:paraId="3B8D5CA5"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Pr>
          <w:p w14:paraId="3927F13F" w14:textId="77777777" w:rsidR="004C7283" w:rsidRPr="00FD0425" w:rsidRDefault="004C7283" w:rsidP="004C7283">
            <w:pPr>
              <w:pStyle w:val="TAL"/>
              <w:keepNext w:val="0"/>
              <w:keepLines w:val="0"/>
              <w:widowControl w:val="0"/>
              <w:rPr>
                <w:bCs/>
                <w:i/>
                <w:szCs w:val="18"/>
                <w:lang w:eastAsia="ja-JP"/>
              </w:rPr>
            </w:pPr>
          </w:p>
        </w:tc>
        <w:tc>
          <w:tcPr>
            <w:tcW w:w="1512" w:type="dxa"/>
          </w:tcPr>
          <w:p w14:paraId="4C5EC66B" w14:textId="77777777" w:rsidR="004C7283" w:rsidRPr="00FD0425" w:rsidRDefault="004C7283" w:rsidP="004C7283">
            <w:pPr>
              <w:pStyle w:val="TAL"/>
              <w:keepNext w:val="0"/>
              <w:keepLines w:val="0"/>
              <w:widowControl w:val="0"/>
              <w:rPr>
                <w:lang w:val="sv-SE" w:eastAsia="ja-JP"/>
              </w:rPr>
            </w:pPr>
            <w:r w:rsidRPr="00FD0425">
              <w:rPr>
                <w:lang w:val="sv-SE" w:eastAsia="ja-JP"/>
              </w:rPr>
              <w:t>DRB List 9.2.1.29</w:t>
            </w:r>
          </w:p>
        </w:tc>
        <w:tc>
          <w:tcPr>
            <w:tcW w:w="1728" w:type="dxa"/>
          </w:tcPr>
          <w:p w14:paraId="6AEECA1D" w14:textId="77777777" w:rsidR="004C7283" w:rsidRPr="00FD0425" w:rsidRDefault="004C7283" w:rsidP="004C7283">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65CCB32B" w14:textId="77777777" w:rsidR="004C7283" w:rsidRPr="00FD0425" w:rsidRDefault="004C7283" w:rsidP="004C7283">
            <w:pPr>
              <w:pStyle w:val="TAC"/>
              <w:keepNext w:val="0"/>
              <w:keepLines w:val="0"/>
              <w:widowControl w:val="0"/>
              <w:rPr>
                <w:lang w:eastAsia="ja-JP"/>
              </w:rPr>
            </w:pPr>
            <w:r w:rsidRPr="00FD0425">
              <w:rPr>
                <w:iCs/>
                <w:lang w:eastAsia="ja-JP"/>
              </w:rPr>
              <w:t>YES</w:t>
            </w:r>
          </w:p>
        </w:tc>
        <w:tc>
          <w:tcPr>
            <w:tcW w:w="1080" w:type="dxa"/>
          </w:tcPr>
          <w:p w14:paraId="7902638A" w14:textId="77777777" w:rsidR="004C7283" w:rsidRPr="00FD0425" w:rsidRDefault="004C7283" w:rsidP="004C7283">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7F69ED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73372F">
      <w:pPr>
        <w:widowControl w:val="0"/>
      </w:pPr>
    </w:p>
    <w:p w14:paraId="7F8CC2C8" w14:textId="77777777" w:rsidR="00F02090" w:rsidRPr="00FD0425" w:rsidRDefault="00F02090" w:rsidP="0073372F">
      <w:pPr>
        <w:pStyle w:val="Heading4"/>
        <w:keepNext w:val="0"/>
        <w:keepLines w:val="0"/>
        <w:widowControl w:val="0"/>
      </w:pPr>
      <w:bookmarkStart w:id="5015" w:name="_CR9_2_1_22"/>
      <w:bookmarkStart w:id="5016" w:name="_Toc20955258"/>
      <w:bookmarkStart w:id="5017" w:name="_Toc29991455"/>
      <w:bookmarkStart w:id="5018" w:name="_Toc36555855"/>
      <w:bookmarkStart w:id="5019" w:name="_Toc44497575"/>
      <w:bookmarkStart w:id="5020" w:name="_Toc45107963"/>
      <w:bookmarkStart w:id="5021" w:name="_Toc45901583"/>
      <w:bookmarkStart w:id="5022" w:name="_Toc51850662"/>
      <w:bookmarkStart w:id="5023" w:name="_Toc56693665"/>
      <w:bookmarkStart w:id="5024" w:name="_Toc64447208"/>
      <w:bookmarkStart w:id="5025" w:name="_Toc66286702"/>
      <w:bookmarkStart w:id="5026" w:name="_Toc74151397"/>
      <w:bookmarkStart w:id="5027" w:name="_Toc88653869"/>
      <w:bookmarkStart w:id="5028" w:name="_Toc97904225"/>
      <w:bookmarkStart w:id="5029" w:name="_Toc105175266"/>
      <w:bookmarkStart w:id="5030" w:name="_Toc113826296"/>
      <w:bookmarkStart w:id="5031" w:name="_Toc175586878"/>
      <w:bookmarkEnd w:id="5015"/>
      <w:r w:rsidRPr="00FD0425">
        <w:t>9.2.1.22</w:t>
      </w:r>
      <w:r w:rsidRPr="00FD0425">
        <w:tab/>
        <w:t>PDU Session Resource Modification Required Info – MN terminated</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56195E67" w14:textId="77777777" w:rsidR="00F02090" w:rsidRPr="00FD0425" w:rsidRDefault="00F02090" w:rsidP="0073372F">
      <w:pPr>
        <w:widowControl w:val="0"/>
      </w:pPr>
      <w:r w:rsidRPr="00FD0425">
        <w:t>This IE contains PDU session resource information of an S-NG-RAN node initiated modification request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3A7FEBD3" w14:textId="77777777" w:rsidTr="0073372F">
        <w:trPr>
          <w:tblHeader/>
        </w:trPr>
        <w:tc>
          <w:tcPr>
            <w:tcW w:w="2160" w:type="dxa"/>
          </w:tcPr>
          <w:p w14:paraId="2647770D"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1EAEFB33"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39E7A653"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06E48CFB"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09012FF6"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0D999B61"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58EA95C1"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29C33CD0" w14:textId="77777777" w:rsidTr="0073372F">
        <w:tc>
          <w:tcPr>
            <w:tcW w:w="2160"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73372F">
            <w:pPr>
              <w:pStyle w:val="TAL"/>
              <w:keepNext w:val="0"/>
              <w:keepLines w:val="0"/>
              <w:widowControl w:val="0"/>
              <w:rPr>
                <w:rFonts w:eastAsia="Batang"/>
                <w:b/>
                <w:lang w:eastAsia="ja-JP"/>
              </w:rPr>
            </w:pPr>
            <w:r w:rsidRPr="00FD0425">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73372F">
            <w:pPr>
              <w:pStyle w:val="TAC"/>
              <w:keepNext w:val="0"/>
              <w:keepLines w:val="0"/>
              <w:widowControl w:val="0"/>
              <w:rPr>
                <w:lang w:eastAsia="ja-JP"/>
              </w:rPr>
            </w:pPr>
          </w:p>
        </w:tc>
      </w:tr>
      <w:tr w:rsidR="00004997" w:rsidRPr="00FD0425" w14:paraId="13AA81E1" w14:textId="77777777" w:rsidTr="0073372F">
        <w:tc>
          <w:tcPr>
            <w:tcW w:w="2160"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73372F">
            <w:pPr>
              <w:pStyle w:val="TAL"/>
              <w:keepNext w:val="0"/>
              <w:keepLines w:val="0"/>
              <w:widowControl w:val="0"/>
              <w:ind w:left="113"/>
              <w:rPr>
                <w:rFonts w:eastAsia="Batang"/>
                <w:b/>
                <w:lang w:eastAsia="ja-JP"/>
              </w:rPr>
            </w:pPr>
            <w:r w:rsidRPr="00FD0425">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73372F">
            <w:pPr>
              <w:pStyle w:val="TAC"/>
              <w:keepNext w:val="0"/>
              <w:keepLines w:val="0"/>
              <w:widowControl w:val="0"/>
              <w:rPr>
                <w:lang w:eastAsia="ja-JP"/>
              </w:rPr>
            </w:pPr>
          </w:p>
        </w:tc>
      </w:tr>
      <w:tr w:rsidR="00004997" w:rsidRPr="00FD0425" w14:paraId="4589318B" w14:textId="77777777" w:rsidTr="0073372F">
        <w:tc>
          <w:tcPr>
            <w:tcW w:w="2160"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73372F">
            <w:pPr>
              <w:pStyle w:val="TAC"/>
              <w:keepNext w:val="0"/>
              <w:keepLines w:val="0"/>
              <w:widowControl w:val="0"/>
              <w:rPr>
                <w:lang w:eastAsia="ja-JP"/>
              </w:rPr>
            </w:pPr>
          </w:p>
        </w:tc>
      </w:tr>
      <w:tr w:rsidR="00004997" w:rsidRPr="00FD0425" w14:paraId="17EDD6BC" w14:textId="77777777" w:rsidTr="0073372F">
        <w:tc>
          <w:tcPr>
            <w:tcW w:w="2160"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080"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73372F">
            <w:pPr>
              <w:pStyle w:val="TAC"/>
              <w:keepNext w:val="0"/>
              <w:keepLines w:val="0"/>
              <w:widowControl w:val="0"/>
              <w:rPr>
                <w:lang w:eastAsia="ja-JP"/>
              </w:rPr>
            </w:pPr>
          </w:p>
        </w:tc>
      </w:tr>
      <w:tr w:rsidR="00004997" w:rsidRPr="00FD0425" w14:paraId="0B52FA81" w14:textId="77777777" w:rsidTr="0073372F">
        <w:tc>
          <w:tcPr>
            <w:tcW w:w="2160"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080"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73372F">
            <w:pPr>
              <w:pStyle w:val="TAC"/>
              <w:keepNext w:val="0"/>
              <w:keepLines w:val="0"/>
              <w:widowControl w:val="0"/>
              <w:rPr>
                <w:lang w:eastAsia="ja-JP"/>
              </w:rPr>
            </w:pPr>
          </w:p>
        </w:tc>
      </w:tr>
      <w:tr w:rsidR="00004997" w:rsidRPr="00FD0425" w14:paraId="71364029" w14:textId="77777777" w:rsidTr="0073372F">
        <w:tc>
          <w:tcPr>
            <w:tcW w:w="2160"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73372F">
            <w:pPr>
              <w:pStyle w:val="TAL"/>
              <w:keepNext w:val="0"/>
              <w:keepLines w:val="0"/>
              <w:widowControl w:val="0"/>
            </w:pPr>
            <w:r w:rsidRPr="00FD0425">
              <w:rPr>
                <w:lang w:eastAsia="ja-JP"/>
              </w:rPr>
              <w:t>9.2.3.70</w:t>
            </w:r>
          </w:p>
        </w:tc>
        <w:tc>
          <w:tcPr>
            <w:tcW w:w="172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73372F">
            <w:pPr>
              <w:pStyle w:val="TAC"/>
              <w:keepNext w:val="0"/>
              <w:keepLines w:val="0"/>
              <w:widowControl w:val="0"/>
              <w:rPr>
                <w:lang w:eastAsia="ja-JP"/>
              </w:rPr>
            </w:pPr>
          </w:p>
        </w:tc>
      </w:tr>
      <w:tr w:rsidR="00004997" w:rsidRPr="00FD0425" w14:paraId="0C5C3E59" w14:textId="77777777" w:rsidTr="0073372F">
        <w:tc>
          <w:tcPr>
            <w:tcW w:w="2160"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73372F">
            <w:pPr>
              <w:pStyle w:val="TAL"/>
              <w:keepNext w:val="0"/>
              <w:keepLines w:val="0"/>
              <w:widowControl w:val="0"/>
              <w:ind w:left="227"/>
              <w:rPr>
                <w:lang w:eastAsia="zh-CN"/>
              </w:rPr>
            </w:pPr>
            <w:r w:rsidRPr="00FD0425">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73372F">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73372F">
            <w:pPr>
              <w:pStyle w:val="TAL"/>
              <w:keepNext w:val="0"/>
              <w:keepLines w:val="0"/>
              <w:widowControl w:val="0"/>
              <w:rPr>
                <w:lang w:eastAsia="ja-JP"/>
              </w:rPr>
            </w:pPr>
            <w:r w:rsidRPr="00FD0425">
              <w:rPr>
                <w:lang w:eastAsia="ja-JP"/>
              </w:rPr>
              <w:t>9.2.3.80</w:t>
            </w:r>
          </w:p>
        </w:tc>
        <w:tc>
          <w:tcPr>
            <w:tcW w:w="172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73372F">
            <w:pPr>
              <w:pStyle w:val="TAC"/>
              <w:keepNext w:val="0"/>
              <w:keepLines w:val="0"/>
              <w:widowControl w:val="0"/>
              <w:rPr>
                <w:lang w:eastAsia="ja-JP"/>
              </w:rPr>
            </w:pPr>
          </w:p>
        </w:tc>
      </w:tr>
      <w:tr w:rsidR="00004997" w:rsidRPr="00FD0425" w14:paraId="21F76141" w14:textId="77777777" w:rsidTr="0073372F">
        <w:tc>
          <w:tcPr>
            <w:tcW w:w="2160"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73372F">
        <w:tc>
          <w:tcPr>
            <w:tcW w:w="2160"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73372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73372F">
            <w:pPr>
              <w:pStyle w:val="TAC"/>
              <w:keepNext w:val="0"/>
              <w:keepLines w:val="0"/>
              <w:widowControl w:val="0"/>
              <w:rPr>
                <w:lang w:eastAsia="ja-JP"/>
              </w:rPr>
            </w:pPr>
          </w:p>
        </w:tc>
      </w:tr>
      <w:tr w:rsidR="004C7283" w:rsidRPr="00FD0425" w14:paraId="228100AB" w14:textId="77777777" w:rsidTr="0073372F">
        <w:tc>
          <w:tcPr>
            <w:tcW w:w="2160" w:type="dxa"/>
            <w:tcBorders>
              <w:top w:val="single" w:sz="4" w:space="0" w:color="auto"/>
              <w:left w:val="single" w:sz="4" w:space="0" w:color="auto"/>
              <w:bottom w:val="single" w:sz="4" w:space="0" w:color="auto"/>
              <w:right w:val="single" w:sz="4" w:space="0" w:color="auto"/>
            </w:tcBorders>
          </w:tcPr>
          <w:p w14:paraId="50C20404"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E20F022"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92AA9"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D654DC" w14:textId="663CEB65"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D824FFD"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080" w:type="dxa"/>
            <w:tcBorders>
              <w:top w:val="single" w:sz="4" w:space="0" w:color="auto"/>
              <w:left w:val="single" w:sz="4" w:space="0" w:color="auto"/>
              <w:bottom w:val="single" w:sz="4" w:space="0" w:color="auto"/>
              <w:right w:val="single" w:sz="4" w:space="0" w:color="auto"/>
            </w:tcBorders>
          </w:tcPr>
          <w:p w14:paraId="3B439578"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CA007A" w14:textId="77777777" w:rsidR="004C7283" w:rsidRPr="001F675D" w:rsidRDefault="004C7283" w:rsidP="004C7283">
            <w:pPr>
              <w:pStyle w:val="TAC"/>
              <w:keepNext w:val="0"/>
              <w:keepLines w:val="0"/>
              <w:widowControl w:val="0"/>
              <w:rPr>
                <w:lang w:eastAsia="ja-JP"/>
              </w:rPr>
            </w:pPr>
          </w:p>
        </w:tc>
      </w:tr>
      <w:tr w:rsidR="004C7283" w:rsidRPr="00FD0425" w14:paraId="04894F39" w14:textId="77777777" w:rsidTr="0073372F">
        <w:tc>
          <w:tcPr>
            <w:tcW w:w="2160" w:type="dxa"/>
            <w:tcBorders>
              <w:top w:val="single" w:sz="4" w:space="0" w:color="auto"/>
              <w:left w:val="single" w:sz="4" w:space="0" w:color="auto"/>
              <w:bottom w:val="single" w:sz="4" w:space="0" w:color="auto"/>
              <w:right w:val="single" w:sz="4" w:space="0" w:color="auto"/>
            </w:tcBorders>
          </w:tcPr>
          <w:p w14:paraId="4A036A60"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014BEF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EDE3C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7A33B" w14:textId="77777777" w:rsidR="004C7283" w:rsidRPr="00FD0425" w:rsidRDefault="004C7283" w:rsidP="004C7283">
            <w:pPr>
              <w:pStyle w:val="TAL"/>
              <w:keepNext w:val="0"/>
              <w:keepLines w:val="0"/>
              <w:widowControl w:val="0"/>
            </w:pPr>
            <w:r w:rsidRPr="00FD0425">
              <w:t>DRB List with Cause</w:t>
            </w:r>
          </w:p>
          <w:p w14:paraId="5A4DEB6B"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7A4D51AB"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342F93F"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09D8F" w14:textId="77777777" w:rsidR="004C7283" w:rsidRPr="00004997" w:rsidRDefault="004C7283" w:rsidP="004C7283">
            <w:pPr>
              <w:pStyle w:val="TAC"/>
              <w:keepNext w:val="0"/>
              <w:keepLines w:val="0"/>
              <w:widowControl w:val="0"/>
              <w:rPr>
                <w:lang w:eastAsia="ja-JP"/>
              </w:rPr>
            </w:pPr>
          </w:p>
        </w:tc>
      </w:tr>
    </w:tbl>
    <w:p w14:paraId="22B0E0C7"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73372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73372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73372F">
      <w:pPr>
        <w:widowControl w:val="0"/>
      </w:pPr>
    </w:p>
    <w:p w14:paraId="37E73791" w14:textId="77777777" w:rsidR="00F02090" w:rsidRPr="00FD0425" w:rsidRDefault="00F02090" w:rsidP="0073372F">
      <w:pPr>
        <w:pStyle w:val="Heading4"/>
        <w:keepNext w:val="0"/>
        <w:keepLines w:val="0"/>
        <w:widowControl w:val="0"/>
      </w:pPr>
      <w:bookmarkStart w:id="5032" w:name="_CR9_2_1_23"/>
      <w:bookmarkStart w:id="5033" w:name="_Toc20955259"/>
      <w:bookmarkStart w:id="5034" w:name="_Toc29991456"/>
      <w:bookmarkStart w:id="5035" w:name="_Toc36555856"/>
      <w:bookmarkStart w:id="5036" w:name="_Toc44497576"/>
      <w:bookmarkStart w:id="5037" w:name="_Toc45107964"/>
      <w:bookmarkStart w:id="5038" w:name="_Toc45901584"/>
      <w:bookmarkStart w:id="5039" w:name="_Toc51850663"/>
      <w:bookmarkStart w:id="5040" w:name="_Toc56693666"/>
      <w:bookmarkStart w:id="5041" w:name="_Toc64447209"/>
      <w:bookmarkStart w:id="5042" w:name="_Toc66286703"/>
      <w:bookmarkStart w:id="5043" w:name="_Toc74151398"/>
      <w:bookmarkStart w:id="5044" w:name="_Toc88653870"/>
      <w:bookmarkStart w:id="5045" w:name="_Toc97904226"/>
      <w:bookmarkStart w:id="5046" w:name="_Toc105175267"/>
      <w:bookmarkStart w:id="5047" w:name="_Toc113826297"/>
      <w:bookmarkStart w:id="5048" w:name="_Toc175586879"/>
      <w:bookmarkEnd w:id="5032"/>
      <w:r w:rsidRPr="00FD0425">
        <w:t>9.2.1.23</w:t>
      </w:r>
      <w:r w:rsidRPr="00FD0425">
        <w:tab/>
        <w:t>PDU Session Resource Modification Confirm Info – MN terminated</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C4B8FF7" w14:textId="59223A50" w:rsidR="00F02090" w:rsidRPr="00FD0425" w:rsidRDefault="00F02090" w:rsidP="0073372F">
      <w:pPr>
        <w:widowControl w:val="0"/>
      </w:pPr>
      <w:r w:rsidRPr="00FD0425">
        <w:t>This IE contains the PDU session resource related result of an S-NG-RAN node initiated modification of DRBs configured with an MN terminated bearer option.</w:t>
      </w:r>
    </w:p>
    <w:p w14:paraId="39DECBDA" w14:textId="77777777" w:rsidR="00F02090" w:rsidRPr="00FD0425" w:rsidRDefault="00F02090" w:rsidP="00BD1D4F">
      <w:pPr>
        <w:pStyle w:val="NO"/>
      </w:pPr>
      <w:r w:rsidRPr="00FD0425">
        <w:t>NOTE:</w:t>
      </w:r>
      <w:r w:rsidRPr="00FD0425">
        <w:tab/>
        <w:t>In the current version of this specification, this IE has no content, apart from an extension container.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45CABCD9" w14:textId="77777777" w:rsidTr="00140708">
        <w:tc>
          <w:tcPr>
            <w:tcW w:w="1259" w:type="pct"/>
          </w:tcPr>
          <w:p w14:paraId="333F2A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5C0A6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7B07A1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6ED253A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15DFCD1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140708">
        <w:tc>
          <w:tcPr>
            <w:tcW w:w="1259" w:type="pct"/>
          </w:tcPr>
          <w:p w14:paraId="0DBBA91A" w14:textId="77777777" w:rsidR="00F02090" w:rsidRPr="00FD0425" w:rsidRDefault="00F02090" w:rsidP="0073372F">
            <w:pPr>
              <w:pStyle w:val="TAL"/>
              <w:keepNext w:val="0"/>
              <w:keepLines w:val="0"/>
              <w:widowControl w:val="0"/>
              <w:rPr>
                <w:lang w:eastAsia="ja-JP"/>
              </w:rPr>
            </w:pPr>
          </w:p>
        </w:tc>
        <w:tc>
          <w:tcPr>
            <w:tcW w:w="556" w:type="pct"/>
          </w:tcPr>
          <w:p w14:paraId="7352FCDF" w14:textId="77777777" w:rsidR="00F02090" w:rsidRPr="00FD0425" w:rsidRDefault="00F02090" w:rsidP="0073372F">
            <w:pPr>
              <w:pStyle w:val="TAL"/>
              <w:keepNext w:val="0"/>
              <w:keepLines w:val="0"/>
              <w:widowControl w:val="0"/>
              <w:rPr>
                <w:rFonts w:eastAsia="Batang"/>
                <w:lang w:eastAsia="ja-JP"/>
              </w:rPr>
            </w:pPr>
          </w:p>
        </w:tc>
        <w:tc>
          <w:tcPr>
            <w:tcW w:w="741" w:type="pct"/>
          </w:tcPr>
          <w:p w14:paraId="51BBDA37" w14:textId="77777777" w:rsidR="00F02090" w:rsidRPr="00FD0425" w:rsidRDefault="00F02090" w:rsidP="0073372F">
            <w:pPr>
              <w:pStyle w:val="TAL"/>
              <w:keepNext w:val="0"/>
              <w:keepLines w:val="0"/>
              <w:widowControl w:val="0"/>
              <w:rPr>
                <w:bCs/>
                <w:i/>
                <w:szCs w:val="18"/>
                <w:lang w:eastAsia="ja-JP"/>
              </w:rPr>
            </w:pPr>
          </w:p>
        </w:tc>
        <w:tc>
          <w:tcPr>
            <w:tcW w:w="963" w:type="pct"/>
          </w:tcPr>
          <w:p w14:paraId="2EAF5CB4" w14:textId="77777777" w:rsidR="00F02090" w:rsidRPr="00FD0425" w:rsidRDefault="00F02090" w:rsidP="0073372F">
            <w:pPr>
              <w:pStyle w:val="TAL"/>
              <w:keepNext w:val="0"/>
              <w:keepLines w:val="0"/>
              <w:widowControl w:val="0"/>
              <w:rPr>
                <w:lang w:val="sv-SE" w:eastAsia="ja-JP"/>
              </w:rPr>
            </w:pPr>
          </w:p>
        </w:tc>
        <w:tc>
          <w:tcPr>
            <w:tcW w:w="1481" w:type="pct"/>
          </w:tcPr>
          <w:p w14:paraId="18842E60" w14:textId="77777777" w:rsidR="00F02090" w:rsidRPr="00FD0425" w:rsidRDefault="00F02090" w:rsidP="0073372F">
            <w:pPr>
              <w:pStyle w:val="TAL"/>
              <w:keepNext w:val="0"/>
              <w:keepLines w:val="0"/>
              <w:widowControl w:val="0"/>
              <w:rPr>
                <w:iCs/>
                <w:lang w:eastAsia="ja-JP"/>
              </w:rPr>
            </w:pPr>
          </w:p>
        </w:tc>
      </w:tr>
    </w:tbl>
    <w:p w14:paraId="207AAFCD" w14:textId="77777777" w:rsidR="00F02090" w:rsidRPr="00FD0425" w:rsidRDefault="00F02090" w:rsidP="0073372F">
      <w:pPr>
        <w:widowControl w:val="0"/>
      </w:pPr>
    </w:p>
    <w:p w14:paraId="1DB71222" w14:textId="77777777" w:rsidR="00F02090" w:rsidRPr="00FD0425" w:rsidRDefault="00F02090" w:rsidP="0073372F">
      <w:pPr>
        <w:pStyle w:val="Heading4"/>
        <w:keepNext w:val="0"/>
        <w:keepLines w:val="0"/>
        <w:widowControl w:val="0"/>
      </w:pPr>
      <w:bookmarkStart w:id="5049" w:name="_CR9_2_1_24"/>
      <w:bookmarkStart w:id="5050" w:name="_Toc20955260"/>
      <w:bookmarkStart w:id="5051" w:name="_Toc29991457"/>
      <w:bookmarkStart w:id="5052" w:name="_Toc36555857"/>
      <w:bookmarkStart w:id="5053" w:name="_Toc44497577"/>
      <w:bookmarkStart w:id="5054" w:name="_Toc45107965"/>
      <w:bookmarkStart w:id="5055" w:name="_Toc45901585"/>
      <w:bookmarkStart w:id="5056" w:name="_Toc51850664"/>
      <w:bookmarkStart w:id="5057" w:name="_Toc56693667"/>
      <w:bookmarkStart w:id="5058" w:name="_Toc64447210"/>
      <w:bookmarkStart w:id="5059" w:name="_Toc66286704"/>
      <w:bookmarkStart w:id="5060" w:name="_Toc74151399"/>
      <w:bookmarkStart w:id="5061" w:name="_Toc88653871"/>
      <w:bookmarkStart w:id="5062" w:name="_Toc97904227"/>
      <w:bookmarkStart w:id="5063" w:name="_Toc105175268"/>
      <w:bookmarkStart w:id="5064" w:name="_Toc113826298"/>
      <w:bookmarkStart w:id="5065" w:name="_Toc175586880"/>
      <w:bookmarkEnd w:id="5049"/>
      <w:r w:rsidRPr="00FD0425">
        <w:t>9.2.1.24</w:t>
      </w:r>
      <w:r w:rsidRPr="00FD0425">
        <w:tab/>
        <w:t>PDU Session List with data forwarding request info</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133F60D8" w14:textId="77777777" w:rsidR="00F02090" w:rsidRPr="00FD0425" w:rsidRDefault="00F02090" w:rsidP="0073372F">
      <w:pPr>
        <w:widowControl w:val="0"/>
      </w:pPr>
      <w:r w:rsidRPr="00FD0425">
        <w:t>This IE contains a list of PDU session related data forwarding request information.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D7551" w:rsidRPr="00FD0425" w14:paraId="31246DF2" w14:textId="77777777" w:rsidTr="0073372F">
        <w:trPr>
          <w:tblHeader/>
        </w:trPr>
        <w:tc>
          <w:tcPr>
            <w:tcW w:w="2160" w:type="dxa"/>
          </w:tcPr>
          <w:p w14:paraId="017304AE" w14:textId="77777777" w:rsidR="00CD7551" w:rsidRPr="00FD0425" w:rsidRDefault="00CD7551" w:rsidP="0073372F">
            <w:pPr>
              <w:pStyle w:val="TAH"/>
              <w:keepNext w:val="0"/>
              <w:keepLines w:val="0"/>
              <w:widowControl w:val="0"/>
              <w:rPr>
                <w:lang w:eastAsia="ja-JP"/>
              </w:rPr>
            </w:pPr>
            <w:r w:rsidRPr="00FD0425">
              <w:rPr>
                <w:lang w:eastAsia="ja-JP"/>
              </w:rPr>
              <w:t>IE/Group Name</w:t>
            </w:r>
          </w:p>
        </w:tc>
        <w:tc>
          <w:tcPr>
            <w:tcW w:w="1080" w:type="dxa"/>
          </w:tcPr>
          <w:p w14:paraId="34874241" w14:textId="77777777" w:rsidR="00CD7551" w:rsidRPr="00FD0425" w:rsidRDefault="00CD7551" w:rsidP="0073372F">
            <w:pPr>
              <w:pStyle w:val="TAH"/>
              <w:keepNext w:val="0"/>
              <w:keepLines w:val="0"/>
              <w:widowControl w:val="0"/>
              <w:rPr>
                <w:lang w:eastAsia="ja-JP"/>
              </w:rPr>
            </w:pPr>
            <w:r w:rsidRPr="00FD0425">
              <w:rPr>
                <w:lang w:eastAsia="ja-JP"/>
              </w:rPr>
              <w:t>Presence</w:t>
            </w:r>
          </w:p>
        </w:tc>
        <w:tc>
          <w:tcPr>
            <w:tcW w:w="1080" w:type="dxa"/>
          </w:tcPr>
          <w:p w14:paraId="4405968C" w14:textId="77777777" w:rsidR="00CD7551" w:rsidRPr="00FD0425" w:rsidRDefault="00CD7551" w:rsidP="0073372F">
            <w:pPr>
              <w:pStyle w:val="TAH"/>
              <w:keepNext w:val="0"/>
              <w:keepLines w:val="0"/>
              <w:widowControl w:val="0"/>
              <w:rPr>
                <w:lang w:eastAsia="ja-JP"/>
              </w:rPr>
            </w:pPr>
            <w:r w:rsidRPr="00FD0425">
              <w:rPr>
                <w:lang w:eastAsia="ja-JP"/>
              </w:rPr>
              <w:t>Range</w:t>
            </w:r>
          </w:p>
        </w:tc>
        <w:tc>
          <w:tcPr>
            <w:tcW w:w="1512" w:type="dxa"/>
          </w:tcPr>
          <w:p w14:paraId="256D6386" w14:textId="77777777" w:rsidR="00CD7551" w:rsidRPr="00FD0425" w:rsidRDefault="00CD7551" w:rsidP="0073372F">
            <w:pPr>
              <w:pStyle w:val="TAH"/>
              <w:keepNext w:val="0"/>
              <w:keepLines w:val="0"/>
              <w:widowControl w:val="0"/>
              <w:rPr>
                <w:lang w:eastAsia="ja-JP"/>
              </w:rPr>
            </w:pPr>
            <w:r w:rsidRPr="00FD0425">
              <w:rPr>
                <w:lang w:eastAsia="ja-JP"/>
              </w:rPr>
              <w:t>IE type and reference</w:t>
            </w:r>
          </w:p>
        </w:tc>
        <w:tc>
          <w:tcPr>
            <w:tcW w:w="1728" w:type="dxa"/>
          </w:tcPr>
          <w:p w14:paraId="708FC1A0" w14:textId="77777777" w:rsidR="00CD7551" w:rsidRPr="00FD0425" w:rsidRDefault="00CD7551" w:rsidP="0073372F">
            <w:pPr>
              <w:pStyle w:val="TAH"/>
              <w:keepNext w:val="0"/>
              <w:keepLines w:val="0"/>
              <w:widowControl w:val="0"/>
              <w:rPr>
                <w:lang w:eastAsia="ja-JP"/>
              </w:rPr>
            </w:pPr>
            <w:r w:rsidRPr="00FD0425">
              <w:rPr>
                <w:lang w:eastAsia="ja-JP"/>
              </w:rPr>
              <w:t>Semantics description</w:t>
            </w:r>
          </w:p>
        </w:tc>
        <w:tc>
          <w:tcPr>
            <w:tcW w:w="1080" w:type="dxa"/>
          </w:tcPr>
          <w:p w14:paraId="56040EEF" w14:textId="77777777" w:rsidR="00CD7551" w:rsidRPr="00FD0425" w:rsidRDefault="00CD7551" w:rsidP="0073372F">
            <w:pPr>
              <w:pStyle w:val="TAH"/>
              <w:keepNext w:val="0"/>
              <w:keepLines w:val="0"/>
              <w:widowControl w:val="0"/>
              <w:rPr>
                <w:lang w:eastAsia="ja-JP"/>
              </w:rPr>
            </w:pPr>
            <w:r w:rsidRPr="00FD0425">
              <w:rPr>
                <w:lang w:eastAsia="ja-JP"/>
              </w:rPr>
              <w:t>Criticality</w:t>
            </w:r>
          </w:p>
        </w:tc>
        <w:tc>
          <w:tcPr>
            <w:tcW w:w="1080" w:type="dxa"/>
          </w:tcPr>
          <w:p w14:paraId="74BDD1BE" w14:textId="77777777" w:rsidR="00CD7551" w:rsidRPr="00FD0425" w:rsidRDefault="00CD7551" w:rsidP="0073372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73372F">
        <w:tc>
          <w:tcPr>
            <w:tcW w:w="2160" w:type="dxa"/>
          </w:tcPr>
          <w:p w14:paraId="5D9AA392" w14:textId="77777777" w:rsidR="00CD7551" w:rsidRPr="00FD0425" w:rsidRDefault="00CD7551" w:rsidP="0073372F">
            <w:pPr>
              <w:pStyle w:val="TAL"/>
              <w:keepNext w:val="0"/>
              <w:keepLines w:val="0"/>
              <w:widowControl w:val="0"/>
              <w:rPr>
                <w:lang w:val="sv-SE" w:eastAsia="ja-JP"/>
              </w:rPr>
            </w:pPr>
            <w:r w:rsidRPr="00FD0425">
              <w:rPr>
                <w:b/>
                <w:bCs/>
                <w:lang w:eastAsia="ja-JP"/>
              </w:rPr>
              <w:t>PDU Session List with data forwarding request info</w:t>
            </w:r>
          </w:p>
        </w:tc>
        <w:tc>
          <w:tcPr>
            <w:tcW w:w="1080" w:type="dxa"/>
          </w:tcPr>
          <w:p w14:paraId="1081FCE5" w14:textId="77777777" w:rsidR="00CD7551" w:rsidRPr="00FD0425" w:rsidRDefault="00CD7551" w:rsidP="0073372F">
            <w:pPr>
              <w:pStyle w:val="TAL"/>
              <w:keepNext w:val="0"/>
              <w:keepLines w:val="0"/>
              <w:widowControl w:val="0"/>
              <w:rPr>
                <w:lang w:eastAsia="ja-JP"/>
              </w:rPr>
            </w:pPr>
          </w:p>
        </w:tc>
        <w:tc>
          <w:tcPr>
            <w:tcW w:w="1080" w:type="dxa"/>
          </w:tcPr>
          <w:p w14:paraId="65CFA366" w14:textId="77777777" w:rsidR="00CD7551" w:rsidRPr="00FD0425" w:rsidRDefault="00CD7551"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69BC6176" w14:textId="77777777" w:rsidR="00CD7551" w:rsidRPr="00FD0425" w:rsidRDefault="00CD7551" w:rsidP="0073372F">
            <w:pPr>
              <w:pStyle w:val="TAL"/>
              <w:keepNext w:val="0"/>
              <w:keepLines w:val="0"/>
              <w:widowControl w:val="0"/>
              <w:rPr>
                <w:lang w:val="sv-SE" w:eastAsia="ja-JP"/>
              </w:rPr>
            </w:pPr>
          </w:p>
        </w:tc>
        <w:tc>
          <w:tcPr>
            <w:tcW w:w="1728" w:type="dxa"/>
          </w:tcPr>
          <w:p w14:paraId="7AF3CACC" w14:textId="77777777" w:rsidR="00CD7551" w:rsidRPr="00FD0425" w:rsidRDefault="00CD7551" w:rsidP="0073372F">
            <w:pPr>
              <w:pStyle w:val="TAL"/>
              <w:keepNext w:val="0"/>
              <w:keepLines w:val="0"/>
              <w:widowControl w:val="0"/>
              <w:rPr>
                <w:lang w:eastAsia="ja-JP"/>
              </w:rPr>
            </w:pPr>
          </w:p>
        </w:tc>
        <w:tc>
          <w:tcPr>
            <w:tcW w:w="1080" w:type="dxa"/>
          </w:tcPr>
          <w:p w14:paraId="75B7F9A1" w14:textId="77777777" w:rsidR="00CD7551" w:rsidRPr="00FD0425" w:rsidRDefault="00CD7551" w:rsidP="0073372F">
            <w:pPr>
              <w:pStyle w:val="TAC"/>
              <w:keepNext w:val="0"/>
              <w:keepLines w:val="0"/>
              <w:widowControl w:val="0"/>
              <w:rPr>
                <w:lang w:eastAsia="ja-JP"/>
              </w:rPr>
            </w:pPr>
            <w:r w:rsidRPr="00FD0425">
              <w:rPr>
                <w:lang w:eastAsia="ja-JP"/>
              </w:rPr>
              <w:t>–</w:t>
            </w:r>
          </w:p>
        </w:tc>
        <w:tc>
          <w:tcPr>
            <w:tcW w:w="1080" w:type="dxa"/>
          </w:tcPr>
          <w:p w14:paraId="2DF089B4" w14:textId="77777777" w:rsidR="00CD7551" w:rsidRPr="00FD0425" w:rsidRDefault="00CD7551" w:rsidP="0073372F">
            <w:pPr>
              <w:pStyle w:val="TAC"/>
              <w:keepNext w:val="0"/>
              <w:keepLines w:val="0"/>
              <w:widowControl w:val="0"/>
              <w:rPr>
                <w:lang w:eastAsia="ja-JP"/>
              </w:rPr>
            </w:pPr>
          </w:p>
        </w:tc>
      </w:tr>
      <w:tr w:rsidR="00CD7551" w:rsidRPr="00FD0425" w14:paraId="3A466E59" w14:textId="77777777" w:rsidTr="0073372F">
        <w:tc>
          <w:tcPr>
            <w:tcW w:w="2160" w:type="dxa"/>
          </w:tcPr>
          <w:p w14:paraId="3E4D7336" w14:textId="77777777" w:rsidR="00CD7551" w:rsidRPr="00FD0425" w:rsidRDefault="00CD7551" w:rsidP="0073372F">
            <w:pPr>
              <w:pStyle w:val="TAL"/>
              <w:keepNext w:val="0"/>
              <w:keepLines w:val="0"/>
              <w:widowControl w:val="0"/>
              <w:ind w:left="113"/>
              <w:rPr>
                <w:b/>
                <w:lang w:eastAsia="ja-JP"/>
              </w:rPr>
            </w:pPr>
            <w:r w:rsidRPr="00FD0425">
              <w:rPr>
                <w:lang w:eastAsia="ja-JP"/>
              </w:rPr>
              <w:t>&gt;PDU Session ID</w:t>
            </w:r>
          </w:p>
        </w:tc>
        <w:tc>
          <w:tcPr>
            <w:tcW w:w="1080" w:type="dxa"/>
          </w:tcPr>
          <w:p w14:paraId="3C49B9A8" w14:textId="77777777" w:rsidR="00CD7551" w:rsidRPr="00FD0425" w:rsidRDefault="00CD7551" w:rsidP="0073372F">
            <w:pPr>
              <w:pStyle w:val="TAL"/>
              <w:keepNext w:val="0"/>
              <w:keepLines w:val="0"/>
              <w:widowControl w:val="0"/>
              <w:rPr>
                <w:rFonts w:eastAsia="Batang"/>
                <w:lang w:eastAsia="ja-JP"/>
              </w:rPr>
            </w:pPr>
            <w:r w:rsidRPr="00FD0425">
              <w:rPr>
                <w:lang w:eastAsia="ja-JP"/>
              </w:rPr>
              <w:t>M</w:t>
            </w:r>
          </w:p>
        </w:tc>
        <w:tc>
          <w:tcPr>
            <w:tcW w:w="1080" w:type="dxa"/>
          </w:tcPr>
          <w:p w14:paraId="7364301B" w14:textId="77777777" w:rsidR="00CD7551" w:rsidRPr="00FD0425" w:rsidRDefault="00CD7551" w:rsidP="0073372F">
            <w:pPr>
              <w:pStyle w:val="TAL"/>
              <w:keepNext w:val="0"/>
              <w:keepLines w:val="0"/>
              <w:widowControl w:val="0"/>
              <w:rPr>
                <w:bCs/>
                <w:i/>
                <w:szCs w:val="18"/>
                <w:lang w:eastAsia="ja-JP"/>
              </w:rPr>
            </w:pPr>
          </w:p>
        </w:tc>
        <w:tc>
          <w:tcPr>
            <w:tcW w:w="1512" w:type="dxa"/>
          </w:tcPr>
          <w:p w14:paraId="65965FFC" w14:textId="77777777" w:rsidR="00CD7551" w:rsidRPr="00FD0425" w:rsidRDefault="00CD7551" w:rsidP="0073372F">
            <w:pPr>
              <w:pStyle w:val="TAL"/>
              <w:keepNext w:val="0"/>
              <w:keepLines w:val="0"/>
              <w:widowControl w:val="0"/>
              <w:rPr>
                <w:lang w:eastAsia="ja-JP"/>
              </w:rPr>
            </w:pPr>
            <w:r w:rsidRPr="00FD0425">
              <w:rPr>
                <w:lang w:eastAsia="ja-JP"/>
              </w:rPr>
              <w:t>9.2.3.18</w:t>
            </w:r>
          </w:p>
        </w:tc>
        <w:tc>
          <w:tcPr>
            <w:tcW w:w="1728" w:type="dxa"/>
          </w:tcPr>
          <w:p w14:paraId="54ED4134" w14:textId="77777777" w:rsidR="00CD7551" w:rsidRPr="00FD0425" w:rsidRDefault="00CD7551" w:rsidP="0073372F">
            <w:pPr>
              <w:pStyle w:val="TAL"/>
              <w:keepNext w:val="0"/>
              <w:keepLines w:val="0"/>
              <w:widowControl w:val="0"/>
              <w:rPr>
                <w:iCs/>
                <w:lang w:eastAsia="ja-JP"/>
              </w:rPr>
            </w:pPr>
          </w:p>
        </w:tc>
        <w:tc>
          <w:tcPr>
            <w:tcW w:w="1080" w:type="dxa"/>
          </w:tcPr>
          <w:p w14:paraId="2CEB4EFE"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5A423DB7" w14:textId="77777777" w:rsidR="00CD7551" w:rsidRPr="00FD0425" w:rsidRDefault="00CD7551" w:rsidP="0073372F">
            <w:pPr>
              <w:pStyle w:val="TAC"/>
              <w:keepNext w:val="0"/>
              <w:keepLines w:val="0"/>
              <w:widowControl w:val="0"/>
              <w:rPr>
                <w:iCs/>
                <w:lang w:eastAsia="ja-JP"/>
              </w:rPr>
            </w:pPr>
          </w:p>
        </w:tc>
      </w:tr>
      <w:tr w:rsidR="00CD7551" w:rsidRPr="00FD0425" w14:paraId="5BED55EB" w14:textId="77777777" w:rsidTr="0073372F">
        <w:tc>
          <w:tcPr>
            <w:tcW w:w="2160" w:type="dxa"/>
          </w:tcPr>
          <w:p w14:paraId="3B041025" w14:textId="77777777" w:rsidR="00CD7551" w:rsidRPr="00FD0425" w:rsidRDefault="00CD7551" w:rsidP="0073372F">
            <w:pPr>
              <w:pStyle w:val="TAL"/>
              <w:keepNext w:val="0"/>
              <w:keepLines w:val="0"/>
              <w:widowControl w:val="0"/>
              <w:ind w:left="113"/>
              <w:rPr>
                <w:lang w:eastAsia="ja-JP"/>
              </w:rPr>
            </w:pPr>
            <w:r w:rsidRPr="00FD0425">
              <w:rPr>
                <w:lang w:eastAsia="ja-JP"/>
              </w:rPr>
              <w:t>&gt;Data Forwarding and Offloading Info from source NG-RAN node</w:t>
            </w:r>
          </w:p>
        </w:tc>
        <w:tc>
          <w:tcPr>
            <w:tcW w:w="1080" w:type="dxa"/>
          </w:tcPr>
          <w:p w14:paraId="25EC1DAE" w14:textId="77777777" w:rsidR="00CD7551" w:rsidRPr="00FD0425" w:rsidRDefault="00CD7551" w:rsidP="0073372F">
            <w:pPr>
              <w:pStyle w:val="TAL"/>
              <w:keepNext w:val="0"/>
              <w:keepLines w:val="0"/>
              <w:widowControl w:val="0"/>
              <w:rPr>
                <w:lang w:eastAsia="ja-JP"/>
              </w:rPr>
            </w:pPr>
            <w:r w:rsidRPr="00FD0425">
              <w:rPr>
                <w:lang w:eastAsia="ja-JP"/>
              </w:rPr>
              <w:t>O</w:t>
            </w:r>
          </w:p>
        </w:tc>
        <w:tc>
          <w:tcPr>
            <w:tcW w:w="1080" w:type="dxa"/>
          </w:tcPr>
          <w:p w14:paraId="6E3B6590" w14:textId="77777777" w:rsidR="00CD7551" w:rsidRPr="00FD0425" w:rsidRDefault="00CD7551" w:rsidP="0073372F">
            <w:pPr>
              <w:pStyle w:val="TAL"/>
              <w:keepNext w:val="0"/>
              <w:keepLines w:val="0"/>
              <w:widowControl w:val="0"/>
              <w:rPr>
                <w:bCs/>
                <w:i/>
                <w:szCs w:val="18"/>
                <w:lang w:eastAsia="ja-JP"/>
              </w:rPr>
            </w:pPr>
          </w:p>
        </w:tc>
        <w:tc>
          <w:tcPr>
            <w:tcW w:w="1512" w:type="dxa"/>
          </w:tcPr>
          <w:p w14:paraId="77B43ED8" w14:textId="77777777" w:rsidR="00CD7551" w:rsidRPr="00FD0425" w:rsidRDefault="00CD7551" w:rsidP="0073372F">
            <w:pPr>
              <w:pStyle w:val="TAL"/>
              <w:keepNext w:val="0"/>
              <w:keepLines w:val="0"/>
              <w:widowControl w:val="0"/>
              <w:rPr>
                <w:lang w:eastAsia="ja-JP"/>
              </w:rPr>
            </w:pPr>
            <w:r w:rsidRPr="00FD0425">
              <w:rPr>
                <w:lang w:eastAsia="ja-JP"/>
              </w:rPr>
              <w:t>9.2.1.17</w:t>
            </w:r>
          </w:p>
        </w:tc>
        <w:tc>
          <w:tcPr>
            <w:tcW w:w="1728" w:type="dxa"/>
          </w:tcPr>
          <w:p w14:paraId="58DBD649" w14:textId="77777777" w:rsidR="00CD7551" w:rsidRPr="00FD0425" w:rsidRDefault="00CD7551" w:rsidP="0073372F">
            <w:pPr>
              <w:pStyle w:val="TAL"/>
              <w:keepNext w:val="0"/>
              <w:keepLines w:val="0"/>
              <w:widowControl w:val="0"/>
              <w:rPr>
                <w:iCs/>
                <w:lang w:eastAsia="ja-JP"/>
              </w:rPr>
            </w:pPr>
          </w:p>
        </w:tc>
        <w:tc>
          <w:tcPr>
            <w:tcW w:w="1080" w:type="dxa"/>
          </w:tcPr>
          <w:p w14:paraId="04B88511"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35D588C9" w14:textId="77777777" w:rsidR="00CD7551" w:rsidRPr="00FD0425" w:rsidRDefault="00CD7551" w:rsidP="0073372F">
            <w:pPr>
              <w:pStyle w:val="TAC"/>
              <w:keepNext w:val="0"/>
              <w:keepLines w:val="0"/>
              <w:widowControl w:val="0"/>
              <w:rPr>
                <w:iCs/>
                <w:lang w:eastAsia="ja-JP"/>
              </w:rPr>
            </w:pPr>
          </w:p>
        </w:tc>
      </w:tr>
      <w:tr w:rsidR="00CD7551" w:rsidRPr="00FD0425" w14:paraId="00D0EF0B" w14:textId="77777777" w:rsidTr="0073372F">
        <w:tc>
          <w:tcPr>
            <w:tcW w:w="2160" w:type="dxa"/>
          </w:tcPr>
          <w:p w14:paraId="3B05FC7A" w14:textId="77777777" w:rsidR="00CD7551" w:rsidRPr="00FD0425" w:rsidRDefault="00CD7551" w:rsidP="0073372F">
            <w:pPr>
              <w:pStyle w:val="TAL"/>
              <w:keepNext w:val="0"/>
              <w:keepLines w:val="0"/>
              <w:widowControl w:val="0"/>
              <w:ind w:left="113"/>
              <w:rPr>
                <w:lang w:eastAsia="ja-JP"/>
              </w:rPr>
            </w:pPr>
            <w:r w:rsidRPr="00FD0425">
              <w:rPr>
                <w:lang w:eastAsia="ja-JP"/>
              </w:rPr>
              <w:t>&gt;DRBs To Be Released List</w:t>
            </w:r>
          </w:p>
        </w:tc>
        <w:tc>
          <w:tcPr>
            <w:tcW w:w="1080" w:type="dxa"/>
          </w:tcPr>
          <w:p w14:paraId="6FB3A192" w14:textId="77777777" w:rsidR="00CD7551" w:rsidRPr="00FD0425" w:rsidRDefault="00CD7551" w:rsidP="0073372F">
            <w:pPr>
              <w:pStyle w:val="TAL"/>
              <w:keepNext w:val="0"/>
              <w:keepLines w:val="0"/>
              <w:widowControl w:val="0"/>
              <w:rPr>
                <w:lang w:eastAsia="ja-JP"/>
              </w:rPr>
            </w:pPr>
            <w:r w:rsidRPr="00FD0425">
              <w:rPr>
                <w:rFonts w:hint="eastAsia"/>
                <w:lang w:eastAsia="zh-CN"/>
              </w:rPr>
              <w:t>O</w:t>
            </w:r>
          </w:p>
        </w:tc>
        <w:tc>
          <w:tcPr>
            <w:tcW w:w="1080" w:type="dxa"/>
          </w:tcPr>
          <w:p w14:paraId="594A424B" w14:textId="77777777" w:rsidR="00CD7551" w:rsidRPr="00FD0425" w:rsidRDefault="00CD7551" w:rsidP="0073372F">
            <w:pPr>
              <w:pStyle w:val="TAL"/>
              <w:keepNext w:val="0"/>
              <w:keepLines w:val="0"/>
              <w:widowControl w:val="0"/>
              <w:rPr>
                <w:bCs/>
                <w:i/>
                <w:szCs w:val="18"/>
                <w:lang w:eastAsia="ja-JP"/>
              </w:rPr>
            </w:pPr>
          </w:p>
        </w:tc>
        <w:tc>
          <w:tcPr>
            <w:tcW w:w="1512" w:type="dxa"/>
          </w:tcPr>
          <w:p w14:paraId="10DE1296" w14:textId="77777777" w:rsidR="00CD7551" w:rsidRPr="00FD0425" w:rsidRDefault="00CD7551" w:rsidP="0073372F">
            <w:pPr>
              <w:pStyle w:val="TAL"/>
              <w:keepNext w:val="0"/>
              <w:keepLines w:val="0"/>
              <w:widowControl w:val="0"/>
              <w:rPr>
                <w:lang w:eastAsia="ja-JP"/>
              </w:rPr>
            </w:pPr>
            <w:r w:rsidRPr="00FD0425">
              <w:rPr>
                <w:lang w:eastAsia="ja-JP"/>
              </w:rPr>
              <w:t>DRB to QoS Flow Mapping List 9.2.1.15</w:t>
            </w:r>
          </w:p>
        </w:tc>
        <w:tc>
          <w:tcPr>
            <w:tcW w:w="1728" w:type="dxa"/>
          </w:tcPr>
          <w:p w14:paraId="327BC814" w14:textId="77777777" w:rsidR="00CD7551" w:rsidRPr="00FD0425" w:rsidRDefault="00CD7551" w:rsidP="0073372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080" w:type="dxa"/>
          </w:tcPr>
          <w:p w14:paraId="51B77AF6" w14:textId="77777777" w:rsidR="00CD7551" w:rsidRPr="00FD0425" w:rsidRDefault="00CD7551" w:rsidP="0073372F">
            <w:pPr>
              <w:pStyle w:val="TAC"/>
              <w:keepNext w:val="0"/>
              <w:keepLines w:val="0"/>
              <w:widowControl w:val="0"/>
              <w:rPr>
                <w:iCs/>
                <w:lang w:eastAsia="zh-CN"/>
              </w:rPr>
            </w:pPr>
            <w:r w:rsidRPr="00FD0425">
              <w:rPr>
                <w:lang w:eastAsia="ja-JP"/>
              </w:rPr>
              <w:t>–</w:t>
            </w:r>
          </w:p>
        </w:tc>
        <w:tc>
          <w:tcPr>
            <w:tcW w:w="1080" w:type="dxa"/>
          </w:tcPr>
          <w:p w14:paraId="06F50517" w14:textId="77777777" w:rsidR="00CD7551" w:rsidRPr="00FD0425" w:rsidRDefault="00CD7551" w:rsidP="0073372F">
            <w:pPr>
              <w:pStyle w:val="TAC"/>
              <w:keepNext w:val="0"/>
              <w:keepLines w:val="0"/>
              <w:widowControl w:val="0"/>
              <w:rPr>
                <w:iCs/>
                <w:lang w:eastAsia="zh-CN"/>
              </w:rPr>
            </w:pPr>
          </w:p>
        </w:tc>
      </w:tr>
      <w:tr w:rsidR="00CD7551" w:rsidRPr="00FD0425" w14:paraId="2A70A3EE" w14:textId="77777777" w:rsidTr="0073372F">
        <w:tc>
          <w:tcPr>
            <w:tcW w:w="2160" w:type="dxa"/>
          </w:tcPr>
          <w:p w14:paraId="6A6F2880" w14:textId="77777777" w:rsidR="00CD7551" w:rsidRPr="00FD0425" w:rsidRDefault="00CD7551" w:rsidP="0073372F">
            <w:pPr>
              <w:pStyle w:val="TAL"/>
              <w:keepNext w:val="0"/>
              <w:keepLines w:val="0"/>
              <w:widowControl w:val="0"/>
              <w:ind w:left="113"/>
              <w:rPr>
                <w:lang w:eastAsia="ja-JP"/>
              </w:rPr>
            </w:pPr>
            <w:r w:rsidRPr="00FD0425">
              <w:rPr>
                <w:lang w:eastAsia="ja-JP"/>
              </w:rPr>
              <w:t>&gt;Cause</w:t>
            </w:r>
          </w:p>
        </w:tc>
        <w:tc>
          <w:tcPr>
            <w:tcW w:w="1080" w:type="dxa"/>
          </w:tcPr>
          <w:p w14:paraId="4571967C" w14:textId="77777777" w:rsidR="00CD7551" w:rsidRPr="00FD0425" w:rsidRDefault="00CD7551" w:rsidP="0073372F">
            <w:pPr>
              <w:pStyle w:val="TAL"/>
              <w:keepNext w:val="0"/>
              <w:keepLines w:val="0"/>
              <w:widowControl w:val="0"/>
              <w:rPr>
                <w:lang w:eastAsia="zh-CN"/>
              </w:rPr>
            </w:pPr>
            <w:r w:rsidRPr="00FD0425">
              <w:rPr>
                <w:lang w:eastAsia="ja-JP"/>
              </w:rPr>
              <w:t>O</w:t>
            </w:r>
          </w:p>
        </w:tc>
        <w:tc>
          <w:tcPr>
            <w:tcW w:w="1080" w:type="dxa"/>
          </w:tcPr>
          <w:p w14:paraId="31A6EC23" w14:textId="77777777" w:rsidR="00CD7551" w:rsidRPr="00FD0425" w:rsidRDefault="00CD7551" w:rsidP="0073372F">
            <w:pPr>
              <w:pStyle w:val="TAL"/>
              <w:keepNext w:val="0"/>
              <w:keepLines w:val="0"/>
              <w:widowControl w:val="0"/>
              <w:rPr>
                <w:bCs/>
                <w:i/>
                <w:szCs w:val="18"/>
                <w:lang w:eastAsia="ja-JP"/>
              </w:rPr>
            </w:pPr>
          </w:p>
        </w:tc>
        <w:tc>
          <w:tcPr>
            <w:tcW w:w="1512" w:type="dxa"/>
          </w:tcPr>
          <w:p w14:paraId="6BBDD36D" w14:textId="77777777" w:rsidR="00CD7551" w:rsidRPr="00FD0425" w:rsidRDefault="00CD7551" w:rsidP="0073372F">
            <w:pPr>
              <w:pStyle w:val="TAL"/>
              <w:keepNext w:val="0"/>
              <w:keepLines w:val="0"/>
              <w:widowControl w:val="0"/>
              <w:rPr>
                <w:lang w:eastAsia="ja-JP"/>
              </w:rPr>
            </w:pPr>
            <w:r w:rsidRPr="00FD0425">
              <w:rPr>
                <w:lang w:eastAsia="ja-JP"/>
              </w:rPr>
              <w:t>9.2.3.2</w:t>
            </w:r>
          </w:p>
        </w:tc>
        <w:tc>
          <w:tcPr>
            <w:tcW w:w="1728" w:type="dxa"/>
          </w:tcPr>
          <w:p w14:paraId="6C64FF32" w14:textId="77777777" w:rsidR="00CD7551" w:rsidRPr="00FD0425" w:rsidRDefault="00CD7551" w:rsidP="0073372F">
            <w:pPr>
              <w:pStyle w:val="TAL"/>
              <w:keepNext w:val="0"/>
              <w:keepLines w:val="0"/>
              <w:widowControl w:val="0"/>
              <w:rPr>
                <w:iCs/>
                <w:lang w:eastAsia="zh-CN"/>
              </w:rPr>
            </w:pPr>
          </w:p>
        </w:tc>
        <w:tc>
          <w:tcPr>
            <w:tcW w:w="1080" w:type="dxa"/>
          </w:tcPr>
          <w:p w14:paraId="799F1214" w14:textId="77777777" w:rsidR="00CD7551" w:rsidRPr="00FD0425" w:rsidRDefault="00CD7551" w:rsidP="0073372F">
            <w:pPr>
              <w:pStyle w:val="TAC"/>
              <w:keepNext w:val="0"/>
              <w:keepLines w:val="0"/>
              <w:widowControl w:val="0"/>
              <w:rPr>
                <w:iCs/>
                <w:lang w:eastAsia="zh-CN"/>
              </w:rPr>
            </w:pPr>
            <w:r>
              <w:rPr>
                <w:rFonts w:hint="eastAsia"/>
                <w:iCs/>
                <w:lang w:eastAsia="zh-CN"/>
              </w:rPr>
              <w:t>Y</w:t>
            </w:r>
            <w:r>
              <w:rPr>
                <w:iCs/>
                <w:lang w:eastAsia="zh-CN"/>
              </w:rPr>
              <w:t>ES</w:t>
            </w:r>
          </w:p>
        </w:tc>
        <w:tc>
          <w:tcPr>
            <w:tcW w:w="1080" w:type="dxa"/>
          </w:tcPr>
          <w:p w14:paraId="66857F47" w14:textId="77777777" w:rsidR="00CD7551" w:rsidRPr="00FD0425" w:rsidRDefault="00CD7551" w:rsidP="0073372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73372F">
      <w:pPr>
        <w:widowControl w:val="0"/>
        <w:rPr>
          <w:lang w:val="fr-FR"/>
        </w:rPr>
      </w:pPr>
    </w:p>
    <w:p w14:paraId="62BA18B2" w14:textId="77777777" w:rsidR="00F02090" w:rsidRPr="00FD0425" w:rsidRDefault="00F02090" w:rsidP="0073372F">
      <w:pPr>
        <w:pStyle w:val="Heading4"/>
        <w:keepNext w:val="0"/>
        <w:keepLines w:val="0"/>
        <w:widowControl w:val="0"/>
      </w:pPr>
      <w:bookmarkStart w:id="5066" w:name="_CR9_2_1_25"/>
      <w:bookmarkStart w:id="5067" w:name="_Toc20955261"/>
      <w:bookmarkStart w:id="5068" w:name="_Toc29991458"/>
      <w:bookmarkStart w:id="5069" w:name="_Toc36555858"/>
      <w:bookmarkStart w:id="5070" w:name="_Toc44497578"/>
      <w:bookmarkStart w:id="5071" w:name="_Toc45107966"/>
      <w:bookmarkStart w:id="5072" w:name="_Toc45901586"/>
      <w:bookmarkStart w:id="5073" w:name="_Toc51850665"/>
      <w:bookmarkStart w:id="5074" w:name="_Toc56693668"/>
      <w:bookmarkStart w:id="5075" w:name="_Toc64447211"/>
      <w:bookmarkStart w:id="5076" w:name="_Toc66286705"/>
      <w:bookmarkStart w:id="5077" w:name="_Toc74151400"/>
      <w:bookmarkStart w:id="5078" w:name="_Toc88653872"/>
      <w:bookmarkStart w:id="5079" w:name="_Toc97904228"/>
      <w:bookmarkStart w:id="5080" w:name="_Toc105175269"/>
      <w:bookmarkStart w:id="5081" w:name="_Toc113826299"/>
      <w:bookmarkStart w:id="5082" w:name="_Toc175586881"/>
      <w:bookmarkEnd w:id="5066"/>
      <w:r w:rsidRPr="00FD0425">
        <w:t>9.2.1.25</w:t>
      </w:r>
      <w:r w:rsidRPr="00FD0425">
        <w:tab/>
        <w:t>PDU Session List with data forwarding info from the target node</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18523F8E" w14:textId="77777777" w:rsidR="00F02090" w:rsidRPr="00FD0425" w:rsidRDefault="00F02090" w:rsidP="0073372F">
      <w:pPr>
        <w:widowControl w:val="0"/>
      </w:pPr>
      <w:r w:rsidRPr="00FD0425">
        <w:t>This IE contains a list of PDU session related data forwarding information from the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D715C98" w14:textId="77777777" w:rsidTr="0073372F">
        <w:tc>
          <w:tcPr>
            <w:tcW w:w="2160" w:type="dxa"/>
          </w:tcPr>
          <w:p w14:paraId="265CEABA"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55A5A7A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4F1C9EF5"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80B042F"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9AC371E"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ECB7501"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3E5491F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73372F">
        <w:tc>
          <w:tcPr>
            <w:tcW w:w="2160" w:type="dxa"/>
          </w:tcPr>
          <w:p w14:paraId="10FA0A37" w14:textId="77777777" w:rsidR="00BA787F" w:rsidRPr="00FD0425" w:rsidRDefault="00BA787F" w:rsidP="0073372F">
            <w:pPr>
              <w:pStyle w:val="TAL"/>
              <w:keepNext w:val="0"/>
              <w:keepLines w:val="0"/>
              <w:widowControl w:val="0"/>
              <w:rPr>
                <w:lang w:val="sv-SE" w:eastAsia="ja-JP"/>
              </w:rPr>
            </w:pPr>
            <w:r w:rsidRPr="00FD0425">
              <w:rPr>
                <w:b/>
                <w:bCs/>
                <w:lang w:eastAsia="ja-JP"/>
              </w:rPr>
              <w:t>PDU Session List with data forwarding from the target node</w:t>
            </w:r>
          </w:p>
        </w:tc>
        <w:tc>
          <w:tcPr>
            <w:tcW w:w="1080" w:type="dxa"/>
          </w:tcPr>
          <w:p w14:paraId="63668F09" w14:textId="77777777" w:rsidR="00BA787F" w:rsidRPr="00FD0425" w:rsidRDefault="00BA787F" w:rsidP="0073372F">
            <w:pPr>
              <w:pStyle w:val="TAL"/>
              <w:keepNext w:val="0"/>
              <w:keepLines w:val="0"/>
              <w:widowControl w:val="0"/>
              <w:rPr>
                <w:lang w:eastAsia="ja-JP"/>
              </w:rPr>
            </w:pPr>
          </w:p>
        </w:tc>
        <w:tc>
          <w:tcPr>
            <w:tcW w:w="1080" w:type="dxa"/>
          </w:tcPr>
          <w:p w14:paraId="708A28C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7F4C4D2F" w14:textId="77777777" w:rsidR="00BA787F" w:rsidRPr="00FD0425" w:rsidRDefault="00BA787F" w:rsidP="0073372F">
            <w:pPr>
              <w:pStyle w:val="TAL"/>
              <w:keepNext w:val="0"/>
              <w:keepLines w:val="0"/>
              <w:widowControl w:val="0"/>
              <w:rPr>
                <w:lang w:val="sv-SE" w:eastAsia="ja-JP"/>
              </w:rPr>
            </w:pPr>
          </w:p>
        </w:tc>
        <w:tc>
          <w:tcPr>
            <w:tcW w:w="1728" w:type="dxa"/>
          </w:tcPr>
          <w:p w14:paraId="2D3A0913" w14:textId="77777777" w:rsidR="00BA787F" w:rsidRPr="00FD0425" w:rsidRDefault="00BA787F" w:rsidP="0073372F">
            <w:pPr>
              <w:pStyle w:val="TAL"/>
              <w:keepNext w:val="0"/>
              <w:keepLines w:val="0"/>
              <w:widowControl w:val="0"/>
              <w:rPr>
                <w:lang w:eastAsia="ja-JP"/>
              </w:rPr>
            </w:pPr>
          </w:p>
        </w:tc>
        <w:tc>
          <w:tcPr>
            <w:tcW w:w="1080" w:type="dxa"/>
          </w:tcPr>
          <w:p w14:paraId="267AE14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320AC7E" w14:textId="77777777" w:rsidR="00BA787F" w:rsidRPr="00FD0425" w:rsidRDefault="00BA787F" w:rsidP="0073372F">
            <w:pPr>
              <w:pStyle w:val="TAC"/>
              <w:keepNext w:val="0"/>
              <w:keepLines w:val="0"/>
              <w:widowControl w:val="0"/>
              <w:rPr>
                <w:lang w:eastAsia="ja-JP"/>
              </w:rPr>
            </w:pPr>
          </w:p>
        </w:tc>
      </w:tr>
      <w:tr w:rsidR="00BA787F" w:rsidRPr="00FD0425" w14:paraId="58DFF413" w14:textId="77777777" w:rsidTr="0073372F">
        <w:tc>
          <w:tcPr>
            <w:tcW w:w="2160" w:type="dxa"/>
          </w:tcPr>
          <w:p w14:paraId="644C857B" w14:textId="77777777" w:rsidR="00BA787F" w:rsidRPr="00FD0425" w:rsidRDefault="00BA787F" w:rsidP="0073372F">
            <w:pPr>
              <w:pStyle w:val="TAL"/>
              <w:keepNext w:val="0"/>
              <w:keepLines w:val="0"/>
              <w:widowControl w:val="0"/>
              <w:ind w:left="113"/>
              <w:rPr>
                <w:b/>
                <w:lang w:eastAsia="ja-JP"/>
              </w:rPr>
            </w:pPr>
            <w:r w:rsidRPr="00FD0425">
              <w:rPr>
                <w:lang w:eastAsia="ja-JP"/>
              </w:rPr>
              <w:t>&gt;PDU Session ID</w:t>
            </w:r>
          </w:p>
        </w:tc>
        <w:tc>
          <w:tcPr>
            <w:tcW w:w="1080" w:type="dxa"/>
          </w:tcPr>
          <w:p w14:paraId="66A9A01D"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14706FF9" w14:textId="77777777" w:rsidR="00BA787F" w:rsidRPr="00FD0425" w:rsidRDefault="00BA787F" w:rsidP="0073372F">
            <w:pPr>
              <w:pStyle w:val="TAL"/>
              <w:keepNext w:val="0"/>
              <w:keepLines w:val="0"/>
              <w:widowControl w:val="0"/>
              <w:rPr>
                <w:bCs/>
                <w:i/>
                <w:szCs w:val="18"/>
                <w:lang w:eastAsia="ja-JP"/>
              </w:rPr>
            </w:pPr>
          </w:p>
        </w:tc>
        <w:tc>
          <w:tcPr>
            <w:tcW w:w="1512" w:type="dxa"/>
          </w:tcPr>
          <w:p w14:paraId="38846B77" w14:textId="77777777" w:rsidR="00BA787F" w:rsidRPr="00FD0425" w:rsidRDefault="00BA787F" w:rsidP="0073372F">
            <w:pPr>
              <w:pStyle w:val="TAL"/>
              <w:keepNext w:val="0"/>
              <w:keepLines w:val="0"/>
              <w:widowControl w:val="0"/>
              <w:rPr>
                <w:lang w:eastAsia="ja-JP"/>
              </w:rPr>
            </w:pPr>
            <w:r w:rsidRPr="00FD0425">
              <w:rPr>
                <w:lang w:eastAsia="ja-JP"/>
              </w:rPr>
              <w:t>9.2.3.18</w:t>
            </w:r>
          </w:p>
        </w:tc>
        <w:tc>
          <w:tcPr>
            <w:tcW w:w="1728" w:type="dxa"/>
          </w:tcPr>
          <w:p w14:paraId="4B1B7D0F" w14:textId="77777777" w:rsidR="00BA787F" w:rsidRPr="00FD0425" w:rsidRDefault="00BA787F" w:rsidP="0073372F">
            <w:pPr>
              <w:pStyle w:val="TAL"/>
              <w:keepNext w:val="0"/>
              <w:keepLines w:val="0"/>
              <w:widowControl w:val="0"/>
              <w:rPr>
                <w:iCs/>
                <w:lang w:eastAsia="ja-JP"/>
              </w:rPr>
            </w:pPr>
          </w:p>
        </w:tc>
        <w:tc>
          <w:tcPr>
            <w:tcW w:w="1080" w:type="dxa"/>
          </w:tcPr>
          <w:p w14:paraId="78999791"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37587DD4" w14:textId="77777777" w:rsidR="00BA787F" w:rsidRPr="00FD0425" w:rsidRDefault="00BA787F" w:rsidP="0073372F">
            <w:pPr>
              <w:pStyle w:val="TAC"/>
              <w:keepNext w:val="0"/>
              <w:keepLines w:val="0"/>
              <w:widowControl w:val="0"/>
              <w:rPr>
                <w:iCs/>
                <w:lang w:eastAsia="ja-JP"/>
              </w:rPr>
            </w:pPr>
          </w:p>
        </w:tc>
      </w:tr>
      <w:tr w:rsidR="00BA787F" w:rsidRPr="00FD0425" w14:paraId="6B7C1C7D" w14:textId="77777777" w:rsidTr="0073372F">
        <w:tc>
          <w:tcPr>
            <w:tcW w:w="2160" w:type="dxa"/>
          </w:tcPr>
          <w:p w14:paraId="22A35060" w14:textId="77777777" w:rsidR="00BA787F" w:rsidRPr="00FD0425" w:rsidRDefault="00BA787F" w:rsidP="0073372F">
            <w:pPr>
              <w:pStyle w:val="TAL"/>
              <w:keepNext w:val="0"/>
              <w:keepLines w:val="0"/>
              <w:widowControl w:val="0"/>
              <w:ind w:left="113"/>
              <w:rPr>
                <w:lang w:eastAsia="ja-JP"/>
              </w:rPr>
            </w:pPr>
            <w:r w:rsidRPr="00FD0425">
              <w:rPr>
                <w:lang w:eastAsia="ja-JP"/>
              </w:rPr>
              <w:t>&gt;Data Forwarding Info from target NG-RAN node</w:t>
            </w:r>
          </w:p>
        </w:tc>
        <w:tc>
          <w:tcPr>
            <w:tcW w:w="1080" w:type="dxa"/>
          </w:tcPr>
          <w:p w14:paraId="6E4F33AF" w14:textId="77777777" w:rsidR="00BA787F" w:rsidRPr="00FD0425" w:rsidRDefault="00AF17DF" w:rsidP="0073372F">
            <w:pPr>
              <w:pStyle w:val="TAL"/>
              <w:keepNext w:val="0"/>
              <w:keepLines w:val="0"/>
              <w:widowControl w:val="0"/>
              <w:rPr>
                <w:lang w:eastAsia="ja-JP"/>
              </w:rPr>
            </w:pPr>
            <w:r>
              <w:rPr>
                <w:lang w:eastAsia="ja-JP"/>
              </w:rPr>
              <w:t>M</w:t>
            </w:r>
          </w:p>
        </w:tc>
        <w:tc>
          <w:tcPr>
            <w:tcW w:w="1080" w:type="dxa"/>
          </w:tcPr>
          <w:p w14:paraId="6F7EC558" w14:textId="77777777" w:rsidR="00BA787F" w:rsidRPr="00FD0425" w:rsidRDefault="00BA787F" w:rsidP="0073372F">
            <w:pPr>
              <w:pStyle w:val="TAL"/>
              <w:keepNext w:val="0"/>
              <w:keepLines w:val="0"/>
              <w:widowControl w:val="0"/>
              <w:rPr>
                <w:bCs/>
                <w:i/>
                <w:szCs w:val="18"/>
                <w:lang w:eastAsia="ja-JP"/>
              </w:rPr>
            </w:pPr>
          </w:p>
        </w:tc>
        <w:tc>
          <w:tcPr>
            <w:tcW w:w="1512" w:type="dxa"/>
          </w:tcPr>
          <w:p w14:paraId="6D65BC13" w14:textId="77777777" w:rsidR="00BA787F" w:rsidRPr="00FD0425" w:rsidRDefault="00BA787F" w:rsidP="0073372F">
            <w:pPr>
              <w:pStyle w:val="TAL"/>
              <w:keepNext w:val="0"/>
              <w:keepLines w:val="0"/>
              <w:widowControl w:val="0"/>
              <w:rPr>
                <w:lang w:eastAsia="ja-JP"/>
              </w:rPr>
            </w:pPr>
            <w:r w:rsidRPr="00FD0425">
              <w:rPr>
                <w:lang w:eastAsia="ja-JP"/>
              </w:rPr>
              <w:t>9.2.1.16</w:t>
            </w:r>
          </w:p>
        </w:tc>
        <w:tc>
          <w:tcPr>
            <w:tcW w:w="1728" w:type="dxa"/>
          </w:tcPr>
          <w:p w14:paraId="72ED0F86" w14:textId="77777777" w:rsidR="00BA787F" w:rsidRPr="00FD0425" w:rsidRDefault="00BA787F" w:rsidP="0073372F">
            <w:pPr>
              <w:pStyle w:val="TAL"/>
              <w:keepNext w:val="0"/>
              <w:keepLines w:val="0"/>
              <w:widowControl w:val="0"/>
              <w:rPr>
                <w:iCs/>
                <w:lang w:eastAsia="ja-JP"/>
              </w:rPr>
            </w:pPr>
          </w:p>
        </w:tc>
        <w:tc>
          <w:tcPr>
            <w:tcW w:w="1080" w:type="dxa"/>
          </w:tcPr>
          <w:p w14:paraId="0B7973C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D5C5D82" w14:textId="77777777" w:rsidR="00BA787F" w:rsidRPr="00FD0425" w:rsidRDefault="00BA787F" w:rsidP="0073372F">
            <w:pPr>
              <w:pStyle w:val="TAC"/>
              <w:keepNext w:val="0"/>
              <w:keepLines w:val="0"/>
              <w:widowControl w:val="0"/>
              <w:rPr>
                <w:iCs/>
                <w:lang w:eastAsia="ja-JP"/>
              </w:rPr>
            </w:pPr>
          </w:p>
        </w:tc>
      </w:tr>
      <w:tr w:rsidR="00BA787F" w:rsidRPr="00FD0425" w14:paraId="3ED6EB84" w14:textId="77777777" w:rsidTr="0073372F">
        <w:tc>
          <w:tcPr>
            <w:tcW w:w="2160" w:type="dxa"/>
          </w:tcPr>
          <w:p w14:paraId="135DE691" w14:textId="77777777" w:rsidR="00BA787F" w:rsidRPr="00FD0425" w:rsidRDefault="00BA787F" w:rsidP="0073372F">
            <w:pPr>
              <w:pStyle w:val="TAL"/>
              <w:keepNext w:val="0"/>
              <w:keepLines w:val="0"/>
              <w:widowControl w:val="0"/>
              <w:ind w:left="113"/>
              <w:rPr>
                <w:lang w:eastAsia="ja-JP"/>
              </w:rPr>
            </w:pPr>
            <w:r w:rsidRPr="00FD0425">
              <w:rPr>
                <w:lang w:eastAsia="ja-JP"/>
              </w:rPr>
              <w:t>&gt;DRB IDs taken into use</w:t>
            </w:r>
          </w:p>
        </w:tc>
        <w:tc>
          <w:tcPr>
            <w:tcW w:w="1080" w:type="dxa"/>
          </w:tcPr>
          <w:p w14:paraId="14630598"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Pr>
          <w:p w14:paraId="35DA658C" w14:textId="77777777" w:rsidR="00BA787F" w:rsidRPr="00FD0425" w:rsidRDefault="00BA787F" w:rsidP="0073372F">
            <w:pPr>
              <w:pStyle w:val="TAL"/>
              <w:keepNext w:val="0"/>
              <w:keepLines w:val="0"/>
              <w:widowControl w:val="0"/>
              <w:rPr>
                <w:bCs/>
                <w:i/>
                <w:szCs w:val="18"/>
                <w:lang w:eastAsia="ja-JP"/>
              </w:rPr>
            </w:pPr>
          </w:p>
        </w:tc>
        <w:tc>
          <w:tcPr>
            <w:tcW w:w="1512" w:type="dxa"/>
          </w:tcPr>
          <w:p w14:paraId="167670B9"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8CF19E9" w14:textId="77777777" w:rsidR="00BA787F" w:rsidRPr="00FD0425" w:rsidRDefault="00BA787F"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1C21DC09" w14:textId="77777777" w:rsidR="00BA787F" w:rsidRPr="00FD0425" w:rsidRDefault="00BA787F" w:rsidP="0073372F">
            <w:pPr>
              <w:pStyle w:val="TAC"/>
              <w:keepNext w:val="0"/>
              <w:keepLines w:val="0"/>
              <w:widowControl w:val="0"/>
              <w:rPr>
                <w:lang w:eastAsia="ja-JP"/>
              </w:rPr>
            </w:pPr>
            <w:r w:rsidRPr="00FD0425">
              <w:rPr>
                <w:iCs/>
                <w:lang w:eastAsia="ja-JP"/>
              </w:rPr>
              <w:t>YES</w:t>
            </w:r>
          </w:p>
        </w:tc>
        <w:tc>
          <w:tcPr>
            <w:tcW w:w="1080" w:type="dxa"/>
          </w:tcPr>
          <w:p w14:paraId="5A02F752" w14:textId="77777777" w:rsidR="00BA787F" w:rsidRPr="00FD0425" w:rsidRDefault="00BA787F" w:rsidP="0073372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73372F">
      <w:pPr>
        <w:widowControl w:val="0"/>
        <w:rPr>
          <w:lang w:val="fr-FR"/>
        </w:rPr>
      </w:pPr>
    </w:p>
    <w:p w14:paraId="6B91030F" w14:textId="77777777" w:rsidR="00F02090" w:rsidRPr="00FD0425" w:rsidRDefault="00F02090" w:rsidP="0073372F">
      <w:pPr>
        <w:pStyle w:val="Heading4"/>
        <w:keepNext w:val="0"/>
        <w:keepLines w:val="0"/>
        <w:widowControl w:val="0"/>
      </w:pPr>
      <w:bookmarkStart w:id="5083" w:name="_CR9_2_1_26"/>
      <w:bookmarkStart w:id="5084" w:name="_Toc20955262"/>
      <w:bookmarkStart w:id="5085" w:name="_Toc29991459"/>
      <w:bookmarkStart w:id="5086" w:name="_Toc36555859"/>
      <w:bookmarkStart w:id="5087" w:name="_Toc44497579"/>
      <w:bookmarkStart w:id="5088" w:name="_Toc45107967"/>
      <w:bookmarkStart w:id="5089" w:name="_Toc45901587"/>
      <w:bookmarkStart w:id="5090" w:name="_Toc51850666"/>
      <w:bookmarkStart w:id="5091" w:name="_Toc56693669"/>
      <w:bookmarkStart w:id="5092" w:name="_Toc64447212"/>
      <w:bookmarkStart w:id="5093" w:name="_Toc66286706"/>
      <w:bookmarkStart w:id="5094" w:name="_Toc74151401"/>
      <w:bookmarkStart w:id="5095" w:name="_Toc88653873"/>
      <w:bookmarkStart w:id="5096" w:name="_Toc97904229"/>
      <w:bookmarkStart w:id="5097" w:name="_Toc105175270"/>
      <w:bookmarkStart w:id="5098" w:name="_Toc113826300"/>
      <w:bookmarkStart w:id="5099" w:name="_Toc175586882"/>
      <w:bookmarkEnd w:id="5083"/>
      <w:r w:rsidRPr="00FD0425">
        <w:t>9.2.1.26</w:t>
      </w:r>
      <w:r w:rsidRPr="00FD0425">
        <w:tab/>
        <w:t>PDU Session List with Cause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352F3AEE" w14:textId="77777777" w:rsidR="00F02090" w:rsidRPr="00FD0425" w:rsidRDefault="00F02090" w:rsidP="0073372F">
      <w:pPr>
        <w:widowControl w:val="0"/>
      </w:pPr>
      <w:r w:rsidRPr="00FD0425">
        <w:t>This IE contains a list of PDU Sessions, a cause may accompany each list element.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1DA5216" w14:textId="77777777" w:rsidTr="0073372F">
        <w:trPr>
          <w:tblHeader/>
        </w:trPr>
        <w:tc>
          <w:tcPr>
            <w:tcW w:w="2448" w:type="dxa"/>
          </w:tcPr>
          <w:p w14:paraId="6FF49D3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3F4D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96766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849E58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5F6384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73372F">
        <w:tc>
          <w:tcPr>
            <w:tcW w:w="2448" w:type="dxa"/>
          </w:tcPr>
          <w:p w14:paraId="0F8C02B7"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73372F">
            <w:pPr>
              <w:pStyle w:val="TAL"/>
              <w:keepNext w:val="0"/>
              <w:keepLines w:val="0"/>
              <w:widowControl w:val="0"/>
              <w:rPr>
                <w:lang w:eastAsia="ja-JP"/>
              </w:rPr>
            </w:pPr>
          </w:p>
        </w:tc>
        <w:tc>
          <w:tcPr>
            <w:tcW w:w="1440" w:type="dxa"/>
          </w:tcPr>
          <w:p w14:paraId="00FF589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5EF545DB" w14:textId="77777777" w:rsidR="00F02090" w:rsidRPr="00FD0425" w:rsidRDefault="00F02090" w:rsidP="0073372F">
            <w:pPr>
              <w:pStyle w:val="TAL"/>
              <w:keepNext w:val="0"/>
              <w:keepLines w:val="0"/>
              <w:widowControl w:val="0"/>
              <w:rPr>
                <w:lang w:val="sv-SE" w:eastAsia="ja-JP"/>
              </w:rPr>
            </w:pPr>
          </w:p>
        </w:tc>
        <w:tc>
          <w:tcPr>
            <w:tcW w:w="2880" w:type="dxa"/>
          </w:tcPr>
          <w:p w14:paraId="0285CF96" w14:textId="77777777" w:rsidR="00F02090" w:rsidRPr="00FD0425" w:rsidRDefault="00F02090" w:rsidP="0073372F">
            <w:pPr>
              <w:pStyle w:val="TAL"/>
              <w:keepNext w:val="0"/>
              <w:keepLines w:val="0"/>
              <w:widowControl w:val="0"/>
              <w:rPr>
                <w:lang w:eastAsia="ja-JP"/>
              </w:rPr>
            </w:pPr>
          </w:p>
        </w:tc>
      </w:tr>
      <w:tr w:rsidR="00F02090" w:rsidRPr="00FD0425" w14:paraId="6F07E5D1" w14:textId="77777777" w:rsidTr="0073372F">
        <w:tc>
          <w:tcPr>
            <w:tcW w:w="2448" w:type="dxa"/>
          </w:tcPr>
          <w:p w14:paraId="6328772F"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6AF5EDC1" w14:textId="77777777" w:rsidR="00F02090" w:rsidRPr="00FD0425" w:rsidRDefault="00F02090" w:rsidP="0073372F">
            <w:pPr>
              <w:pStyle w:val="TAL"/>
              <w:keepNext w:val="0"/>
              <w:keepLines w:val="0"/>
              <w:widowControl w:val="0"/>
              <w:rPr>
                <w:bCs/>
                <w:i/>
                <w:szCs w:val="18"/>
                <w:lang w:eastAsia="ja-JP"/>
              </w:rPr>
            </w:pPr>
          </w:p>
        </w:tc>
        <w:tc>
          <w:tcPr>
            <w:tcW w:w="1872" w:type="dxa"/>
          </w:tcPr>
          <w:p w14:paraId="77AEE35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0B55A0D6" w14:textId="77777777" w:rsidR="00F02090" w:rsidRPr="00FD0425" w:rsidRDefault="00F02090" w:rsidP="0073372F">
            <w:pPr>
              <w:pStyle w:val="TAL"/>
              <w:keepNext w:val="0"/>
              <w:keepLines w:val="0"/>
              <w:widowControl w:val="0"/>
              <w:rPr>
                <w:iCs/>
                <w:lang w:eastAsia="ja-JP"/>
              </w:rPr>
            </w:pPr>
          </w:p>
        </w:tc>
      </w:tr>
      <w:tr w:rsidR="00F02090" w:rsidRPr="00FD0425" w14:paraId="09D59AB1" w14:textId="77777777" w:rsidTr="0073372F">
        <w:tc>
          <w:tcPr>
            <w:tcW w:w="2448" w:type="dxa"/>
          </w:tcPr>
          <w:p w14:paraId="1D0865FC"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53F8B70E" w14:textId="77777777" w:rsidR="00F02090" w:rsidRPr="00FD0425" w:rsidRDefault="00F02090" w:rsidP="0073372F">
            <w:pPr>
              <w:pStyle w:val="TAL"/>
              <w:keepNext w:val="0"/>
              <w:keepLines w:val="0"/>
              <w:widowControl w:val="0"/>
              <w:rPr>
                <w:bCs/>
                <w:i/>
                <w:szCs w:val="18"/>
                <w:lang w:eastAsia="ja-JP"/>
              </w:rPr>
            </w:pPr>
          </w:p>
        </w:tc>
        <w:tc>
          <w:tcPr>
            <w:tcW w:w="1872" w:type="dxa"/>
          </w:tcPr>
          <w:p w14:paraId="07938827"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1DB0181" w14:textId="77777777" w:rsidR="00F02090" w:rsidRPr="00FD0425" w:rsidRDefault="00F02090" w:rsidP="0073372F">
            <w:pPr>
              <w:pStyle w:val="TAL"/>
              <w:keepNext w:val="0"/>
              <w:keepLines w:val="0"/>
              <w:widowControl w:val="0"/>
              <w:rPr>
                <w:iCs/>
                <w:lang w:eastAsia="ja-JP"/>
              </w:rPr>
            </w:pPr>
          </w:p>
        </w:tc>
      </w:tr>
    </w:tbl>
    <w:p w14:paraId="629C303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73372F">
      <w:pPr>
        <w:widowControl w:val="0"/>
        <w:rPr>
          <w:lang w:val="fr-FR"/>
        </w:rPr>
      </w:pPr>
    </w:p>
    <w:p w14:paraId="2FD5435A" w14:textId="77777777" w:rsidR="00F02090" w:rsidRPr="00FD0425" w:rsidRDefault="00F02090" w:rsidP="0073372F">
      <w:pPr>
        <w:pStyle w:val="Heading4"/>
        <w:keepNext w:val="0"/>
        <w:keepLines w:val="0"/>
        <w:widowControl w:val="0"/>
      </w:pPr>
      <w:bookmarkStart w:id="5100" w:name="_CR9_2_1_27"/>
      <w:bookmarkStart w:id="5101" w:name="_Toc20955263"/>
      <w:bookmarkStart w:id="5102" w:name="_Toc29991460"/>
      <w:bookmarkStart w:id="5103" w:name="_Toc36555860"/>
      <w:bookmarkStart w:id="5104" w:name="_Toc44497580"/>
      <w:bookmarkStart w:id="5105" w:name="_Toc45107968"/>
      <w:bookmarkStart w:id="5106" w:name="_Toc45901588"/>
      <w:bookmarkStart w:id="5107" w:name="_Toc51850667"/>
      <w:bookmarkStart w:id="5108" w:name="_Toc56693670"/>
      <w:bookmarkStart w:id="5109" w:name="_Toc64447213"/>
      <w:bookmarkStart w:id="5110" w:name="_Toc66286707"/>
      <w:bookmarkStart w:id="5111" w:name="_Toc74151402"/>
      <w:bookmarkStart w:id="5112" w:name="_Toc88653874"/>
      <w:bookmarkStart w:id="5113" w:name="_Toc97904230"/>
      <w:bookmarkStart w:id="5114" w:name="_Toc105175271"/>
      <w:bookmarkStart w:id="5115" w:name="_Toc113826301"/>
      <w:bookmarkStart w:id="5116" w:name="_Toc175586883"/>
      <w:bookmarkEnd w:id="5100"/>
      <w:r w:rsidRPr="00FD0425">
        <w:t>9.2.1.27</w:t>
      </w:r>
      <w:r w:rsidRPr="00FD0425">
        <w:tab/>
        <w:t>PDU Session List</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2385A811" w14:textId="77777777" w:rsidR="00F02090" w:rsidRPr="00FD0425" w:rsidRDefault="00F02090" w:rsidP="0073372F">
      <w:pPr>
        <w:widowControl w:val="0"/>
      </w:pPr>
      <w:r w:rsidRPr="00FD0425">
        <w:t>This IE contains a list of PDU sessions.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C283F16" w14:textId="77777777" w:rsidTr="00140708">
        <w:trPr>
          <w:tblHeader/>
        </w:trPr>
        <w:tc>
          <w:tcPr>
            <w:tcW w:w="2448" w:type="dxa"/>
          </w:tcPr>
          <w:p w14:paraId="598D5BE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0AC06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A84C87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30BB09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28324D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5926E2">
        <w:tc>
          <w:tcPr>
            <w:tcW w:w="2448" w:type="dxa"/>
          </w:tcPr>
          <w:p w14:paraId="2F09350B"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73372F">
            <w:pPr>
              <w:pStyle w:val="TAL"/>
              <w:keepNext w:val="0"/>
              <w:keepLines w:val="0"/>
              <w:widowControl w:val="0"/>
              <w:rPr>
                <w:lang w:eastAsia="ja-JP"/>
              </w:rPr>
            </w:pPr>
          </w:p>
        </w:tc>
        <w:tc>
          <w:tcPr>
            <w:tcW w:w="1440" w:type="dxa"/>
          </w:tcPr>
          <w:p w14:paraId="591740E6"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6C21A3D3" w14:textId="77777777" w:rsidR="00F02090" w:rsidRPr="00FD0425" w:rsidRDefault="00F02090" w:rsidP="0073372F">
            <w:pPr>
              <w:pStyle w:val="TAL"/>
              <w:keepNext w:val="0"/>
              <w:keepLines w:val="0"/>
              <w:widowControl w:val="0"/>
              <w:rPr>
                <w:lang w:val="sv-SE" w:eastAsia="ja-JP"/>
              </w:rPr>
            </w:pPr>
          </w:p>
        </w:tc>
        <w:tc>
          <w:tcPr>
            <w:tcW w:w="2880" w:type="dxa"/>
          </w:tcPr>
          <w:p w14:paraId="6196C18C" w14:textId="77777777" w:rsidR="00F02090" w:rsidRPr="00FD0425" w:rsidRDefault="00F02090" w:rsidP="0073372F">
            <w:pPr>
              <w:pStyle w:val="TAL"/>
              <w:keepNext w:val="0"/>
              <w:keepLines w:val="0"/>
              <w:widowControl w:val="0"/>
              <w:rPr>
                <w:lang w:eastAsia="ja-JP"/>
              </w:rPr>
            </w:pPr>
          </w:p>
        </w:tc>
      </w:tr>
      <w:tr w:rsidR="00F02090" w:rsidRPr="00FD0425" w14:paraId="7F77EDF2" w14:textId="77777777" w:rsidTr="005926E2">
        <w:tc>
          <w:tcPr>
            <w:tcW w:w="2448" w:type="dxa"/>
          </w:tcPr>
          <w:p w14:paraId="6A000C73"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2925C63C" w14:textId="77777777" w:rsidR="00F02090" w:rsidRPr="00FD0425" w:rsidRDefault="00F02090" w:rsidP="0073372F">
            <w:pPr>
              <w:pStyle w:val="TAL"/>
              <w:keepNext w:val="0"/>
              <w:keepLines w:val="0"/>
              <w:widowControl w:val="0"/>
              <w:rPr>
                <w:bCs/>
                <w:i/>
                <w:szCs w:val="18"/>
                <w:lang w:eastAsia="ja-JP"/>
              </w:rPr>
            </w:pPr>
          </w:p>
        </w:tc>
        <w:tc>
          <w:tcPr>
            <w:tcW w:w="1872" w:type="dxa"/>
          </w:tcPr>
          <w:p w14:paraId="2932C4E3"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1BB8112F" w14:textId="77777777" w:rsidR="00F02090" w:rsidRPr="00FD0425" w:rsidRDefault="00F02090" w:rsidP="0073372F">
            <w:pPr>
              <w:pStyle w:val="TAL"/>
              <w:keepNext w:val="0"/>
              <w:keepLines w:val="0"/>
              <w:widowControl w:val="0"/>
              <w:rPr>
                <w:iCs/>
                <w:lang w:eastAsia="ja-JP"/>
              </w:rPr>
            </w:pPr>
          </w:p>
        </w:tc>
      </w:tr>
    </w:tbl>
    <w:p w14:paraId="36F04DC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73372F">
      <w:pPr>
        <w:widowControl w:val="0"/>
        <w:rPr>
          <w:lang w:val="fr-FR"/>
        </w:rPr>
      </w:pPr>
    </w:p>
    <w:p w14:paraId="5EEFF995" w14:textId="77777777" w:rsidR="00F02090" w:rsidRPr="00FD0425" w:rsidRDefault="00F02090" w:rsidP="0073372F">
      <w:pPr>
        <w:pStyle w:val="Heading4"/>
        <w:keepNext w:val="0"/>
        <w:keepLines w:val="0"/>
        <w:widowControl w:val="0"/>
      </w:pPr>
      <w:bookmarkStart w:id="5117" w:name="_CR9_2_1_28"/>
      <w:bookmarkStart w:id="5118" w:name="_Toc20955264"/>
      <w:bookmarkStart w:id="5119" w:name="_Toc29991461"/>
      <w:bookmarkStart w:id="5120" w:name="_Toc36555861"/>
      <w:bookmarkStart w:id="5121" w:name="_Toc44497581"/>
      <w:bookmarkStart w:id="5122" w:name="_Toc45107969"/>
      <w:bookmarkStart w:id="5123" w:name="_Toc45901589"/>
      <w:bookmarkStart w:id="5124" w:name="_Toc51850668"/>
      <w:bookmarkStart w:id="5125" w:name="_Toc56693671"/>
      <w:bookmarkStart w:id="5126" w:name="_Toc64447214"/>
      <w:bookmarkStart w:id="5127" w:name="_Toc66286708"/>
      <w:bookmarkStart w:id="5128" w:name="_Toc74151403"/>
      <w:bookmarkStart w:id="5129" w:name="_Toc88653875"/>
      <w:bookmarkStart w:id="5130" w:name="_Toc97904231"/>
      <w:bookmarkStart w:id="5131" w:name="_Toc105175272"/>
      <w:bookmarkStart w:id="5132" w:name="_Toc113826302"/>
      <w:bookmarkStart w:id="5133" w:name="_Toc175586884"/>
      <w:bookmarkEnd w:id="5117"/>
      <w:r w:rsidRPr="00FD0425">
        <w:t>9.2.1.28</w:t>
      </w:r>
      <w:r w:rsidRPr="00FD0425">
        <w:tab/>
        <w:t>DRB List with Cause</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3746AA76" w14:textId="77777777" w:rsidR="00F02090" w:rsidRPr="00FD0425" w:rsidRDefault="00F02090" w:rsidP="0073372F">
      <w:pPr>
        <w:widowControl w:val="0"/>
      </w:pPr>
      <w:r w:rsidRPr="00FD0425">
        <w:t>This IE contains a list of DRBs, a cause may accompany each list element.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1581E9" w14:textId="77777777" w:rsidTr="005926E2">
        <w:tc>
          <w:tcPr>
            <w:tcW w:w="2448" w:type="dxa"/>
          </w:tcPr>
          <w:p w14:paraId="2D0648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524F6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6177EB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E65441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6DF1173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5926E2">
        <w:tc>
          <w:tcPr>
            <w:tcW w:w="2448" w:type="dxa"/>
          </w:tcPr>
          <w:p w14:paraId="3525A023" w14:textId="77777777" w:rsidR="00F02090" w:rsidRPr="00FD0425" w:rsidRDefault="00F02090" w:rsidP="0073372F">
            <w:pPr>
              <w:pStyle w:val="TAL"/>
              <w:keepNext w:val="0"/>
              <w:keepLines w:val="0"/>
              <w:widowControl w:val="0"/>
              <w:rPr>
                <w:lang w:val="sv-SE" w:eastAsia="ja-JP"/>
              </w:rPr>
            </w:pPr>
            <w:r w:rsidRPr="00FD0425">
              <w:rPr>
                <w:b/>
                <w:bCs/>
                <w:lang w:eastAsia="ja-JP"/>
              </w:rPr>
              <w:t>DRB List with Cause</w:t>
            </w:r>
          </w:p>
        </w:tc>
        <w:tc>
          <w:tcPr>
            <w:tcW w:w="1080" w:type="dxa"/>
          </w:tcPr>
          <w:p w14:paraId="7F7D260B" w14:textId="77777777" w:rsidR="00F02090" w:rsidRPr="00FD0425" w:rsidRDefault="00F02090" w:rsidP="0073372F">
            <w:pPr>
              <w:pStyle w:val="TAL"/>
              <w:keepNext w:val="0"/>
              <w:keepLines w:val="0"/>
              <w:widowControl w:val="0"/>
              <w:rPr>
                <w:lang w:eastAsia="ja-JP"/>
              </w:rPr>
            </w:pPr>
          </w:p>
        </w:tc>
        <w:tc>
          <w:tcPr>
            <w:tcW w:w="1440" w:type="dxa"/>
          </w:tcPr>
          <w:p w14:paraId="7F29713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73E89F72" w14:textId="77777777" w:rsidR="00F02090" w:rsidRPr="00FD0425" w:rsidRDefault="00F02090" w:rsidP="0073372F">
            <w:pPr>
              <w:pStyle w:val="TAL"/>
              <w:keepNext w:val="0"/>
              <w:keepLines w:val="0"/>
              <w:widowControl w:val="0"/>
              <w:rPr>
                <w:lang w:val="sv-SE" w:eastAsia="ja-JP"/>
              </w:rPr>
            </w:pPr>
          </w:p>
        </w:tc>
        <w:tc>
          <w:tcPr>
            <w:tcW w:w="2880" w:type="dxa"/>
          </w:tcPr>
          <w:p w14:paraId="3E39C43C" w14:textId="77777777" w:rsidR="00F02090" w:rsidRPr="00FD0425" w:rsidRDefault="00F02090" w:rsidP="0073372F">
            <w:pPr>
              <w:pStyle w:val="TAL"/>
              <w:keepNext w:val="0"/>
              <w:keepLines w:val="0"/>
              <w:widowControl w:val="0"/>
              <w:rPr>
                <w:lang w:eastAsia="ja-JP"/>
              </w:rPr>
            </w:pPr>
          </w:p>
        </w:tc>
      </w:tr>
      <w:tr w:rsidR="00F02090" w:rsidRPr="00FD0425" w14:paraId="294109A4" w14:textId="77777777" w:rsidTr="005926E2">
        <w:tc>
          <w:tcPr>
            <w:tcW w:w="2448" w:type="dxa"/>
          </w:tcPr>
          <w:p w14:paraId="6F40A489"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1DF5196D"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EDD3599" w14:textId="77777777" w:rsidR="00F02090" w:rsidRPr="00FD0425" w:rsidRDefault="00F02090" w:rsidP="0073372F">
            <w:pPr>
              <w:pStyle w:val="TAL"/>
              <w:keepNext w:val="0"/>
              <w:keepLines w:val="0"/>
              <w:widowControl w:val="0"/>
              <w:rPr>
                <w:bCs/>
                <w:i/>
                <w:szCs w:val="18"/>
                <w:lang w:eastAsia="ja-JP"/>
              </w:rPr>
            </w:pPr>
          </w:p>
        </w:tc>
        <w:tc>
          <w:tcPr>
            <w:tcW w:w="1872" w:type="dxa"/>
          </w:tcPr>
          <w:p w14:paraId="675E27F7"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22301276" w14:textId="77777777" w:rsidR="00F02090" w:rsidRPr="00FD0425" w:rsidRDefault="00F02090" w:rsidP="0073372F">
            <w:pPr>
              <w:pStyle w:val="TAL"/>
              <w:keepNext w:val="0"/>
              <w:keepLines w:val="0"/>
              <w:widowControl w:val="0"/>
              <w:rPr>
                <w:iCs/>
                <w:lang w:eastAsia="ja-JP"/>
              </w:rPr>
            </w:pPr>
          </w:p>
        </w:tc>
      </w:tr>
      <w:tr w:rsidR="00F02090" w:rsidRPr="00FD0425" w14:paraId="599B193B" w14:textId="77777777" w:rsidTr="005926E2">
        <w:tc>
          <w:tcPr>
            <w:tcW w:w="2448" w:type="dxa"/>
          </w:tcPr>
          <w:p w14:paraId="3F1BAB13"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237ED1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32D189A" w14:textId="77777777" w:rsidR="00F02090" w:rsidRPr="00FD0425" w:rsidRDefault="00F02090" w:rsidP="0073372F">
            <w:pPr>
              <w:pStyle w:val="TAL"/>
              <w:keepNext w:val="0"/>
              <w:keepLines w:val="0"/>
              <w:widowControl w:val="0"/>
              <w:rPr>
                <w:bCs/>
                <w:i/>
                <w:szCs w:val="18"/>
                <w:lang w:eastAsia="ja-JP"/>
              </w:rPr>
            </w:pPr>
          </w:p>
        </w:tc>
        <w:tc>
          <w:tcPr>
            <w:tcW w:w="1872" w:type="dxa"/>
          </w:tcPr>
          <w:p w14:paraId="04159BD3"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C0792E4" w14:textId="77777777" w:rsidR="00F02090" w:rsidRPr="00FD0425" w:rsidRDefault="00F02090" w:rsidP="0073372F">
            <w:pPr>
              <w:pStyle w:val="TAL"/>
              <w:keepNext w:val="0"/>
              <w:keepLines w:val="0"/>
              <w:widowControl w:val="0"/>
              <w:rPr>
                <w:iCs/>
                <w:lang w:eastAsia="ja-JP"/>
              </w:rPr>
            </w:pPr>
          </w:p>
        </w:tc>
      </w:tr>
      <w:tr w:rsidR="00F02090" w:rsidRPr="00FD0425" w14:paraId="15273CBA" w14:textId="77777777" w:rsidTr="005926E2">
        <w:tc>
          <w:tcPr>
            <w:tcW w:w="2448" w:type="dxa"/>
          </w:tcPr>
          <w:p w14:paraId="2E23D58F"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&gt;RLC Mode</w:t>
            </w:r>
          </w:p>
        </w:tc>
        <w:tc>
          <w:tcPr>
            <w:tcW w:w="1080" w:type="dxa"/>
          </w:tcPr>
          <w:p w14:paraId="2FC4A2B8"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25A34988" w14:textId="77777777" w:rsidR="00F02090" w:rsidRPr="00FD0425" w:rsidRDefault="00F02090" w:rsidP="0073372F">
            <w:pPr>
              <w:pStyle w:val="TAL"/>
              <w:keepNext w:val="0"/>
              <w:keepLines w:val="0"/>
              <w:widowControl w:val="0"/>
              <w:rPr>
                <w:bCs/>
                <w:i/>
                <w:szCs w:val="18"/>
                <w:lang w:eastAsia="ja-JP"/>
              </w:rPr>
            </w:pPr>
          </w:p>
        </w:tc>
        <w:tc>
          <w:tcPr>
            <w:tcW w:w="1872" w:type="dxa"/>
          </w:tcPr>
          <w:p w14:paraId="0448B456" w14:textId="77777777" w:rsidR="00F02090" w:rsidRPr="00FD0425" w:rsidRDefault="00F02090" w:rsidP="0073372F">
            <w:pPr>
              <w:pStyle w:val="TAL"/>
              <w:keepNext w:val="0"/>
              <w:keepLines w:val="0"/>
              <w:widowControl w:val="0"/>
              <w:rPr>
                <w:lang w:eastAsia="ja-JP"/>
              </w:rPr>
            </w:pPr>
            <w:r w:rsidRPr="00FD0425">
              <w:rPr>
                <w:rFonts w:eastAsia="Batang"/>
                <w:lang w:eastAsia="ja-JP"/>
              </w:rPr>
              <w:t>9.2.3.28</w:t>
            </w:r>
          </w:p>
        </w:tc>
        <w:tc>
          <w:tcPr>
            <w:tcW w:w="2880" w:type="dxa"/>
          </w:tcPr>
          <w:p w14:paraId="743AF71E" w14:textId="77777777" w:rsidR="00F02090" w:rsidRPr="00FD0425" w:rsidRDefault="00F02090" w:rsidP="0073372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73372F">
      <w:pPr>
        <w:widowControl w:val="0"/>
        <w:rPr>
          <w:lang w:val="fr-FR"/>
        </w:rPr>
      </w:pPr>
    </w:p>
    <w:p w14:paraId="4129E39B" w14:textId="77777777" w:rsidR="00F02090" w:rsidRPr="00FD0425" w:rsidRDefault="00F02090" w:rsidP="0073372F">
      <w:pPr>
        <w:pStyle w:val="Heading4"/>
        <w:keepNext w:val="0"/>
        <w:keepLines w:val="0"/>
        <w:widowControl w:val="0"/>
      </w:pPr>
      <w:bookmarkStart w:id="5134" w:name="_CR9_2_1_29"/>
      <w:bookmarkStart w:id="5135" w:name="_Toc20955265"/>
      <w:bookmarkStart w:id="5136" w:name="_Toc29991462"/>
      <w:bookmarkStart w:id="5137" w:name="_Toc36555862"/>
      <w:bookmarkStart w:id="5138" w:name="_Toc44497582"/>
      <w:bookmarkStart w:id="5139" w:name="_Toc45107970"/>
      <w:bookmarkStart w:id="5140" w:name="_Toc45901590"/>
      <w:bookmarkStart w:id="5141" w:name="_Toc51850669"/>
      <w:bookmarkStart w:id="5142" w:name="_Toc56693672"/>
      <w:bookmarkStart w:id="5143" w:name="_Toc64447215"/>
      <w:bookmarkStart w:id="5144" w:name="_Toc66286709"/>
      <w:bookmarkStart w:id="5145" w:name="_Toc74151404"/>
      <w:bookmarkStart w:id="5146" w:name="_Toc88653876"/>
      <w:bookmarkStart w:id="5147" w:name="_Toc97904232"/>
      <w:bookmarkStart w:id="5148" w:name="_Toc105175273"/>
      <w:bookmarkStart w:id="5149" w:name="_Toc113826303"/>
      <w:bookmarkStart w:id="5150" w:name="_Toc175586885"/>
      <w:bookmarkEnd w:id="5134"/>
      <w:r w:rsidRPr="00FD0425">
        <w:t>9.2.1.29</w:t>
      </w:r>
      <w:r w:rsidRPr="00FD0425">
        <w:tab/>
        <w:t>DRB List</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7F0D91AA" w14:textId="77777777" w:rsidR="00F02090" w:rsidRPr="00FD0425" w:rsidRDefault="00F02090" w:rsidP="0073372F">
      <w:pPr>
        <w:widowControl w:val="0"/>
      </w:pPr>
      <w:r w:rsidRPr="00FD0425">
        <w:t>This IE contains a list of DRBs.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2A383A3" w14:textId="77777777" w:rsidTr="005926E2">
        <w:tc>
          <w:tcPr>
            <w:tcW w:w="2448" w:type="dxa"/>
          </w:tcPr>
          <w:p w14:paraId="469A173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D6AC4D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40ECDB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6F6BC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5926E2">
        <w:tc>
          <w:tcPr>
            <w:tcW w:w="2448" w:type="dxa"/>
          </w:tcPr>
          <w:p w14:paraId="55FDC2A1" w14:textId="77777777" w:rsidR="00F02090" w:rsidRPr="00FD0425" w:rsidRDefault="00F02090" w:rsidP="0073372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73372F">
            <w:pPr>
              <w:pStyle w:val="TAL"/>
              <w:keepNext w:val="0"/>
              <w:keepLines w:val="0"/>
              <w:widowControl w:val="0"/>
              <w:rPr>
                <w:lang w:eastAsia="ja-JP"/>
              </w:rPr>
            </w:pPr>
          </w:p>
        </w:tc>
        <w:tc>
          <w:tcPr>
            <w:tcW w:w="1440" w:type="dxa"/>
          </w:tcPr>
          <w:p w14:paraId="10DEEEE4"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537F4FF6" w14:textId="77777777" w:rsidR="00F02090" w:rsidRPr="00FD0425" w:rsidRDefault="00F02090" w:rsidP="0073372F">
            <w:pPr>
              <w:pStyle w:val="TAL"/>
              <w:keepNext w:val="0"/>
              <w:keepLines w:val="0"/>
              <w:widowControl w:val="0"/>
              <w:rPr>
                <w:lang w:val="sv-SE" w:eastAsia="ja-JP"/>
              </w:rPr>
            </w:pPr>
          </w:p>
        </w:tc>
        <w:tc>
          <w:tcPr>
            <w:tcW w:w="2880" w:type="dxa"/>
          </w:tcPr>
          <w:p w14:paraId="562B6483" w14:textId="77777777" w:rsidR="00F02090" w:rsidRPr="00FD0425" w:rsidRDefault="00F02090" w:rsidP="0073372F">
            <w:pPr>
              <w:pStyle w:val="TAL"/>
              <w:keepNext w:val="0"/>
              <w:keepLines w:val="0"/>
              <w:widowControl w:val="0"/>
              <w:rPr>
                <w:lang w:eastAsia="ja-JP"/>
              </w:rPr>
            </w:pPr>
          </w:p>
        </w:tc>
      </w:tr>
      <w:tr w:rsidR="00F02090" w:rsidRPr="00FD0425" w14:paraId="0E65527E" w14:textId="77777777" w:rsidTr="005926E2">
        <w:tc>
          <w:tcPr>
            <w:tcW w:w="2448" w:type="dxa"/>
          </w:tcPr>
          <w:p w14:paraId="14F7A1CD"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2E166EC" w14:textId="77777777" w:rsidR="00F02090" w:rsidRPr="00FD0425" w:rsidRDefault="00F02090" w:rsidP="0073372F">
            <w:pPr>
              <w:pStyle w:val="TAL"/>
              <w:keepNext w:val="0"/>
              <w:keepLines w:val="0"/>
              <w:widowControl w:val="0"/>
              <w:rPr>
                <w:bCs/>
                <w:i/>
                <w:szCs w:val="18"/>
                <w:lang w:eastAsia="ja-JP"/>
              </w:rPr>
            </w:pPr>
          </w:p>
        </w:tc>
        <w:tc>
          <w:tcPr>
            <w:tcW w:w="1872" w:type="dxa"/>
          </w:tcPr>
          <w:p w14:paraId="2C365742"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3BBE4B8E" w14:textId="77777777" w:rsidR="00F02090" w:rsidRPr="00FD0425" w:rsidRDefault="00F02090" w:rsidP="0073372F">
            <w:pPr>
              <w:pStyle w:val="TAL"/>
              <w:keepNext w:val="0"/>
              <w:keepLines w:val="0"/>
              <w:widowControl w:val="0"/>
              <w:rPr>
                <w:iCs/>
                <w:lang w:eastAsia="ja-JP"/>
              </w:rPr>
            </w:pPr>
          </w:p>
        </w:tc>
      </w:tr>
    </w:tbl>
    <w:p w14:paraId="601A5F5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E2000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73372F">
      <w:pPr>
        <w:widowControl w:val="0"/>
      </w:pPr>
    </w:p>
    <w:p w14:paraId="19EC45B0" w14:textId="77777777" w:rsidR="00F02090" w:rsidRPr="00FD0425" w:rsidRDefault="00F02090" w:rsidP="0073372F">
      <w:pPr>
        <w:pStyle w:val="Heading4"/>
        <w:keepNext w:val="0"/>
        <w:keepLines w:val="0"/>
        <w:widowControl w:val="0"/>
      </w:pPr>
      <w:bookmarkStart w:id="5151" w:name="_CR9_2_1_30"/>
      <w:bookmarkStart w:id="5152" w:name="_Toc20955266"/>
      <w:bookmarkStart w:id="5153" w:name="_Toc29991463"/>
      <w:bookmarkStart w:id="5154" w:name="_Toc36555863"/>
      <w:bookmarkStart w:id="5155" w:name="_Toc44497583"/>
      <w:bookmarkStart w:id="5156" w:name="_Toc45107971"/>
      <w:bookmarkStart w:id="5157" w:name="_Toc45901591"/>
      <w:bookmarkStart w:id="5158" w:name="_Toc51850670"/>
      <w:bookmarkStart w:id="5159" w:name="_Toc56693673"/>
      <w:bookmarkStart w:id="5160" w:name="_Toc64447216"/>
      <w:bookmarkStart w:id="5161" w:name="_Toc66286710"/>
      <w:bookmarkStart w:id="5162" w:name="_Toc74151405"/>
      <w:bookmarkStart w:id="5163" w:name="_Toc88653877"/>
      <w:bookmarkStart w:id="5164" w:name="_Toc97904233"/>
      <w:bookmarkStart w:id="5165" w:name="_Toc105175274"/>
      <w:bookmarkStart w:id="5166" w:name="_Toc113826304"/>
      <w:bookmarkStart w:id="5167" w:name="_Toc175586886"/>
      <w:bookmarkEnd w:id="5151"/>
      <w:r w:rsidRPr="00FD0425">
        <w:t>9.2.1.30</w:t>
      </w:r>
      <w:r w:rsidRPr="00FD0425">
        <w:tab/>
        <w:t>PDU Session Resource Setup Complete Info – SN terminated</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183A29BC" w14:textId="77777777" w:rsidR="00F02090" w:rsidRPr="00FD0425" w:rsidRDefault="00F02090" w:rsidP="0073372F">
      <w:pPr>
        <w:widowControl w:val="0"/>
      </w:pPr>
      <w:r w:rsidRPr="00FD0425">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FD0425" w14:paraId="79F2D6BB" w14:textId="77777777" w:rsidTr="00140708">
        <w:trPr>
          <w:tblHeader/>
        </w:trPr>
        <w:tc>
          <w:tcPr>
            <w:tcW w:w="2160" w:type="dxa"/>
          </w:tcPr>
          <w:p w14:paraId="0A5FDF00" w14:textId="77777777" w:rsidR="00946D11" w:rsidRPr="00FD0425" w:rsidRDefault="00946D11" w:rsidP="0073372F">
            <w:pPr>
              <w:pStyle w:val="TAH"/>
              <w:keepNext w:val="0"/>
              <w:keepLines w:val="0"/>
              <w:widowControl w:val="0"/>
              <w:rPr>
                <w:lang w:eastAsia="ja-JP"/>
              </w:rPr>
            </w:pPr>
            <w:r w:rsidRPr="00FD0425">
              <w:rPr>
                <w:lang w:eastAsia="ja-JP"/>
              </w:rPr>
              <w:t>IE/Group Name</w:t>
            </w:r>
          </w:p>
        </w:tc>
        <w:tc>
          <w:tcPr>
            <w:tcW w:w="1080" w:type="dxa"/>
          </w:tcPr>
          <w:p w14:paraId="1AFAC457" w14:textId="77777777" w:rsidR="00946D11" w:rsidRPr="00FD0425" w:rsidRDefault="00946D11" w:rsidP="0073372F">
            <w:pPr>
              <w:pStyle w:val="TAH"/>
              <w:keepNext w:val="0"/>
              <w:keepLines w:val="0"/>
              <w:widowControl w:val="0"/>
              <w:rPr>
                <w:lang w:eastAsia="ja-JP"/>
              </w:rPr>
            </w:pPr>
            <w:r w:rsidRPr="00FD0425">
              <w:rPr>
                <w:lang w:eastAsia="ja-JP"/>
              </w:rPr>
              <w:t>Presence</w:t>
            </w:r>
          </w:p>
        </w:tc>
        <w:tc>
          <w:tcPr>
            <w:tcW w:w="1080" w:type="dxa"/>
          </w:tcPr>
          <w:p w14:paraId="214B0012" w14:textId="77777777" w:rsidR="00946D11" w:rsidRPr="00FD0425" w:rsidRDefault="00946D11" w:rsidP="0073372F">
            <w:pPr>
              <w:pStyle w:val="TAH"/>
              <w:keepNext w:val="0"/>
              <w:keepLines w:val="0"/>
              <w:widowControl w:val="0"/>
              <w:rPr>
                <w:lang w:eastAsia="ja-JP"/>
              </w:rPr>
            </w:pPr>
            <w:r w:rsidRPr="00FD0425">
              <w:rPr>
                <w:lang w:eastAsia="ja-JP"/>
              </w:rPr>
              <w:t>Range</w:t>
            </w:r>
          </w:p>
        </w:tc>
        <w:tc>
          <w:tcPr>
            <w:tcW w:w="1512" w:type="dxa"/>
          </w:tcPr>
          <w:p w14:paraId="554E6A6F" w14:textId="77777777" w:rsidR="00946D11" w:rsidRPr="00FD0425" w:rsidRDefault="00946D11" w:rsidP="0073372F">
            <w:pPr>
              <w:pStyle w:val="TAH"/>
              <w:keepNext w:val="0"/>
              <w:keepLines w:val="0"/>
              <w:widowControl w:val="0"/>
              <w:rPr>
                <w:lang w:eastAsia="ja-JP"/>
              </w:rPr>
            </w:pPr>
            <w:r w:rsidRPr="00FD0425">
              <w:rPr>
                <w:lang w:eastAsia="ja-JP"/>
              </w:rPr>
              <w:t>IE type and reference</w:t>
            </w:r>
          </w:p>
        </w:tc>
        <w:tc>
          <w:tcPr>
            <w:tcW w:w="1728" w:type="dxa"/>
          </w:tcPr>
          <w:p w14:paraId="3C56117F" w14:textId="77777777" w:rsidR="00946D11" w:rsidRPr="00FD0425" w:rsidRDefault="00946D11" w:rsidP="0073372F">
            <w:pPr>
              <w:pStyle w:val="TAH"/>
              <w:keepNext w:val="0"/>
              <w:keepLines w:val="0"/>
              <w:widowControl w:val="0"/>
              <w:rPr>
                <w:lang w:eastAsia="ja-JP"/>
              </w:rPr>
            </w:pPr>
            <w:r w:rsidRPr="00FD0425">
              <w:rPr>
                <w:lang w:eastAsia="ja-JP"/>
              </w:rPr>
              <w:t>Semantics description</w:t>
            </w:r>
          </w:p>
        </w:tc>
        <w:tc>
          <w:tcPr>
            <w:tcW w:w="1080" w:type="dxa"/>
          </w:tcPr>
          <w:p w14:paraId="4CEA0190" w14:textId="77777777" w:rsidR="00946D11" w:rsidRPr="00FD0425" w:rsidRDefault="00946D11" w:rsidP="0073372F">
            <w:pPr>
              <w:pStyle w:val="TAH"/>
              <w:keepNext w:val="0"/>
              <w:keepLines w:val="0"/>
              <w:widowControl w:val="0"/>
              <w:rPr>
                <w:lang w:eastAsia="ja-JP"/>
              </w:rPr>
            </w:pPr>
            <w:r w:rsidRPr="00FD0425">
              <w:t>Criticality</w:t>
            </w:r>
          </w:p>
        </w:tc>
        <w:tc>
          <w:tcPr>
            <w:tcW w:w="1080" w:type="dxa"/>
          </w:tcPr>
          <w:p w14:paraId="484AD5A4" w14:textId="77777777" w:rsidR="00946D11" w:rsidRPr="00FD0425" w:rsidRDefault="00946D11" w:rsidP="0073372F">
            <w:pPr>
              <w:pStyle w:val="TAH"/>
              <w:keepNext w:val="0"/>
              <w:keepLines w:val="0"/>
              <w:widowControl w:val="0"/>
              <w:rPr>
                <w:lang w:eastAsia="ja-JP"/>
              </w:rPr>
            </w:pPr>
            <w:r w:rsidRPr="00FD0425">
              <w:t>Assigned Criticality</w:t>
            </w:r>
          </w:p>
        </w:tc>
      </w:tr>
      <w:tr w:rsidR="00946D11" w:rsidRPr="00FD0425" w14:paraId="09DE8457" w14:textId="77777777" w:rsidTr="0073372F">
        <w:tc>
          <w:tcPr>
            <w:tcW w:w="2160" w:type="dxa"/>
          </w:tcPr>
          <w:p w14:paraId="7424C22F" w14:textId="77777777" w:rsidR="00946D11" w:rsidRPr="00FD0425" w:rsidRDefault="00946D11" w:rsidP="0073372F">
            <w:pPr>
              <w:pStyle w:val="TAL"/>
              <w:keepNext w:val="0"/>
              <w:keepLines w:val="0"/>
              <w:widowControl w:val="0"/>
              <w:rPr>
                <w:b/>
                <w:lang w:eastAsia="ja-JP"/>
              </w:rPr>
            </w:pPr>
            <w:r w:rsidRPr="00FD0425">
              <w:rPr>
                <w:b/>
                <w:lang w:eastAsia="ja-JP"/>
              </w:rPr>
              <w:t>DRBs To Be Setup List</w:t>
            </w:r>
          </w:p>
        </w:tc>
        <w:tc>
          <w:tcPr>
            <w:tcW w:w="1080" w:type="dxa"/>
          </w:tcPr>
          <w:p w14:paraId="413A87D3" w14:textId="77777777" w:rsidR="00946D11" w:rsidRPr="00FD0425" w:rsidRDefault="00946D11" w:rsidP="0073372F">
            <w:pPr>
              <w:pStyle w:val="TAL"/>
              <w:keepNext w:val="0"/>
              <w:keepLines w:val="0"/>
              <w:widowControl w:val="0"/>
              <w:rPr>
                <w:rFonts w:eastAsia="Batang"/>
                <w:lang w:eastAsia="ja-JP"/>
              </w:rPr>
            </w:pPr>
          </w:p>
        </w:tc>
        <w:tc>
          <w:tcPr>
            <w:tcW w:w="1080" w:type="dxa"/>
          </w:tcPr>
          <w:p w14:paraId="7D798224"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9828CC6" w14:textId="77777777" w:rsidR="00946D11" w:rsidRPr="00FD0425" w:rsidRDefault="00946D11" w:rsidP="0073372F">
            <w:pPr>
              <w:pStyle w:val="TAL"/>
              <w:keepNext w:val="0"/>
              <w:keepLines w:val="0"/>
              <w:widowControl w:val="0"/>
              <w:rPr>
                <w:lang w:eastAsia="ja-JP"/>
              </w:rPr>
            </w:pPr>
          </w:p>
        </w:tc>
        <w:tc>
          <w:tcPr>
            <w:tcW w:w="1728" w:type="dxa"/>
          </w:tcPr>
          <w:p w14:paraId="605F5EC5" w14:textId="77777777" w:rsidR="00946D11" w:rsidRPr="00FD0425" w:rsidRDefault="00946D11" w:rsidP="0073372F">
            <w:pPr>
              <w:pStyle w:val="TAL"/>
              <w:keepNext w:val="0"/>
              <w:keepLines w:val="0"/>
              <w:widowControl w:val="0"/>
              <w:rPr>
                <w:iCs/>
                <w:lang w:eastAsia="ja-JP"/>
              </w:rPr>
            </w:pPr>
          </w:p>
        </w:tc>
        <w:tc>
          <w:tcPr>
            <w:tcW w:w="1080" w:type="dxa"/>
          </w:tcPr>
          <w:p w14:paraId="45C39969"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7BE135EB"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01C48F23" w14:textId="77777777" w:rsidTr="0073372F">
        <w:tc>
          <w:tcPr>
            <w:tcW w:w="2160" w:type="dxa"/>
          </w:tcPr>
          <w:p w14:paraId="3887BCC5" w14:textId="77777777" w:rsidR="00946D11" w:rsidRPr="00FD0425" w:rsidRDefault="00946D11"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A61B020" w14:textId="77777777" w:rsidR="00946D11" w:rsidRPr="00FD0425" w:rsidRDefault="00946D11" w:rsidP="0073372F">
            <w:pPr>
              <w:pStyle w:val="TAL"/>
              <w:keepNext w:val="0"/>
              <w:keepLines w:val="0"/>
              <w:widowControl w:val="0"/>
              <w:rPr>
                <w:rFonts w:eastAsia="Batang"/>
                <w:lang w:eastAsia="ja-JP"/>
              </w:rPr>
            </w:pPr>
          </w:p>
        </w:tc>
        <w:tc>
          <w:tcPr>
            <w:tcW w:w="1080" w:type="dxa"/>
          </w:tcPr>
          <w:p w14:paraId="20AE9E4F"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65FBF8A4" w14:textId="77777777" w:rsidR="00946D11" w:rsidRPr="00FD0425" w:rsidRDefault="00946D11" w:rsidP="0073372F">
            <w:pPr>
              <w:pStyle w:val="TAL"/>
              <w:keepNext w:val="0"/>
              <w:keepLines w:val="0"/>
              <w:widowControl w:val="0"/>
              <w:rPr>
                <w:lang w:eastAsia="ja-JP"/>
              </w:rPr>
            </w:pPr>
          </w:p>
        </w:tc>
        <w:tc>
          <w:tcPr>
            <w:tcW w:w="1728" w:type="dxa"/>
          </w:tcPr>
          <w:p w14:paraId="0E7E9169" w14:textId="77777777" w:rsidR="00946D11" w:rsidRPr="00FD0425" w:rsidRDefault="00946D11" w:rsidP="0073372F">
            <w:pPr>
              <w:pStyle w:val="TAL"/>
              <w:keepNext w:val="0"/>
              <w:keepLines w:val="0"/>
              <w:widowControl w:val="0"/>
              <w:rPr>
                <w:iCs/>
                <w:lang w:eastAsia="ja-JP"/>
              </w:rPr>
            </w:pPr>
          </w:p>
        </w:tc>
        <w:tc>
          <w:tcPr>
            <w:tcW w:w="1080" w:type="dxa"/>
          </w:tcPr>
          <w:p w14:paraId="289D16D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2D827B65"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1F3DAEC4" w14:textId="77777777" w:rsidTr="0073372F">
        <w:tc>
          <w:tcPr>
            <w:tcW w:w="2160" w:type="dxa"/>
          </w:tcPr>
          <w:p w14:paraId="6CB3E317" w14:textId="77777777" w:rsidR="00946D11" w:rsidRPr="00FD0425" w:rsidRDefault="00946D11" w:rsidP="0073372F">
            <w:pPr>
              <w:pStyle w:val="TAL"/>
              <w:keepNext w:val="0"/>
              <w:keepLines w:val="0"/>
              <w:widowControl w:val="0"/>
              <w:ind w:left="227"/>
              <w:rPr>
                <w:lang w:eastAsia="ja-JP"/>
              </w:rPr>
            </w:pPr>
            <w:r w:rsidRPr="00FD0425">
              <w:rPr>
                <w:lang w:eastAsia="ja-JP"/>
              </w:rPr>
              <w:t>&gt;&gt;DRB ID</w:t>
            </w:r>
          </w:p>
        </w:tc>
        <w:tc>
          <w:tcPr>
            <w:tcW w:w="1080" w:type="dxa"/>
          </w:tcPr>
          <w:p w14:paraId="4C1BDE18"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242F7C" w14:textId="77777777" w:rsidR="00946D11" w:rsidRPr="00FD0425" w:rsidRDefault="00946D11" w:rsidP="0073372F">
            <w:pPr>
              <w:pStyle w:val="TAL"/>
              <w:keepNext w:val="0"/>
              <w:keepLines w:val="0"/>
              <w:widowControl w:val="0"/>
              <w:rPr>
                <w:bCs/>
                <w:i/>
                <w:szCs w:val="18"/>
                <w:lang w:eastAsia="ja-JP"/>
              </w:rPr>
            </w:pPr>
          </w:p>
        </w:tc>
        <w:tc>
          <w:tcPr>
            <w:tcW w:w="1512" w:type="dxa"/>
          </w:tcPr>
          <w:p w14:paraId="5B3E900C" w14:textId="77777777" w:rsidR="00946D11" w:rsidRPr="00FD0425" w:rsidRDefault="00946D11" w:rsidP="0073372F">
            <w:pPr>
              <w:pStyle w:val="TAL"/>
              <w:keepNext w:val="0"/>
              <w:keepLines w:val="0"/>
              <w:widowControl w:val="0"/>
              <w:rPr>
                <w:lang w:eastAsia="ja-JP"/>
              </w:rPr>
            </w:pPr>
            <w:r w:rsidRPr="00FD0425">
              <w:rPr>
                <w:lang w:eastAsia="ja-JP"/>
              </w:rPr>
              <w:t>9.2.3.33</w:t>
            </w:r>
          </w:p>
        </w:tc>
        <w:tc>
          <w:tcPr>
            <w:tcW w:w="1728" w:type="dxa"/>
          </w:tcPr>
          <w:p w14:paraId="0A28FAB3" w14:textId="77777777" w:rsidR="00946D11" w:rsidRPr="00FD0425" w:rsidRDefault="00946D11" w:rsidP="0073372F">
            <w:pPr>
              <w:pStyle w:val="TAL"/>
              <w:keepNext w:val="0"/>
              <w:keepLines w:val="0"/>
              <w:widowControl w:val="0"/>
              <w:rPr>
                <w:lang w:eastAsia="ja-JP"/>
              </w:rPr>
            </w:pPr>
          </w:p>
        </w:tc>
        <w:tc>
          <w:tcPr>
            <w:tcW w:w="1080" w:type="dxa"/>
          </w:tcPr>
          <w:p w14:paraId="61264C70"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154F535C"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7AD10D5" w14:textId="77777777" w:rsidTr="0073372F">
        <w:tc>
          <w:tcPr>
            <w:tcW w:w="2160" w:type="dxa"/>
          </w:tcPr>
          <w:p w14:paraId="1C664D7A" w14:textId="77777777" w:rsidR="00946D11" w:rsidRPr="00FD0425" w:rsidRDefault="00946D11" w:rsidP="0073372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080" w:type="dxa"/>
          </w:tcPr>
          <w:p w14:paraId="1BB7049C"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388C7E" w14:textId="77777777" w:rsidR="00946D11" w:rsidRPr="00FD0425" w:rsidRDefault="00946D11" w:rsidP="0073372F">
            <w:pPr>
              <w:pStyle w:val="TAL"/>
              <w:keepNext w:val="0"/>
              <w:keepLines w:val="0"/>
              <w:widowControl w:val="0"/>
              <w:rPr>
                <w:bCs/>
                <w:i/>
                <w:szCs w:val="18"/>
                <w:lang w:eastAsia="ja-JP"/>
              </w:rPr>
            </w:pPr>
          </w:p>
        </w:tc>
        <w:tc>
          <w:tcPr>
            <w:tcW w:w="1512" w:type="dxa"/>
          </w:tcPr>
          <w:p w14:paraId="2F72A3FA"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5C097E5E" w14:textId="77777777" w:rsidR="00946D11" w:rsidRPr="00FD0425" w:rsidRDefault="00946D11" w:rsidP="0073372F">
            <w:pPr>
              <w:pStyle w:val="TAL"/>
              <w:keepNext w:val="0"/>
              <w:keepLines w:val="0"/>
              <w:widowControl w:val="0"/>
              <w:rPr>
                <w:iCs/>
                <w:lang w:eastAsia="ja-JP"/>
              </w:rPr>
            </w:pPr>
            <w:r w:rsidRPr="00FD0425">
              <w:rPr>
                <w:lang w:eastAsia="ja-JP"/>
              </w:rPr>
              <w:t>M-NG-RAN node endpoint of a DRB’s Xn-U transport. For delivery of DL PDUs.</w:t>
            </w:r>
          </w:p>
        </w:tc>
        <w:tc>
          <w:tcPr>
            <w:tcW w:w="1080" w:type="dxa"/>
          </w:tcPr>
          <w:p w14:paraId="7341C01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3C738B20"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34B3C70" w14:textId="77777777" w:rsidTr="0073372F">
        <w:tc>
          <w:tcPr>
            <w:tcW w:w="2160" w:type="dxa"/>
          </w:tcPr>
          <w:p w14:paraId="056B9CCA" w14:textId="77777777" w:rsidR="00946D11" w:rsidRPr="00FD0425" w:rsidRDefault="00946D11" w:rsidP="0073372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080" w:type="dxa"/>
          </w:tcPr>
          <w:p w14:paraId="0C6AA9F5" w14:textId="77777777" w:rsidR="00946D11" w:rsidRPr="00FD0425" w:rsidRDefault="00946D11" w:rsidP="0073372F">
            <w:pPr>
              <w:pStyle w:val="TAL"/>
              <w:keepNext w:val="0"/>
              <w:keepLines w:val="0"/>
              <w:widowControl w:val="0"/>
              <w:rPr>
                <w:lang w:eastAsia="zh-CN"/>
              </w:rPr>
            </w:pPr>
            <w:r w:rsidRPr="00FD0425">
              <w:rPr>
                <w:rFonts w:hint="eastAsia"/>
                <w:lang w:eastAsia="zh-CN"/>
              </w:rPr>
              <w:t>O</w:t>
            </w:r>
          </w:p>
        </w:tc>
        <w:tc>
          <w:tcPr>
            <w:tcW w:w="1080" w:type="dxa"/>
          </w:tcPr>
          <w:p w14:paraId="7306D4CC" w14:textId="77777777" w:rsidR="00946D11" w:rsidRPr="00FD0425" w:rsidRDefault="00946D11" w:rsidP="0073372F">
            <w:pPr>
              <w:pStyle w:val="TAL"/>
              <w:keepNext w:val="0"/>
              <w:keepLines w:val="0"/>
              <w:widowControl w:val="0"/>
              <w:rPr>
                <w:bCs/>
                <w:i/>
                <w:szCs w:val="18"/>
                <w:lang w:eastAsia="ja-JP"/>
              </w:rPr>
            </w:pPr>
          </w:p>
        </w:tc>
        <w:tc>
          <w:tcPr>
            <w:tcW w:w="1512" w:type="dxa"/>
          </w:tcPr>
          <w:p w14:paraId="681E8A2C"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28" w:type="dxa"/>
          </w:tcPr>
          <w:p w14:paraId="76A7A1C2" w14:textId="77777777" w:rsidR="00946D11" w:rsidRPr="00FD0425" w:rsidRDefault="00946D11" w:rsidP="0073372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080" w:type="dxa"/>
          </w:tcPr>
          <w:p w14:paraId="17F57F46" w14:textId="77777777" w:rsidR="00946D11" w:rsidRPr="00FD0425" w:rsidRDefault="00946D11" w:rsidP="0073372F">
            <w:pPr>
              <w:pStyle w:val="TAC"/>
              <w:keepNext w:val="0"/>
              <w:keepLines w:val="0"/>
              <w:widowControl w:val="0"/>
              <w:rPr>
                <w:lang w:eastAsia="zh-CN"/>
              </w:rPr>
            </w:pPr>
            <w:r w:rsidRPr="00FD0425">
              <w:rPr>
                <w:lang w:eastAsia="ja-JP"/>
              </w:rPr>
              <w:t>YES</w:t>
            </w:r>
          </w:p>
        </w:tc>
        <w:tc>
          <w:tcPr>
            <w:tcW w:w="1080" w:type="dxa"/>
          </w:tcPr>
          <w:p w14:paraId="40205435" w14:textId="77777777" w:rsidR="00946D11" w:rsidRPr="00FD0425" w:rsidRDefault="00946D11" w:rsidP="0073372F">
            <w:pPr>
              <w:pStyle w:val="TAC"/>
              <w:keepNext w:val="0"/>
              <w:keepLines w:val="0"/>
              <w:widowControl w:val="0"/>
            </w:pPr>
            <w:r w:rsidRPr="00FD0425">
              <w:rPr>
                <w:lang w:eastAsia="ja-JP"/>
              </w:rPr>
              <w:t>ignore</w:t>
            </w:r>
          </w:p>
        </w:tc>
      </w:tr>
    </w:tbl>
    <w:p w14:paraId="685A5D9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73372F">
      <w:pPr>
        <w:widowControl w:val="0"/>
        <w:rPr>
          <w:lang w:val="fr-FR"/>
        </w:rPr>
      </w:pPr>
    </w:p>
    <w:p w14:paraId="687E93EC" w14:textId="77777777" w:rsidR="00386A93" w:rsidRPr="006B55F2" w:rsidRDefault="00386A93" w:rsidP="0073372F">
      <w:pPr>
        <w:pStyle w:val="Heading4"/>
        <w:keepNext w:val="0"/>
        <w:keepLines w:val="0"/>
        <w:widowControl w:val="0"/>
      </w:pPr>
      <w:bookmarkStart w:id="5168" w:name="_CR9_2_1_31"/>
      <w:bookmarkStart w:id="5169" w:name="_Toc20955267"/>
      <w:bookmarkStart w:id="5170" w:name="_Toc29991464"/>
      <w:bookmarkStart w:id="5171" w:name="_Toc36555864"/>
      <w:bookmarkStart w:id="5172" w:name="_Toc44497584"/>
      <w:bookmarkStart w:id="5173" w:name="_Toc45107972"/>
      <w:bookmarkStart w:id="5174" w:name="_Toc45901592"/>
      <w:bookmarkStart w:id="5175" w:name="_Toc51850671"/>
      <w:bookmarkStart w:id="5176" w:name="_Toc56693674"/>
      <w:bookmarkStart w:id="5177" w:name="_Toc64447217"/>
      <w:bookmarkStart w:id="5178" w:name="_Toc66286711"/>
      <w:bookmarkStart w:id="5179" w:name="_Toc74151406"/>
      <w:bookmarkStart w:id="5180" w:name="_Toc88653878"/>
      <w:bookmarkStart w:id="5181" w:name="_Toc97904234"/>
      <w:bookmarkStart w:id="5182" w:name="_Toc105175275"/>
      <w:bookmarkStart w:id="5183" w:name="_Toc113826305"/>
      <w:bookmarkStart w:id="5184" w:name="_Toc175586887"/>
      <w:bookmarkEnd w:id="5168"/>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73372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73372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73372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73372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73372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73372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73372F">
            <w:pPr>
              <w:pStyle w:val="TAL"/>
              <w:keepNext w:val="0"/>
              <w:keepLines w:val="0"/>
              <w:widowControl w:val="0"/>
              <w:rPr>
                <w:lang w:eastAsia="zh-CN"/>
              </w:rPr>
            </w:pPr>
          </w:p>
        </w:tc>
        <w:tc>
          <w:tcPr>
            <w:tcW w:w="1440" w:type="dxa"/>
          </w:tcPr>
          <w:p w14:paraId="0EE4BBEE" w14:textId="77777777" w:rsidR="00386A93" w:rsidRPr="00FD0425" w:rsidRDefault="00386A93" w:rsidP="0073372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73372F">
            <w:pPr>
              <w:pStyle w:val="TAL"/>
              <w:keepNext w:val="0"/>
              <w:keepLines w:val="0"/>
              <w:widowControl w:val="0"/>
              <w:rPr>
                <w:lang w:eastAsia="ja-JP"/>
              </w:rPr>
            </w:pPr>
          </w:p>
        </w:tc>
        <w:tc>
          <w:tcPr>
            <w:tcW w:w="2880" w:type="dxa"/>
          </w:tcPr>
          <w:p w14:paraId="3F027BAD" w14:textId="77777777" w:rsidR="00386A93" w:rsidRPr="00FD0425" w:rsidRDefault="00386A93" w:rsidP="0073372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73372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73372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BD1D4F">
            <w:pPr>
              <w:pStyle w:val="TAL"/>
              <w:rPr>
                <w:lang w:eastAsia="ja-JP"/>
              </w:rPr>
            </w:pPr>
          </w:p>
        </w:tc>
        <w:tc>
          <w:tcPr>
            <w:tcW w:w="1872" w:type="dxa"/>
          </w:tcPr>
          <w:p w14:paraId="2569AE05" w14:textId="77777777" w:rsidR="00B429FB" w:rsidRPr="00FD0425" w:rsidRDefault="00B429FB" w:rsidP="0073372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73372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73372F">
            <w:pPr>
              <w:pStyle w:val="TAL"/>
              <w:keepNext w:val="0"/>
              <w:keepLines w:val="0"/>
              <w:widowControl w:val="0"/>
              <w:rPr>
                <w:rFonts w:cs="Arial"/>
                <w:lang w:eastAsia="ja-JP"/>
              </w:rPr>
            </w:pPr>
          </w:p>
        </w:tc>
      </w:tr>
    </w:tbl>
    <w:p w14:paraId="15FF3E83" w14:textId="77777777" w:rsidR="00386A93" w:rsidRPr="00FD0425" w:rsidRDefault="00386A93"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4370AA" w:rsidRDefault="00386A93" w:rsidP="0073372F">
            <w:pPr>
              <w:pStyle w:val="TAL"/>
              <w:keepNext w:val="0"/>
              <w:keepLines w:val="0"/>
              <w:widowControl w:val="0"/>
              <w:rPr>
                <w:iCs/>
                <w:lang w:eastAsia="ja-JP"/>
              </w:rPr>
            </w:pPr>
            <w:r w:rsidRPr="00BD1D4F">
              <w:rPr>
                <w:iCs/>
                <w:lang w:eastAsia="ja-JP"/>
              </w:rPr>
              <w:t>maxnoofMultiConnectivityMinusOne</w:t>
            </w:r>
          </w:p>
        </w:tc>
        <w:tc>
          <w:tcPr>
            <w:tcW w:w="5670" w:type="dxa"/>
          </w:tcPr>
          <w:p w14:paraId="41D95844"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73372F">
      <w:pPr>
        <w:widowControl w:val="0"/>
        <w:rPr>
          <w:lang w:eastAsia="ja-JP"/>
        </w:rPr>
      </w:pPr>
    </w:p>
    <w:p w14:paraId="275F6FB5" w14:textId="77777777" w:rsidR="00386A93" w:rsidRPr="006B55F2" w:rsidRDefault="00386A93" w:rsidP="0073372F">
      <w:pPr>
        <w:pStyle w:val="Heading4"/>
        <w:keepNext w:val="0"/>
        <w:keepLines w:val="0"/>
        <w:widowControl w:val="0"/>
        <w:rPr>
          <w:lang w:eastAsia="zh-CN"/>
        </w:rPr>
      </w:pPr>
      <w:bookmarkStart w:id="5185" w:name="_CR9_2_1_32"/>
      <w:bookmarkStart w:id="5186" w:name="_Toc20955268"/>
      <w:bookmarkStart w:id="5187" w:name="_Toc29991465"/>
      <w:bookmarkStart w:id="5188" w:name="_Toc36555865"/>
      <w:bookmarkStart w:id="5189" w:name="_Toc44497585"/>
      <w:bookmarkStart w:id="5190" w:name="_Toc45107973"/>
      <w:bookmarkStart w:id="5191" w:name="_Toc45901593"/>
      <w:bookmarkStart w:id="5192" w:name="_Toc51850672"/>
      <w:bookmarkStart w:id="5193" w:name="_Toc56693675"/>
      <w:bookmarkStart w:id="5194" w:name="_Toc64447218"/>
      <w:bookmarkStart w:id="5195" w:name="_Toc66286712"/>
      <w:bookmarkStart w:id="5196" w:name="_Toc74151407"/>
      <w:bookmarkStart w:id="5197" w:name="_Toc88653879"/>
      <w:bookmarkStart w:id="5198" w:name="_Toc97904235"/>
      <w:bookmarkStart w:id="5199" w:name="_Toc105175276"/>
      <w:bookmarkStart w:id="5200" w:name="_Toc113826306"/>
      <w:bookmarkStart w:id="5201" w:name="_Toc175586888"/>
      <w:bookmarkEnd w:id="5185"/>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10D2" w:rsidRPr="00FD0425" w14:paraId="08C5D2CD" w14:textId="77777777" w:rsidTr="0073372F">
        <w:tc>
          <w:tcPr>
            <w:tcW w:w="2160" w:type="dxa"/>
          </w:tcPr>
          <w:p w14:paraId="134D4DA5" w14:textId="77777777" w:rsidR="009A10D2" w:rsidRPr="00FD0425" w:rsidRDefault="009A10D2" w:rsidP="0073372F">
            <w:pPr>
              <w:pStyle w:val="TAH"/>
              <w:keepNext w:val="0"/>
              <w:keepLines w:val="0"/>
              <w:widowControl w:val="0"/>
              <w:rPr>
                <w:lang w:eastAsia="ja-JP"/>
              </w:rPr>
            </w:pPr>
            <w:r w:rsidRPr="00FD0425">
              <w:rPr>
                <w:lang w:eastAsia="ja-JP"/>
              </w:rPr>
              <w:t>IE/Group Name</w:t>
            </w:r>
          </w:p>
        </w:tc>
        <w:tc>
          <w:tcPr>
            <w:tcW w:w="1080" w:type="dxa"/>
          </w:tcPr>
          <w:p w14:paraId="17A87315" w14:textId="77777777" w:rsidR="009A10D2" w:rsidRPr="00FD0425" w:rsidRDefault="009A10D2" w:rsidP="0073372F">
            <w:pPr>
              <w:pStyle w:val="TAH"/>
              <w:keepNext w:val="0"/>
              <w:keepLines w:val="0"/>
              <w:widowControl w:val="0"/>
              <w:rPr>
                <w:lang w:eastAsia="ja-JP"/>
              </w:rPr>
            </w:pPr>
            <w:r w:rsidRPr="00FD0425">
              <w:rPr>
                <w:lang w:eastAsia="ja-JP"/>
              </w:rPr>
              <w:t>Presence</w:t>
            </w:r>
          </w:p>
        </w:tc>
        <w:tc>
          <w:tcPr>
            <w:tcW w:w="1080" w:type="dxa"/>
          </w:tcPr>
          <w:p w14:paraId="3453B2B0" w14:textId="77777777" w:rsidR="009A10D2" w:rsidRPr="00FD0425" w:rsidRDefault="009A10D2" w:rsidP="0073372F">
            <w:pPr>
              <w:pStyle w:val="TAH"/>
              <w:keepNext w:val="0"/>
              <w:keepLines w:val="0"/>
              <w:widowControl w:val="0"/>
              <w:rPr>
                <w:lang w:eastAsia="ja-JP"/>
              </w:rPr>
            </w:pPr>
            <w:r w:rsidRPr="00FD0425">
              <w:rPr>
                <w:lang w:eastAsia="ja-JP"/>
              </w:rPr>
              <w:t>Range</w:t>
            </w:r>
          </w:p>
        </w:tc>
        <w:tc>
          <w:tcPr>
            <w:tcW w:w="1512" w:type="dxa"/>
          </w:tcPr>
          <w:p w14:paraId="09FADD69" w14:textId="77777777" w:rsidR="009A10D2" w:rsidRPr="00FD0425" w:rsidRDefault="009A10D2" w:rsidP="0073372F">
            <w:pPr>
              <w:pStyle w:val="TAH"/>
              <w:keepNext w:val="0"/>
              <w:keepLines w:val="0"/>
              <w:widowControl w:val="0"/>
              <w:rPr>
                <w:lang w:eastAsia="ja-JP"/>
              </w:rPr>
            </w:pPr>
            <w:r w:rsidRPr="00FD0425">
              <w:rPr>
                <w:lang w:eastAsia="ja-JP"/>
              </w:rPr>
              <w:t>IE type and reference</w:t>
            </w:r>
          </w:p>
        </w:tc>
        <w:tc>
          <w:tcPr>
            <w:tcW w:w="1728" w:type="dxa"/>
          </w:tcPr>
          <w:p w14:paraId="780CC5F4" w14:textId="77777777" w:rsidR="009A10D2" w:rsidRPr="00FD0425" w:rsidRDefault="009A10D2" w:rsidP="0073372F">
            <w:pPr>
              <w:pStyle w:val="TAH"/>
              <w:keepNext w:val="0"/>
              <w:keepLines w:val="0"/>
              <w:widowControl w:val="0"/>
              <w:rPr>
                <w:lang w:eastAsia="ja-JP"/>
              </w:rPr>
            </w:pPr>
            <w:r w:rsidRPr="00FD0425">
              <w:rPr>
                <w:lang w:eastAsia="ja-JP"/>
              </w:rPr>
              <w:t>Semantics description</w:t>
            </w:r>
          </w:p>
        </w:tc>
        <w:tc>
          <w:tcPr>
            <w:tcW w:w="1080" w:type="dxa"/>
          </w:tcPr>
          <w:p w14:paraId="1D13266A" w14:textId="77777777" w:rsidR="009A10D2" w:rsidRPr="00FD0425" w:rsidRDefault="009A10D2" w:rsidP="0073372F">
            <w:pPr>
              <w:pStyle w:val="TAH"/>
              <w:keepNext w:val="0"/>
              <w:keepLines w:val="0"/>
              <w:widowControl w:val="0"/>
              <w:rPr>
                <w:lang w:eastAsia="ja-JP"/>
              </w:rPr>
            </w:pPr>
            <w:r w:rsidRPr="00E20537">
              <w:rPr>
                <w:lang w:eastAsia="ja-JP"/>
              </w:rPr>
              <w:t>Criticality</w:t>
            </w:r>
          </w:p>
        </w:tc>
        <w:tc>
          <w:tcPr>
            <w:tcW w:w="1080" w:type="dxa"/>
          </w:tcPr>
          <w:p w14:paraId="02B58541" w14:textId="77777777" w:rsidR="009A10D2" w:rsidRPr="00FD0425" w:rsidRDefault="009A10D2" w:rsidP="0073372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73372F">
        <w:tc>
          <w:tcPr>
            <w:tcW w:w="2160" w:type="dxa"/>
          </w:tcPr>
          <w:p w14:paraId="2834C131" w14:textId="77777777" w:rsidR="003D3741" w:rsidRPr="00FD0425" w:rsidRDefault="003D3741" w:rsidP="0073372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0AE4408C" w14:textId="77777777" w:rsidR="003D3741" w:rsidRPr="00FD0425" w:rsidRDefault="003D3741" w:rsidP="0073372F">
            <w:pPr>
              <w:pStyle w:val="TAL"/>
              <w:keepNext w:val="0"/>
              <w:keepLines w:val="0"/>
              <w:widowControl w:val="0"/>
              <w:rPr>
                <w:lang w:eastAsia="zh-CN"/>
              </w:rPr>
            </w:pPr>
          </w:p>
        </w:tc>
        <w:tc>
          <w:tcPr>
            <w:tcW w:w="1080" w:type="dxa"/>
          </w:tcPr>
          <w:p w14:paraId="718CF796" w14:textId="77777777" w:rsidR="003D3741" w:rsidRPr="00FD0425" w:rsidRDefault="003D3741" w:rsidP="0073372F">
            <w:pPr>
              <w:pStyle w:val="TAL"/>
              <w:keepNext w:val="0"/>
              <w:keepLines w:val="0"/>
              <w:widowControl w:val="0"/>
              <w:rPr>
                <w:rFonts w:cs="Arial"/>
                <w:i/>
                <w:lang w:eastAsia="ja-JP"/>
              </w:rPr>
            </w:pPr>
            <w:r w:rsidRPr="00FD0425">
              <w:rPr>
                <w:rFonts w:cs="Arial"/>
                <w:i/>
                <w:lang w:eastAsia="ja-JP"/>
              </w:rPr>
              <w:t>1..&lt;maxnoofMultiConnectivityMinusOne&gt;</w:t>
            </w:r>
          </w:p>
        </w:tc>
        <w:tc>
          <w:tcPr>
            <w:tcW w:w="1512" w:type="dxa"/>
          </w:tcPr>
          <w:p w14:paraId="48032AF1" w14:textId="77777777" w:rsidR="003D3741" w:rsidRPr="00FD0425" w:rsidRDefault="003D3741" w:rsidP="0073372F">
            <w:pPr>
              <w:pStyle w:val="TAL"/>
              <w:keepNext w:val="0"/>
              <w:keepLines w:val="0"/>
              <w:widowControl w:val="0"/>
              <w:rPr>
                <w:lang w:eastAsia="ja-JP"/>
              </w:rPr>
            </w:pPr>
          </w:p>
        </w:tc>
        <w:tc>
          <w:tcPr>
            <w:tcW w:w="1728" w:type="dxa"/>
          </w:tcPr>
          <w:p w14:paraId="3C9341EF" w14:textId="77777777" w:rsidR="003D3741" w:rsidRPr="00FD0425" w:rsidRDefault="003D3741" w:rsidP="0073372F">
            <w:pPr>
              <w:pStyle w:val="TAL"/>
              <w:keepNext w:val="0"/>
              <w:keepLines w:val="0"/>
              <w:widowControl w:val="0"/>
              <w:rPr>
                <w:rFonts w:cs="Arial"/>
                <w:lang w:eastAsia="ja-JP"/>
              </w:rPr>
            </w:pPr>
          </w:p>
        </w:tc>
        <w:tc>
          <w:tcPr>
            <w:tcW w:w="1080" w:type="dxa"/>
          </w:tcPr>
          <w:p w14:paraId="78553441"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77C297EC" w14:textId="77777777" w:rsidR="003D3741" w:rsidRPr="00FD0425" w:rsidRDefault="003D3741" w:rsidP="0073372F">
            <w:pPr>
              <w:pStyle w:val="TAC"/>
              <w:keepNext w:val="0"/>
              <w:keepLines w:val="0"/>
              <w:widowControl w:val="0"/>
              <w:rPr>
                <w:lang w:eastAsia="ja-JP"/>
              </w:rPr>
            </w:pPr>
          </w:p>
        </w:tc>
      </w:tr>
      <w:tr w:rsidR="003D3741" w:rsidRPr="00FD0425" w14:paraId="362976F3" w14:textId="77777777" w:rsidTr="0073372F">
        <w:tc>
          <w:tcPr>
            <w:tcW w:w="2160" w:type="dxa"/>
          </w:tcPr>
          <w:p w14:paraId="02C02D5B" w14:textId="77777777" w:rsidR="003D3741" w:rsidRPr="00FD0425" w:rsidRDefault="003D3741" w:rsidP="0073372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21989BC1" w14:textId="77777777" w:rsidR="003D3741" w:rsidRPr="00FD0425" w:rsidRDefault="003D3741" w:rsidP="0073372F">
            <w:pPr>
              <w:pStyle w:val="TAL"/>
              <w:keepNext w:val="0"/>
              <w:keepLines w:val="0"/>
              <w:widowControl w:val="0"/>
              <w:rPr>
                <w:lang w:eastAsia="zh-CN"/>
              </w:rPr>
            </w:pPr>
            <w:r w:rsidRPr="00FD0425">
              <w:rPr>
                <w:lang w:eastAsia="zh-CN"/>
              </w:rPr>
              <w:t>M</w:t>
            </w:r>
          </w:p>
        </w:tc>
        <w:tc>
          <w:tcPr>
            <w:tcW w:w="1080" w:type="dxa"/>
          </w:tcPr>
          <w:p w14:paraId="769C0E95" w14:textId="77777777" w:rsidR="003D3741" w:rsidRPr="00FD0425" w:rsidRDefault="003D3741" w:rsidP="00BD1D4F">
            <w:pPr>
              <w:pStyle w:val="TAL"/>
              <w:rPr>
                <w:lang w:eastAsia="ja-JP"/>
              </w:rPr>
            </w:pPr>
          </w:p>
        </w:tc>
        <w:tc>
          <w:tcPr>
            <w:tcW w:w="1512" w:type="dxa"/>
          </w:tcPr>
          <w:p w14:paraId="5BE8684F" w14:textId="77777777" w:rsidR="003D3741" w:rsidRPr="00FD0425" w:rsidRDefault="003D3741" w:rsidP="0073372F">
            <w:pPr>
              <w:pStyle w:val="TAL"/>
              <w:keepNext w:val="0"/>
              <w:keepLines w:val="0"/>
              <w:widowControl w:val="0"/>
            </w:pPr>
            <w:r w:rsidRPr="00FD0425">
              <w:t>UP Transport Layer Information</w:t>
            </w:r>
          </w:p>
          <w:p w14:paraId="7DF6740A" w14:textId="77777777" w:rsidR="003D3741" w:rsidRPr="00FD0425" w:rsidRDefault="003D3741" w:rsidP="0073372F">
            <w:pPr>
              <w:pStyle w:val="TAL"/>
              <w:keepNext w:val="0"/>
              <w:keepLines w:val="0"/>
              <w:widowControl w:val="0"/>
              <w:rPr>
                <w:lang w:eastAsia="zh-CN"/>
              </w:rPr>
            </w:pPr>
            <w:r w:rsidRPr="00FD0425">
              <w:t>9.2.</w:t>
            </w:r>
            <w:r w:rsidRPr="00FD0425">
              <w:rPr>
                <w:rFonts w:hint="eastAsia"/>
                <w:lang w:eastAsia="zh-CN"/>
              </w:rPr>
              <w:t>3.30</w:t>
            </w:r>
          </w:p>
        </w:tc>
        <w:tc>
          <w:tcPr>
            <w:tcW w:w="1728" w:type="dxa"/>
          </w:tcPr>
          <w:p w14:paraId="72CE9F90" w14:textId="77777777" w:rsidR="003D3741" w:rsidRPr="00FD0425" w:rsidRDefault="003D3741" w:rsidP="0073372F">
            <w:pPr>
              <w:pStyle w:val="TAL"/>
              <w:keepNext w:val="0"/>
              <w:keepLines w:val="0"/>
              <w:widowControl w:val="0"/>
              <w:rPr>
                <w:rFonts w:cs="Arial"/>
                <w:lang w:eastAsia="ja-JP"/>
              </w:rPr>
            </w:pPr>
          </w:p>
        </w:tc>
        <w:tc>
          <w:tcPr>
            <w:tcW w:w="1080" w:type="dxa"/>
          </w:tcPr>
          <w:p w14:paraId="7BCC41EF"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660A59F2" w14:textId="77777777" w:rsidR="003D3741" w:rsidRPr="00FD0425" w:rsidRDefault="003D3741" w:rsidP="0073372F">
            <w:pPr>
              <w:pStyle w:val="TAC"/>
              <w:keepNext w:val="0"/>
              <w:keepLines w:val="0"/>
              <w:widowControl w:val="0"/>
              <w:rPr>
                <w:lang w:eastAsia="ja-JP"/>
              </w:rPr>
            </w:pPr>
          </w:p>
        </w:tc>
      </w:tr>
      <w:tr w:rsidR="009A10D2" w:rsidRPr="00FD0425" w14:paraId="5E6126E8" w14:textId="77777777" w:rsidTr="0073372F">
        <w:tc>
          <w:tcPr>
            <w:tcW w:w="2160" w:type="dxa"/>
          </w:tcPr>
          <w:p w14:paraId="6FC5208A" w14:textId="77777777" w:rsidR="009A10D2" w:rsidRPr="00FD0425" w:rsidRDefault="009A10D2" w:rsidP="0073372F">
            <w:pPr>
              <w:pStyle w:val="TAL"/>
              <w:keepNext w:val="0"/>
              <w:keepLines w:val="0"/>
              <w:widowControl w:val="0"/>
              <w:ind w:left="113"/>
              <w:rPr>
                <w:lang w:eastAsia="zh-CN"/>
              </w:rPr>
            </w:pPr>
            <w:r w:rsidRPr="00E20537">
              <w:rPr>
                <w:lang w:eastAsia="zh-CN"/>
              </w:rPr>
              <w:t>&gt;Common Network Instance</w:t>
            </w:r>
          </w:p>
        </w:tc>
        <w:tc>
          <w:tcPr>
            <w:tcW w:w="1080" w:type="dxa"/>
          </w:tcPr>
          <w:p w14:paraId="787E4D48" w14:textId="77777777" w:rsidR="009A10D2" w:rsidRPr="00FD0425" w:rsidRDefault="009A10D2" w:rsidP="0073372F">
            <w:pPr>
              <w:pStyle w:val="TAL"/>
              <w:keepNext w:val="0"/>
              <w:keepLines w:val="0"/>
              <w:widowControl w:val="0"/>
              <w:rPr>
                <w:lang w:eastAsia="zh-CN"/>
              </w:rPr>
            </w:pPr>
            <w:r w:rsidRPr="00E20537">
              <w:rPr>
                <w:lang w:eastAsia="zh-CN"/>
              </w:rPr>
              <w:t>O</w:t>
            </w:r>
          </w:p>
        </w:tc>
        <w:tc>
          <w:tcPr>
            <w:tcW w:w="1080" w:type="dxa"/>
          </w:tcPr>
          <w:p w14:paraId="2067CCCD" w14:textId="77777777" w:rsidR="009A10D2" w:rsidRPr="00FD0425" w:rsidRDefault="009A10D2" w:rsidP="00BD1D4F">
            <w:pPr>
              <w:pStyle w:val="TAL"/>
              <w:rPr>
                <w:lang w:eastAsia="ja-JP"/>
              </w:rPr>
            </w:pPr>
          </w:p>
        </w:tc>
        <w:tc>
          <w:tcPr>
            <w:tcW w:w="1512" w:type="dxa"/>
          </w:tcPr>
          <w:p w14:paraId="4928A1E0" w14:textId="77777777" w:rsidR="009A10D2" w:rsidRPr="00FD0425" w:rsidRDefault="009A10D2" w:rsidP="0073372F">
            <w:pPr>
              <w:pStyle w:val="TAL"/>
              <w:keepNext w:val="0"/>
              <w:keepLines w:val="0"/>
              <w:widowControl w:val="0"/>
            </w:pPr>
            <w:r w:rsidRPr="00E20537">
              <w:t>9.2.3.92</w:t>
            </w:r>
          </w:p>
        </w:tc>
        <w:tc>
          <w:tcPr>
            <w:tcW w:w="1728" w:type="dxa"/>
          </w:tcPr>
          <w:p w14:paraId="36D6DA34" w14:textId="77777777" w:rsidR="009A10D2" w:rsidRPr="00FD0425" w:rsidRDefault="009A10D2" w:rsidP="0073372F">
            <w:pPr>
              <w:pStyle w:val="TAL"/>
              <w:keepNext w:val="0"/>
              <w:keepLines w:val="0"/>
              <w:widowControl w:val="0"/>
              <w:rPr>
                <w:rFonts w:cs="Arial"/>
                <w:lang w:eastAsia="ja-JP"/>
              </w:rPr>
            </w:pPr>
          </w:p>
        </w:tc>
        <w:tc>
          <w:tcPr>
            <w:tcW w:w="1080" w:type="dxa"/>
          </w:tcPr>
          <w:p w14:paraId="6B7DCFD5" w14:textId="77777777" w:rsidR="009A10D2" w:rsidRPr="00FD0425" w:rsidRDefault="009A10D2" w:rsidP="0073372F">
            <w:pPr>
              <w:pStyle w:val="TAC"/>
              <w:keepNext w:val="0"/>
              <w:keepLines w:val="0"/>
              <w:widowControl w:val="0"/>
              <w:rPr>
                <w:lang w:eastAsia="ja-JP"/>
              </w:rPr>
            </w:pPr>
            <w:r w:rsidRPr="00E20537">
              <w:rPr>
                <w:lang w:eastAsia="zh-CN"/>
              </w:rPr>
              <w:t>YES</w:t>
            </w:r>
          </w:p>
        </w:tc>
        <w:tc>
          <w:tcPr>
            <w:tcW w:w="1080" w:type="dxa"/>
          </w:tcPr>
          <w:p w14:paraId="549B2181" w14:textId="77777777" w:rsidR="009A10D2" w:rsidRPr="00FD0425" w:rsidRDefault="009A10D2" w:rsidP="0073372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73372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164BA8" w:rsidRDefault="00386A93" w:rsidP="0073372F">
            <w:pPr>
              <w:pStyle w:val="TAL"/>
              <w:keepNext w:val="0"/>
              <w:keepLines w:val="0"/>
              <w:widowControl w:val="0"/>
              <w:rPr>
                <w:iCs/>
                <w:lang w:eastAsia="ja-JP"/>
              </w:rPr>
            </w:pPr>
            <w:r w:rsidRPr="00BD1D4F">
              <w:rPr>
                <w:iCs/>
                <w:lang w:eastAsia="ja-JP"/>
              </w:rPr>
              <w:t>maxnoofMultiConnectivityMinusOne</w:t>
            </w:r>
          </w:p>
        </w:tc>
        <w:tc>
          <w:tcPr>
            <w:tcW w:w="5670" w:type="dxa"/>
          </w:tcPr>
          <w:p w14:paraId="362682F0"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73372F">
      <w:pPr>
        <w:widowControl w:val="0"/>
        <w:rPr>
          <w:lang w:eastAsia="zh-CN"/>
        </w:rPr>
      </w:pPr>
    </w:p>
    <w:p w14:paraId="3A4C6D37" w14:textId="77777777" w:rsidR="003D676C" w:rsidRPr="00945051" w:rsidRDefault="003D676C" w:rsidP="0073372F">
      <w:pPr>
        <w:pStyle w:val="Heading4"/>
        <w:keepNext w:val="0"/>
        <w:keepLines w:val="0"/>
        <w:widowControl w:val="0"/>
      </w:pPr>
      <w:bookmarkStart w:id="5202" w:name="_CR9_2_1_33"/>
      <w:bookmarkStart w:id="5203" w:name="_Toc14207848"/>
      <w:bookmarkStart w:id="5204" w:name="_Toc44497586"/>
      <w:bookmarkStart w:id="5205" w:name="_Toc45107974"/>
      <w:bookmarkStart w:id="5206" w:name="_Toc45901594"/>
      <w:bookmarkStart w:id="5207" w:name="_Toc51850673"/>
      <w:bookmarkStart w:id="5208" w:name="_Toc56693676"/>
      <w:bookmarkStart w:id="5209" w:name="_Toc64447219"/>
      <w:bookmarkStart w:id="5210" w:name="_Toc66286713"/>
      <w:bookmarkStart w:id="5211" w:name="_Toc74151408"/>
      <w:bookmarkStart w:id="5212" w:name="_Toc88653880"/>
      <w:bookmarkStart w:id="5213" w:name="_Toc97904236"/>
      <w:bookmarkStart w:id="5214" w:name="_Toc105175277"/>
      <w:bookmarkStart w:id="5215" w:name="_Toc113826307"/>
      <w:bookmarkStart w:id="5216" w:name="_Toc175586889"/>
      <w:bookmarkEnd w:id="5202"/>
      <w:r w:rsidRPr="00945051">
        <w:t>9.2.</w:t>
      </w:r>
      <w:r w:rsidRPr="00945051">
        <w:rPr>
          <w:rFonts w:hint="eastAsia"/>
          <w:lang w:eastAsia="zh-CN"/>
        </w:rPr>
        <w:t>1.</w:t>
      </w:r>
      <w:r>
        <w:t>33</w:t>
      </w:r>
      <w:r w:rsidRPr="00945051">
        <w:tab/>
      </w:r>
      <w:bookmarkEnd w:id="5203"/>
      <w:r w:rsidRPr="00945051">
        <w:rPr>
          <w:lang w:eastAsia="ja-JP"/>
        </w:rPr>
        <w:t xml:space="preserve">DAPS </w:t>
      </w:r>
      <w:r>
        <w:rPr>
          <w:lang w:eastAsia="ja-JP"/>
        </w:rPr>
        <w:t xml:space="preserve">Request </w:t>
      </w:r>
      <w:r w:rsidRPr="00945051">
        <w:rPr>
          <w:lang w:eastAsia="ja-JP"/>
        </w:rPr>
        <w:t>Information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2106B325" w14:textId="77777777" w:rsidR="003D676C" w:rsidRPr="00DF7459" w:rsidRDefault="003D676C" w:rsidP="0073372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1C2318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73372F">
            <w:pPr>
              <w:pStyle w:val="TAH"/>
              <w:keepNext w:val="0"/>
              <w:keepLines w:val="0"/>
              <w:widowControl w:val="0"/>
              <w:rPr>
                <w:lang w:eastAsia="ja-JP"/>
              </w:rPr>
            </w:pPr>
            <w:r>
              <w:rPr>
                <w:lang w:eastAsia="ja-JP"/>
              </w:rPr>
              <w:t>Semantics description</w:t>
            </w:r>
          </w:p>
        </w:tc>
      </w:tr>
      <w:tr w:rsidR="003D676C" w14:paraId="4054009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73372F">
            <w:pPr>
              <w:pStyle w:val="TAL"/>
              <w:keepNext w:val="0"/>
              <w:keepLines w:val="0"/>
              <w:widowControl w:val="0"/>
              <w:rPr>
                <w:lang w:eastAsia="ja-JP"/>
              </w:rPr>
            </w:pPr>
            <w:r>
              <w:rPr>
                <w:lang w:eastAsia="ja-JP"/>
              </w:rPr>
              <w:t>DAPS Indicator</w:t>
            </w:r>
          </w:p>
        </w:tc>
        <w:tc>
          <w:tcPr>
            <w:tcW w:w="1080"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73372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73372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73372F">
      <w:pPr>
        <w:widowControl w:val="0"/>
        <w:rPr>
          <w:noProof/>
          <w:lang w:val="en-US" w:eastAsia="zh-CN"/>
        </w:rPr>
      </w:pPr>
    </w:p>
    <w:p w14:paraId="328A9813" w14:textId="77777777" w:rsidR="003D676C" w:rsidRPr="00945051" w:rsidRDefault="003D676C" w:rsidP="0073372F">
      <w:pPr>
        <w:pStyle w:val="Heading4"/>
        <w:keepNext w:val="0"/>
        <w:keepLines w:val="0"/>
        <w:widowControl w:val="0"/>
      </w:pPr>
      <w:bookmarkStart w:id="5217" w:name="_CR9_2_1_34"/>
      <w:bookmarkStart w:id="5218" w:name="_Toc44497587"/>
      <w:bookmarkStart w:id="5219" w:name="_Toc45107975"/>
      <w:bookmarkStart w:id="5220" w:name="_Toc45901595"/>
      <w:bookmarkStart w:id="5221" w:name="_Toc51850674"/>
      <w:bookmarkStart w:id="5222" w:name="_Toc56693677"/>
      <w:bookmarkStart w:id="5223" w:name="_Toc64447220"/>
      <w:bookmarkStart w:id="5224" w:name="_Toc66286714"/>
      <w:bookmarkStart w:id="5225" w:name="_Toc74151409"/>
      <w:bookmarkStart w:id="5226" w:name="_Toc88653881"/>
      <w:bookmarkStart w:id="5227" w:name="_Toc97904237"/>
      <w:bookmarkStart w:id="5228" w:name="_Toc105175278"/>
      <w:bookmarkStart w:id="5229" w:name="_Toc113826308"/>
      <w:bookmarkStart w:id="5230" w:name="_Toc175586890"/>
      <w:bookmarkEnd w:id="5217"/>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9F8D085" w14:textId="77777777" w:rsidR="003D676C" w:rsidRPr="00DF7459" w:rsidRDefault="003D676C" w:rsidP="0073372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A339EB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73372F">
            <w:pPr>
              <w:pStyle w:val="TAH"/>
              <w:keepNext w:val="0"/>
              <w:keepLines w:val="0"/>
              <w:widowControl w:val="0"/>
              <w:rPr>
                <w:lang w:eastAsia="ja-JP"/>
              </w:rPr>
            </w:pPr>
            <w:r>
              <w:rPr>
                <w:lang w:eastAsia="ja-JP"/>
              </w:rPr>
              <w:t>Semantics description</w:t>
            </w:r>
          </w:p>
        </w:tc>
      </w:tr>
      <w:tr w:rsidR="00CB7C47" w14:paraId="4049F50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73372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80"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73372F">
            <w:pPr>
              <w:pStyle w:val="TAL"/>
              <w:keepNext w:val="0"/>
              <w:keepLines w:val="0"/>
              <w:widowControl w:val="0"/>
              <w:rPr>
                <w:lang w:eastAsia="ja-JP"/>
              </w:rPr>
            </w:pPr>
            <w:r>
              <w:rPr>
                <w:i/>
                <w:iCs/>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73372F">
            <w:pPr>
              <w:pStyle w:val="TAL"/>
              <w:keepNext w:val="0"/>
              <w:keepLines w:val="0"/>
              <w:widowControl w:val="0"/>
              <w:rPr>
                <w:lang w:eastAsia="ja-JP"/>
              </w:rPr>
            </w:pPr>
          </w:p>
        </w:tc>
      </w:tr>
      <w:tr w:rsidR="00CB7C47" w14:paraId="3595873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73372F">
            <w:pPr>
              <w:pStyle w:val="TAL"/>
              <w:keepNext w:val="0"/>
              <w:keepLines w:val="0"/>
              <w:widowControl w:val="0"/>
              <w:ind w:left="113"/>
              <w:rPr>
                <w:lang w:eastAsia="ja-JP"/>
              </w:rPr>
            </w:pPr>
            <w:r>
              <w:t>&gt;DRB ID</w:t>
            </w:r>
          </w:p>
        </w:tc>
        <w:tc>
          <w:tcPr>
            <w:tcW w:w="1080"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73372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73372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73372F">
            <w:pPr>
              <w:pStyle w:val="TAL"/>
              <w:keepNext w:val="0"/>
              <w:keepLines w:val="0"/>
              <w:widowControl w:val="0"/>
              <w:rPr>
                <w:lang w:eastAsia="ja-JP"/>
              </w:rPr>
            </w:pPr>
          </w:p>
        </w:tc>
      </w:tr>
      <w:tr w:rsidR="003D676C" w14:paraId="5B45700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73372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80"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73372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73372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3372F">
        <w:trPr>
          <w:tblHeader/>
        </w:trPr>
        <w:tc>
          <w:tcPr>
            <w:tcW w:w="3261" w:type="dxa"/>
          </w:tcPr>
          <w:p w14:paraId="788D2CCB"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3372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73372F">
      <w:pPr>
        <w:widowControl w:val="0"/>
        <w:rPr>
          <w:lang w:val="fr-FR"/>
        </w:rPr>
      </w:pPr>
    </w:p>
    <w:p w14:paraId="74989BE3" w14:textId="77777777" w:rsidR="004D1B57" w:rsidRPr="002A55C4" w:rsidRDefault="004D1B57" w:rsidP="0073372F">
      <w:pPr>
        <w:pStyle w:val="Heading4"/>
        <w:keepNext w:val="0"/>
        <w:keepLines w:val="0"/>
        <w:widowControl w:val="0"/>
      </w:pPr>
      <w:bookmarkStart w:id="5231" w:name="_CR9_2_1_35"/>
      <w:bookmarkStart w:id="5232" w:name="_Toc88653882"/>
      <w:bookmarkStart w:id="5233" w:name="_Toc97904238"/>
      <w:bookmarkStart w:id="5234" w:name="_Toc105175279"/>
      <w:bookmarkStart w:id="5235" w:name="_Toc113826309"/>
      <w:bookmarkStart w:id="5236" w:name="_Toc175586891"/>
      <w:bookmarkStart w:id="5237" w:name="_Toc13919465"/>
      <w:bookmarkStart w:id="5238" w:name="_Toc36556051"/>
      <w:bookmarkStart w:id="5239" w:name="_Toc45832993"/>
      <w:bookmarkStart w:id="5240" w:name="_Toc64447472"/>
      <w:bookmarkEnd w:id="5231"/>
      <w:r w:rsidRPr="002A55C4">
        <w:t>9.2.1.</w:t>
      </w:r>
      <w:r>
        <w:t>35</w:t>
      </w:r>
      <w:r w:rsidRPr="002A55C4">
        <w:tab/>
        <w:t>Data Forwarding Info from target E-UTRAN node</w:t>
      </w:r>
      <w:bookmarkEnd w:id="5232"/>
      <w:bookmarkEnd w:id="5233"/>
      <w:bookmarkEnd w:id="5234"/>
      <w:bookmarkEnd w:id="5235"/>
      <w:bookmarkEnd w:id="523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D1B57" w:rsidRPr="00205ABA" w14:paraId="69EC9337" w14:textId="77777777" w:rsidTr="005926E2">
        <w:tc>
          <w:tcPr>
            <w:tcW w:w="2448" w:type="dxa"/>
          </w:tcPr>
          <w:p w14:paraId="1DA1459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IE/Group Name</w:t>
            </w:r>
          </w:p>
        </w:tc>
        <w:tc>
          <w:tcPr>
            <w:tcW w:w="1080" w:type="dxa"/>
          </w:tcPr>
          <w:p w14:paraId="4EF7312E"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Range</w:t>
            </w:r>
          </w:p>
        </w:tc>
        <w:tc>
          <w:tcPr>
            <w:tcW w:w="1872" w:type="dxa"/>
          </w:tcPr>
          <w:p w14:paraId="6FDDF9B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5926E2">
        <w:tc>
          <w:tcPr>
            <w:tcW w:w="2448" w:type="dxa"/>
          </w:tcPr>
          <w:p w14:paraId="33D89393" w14:textId="77777777" w:rsidR="004D1B57" w:rsidRPr="00205ABA" w:rsidRDefault="004D1B57" w:rsidP="0073372F">
            <w:pPr>
              <w:pStyle w:val="TAL"/>
              <w:keepNext w:val="0"/>
              <w:keepLines w:val="0"/>
              <w:widowControl w:val="0"/>
              <w:rPr>
                <w:b/>
                <w:szCs w:val="18"/>
                <w:lang w:eastAsia="zh-CN"/>
              </w:rPr>
            </w:pPr>
            <w:r w:rsidRPr="00205ABA">
              <w:rPr>
                <w:b/>
                <w:szCs w:val="18"/>
                <w:lang w:eastAsia="zh-CN"/>
              </w:rPr>
              <w:t>Data Forwarding Info from Target E-UTRAN node List</w:t>
            </w:r>
          </w:p>
        </w:tc>
        <w:tc>
          <w:tcPr>
            <w:tcW w:w="1080" w:type="dxa"/>
          </w:tcPr>
          <w:p w14:paraId="16A24C24"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6B4FBD78" w14:textId="77777777" w:rsidR="004D1B57" w:rsidRPr="00BD1D4F" w:rsidRDefault="004D1B57" w:rsidP="0073372F">
            <w:pPr>
              <w:pStyle w:val="TAL"/>
              <w:keepNext w:val="0"/>
              <w:keepLines w:val="0"/>
              <w:widowControl w:val="0"/>
              <w:rPr>
                <w:bCs/>
                <w:i/>
                <w:iCs/>
                <w:szCs w:val="18"/>
                <w:lang w:eastAsia="ja-JP"/>
              </w:rPr>
            </w:pPr>
            <w:r w:rsidRPr="00BD1D4F">
              <w:rPr>
                <w:bCs/>
                <w:i/>
                <w:iCs/>
                <w:szCs w:val="18"/>
                <w:lang w:eastAsia="ja-JP"/>
              </w:rPr>
              <w:t>1</w:t>
            </w:r>
          </w:p>
        </w:tc>
        <w:tc>
          <w:tcPr>
            <w:tcW w:w="1872" w:type="dxa"/>
          </w:tcPr>
          <w:p w14:paraId="6D248DDE" w14:textId="77777777" w:rsidR="004D1B57" w:rsidRPr="00205ABA" w:rsidRDefault="004D1B57" w:rsidP="0073372F">
            <w:pPr>
              <w:pStyle w:val="TAL"/>
              <w:keepNext w:val="0"/>
              <w:keepLines w:val="0"/>
              <w:widowControl w:val="0"/>
              <w:rPr>
                <w:szCs w:val="18"/>
                <w:lang w:val="sv-SE" w:eastAsia="ja-JP"/>
              </w:rPr>
            </w:pPr>
          </w:p>
        </w:tc>
        <w:tc>
          <w:tcPr>
            <w:tcW w:w="2880" w:type="dxa"/>
          </w:tcPr>
          <w:p w14:paraId="2E635F6E" w14:textId="77777777" w:rsidR="004D1B57" w:rsidRPr="00205ABA" w:rsidRDefault="004D1B57" w:rsidP="0073372F">
            <w:pPr>
              <w:pStyle w:val="TAL"/>
              <w:keepNext w:val="0"/>
              <w:keepLines w:val="0"/>
              <w:widowControl w:val="0"/>
              <w:rPr>
                <w:szCs w:val="18"/>
                <w:lang w:eastAsia="ja-JP"/>
              </w:rPr>
            </w:pPr>
          </w:p>
        </w:tc>
      </w:tr>
      <w:tr w:rsidR="004D1B57" w:rsidRPr="00205ABA" w14:paraId="267497F1" w14:textId="77777777" w:rsidTr="005926E2">
        <w:tc>
          <w:tcPr>
            <w:tcW w:w="2448" w:type="dxa"/>
          </w:tcPr>
          <w:p w14:paraId="79D93F4C" w14:textId="77777777" w:rsidR="004D1B57" w:rsidRPr="00205ABA" w:rsidRDefault="004D1B57" w:rsidP="0073372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80" w:type="dxa"/>
          </w:tcPr>
          <w:p w14:paraId="1E5E386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1FA78424" w14:textId="77777777" w:rsidR="004D1B57" w:rsidRPr="00BD1D4F" w:rsidRDefault="004D1B57" w:rsidP="0073372F">
            <w:pPr>
              <w:pStyle w:val="TAL"/>
              <w:keepNext w:val="0"/>
              <w:keepLines w:val="0"/>
              <w:widowControl w:val="0"/>
              <w:rPr>
                <w:i/>
                <w:iCs/>
                <w:szCs w:val="18"/>
                <w:lang w:eastAsia="ja-JP"/>
              </w:rPr>
            </w:pPr>
            <w:r w:rsidRPr="00BD1D4F">
              <w:rPr>
                <w:bCs/>
                <w:i/>
                <w:iCs/>
                <w:szCs w:val="18"/>
                <w:lang w:eastAsia="ja-JP"/>
              </w:rPr>
              <w:t>1..&lt;</w:t>
            </w:r>
            <w:r w:rsidRPr="00BD1D4F">
              <w:rPr>
                <w:i/>
                <w:iCs/>
                <w:szCs w:val="18"/>
              </w:rPr>
              <w:t xml:space="preserve"> </w:t>
            </w:r>
            <w:r w:rsidRPr="00BD1D4F">
              <w:rPr>
                <w:bCs/>
                <w:i/>
                <w:iCs/>
                <w:szCs w:val="18"/>
                <w:lang w:eastAsia="ja-JP"/>
              </w:rPr>
              <w:t>maxnoofDataForwardingTunneltoE-UTRAN &gt;</w:t>
            </w:r>
          </w:p>
        </w:tc>
        <w:tc>
          <w:tcPr>
            <w:tcW w:w="1872" w:type="dxa"/>
          </w:tcPr>
          <w:p w14:paraId="78852B0C" w14:textId="77777777" w:rsidR="004D1B57" w:rsidRPr="00205ABA" w:rsidRDefault="004D1B57" w:rsidP="0073372F">
            <w:pPr>
              <w:pStyle w:val="TAL"/>
              <w:keepNext w:val="0"/>
              <w:keepLines w:val="0"/>
              <w:widowControl w:val="0"/>
              <w:rPr>
                <w:szCs w:val="18"/>
                <w:lang w:eastAsia="ja-JP"/>
              </w:rPr>
            </w:pPr>
          </w:p>
        </w:tc>
        <w:tc>
          <w:tcPr>
            <w:tcW w:w="2880" w:type="dxa"/>
          </w:tcPr>
          <w:p w14:paraId="27D160A0" w14:textId="77777777" w:rsidR="004D1B57" w:rsidRPr="00205ABA" w:rsidRDefault="004D1B57" w:rsidP="0073372F">
            <w:pPr>
              <w:pStyle w:val="TAL"/>
              <w:keepNext w:val="0"/>
              <w:keepLines w:val="0"/>
              <w:widowControl w:val="0"/>
              <w:rPr>
                <w:szCs w:val="18"/>
                <w:lang w:eastAsia="ja-JP"/>
              </w:rPr>
            </w:pPr>
          </w:p>
        </w:tc>
      </w:tr>
      <w:tr w:rsidR="004D1B57" w:rsidRPr="00205ABA" w14:paraId="4273919A" w14:textId="77777777" w:rsidTr="005926E2">
        <w:tc>
          <w:tcPr>
            <w:tcW w:w="2448" w:type="dxa"/>
          </w:tcPr>
          <w:p w14:paraId="61F5CCC5" w14:textId="77777777" w:rsidR="004D1B57" w:rsidRPr="00205ABA" w:rsidRDefault="004D1B57" w:rsidP="0073372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80" w:type="dxa"/>
          </w:tcPr>
          <w:p w14:paraId="2DBD81B3"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73372F">
            <w:pPr>
              <w:pStyle w:val="TAL"/>
              <w:keepNext w:val="0"/>
              <w:keepLines w:val="0"/>
              <w:widowControl w:val="0"/>
              <w:rPr>
                <w:szCs w:val="18"/>
                <w:lang w:eastAsia="ja-JP"/>
              </w:rPr>
            </w:pPr>
          </w:p>
        </w:tc>
        <w:tc>
          <w:tcPr>
            <w:tcW w:w="1872" w:type="dxa"/>
          </w:tcPr>
          <w:p w14:paraId="6D68F858" w14:textId="77777777" w:rsidR="004D1B57" w:rsidRPr="00205ABA" w:rsidRDefault="004D1B57" w:rsidP="0073372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73372F">
            <w:pPr>
              <w:pStyle w:val="TAL"/>
              <w:keepNext w:val="0"/>
              <w:keepLines w:val="0"/>
              <w:widowControl w:val="0"/>
              <w:rPr>
                <w:szCs w:val="18"/>
                <w:lang w:eastAsia="zh-CN"/>
              </w:rPr>
            </w:pPr>
          </w:p>
        </w:tc>
      </w:tr>
      <w:tr w:rsidR="004D1B57" w:rsidRPr="00205ABA" w14:paraId="2CC761AE" w14:textId="77777777" w:rsidTr="005926E2">
        <w:tc>
          <w:tcPr>
            <w:tcW w:w="2448" w:type="dxa"/>
          </w:tcPr>
          <w:p w14:paraId="66A58880" w14:textId="77777777" w:rsidR="004D1B57" w:rsidRPr="000F2AFC" w:rsidRDefault="004D1B57" w:rsidP="0073372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80" w:type="dxa"/>
          </w:tcPr>
          <w:p w14:paraId="7772823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7EFB8C5D" w14:textId="77777777" w:rsidR="004D1B57" w:rsidRPr="00BD1D4F" w:rsidRDefault="004D1B57" w:rsidP="0073372F">
            <w:pPr>
              <w:pStyle w:val="TAL"/>
              <w:keepNext w:val="0"/>
              <w:keepLines w:val="0"/>
              <w:widowControl w:val="0"/>
              <w:rPr>
                <w:i/>
                <w:iCs/>
                <w:szCs w:val="18"/>
                <w:lang w:eastAsia="zh-CN"/>
              </w:rPr>
            </w:pPr>
            <w:r w:rsidRPr="00BD1D4F">
              <w:rPr>
                <w:i/>
                <w:iCs/>
                <w:szCs w:val="18"/>
                <w:lang w:eastAsia="zh-CN"/>
              </w:rPr>
              <w:t>1</w:t>
            </w:r>
          </w:p>
        </w:tc>
        <w:tc>
          <w:tcPr>
            <w:tcW w:w="1872" w:type="dxa"/>
          </w:tcPr>
          <w:p w14:paraId="1344D821" w14:textId="77777777" w:rsidR="004D1B57" w:rsidRPr="00205ABA" w:rsidRDefault="004D1B57" w:rsidP="0073372F">
            <w:pPr>
              <w:pStyle w:val="TAL"/>
              <w:keepNext w:val="0"/>
              <w:keepLines w:val="0"/>
              <w:widowControl w:val="0"/>
              <w:rPr>
                <w:szCs w:val="18"/>
                <w:lang w:eastAsia="ja-JP"/>
              </w:rPr>
            </w:pPr>
          </w:p>
        </w:tc>
        <w:tc>
          <w:tcPr>
            <w:tcW w:w="2880" w:type="dxa"/>
          </w:tcPr>
          <w:p w14:paraId="532425B5" w14:textId="77777777" w:rsidR="004D1B57" w:rsidRPr="00205ABA" w:rsidRDefault="004D1B57" w:rsidP="0073372F">
            <w:pPr>
              <w:pStyle w:val="TAL"/>
              <w:keepNext w:val="0"/>
              <w:keepLines w:val="0"/>
              <w:widowControl w:val="0"/>
              <w:rPr>
                <w:szCs w:val="18"/>
                <w:lang w:eastAsia="ja-JP"/>
              </w:rPr>
            </w:pPr>
          </w:p>
        </w:tc>
      </w:tr>
      <w:tr w:rsidR="004D1B57" w:rsidRPr="00205ABA" w14:paraId="511C88E0" w14:textId="77777777" w:rsidTr="005926E2">
        <w:tc>
          <w:tcPr>
            <w:tcW w:w="2448"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73372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73372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BD1D4F" w:rsidRDefault="004D1B57" w:rsidP="0073372F">
            <w:pPr>
              <w:pStyle w:val="TAL"/>
              <w:keepNext w:val="0"/>
              <w:keepLines w:val="0"/>
              <w:widowControl w:val="0"/>
              <w:rPr>
                <w:i/>
                <w:iCs/>
                <w:szCs w:val="18"/>
                <w:lang w:eastAsia="zh-CN"/>
              </w:rPr>
            </w:pPr>
            <w:r w:rsidRPr="00BD1D4F">
              <w:rPr>
                <w:i/>
                <w:iCs/>
                <w:szCs w:val="18"/>
                <w:lang w:eastAsia="zh-CN"/>
              </w:rPr>
              <w:t>1..&lt;maxnoofQoSFlows&gt;</w:t>
            </w:r>
          </w:p>
        </w:tc>
        <w:tc>
          <w:tcPr>
            <w:tcW w:w="1872"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73372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73372F">
            <w:pPr>
              <w:pStyle w:val="TAL"/>
              <w:keepNext w:val="0"/>
              <w:keepLines w:val="0"/>
              <w:widowControl w:val="0"/>
              <w:rPr>
                <w:szCs w:val="18"/>
                <w:lang w:eastAsia="ja-JP"/>
              </w:rPr>
            </w:pPr>
          </w:p>
        </w:tc>
      </w:tr>
      <w:tr w:rsidR="004D1B57" w:rsidRPr="00205ABA" w14:paraId="0F814B20" w14:textId="77777777" w:rsidTr="005926E2">
        <w:tc>
          <w:tcPr>
            <w:tcW w:w="2448"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73372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80"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73372F">
            <w:pPr>
              <w:pStyle w:val="TAL"/>
              <w:keepNext w:val="0"/>
              <w:keepLines w:val="0"/>
              <w:widowControl w:val="0"/>
              <w:rPr>
                <w:szCs w:val="18"/>
                <w:lang w:eastAsia="zh-CN"/>
              </w:rPr>
            </w:pPr>
          </w:p>
        </w:tc>
        <w:tc>
          <w:tcPr>
            <w:tcW w:w="1872"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73372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73372F">
            <w:pPr>
              <w:pStyle w:val="TAL"/>
              <w:keepNext w:val="0"/>
              <w:keepLines w:val="0"/>
              <w:widowControl w:val="0"/>
              <w:rPr>
                <w:szCs w:val="18"/>
                <w:lang w:eastAsia="ja-JP"/>
              </w:rPr>
            </w:pPr>
          </w:p>
        </w:tc>
      </w:tr>
      <w:bookmarkEnd w:id="5237"/>
      <w:bookmarkEnd w:id="5238"/>
      <w:bookmarkEnd w:id="5239"/>
      <w:bookmarkEnd w:id="5240"/>
    </w:tbl>
    <w:p w14:paraId="6E2BBC26" w14:textId="77777777" w:rsidR="004D1B57" w:rsidRDefault="004D1B57"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73372F">
            <w:pPr>
              <w:pStyle w:val="TAH"/>
              <w:keepNext w:val="0"/>
              <w:keepLines w:val="0"/>
              <w:widowControl w:val="0"/>
            </w:pPr>
            <w:r w:rsidRPr="00D629EF">
              <w:t>Range bound</w:t>
            </w:r>
          </w:p>
        </w:tc>
        <w:tc>
          <w:tcPr>
            <w:tcW w:w="5670" w:type="dxa"/>
          </w:tcPr>
          <w:p w14:paraId="45C54021" w14:textId="77777777" w:rsidR="004D1B57" w:rsidRPr="00D629EF" w:rsidRDefault="004D1B57" w:rsidP="0073372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73372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73372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73372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73372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73372F">
      <w:pPr>
        <w:widowControl w:val="0"/>
        <w:rPr>
          <w:lang w:val="fr-FR"/>
        </w:rPr>
      </w:pPr>
    </w:p>
    <w:p w14:paraId="02CE6A53" w14:textId="77777777" w:rsidR="00F02090" w:rsidRPr="00FD0425" w:rsidRDefault="00F02090" w:rsidP="0073372F">
      <w:pPr>
        <w:pStyle w:val="Heading3"/>
        <w:keepNext w:val="0"/>
        <w:keepLines w:val="0"/>
        <w:widowControl w:val="0"/>
      </w:pPr>
      <w:bookmarkStart w:id="5241" w:name="_CR9_2_2"/>
      <w:bookmarkStart w:id="5242" w:name="_Toc20955269"/>
      <w:bookmarkStart w:id="5243" w:name="_Toc29991466"/>
      <w:bookmarkStart w:id="5244" w:name="_Toc36555866"/>
      <w:bookmarkStart w:id="5245" w:name="_Toc44497588"/>
      <w:bookmarkStart w:id="5246" w:name="_Toc45107976"/>
      <w:bookmarkStart w:id="5247" w:name="_Toc45901596"/>
      <w:bookmarkStart w:id="5248" w:name="_Toc51850675"/>
      <w:bookmarkStart w:id="5249" w:name="_Toc56693678"/>
      <w:bookmarkStart w:id="5250" w:name="_Toc64447221"/>
      <w:bookmarkStart w:id="5251" w:name="_Toc66286715"/>
      <w:bookmarkStart w:id="5252" w:name="_Toc74151410"/>
      <w:bookmarkStart w:id="5253" w:name="_Toc88653883"/>
      <w:bookmarkStart w:id="5254" w:name="_Toc97904239"/>
      <w:bookmarkStart w:id="5255" w:name="_Toc105175280"/>
      <w:bookmarkStart w:id="5256" w:name="_Toc113826310"/>
      <w:bookmarkStart w:id="5257" w:name="_Toc175586892"/>
      <w:bookmarkEnd w:id="5241"/>
      <w:r w:rsidRPr="00FD0425">
        <w:t>9.2.2</w:t>
      </w:r>
      <w:r w:rsidRPr="00FD0425">
        <w:tab/>
        <w:t>NG-RAN Node and Cell Configuration related IE definitions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43D1B5AA" w14:textId="77777777" w:rsidR="00F02090" w:rsidRPr="00FD0425" w:rsidRDefault="00F02090" w:rsidP="0073372F">
      <w:pPr>
        <w:pStyle w:val="Heading4"/>
        <w:keepNext w:val="0"/>
        <w:keepLines w:val="0"/>
        <w:widowControl w:val="0"/>
      </w:pPr>
      <w:bookmarkStart w:id="5258" w:name="_CR9_2_2_1"/>
      <w:bookmarkStart w:id="5259" w:name="_Toc20955270"/>
      <w:bookmarkStart w:id="5260" w:name="_Toc29991467"/>
      <w:bookmarkStart w:id="5261" w:name="_Toc36555867"/>
      <w:bookmarkStart w:id="5262" w:name="_Toc44497589"/>
      <w:bookmarkStart w:id="5263" w:name="_Toc45107977"/>
      <w:bookmarkStart w:id="5264" w:name="_Toc45901597"/>
      <w:bookmarkStart w:id="5265" w:name="_Toc51850676"/>
      <w:bookmarkStart w:id="5266" w:name="_Toc56693679"/>
      <w:bookmarkStart w:id="5267" w:name="_Toc64447222"/>
      <w:bookmarkStart w:id="5268" w:name="_Toc66286716"/>
      <w:bookmarkStart w:id="5269" w:name="_Toc74151411"/>
      <w:bookmarkStart w:id="5270" w:name="_Toc88653884"/>
      <w:bookmarkStart w:id="5271" w:name="_Toc97904240"/>
      <w:bookmarkStart w:id="5272" w:name="_Toc105175281"/>
      <w:bookmarkStart w:id="5273" w:name="_Toc113826311"/>
      <w:bookmarkStart w:id="5274" w:name="_Toc175586893"/>
      <w:bookmarkEnd w:id="5258"/>
      <w:r w:rsidRPr="00FD0425">
        <w:t>9.2.2.1</w:t>
      </w:r>
      <w:r w:rsidRPr="00FD0425">
        <w:tab/>
        <w:t>Global gNB ID</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5F33077C" w14:textId="77777777" w:rsidR="00F02090" w:rsidRPr="00FD0425" w:rsidRDefault="00F02090" w:rsidP="0073372F">
      <w:pPr>
        <w:widowControl w:val="0"/>
      </w:pPr>
      <w:r w:rsidRPr="00FD0425">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C3C6F" w14:textId="77777777" w:rsidTr="005926E2">
        <w:tc>
          <w:tcPr>
            <w:tcW w:w="2448" w:type="dxa"/>
          </w:tcPr>
          <w:p w14:paraId="43B310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A5538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A82A34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0BEE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5926E2">
        <w:tc>
          <w:tcPr>
            <w:tcW w:w="2448" w:type="dxa"/>
          </w:tcPr>
          <w:p w14:paraId="04274ED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8C4081F" w14:textId="77777777" w:rsidR="00F02090" w:rsidRPr="00FD0425" w:rsidRDefault="00F02090" w:rsidP="0073372F">
            <w:pPr>
              <w:pStyle w:val="TAL"/>
              <w:keepNext w:val="0"/>
              <w:keepLines w:val="0"/>
              <w:widowControl w:val="0"/>
              <w:rPr>
                <w:i/>
                <w:lang w:eastAsia="ja-JP"/>
              </w:rPr>
            </w:pPr>
          </w:p>
        </w:tc>
        <w:tc>
          <w:tcPr>
            <w:tcW w:w="1872" w:type="dxa"/>
          </w:tcPr>
          <w:p w14:paraId="3378569E" w14:textId="77777777" w:rsidR="00F02090" w:rsidRPr="00FD0425" w:rsidRDefault="00F02090" w:rsidP="0073372F">
            <w:pPr>
              <w:pStyle w:val="TAL"/>
              <w:keepNext w:val="0"/>
              <w:keepLines w:val="0"/>
              <w:widowControl w:val="0"/>
              <w:rPr>
                <w:lang w:eastAsia="ja-JP"/>
              </w:rPr>
            </w:pPr>
            <w:r w:rsidRPr="00FD0425">
              <w:rPr>
                <w:rFonts w:eastAsia="MS Mincho"/>
                <w:lang w:eastAsia="ja-JP"/>
              </w:rPr>
              <w:t>9.2.2.4</w:t>
            </w:r>
          </w:p>
        </w:tc>
        <w:tc>
          <w:tcPr>
            <w:tcW w:w="2880" w:type="dxa"/>
          </w:tcPr>
          <w:p w14:paraId="2A9FBE92" w14:textId="77777777" w:rsidR="00F02090" w:rsidRPr="00FD0425" w:rsidRDefault="00F02090" w:rsidP="0073372F">
            <w:pPr>
              <w:pStyle w:val="TAL"/>
              <w:keepNext w:val="0"/>
              <w:keepLines w:val="0"/>
              <w:widowControl w:val="0"/>
              <w:rPr>
                <w:lang w:eastAsia="ja-JP"/>
              </w:rPr>
            </w:pPr>
          </w:p>
        </w:tc>
      </w:tr>
      <w:tr w:rsidR="00F02090" w:rsidRPr="00FD0425" w14:paraId="71F61040" w14:textId="77777777" w:rsidTr="005926E2">
        <w:tc>
          <w:tcPr>
            <w:tcW w:w="2448" w:type="dxa"/>
          </w:tcPr>
          <w:p w14:paraId="44ECA28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55500A8" w14:textId="77777777" w:rsidR="00F02090" w:rsidRPr="00FD0425" w:rsidRDefault="00F02090" w:rsidP="0073372F">
            <w:pPr>
              <w:pStyle w:val="TAL"/>
              <w:keepNext w:val="0"/>
              <w:keepLines w:val="0"/>
              <w:widowControl w:val="0"/>
              <w:rPr>
                <w:i/>
                <w:lang w:eastAsia="ja-JP"/>
              </w:rPr>
            </w:pPr>
          </w:p>
        </w:tc>
        <w:tc>
          <w:tcPr>
            <w:tcW w:w="1872" w:type="dxa"/>
          </w:tcPr>
          <w:p w14:paraId="090717CF" w14:textId="77777777" w:rsidR="00F02090" w:rsidRPr="00FD0425" w:rsidRDefault="00F02090" w:rsidP="0073372F">
            <w:pPr>
              <w:pStyle w:val="TAL"/>
              <w:keepNext w:val="0"/>
              <w:keepLines w:val="0"/>
              <w:widowControl w:val="0"/>
              <w:rPr>
                <w:lang w:eastAsia="ja-JP"/>
              </w:rPr>
            </w:pPr>
          </w:p>
        </w:tc>
        <w:tc>
          <w:tcPr>
            <w:tcW w:w="2880" w:type="dxa"/>
          </w:tcPr>
          <w:p w14:paraId="70290D74"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ED33741" w14:textId="77777777" w:rsidTr="005926E2">
        <w:tc>
          <w:tcPr>
            <w:tcW w:w="2448" w:type="dxa"/>
          </w:tcPr>
          <w:p w14:paraId="07DA63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73372F">
            <w:pPr>
              <w:pStyle w:val="TAL"/>
              <w:keepNext w:val="0"/>
              <w:keepLines w:val="0"/>
              <w:widowControl w:val="0"/>
              <w:rPr>
                <w:rFonts w:cs="Arial"/>
                <w:lang w:eastAsia="ja-JP"/>
              </w:rPr>
            </w:pPr>
          </w:p>
        </w:tc>
        <w:tc>
          <w:tcPr>
            <w:tcW w:w="1440" w:type="dxa"/>
          </w:tcPr>
          <w:p w14:paraId="050B7013" w14:textId="77777777" w:rsidR="00F02090" w:rsidRPr="00FD0425" w:rsidRDefault="00F02090" w:rsidP="0073372F">
            <w:pPr>
              <w:pStyle w:val="TAL"/>
              <w:keepNext w:val="0"/>
              <w:keepLines w:val="0"/>
              <w:widowControl w:val="0"/>
              <w:rPr>
                <w:i/>
                <w:lang w:eastAsia="ja-JP"/>
              </w:rPr>
            </w:pPr>
          </w:p>
        </w:tc>
        <w:tc>
          <w:tcPr>
            <w:tcW w:w="1872" w:type="dxa"/>
          </w:tcPr>
          <w:p w14:paraId="22D74107" w14:textId="77777777" w:rsidR="00F02090" w:rsidRPr="00FD0425" w:rsidRDefault="00F02090" w:rsidP="0073372F">
            <w:pPr>
              <w:pStyle w:val="TAL"/>
              <w:keepNext w:val="0"/>
              <w:keepLines w:val="0"/>
              <w:widowControl w:val="0"/>
              <w:rPr>
                <w:lang w:eastAsia="ja-JP"/>
              </w:rPr>
            </w:pPr>
          </w:p>
        </w:tc>
        <w:tc>
          <w:tcPr>
            <w:tcW w:w="2880" w:type="dxa"/>
          </w:tcPr>
          <w:p w14:paraId="36E65EE5"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5923D0C" w14:textId="77777777" w:rsidTr="005926E2">
        <w:tc>
          <w:tcPr>
            <w:tcW w:w="2448" w:type="dxa"/>
          </w:tcPr>
          <w:p w14:paraId="47FB9E11"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2A84B01" w14:textId="77777777" w:rsidR="00F02090" w:rsidRPr="00FD0425" w:rsidRDefault="00F02090" w:rsidP="0073372F">
            <w:pPr>
              <w:pStyle w:val="TAL"/>
              <w:keepNext w:val="0"/>
              <w:keepLines w:val="0"/>
              <w:widowControl w:val="0"/>
              <w:rPr>
                <w:i/>
                <w:lang w:eastAsia="ja-JP"/>
              </w:rPr>
            </w:pPr>
          </w:p>
        </w:tc>
        <w:tc>
          <w:tcPr>
            <w:tcW w:w="1872" w:type="dxa"/>
          </w:tcPr>
          <w:p w14:paraId="6D52474B"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(SIZE(22..32))</w:t>
            </w:r>
          </w:p>
        </w:tc>
        <w:tc>
          <w:tcPr>
            <w:tcW w:w="2880" w:type="dxa"/>
          </w:tcPr>
          <w:p w14:paraId="0885F199"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73372F">
      <w:pPr>
        <w:widowControl w:val="0"/>
      </w:pPr>
    </w:p>
    <w:p w14:paraId="00CF83CA" w14:textId="77777777" w:rsidR="00F02090" w:rsidRPr="00FD0425" w:rsidRDefault="00F02090" w:rsidP="0073372F">
      <w:pPr>
        <w:pStyle w:val="Heading4"/>
        <w:keepNext w:val="0"/>
        <w:keepLines w:val="0"/>
        <w:widowControl w:val="0"/>
      </w:pPr>
      <w:bookmarkStart w:id="5275" w:name="_CR9_2_2_2"/>
      <w:bookmarkStart w:id="5276" w:name="_Toc20955271"/>
      <w:bookmarkStart w:id="5277" w:name="_Toc29991468"/>
      <w:bookmarkStart w:id="5278" w:name="_Toc36555868"/>
      <w:bookmarkStart w:id="5279" w:name="_Toc44497590"/>
      <w:bookmarkStart w:id="5280" w:name="_Toc45107978"/>
      <w:bookmarkStart w:id="5281" w:name="_Toc45901598"/>
      <w:bookmarkStart w:id="5282" w:name="_Toc51850677"/>
      <w:bookmarkStart w:id="5283" w:name="_Toc56693680"/>
      <w:bookmarkStart w:id="5284" w:name="_Toc64447223"/>
      <w:bookmarkStart w:id="5285" w:name="_Toc66286717"/>
      <w:bookmarkStart w:id="5286" w:name="_Toc74151412"/>
      <w:bookmarkStart w:id="5287" w:name="_Toc88653885"/>
      <w:bookmarkStart w:id="5288" w:name="_Toc97904241"/>
      <w:bookmarkStart w:id="5289" w:name="_Toc105175282"/>
      <w:bookmarkStart w:id="5290" w:name="_Toc113826312"/>
      <w:bookmarkStart w:id="5291" w:name="_Toc175586894"/>
      <w:bookmarkEnd w:id="5275"/>
      <w:r w:rsidRPr="00FD0425">
        <w:t>9.2.2.2</w:t>
      </w:r>
      <w:r w:rsidRPr="00FD0425">
        <w:tab/>
        <w:t>Global ng-eNB ID</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33FF8273" w14:textId="77777777" w:rsidR="00F02090" w:rsidRPr="00FD0425" w:rsidRDefault="00F02090" w:rsidP="0073372F">
      <w:pPr>
        <w:widowControl w:val="0"/>
      </w:pPr>
      <w:r w:rsidRPr="00FD0425">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D8BC467" w14:textId="77777777" w:rsidTr="0073372F">
        <w:trPr>
          <w:tblHeader/>
        </w:trPr>
        <w:tc>
          <w:tcPr>
            <w:tcW w:w="2448" w:type="dxa"/>
          </w:tcPr>
          <w:p w14:paraId="6C3C33B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84012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D1D9C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406377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5926E2">
        <w:tc>
          <w:tcPr>
            <w:tcW w:w="2448" w:type="dxa"/>
          </w:tcPr>
          <w:p w14:paraId="15FA5EEA"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ED319FA" w14:textId="77777777" w:rsidR="00F02090" w:rsidRPr="00FD0425" w:rsidRDefault="00F02090" w:rsidP="0073372F">
            <w:pPr>
              <w:pStyle w:val="TAL"/>
              <w:keepNext w:val="0"/>
              <w:keepLines w:val="0"/>
              <w:widowControl w:val="0"/>
              <w:rPr>
                <w:i/>
                <w:lang w:eastAsia="ja-JP"/>
              </w:rPr>
            </w:pPr>
          </w:p>
        </w:tc>
        <w:tc>
          <w:tcPr>
            <w:tcW w:w="1872" w:type="dxa"/>
          </w:tcPr>
          <w:p w14:paraId="13985BC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57056723" w14:textId="77777777" w:rsidR="00F02090" w:rsidRPr="00FD0425" w:rsidRDefault="00F02090" w:rsidP="0073372F">
            <w:pPr>
              <w:pStyle w:val="TAL"/>
              <w:keepNext w:val="0"/>
              <w:keepLines w:val="0"/>
              <w:widowControl w:val="0"/>
              <w:rPr>
                <w:lang w:eastAsia="ja-JP"/>
              </w:rPr>
            </w:pPr>
          </w:p>
        </w:tc>
      </w:tr>
      <w:tr w:rsidR="00F02090" w:rsidRPr="00FD0425" w14:paraId="1583CE66" w14:textId="77777777" w:rsidTr="005926E2">
        <w:tc>
          <w:tcPr>
            <w:tcW w:w="2448" w:type="dxa"/>
          </w:tcPr>
          <w:p w14:paraId="4A84E523"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93DAED0" w14:textId="77777777" w:rsidR="00F02090" w:rsidRPr="00FD0425" w:rsidRDefault="00F02090" w:rsidP="0073372F">
            <w:pPr>
              <w:pStyle w:val="TAL"/>
              <w:keepNext w:val="0"/>
              <w:keepLines w:val="0"/>
              <w:widowControl w:val="0"/>
              <w:rPr>
                <w:i/>
                <w:lang w:eastAsia="ja-JP"/>
              </w:rPr>
            </w:pPr>
          </w:p>
        </w:tc>
        <w:tc>
          <w:tcPr>
            <w:tcW w:w="1872" w:type="dxa"/>
          </w:tcPr>
          <w:p w14:paraId="6E68315C" w14:textId="77777777" w:rsidR="00F02090" w:rsidRPr="00FD0425" w:rsidRDefault="00F02090" w:rsidP="0073372F">
            <w:pPr>
              <w:pStyle w:val="TAL"/>
              <w:keepNext w:val="0"/>
              <w:keepLines w:val="0"/>
              <w:widowControl w:val="0"/>
              <w:rPr>
                <w:lang w:eastAsia="ja-JP"/>
              </w:rPr>
            </w:pPr>
          </w:p>
        </w:tc>
        <w:tc>
          <w:tcPr>
            <w:tcW w:w="2880" w:type="dxa"/>
          </w:tcPr>
          <w:p w14:paraId="2E3A816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2320F7F" w14:textId="77777777" w:rsidTr="005926E2">
        <w:tc>
          <w:tcPr>
            <w:tcW w:w="2448" w:type="dxa"/>
          </w:tcPr>
          <w:p w14:paraId="7C91E170"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73372F">
            <w:pPr>
              <w:pStyle w:val="TAL"/>
              <w:keepNext w:val="0"/>
              <w:keepLines w:val="0"/>
              <w:widowControl w:val="0"/>
              <w:rPr>
                <w:rFonts w:cs="Arial"/>
                <w:lang w:eastAsia="ja-JP"/>
              </w:rPr>
            </w:pPr>
          </w:p>
        </w:tc>
        <w:tc>
          <w:tcPr>
            <w:tcW w:w="1440" w:type="dxa"/>
          </w:tcPr>
          <w:p w14:paraId="40F591F9" w14:textId="77777777" w:rsidR="00F02090" w:rsidRPr="00FD0425" w:rsidRDefault="00F02090" w:rsidP="0073372F">
            <w:pPr>
              <w:pStyle w:val="TAL"/>
              <w:keepNext w:val="0"/>
              <w:keepLines w:val="0"/>
              <w:widowControl w:val="0"/>
              <w:rPr>
                <w:i/>
                <w:lang w:eastAsia="ja-JP"/>
              </w:rPr>
            </w:pPr>
          </w:p>
        </w:tc>
        <w:tc>
          <w:tcPr>
            <w:tcW w:w="1872" w:type="dxa"/>
          </w:tcPr>
          <w:p w14:paraId="27EDD07B" w14:textId="77777777" w:rsidR="00F02090" w:rsidRPr="00FD0425" w:rsidRDefault="00F02090" w:rsidP="0073372F">
            <w:pPr>
              <w:pStyle w:val="TAL"/>
              <w:keepNext w:val="0"/>
              <w:keepLines w:val="0"/>
              <w:widowControl w:val="0"/>
              <w:rPr>
                <w:lang w:eastAsia="ja-JP"/>
              </w:rPr>
            </w:pPr>
          </w:p>
        </w:tc>
        <w:tc>
          <w:tcPr>
            <w:tcW w:w="2880" w:type="dxa"/>
          </w:tcPr>
          <w:p w14:paraId="6963BC0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CAD9BB2" w14:textId="77777777" w:rsidTr="005926E2">
        <w:tc>
          <w:tcPr>
            <w:tcW w:w="2448" w:type="dxa"/>
          </w:tcPr>
          <w:p w14:paraId="45894DA2"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F64DE0" w14:textId="77777777" w:rsidR="00F02090" w:rsidRPr="00FD0425" w:rsidRDefault="00F02090" w:rsidP="0073372F">
            <w:pPr>
              <w:pStyle w:val="TAL"/>
              <w:keepNext w:val="0"/>
              <w:keepLines w:val="0"/>
              <w:widowControl w:val="0"/>
              <w:rPr>
                <w:i/>
                <w:lang w:eastAsia="ja-JP"/>
              </w:rPr>
            </w:pPr>
          </w:p>
        </w:tc>
        <w:tc>
          <w:tcPr>
            <w:tcW w:w="1872" w:type="dxa"/>
          </w:tcPr>
          <w:p w14:paraId="7B16809C"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(SIZE(20))</w:t>
            </w:r>
          </w:p>
        </w:tc>
        <w:tc>
          <w:tcPr>
            <w:tcW w:w="2880" w:type="dxa"/>
          </w:tcPr>
          <w:p w14:paraId="2950D2A4"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5926E2">
        <w:tc>
          <w:tcPr>
            <w:tcW w:w="2448" w:type="dxa"/>
          </w:tcPr>
          <w:p w14:paraId="4B3AC565"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73372F">
            <w:pPr>
              <w:pStyle w:val="TAL"/>
              <w:keepNext w:val="0"/>
              <w:keepLines w:val="0"/>
              <w:widowControl w:val="0"/>
              <w:rPr>
                <w:rFonts w:cs="Arial"/>
                <w:lang w:eastAsia="ja-JP"/>
              </w:rPr>
            </w:pPr>
          </w:p>
        </w:tc>
        <w:tc>
          <w:tcPr>
            <w:tcW w:w="1440" w:type="dxa"/>
          </w:tcPr>
          <w:p w14:paraId="09C27DAC" w14:textId="77777777" w:rsidR="00F02090" w:rsidRPr="00FD0425" w:rsidRDefault="00F02090" w:rsidP="0073372F">
            <w:pPr>
              <w:pStyle w:val="TAL"/>
              <w:keepNext w:val="0"/>
              <w:keepLines w:val="0"/>
              <w:widowControl w:val="0"/>
              <w:rPr>
                <w:i/>
                <w:lang w:eastAsia="ja-JP"/>
              </w:rPr>
            </w:pPr>
          </w:p>
        </w:tc>
        <w:tc>
          <w:tcPr>
            <w:tcW w:w="1872" w:type="dxa"/>
          </w:tcPr>
          <w:p w14:paraId="055BD387" w14:textId="77777777" w:rsidR="00F02090" w:rsidRPr="00FD0425" w:rsidRDefault="00F02090" w:rsidP="0073372F">
            <w:pPr>
              <w:pStyle w:val="TAL"/>
              <w:keepNext w:val="0"/>
              <w:keepLines w:val="0"/>
              <w:widowControl w:val="0"/>
              <w:rPr>
                <w:lang w:eastAsia="ja-JP"/>
              </w:rPr>
            </w:pPr>
          </w:p>
        </w:tc>
        <w:tc>
          <w:tcPr>
            <w:tcW w:w="2880" w:type="dxa"/>
          </w:tcPr>
          <w:p w14:paraId="2ECEA3AE"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6B1926C8" w14:textId="77777777" w:rsidTr="005926E2">
        <w:tc>
          <w:tcPr>
            <w:tcW w:w="2448" w:type="dxa"/>
          </w:tcPr>
          <w:p w14:paraId="2BA250A3"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03E405" w14:textId="77777777" w:rsidR="00F02090" w:rsidRPr="00FD0425" w:rsidRDefault="00F02090" w:rsidP="0073372F">
            <w:pPr>
              <w:pStyle w:val="TAL"/>
              <w:keepNext w:val="0"/>
              <w:keepLines w:val="0"/>
              <w:widowControl w:val="0"/>
              <w:rPr>
                <w:i/>
                <w:lang w:eastAsia="ja-JP"/>
              </w:rPr>
            </w:pPr>
          </w:p>
        </w:tc>
        <w:tc>
          <w:tcPr>
            <w:tcW w:w="1872" w:type="dxa"/>
          </w:tcPr>
          <w:p w14:paraId="414F7273"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(SIZE(18))</w:t>
            </w:r>
          </w:p>
        </w:tc>
        <w:tc>
          <w:tcPr>
            <w:tcW w:w="2880" w:type="dxa"/>
          </w:tcPr>
          <w:p w14:paraId="1FE68F6E"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5926E2">
        <w:tc>
          <w:tcPr>
            <w:tcW w:w="2448" w:type="dxa"/>
          </w:tcPr>
          <w:p w14:paraId="3EF1AC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73372F">
            <w:pPr>
              <w:pStyle w:val="TAL"/>
              <w:keepNext w:val="0"/>
              <w:keepLines w:val="0"/>
              <w:widowControl w:val="0"/>
              <w:rPr>
                <w:rFonts w:cs="Arial"/>
                <w:lang w:eastAsia="ja-JP"/>
              </w:rPr>
            </w:pPr>
          </w:p>
        </w:tc>
        <w:tc>
          <w:tcPr>
            <w:tcW w:w="1440" w:type="dxa"/>
          </w:tcPr>
          <w:p w14:paraId="722C938C" w14:textId="77777777" w:rsidR="00F02090" w:rsidRPr="00FD0425" w:rsidRDefault="00F02090" w:rsidP="0073372F">
            <w:pPr>
              <w:pStyle w:val="TAL"/>
              <w:keepNext w:val="0"/>
              <w:keepLines w:val="0"/>
              <w:widowControl w:val="0"/>
              <w:rPr>
                <w:i/>
                <w:lang w:eastAsia="ja-JP"/>
              </w:rPr>
            </w:pPr>
          </w:p>
        </w:tc>
        <w:tc>
          <w:tcPr>
            <w:tcW w:w="1872" w:type="dxa"/>
          </w:tcPr>
          <w:p w14:paraId="3325478A" w14:textId="77777777" w:rsidR="00F02090" w:rsidRPr="00FD0425" w:rsidRDefault="00F02090" w:rsidP="0073372F">
            <w:pPr>
              <w:pStyle w:val="TAL"/>
              <w:keepNext w:val="0"/>
              <w:keepLines w:val="0"/>
              <w:widowControl w:val="0"/>
              <w:rPr>
                <w:lang w:eastAsia="ja-JP"/>
              </w:rPr>
            </w:pPr>
          </w:p>
        </w:tc>
        <w:tc>
          <w:tcPr>
            <w:tcW w:w="2880" w:type="dxa"/>
          </w:tcPr>
          <w:p w14:paraId="38363F57"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C0D7962" w14:textId="77777777" w:rsidTr="005926E2">
        <w:tc>
          <w:tcPr>
            <w:tcW w:w="2448" w:type="dxa"/>
          </w:tcPr>
          <w:p w14:paraId="7C742805"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B13D075" w14:textId="77777777" w:rsidR="00F02090" w:rsidRPr="00FD0425" w:rsidRDefault="00F02090" w:rsidP="0073372F">
            <w:pPr>
              <w:pStyle w:val="TAL"/>
              <w:keepNext w:val="0"/>
              <w:keepLines w:val="0"/>
              <w:widowControl w:val="0"/>
              <w:rPr>
                <w:i/>
                <w:lang w:eastAsia="ja-JP"/>
              </w:rPr>
            </w:pPr>
          </w:p>
        </w:tc>
        <w:tc>
          <w:tcPr>
            <w:tcW w:w="1872" w:type="dxa"/>
          </w:tcPr>
          <w:p w14:paraId="5230E7C7"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(SIZE(21))</w:t>
            </w:r>
          </w:p>
        </w:tc>
        <w:tc>
          <w:tcPr>
            <w:tcW w:w="2880" w:type="dxa"/>
          </w:tcPr>
          <w:p w14:paraId="39389D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73372F">
      <w:pPr>
        <w:widowControl w:val="0"/>
      </w:pPr>
    </w:p>
    <w:p w14:paraId="7C34F183" w14:textId="77777777" w:rsidR="00F02090" w:rsidRPr="00FD0425" w:rsidRDefault="00F02090" w:rsidP="0073372F">
      <w:pPr>
        <w:pStyle w:val="Heading4"/>
        <w:keepNext w:val="0"/>
        <w:keepLines w:val="0"/>
        <w:widowControl w:val="0"/>
      </w:pPr>
      <w:bookmarkStart w:id="5292" w:name="_CR9_2_2_3"/>
      <w:bookmarkStart w:id="5293" w:name="_Toc20955272"/>
      <w:bookmarkStart w:id="5294" w:name="_Toc29991469"/>
      <w:bookmarkStart w:id="5295" w:name="_Toc36555869"/>
      <w:bookmarkStart w:id="5296" w:name="_Toc44497591"/>
      <w:bookmarkStart w:id="5297" w:name="_Toc45107979"/>
      <w:bookmarkStart w:id="5298" w:name="_Toc45901599"/>
      <w:bookmarkStart w:id="5299" w:name="_Toc51850678"/>
      <w:bookmarkStart w:id="5300" w:name="_Toc56693681"/>
      <w:bookmarkStart w:id="5301" w:name="_Toc64447224"/>
      <w:bookmarkStart w:id="5302" w:name="_Toc66286718"/>
      <w:bookmarkStart w:id="5303" w:name="_Toc74151413"/>
      <w:bookmarkStart w:id="5304" w:name="_Toc88653886"/>
      <w:bookmarkStart w:id="5305" w:name="_Toc97904242"/>
      <w:bookmarkStart w:id="5306" w:name="_Toc105175283"/>
      <w:bookmarkStart w:id="5307" w:name="_Toc113826313"/>
      <w:bookmarkStart w:id="5308" w:name="_Toc175586895"/>
      <w:bookmarkEnd w:id="5292"/>
      <w:r w:rsidRPr="00FD0425">
        <w:t>9.2.2.3</w:t>
      </w:r>
      <w:r w:rsidRPr="00FD0425">
        <w:tab/>
      </w:r>
      <w:bookmarkStart w:id="5309" w:name="_Hlk493679114"/>
      <w:r w:rsidRPr="00FD0425">
        <w:t>Global NG-RAN Node ID</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162216AB" w14:textId="77777777" w:rsidR="00F02090" w:rsidRPr="00FD0425" w:rsidRDefault="00F02090" w:rsidP="0073372F">
      <w:pPr>
        <w:widowControl w:val="0"/>
      </w:pPr>
      <w:r w:rsidRPr="00FD0425">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6F21B3E" w14:textId="77777777" w:rsidTr="005926E2">
        <w:tc>
          <w:tcPr>
            <w:tcW w:w="2448" w:type="dxa"/>
          </w:tcPr>
          <w:p w14:paraId="34CC5D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01462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6ED9A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590A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5926E2">
        <w:tc>
          <w:tcPr>
            <w:tcW w:w="2448" w:type="dxa"/>
          </w:tcPr>
          <w:p w14:paraId="310BE7F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4766A84" w14:textId="77777777" w:rsidR="00F02090" w:rsidRPr="00FD0425" w:rsidRDefault="00F02090" w:rsidP="0073372F">
            <w:pPr>
              <w:pStyle w:val="TAL"/>
              <w:keepNext w:val="0"/>
              <w:keepLines w:val="0"/>
              <w:widowControl w:val="0"/>
              <w:rPr>
                <w:i/>
                <w:lang w:eastAsia="ja-JP"/>
              </w:rPr>
            </w:pPr>
          </w:p>
        </w:tc>
        <w:tc>
          <w:tcPr>
            <w:tcW w:w="1872" w:type="dxa"/>
          </w:tcPr>
          <w:p w14:paraId="1DE10599" w14:textId="77777777" w:rsidR="00F02090" w:rsidRPr="00FD0425" w:rsidRDefault="00F02090" w:rsidP="0073372F">
            <w:pPr>
              <w:pStyle w:val="TAL"/>
              <w:keepNext w:val="0"/>
              <w:keepLines w:val="0"/>
              <w:widowControl w:val="0"/>
              <w:rPr>
                <w:lang w:eastAsia="ja-JP"/>
              </w:rPr>
            </w:pPr>
          </w:p>
        </w:tc>
        <w:tc>
          <w:tcPr>
            <w:tcW w:w="2880" w:type="dxa"/>
          </w:tcPr>
          <w:p w14:paraId="5CA08889"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5B2ACE91" w14:textId="77777777" w:rsidTr="005926E2">
        <w:tc>
          <w:tcPr>
            <w:tcW w:w="2448" w:type="dxa"/>
          </w:tcPr>
          <w:p w14:paraId="22B844DA"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73372F">
            <w:pPr>
              <w:pStyle w:val="TAL"/>
              <w:keepNext w:val="0"/>
              <w:keepLines w:val="0"/>
              <w:widowControl w:val="0"/>
              <w:rPr>
                <w:rFonts w:cs="Arial"/>
                <w:lang w:eastAsia="ja-JP"/>
              </w:rPr>
            </w:pPr>
          </w:p>
        </w:tc>
        <w:tc>
          <w:tcPr>
            <w:tcW w:w="1440" w:type="dxa"/>
          </w:tcPr>
          <w:p w14:paraId="4311D8A5" w14:textId="77777777" w:rsidR="00F02090" w:rsidRPr="00FD0425" w:rsidRDefault="00F02090" w:rsidP="0073372F">
            <w:pPr>
              <w:pStyle w:val="TAL"/>
              <w:keepNext w:val="0"/>
              <w:keepLines w:val="0"/>
              <w:widowControl w:val="0"/>
              <w:rPr>
                <w:i/>
                <w:lang w:eastAsia="ja-JP"/>
              </w:rPr>
            </w:pPr>
          </w:p>
        </w:tc>
        <w:tc>
          <w:tcPr>
            <w:tcW w:w="1872" w:type="dxa"/>
          </w:tcPr>
          <w:p w14:paraId="1EB0F8D3" w14:textId="77777777" w:rsidR="00F02090" w:rsidRPr="00FD0425" w:rsidRDefault="00F02090" w:rsidP="0073372F">
            <w:pPr>
              <w:pStyle w:val="TAL"/>
              <w:keepNext w:val="0"/>
              <w:keepLines w:val="0"/>
              <w:widowControl w:val="0"/>
              <w:rPr>
                <w:lang w:eastAsia="ja-JP"/>
              </w:rPr>
            </w:pPr>
          </w:p>
        </w:tc>
        <w:tc>
          <w:tcPr>
            <w:tcW w:w="2880" w:type="dxa"/>
          </w:tcPr>
          <w:p w14:paraId="06468A0D"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8533C3F" w14:textId="77777777" w:rsidTr="005926E2">
        <w:tc>
          <w:tcPr>
            <w:tcW w:w="2448" w:type="dxa"/>
          </w:tcPr>
          <w:p w14:paraId="14437336"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8CA9DD6" w14:textId="77777777" w:rsidR="00F02090" w:rsidRPr="00FD0425" w:rsidRDefault="00F02090" w:rsidP="0073372F">
            <w:pPr>
              <w:pStyle w:val="TAL"/>
              <w:keepNext w:val="0"/>
              <w:keepLines w:val="0"/>
              <w:widowControl w:val="0"/>
              <w:rPr>
                <w:i/>
                <w:lang w:eastAsia="ja-JP"/>
              </w:rPr>
            </w:pPr>
          </w:p>
        </w:tc>
        <w:tc>
          <w:tcPr>
            <w:tcW w:w="1872" w:type="dxa"/>
          </w:tcPr>
          <w:p w14:paraId="6015C7C6" w14:textId="77777777" w:rsidR="00F02090" w:rsidRPr="00FD0425" w:rsidRDefault="00F02090" w:rsidP="0073372F">
            <w:pPr>
              <w:pStyle w:val="TAL"/>
              <w:keepNext w:val="0"/>
              <w:keepLines w:val="0"/>
              <w:widowControl w:val="0"/>
              <w:rPr>
                <w:lang w:eastAsia="ja-JP"/>
              </w:rPr>
            </w:pPr>
            <w:r w:rsidRPr="00FD0425">
              <w:rPr>
                <w:lang w:eastAsia="ja-JP"/>
              </w:rPr>
              <w:t>9.2.2.1</w:t>
            </w:r>
          </w:p>
        </w:tc>
        <w:tc>
          <w:tcPr>
            <w:tcW w:w="2880" w:type="dxa"/>
          </w:tcPr>
          <w:p w14:paraId="3E9DD723"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0C038309" w14:textId="77777777" w:rsidTr="005926E2">
        <w:tc>
          <w:tcPr>
            <w:tcW w:w="2448" w:type="dxa"/>
          </w:tcPr>
          <w:p w14:paraId="3C3B1142"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73372F">
            <w:pPr>
              <w:pStyle w:val="TAL"/>
              <w:keepNext w:val="0"/>
              <w:keepLines w:val="0"/>
              <w:widowControl w:val="0"/>
              <w:rPr>
                <w:rFonts w:cs="Arial"/>
                <w:lang w:eastAsia="ja-JP"/>
              </w:rPr>
            </w:pPr>
          </w:p>
        </w:tc>
        <w:tc>
          <w:tcPr>
            <w:tcW w:w="1440" w:type="dxa"/>
          </w:tcPr>
          <w:p w14:paraId="64B284E4" w14:textId="77777777" w:rsidR="00F02090" w:rsidRPr="00FD0425" w:rsidRDefault="00F02090" w:rsidP="0073372F">
            <w:pPr>
              <w:pStyle w:val="TAL"/>
              <w:keepNext w:val="0"/>
              <w:keepLines w:val="0"/>
              <w:widowControl w:val="0"/>
              <w:rPr>
                <w:i/>
                <w:lang w:eastAsia="ja-JP"/>
              </w:rPr>
            </w:pPr>
          </w:p>
        </w:tc>
        <w:tc>
          <w:tcPr>
            <w:tcW w:w="1872" w:type="dxa"/>
          </w:tcPr>
          <w:p w14:paraId="2FA11E6F" w14:textId="77777777" w:rsidR="00F02090" w:rsidRPr="00FD0425" w:rsidRDefault="00F02090" w:rsidP="0073372F">
            <w:pPr>
              <w:pStyle w:val="TAL"/>
              <w:keepNext w:val="0"/>
              <w:keepLines w:val="0"/>
              <w:widowControl w:val="0"/>
              <w:rPr>
                <w:rFonts w:cs="Arial"/>
                <w:lang w:eastAsia="ja-JP"/>
              </w:rPr>
            </w:pPr>
          </w:p>
        </w:tc>
        <w:tc>
          <w:tcPr>
            <w:tcW w:w="2880" w:type="dxa"/>
          </w:tcPr>
          <w:p w14:paraId="5319489D" w14:textId="77777777" w:rsidR="00F02090" w:rsidRPr="00FD0425" w:rsidRDefault="00F02090" w:rsidP="0073372F">
            <w:pPr>
              <w:pStyle w:val="TAL"/>
              <w:keepNext w:val="0"/>
              <w:keepLines w:val="0"/>
              <w:widowControl w:val="0"/>
              <w:rPr>
                <w:rFonts w:cs="Arial"/>
                <w:lang w:eastAsia="ja-JP"/>
              </w:rPr>
            </w:pPr>
          </w:p>
        </w:tc>
      </w:tr>
      <w:tr w:rsidR="00F02090" w:rsidRPr="00FD0425" w14:paraId="56BB2A46" w14:textId="77777777" w:rsidTr="005926E2">
        <w:tc>
          <w:tcPr>
            <w:tcW w:w="2448" w:type="dxa"/>
          </w:tcPr>
          <w:p w14:paraId="7DC6952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48D783C" w14:textId="77777777" w:rsidR="00F02090" w:rsidRPr="00FD0425" w:rsidRDefault="00F02090" w:rsidP="0073372F">
            <w:pPr>
              <w:pStyle w:val="TAL"/>
              <w:keepNext w:val="0"/>
              <w:keepLines w:val="0"/>
              <w:widowControl w:val="0"/>
              <w:rPr>
                <w:i/>
                <w:lang w:eastAsia="ja-JP"/>
              </w:rPr>
            </w:pPr>
          </w:p>
        </w:tc>
        <w:tc>
          <w:tcPr>
            <w:tcW w:w="1872" w:type="dxa"/>
          </w:tcPr>
          <w:p w14:paraId="624A6E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9.2.2.2</w:t>
            </w:r>
          </w:p>
        </w:tc>
        <w:tc>
          <w:tcPr>
            <w:tcW w:w="2880" w:type="dxa"/>
          </w:tcPr>
          <w:p w14:paraId="5C843391" w14:textId="77777777" w:rsidR="00F02090" w:rsidRPr="00FD0425" w:rsidRDefault="00F02090" w:rsidP="0073372F">
            <w:pPr>
              <w:pStyle w:val="TAL"/>
              <w:keepNext w:val="0"/>
              <w:keepLines w:val="0"/>
              <w:widowControl w:val="0"/>
              <w:rPr>
                <w:rFonts w:cs="Arial"/>
                <w:lang w:eastAsia="ja-JP"/>
              </w:rPr>
            </w:pPr>
          </w:p>
        </w:tc>
      </w:tr>
    </w:tbl>
    <w:p w14:paraId="6551AF25" w14:textId="77777777" w:rsidR="00F02090" w:rsidRPr="00FD0425" w:rsidRDefault="00F02090" w:rsidP="0073372F">
      <w:pPr>
        <w:widowControl w:val="0"/>
      </w:pPr>
    </w:p>
    <w:p w14:paraId="09B917FB" w14:textId="77777777" w:rsidR="00F02090" w:rsidRPr="00FD0425" w:rsidRDefault="00F02090" w:rsidP="0073372F">
      <w:pPr>
        <w:pStyle w:val="Heading4"/>
        <w:keepNext w:val="0"/>
        <w:keepLines w:val="0"/>
        <w:widowControl w:val="0"/>
      </w:pPr>
      <w:bookmarkStart w:id="5310" w:name="_CR9_2_2_4"/>
      <w:bookmarkStart w:id="5311" w:name="_Toc20955273"/>
      <w:bookmarkStart w:id="5312" w:name="_Toc29991470"/>
      <w:bookmarkStart w:id="5313" w:name="_Toc36555870"/>
      <w:bookmarkStart w:id="5314" w:name="_Toc44497592"/>
      <w:bookmarkStart w:id="5315" w:name="_Toc45107980"/>
      <w:bookmarkStart w:id="5316" w:name="_Toc45901600"/>
      <w:bookmarkStart w:id="5317" w:name="_Toc51850679"/>
      <w:bookmarkStart w:id="5318" w:name="_Toc56693682"/>
      <w:bookmarkStart w:id="5319" w:name="_Toc64447225"/>
      <w:bookmarkStart w:id="5320" w:name="_Toc66286719"/>
      <w:bookmarkStart w:id="5321" w:name="_Toc74151414"/>
      <w:bookmarkStart w:id="5322" w:name="_Toc88653887"/>
      <w:bookmarkStart w:id="5323" w:name="_Toc97904243"/>
      <w:bookmarkStart w:id="5324" w:name="_Toc105175284"/>
      <w:bookmarkStart w:id="5325" w:name="_Toc113826314"/>
      <w:bookmarkStart w:id="5326" w:name="_Toc175586896"/>
      <w:bookmarkStart w:id="5327" w:name="_Hlk512606528"/>
      <w:bookmarkEnd w:id="5310"/>
      <w:r w:rsidRPr="00FD0425">
        <w:t>9.2.2.4</w:t>
      </w:r>
      <w:r w:rsidRPr="00FD0425">
        <w:tab/>
        <w:t>PLMN Identity</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1CD99D20" w14:textId="77777777" w:rsidR="00F02090" w:rsidRPr="00FD0425" w:rsidRDefault="00F02090" w:rsidP="0073372F">
      <w:pPr>
        <w:widowControl w:val="0"/>
      </w:pPr>
      <w:r w:rsidRPr="00FD0425">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A2E5191" w14:textId="77777777" w:rsidTr="0073372F">
        <w:trPr>
          <w:tblHeader/>
        </w:trPr>
        <w:tc>
          <w:tcPr>
            <w:tcW w:w="2448" w:type="dxa"/>
          </w:tcPr>
          <w:p w14:paraId="636D9D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FFD6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DD73D3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555085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5926E2">
        <w:tc>
          <w:tcPr>
            <w:tcW w:w="2448" w:type="dxa"/>
          </w:tcPr>
          <w:p w14:paraId="6DFBFE97"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20FDB" w14:textId="77777777" w:rsidR="00F02090" w:rsidRPr="00FD0425" w:rsidRDefault="00F02090" w:rsidP="0073372F">
            <w:pPr>
              <w:pStyle w:val="TAL"/>
              <w:keepNext w:val="0"/>
              <w:keepLines w:val="0"/>
              <w:widowControl w:val="0"/>
              <w:rPr>
                <w:i/>
                <w:lang w:eastAsia="ja-JP"/>
              </w:rPr>
            </w:pPr>
          </w:p>
        </w:tc>
        <w:tc>
          <w:tcPr>
            <w:tcW w:w="1872" w:type="dxa"/>
          </w:tcPr>
          <w:p w14:paraId="4C770B37" w14:textId="77777777" w:rsidR="00F02090" w:rsidRPr="00FD0425" w:rsidRDefault="00F02090" w:rsidP="0073372F">
            <w:pPr>
              <w:pStyle w:val="TAL"/>
              <w:keepNext w:val="0"/>
              <w:keepLines w:val="0"/>
              <w:widowControl w:val="0"/>
              <w:rPr>
                <w:lang w:eastAsia="ja-JP"/>
              </w:rPr>
            </w:pPr>
            <w:r w:rsidRPr="00FD0425">
              <w:rPr>
                <w:rFonts w:cs="Arial"/>
                <w:lang w:eastAsia="ja-JP"/>
              </w:rPr>
              <w:t>OCTET STRING (SIZE(3))</w:t>
            </w:r>
          </w:p>
        </w:tc>
        <w:tc>
          <w:tcPr>
            <w:tcW w:w="2880" w:type="dxa"/>
          </w:tcPr>
          <w:p w14:paraId="0DF621D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73372F">
            <w:pPr>
              <w:pStyle w:val="TAL"/>
              <w:keepNext w:val="0"/>
              <w:keepLines w:val="0"/>
              <w:widowControl w:val="0"/>
              <w:rPr>
                <w:rFonts w:cs="Arial"/>
                <w:lang w:eastAsia="ja-JP"/>
              </w:rPr>
            </w:pPr>
          </w:p>
          <w:p w14:paraId="6E024F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73372F">
            <w:pPr>
              <w:pStyle w:val="TAL"/>
              <w:keepNext w:val="0"/>
              <w:keepLines w:val="0"/>
              <w:widowControl w:val="0"/>
              <w:rPr>
                <w:rFonts w:cs="Arial"/>
                <w:lang w:eastAsia="ja-JP"/>
              </w:rPr>
            </w:pPr>
          </w:p>
          <w:p w14:paraId="49B0A359" w14:textId="77777777" w:rsidR="00F02090" w:rsidRPr="00FD0425" w:rsidRDefault="00F02090" w:rsidP="0073372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73372F">
      <w:pPr>
        <w:widowControl w:val="0"/>
      </w:pPr>
    </w:p>
    <w:p w14:paraId="56F6D601" w14:textId="77777777" w:rsidR="00F02090" w:rsidRPr="00FD0425" w:rsidRDefault="00F02090" w:rsidP="0073372F">
      <w:pPr>
        <w:pStyle w:val="Heading4"/>
        <w:keepNext w:val="0"/>
        <w:keepLines w:val="0"/>
        <w:widowControl w:val="0"/>
      </w:pPr>
      <w:bookmarkStart w:id="5328" w:name="_CR9_2_2_5"/>
      <w:bookmarkStart w:id="5329" w:name="_Toc20955274"/>
      <w:bookmarkStart w:id="5330" w:name="_Toc29991471"/>
      <w:bookmarkStart w:id="5331" w:name="_Toc36555871"/>
      <w:bookmarkStart w:id="5332" w:name="_Toc44497593"/>
      <w:bookmarkStart w:id="5333" w:name="_Toc45107981"/>
      <w:bookmarkStart w:id="5334" w:name="_Toc45901601"/>
      <w:bookmarkStart w:id="5335" w:name="_Toc51850680"/>
      <w:bookmarkStart w:id="5336" w:name="_Toc56693683"/>
      <w:bookmarkStart w:id="5337" w:name="_Toc64447226"/>
      <w:bookmarkStart w:id="5338" w:name="_Toc66286720"/>
      <w:bookmarkStart w:id="5339" w:name="_Toc74151415"/>
      <w:bookmarkStart w:id="5340" w:name="_Toc88653888"/>
      <w:bookmarkStart w:id="5341" w:name="_Toc97904244"/>
      <w:bookmarkStart w:id="5342" w:name="_Toc105175285"/>
      <w:bookmarkStart w:id="5343" w:name="_Toc113826315"/>
      <w:bookmarkStart w:id="5344" w:name="_Toc175586897"/>
      <w:bookmarkEnd w:id="5328"/>
      <w:r w:rsidRPr="00FD0425">
        <w:t>9.2.2.5</w:t>
      </w:r>
      <w:r w:rsidRPr="00FD0425">
        <w:tab/>
        <w:t>TAC</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67CD907" w14:textId="77777777" w:rsidR="00F02090" w:rsidRPr="00FD0425" w:rsidRDefault="00F02090" w:rsidP="0073372F">
      <w:pPr>
        <w:widowControl w:val="0"/>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21668D" w14:textId="77777777" w:rsidTr="005926E2">
        <w:tc>
          <w:tcPr>
            <w:tcW w:w="2448" w:type="dxa"/>
          </w:tcPr>
          <w:p w14:paraId="0E9EB44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9765C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CC9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21FB1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58B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5926E2">
        <w:tc>
          <w:tcPr>
            <w:tcW w:w="2448" w:type="dxa"/>
          </w:tcPr>
          <w:p w14:paraId="5D6806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TAC</w:t>
            </w:r>
          </w:p>
        </w:tc>
        <w:tc>
          <w:tcPr>
            <w:tcW w:w="1080" w:type="dxa"/>
          </w:tcPr>
          <w:p w14:paraId="7AC6214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DF72C7C" w14:textId="77777777" w:rsidR="00F02090" w:rsidRPr="00FD0425" w:rsidRDefault="00F02090" w:rsidP="0073372F">
            <w:pPr>
              <w:pStyle w:val="TAL"/>
              <w:keepNext w:val="0"/>
              <w:keepLines w:val="0"/>
              <w:widowControl w:val="0"/>
              <w:rPr>
                <w:rFonts w:cs="Arial"/>
                <w:lang w:eastAsia="ja-JP"/>
              </w:rPr>
            </w:pPr>
          </w:p>
        </w:tc>
        <w:tc>
          <w:tcPr>
            <w:tcW w:w="1872" w:type="dxa"/>
          </w:tcPr>
          <w:p w14:paraId="2E7251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 (SIZE (3))</w:t>
            </w:r>
          </w:p>
        </w:tc>
        <w:tc>
          <w:tcPr>
            <w:tcW w:w="2880" w:type="dxa"/>
          </w:tcPr>
          <w:p w14:paraId="72AA041B" w14:textId="77777777" w:rsidR="00F02090" w:rsidRPr="00FD0425" w:rsidRDefault="00F02090" w:rsidP="0073372F">
            <w:pPr>
              <w:pStyle w:val="TAL"/>
              <w:keepNext w:val="0"/>
              <w:keepLines w:val="0"/>
              <w:widowControl w:val="0"/>
            </w:pPr>
          </w:p>
        </w:tc>
      </w:tr>
    </w:tbl>
    <w:p w14:paraId="7DA9252A" w14:textId="77777777" w:rsidR="00F02090" w:rsidRPr="00FD0425" w:rsidRDefault="00F02090" w:rsidP="0073372F">
      <w:pPr>
        <w:widowControl w:val="0"/>
        <w:rPr>
          <w:lang w:eastAsia="zh-CN"/>
        </w:rPr>
      </w:pPr>
    </w:p>
    <w:p w14:paraId="5D03BD82" w14:textId="77777777" w:rsidR="00F02090" w:rsidRPr="00FD0425" w:rsidRDefault="00F02090" w:rsidP="0073372F">
      <w:pPr>
        <w:pStyle w:val="Heading4"/>
        <w:keepNext w:val="0"/>
        <w:keepLines w:val="0"/>
        <w:widowControl w:val="0"/>
      </w:pPr>
      <w:bookmarkStart w:id="5345" w:name="_CR9_2_2_6"/>
      <w:bookmarkStart w:id="5346" w:name="_Toc20955275"/>
      <w:bookmarkStart w:id="5347" w:name="_Toc29991472"/>
      <w:bookmarkStart w:id="5348" w:name="_Toc36555872"/>
      <w:bookmarkStart w:id="5349" w:name="_Toc44497594"/>
      <w:bookmarkStart w:id="5350" w:name="_Toc45107982"/>
      <w:bookmarkStart w:id="5351" w:name="_Toc45901602"/>
      <w:bookmarkStart w:id="5352" w:name="_Toc51850681"/>
      <w:bookmarkStart w:id="5353" w:name="_Toc56693684"/>
      <w:bookmarkStart w:id="5354" w:name="_Toc64447227"/>
      <w:bookmarkStart w:id="5355" w:name="_Toc66286721"/>
      <w:bookmarkStart w:id="5356" w:name="_Toc74151416"/>
      <w:bookmarkStart w:id="5357" w:name="_Toc88653889"/>
      <w:bookmarkStart w:id="5358" w:name="_Toc97904245"/>
      <w:bookmarkStart w:id="5359" w:name="_Toc105175286"/>
      <w:bookmarkStart w:id="5360" w:name="_Toc113826316"/>
      <w:bookmarkStart w:id="5361" w:name="_Toc175586898"/>
      <w:bookmarkEnd w:id="5345"/>
      <w:r w:rsidRPr="00FD0425">
        <w:t>9.2.2.6</w:t>
      </w:r>
      <w:r w:rsidRPr="00FD0425">
        <w:tab/>
        <w:t>RAN Area Code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738A0ACD" w14:textId="77777777" w:rsidR="00F02090" w:rsidRPr="00FD0425" w:rsidRDefault="00F02090" w:rsidP="0073372F">
      <w:pPr>
        <w:widowControl w:val="0"/>
      </w:pPr>
      <w:r w:rsidRPr="00FD0425">
        <w:t>This IE defines the RAN Area Code.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5957422A"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73372F">
            <w:pPr>
              <w:pStyle w:val="TAH"/>
              <w:keepNext w:val="0"/>
              <w:keepLines w:val="0"/>
              <w:widowControl w:val="0"/>
            </w:pPr>
            <w:r w:rsidRPr="00FD0425">
              <w:t>Semantics Description</w:t>
            </w:r>
          </w:p>
        </w:tc>
      </w:tr>
      <w:tr w:rsidR="00F02090" w:rsidRPr="00FD0425" w14:paraId="6C82E419" w14:textId="77777777" w:rsidTr="00140708">
        <w:tc>
          <w:tcPr>
            <w:tcW w:w="125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73372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73372F">
            <w:pPr>
              <w:pStyle w:val="TAL"/>
              <w:keepNext w:val="0"/>
              <w:keepLines w:val="0"/>
              <w:widowControl w:val="0"/>
            </w:pPr>
            <w:r w:rsidRPr="00FD0425">
              <w:t>INTEGER (0..255)</w:t>
            </w:r>
          </w:p>
        </w:tc>
        <w:tc>
          <w:tcPr>
            <w:tcW w:w="1481"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73372F">
            <w:pPr>
              <w:pStyle w:val="TAL"/>
              <w:keepNext w:val="0"/>
              <w:keepLines w:val="0"/>
              <w:widowControl w:val="0"/>
              <w:rPr>
                <w:rFonts w:cs="Arial"/>
                <w:lang w:eastAsia="zh-CN"/>
              </w:rPr>
            </w:pPr>
          </w:p>
        </w:tc>
      </w:tr>
    </w:tbl>
    <w:p w14:paraId="7475948E" w14:textId="77777777" w:rsidR="00F02090" w:rsidRPr="00FD0425" w:rsidRDefault="00F02090" w:rsidP="0073372F">
      <w:pPr>
        <w:widowControl w:val="0"/>
        <w:rPr>
          <w:lang w:eastAsia="zh-CN"/>
        </w:rPr>
      </w:pPr>
    </w:p>
    <w:p w14:paraId="5DD106FE" w14:textId="77777777" w:rsidR="00F02090" w:rsidRPr="00FD0425" w:rsidRDefault="00F02090" w:rsidP="0073372F">
      <w:pPr>
        <w:pStyle w:val="Heading4"/>
        <w:keepNext w:val="0"/>
        <w:keepLines w:val="0"/>
        <w:widowControl w:val="0"/>
      </w:pPr>
      <w:bookmarkStart w:id="5362" w:name="_CR9_2_2_7"/>
      <w:bookmarkStart w:id="5363" w:name="_Toc20955276"/>
      <w:bookmarkStart w:id="5364" w:name="_Toc29991473"/>
      <w:bookmarkStart w:id="5365" w:name="_Toc36555873"/>
      <w:bookmarkStart w:id="5366" w:name="_Toc44497595"/>
      <w:bookmarkStart w:id="5367" w:name="_Toc45107983"/>
      <w:bookmarkStart w:id="5368" w:name="_Toc45901603"/>
      <w:bookmarkStart w:id="5369" w:name="_Toc51850682"/>
      <w:bookmarkStart w:id="5370" w:name="_Toc56693685"/>
      <w:bookmarkStart w:id="5371" w:name="_Toc64447228"/>
      <w:bookmarkStart w:id="5372" w:name="_Toc66286722"/>
      <w:bookmarkStart w:id="5373" w:name="_Toc74151417"/>
      <w:bookmarkStart w:id="5374" w:name="_Toc88653890"/>
      <w:bookmarkStart w:id="5375" w:name="_Toc97904246"/>
      <w:bookmarkStart w:id="5376" w:name="_Toc105175287"/>
      <w:bookmarkStart w:id="5377" w:name="_Toc113826317"/>
      <w:bookmarkStart w:id="5378" w:name="_Toc175586899"/>
      <w:bookmarkEnd w:id="5362"/>
      <w:r w:rsidRPr="00FD0425">
        <w:t>9.2.2.7</w:t>
      </w:r>
      <w:r w:rsidRPr="00FD0425">
        <w:tab/>
        <w:t>NR CGI</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37061E68" w14:textId="77777777" w:rsidR="00F02090" w:rsidRPr="00FD0425" w:rsidRDefault="00F02090" w:rsidP="0073372F">
      <w:pPr>
        <w:widowControl w:val="0"/>
      </w:pPr>
      <w:r w:rsidRPr="00FD0425">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CF84965" w14:textId="77777777" w:rsidTr="005926E2">
        <w:tc>
          <w:tcPr>
            <w:tcW w:w="2448" w:type="dxa"/>
          </w:tcPr>
          <w:p w14:paraId="00C9575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D13AD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E85F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BB154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5926E2">
        <w:tc>
          <w:tcPr>
            <w:tcW w:w="2448" w:type="dxa"/>
          </w:tcPr>
          <w:p w14:paraId="0C24A73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F77766" w14:textId="77777777" w:rsidR="00F02090" w:rsidRPr="00FD0425" w:rsidRDefault="00F02090" w:rsidP="0073372F">
            <w:pPr>
              <w:pStyle w:val="TAL"/>
              <w:keepNext w:val="0"/>
              <w:keepLines w:val="0"/>
              <w:widowControl w:val="0"/>
              <w:rPr>
                <w:i/>
                <w:lang w:eastAsia="ja-JP"/>
              </w:rPr>
            </w:pPr>
          </w:p>
        </w:tc>
        <w:tc>
          <w:tcPr>
            <w:tcW w:w="1872" w:type="dxa"/>
          </w:tcPr>
          <w:p w14:paraId="12AC6D2F"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7BE5517A" w14:textId="77777777" w:rsidR="00F02090" w:rsidRPr="00FD0425" w:rsidRDefault="00F02090" w:rsidP="0073372F">
            <w:pPr>
              <w:pStyle w:val="TAL"/>
              <w:keepNext w:val="0"/>
              <w:keepLines w:val="0"/>
              <w:widowControl w:val="0"/>
              <w:rPr>
                <w:lang w:eastAsia="ja-JP"/>
              </w:rPr>
            </w:pPr>
          </w:p>
        </w:tc>
      </w:tr>
      <w:tr w:rsidR="00F02090" w:rsidRPr="00FD0425" w14:paraId="2DB56B1C" w14:textId="77777777" w:rsidTr="005926E2">
        <w:tc>
          <w:tcPr>
            <w:tcW w:w="2448" w:type="dxa"/>
          </w:tcPr>
          <w:p w14:paraId="1D74E284"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4CC8D0" w14:textId="77777777" w:rsidR="00F02090" w:rsidRPr="00FD0425" w:rsidRDefault="00F02090" w:rsidP="0073372F">
            <w:pPr>
              <w:pStyle w:val="TAL"/>
              <w:keepNext w:val="0"/>
              <w:keepLines w:val="0"/>
              <w:widowControl w:val="0"/>
              <w:rPr>
                <w:i/>
                <w:lang w:eastAsia="ja-JP"/>
              </w:rPr>
            </w:pPr>
          </w:p>
        </w:tc>
        <w:tc>
          <w:tcPr>
            <w:tcW w:w="1872" w:type="dxa"/>
          </w:tcPr>
          <w:p w14:paraId="66C0B35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09AC2F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73372F">
      <w:pPr>
        <w:widowControl w:val="0"/>
      </w:pPr>
    </w:p>
    <w:p w14:paraId="1D68C6F1" w14:textId="77777777" w:rsidR="00F02090" w:rsidRPr="00FD0425" w:rsidRDefault="00F02090" w:rsidP="0073372F">
      <w:pPr>
        <w:pStyle w:val="Heading4"/>
        <w:keepNext w:val="0"/>
        <w:keepLines w:val="0"/>
        <w:widowControl w:val="0"/>
      </w:pPr>
      <w:bookmarkStart w:id="5379" w:name="_CR9_2_2_8"/>
      <w:bookmarkStart w:id="5380" w:name="_Toc20955277"/>
      <w:bookmarkStart w:id="5381" w:name="_Toc29991474"/>
      <w:bookmarkStart w:id="5382" w:name="_Toc36555874"/>
      <w:bookmarkStart w:id="5383" w:name="_Toc44497596"/>
      <w:bookmarkStart w:id="5384" w:name="_Toc45107984"/>
      <w:bookmarkStart w:id="5385" w:name="_Toc45901604"/>
      <w:bookmarkStart w:id="5386" w:name="_Toc51850683"/>
      <w:bookmarkStart w:id="5387" w:name="_Toc56693686"/>
      <w:bookmarkStart w:id="5388" w:name="_Toc64447229"/>
      <w:bookmarkStart w:id="5389" w:name="_Toc66286723"/>
      <w:bookmarkStart w:id="5390" w:name="_Toc74151418"/>
      <w:bookmarkStart w:id="5391" w:name="_Toc88653891"/>
      <w:bookmarkStart w:id="5392" w:name="_Toc97904247"/>
      <w:bookmarkStart w:id="5393" w:name="_Toc105175288"/>
      <w:bookmarkStart w:id="5394" w:name="_Toc113826318"/>
      <w:bookmarkStart w:id="5395" w:name="_Toc175586900"/>
      <w:bookmarkEnd w:id="5379"/>
      <w:r w:rsidRPr="00FD0425">
        <w:t>9.2.2.8</w:t>
      </w:r>
      <w:r w:rsidRPr="00FD0425">
        <w:tab/>
        <w:t>E-UTRA CGI</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57A4C6F8" w14:textId="77777777" w:rsidR="00F02090" w:rsidRPr="00FD0425" w:rsidRDefault="00F02090" w:rsidP="0073372F">
      <w:pPr>
        <w:widowControl w:val="0"/>
      </w:pPr>
      <w:r w:rsidRPr="00FD0425">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F59F04D" w14:textId="77777777" w:rsidTr="005926E2">
        <w:tc>
          <w:tcPr>
            <w:tcW w:w="2448" w:type="dxa"/>
          </w:tcPr>
          <w:p w14:paraId="6771F38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600A43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A941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543A6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5926E2">
        <w:tc>
          <w:tcPr>
            <w:tcW w:w="2448" w:type="dxa"/>
          </w:tcPr>
          <w:p w14:paraId="18649BD5"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D8B6D7D" w14:textId="77777777" w:rsidR="00F02090" w:rsidRPr="00FD0425" w:rsidRDefault="00F02090" w:rsidP="0073372F">
            <w:pPr>
              <w:pStyle w:val="TAL"/>
              <w:keepNext w:val="0"/>
              <w:keepLines w:val="0"/>
              <w:widowControl w:val="0"/>
              <w:rPr>
                <w:i/>
                <w:lang w:eastAsia="ja-JP"/>
              </w:rPr>
            </w:pPr>
          </w:p>
        </w:tc>
        <w:tc>
          <w:tcPr>
            <w:tcW w:w="1872" w:type="dxa"/>
          </w:tcPr>
          <w:p w14:paraId="58F4245C"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2923AFFF" w14:textId="77777777" w:rsidR="00F02090" w:rsidRPr="00FD0425" w:rsidRDefault="00F02090" w:rsidP="0073372F">
            <w:pPr>
              <w:pStyle w:val="TAL"/>
              <w:keepNext w:val="0"/>
              <w:keepLines w:val="0"/>
              <w:widowControl w:val="0"/>
              <w:rPr>
                <w:lang w:eastAsia="ja-JP"/>
              </w:rPr>
            </w:pPr>
          </w:p>
        </w:tc>
      </w:tr>
      <w:tr w:rsidR="00F02090" w:rsidRPr="00FD0425" w14:paraId="07883125" w14:textId="77777777" w:rsidTr="005926E2">
        <w:tc>
          <w:tcPr>
            <w:tcW w:w="2448" w:type="dxa"/>
          </w:tcPr>
          <w:p w14:paraId="427AC81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427469A" w14:textId="77777777" w:rsidR="00F02090" w:rsidRPr="00FD0425" w:rsidRDefault="00F02090" w:rsidP="0073372F">
            <w:pPr>
              <w:pStyle w:val="TAL"/>
              <w:keepNext w:val="0"/>
              <w:keepLines w:val="0"/>
              <w:widowControl w:val="0"/>
              <w:rPr>
                <w:i/>
                <w:lang w:eastAsia="ja-JP"/>
              </w:rPr>
            </w:pPr>
          </w:p>
        </w:tc>
        <w:tc>
          <w:tcPr>
            <w:tcW w:w="1872" w:type="dxa"/>
          </w:tcPr>
          <w:p w14:paraId="51CC784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2C2E4E8D"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73372F">
      <w:pPr>
        <w:widowControl w:val="0"/>
      </w:pPr>
    </w:p>
    <w:p w14:paraId="2D78CD04" w14:textId="77777777" w:rsidR="00F02090" w:rsidRPr="006B55F2" w:rsidRDefault="00F02090" w:rsidP="0073372F">
      <w:pPr>
        <w:pStyle w:val="Heading4"/>
        <w:keepNext w:val="0"/>
        <w:keepLines w:val="0"/>
        <w:widowControl w:val="0"/>
      </w:pPr>
      <w:bookmarkStart w:id="5396" w:name="_CR9_2_2_9"/>
      <w:bookmarkStart w:id="5397" w:name="_Toc20955278"/>
      <w:bookmarkStart w:id="5398" w:name="_Toc29991475"/>
      <w:bookmarkStart w:id="5399" w:name="_Toc36555875"/>
      <w:bookmarkStart w:id="5400" w:name="_Toc44497597"/>
      <w:bookmarkStart w:id="5401" w:name="_Toc45107985"/>
      <w:bookmarkStart w:id="5402" w:name="_Toc45901605"/>
      <w:bookmarkStart w:id="5403" w:name="_Toc51850684"/>
      <w:bookmarkStart w:id="5404" w:name="_Toc56693687"/>
      <w:bookmarkStart w:id="5405" w:name="_Toc64447230"/>
      <w:bookmarkStart w:id="5406" w:name="_Toc66286724"/>
      <w:bookmarkStart w:id="5407" w:name="_Toc74151419"/>
      <w:bookmarkStart w:id="5408" w:name="_Toc88653892"/>
      <w:bookmarkStart w:id="5409" w:name="_Toc97904248"/>
      <w:bookmarkStart w:id="5410" w:name="_Toc105175289"/>
      <w:bookmarkStart w:id="5411" w:name="_Toc113826319"/>
      <w:bookmarkStart w:id="5412" w:name="_Toc175586901"/>
      <w:bookmarkEnd w:id="5396"/>
      <w:r w:rsidRPr="006B55F2">
        <w:t>9.2.2.9</w:t>
      </w:r>
      <w:r w:rsidRPr="006B55F2">
        <w:tab/>
        <w:t>NG-RAN Cell Identity</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0E5DDA8A"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BD26F6" w14:textId="77777777" w:rsidTr="0073372F">
        <w:trPr>
          <w:tblHeader/>
        </w:trPr>
        <w:tc>
          <w:tcPr>
            <w:tcW w:w="2448" w:type="dxa"/>
          </w:tcPr>
          <w:p w14:paraId="419589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6C8310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90D02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24D9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5926E2">
        <w:tc>
          <w:tcPr>
            <w:tcW w:w="2448" w:type="dxa"/>
          </w:tcPr>
          <w:p w14:paraId="2E8C9DC9" w14:textId="77777777" w:rsidR="00F02090" w:rsidRPr="00FD0425" w:rsidRDefault="00F02090" w:rsidP="0073372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646D07F" w14:textId="77777777" w:rsidR="00F02090" w:rsidRPr="00FD0425" w:rsidRDefault="00F02090" w:rsidP="0073372F">
            <w:pPr>
              <w:pStyle w:val="TAL"/>
              <w:keepNext w:val="0"/>
              <w:keepLines w:val="0"/>
              <w:widowControl w:val="0"/>
              <w:rPr>
                <w:lang w:eastAsia="ja-JP"/>
              </w:rPr>
            </w:pPr>
          </w:p>
        </w:tc>
        <w:tc>
          <w:tcPr>
            <w:tcW w:w="1872" w:type="dxa"/>
          </w:tcPr>
          <w:p w14:paraId="75B96A08" w14:textId="77777777" w:rsidR="00F02090" w:rsidRPr="00FD0425" w:rsidRDefault="00F02090" w:rsidP="0073372F">
            <w:pPr>
              <w:pStyle w:val="TAL"/>
              <w:keepNext w:val="0"/>
              <w:keepLines w:val="0"/>
              <w:widowControl w:val="0"/>
              <w:rPr>
                <w:lang w:eastAsia="ja-JP"/>
              </w:rPr>
            </w:pPr>
          </w:p>
        </w:tc>
        <w:tc>
          <w:tcPr>
            <w:tcW w:w="2880" w:type="dxa"/>
          </w:tcPr>
          <w:p w14:paraId="6525A333" w14:textId="77777777" w:rsidR="00F02090" w:rsidRPr="00FD0425" w:rsidRDefault="00F02090" w:rsidP="0073372F">
            <w:pPr>
              <w:pStyle w:val="TAL"/>
              <w:keepNext w:val="0"/>
              <w:keepLines w:val="0"/>
              <w:widowControl w:val="0"/>
              <w:rPr>
                <w:lang w:eastAsia="zh-CN"/>
              </w:rPr>
            </w:pPr>
          </w:p>
        </w:tc>
      </w:tr>
      <w:tr w:rsidR="00F02090" w:rsidRPr="00FD0425" w14:paraId="4C8AF652" w14:textId="77777777" w:rsidTr="005926E2">
        <w:tc>
          <w:tcPr>
            <w:tcW w:w="2448" w:type="dxa"/>
          </w:tcPr>
          <w:p w14:paraId="4F4C8FFD"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73372F">
            <w:pPr>
              <w:pStyle w:val="TAL"/>
              <w:keepNext w:val="0"/>
              <w:keepLines w:val="0"/>
              <w:widowControl w:val="0"/>
              <w:rPr>
                <w:rFonts w:cs="Arial"/>
                <w:lang w:eastAsia="ja-JP"/>
              </w:rPr>
            </w:pPr>
          </w:p>
        </w:tc>
        <w:tc>
          <w:tcPr>
            <w:tcW w:w="1440" w:type="dxa"/>
          </w:tcPr>
          <w:p w14:paraId="01581D1D" w14:textId="77777777" w:rsidR="00F02090" w:rsidRPr="00FD0425" w:rsidRDefault="00F02090" w:rsidP="0073372F">
            <w:pPr>
              <w:pStyle w:val="TAL"/>
              <w:keepNext w:val="0"/>
              <w:keepLines w:val="0"/>
              <w:widowControl w:val="0"/>
              <w:rPr>
                <w:lang w:eastAsia="ja-JP"/>
              </w:rPr>
            </w:pPr>
          </w:p>
        </w:tc>
        <w:tc>
          <w:tcPr>
            <w:tcW w:w="1872" w:type="dxa"/>
          </w:tcPr>
          <w:p w14:paraId="2C618D12" w14:textId="77777777" w:rsidR="00F02090" w:rsidRPr="00FD0425" w:rsidRDefault="00F02090" w:rsidP="0073372F">
            <w:pPr>
              <w:pStyle w:val="TAL"/>
              <w:keepNext w:val="0"/>
              <w:keepLines w:val="0"/>
              <w:widowControl w:val="0"/>
              <w:rPr>
                <w:lang w:eastAsia="ja-JP"/>
              </w:rPr>
            </w:pPr>
          </w:p>
        </w:tc>
        <w:tc>
          <w:tcPr>
            <w:tcW w:w="2880" w:type="dxa"/>
          </w:tcPr>
          <w:p w14:paraId="356DB379" w14:textId="77777777" w:rsidR="00F02090" w:rsidRPr="00FD0425" w:rsidRDefault="00F02090" w:rsidP="0073372F">
            <w:pPr>
              <w:pStyle w:val="TAL"/>
              <w:keepNext w:val="0"/>
              <w:keepLines w:val="0"/>
              <w:widowControl w:val="0"/>
              <w:rPr>
                <w:lang w:eastAsia="zh-CN"/>
              </w:rPr>
            </w:pPr>
          </w:p>
        </w:tc>
      </w:tr>
      <w:tr w:rsidR="00F02090" w:rsidRPr="00FD0425" w14:paraId="32DC35E8" w14:textId="77777777" w:rsidTr="005926E2">
        <w:tc>
          <w:tcPr>
            <w:tcW w:w="2448" w:type="dxa"/>
          </w:tcPr>
          <w:p w14:paraId="0A18835B" w14:textId="77777777" w:rsidR="00F02090" w:rsidRPr="00FD0425" w:rsidRDefault="00F02090" w:rsidP="0073372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F38B4C6" w14:textId="77777777" w:rsidR="00F02090" w:rsidRPr="00FD0425" w:rsidRDefault="00F02090" w:rsidP="0073372F">
            <w:pPr>
              <w:pStyle w:val="TAL"/>
              <w:keepNext w:val="0"/>
              <w:keepLines w:val="0"/>
              <w:widowControl w:val="0"/>
              <w:rPr>
                <w:lang w:eastAsia="ja-JP"/>
              </w:rPr>
            </w:pPr>
          </w:p>
        </w:tc>
        <w:tc>
          <w:tcPr>
            <w:tcW w:w="1872" w:type="dxa"/>
          </w:tcPr>
          <w:p w14:paraId="5D7BC068"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6F9143A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5926E2">
        <w:tc>
          <w:tcPr>
            <w:tcW w:w="2448" w:type="dxa"/>
          </w:tcPr>
          <w:p w14:paraId="450CC498"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73372F">
            <w:pPr>
              <w:pStyle w:val="TAL"/>
              <w:keepNext w:val="0"/>
              <w:keepLines w:val="0"/>
              <w:widowControl w:val="0"/>
              <w:rPr>
                <w:rFonts w:cs="Arial"/>
                <w:lang w:eastAsia="ja-JP"/>
              </w:rPr>
            </w:pPr>
          </w:p>
        </w:tc>
        <w:tc>
          <w:tcPr>
            <w:tcW w:w="1440" w:type="dxa"/>
          </w:tcPr>
          <w:p w14:paraId="236C31EC" w14:textId="77777777" w:rsidR="00F02090" w:rsidRPr="00FD0425" w:rsidRDefault="00F02090" w:rsidP="0073372F">
            <w:pPr>
              <w:pStyle w:val="TAL"/>
              <w:keepNext w:val="0"/>
              <w:keepLines w:val="0"/>
              <w:widowControl w:val="0"/>
              <w:rPr>
                <w:lang w:eastAsia="ja-JP"/>
              </w:rPr>
            </w:pPr>
          </w:p>
        </w:tc>
        <w:tc>
          <w:tcPr>
            <w:tcW w:w="1872" w:type="dxa"/>
          </w:tcPr>
          <w:p w14:paraId="08C3E76E" w14:textId="77777777" w:rsidR="00F02090" w:rsidRPr="00FD0425" w:rsidRDefault="00F02090" w:rsidP="0073372F">
            <w:pPr>
              <w:pStyle w:val="TAL"/>
              <w:keepNext w:val="0"/>
              <w:keepLines w:val="0"/>
              <w:widowControl w:val="0"/>
              <w:rPr>
                <w:lang w:eastAsia="ja-JP"/>
              </w:rPr>
            </w:pPr>
          </w:p>
        </w:tc>
        <w:tc>
          <w:tcPr>
            <w:tcW w:w="2880" w:type="dxa"/>
          </w:tcPr>
          <w:p w14:paraId="5E921F61" w14:textId="77777777" w:rsidR="00F02090" w:rsidRPr="00FD0425" w:rsidRDefault="00F02090" w:rsidP="0073372F">
            <w:pPr>
              <w:pStyle w:val="TAL"/>
              <w:keepNext w:val="0"/>
              <w:keepLines w:val="0"/>
              <w:widowControl w:val="0"/>
              <w:rPr>
                <w:lang w:eastAsia="zh-CN"/>
              </w:rPr>
            </w:pPr>
          </w:p>
        </w:tc>
      </w:tr>
      <w:tr w:rsidR="00F02090" w:rsidRPr="00FD0425" w14:paraId="341F7D85" w14:textId="77777777" w:rsidTr="005926E2">
        <w:tc>
          <w:tcPr>
            <w:tcW w:w="2448" w:type="dxa"/>
          </w:tcPr>
          <w:p w14:paraId="4BC74B98" w14:textId="77777777" w:rsidR="00F02090" w:rsidRPr="00FD0425" w:rsidRDefault="00F02090" w:rsidP="0073372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9B67A7D" w14:textId="77777777" w:rsidR="00F02090" w:rsidRPr="00FD0425" w:rsidRDefault="00F02090" w:rsidP="0073372F">
            <w:pPr>
              <w:pStyle w:val="TAL"/>
              <w:keepNext w:val="0"/>
              <w:keepLines w:val="0"/>
              <w:widowControl w:val="0"/>
              <w:rPr>
                <w:lang w:eastAsia="ja-JP"/>
              </w:rPr>
            </w:pPr>
          </w:p>
        </w:tc>
        <w:tc>
          <w:tcPr>
            <w:tcW w:w="1872" w:type="dxa"/>
          </w:tcPr>
          <w:p w14:paraId="4885EE84"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551C276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73372F">
      <w:pPr>
        <w:widowControl w:val="0"/>
        <w:rPr>
          <w:lang w:eastAsia="zh-CN"/>
        </w:rPr>
      </w:pPr>
    </w:p>
    <w:p w14:paraId="40A274BE" w14:textId="77777777" w:rsidR="00F02090" w:rsidRPr="00FD0425" w:rsidRDefault="00F02090" w:rsidP="0073372F">
      <w:pPr>
        <w:pStyle w:val="Heading4"/>
        <w:keepNext w:val="0"/>
        <w:keepLines w:val="0"/>
        <w:widowControl w:val="0"/>
      </w:pPr>
      <w:bookmarkStart w:id="5413" w:name="_CR9_2_2_10"/>
      <w:bookmarkStart w:id="5414" w:name="_Toc20955279"/>
      <w:bookmarkStart w:id="5415" w:name="_Toc29991476"/>
      <w:bookmarkStart w:id="5416" w:name="_Toc36555876"/>
      <w:bookmarkStart w:id="5417" w:name="_Toc44497598"/>
      <w:bookmarkStart w:id="5418" w:name="_Toc45107986"/>
      <w:bookmarkStart w:id="5419" w:name="_Toc45901606"/>
      <w:bookmarkStart w:id="5420" w:name="_Toc51850685"/>
      <w:bookmarkStart w:id="5421" w:name="_Toc56693688"/>
      <w:bookmarkStart w:id="5422" w:name="_Toc64447231"/>
      <w:bookmarkStart w:id="5423" w:name="_Toc66286725"/>
      <w:bookmarkStart w:id="5424" w:name="_Toc74151420"/>
      <w:bookmarkStart w:id="5425" w:name="_Toc88653893"/>
      <w:bookmarkStart w:id="5426" w:name="_Toc97904249"/>
      <w:bookmarkStart w:id="5427" w:name="_Toc105175290"/>
      <w:bookmarkStart w:id="5428" w:name="_Toc113826320"/>
      <w:bookmarkStart w:id="5429" w:name="_Toc175586902"/>
      <w:bookmarkEnd w:id="5413"/>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365652E" w14:textId="77777777" w:rsidR="00F02090" w:rsidRPr="00FD0425" w:rsidRDefault="00F02090" w:rsidP="0073372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FF0F61" w14:textId="77777777" w:rsidTr="0073372F">
        <w:trPr>
          <w:tblHeader/>
        </w:trPr>
        <w:tc>
          <w:tcPr>
            <w:tcW w:w="2448" w:type="dxa"/>
          </w:tcPr>
          <w:p w14:paraId="53E76C7A" w14:textId="77777777" w:rsidR="00F02090" w:rsidRPr="00FD0425" w:rsidRDefault="00F02090" w:rsidP="0073372F">
            <w:pPr>
              <w:pStyle w:val="TAH"/>
              <w:keepNext w:val="0"/>
              <w:keepLines w:val="0"/>
              <w:widowControl w:val="0"/>
              <w:rPr>
                <w:rFonts w:cs="Arial"/>
                <w:lang w:eastAsia="ja-JP"/>
              </w:rPr>
            </w:pPr>
            <w:r w:rsidRPr="00FD0425">
              <w:t>IE/Group Name</w:t>
            </w:r>
          </w:p>
        </w:tc>
        <w:tc>
          <w:tcPr>
            <w:tcW w:w="1080" w:type="dxa"/>
          </w:tcPr>
          <w:p w14:paraId="70396B32" w14:textId="77777777" w:rsidR="00F02090" w:rsidRPr="00FD0425" w:rsidRDefault="00F02090" w:rsidP="0073372F">
            <w:pPr>
              <w:pStyle w:val="TAH"/>
              <w:keepNext w:val="0"/>
              <w:keepLines w:val="0"/>
              <w:widowControl w:val="0"/>
              <w:rPr>
                <w:rFonts w:cs="Arial"/>
                <w:lang w:eastAsia="ja-JP"/>
              </w:rPr>
            </w:pPr>
            <w:r w:rsidRPr="00FD0425">
              <w:t>Presence</w:t>
            </w:r>
          </w:p>
        </w:tc>
        <w:tc>
          <w:tcPr>
            <w:tcW w:w="1440" w:type="dxa"/>
          </w:tcPr>
          <w:p w14:paraId="65D24610" w14:textId="77777777" w:rsidR="00F02090" w:rsidRPr="00FD0425" w:rsidRDefault="00F02090" w:rsidP="0073372F">
            <w:pPr>
              <w:pStyle w:val="TAH"/>
              <w:keepNext w:val="0"/>
              <w:keepLines w:val="0"/>
              <w:widowControl w:val="0"/>
              <w:rPr>
                <w:bCs/>
                <w:i/>
                <w:szCs w:val="18"/>
              </w:rPr>
            </w:pPr>
            <w:r w:rsidRPr="00FD0425">
              <w:t>Range</w:t>
            </w:r>
          </w:p>
        </w:tc>
        <w:tc>
          <w:tcPr>
            <w:tcW w:w="1872" w:type="dxa"/>
          </w:tcPr>
          <w:p w14:paraId="4ED6B90A" w14:textId="77777777" w:rsidR="00F02090" w:rsidRPr="00FD0425" w:rsidRDefault="00F02090" w:rsidP="0073372F">
            <w:pPr>
              <w:pStyle w:val="TAH"/>
              <w:keepNext w:val="0"/>
              <w:keepLines w:val="0"/>
              <w:widowControl w:val="0"/>
              <w:rPr>
                <w:lang w:eastAsia="ja-JP"/>
              </w:rPr>
            </w:pPr>
            <w:r w:rsidRPr="00FD0425">
              <w:t>IE type and reference</w:t>
            </w:r>
          </w:p>
        </w:tc>
        <w:tc>
          <w:tcPr>
            <w:tcW w:w="2880" w:type="dxa"/>
          </w:tcPr>
          <w:p w14:paraId="1E859DAF" w14:textId="77777777" w:rsidR="00F02090" w:rsidRPr="00FD0425" w:rsidRDefault="00F02090" w:rsidP="0073372F">
            <w:pPr>
              <w:pStyle w:val="TAH"/>
              <w:keepNext w:val="0"/>
              <w:keepLines w:val="0"/>
              <w:widowControl w:val="0"/>
            </w:pPr>
            <w:r w:rsidRPr="00FD0425">
              <w:t>Semantics description</w:t>
            </w:r>
          </w:p>
        </w:tc>
      </w:tr>
      <w:tr w:rsidR="00F02090" w:rsidRPr="00FD0425" w14:paraId="618499EA" w14:textId="77777777" w:rsidTr="005926E2">
        <w:tc>
          <w:tcPr>
            <w:tcW w:w="2448" w:type="dxa"/>
          </w:tcPr>
          <w:p w14:paraId="01FDB6B0" w14:textId="77777777" w:rsidR="00F02090" w:rsidRPr="00FD0425" w:rsidRDefault="00F02090" w:rsidP="0073372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CDB1664" w14:textId="77777777" w:rsidR="00F02090" w:rsidRPr="00FD0425" w:rsidRDefault="00F02090" w:rsidP="0073372F">
            <w:pPr>
              <w:pStyle w:val="TAL"/>
              <w:keepNext w:val="0"/>
              <w:keepLines w:val="0"/>
              <w:widowControl w:val="0"/>
              <w:rPr>
                <w:bCs/>
                <w:i/>
                <w:szCs w:val="18"/>
              </w:rPr>
            </w:pPr>
          </w:p>
        </w:tc>
        <w:tc>
          <w:tcPr>
            <w:tcW w:w="1872" w:type="dxa"/>
          </w:tcPr>
          <w:p w14:paraId="2BF6DC1C" w14:textId="77777777" w:rsidR="00F02090" w:rsidRPr="00FD0425" w:rsidRDefault="00F02090" w:rsidP="0073372F">
            <w:pPr>
              <w:pStyle w:val="TAL"/>
              <w:keepNext w:val="0"/>
              <w:keepLines w:val="0"/>
              <w:widowControl w:val="0"/>
              <w:rPr>
                <w:lang w:eastAsia="ja-JP"/>
              </w:rPr>
            </w:pPr>
          </w:p>
        </w:tc>
        <w:tc>
          <w:tcPr>
            <w:tcW w:w="2880" w:type="dxa"/>
          </w:tcPr>
          <w:p w14:paraId="3866F9A9" w14:textId="77777777" w:rsidR="00F02090" w:rsidRPr="00FD0425" w:rsidRDefault="00F02090" w:rsidP="0073372F">
            <w:pPr>
              <w:pStyle w:val="TAL"/>
              <w:keepNext w:val="0"/>
              <w:keepLines w:val="0"/>
              <w:widowControl w:val="0"/>
            </w:pPr>
          </w:p>
        </w:tc>
      </w:tr>
      <w:tr w:rsidR="00F02090" w:rsidRPr="00FD0425" w14:paraId="30C44EF6" w14:textId="77777777" w:rsidTr="005926E2">
        <w:tc>
          <w:tcPr>
            <w:tcW w:w="2448" w:type="dxa"/>
          </w:tcPr>
          <w:p w14:paraId="371197D3"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73372F">
            <w:pPr>
              <w:pStyle w:val="TAL"/>
              <w:keepNext w:val="0"/>
              <w:keepLines w:val="0"/>
              <w:widowControl w:val="0"/>
              <w:rPr>
                <w:rFonts w:cs="Arial"/>
                <w:lang w:eastAsia="ja-JP"/>
              </w:rPr>
            </w:pPr>
          </w:p>
        </w:tc>
        <w:tc>
          <w:tcPr>
            <w:tcW w:w="1440" w:type="dxa"/>
          </w:tcPr>
          <w:p w14:paraId="75E08043" w14:textId="77777777" w:rsidR="00F02090" w:rsidRPr="00FD0425" w:rsidRDefault="00F02090" w:rsidP="0073372F">
            <w:pPr>
              <w:pStyle w:val="TAL"/>
              <w:keepNext w:val="0"/>
              <w:keepLines w:val="0"/>
              <w:widowControl w:val="0"/>
              <w:rPr>
                <w:bCs/>
                <w:i/>
                <w:szCs w:val="18"/>
              </w:rPr>
            </w:pPr>
          </w:p>
        </w:tc>
        <w:tc>
          <w:tcPr>
            <w:tcW w:w="1872" w:type="dxa"/>
          </w:tcPr>
          <w:p w14:paraId="40A583B9" w14:textId="77777777" w:rsidR="00F02090" w:rsidRPr="00FD0425" w:rsidRDefault="00F02090" w:rsidP="0073372F">
            <w:pPr>
              <w:pStyle w:val="TAL"/>
              <w:keepNext w:val="0"/>
              <w:keepLines w:val="0"/>
              <w:widowControl w:val="0"/>
              <w:rPr>
                <w:lang w:eastAsia="ja-JP"/>
              </w:rPr>
            </w:pPr>
          </w:p>
        </w:tc>
        <w:tc>
          <w:tcPr>
            <w:tcW w:w="2880" w:type="dxa"/>
          </w:tcPr>
          <w:p w14:paraId="28BB33F0" w14:textId="77777777" w:rsidR="00F02090" w:rsidRPr="00FD0425" w:rsidRDefault="00F02090" w:rsidP="0073372F">
            <w:pPr>
              <w:pStyle w:val="TAL"/>
              <w:keepNext w:val="0"/>
              <w:keepLines w:val="0"/>
              <w:widowControl w:val="0"/>
            </w:pPr>
          </w:p>
        </w:tc>
      </w:tr>
      <w:tr w:rsidR="00F02090" w:rsidRPr="00FD0425" w14:paraId="195989DB" w14:textId="77777777" w:rsidTr="005926E2">
        <w:tc>
          <w:tcPr>
            <w:tcW w:w="2448" w:type="dxa"/>
          </w:tcPr>
          <w:p w14:paraId="761605DC"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17B8335" w14:textId="77777777" w:rsidR="00F02090" w:rsidRPr="00FD0425" w:rsidRDefault="00F02090" w:rsidP="0073372F">
            <w:pPr>
              <w:pStyle w:val="TAL"/>
              <w:keepNext w:val="0"/>
              <w:keepLines w:val="0"/>
              <w:widowControl w:val="0"/>
              <w:rPr>
                <w:bCs/>
                <w:i/>
                <w:szCs w:val="18"/>
              </w:rPr>
            </w:pPr>
          </w:p>
        </w:tc>
        <w:tc>
          <w:tcPr>
            <w:tcW w:w="1872" w:type="dxa"/>
          </w:tcPr>
          <w:p w14:paraId="7A6531C3" w14:textId="77777777" w:rsidR="00F02090" w:rsidRPr="00FD0425" w:rsidRDefault="00F02090" w:rsidP="0073372F">
            <w:pPr>
              <w:pStyle w:val="TAL"/>
              <w:keepNext w:val="0"/>
              <w:keepLines w:val="0"/>
              <w:widowControl w:val="0"/>
              <w:rPr>
                <w:lang w:eastAsia="ja-JP"/>
              </w:rPr>
            </w:pPr>
            <w:r w:rsidRPr="00FD0425">
              <w:rPr>
                <w:rFonts w:cs="Arial"/>
                <w:lang w:eastAsia="ja-JP"/>
              </w:rPr>
              <w:t>INTEGER (0..1007, …)</w:t>
            </w:r>
          </w:p>
        </w:tc>
        <w:tc>
          <w:tcPr>
            <w:tcW w:w="2880" w:type="dxa"/>
          </w:tcPr>
          <w:p w14:paraId="1732F7CF" w14:textId="77777777" w:rsidR="00F02090" w:rsidRPr="00FD0425" w:rsidRDefault="00F02090" w:rsidP="0073372F">
            <w:pPr>
              <w:pStyle w:val="TAL"/>
              <w:keepNext w:val="0"/>
              <w:keepLines w:val="0"/>
              <w:widowControl w:val="0"/>
            </w:pPr>
            <w:r w:rsidRPr="00FD0425">
              <w:rPr>
                <w:rFonts w:cs="Arial"/>
                <w:lang w:eastAsia="ja-JP"/>
              </w:rPr>
              <w:t>NR Physical Cell ID</w:t>
            </w:r>
          </w:p>
        </w:tc>
      </w:tr>
      <w:tr w:rsidR="00F02090" w:rsidRPr="00FD0425" w14:paraId="186DF1CF" w14:textId="77777777" w:rsidTr="005926E2">
        <w:tc>
          <w:tcPr>
            <w:tcW w:w="2448" w:type="dxa"/>
          </w:tcPr>
          <w:p w14:paraId="1B0A5F3E"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73372F">
            <w:pPr>
              <w:pStyle w:val="TAL"/>
              <w:keepNext w:val="0"/>
              <w:keepLines w:val="0"/>
              <w:widowControl w:val="0"/>
              <w:rPr>
                <w:rFonts w:cs="Arial"/>
                <w:lang w:eastAsia="ja-JP"/>
              </w:rPr>
            </w:pPr>
          </w:p>
        </w:tc>
        <w:tc>
          <w:tcPr>
            <w:tcW w:w="1440" w:type="dxa"/>
          </w:tcPr>
          <w:p w14:paraId="7B1F61FF" w14:textId="77777777" w:rsidR="00F02090" w:rsidRPr="00FD0425" w:rsidRDefault="00F02090" w:rsidP="0073372F">
            <w:pPr>
              <w:pStyle w:val="TAL"/>
              <w:keepNext w:val="0"/>
              <w:keepLines w:val="0"/>
              <w:widowControl w:val="0"/>
              <w:rPr>
                <w:bCs/>
                <w:i/>
                <w:szCs w:val="18"/>
              </w:rPr>
            </w:pPr>
          </w:p>
        </w:tc>
        <w:tc>
          <w:tcPr>
            <w:tcW w:w="1872" w:type="dxa"/>
          </w:tcPr>
          <w:p w14:paraId="7DFF5F28" w14:textId="77777777" w:rsidR="00F02090" w:rsidRPr="00FD0425" w:rsidRDefault="00F02090" w:rsidP="0073372F">
            <w:pPr>
              <w:pStyle w:val="TAL"/>
              <w:keepNext w:val="0"/>
              <w:keepLines w:val="0"/>
              <w:widowControl w:val="0"/>
              <w:rPr>
                <w:lang w:eastAsia="ja-JP"/>
              </w:rPr>
            </w:pPr>
          </w:p>
        </w:tc>
        <w:tc>
          <w:tcPr>
            <w:tcW w:w="2880" w:type="dxa"/>
          </w:tcPr>
          <w:p w14:paraId="48F2748C" w14:textId="77777777" w:rsidR="00F02090" w:rsidRPr="00FD0425" w:rsidRDefault="00F02090" w:rsidP="0073372F">
            <w:pPr>
              <w:pStyle w:val="TAL"/>
              <w:keepNext w:val="0"/>
              <w:keepLines w:val="0"/>
              <w:widowControl w:val="0"/>
            </w:pPr>
          </w:p>
        </w:tc>
      </w:tr>
      <w:tr w:rsidR="00F02090" w:rsidRPr="00FD0425" w14:paraId="062BB385" w14:textId="77777777" w:rsidTr="005926E2">
        <w:tc>
          <w:tcPr>
            <w:tcW w:w="2448" w:type="dxa"/>
          </w:tcPr>
          <w:p w14:paraId="4CE24899"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6ABB1C70" w14:textId="77777777" w:rsidR="00F02090" w:rsidRPr="00FD0425" w:rsidRDefault="00F02090" w:rsidP="0073372F">
            <w:pPr>
              <w:pStyle w:val="TAL"/>
              <w:keepNext w:val="0"/>
              <w:keepLines w:val="0"/>
              <w:widowControl w:val="0"/>
              <w:rPr>
                <w:bCs/>
                <w:i/>
                <w:szCs w:val="18"/>
              </w:rPr>
            </w:pPr>
          </w:p>
        </w:tc>
        <w:tc>
          <w:tcPr>
            <w:tcW w:w="1872" w:type="dxa"/>
          </w:tcPr>
          <w:p w14:paraId="273EF7E4" w14:textId="77777777" w:rsidR="00F02090" w:rsidRPr="00FD0425" w:rsidRDefault="00F02090" w:rsidP="0073372F">
            <w:pPr>
              <w:pStyle w:val="TAL"/>
              <w:keepNext w:val="0"/>
              <w:keepLines w:val="0"/>
              <w:widowControl w:val="0"/>
              <w:rPr>
                <w:lang w:eastAsia="ja-JP"/>
              </w:rPr>
            </w:pPr>
            <w:r w:rsidRPr="00FD0425">
              <w:rPr>
                <w:lang w:eastAsia="ja-JP"/>
              </w:rPr>
              <w:t>INTEGER (0..503, …)</w:t>
            </w:r>
          </w:p>
        </w:tc>
        <w:tc>
          <w:tcPr>
            <w:tcW w:w="2880" w:type="dxa"/>
          </w:tcPr>
          <w:p w14:paraId="35B89B54" w14:textId="77777777" w:rsidR="00F02090" w:rsidRPr="00FD0425" w:rsidRDefault="00F02090" w:rsidP="0073372F">
            <w:pPr>
              <w:pStyle w:val="TAL"/>
              <w:keepNext w:val="0"/>
              <w:keepLines w:val="0"/>
              <w:widowControl w:val="0"/>
            </w:pPr>
            <w:r w:rsidRPr="00FD0425">
              <w:rPr>
                <w:lang w:eastAsia="ja-JP"/>
              </w:rPr>
              <w:t>E-UTRA Physical Cell ID</w:t>
            </w:r>
          </w:p>
        </w:tc>
      </w:tr>
    </w:tbl>
    <w:p w14:paraId="5592AC2A" w14:textId="77777777" w:rsidR="00F02090" w:rsidRPr="00FD0425" w:rsidRDefault="00F02090" w:rsidP="0073372F">
      <w:pPr>
        <w:widowControl w:val="0"/>
        <w:rPr>
          <w:rFonts w:eastAsia="SimSun"/>
          <w:lang w:eastAsia="zh-CN"/>
        </w:rPr>
      </w:pPr>
    </w:p>
    <w:p w14:paraId="76E39F98" w14:textId="77777777" w:rsidR="00F02090" w:rsidRPr="006B55F2" w:rsidRDefault="00F02090" w:rsidP="0073372F">
      <w:pPr>
        <w:pStyle w:val="Heading4"/>
        <w:keepNext w:val="0"/>
        <w:keepLines w:val="0"/>
        <w:widowControl w:val="0"/>
      </w:pPr>
      <w:bookmarkStart w:id="5430" w:name="_CR9_2_2_11"/>
      <w:bookmarkStart w:id="5431" w:name="_Toc20955280"/>
      <w:bookmarkStart w:id="5432" w:name="_Toc29991477"/>
      <w:bookmarkStart w:id="5433" w:name="_Toc36555877"/>
      <w:bookmarkStart w:id="5434" w:name="_Toc44497599"/>
      <w:bookmarkStart w:id="5435" w:name="_Toc45107987"/>
      <w:bookmarkStart w:id="5436" w:name="_Toc45901607"/>
      <w:bookmarkStart w:id="5437" w:name="_Toc51850686"/>
      <w:bookmarkStart w:id="5438" w:name="_Toc56693689"/>
      <w:bookmarkStart w:id="5439" w:name="_Toc64447232"/>
      <w:bookmarkStart w:id="5440" w:name="_Toc66286726"/>
      <w:bookmarkStart w:id="5441" w:name="_Toc74151421"/>
      <w:bookmarkStart w:id="5442" w:name="_Toc88653894"/>
      <w:bookmarkStart w:id="5443" w:name="_Toc97904250"/>
      <w:bookmarkStart w:id="5444" w:name="_Toc105175291"/>
      <w:bookmarkStart w:id="5445" w:name="_Toc113826321"/>
      <w:bookmarkStart w:id="5446" w:name="_Toc175586903"/>
      <w:bookmarkEnd w:id="5430"/>
      <w:r w:rsidRPr="006B55F2">
        <w:t>9.2.2.11</w:t>
      </w:r>
      <w:r w:rsidRPr="006B55F2">
        <w:tab/>
        <w:t>Served Cell Information NR</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156E9058" w14:textId="77777777" w:rsidR="00F02090" w:rsidRPr="00FD0425" w:rsidRDefault="00F02090" w:rsidP="0073372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7BB13638" w14:textId="77777777" w:rsidTr="0073372F">
        <w:trPr>
          <w:tblHeader/>
        </w:trPr>
        <w:tc>
          <w:tcPr>
            <w:tcW w:w="2160" w:type="dxa"/>
          </w:tcPr>
          <w:p w14:paraId="4DA438D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597E383"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Range</w:t>
            </w:r>
          </w:p>
        </w:tc>
        <w:tc>
          <w:tcPr>
            <w:tcW w:w="1512" w:type="dxa"/>
          </w:tcPr>
          <w:p w14:paraId="4EFFDB6D"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4891BF56"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661ECF"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Pr>
          <w:p w14:paraId="5AB8B97F"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73372F">
        <w:tc>
          <w:tcPr>
            <w:tcW w:w="2160" w:type="dxa"/>
          </w:tcPr>
          <w:p w14:paraId="5879F090" w14:textId="77777777" w:rsidR="002C6443" w:rsidRPr="00FD0425" w:rsidRDefault="002C6443" w:rsidP="0073372F">
            <w:pPr>
              <w:pStyle w:val="TAL"/>
              <w:keepNext w:val="0"/>
              <w:keepLines w:val="0"/>
              <w:widowControl w:val="0"/>
            </w:pPr>
            <w:r w:rsidRPr="00FD0425">
              <w:t>NR-PCI</w:t>
            </w:r>
          </w:p>
        </w:tc>
        <w:tc>
          <w:tcPr>
            <w:tcW w:w="1080" w:type="dxa"/>
          </w:tcPr>
          <w:p w14:paraId="590EA5A5"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1F582E9" w14:textId="77777777" w:rsidR="002C6443" w:rsidRPr="00FD0425" w:rsidRDefault="002C6443" w:rsidP="0073372F">
            <w:pPr>
              <w:pStyle w:val="TAL"/>
              <w:keepNext w:val="0"/>
              <w:keepLines w:val="0"/>
              <w:widowControl w:val="0"/>
              <w:rPr>
                <w:lang w:eastAsia="ja-JP"/>
              </w:rPr>
            </w:pPr>
          </w:p>
        </w:tc>
        <w:tc>
          <w:tcPr>
            <w:tcW w:w="1512" w:type="dxa"/>
          </w:tcPr>
          <w:p w14:paraId="62ABE18F" w14:textId="77777777" w:rsidR="002C6443" w:rsidRPr="00FD0425" w:rsidRDefault="002C6443" w:rsidP="0073372F">
            <w:pPr>
              <w:pStyle w:val="TAL"/>
              <w:keepNext w:val="0"/>
              <w:keepLines w:val="0"/>
              <w:widowControl w:val="0"/>
              <w:rPr>
                <w:lang w:eastAsia="ja-JP"/>
              </w:rPr>
            </w:pPr>
            <w:r w:rsidRPr="00FD0425">
              <w:rPr>
                <w:rFonts w:cs="Arial"/>
                <w:lang w:eastAsia="ja-JP"/>
              </w:rPr>
              <w:t>INTEGER (0..1007, …)</w:t>
            </w:r>
          </w:p>
        </w:tc>
        <w:tc>
          <w:tcPr>
            <w:tcW w:w="1728" w:type="dxa"/>
          </w:tcPr>
          <w:p w14:paraId="76F91EA3" w14:textId="77777777" w:rsidR="002C6443" w:rsidRPr="00FD0425" w:rsidRDefault="002C6443" w:rsidP="0073372F">
            <w:pPr>
              <w:pStyle w:val="TAL"/>
              <w:keepNext w:val="0"/>
              <w:keepLines w:val="0"/>
              <w:widowControl w:val="0"/>
              <w:rPr>
                <w:lang w:eastAsia="zh-CN"/>
              </w:rPr>
            </w:pPr>
            <w:r w:rsidRPr="00FD0425">
              <w:rPr>
                <w:rFonts w:cs="Arial"/>
                <w:lang w:eastAsia="ja-JP"/>
              </w:rPr>
              <w:t>NR Physical Cell ID</w:t>
            </w:r>
          </w:p>
        </w:tc>
        <w:tc>
          <w:tcPr>
            <w:tcW w:w="1080" w:type="dxa"/>
          </w:tcPr>
          <w:p w14:paraId="4E193E70"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397D25D4" w14:textId="77777777" w:rsidR="002C6443" w:rsidRPr="00FD0425" w:rsidRDefault="002C6443" w:rsidP="0073372F">
            <w:pPr>
              <w:pStyle w:val="TAC"/>
              <w:keepNext w:val="0"/>
              <w:keepLines w:val="0"/>
              <w:widowControl w:val="0"/>
              <w:rPr>
                <w:rFonts w:cs="Arial"/>
                <w:lang w:eastAsia="ja-JP"/>
              </w:rPr>
            </w:pPr>
          </w:p>
        </w:tc>
      </w:tr>
      <w:tr w:rsidR="002C6443" w:rsidRPr="00FD0425" w14:paraId="2F4003EF" w14:textId="77777777" w:rsidTr="0073372F">
        <w:tc>
          <w:tcPr>
            <w:tcW w:w="2160" w:type="dxa"/>
          </w:tcPr>
          <w:p w14:paraId="3DD725CE" w14:textId="77777777" w:rsidR="002C6443" w:rsidRPr="00FD0425" w:rsidRDefault="002C6443" w:rsidP="0073372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78926CA0" w14:textId="77777777" w:rsidR="002C6443" w:rsidRPr="00FD0425" w:rsidRDefault="002C6443" w:rsidP="0073372F">
            <w:pPr>
              <w:pStyle w:val="TAL"/>
              <w:keepNext w:val="0"/>
              <w:keepLines w:val="0"/>
              <w:widowControl w:val="0"/>
              <w:rPr>
                <w:lang w:eastAsia="ja-JP"/>
              </w:rPr>
            </w:pPr>
          </w:p>
        </w:tc>
        <w:tc>
          <w:tcPr>
            <w:tcW w:w="1512" w:type="dxa"/>
          </w:tcPr>
          <w:p w14:paraId="245E355C"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9.2.2.7</w:t>
            </w:r>
          </w:p>
        </w:tc>
        <w:tc>
          <w:tcPr>
            <w:tcW w:w="1728" w:type="dxa"/>
          </w:tcPr>
          <w:p w14:paraId="4D31BEF2" w14:textId="77777777" w:rsidR="002C6443" w:rsidRPr="00FD0425" w:rsidRDefault="002C6443" w:rsidP="0073372F">
            <w:pPr>
              <w:pStyle w:val="TAL"/>
              <w:keepNext w:val="0"/>
              <w:keepLines w:val="0"/>
              <w:widowControl w:val="0"/>
              <w:rPr>
                <w:lang w:eastAsia="zh-CN"/>
              </w:rPr>
            </w:pPr>
          </w:p>
        </w:tc>
        <w:tc>
          <w:tcPr>
            <w:tcW w:w="1080" w:type="dxa"/>
          </w:tcPr>
          <w:p w14:paraId="0877306B"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F893EED" w14:textId="77777777" w:rsidR="002C6443" w:rsidRPr="00FD0425" w:rsidRDefault="002C6443" w:rsidP="0073372F">
            <w:pPr>
              <w:pStyle w:val="TAC"/>
              <w:keepNext w:val="0"/>
              <w:keepLines w:val="0"/>
              <w:widowControl w:val="0"/>
              <w:rPr>
                <w:lang w:eastAsia="zh-CN"/>
              </w:rPr>
            </w:pPr>
          </w:p>
        </w:tc>
      </w:tr>
      <w:tr w:rsidR="002C6443" w:rsidRPr="00FD0425" w14:paraId="6D3553EC" w14:textId="77777777" w:rsidTr="0073372F">
        <w:tc>
          <w:tcPr>
            <w:tcW w:w="2160" w:type="dxa"/>
          </w:tcPr>
          <w:p w14:paraId="45E3A8A3" w14:textId="77777777" w:rsidR="002C6443" w:rsidRPr="00FD0425" w:rsidRDefault="002C6443" w:rsidP="0073372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4B99F5DE" w14:textId="77777777" w:rsidR="002C6443" w:rsidRPr="00FD0425" w:rsidRDefault="002C6443" w:rsidP="0073372F">
            <w:pPr>
              <w:pStyle w:val="TAL"/>
              <w:keepNext w:val="0"/>
              <w:keepLines w:val="0"/>
              <w:widowControl w:val="0"/>
              <w:rPr>
                <w:lang w:eastAsia="ja-JP"/>
              </w:rPr>
            </w:pPr>
          </w:p>
        </w:tc>
        <w:tc>
          <w:tcPr>
            <w:tcW w:w="1512" w:type="dxa"/>
          </w:tcPr>
          <w:p w14:paraId="6C7A3032" w14:textId="77777777" w:rsidR="002C6443" w:rsidRPr="00FD0425" w:rsidRDefault="002C6443" w:rsidP="0073372F">
            <w:pPr>
              <w:pStyle w:val="TAL"/>
              <w:keepNext w:val="0"/>
              <w:keepLines w:val="0"/>
              <w:widowControl w:val="0"/>
              <w:rPr>
                <w:lang w:eastAsia="ja-JP"/>
              </w:rPr>
            </w:pPr>
            <w:r w:rsidRPr="00FD0425">
              <w:rPr>
                <w:rFonts w:cs="Arial"/>
                <w:lang w:eastAsia="ja-JP"/>
              </w:rPr>
              <w:t>9.2.2.5</w:t>
            </w:r>
          </w:p>
        </w:tc>
        <w:tc>
          <w:tcPr>
            <w:tcW w:w="1728" w:type="dxa"/>
          </w:tcPr>
          <w:p w14:paraId="2697D33F" w14:textId="77777777" w:rsidR="002C6443" w:rsidRPr="00FD0425" w:rsidRDefault="002C6443" w:rsidP="0073372F">
            <w:pPr>
              <w:pStyle w:val="TAL"/>
              <w:keepNext w:val="0"/>
              <w:keepLines w:val="0"/>
              <w:widowControl w:val="0"/>
              <w:rPr>
                <w:lang w:eastAsia="zh-CN"/>
              </w:rPr>
            </w:pPr>
            <w:r w:rsidRPr="00FD0425">
              <w:rPr>
                <w:rFonts w:cs="Arial"/>
                <w:lang w:eastAsia="ja-JP"/>
              </w:rPr>
              <w:t>Tracking Area Code</w:t>
            </w:r>
          </w:p>
        </w:tc>
        <w:tc>
          <w:tcPr>
            <w:tcW w:w="1080" w:type="dxa"/>
          </w:tcPr>
          <w:p w14:paraId="298FCCB6"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0CAD3E22" w14:textId="77777777" w:rsidR="002C6443" w:rsidRPr="00FD0425" w:rsidRDefault="002C6443" w:rsidP="0073372F">
            <w:pPr>
              <w:pStyle w:val="TAC"/>
              <w:keepNext w:val="0"/>
              <w:keepLines w:val="0"/>
              <w:widowControl w:val="0"/>
              <w:rPr>
                <w:rFonts w:cs="Arial"/>
                <w:lang w:eastAsia="ja-JP"/>
              </w:rPr>
            </w:pPr>
          </w:p>
        </w:tc>
      </w:tr>
      <w:tr w:rsidR="002C6443" w:rsidRPr="00FD0425" w14:paraId="4302E059" w14:textId="77777777" w:rsidTr="0073372F">
        <w:tc>
          <w:tcPr>
            <w:tcW w:w="2160" w:type="dxa"/>
          </w:tcPr>
          <w:p w14:paraId="31E18011" w14:textId="77777777" w:rsidR="002C6443" w:rsidRPr="00FD0425" w:rsidRDefault="002C6443" w:rsidP="0073372F">
            <w:pPr>
              <w:pStyle w:val="TAL"/>
              <w:keepNext w:val="0"/>
              <w:keepLines w:val="0"/>
              <w:widowControl w:val="0"/>
            </w:pPr>
            <w:r w:rsidRPr="00FD0425">
              <w:t>RANAC</w:t>
            </w:r>
          </w:p>
        </w:tc>
        <w:tc>
          <w:tcPr>
            <w:tcW w:w="1080" w:type="dxa"/>
          </w:tcPr>
          <w:p w14:paraId="32FAE56B"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O</w:t>
            </w:r>
          </w:p>
        </w:tc>
        <w:tc>
          <w:tcPr>
            <w:tcW w:w="1080" w:type="dxa"/>
          </w:tcPr>
          <w:p w14:paraId="5E3FFA28" w14:textId="77777777" w:rsidR="002C6443" w:rsidRPr="00FD0425" w:rsidRDefault="002C6443" w:rsidP="0073372F">
            <w:pPr>
              <w:pStyle w:val="TAL"/>
              <w:keepNext w:val="0"/>
              <w:keepLines w:val="0"/>
              <w:widowControl w:val="0"/>
              <w:rPr>
                <w:lang w:eastAsia="ja-JP"/>
              </w:rPr>
            </w:pPr>
          </w:p>
        </w:tc>
        <w:tc>
          <w:tcPr>
            <w:tcW w:w="1512" w:type="dxa"/>
          </w:tcPr>
          <w:p w14:paraId="576CCAE3"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9.2.2.6</w:t>
            </w:r>
          </w:p>
        </w:tc>
        <w:tc>
          <w:tcPr>
            <w:tcW w:w="1728" w:type="dxa"/>
          </w:tcPr>
          <w:p w14:paraId="1F2EF904" w14:textId="77777777" w:rsidR="002C6443" w:rsidRPr="00FD0425" w:rsidRDefault="002C6443" w:rsidP="0073372F">
            <w:pPr>
              <w:pStyle w:val="TAL"/>
              <w:keepNext w:val="0"/>
              <w:keepLines w:val="0"/>
              <w:widowControl w:val="0"/>
              <w:rPr>
                <w:rFonts w:cs="Arial"/>
                <w:lang w:eastAsia="ja-JP"/>
              </w:rPr>
            </w:pPr>
          </w:p>
        </w:tc>
        <w:tc>
          <w:tcPr>
            <w:tcW w:w="1080" w:type="dxa"/>
          </w:tcPr>
          <w:p w14:paraId="6813BF74"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58A4BD66" w14:textId="77777777" w:rsidR="002C6443" w:rsidRPr="00FD0425" w:rsidRDefault="002C6443" w:rsidP="0073372F">
            <w:pPr>
              <w:pStyle w:val="TAC"/>
              <w:keepNext w:val="0"/>
              <w:keepLines w:val="0"/>
              <w:widowControl w:val="0"/>
              <w:rPr>
                <w:rFonts w:cs="Arial"/>
                <w:lang w:eastAsia="ja-JP"/>
              </w:rPr>
            </w:pPr>
          </w:p>
        </w:tc>
      </w:tr>
      <w:tr w:rsidR="002C6443" w:rsidRPr="00FD0425" w14:paraId="75CAB024" w14:textId="77777777" w:rsidTr="0073372F">
        <w:tc>
          <w:tcPr>
            <w:tcW w:w="2160" w:type="dxa"/>
          </w:tcPr>
          <w:p w14:paraId="60659E8E" w14:textId="77777777" w:rsidR="002C6443" w:rsidRPr="00FD0425" w:rsidRDefault="002C6443" w:rsidP="0073372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73372F">
            <w:pPr>
              <w:pStyle w:val="TAL"/>
              <w:keepNext w:val="0"/>
              <w:keepLines w:val="0"/>
              <w:widowControl w:val="0"/>
              <w:rPr>
                <w:lang w:eastAsia="zh-CN"/>
              </w:rPr>
            </w:pPr>
          </w:p>
        </w:tc>
        <w:tc>
          <w:tcPr>
            <w:tcW w:w="1080" w:type="dxa"/>
          </w:tcPr>
          <w:p w14:paraId="22A6A66E" w14:textId="77777777" w:rsidR="002C6443" w:rsidRPr="00FD0425" w:rsidRDefault="002C6443" w:rsidP="0073372F">
            <w:pPr>
              <w:pStyle w:val="TAL"/>
              <w:keepNext w:val="0"/>
              <w:keepLines w:val="0"/>
              <w:widowControl w:val="0"/>
              <w:rPr>
                <w:lang w:eastAsia="ja-JP"/>
              </w:rPr>
            </w:pPr>
            <w:r w:rsidRPr="00FD0425">
              <w:rPr>
                <w:rFonts w:cs="Arial"/>
                <w:i/>
                <w:lang w:eastAsia="ja-JP"/>
              </w:rPr>
              <w:t>1..&lt;maxnoofBPLMNs&gt;</w:t>
            </w:r>
          </w:p>
        </w:tc>
        <w:tc>
          <w:tcPr>
            <w:tcW w:w="1512" w:type="dxa"/>
          </w:tcPr>
          <w:p w14:paraId="6E4B9363" w14:textId="77777777" w:rsidR="002C6443" w:rsidRPr="00FD0425" w:rsidRDefault="002C6443" w:rsidP="0073372F">
            <w:pPr>
              <w:pStyle w:val="TAL"/>
              <w:keepNext w:val="0"/>
              <w:keepLines w:val="0"/>
              <w:widowControl w:val="0"/>
              <w:rPr>
                <w:lang w:eastAsia="ja-JP"/>
              </w:rPr>
            </w:pPr>
          </w:p>
        </w:tc>
        <w:tc>
          <w:tcPr>
            <w:tcW w:w="1728" w:type="dxa"/>
          </w:tcPr>
          <w:p w14:paraId="64623D77" w14:textId="77777777" w:rsidR="002C6443" w:rsidRPr="00FD0425" w:rsidRDefault="002C6443" w:rsidP="0073372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080" w:type="dxa"/>
          </w:tcPr>
          <w:p w14:paraId="27DCEBDA"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6150DA11" w14:textId="77777777" w:rsidR="002C6443" w:rsidRPr="00FD0425" w:rsidRDefault="002C6443" w:rsidP="0073372F">
            <w:pPr>
              <w:pStyle w:val="TAC"/>
              <w:keepNext w:val="0"/>
              <w:keepLines w:val="0"/>
              <w:widowControl w:val="0"/>
              <w:rPr>
                <w:rFonts w:cs="Arial"/>
                <w:lang w:eastAsia="ja-JP"/>
              </w:rPr>
            </w:pPr>
          </w:p>
        </w:tc>
      </w:tr>
      <w:tr w:rsidR="002C6443" w:rsidRPr="00FD0425" w14:paraId="355B0CC0" w14:textId="77777777" w:rsidTr="0073372F">
        <w:tc>
          <w:tcPr>
            <w:tcW w:w="2160" w:type="dxa"/>
          </w:tcPr>
          <w:p w14:paraId="7BD4397B" w14:textId="77777777" w:rsidR="002C6443" w:rsidRPr="00FD0425" w:rsidRDefault="002C6443" w:rsidP="0073372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0B2E350C" w14:textId="77777777" w:rsidR="002C6443" w:rsidRPr="00FD0425" w:rsidRDefault="002C6443" w:rsidP="0073372F">
            <w:pPr>
              <w:pStyle w:val="TAL"/>
              <w:keepNext w:val="0"/>
              <w:keepLines w:val="0"/>
              <w:widowControl w:val="0"/>
              <w:rPr>
                <w:lang w:eastAsia="ja-JP"/>
              </w:rPr>
            </w:pPr>
          </w:p>
        </w:tc>
        <w:tc>
          <w:tcPr>
            <w:tcW w:w="1512" w:type="dxa"/>
          </w:tcPr>
          <w:p w14:paraId="06B5CAA8"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9.2.2.4</w:t>
            </w:r>
          </w:p>
        </w:tc>
        <w:tc>
          <w:tcPr>
            <w:tcW w:w="1728" w:type="dxa"/>
          </w:tcPr>
          <w:p w14:paraId="072C327A" w14:textId="77777777" w:rsidR="002C6443" w:rsidRPr="00FD0425" w:rsidRDefault="002C6443" w:rsidP="0073372F">
            <w:pPr>
              <w:pStyle w:val="TAL"/>
              <w:keepNext w:val="0"/>
              <w:keepLines w:val="0"/>
              <w:widowControl w:val="0"/>
              <w:rPr>
                <w:lang w:eastAsia="zh-CN"/>
              </w:rPr>
            </w:pPr>
          </w:p>
        </w:tc>
        <w:tc>
          <w:tcPr>
            <w:tcW w:w="1080" w:type="dxa"/>
          </w:tcPr>
          <w:p w14:paraId="4599229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1ED03A58" w14:textId="77777777" w:rsidR="002C6443" w:rsidRPr="00FD0425" w:rsidRDefault="002C6443" w:rsidP="0073372F">
            <w:pPr>
              <w:pStyle w:val="TAC"/>
              <w:keepNext w:val="0"/>
              <w:keepLines w:val="0"/>
              <w:widowControl w:val="0"/>
              <w:rPr>
                <w:lang w:eastAsia="zh-CN"/>
              </w:rPr>
            </w:pPr>
          </w:p>
        </w:tc>
      </w:tr>
      <w:tr w:rsidR="002C6443" w:rsidRPr="00FD0425" w14:paraId="15AF3E39" w14:textId="77777777" w:rsidTr="0073372F">
        <w:tc>
          <w:tcPr>
            <w:tcW w:w="2160" w:type="dxa"/>
          </w:tcPr>
          <w:p w14:paraId="0104DFDF" w14:textId="77777777" w:rsidR="002C6443" w:rsidRPr="00FD0425" w:rsidRDefault="002C6443" w:rsidP="0073372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76085E4" w14:textId="77777777" w:rsidR="002C6443" w:rsidRPr="00FD0425" w:rsidRDefault="002C6443" w:rsidP="0073372F">
            <w:pPr>
              <w:pStyle w:val="TAL"/>
              <w:keepNext w:val="0"/>
              <w:keepLines w:val="0"/>
              <w:widowControl w:val="0"/>
              <w:rPr>
                <w:lang w:eastAsia="ja-JP"/>
              </w:rPr>
            </w:pPr>
          </w:p>
        </w:tc>
        <w:tc>
          <w:tcPr>
            <w:tcW w:w="1512" w:type="dxa"/>
          </w:tcPr>
          <w:p w14:paraId="6CFD3E06" w14:textId="77777777" w:rsidR="002C6443" w:rsidRPr="00FD0425" w:rsidRDefault="002C6443" w:rsidP="0073372F">
            <w:pPr>
              <w:pStyle w:val="TAL"/>
              <w:keepNext w:val="0"/>
              <w:keepLines w:val="0"/>
              <w:widowControl w:val="0"/>
              <w:rPr>
                <w:lang w:eastAsia="ja-JP"/>
              </w:rPr>
            </w:pPr>
          </w:p>
        </w:tc>
        <w:tc>
          <w:tcPr>
            <w:tcW w:w="1728" w:type="dxa"/>
          </w:tcPr>
          <w:p w14:paraId="4A416B98" w14:textId="77777777" w:rsidR="002C6443" w:rsidRPr="00FD0425" w:rsidRDefault="002C6443" w:rsidP="0073372F">
            <w:pPr>
              <w:pStyle w:val="TAL"/>
              <w:keepNext w:val="0"/>
              <w:keepLines w:val="0"/>
              <w:widowControl w:val="0"/>
              <w:rPr>
                <w:lang w:eastAsia="zh-CN"/>
              </w:rPr>
            </w:pPr>
          </w:p>
        </w:tc>
        <w:tc>
          <w:tcPr>
            <w:tcW w:w="1080" w:type="dxa"/>
          </w:tcPr>
          <w:p w14:paraId="4AC98EBE"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175F7C6" w14:textId="77777777" w:rsidR="002C6443" w:rsidRPr="00FD0425" w:rsidRDefault="002C6443" w:rsidP="0073372F">
            <w:pPr>
              <w:pStyle w:val="TAC"/>
              <w:keepNext w:val="0"/>
              <w:keepLines w:val="0"/>
              <w:widowControl w:val="0"/>
              <w:rPr>
                <w:lang w:eastAsia="zh-CN"/>
              </w:rPr>
            </w:pPr>
          </w:p>
        </w:tc>
      </w:tr>
      <w:tr w:rsidR="002C6443" w:rsidRPr="00FD0425" w14:paraId="5B75762C" w14:textId="77777777" w:rsidTr="0073372F">
        <w:tc>
          <w:tcPr>
            <w:tcW w:w="2160" w:type="dxa"/>
          </w:tcPr>
          <w:p w14:paraId="7EF2DBA2" w14:textId="77777777" w:rsidR="002C6443" w:rsidRPr="00FD0425" w:rsidRDefault="002C6443" w:rsidP="0073372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73372F">
            <w:pPr>
              <w:pStyle w:val="TAL"/>
              <w:keepNext w:val="0"/>
              <w:keepLines w:val="0"/>
              <w:widowControl w:val="0"/>
              <w:rPr>
                <w:lang w:eastAsia="zh-CN"/>
              </w:rPr>
            </w:pPr>
          </w:p>
        </w:tc>
        <w:tc>
          <w:tcPr>
            <w:tcW w:w="1080" w:type="dxa"/>
          </w:tcPr>
          <w:p w14:paraId="5B6FC0A1" w14:textId="77777777" w:rsidR="002C6443" w:rsidRPr="00FD0425" w:rsidRDefault="002C6443" w:rsidP="0073372F">
            <w:pPr>
              <w:pStyle w:val="TAL"/>
              <w:keepNext w:val="0"/>
              <w:keepLines w:val="0"/>
              <w:widowControl w:val="0"/>
              <w:rPr>
                <w:lang w:eastAsia="ja-JP"/>
              </w:rPr>
            </w:pPr>
          </w:p>
        </w:tc>
        <w:tc>
          <w:tcPr>
            <w:tcW w:w="1512" w:type="dxa"/>
          </w:tcPr>
          <w:p w14:paraId="693DB7DA" w14:textId="77777777" w:rsidR="002C6443" w:rsidRPr="00FD0425" w:rsidRDefault="002C6443" w:rsidP="0073372F">
            <w:pPr>
              <w:pStyle w:val="TAL"/>
              <w:keepNext w:val="0"/>
              <w:keepLines w:val="0"/>
              <w:widowControl w:val="0"/>
              <w:rPr>
                <w:lang w:eastAsia="ja-JP"/>
              </w:rPr>
            </w:pPr>
          </w:p>
        </w:tc>
        <w:tc>
          <w:tcPr>
            <w:tcW w:w="1728" w:type="dxa"/>
          </w:tcPr>
          <w:p w14:paraId="7FC31E74" w14:textId="77777777" w:rsidR="002C6443" w:rsidRPr="00FD0425" w:rsidRDefault="002C6443" w:rsidP="0073372F">
            <w:pPr>
              <w:pStyle w:val="TAL"/>
              <w:keepNext w:val="0"/>
              <w:keepLines w:val="0"/>
              <w:widowControl w:val="0"/>
              <w:rPr>
                <w:lang w:eastAsia="zh-CN"/>
              </w:rPr>
            </w:pPr>
          </w:p>
        </w:tc>
        <w:tc>
          <w:tcPr>
            <w:tcW w:w="1080" w:type="dxa"/>
          </w:tcPr>
          <w:p w14:paraId="7B74366F" w14:textId="77777777" w:rsidR="002C6443" w:rsidRPr="00FD0425" w:rsidRDefault="002C6443" w:rsidP="0073372F">
            <w:pPr>
              <w:pStyle w:val="TAC"/>
              <w:keepNext w:val="0"/>
              <w:keepLines w:val="0"/>
              <w:widowControl w:val="0"/>
              <w:rPr>
                <w:lang w:eastAsia="zh-CN"/>
              </w:rPr>
            </w:pPr>
          </w:p>
        </w:tc>
        <w:tc>
          <w:tcPr>
            <w:tcW w:w="1080" w:type="dxa"/>
          </w:tcPr>
          <w:p w14:paraId="3459288D" w14:textId="77777777" w:rsidR="002C6443" w:rsidRPr="00FD0425" w:rsidRDefault="002C6443" w:rsidP="0073372F">
            <w:pPr>
              <w:pStyle w:val="TAC"/>
              <w:keepNext w:val="0"/>
              <w:keepLines w:val="0"/>
              <w:widowControl w:val="0"/>
              <w:rPr>
                <w:lang w:eastAsia="zh-CN"/>
              </w:rPr>
            </w:pPr>
          </w:p>
        </w:tc>
      </w:tr>
      <w:tr w:rsidR="002C6443" w:rsidRPr="00FD0425" w14:paraId="3EF99C77" w14:textId="77777777" w:rsidTr="0073372F">
        <w:tc>
          <w:tcPr>
            <w:tcW w:w="2160" w:type="dxa"/>
          </w:tcPr>
          <w:p w14:paraId="444364BA" w14:textId="77777777" w:rsidR="002C6443" w:rsidRPr="00FD0425" w:rsidRDefault="002C6443" w:rsidP="0073372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73372F">
            <w:pPr>
              <w:pStyle w:val="TAL"/>
              <w:keepNext w:val="0"/>
              <w:keepLines w:val="0"/>
              <w:widowControl w:val="0"/>
              <w:rPr>
                <w:lang w:eastAsia="zh-CN"/>
              </w:rPr>
            </w:pPr>
          </w:p>
        </w:tc>
        <w:tc>
          <w:tcPr>
            <w:tcW w:w="1080" w:type="dxa"/>
          </w:tcPr>
          <w:p w14:paraId="7CC76809" w14:textId="77777777" w:rsidR="002C6443" w:rsidRPr="00FD0425" w:rsidRDefault="002C6443" w:rsidP="0073372F">
            <w:pPr>
              <w:pStyle w:val="TAL"/>
              <w:keepNext w:val="0"/>
              <w:keepLines w:val="0"/>
              <w:widowControl w:val="0"/>
              <w:rPr>
                <w:lang w:eastAsia="ja-JP"/>
              </w:rPr>
            </w:pPr>
            <w:r w:rsidRPr="00FD0425">
              <w:rPr>
                <w:rFonts w:cs="Arial"/>
                <w:i/>
                <w:lang w:eastAsia="ja-JP"/>
              </w:rPr>
              <w:t>1</w:t>
            </w:r>
          </w:p>
        </w:tc>
        <w:tc>
          <w:tcPr>
            <w:tcW w:w="1512" w:type="dxa"/>
          </w:tcPr>
          <w:p w14:paraId="08EF0B4C" w14:textId="77777777" w:rsidR="002C6443" w:rsidRPr="00FD0425" w:rsidRDefault="002C6443" w:rsidP="0073372F">
            <w:pPr>
              <w:pStyle w:val="TAL"/>
              <w:keepNext w:val="0"/>
              <w:keepLines w:val="0"/>
              <w:widowControl w:val="0"/>
              <w:rPr>
                <w:lang w:eastAsia="ja-JP"/>
              </w:rPr>
            </w:pPr>
          </w:p>
        </w:tc>
        <w:tc>
          <w:tcPr>
            <w:tcW w:w="1728" w:type="dxa"/>
          </w:tcPr>
          <w:p w14:paraId="559116FC" w14:textId="77777777" w:rsidR="002C6443" w:rsidRPr="00FD0425" w:rsidRDefault="002C6443" w:rsidP="0073372F">
            <w:pPr>
              <w:pStyle w:val="TAL"/>
              <w:keepNext w:val="0"/>
              <w:keepLines w:val="0"/>
              <w:widowControl w:val="0"/>
              <w:rPr>
                <w:lang w:eastAsia="zh-CN"/>
              </w:rPr>
            </w:pPr>
          </w:p>
        </w:tc>
        <w:tc>
          <w:tcPr>
            <w:tcW w:w="1080" w:type="dxa"/>
          </w:tcPr>
          <w:p w14:paraId="3A2B9A1D"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5C418D6" w14:textId="77777777" w:rsidR="002C6443" w:rsidRPr="00FD0425" w:rsidRDefault="002C6443" w:rsidP="0073372F">
            <w:pPr>
              <w:pStyle w:val="TAC"/>
              <w:keepNext w:val="0"/>
              <w:keepLines w:val="0"/>
              <w:widowControl w:val="0"/>
              <w:rPr>
                <w:lang w:eastAsia="zh-CN"/>
              </w:rPr>
            </w:pPr>
          </w:p>
        </w:tc>
      </w:tr>
      <w:tr w:rsidR="002C6443" w:rsidRPr="00FD0425" w14:paraId="3CB9CB44" w14:textId="77777777" w:rsidTr="0073372F">
        <w:tc>
          <w:tcPr>
            <w:tcW w:w="2160" w:type="dxa"/>
          </w:tcPr>
          <w:p w14:paraId="08F44917" w14:textId="77777777" w:rsidR="002C6443" w:rsidRPr="00FD0425" w:rsidRDefault="002C6443" w:rsidP="0073372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F571240" w14:textId="77777777" w:rsidR="002C6443" w:rsidRPr="00FD0425" w:rsidRDefault="002C6443" w:rsidP="0073372F">
            <w:pPr>
              <w:pStyle w:val="TAL"/>
              <w:keepNext w:val="0"/>
              <w:keepLines w:val="0"/>
              <w:widowControl w:val="0"/>
              <w:rPr>
                <w:lang w:eastAsia="ja-JP"/>
              </w:rPr>
            </w:pPr>
          </w:p>
        </w:tc>
        <w:tc>
          <w:tcPr>
            <w:tcW w:w="1512" w:type="dxa"/>
          </w:tcPr>
          <w:p w14:paraId="3A63E24A"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32D2C320"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Pr>
          <w:p w14:paraId="5A9467EF"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0A641657" w14:textId="77777777" w:rsidR="002C6443" w:rsidRPr="00FD0425" w:rsidRDefault="002C6443" w:rsidP="0073372F">
            <w:pPr>
              <w:pStyle w:val="TAC"/>
              <w:keepNext w:val="0"/>
              <w:keepLines w:val="0"/>
              <w:widowControl w:val="0"/>
              <w:rPr>
                <w:lang w:eastAsia="zh-CN"/>
              </w:rPr>
            </w:pPr>
          </w:p>
        </w:tc>
      </w:tr>
      <w:tr w:rsidR="002C6443" w:rsidRPr="00FD0425" w14:paraId="6A974D06" w14:textId="77777777" w:rsidTr="0073372F">
        <w:tc>
          <w:tcPr>
            <w:tcW w:w="2160" w:type="dxa"/>
          </w:tcPr>
          <w:p w14:paraId="3EB7CA5E" w14:textId="77777777" w:rsidR="002C6443" w:rsidRPr="00FD0425" w:rsidRDefault="002C6443" w:rsidP="0073372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6A8F6D0" w14:textId="77777777" w:rsidR="002C6443" w:rsidRPr="00FD0425" w:rsidRDefault="002C6443" w:rsidP="0073372F">
            <w:pPr>
              <w:pStyle w:val="TAL"/>
              <w:keepNext w:val="0"/>
              <w:keepLines w:val="0"/>
              <w:widowControl w:val="0"/>
              <w:rPr>
                <w:lang w:eastAsia="ja-JP"/>
              </w:rPr>
            </w:pPr>
          </w:p>
        </w:tc>
        <w:tc>
          <w:tcPr>
            <w:tcW w:w="1512" w:type="dxa"/>
          </w:tcPr>
          <w:p w14:paraId="6B11358B"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49627ECF" w14:textId="77777777" w:rsidR="002C6443" w:rsidRPr="00FD0425" w:rsidRDefault="002C6443" w:rsidP="0073372F">
            <w:pPr>
              <w:pStyle w:val="TAL"/>
              <w:keepNext w:val="0"/>
              <w:keepLines w:val="0"/>
              <w:widowControl w:val="0"/>
              <w:rPr>
                <w:lang w:eastAsia="zh-CN"/>
              </w:rPr>
            </w:pPr>
          </w:p>
        </w:tc>
        <w:tc>
          <w:tcPr>
            <w:tcW w:w="1080" w:type="dxa"/>
          </w:tcPr>
          <w:p w14:paraId="62A7A842"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4EEDCBE" w14:textId="77777777" w:rsidR="002C6443" w:rsidRPr="00FD0425" w:rsidRDefault="002C6443" w:rsidP="0073372F">
            <w:pPr>
              <w:pStyle w:val="TAC"/>
              <w:keepNext w:val="0"/>
              <w:keepLines w:val="0"/>
              <w:widowControl w:val="0"/>
              <w:rPr>
                <w:lang w:eastAsia="zh-CN"/>
              </w:rPr>
            </w:pPr>
          </w:p>
        </w:tc>
      </w:tr>
      <w:tr w:rsidR="002C6443" w:rsidRPr="00FD0425" w14:paraId="0ED03472" w14:textId="77777777" w:rsidTr="0073372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73372F">
            <w:pPr>
              <w:pStyle w:val="TAL"/>
              <w:keepNext w:val="0"/>
              <w:keepLines w:val="0"/>
              <w:widowControl w:val="0"/>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73372F">
            <w:pPr>
              <w:pStyle w:val="TAC"/>
              <w:keepNext w:val="0"/>
              <w:keepLines w:val="0"/>
              <w:widowControl w:val="0"/>
              <w:rPr>
                <w:lang w:eastAsia="zh-CN"/>
              </w:rPr>
            </w:pPr>
          </w:p>
        </w:tc>
      </w:tr>
      <w:tr w:rsidR="002C6443" w:rsidRPr="00FD0425" w14:paraId="7DAD09F7" w14:textId="77777777" w:rsidTr="0073372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73372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73372F">
            <w:pPr>
              <w:pStyle w:val="TAC"/>
              <w:keepNext w:val="0"/>
              <w:keepLines w:val="0"/>
              <w:widowControl w:val="0"/>
              <w:rPr>
                <w:lang w:eastAsia="zh-CN"/>
              </w:rPr>
            </w:pPr>
          </w:p>
        </w:tc>
      </w:tr>
      <w:tr w:rsidR="00F9724E" w:rsidRPr="00FD0425" w14:paraId="23A6C9E3" w14:textId="77777777" w:rsidTr="0073372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73372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73372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73372F">
            <w:pPr>
              <w:pStyle w:val="TAL"/>
              <w:keepNext w:val="0"/>
              <w:keepLines w:val="0"/>
              <w:widowControl w:val="0"/>
              <w:rPr>
                <w:rFonts w:eastAsia="SimSun" w:cs="Arial"/>
                <w:lang w:eastAsia="zh-CN"/>
              </w:rPr>
            </w:pPr>
            <w:bookmarkStart w:id="5447" w:name="_Hlk44419558"/>
            <w:r w:rsidRPr="007862BD">
              <w:rPr>
                <w:rFonts w:cs="Arial" w:hint="eastAsia"/>
                <w:lang w:eastAsia="zh-CN"/>
              </w:rPr>
              <w:t>9.2.2.</w:t>
            </w:r>
            <w:bookmarkEnd w:id="5447"/>
            <w:r w:rsidR="00B71DAA">
              <w:rPr>
                <w:rFonts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73372F">
            <w:pPr>
              <w:pStyle w:val="TAC"/>
              <w:keepNext w:val="0"/>
              <w:keepLines w:val="0"/>
              <w:widowControl w:val="0"/>
              <w:rPr>
                <w:lang w:eastAsia="zh-CN"/>
              </w:rPr>
            </w:pPr>
            <w:r>
              <w:rPr>
                <w:rFonts w:hint="eastAsia"/>
                <w:lang w:eastAsia="zh-CN"/>
              </w:rPr>
              <w:t>ignore</w:t>
            </w:r>
          </w:p>
        </w:tc>
      </w:tr>
      <w:tr w:rsidR="00D83CCA" w:rsidRPr="00FD0425" w14:paraId="4D2EDCC8" w14:textId="77777777" w:rsidTr="0073372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73372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73372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73372F">
            <w:pPr>
              <w:pStyle w:val="TAL"/>
              <w:keepNext w:val="0"/>
              <w:keepLines w:val="0"/>
              <w:widowControl w:val="0"/>
              <w:rPr>
                <w:rFonts w:cs="Arial"/>
                <w:lang w:eastAsia="zh-CN"/>
              </w:rPr>
            </w:pPr>
            <w:bookmarkStart w:id="5448" w:name="_Hlk44460063"/>
            <w:r w:rsidRPr="007862BD">
              <w:rPr>
                <w:rFonts w:eastAsia="SimSun" w:cs="Arial" w:hint="eastAsia"/>
                <w:lang w:eastAsia="zh-CN"/>
              </w:rPr>
              <w:t>9.2.2.</w:t>
            </w:r>
            <w:bookmarkEnd w:id="5448"/>
            <w:r w:rsidR="00DD080C">
              <w:rPr>
                <w:rFonts w:eastAsia="SimSun"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73372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581B18F9" w14:textId="77777777" w:rsidTr="0073372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73372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73372F">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73372F">
            <w:pPr>
              <w:pStyle w:val="TAC"/>
              <w:keepNext w:val="0"/>
              <w:keepLines w:val="0"/>
              <w:widowControl w:val="0"/>
              <w:rPr>
                <w:lang w:eastAsia="zh-CN"/>
              </w:rPr>
            </w:pPr>
          </w:p>
        </w:tc>
      </w:tr>
      <w:tr w:rsidR="00D83CCA" w:rsidRPr="00FD0425" w14:paraId="467F5A42" w14:textId="77777777" w:rsidTr="0073372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73372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73372F">
            <w:pPr>
              <w:pStyle w:val="TAL"/>
              <w:keepNext w:val="0"/>
              <w:keepLines w:val="0"/>
              <w:widowControl w:val="0"/>
              <w:rPr>
                <w:lang w:eastAsia="ja-JP"/>
              </w:rPr>
            </w:pPr>
            <w:r w:rsidRPr="00FD0425">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73372F">
            <w:pPr>
              <w:pStyle w:val="TAC"/>
              <w:keepNext w:val="0"/>
              <w:keepLines w:val="0"/>
              <w:widowControl w:val="0"/>
              <w:rPr>
                <w:lang w:eastAsia="zh-CN"/>
              </w:rPr>
            </w:pPr>
          </w:p>
        </w:tc>
      </w:tr>
      <w:tr w:rsidR="00D83CCA" w:rsidRPr="00FD0425" w14:paraId="7B9E49A4" w14:textId="77777777" w:rsidTr="0073372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73372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0613076"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73372F">
            <w:pPr>
              <w:pStyle w:val="TAC"/>
              <w:keepNext w:val="0"/>
              <w:keepLines w:val="0"/>
              <w:widowControl w:val="0"/>
              <w:rPr>
                <w:lang w:eastAsia="zh-CN"/>
              </w:rPr>
            </w:pPr>
          </w:p>
        </w:tc>
      </w:tr>
      <w:tr w:rsidR="00D83CCA" w:rsidRPr="00FD0425" w14:paraId="5CDBCD92" w14:textId="77777777" w:rsidTr="0073372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73372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62E101A5" w14:textId="721681E8" w:rsidR="00D83CCA" w:rsidRPr="00FD0425" w:rsidRDefault="00022314" w:rsidP="0073372F">
            <w:pPr>
              <w:pStyle w:val="TAL"/>
              <w:keepNext w:val="0"/>
              <w:keepLines w:val="0"/>
              <w:widowControl w:val="0"/>
              <w:rPr>
                <w:lang w:eastAsia="zh-CN"/>
              </w:rPr>
            </w:pPr>
            <w:r>
              <w:rPr>
                <w:rFonts w:hint="eastAsia"/>
                <w:lang w:eastAsia="zh-CN"/>
              </w:rPr>
              <w:t>T</w:t>
            </w:r>
            <w:r>
              <w:rPr>
                <w:lang w:eastAsia="zh-CN"/>
              </w:rPr>
              <w:t xml:space="preserve">his IE is ignored if the </w:t>
            </w:r>
            <w:r w:rsidRPr="003C5A31">
              <w:rPr>
                <w:rFonts w:cs="Arial"/>
                <w:i/>
                <w:iCs/>
                <w:szCs w:val="18"/>
                <w:lang w:eastAsia="ja-JP"/>
              </w:rPr>
              <w:t>Transmission Bandwidth asymmetric</w:t>
            </w:r>
            <w:r>
              <w:rPr>
                <w:rFonts w:cs="Arial"/>
                <w:szCs w:val="18"/>
                <w:lang w:eastAsia="ja-JP"/>
              </w:rPr>
              <w:t xml:space="preserve"> IE</w:t>
            </w:r>
            <w:r w:rsidRPr="00A03C1D">
              <w:rPr>
                <w:rFonts w:cs="Arial"/>
                <w:szCs w:val="18"/>
                <w:lang w:eastAsia="ja-JP"/>
              </w:rPr>
              <w:t xml:space="preserve"> </w:t>
            </w:r>
            <w:r>
              <w:rPr>
                <w:rFonts w:cs="Arial"/>
                <w:szCs w:val="18"/>
                <w:lang w:eastAsia="ja-JP"/>
              </w:rPr>
              <w:t>is present.</w:t>
            </w:r>
          </w:p>
        </w:tc>
        <w:tc>
          <w:tcPr>
            <w:tcW w:w="1080"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73372F">
            <w:pPr>
              <w:pStyle w:val="TAC"/>
              <w:keepNext w:val="0"/>
              <w:keepLines w:val="0"/>
              <w:widowControl w:val="0"/>
              <w:rPr>
                <w:lang w:eastAsia="zh-CN"/>
              </w:rPr>
            </w:pPr>
          </w:p>
        </w:tc>
      </w:tr>
      <w:tr w:rsidR="00D83CCA" w:rsidRPr="00FD0425" w14:paraId="7A02D651" w14:textId="77777777" w:rsidTr="0073372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73372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73372F">
            <w:pPr>
              <w:pStyle w:val="TAL"/>
              <w:keepNext w:val="0"/>
              <w:keepLines w:val="0"/>
              <w:widowControl w:val="0"/>
              <w:rPr>
                <w:rFonts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73372F">
            <w:pPr>
              <w:pStyle w:val="TAL"/>
              <w:keepNext w:val="0"/>
              <w:keepLines w:val="0"/>
              <w:widowControl w:val="0"/>
              <w:rPr>
                <w:rFonts w:eastAsia="SimSun" w:cs="Arial"/>
                <w:lang w:eastAsia="zh-CN"/>
              </w:rPr>
            </w:pPr>
            <w:r w:rsidRPr="00FD0425">
              <w:rPr>
                <w:rFonts w:cs="Arial" w:hint="eastAsia"/>
              </w:rPr>
              <w:t>9.2.2.40</w:t>
            </w:r>
          </w:p>
        </w:tc>
        <w:tc>
          <w:tcPr>
            <w:tcW w:w="1728"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73372F">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73372F">
            <w:pPr>
              <w:pStyle w:val="TAC"/>
              <w:keepNext w:val="0"/>
              <w:keepLines w:val="0"/>
              <w:widowControl w:val="0"/>
              <w:rPr>
                <w:lang w:eastAsia="zh-CN"/>
              </w:rPr>
            </w:pPr>
            <w:r>
              <w:rPr>
                <w:lang w:eastAsia="zh-CN"/>
              </w:rPr>
              <w:t>ignore</w:t>
            </w:r>
          </w:p>
        </w:tc>
      </w:tr>
      <w:tr w:rsidR="00D83CCA" w:rsidRPr="00FD0425" w14:paraId="1C56D753" w14:textId="77777777" w:rsidTr="0073372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73372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73372F">
            <w:pPr>
              <w:pStyle w:val="TAL"/>
              <w:keepNext w:val="0"/>
              <w:keepLines w:val="0"/>
              <w:widowControl w:val="0"/>
              <w:rPr>
                <w:rFonts w:eastAsia="Malgun Gothic"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73372F">
            <w:pPr>
              <w:pStyle w:val="TAL"/>
              <w:keepNext w:val="0"/>
              <w:keepLines w:val="0"/>
              <w:widowControl w:val="0"/>
              <w:rPr>
                <w:rFonts w:cs="Arial"/>
              </w:rPr>
            </w:pPr>
            <w:r>
              <w:rPr>
                <w:rFonts w:cs="Arial" w:hint="eastAsia"/>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73372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25CF3E03" w14:textId="77777777" w:rsidTr="0073372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73372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73372F">
            <w:pPr>
              <w:pStyle w:val="TAL"/>
              <w:keepNext w:val="0"/>
              <w:keepLines w:val="0"/>
              <w:widowControl w:val="0"/>
              <w:rPr>
                <w:rFonts w:eastAsia="Malgun Gothic"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73372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73372F">
            <w:pPr>
              <w:pStyle w:val="TAL"/>
              <w:keepNext w:val="0"/>
              <w:keepLines w:val="0"/>
              <w:widowControl w:val="0"/>
              <w:rPr>
                <w:rFonts w:cs="Arial"/>
              </w:rPr>
            </w:pPr>
            <w:r w:rsidRPr="001C7D4A">
              <w:rPr>
                <w:rFonts w:cs="Arial" w:hint="eastAsia"/>
              </w:rPr>
              <w:t>9.2.2.</w:t>
            </w:r>
            <w:r>
              <w:rPr>
                <w:rFonts w:cs="Arial"/>
              </w:rPr>
              <w:t>63</w:t>
            </w:r>
          </w:p>
        </w:tc>
        <w:tc>
          <w:tcPr>
            <w:tcW w:w="1728"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73372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73372F">
            <w:pPr>
              <w:pStyle w:val="TAC"/>
              <w:keepNext w:val="0"/>
              <w:keepLines w:val="0"/>
              <w:widowControl w:val="0"/>
              <w:rPr>
                <w:lang w:eastAsia="zh-CN"/>
              </w:rPr>
            </w:pPr>
            <w:r>
              <w:rPr>
                <w:rFonts w:hint="eastAsia"/>
                <w:lang w:eastAsia="zh-CN"/>
              </w:rPr>
              <w:t>ignore</w:t>
            </w:r>
          </w:p>
        </w:tc>
      </w:tr>
      <w:tr w:rsidR="00022314" w:rsidRPr="00FD0425" w14:paraId="59B251B8" w14:textId="77777777" w:rsidTr="0073372F">
        <w:tc>
          <w:tcPr>
            <w:tcW w:w="2160" w:type="dxa"/>
            <w:tcBorders>
              <w:top w:val="single" w:sz="4" w:space="0" w:color="auto"/>
              <w:left w:val="single" w:sz="4" w:space="0" w:color="auto"/>
              <w:bottom w:val="single" w:sz="4" w:space="0" w:color="auto"/>
              <w:right w:val="single" w:sz="4" w:space="0" w:color="auto"/>
            </w:tcBorders>
          </w:tcPr>
          <w:p w14:paraId="3F46C4F3" w14:textId="5A01DB9C" w:rsidR="00022314" w:rsidRPr="00A70CC8" w:rsidRDefault="00022314" w:rsidP="00022314">
            <w:pPr>
              <w:pStyle w:val="TAL"/>
              <w:keepNext w:val="0"/>
              <w:keepLines w:val="0"/>
              <w:widowControl w:val="0"/>
              <w:ind w:left="340"/>
            </w:pPr>
            <w:r w:rsidRPr="00993E90">
              <w:rPr>
                <w:b/>
                <w:bCs/>
              </w:rPr>
              <w:t>&gt;&gt;&gt;Transmission Bandwidth asymmetric</w:t>
            </w:r>
          </w:p>
        </w:tc>
        <w:tc>
          <w:tcPr>
            <w:tcW w:w="1080" w:type="dxa"/>
            <w:tcBorders>
              <w:top w:val="single" w:sz="4" w:space="0" w:color="auto"/>
              <w:left w:val="single" w:sz="4" w:space="0" w:color="auto"/>
              <w:bottom w:val="single" w:sz="4" w:space="0" w:color="auto"/>
              <w:right w:val="single" w:sz="4" w:space="0" w:color="auto"/>
            </w:tcBorders>
          </w:tcPr>
          <w:p w14:paraId="18FE6FA7" w14:textId="77777777" w:rsidR="00022314" w:rsidRDefault="00022314" w:rsidP="00022314">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0E172E" w14:textId="1452CD09" w:rsidR="00022314" w:rsidRPr="00FD0425" w:rsidRDefault="00022314" w:rsidP="00022314">
            <w:pPr>
              <w:pStyle w:val="TAL"/>
              <w:keepNext w:val="0"/>
              <w:keepLines w:val="0"/>
              <w:widowControl w:val="0"/>
              <w:rPr>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B9C44C8" w14:textId="77777777" w:rsidR="00022314" w:rsidRPr="001C7D4A" w:rsidRDefault="00022314" w:rsidP="00022314">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15079D47" w14:textId="4790922F" w:rsidR="00022314" w:rsidRDefault="00022314" w:rsidP="00022314">
            <w:pPr>
              <w:pStyle w:val="TAL"/>
              <w:keepNext w:val="0"/>
              <w:keepLines w:val="0"/>
              <w:widowControl w:val="0"/>
              <w:rPr>
                <w:lang w:eastAsia="zh-CN"/>
              </w:rPr>
            </w:pPr>
            <w:r>
              <w:rPr>
                <w:lang w:eastAsia="zh-CN"/>
              </w:rPr>
              <w:t xml:space="preserve">Indicates </w:t>
            </w:r>
            <w:r>
              <w:rPr>
                <w:rFonts w:hint="eastAsia"/>
                <w:lang w:eastAsia="zh-CN"/>
              </w:rPr>
              <w:t xml:space="preserve">the </w:t>
            </w:r>
            <w:r w:rsidRPr="00A960E9">
              <w:rPr>
                <w:lang w:eastAsia="zh-CN"/>
              </w:rPr>
              <w:t>asymmetric UL and DL</w:t>
            </w:r>
            <w:r>
              <w:rPr>
                <w:lang w:eastAsia="zh-CN"/>
              </w:rPr>
              <w:t xml:space="preserve"> transmission bandwidth.</w:t>
            </w:r>
          </w:p>
        </w:tc>
        <w:tc>
          <w:tcPr>
            <w:tcW w:w="1080" w:type="dxa"/>
            <w:tcBorders>
              <w:top w:val="single" w:sz="4" w:space="0" w:color="auto"/>
              <w:left w:val="single" w:sz="4" w:space="0" w:color="auto"/>
              <w:bottom w:val="single" w:sz="4" w:space="0" w:color="auto"/>
              <w:right w:val="single" w:sz="4" w:space="0" w:color="auto"/>
            </w:tcBorders>
          </w:tcPr>
          <w:p w14:paraId="6029607E" w14:textId="1044EC98" w:rsidR="00022314" w:rsidRPr="001C7D4A" w:rsidRDefault="00022314" w:rsidP="00022314">
            <w:pPr>
              <w:pStyle w:val="TAC"/>
              <w:keepNext w:val="0"/>
              <w:keepLines w:val="0"/>
              <w:widowControl w:val="0"/>
              <w:rPr>
                <w:rFonts w:eastAsia="Malgun Gothic"/>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67A85A" w14:textId="3F353CB0" w:rsidR="00022314" w:rsidRDefault="00022314" w:rsidP="00022314">
            <w:pPr>
              <w:pStyle w:val="TAC"/>
              <w:keepNext w:val="0"/>
              <w:keepLines w:val="0"/>
              <w:widowControl w:val="0"/>
              <w:rPr>
                <w:lang w:eastAsia="zh-CN"/>
              </w:rPr>
            </w:pPr>
            <w:r>
              <w:rPr>
                <w:lang w:eastAsia="zh-CN"/>
              </w:rPr>
              <w:t>ignore</w:t>
            </w:r>
          </w:p>
        </w:tc>
      </w:tr>
      <w:tr w:rsidR="00022314" w:rsidRPr="00FD0425" w14:paraId="2EF825F1" w14:textId="77777777" w:rsidTr="0073372F">
        <w:tc>
          <w:tcPr>
            <w:tcW w:w="2160" w:type="dxa"/>
            <w:tcBorders>
              <w:top w:val="single" w:sz="4" w:space="0" w:color="auto"/>
              <w:left w:val="single" w:sz="4" w:space="0" w:color="auto"/>
              <w:bottom w:val="single" w:sz="4" w:space="0" w:color="auto"/>
              <w:right w:val="single" w:sz="4" w:space="0" w:color="auto"/>
            </w:tcBorders>
          </w:tcPr>
          <w:p w14:paraId="277D2D88" w14:textId="786611FD" w:rsidR="00022314" w:rsidRPr="00A70CC8" w:rsidRDefault="00022314" w:rsidP="00DD26DE">
            <w:pPr>
              <w:pStyle w:val="TAL"/>
              <w:keepNext w:val="0"/>
              <w:keepLines w:val="0"/>
              <w:widowControl w:val="0"/>
              <w:overflowPunct/>
              <w:autoSpaceDE/>
              <w:autoSpaceDN/>
              <w:adjustRightInd/>
              <w:ind w:left="454"/>
              <w:textAlignment w:val="auto"/>
            </w:pPr>
            <w:r>
              <w:rPr>
                <w:rFonts w:cs="Arial"/>
                <w:szCs w:val="18"/>
              </w:rPr>
              <w:t>&gt;&gt;&gt;&gt;UL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08486F29" w14:textId="7ECCFFE2" w:rsidR="00022314" w:rsidRDefault="00022314" w:rsidP="00022314">
            <w:pPr>
              <w:pStyle w:val="TAL"/>
              <w:keepNext w:val="0"/>
              <w:keepLines w:val="0"/>
              <w:widowControl w:val="0"/>
              <w:rPr>
                <w:rFonts w:cs="Arial"/>
                <w:lang w:eastAsia="ja-JP"/>
              </w:rPr>
            </w:pPr>
            <w:r>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DD2693"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816D60" w14:textId="07798031" w:rsidR="00022314" w:rsidRDefault="00DD26DE" w:rsidP="00022314">
            <w:pPr>
              <w:pStyle w:val="TAL"/>
              <w:keepNext w:val="0"/>
              <w:keepLines w:val="0"/>
              <w:widowControl w:val="0"/>
              <w:rPr>
                <w:rFonts w:cs="Arial"/>
                <w:szCs w:val="18"/>
                <w:lang w:eastAsia="ja-JP"/>
              </w:rPr>
            </w:pPr>
            <w:r>
              <w:rPr>
                <w:rFonts w:cs="Arial"/>
                <w:szCs w:val="18"/>
                <w:lang w:eastAsia="ja-JP"/>
              </w:rPr>
              <w:t xml:space="preserve">NR </w:t>
            </w:r>
            <w:r w:rsidR="00022314">
              <w:rPr>
                <w:rFonts w:cs="Arial"/>
                <w:szCs w:val="18"/>
                <w:lang w:eastAsia="ja-JP"/>
              </w:rPr>
              <w:t>Transmission Bandwidth</w:t>
            </w:r>
          </w:p>
          <w:p w14:paraId="081DB577" w14:textId="154DC17C" w:rsidR="00022314" w:rsidRPr="001C7D4A" w:rsidRDefault="00022314" w:rsidP="00022314">
            <w:pPr>
              <w:pStyle w:val="TAL"/>
              <w:keepNext w:val="0"/>
              <w:keepLines w:val="0"/>
              <w:widowControl w:val="0"/>
              <w:rPr>
                <w:rFonts w:cs="Arial"/>
              </w:rPr>
            </w:pPr>
            <w:r>
              <w:rPr>
                <w:rFonts w:cs="Arial"/>
                <w:szCs w:val="18"/>
                <w:lang w:eastAsia="ja-JP"/>
              </w:rPr>
              <w:t>9.</w:t>
            </w:r>
            <w:r>
              <w:rPr>
                <w:rFonts w:cs="Arial"/>
                <w:szCs w:val="18"/>
                <w:lang w:eastAsia="zh-CN"/>
              </w:rPr>
              <w:t>2.2.20</w:t>
            </w:r>
          </w:p>
        </w:tc>
        <w:tc>
          <w:tcPr>
            <w:tcW w:w="1728" w:type="dxa"/>
            <w:tcBorders>
              <w:top w:val="single" w:sz="4" w:space="0" w:color="auto"/>
              <w:left w:val="single" w:sz="4" w:space="0" w:color="auto"/>
              <w:bottom w:val="single" w:sz="4" w:space="0" w:color="auto"/>
              <w:right w:val="single" w:sz="4" w:space="0" w:color="auto"/>
            </w:tcBorders>
          </w:tcPr>
          <w:p w14:paraId="76C74475" w14:textId="5276A3DC" w:rsidR="00022314" w:rsidRDefault="00022314" w:rsidP="00022314">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59A3F7A" w14:textId="3EFEC614" w:rsidR="00022314" w:rsidRPr="001C7D4A" w:rsidRDefault="00022314" w:rsidP="00022314">
            <w:pPr>
              <w:pStyle w:val="TAC"/>
              <w:keepNext w:val="0"/>
              <w:keepLines w:val="0"/>
              <w:widowControl w:val="0"/>
              <w:rPr>
                <w:rFonts w:eastAsia="Malgun Gothic"/>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8218A5" w14:textId="77777777" w:rsidR="00022314" w:rsidRDefault="00022314" w:rsidP="00022314">
            <w:pPr>
              <w:pStyle w:val="TAC"/>
              <w:keepNext w:val="0"/>
              <w:keepLines w:val="0"/>
              <w:widowControl w:val="0"/>
              <w:rPr>
                <w:lang w:eastAsia="zh-CN"/>
              </w:rPr>
            </w:pPr>
          </w:p>
        </w:tc>
      </w:tr>
      <w:tr w:rsidR="00022314" w:rsidRPr="00FD0425" w14:paraId="2E38FD3F" w14:textId="77777777" w:rsidTr="0073372F">
        <w:tc>
          <w:tcPr>
            <w:tcW w:w="2160" w:type="dxa"/>
            <w:tcBorders>
              <w:top w:val="single" w:sz="4" w:space="0" w:color="auto"/>
              <w:left w:val="single" w:sz="4" w:space="0" w:color="auto"/>
              <w:bottom w:val="single" w:sz="4" w:space="0" w:color="auto"/>
              <w:right w:val="single" w:sz="4" w:space="0" w:color="auto"/>
            </w:tcBorders>
          </w:tcPr>
          <w:p w14:paraId="3BEEFEC7" w14:textId="4F01C96D" w:rsidR="00022314" w:rsidRPr="00A70CC8" w:rsidRDefault="00022314" w:rsidP="00DD26DE">
            <w:pPr>
              <w:pStyle w:val="TAL"/>
              <w:keepNext w:val="0"/>
              <w:keepLines w:val="0"/>
              <w:widowControl w:val="0"/>
              <w:overflowPunct/>
              <w:autoSpaceDE/>
              <w:autoSpaceDN/>
              <w:adjustRightInd/>
              <w:ind w:left="454"/>
              <w:textAlignment w:val="auto"/>
            </w:pPr>
            <w:r>
              <w:rPr>
                <w:rFonts w:cs="Arial"/>
                <w:szCs w:val="18"/>
              </w:rPr>
              <w:t>&gt;&gt;&gt;&gt;DL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5AB0DAC1" w14:textId="12994479" w:rsidR="00022314" w:rsidRDefault="00022314" w:rsidP="00022314">
            <w:pPr>
              <w:pStyle w:val="TAL"/>
              <w:keepNext w:val="0"/>
              <w:keepLines w:val="0"/>
              <w:widowControl w:val="0"/>
              <w:rPr>
                <w:rFonts w:cs="Arial"/>
                <w:lang w:eastAsia="ja-JP"/>
              </w:rPr>
            </w:pPr>
            <w:r>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DC4FC5F"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E4A2B0" w14:textId="3FD367A0" w:rsidR="00022314" w:rsidRDefault="00DD26DE" w:rsidP="00022314">
            <w:pPr>
              <w:pStyle w:val="TAL"/>
              <w:keepNext w:val="0"/>
              <w:keepLines w:val="0"/>
              <w:widowControl w:val="0"/>
              <w:rPr>
                <w:rFonts w:cs="Arial"/>
                <w:szCs w:val="18"/>
                <w:lang w:eastAsia="ja-JP"/>
              </w:rPr>
            </w:pPr>
            <w:r>
              <w:rPr>
                <w:rFonts w:cs="Arial"/>
                <w:szCs w:val="18"/>
                <w:lang w:eastAsia="ja-JP"/>
              </w:rPr>
              <w:t xml:space="preserve">NR </w:t>
            </w:r>
            <w:r w:rsidR="00022314">
              <w:rPr>
                <w:rFonts w:cs="Arial"/>
                <w:szCs w:val="18"/>
                <w:lang w:eastAsia="ja-JP"/>
              </w:rPr>
              <w:t>Transmission Bandwidth</w:t>
            </w:r>
          </w:p>
          <w:p w14:paraId="1912B5AF" w14:textId="0A41ED6B" w:rsidR="00022314" w:rsidRPr="001C7D4A" w:rsidRDefault="00022314" w:rsidP="00022314">
            <w:pPr>
              <w:pStyle w:val="TAL"/>
              <w:keepNext w:val="0"/>
              <w:keepLines w:val="0"/>
              <w:widowControl w:val="0"/>
              <w:rPr>
                <w:rFonts w:cs="Arial"/>
              </w:rPr>
            </w:pPr>
            <w:r>
              <w:rPr>
                <w:rFonts w:cs="Arial"/>
                <w:szCs w:val="18"/>
                <w:lang w:eastAsia="ja-JP"/>
              </w:rPr>
              <w:t>9.</w:t>
            </w:r>
            <w:r>
              <w:rPr>
                <w:rFonts w:cs="Arial"/>
                <w:szCs w:val="18"/>
                <w:lang w:eastAsia="zh-CN"/>
              </w:rPr>
              <w:t>2.2.20</w:t>
            </w:r>
          </w:p>
        </w:tc>
        <w:tc>
          <w:tcPr>
            <w:tcW w:w="1728" w:type="dxa"/>
            <w:tcBorders>
              <w:top w:val="single" w:sz="4" w:space="0" w:color="auto"/>
              <w:left w:val="single" w:sz="4" w:space="0" w:color="auto"/>
              <w:bottom w:val="single" w:sz="4" w:space="0" w:color="auto"/>
              <w:right w:val="single" w:sz="4" w:space="0" w:color="auto"/>
            </w:tcBorders>
          </w:tcPr>
          <w:p w14:paraId="7DD0C6FF" w14:textId="77777777" w:rsidR="00022314" w:rsidRDefault="00022314" w:rsidP="00022314">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D6F2F54" w14:textId="1E3DCD2F" w:rsidR="00022314" w:rsidRPr="001C7D4A" w:rsidRDefault="00022314" w:rsidP="00022314">
            <w:pPr>
              <w:pStyle w:val="TAC"/>
              <w:keepNext w:val="0"/>
              <w:keepLines w:val="0"/>
              <w:widowControl w:val="0"/>
              <w:rPr>
                <w:rFonts w:eastAsia="Malgun Gothic"/>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78BBF" w14:textId="77777777" w:rsidR="00022314" w:rsidRDefault="00022314" w:rsidP="00022314">
            <w:pPr>
              <w:pStyle w:val="TAC"/>
              <w:keepNext w:val="0"/>
              <w:keepLines w:val="0"/>
              <w:widowControl w:val="0"/>
              <w:rPr>
                <w:lang w:eastAsia="zh-CN"/>
              </w:rPr>
            </w:pPr>
          </w:p>
        </w:tc>
      </w:tr>
      <w:tr w:rsidR="00022314" w:rsidRPr="00FD0425" w14:paraId="3EFF6BBD" w14:textId="77777777" w:rsidTr="0073372F">
        <w:tc>
          <w:tcPr>
            <w:tcW w:w="2160" w:type="dxa"/>
            <w:tcBorders>
              <w:top w:val="single" w:sz="4" w:space="0" w:color="auto"/>
              <w:left w:val="single" w:sz="4" w:space="0" w:color="auto"/>
              <w:bottom w:val="single" w:sz="4" w:space="0" w:color="auto"/>
              <w:right w:val="single" w:sz="4" w:space="0" w:color="auto"/>
            </w:tcBorders>
          </w:tcPr>
          <w:p w14:paraId="1A8AC84B" w14:textId="77777777" w:rsidR="00022314" w:rsidRPr="00FD0425" w:rsidRDefault="00022314" w:rsidP="00022314">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022314" w:rsidRPr="00FD0425" w:rsidRDefault="00022314" w:rsidP="00022314">
            <w:pPr>
              <w:pStyle w:val="TAL"/>
              <w:keepNext w:val="0"/>
              <w:keepLines w:val="0"/>
              <w:widowControl w:val="0"/>
              <w:rPr>
                <w:rFonts w:eastAsia="SimSun" w:cs="Arial"/>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112345"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82CD74" w14:textId="77777777" w:rsidR="00022314" w:rsidRPr="00FD0425" w:rsidRDefault="00022314" w:rsidP="00022314">
            <w:pPr>
              <w:pStyle w:val="TAL"/>
              <w:keepNext w:val="0"/>
              <w:keepLines w:val="0"/>
              <w:widowControl w:val="0"/>
              <w:rPr>
                <w:rFonts w:eastAsia="SimSun" w:cs="Arial"/>
                <w:lang w:eastAsia="zh-CN"/>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E10CE9C" w14:textId="77777777" w:rsidR="00022314" w:rsidRPr="00FD0425" w:rsidRDefault="00022314" w:rsidP="00022314">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05D2E6B4" w14:textId="77777777" w:rsidR="00022314" w:rsidRPr="00FD0425" w:rsidRDefault="00022314" w:rsidP="00022314">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94B6E" w14:textId="77777777" w:rsidR="00022314" w:rsidRPr="00FD0425" w:rsidRDefault="00022314" w:rsidP="00022314">
            <w:pPr>
              <w:pStyle w:val="TAC"/>
              <w:keepNext w:val="0"/>
              <w:keepLines w:val="0"/>
              <w:widowControl w:val="0"/>
              <w:rPr>
                <w:lang w:val="en-US"/>
              </w:rPr>
            </w:pPr>
          </w:p>
        </w:tc>
      </w:tr>
      <w:tr w:rsidR="00022314" w:rsidRPr="00FD0425" w14:paraId="0B50223D" w14:textId="77777777" w:rsidTr="0073372F">
        <w:tc>
          <w:tcPr>
            <w:tcW w:w="2160" w:type="dxa"/>
            <w:tcBorders>
              <w:top w:val="single" w:sz="4" w:space="0" w:color="auto"/>
              <w:left w:val="single" w:sz="4" w:space="0" w:color="auto"/>
              <w:bottom w:val="single" w:sz="4" w:space="0" w:color="auto"/>
              <w:right w:val="single" w:sz="4" w:space="0" w:color="auto"/>
            </w:tcBorders>
          </w:tcPr>
          <w:p w14:paraId="67D51503" w14:textId="77777777" w:rsidR="00022314" w:rsidRPr="00FD0425" w:rsidRDefault="00022314" w:rsidP="00022314">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022314" w:rsidRPr="00FD0425" w:rsidRDefault="00022314" w:rsidP="00022314">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069C7C"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AE3ED9" w14:textId="77777777" w:rsidR="00022314" w:rsidRPr="00FD0425" w:rsidRDefault="00022314" w:rsidP="00022314">
            <w:pPr>
              <w:pStyle w:val="TAL"/>
              <w:keepNext w:val="0"/>
              <w:keepLines w:val="0"/>
              <w:widowControl w:val="0"/>
              <w:rPr>
                <w:lang w:eastAsia="ja-JP"/>
              </w:rPr>
            </w:pPr>
            <w:r w:rsidRPr="00FD0425">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16AE0A23" w14:textId="77777777" w:rsidR="00022314" w:rsidRPr="00FD0425" w:rsidRDefault="00022314" w:rsidP="00022314">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DC7AB92" w14:textId="77777777" w:rsidR="00022314" w:rsidRPr="00FD0425" w:rsidRDefault="00022314" w:rsidP="00022314">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0DC51F" w14:textId="77777777" w:rsidR="00022314" w:rsidRPr="00FD0425" w:rsidRDefault="00022314" w:rsidP="00022314">
            <w:pPr>
              <w:pStyle w:val="TAC"/>
              <w:keepNext w:val="0"/>
              <w:keepLines w:val="0"/>
              <w:widowControl w:val="0"/>
              <w:rPr>
                <w:lang w:val="en-US"/>
              </w:rPr>
            </w:pPr>
          </w:p>
        </w:tc>
      </w:tr>
      <w:tr w:rsidR="00022314" w:rsidRPr="00FD0425" w14:paraId="322AEC6C" w14:textId="77777777" w:rsidTr="0073372F">
        <w:tc>
          <w:tcPr>
            <w:tcW w:w="2160" w:type="dxa"/>
            <w:tcBorders>
              <w:top w:val="single" w:sz="4" w:space="0" w:color="auto"/>
              <w:left w:val="single" w:sz="4" w:space="0" w:color="auto"/>
              <w:bottom w:val="single" w:sz="4" w:space="0" w:color="auto"/>
              <w:right w:val="single" w:sz="4" w:space="0" w:color="auto"/>
            </w:tcBorders>
          </w:tcPr>
          <w:p w14:paraId="1C3E27D3" w14:textId="77777777" w:rsidR="00022314" w:rsidRPr="00FD0425" w:rsidRDefault="00022314" w:rsidP="00022314">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022314" w:rsidRPr="00FD0425" w:rsidRDefault="00022314" w:rsidP="00022314">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E3AD2E" w14:textId="77777777" w:rsidR="00022314" w:rsidRPr="00FD0425" w:rsidRDefault="00022314" w:rsidP="00022314">
            <w:pPr>
              <w:pStyle w:val="TAL"/>
              <w:keepNext w:val="0"/>
              <w:keepLines w:val="0"/>
              <w:widowControl w:val="0"/>
              <w:rPr>
                <w:lang w:eastAsia="ja-JP"/>
              </w:rPr>
            </w:pPr>
            <w:r w:rsidRPr="00FD0425">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7778138" w14:textId="77777777" w:rsidR="00022314" w:rsidRPr="00FD0425" w:rsidRDefault="00022314" w:rsidP="00022314">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A53470" w14:textId="77777777" w:rsidR="00022314" w:rsidRDefault="00022314" w:rsidP="00022314">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Pr>
                <w:rFonts w:eastAsia="SimSun"/>
                <w:noProof/>
              </w:rPr>
              <w:t xml:space="preserve">and the </w:t>
            </w:r>
            <w:r>
              <w:rPr>
                <w:rFonts w:eastAsia="SimSun"/>
                <w:i/>
                <w:noProof/>
              </w:rPr>
              <w:t>NPN</w:t>
            </w:r>
            <w:r w:rsidRPr="001A7877">
              <w:rPr>
                <w:rFonts w:eastAsia="SimSun"/>
                <w:i/>
                <w:noProof/>
              </w:rPr>
              <w:t>-IdentityInfoList</w:t>
            </w:r>
            <w:r w:rsidRPr="001A7877">
              <w:rPr>
                <w:rFonts w:eastAsia="SimSun"/>
                <w:noProof/>
              </w:rPr>
              <w:t xml:space="preserve"> IE</w:t>
            </w:r>
            <w:r>
              <w:rPr>
                <w:rFonts w:eastAsia="SimSun"/>
                <w:noProof/>
              </w:rPr>
              <w:t xml:space="preserve"> (if available)</w:t>
            </w:r>
            <w:r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Pr>
                <w:rFonts w:eastAsia="SimSun"/>
                <w:noProof/>
              </w:rPr>
              <w:t xml:space="preserve">and NPN </w:t>
            </w:r>
            <w:r w:rsidRPr="003505CA">
              <w:rPr>
                <w:rFonts w:eastAsia="SimSun"/>
                <w:noProof/>
              </w:rPr>
              <w:t>identities</w:t>
            </w:r>
            <w:r>
              <w:rPr>
                <w:rFonts w:eastAsia="SimSun"/>
                <w:noProof/>
              </w:rPr>
              <w:t xml:space="preserve"> and associated information contained in the </w:t>
            </w:r>
            <w:r>
              <w:rPr>
                <w:rFonts w:eastAsia="SimSun"/>
                <w:i/>
                <w:noProof/>
              </w:rPr>
              <w:t>NPN</w:t>
            </w:r>
            <w:r w:rsidRPr="001A7877">
              <w:rPr>
                <w:rFonts w:eastAsia="SimSun"/>
                <w:i/>
                <w:noProof/>
              </w:rPr>
              <w:t>-IdentityInfoList</w:t>
            </w:r>
            <w:r w:rsidRPr="001A7877">
              <w:rPr>
                <w:rFonts w:eastAsia="SimSun"/>
                <w:noProof/>
              </w:rPr>
              <w:t xml:space="preserve"> IE</w:t>
            </w:r>
            <w:r>
              <w:rPr>
                <w:rFonts w:eastAsia="SimSun"/>
                <w:noProof/>
              </w:rPr>
              <w:t xml:space="preserve"> (if available)</w:t>
            </w:r>
            <w:r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022314" w:rsidRPr="00FD0425" w:rsidRDefault="00022314" w:rsidP="00022314">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080" w:type="dxa"/>
            <w:tcBorders>
              <w:top w:val="single" w:sz="4" w:space="0" w:color="auto"/>
              <w:left w:val="single" w:sz="4" w:space="0" w:color="auto"/>
              <w:bottom w:val="single" w:sz="4" w:space="0" w:color="auto"/>
              <w:right w:val="single" w:sz="4" w:space="0" w:color="auto"/>
            </w:tcBorders>
          </w:tcPr>
          <w:p w14:paraId="284AFCEE" w14:textId="77777777" w:rsidR="00022314" w:rsidRPr="00FD0425" w:rsidRDefault="00022314" w:rsidP="00022314">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60FD9" w14:textId="77777777" w:rsidR="00022314" w:rsidRPr="00FD0425" w:rsidRDefault="00022314" w:rsidP="00022314">
            <w:pPr>
              <w:pStyle w:val="TAC"/>
              <w:keepNext w:val="0"/>
              <w:keepLines w:val="0"/>
              <w:widowControl w:val="0"/>
              <w:rPr>
                <w:lang w:val="en-US"/>
              </w:rPr>
            </w:pPr>
            <w:r w:rsidRPr="00FD0425">
              <w:rPr>
                <w:rFonts w:cs="Arial"/>
                <w:lang w:eastAsia="ja-JP"/>
              </w:rPr>
              <w:t>ignore</w:t>
            </w:r>
          </w:p>
        </w:tc>
      </w:tr>
      <w:tr w:rsidR="00022314" w:rsidRPr="00FD0425" w14:paraId="4E3A377F" w14:textId="77777777" w:rsidTr="0073372F">
        <w:tc>
          <w:tcPr>
            <w:tcW w:w="2160" w:type="dxa"/>
            <w:tcBorders>
              <w:top w:val="single" w:sz="4" w:space="0" w:color="auto"/>
              <w:left w:val="single" w:sz="4" w:space="0" w:color="auto"/>
              <w:bottom w:val="single" w:sz="4" w:space="0" w:color="auto"/>
              <w:right w:val="single" w:sz="4" w:space="0" w:color="auto"/>
            </w:tcBorders>
          </w:tcPr>
          <w:p w14:paraId="33BCB6FD" w14:textId="77777777" w:rsidR="00022314" w:rsidRPr="00FD0425" w:rsidRDefault="00022314" w:rsidP="00022314">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022314" w:rsidRPr="00FD0425" w:rsidRDefault="00022314" w:rsidP="00022314">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018C59" w14:textId="77777777" w:rsidR="00022314" w:rsidRPr="00FD0425" w:rsidRDefault="00022314" w:rsidP="00022314">
            <w:pPr>
              <w:pStyle w:val="TAL"/>
              <w:keepNext w:val="0"/>
              <w:keepLines w:val="0"/>
              <w:widowControl w:val="0"/>
              <w:rPr>
                <w:lang w:eastAsia="ja-JP"/>
              </w:rPr>
            </w:pPr>
            <w:r w:rsidRPr="00FD0425">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97206DA" w14:textId="77777777" w:rsidR="00022314" w:rsidRPr="00FD0425" w:rsidRDefault="00022314" w:rsidP="00022314">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7DAED6" w14:textId="77777777" w:rsidR="00022314" w:rsidRPr="00FD0425" w:rsidRDefault="00022314" w:rsidP="00022314">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392E" w14:textId="77777777" w:rsidR="00022314" w:rsidRPr="00FD0425" w:rsidRDefault="00022314" w:rsidP="00022314">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039A10" w14:textId="77777777" w:rsidR="00022314" w:rsidRPr="00FD0425" w:rsidRDefault="00022314" w:rsidP="00022314">
            <w:pPr>
              <w:pStyle w:val="TAC"/>
              <w:keepNext w:val="0"/>
              <w:keepLines w:val="0"/>
              <w:widowControl w:val="0"/>
              <w:rPr>
                <w:lang w:val="en-US"/>
              </w:rPr>
            </w:pPr>
          </w:p>
        </w:tc>
      </w:tr>
      <w:tr w:rsidR="00022314" w:rsidRPr="00FD0425" w14:paraId="22E5EAD6" w14:textId="77777777" w:rsidTr="0073372F">
        <w:tc>
          <w:tcPr>
            <w:tcW w:w="2160" w:type="dxa"/>
            <w:tcBorders>
              <w:top w:val="single" w:sz="4" w:space="0" w:color="auto"/>
              <w:left w:val="single" w:sz="4" w:space="0" w:color="auto"/>
              <w:bottom w:val="single" w:sz="4" w:space="0" w:color="auto"/>
              <w:right w:val="single" w:sz="4" w:space="0" w:color="auto"/>
            </w:tcBorders>
          </w:tcPr>
          <w:p w14:paraId="2A6FDB41" w14:textId="77777777" w:rsidR="00022314" w:rsidRPr="00FD0425" w:rsidRDefault="00022314" w:rsidP="00022314">
            <w:pPr>
              <w:pStyle w:val="TAL"/>
              <w:keepNext w:val="0"/>
              <w:keepLines w:val="0"/>
              <w:widowControl w:val="0"/>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022314" w:rsidRPr="00FD0425" w:rsidRDefault="00022314" w:rsidP="00022314">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001BAE"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2A7D2" w14:textId="77777777" w:rsidR="00022314" w:rsidRPr="00FD0425" w:rsidRDefault="00022314" w:rsidP="00022314">
            <w:pPr>
              <w:pStyle w:val="TAL"/>
              <w:keepNext w:val="0"/>
              <w:keepLines w:val="0"/>
              <w:widowControl w:val="0"/>
              <w:rPr>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3B5CF350" w14:textId="77777777" w:rsidR="00022314" w:rsidRPr="00FD0425" w:rsidRDefault="00022314" w:rsidP="00022314">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7EF1D99" w14:textId="77777777" w:rsidR="00022314" w:rsidRPr="00FD0425" w:rsidRDefault="00022314" w:rsidP="00022314">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F791C" w14:textId="77777777" w:rsidR="00022314" w:rsidRPr="00FD0425" w:rsidRDefault="00022314" w:rsidP="00022314">
            <w:pPr>
              <w:pStyle w:val="TAC"/>
              <w:keepNext w:val="0"/>
              <w:keepLines w:val="0"/>
              <w:widowControl w:val="0"/>
              <w:rPr>
                <w:lang w:val="en-US"/>
              </w:rPr>
            </w:pPr>
          </w:p>
        </w:tc>
      </w:tr>
      <w:tr w:rsidR="00022314" w:rsidRPr="00FD0425" w14:paraId="7D2D3B26" w14:textId="77777777" w:rsidTr="0073372F">
        <w:tc>
          <w:tcPr>
            <w:tcW w:w="2160" w:type="dxa"/>
            <w:tcBorders>
              <w:top w:val="single" w:sz="4" w:space="0" w:color="auto"/>
              <w:left w:val="single" w:sz="4" w:space="0" w:color="auto"/>
              <w:bottom w:val="single" w:sz="4" w:space="0" w:color="auto"/>
              <w:right w:val="single" w:sz="4" w:space="0" w:color="auto"/>
            </w:tcBorders>
          </w:tcPr>
          <w:p w14:paraId="696EC80A" w14:textId="77777777" w:rsidR="00022314" w:rsidRPr="00FD0425" w:rsidRDefault="00022314" w:rsidP="00022314">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022314" w:rsidRPr="00FD0425" w:rsidRDefault="00022314" w:rsidP="00022314">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B1DCA3"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6A51EC" w14:textId="77777777" w:rsidR="00022314" w:rsidRPr="00FD0425" w:rsidRDefault="00022314" w:rsidP="00022314">
            <w:pPr>
              <w:pStyle w:val="TAL"/>
              <w:keepNext w:val="0"/>
              <w:keepLines w:val="0"/>
              <w:widowControl w:val="0"/>
              <w:rPr>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1D5BC7A" w14:textId="77777777" w:rsidR="00022314" w:rsidRPr="00FD0425" w:rsidRDefault="00022314" w:rsidP="00022314">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FAC63D3" w14:textId="77777777" w:rsidR="00022314" w:rsidRPr="00FD0425" w:rsidRDefault="00022314" w:rsidP="00022314">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7E3E69" w14:textId="77777777" w:rsidR="00022314" w:rsidRPr="00FD0425" w:rsidRDefault="00022314" w:rsidP="00022314">
            <w:pPr>
              <w:pStyle w:val="TAC"/>
              <w:keepNext w:val="0"/>
              <w:keepLines w:val="0"/>
              <w:widowControl w:val="0"/>
              <w:rPr>
                <w:lang w:val="en-US"/>
              </w:rPr>
            </w:pPr>
          </w:p>
        </w:tc>
      </w:tr>
      <w:tr w:rsidR="00022314" w:rsidRPr="00FD0425" w14:paraId="100298DB" w14:textId="77777777" w:rsidTr="0073372F">
        <w:tc>
          <w:tcPr>
            <w:tcW w:w="2160" w:type="dxa"/>
            <w:tcBorders>
              <w:top w:val="single" w:sz="4" w:space="0" w:color="auto"/>
              <w:left w:val="single" w:sz="4" w:space="0" w:color="auto"/>
              <w:bottom w:val="single" w:sz="4" w:space="0" w:color="auto"/>
              <w:right w:val="single" w:sz="4" w:space="0" w:color="auto"/>
            </w:tcBorders>
          </w:tcPr>
          <w:p w14:paraId="4B432E6B" w14:textId="77777777" w:rsidR="00022314" w:rsidRPr="00FD0425" w:rsidRDefault="00022314" w:rsidP="00022314">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022314" w:rsidRPr="00FD0425" w:rsidRDefault="00022314" w:rsidP="00022314">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A7BB9D"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58DE" w14:textId="77777777" w:rsidR="00022314" w:rsidRPr="00FD0425" w:rsidRDefault="00022314" w:rsidP="00022314">
            <w:pPr>
              <w:pStyle w:val="TAL"/>
              <w:keepNext w:val="0"/>
              <w:keepLines w:val="0"/>
              <w:widowControl w:val="0"/>
              <w:rPr>
                <w:lang w:eastAsia="ja-JP"/>
              </w:rPr>
            </w:pPr>
            <w:r w:rsidRPr="00FD0425">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0EBF0688" w14:textId="77777777" w:rsidR="00022314" w:rsidRPr="00FD0425" w:rsidRDefault="00022314" w:rsidP="00022314">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16A46A1" w14:textId="77777777" w:rsidR="00022314" w:rsidRPr="00FD0425" w:rsidRDefault="00022314" w:rsidP="00022314">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24634E" w14:textId="77777777" w:rsidR="00022314" w:rsidRPr="00FD0425" w:rsidRDefault="00022314" w:rsidP="00022314">
            <w:pPr>
              <w:pStyle w:val="TAC"/>
              <w:keepNext w:val="0"/>
              <w:keepLines w:val="0"/>
              <w:widowControl w:val="0"/>
              <w:rPr>
                <w:lang w:val="en-US"/>
              </w:rPr>
            </w:pPr>
          </w:p>
        </w:tc>
      </w:tr>
      <w:tr w:rsidR="00022314" w:rsidRPr="00FD0425" w14:paraId="4B694B8C" w14:textId="77777777" w:rsidTr="0073372F">
        <w:tc>
          <w:tcPr>
            <w:tcW w:w="2160" w:type="dxa"/>
            <w:tcBorders>
              <w:top w:val="single" w:sz="4" w:space="0" w:color="auto"/>
              <w:left w:val="single" w:sz="4" w:space="0" w:color="auto"/>
              <w:bottom w:val="single" w:sz="4" w:space="0" w:color="auto"/>
              <w:right w:val="single" w:sz="4" w:space="0" w:color="auto"/>
            </w:tcBorders>
          </w:tcPr>
          <w:p w14:paraId="4EAEC43A" w14:textId="77777777" w:rsidR="00022314" w:rsidRPr="00FD0425" w:rsidRDefault="00022314" w:rsidP="00022314">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022314" w:rsidRPr="00FD0425" w:rsidRDefault="00022314" w:rsidP="00022314">
            <w:pPr>
              <w:pStyle w:val="TAL"/>
              <w:keepNext w:val="0"/>
              <w:keepLines w:val="0"/>
              <w:widowControl w:val="0"/>
              <w:rPr>
                <w:rFonts w:cs="Arial"/>
                <w:lang w:eastAsia="ja-JP"/>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55372"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4F083D" w14:textId="77777777" w:rsidR="00022314" w:rsidRPr="00FD0425" w:rsidRDefault="00022314" w:rsidP="00022314">
            <w:pPr>
              <w:pStyle w:val="TAL"/>
              <w:keepNext w:val="0"/>
              <w:keepLines w:val="0"/>
              <w:widowControl w:val="0"/>
              <w:rPr>
                <w:rFonts w:cs="Arial"/>
                <w:lang w:eastAsia="ja-JP"/>
              </w:rPr>
            </w:pPr>
            <w:r w:rsidRPr="00FD0425">
              <w:rPr>
                <w:rFonts w:cs="Arial"/>
                <w:lang w:eastAsia="ja-JP"/>
              </w:rPr>
              <w:t>RAN Area Code</w:t>
            </w:r>
          </w:p>
          <w:p w14:paraId="24FC0579" w14:textId="77777777" w:rsidR="00022314" w:rsidRPr="00FD0425" w:rsidRDefault="00022314" w:rsidP="00022314">
            <w:pPr>
              <w:pStyle w:val="TAL"/>
              <w:keepNext w:val="0"/>
              <w:keepLines w:val="0"/>
              <w:widowControl w:val="0"/>
              <w:rPr>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736AA95A" w14:textId="77777777" w:rsidR="00022314" w:rsidRPr="00FD0425" w:rsidRDefault="00022314" w:rsidP="00022314">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DEFDCF3" w14:textId="77777777" w:rsidR="00022314" w:rsidRPr="00FD0425" w:rsidRDefault="00022314" w:rsidP="00022314">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C4ED6" w14:textId="77777777" w:rsidR="00022314" w:rsidRPr="00FD0425" w:rsidRDefault="00022314" w:rsidP="00022314">
            <w:pPr>
              <w:pStyle w:val="TAC"/>
              <w:keepNext w:val="0"/>
              <w:keepLines w:val="0"/>
              <w:widowControl w:val="0"/>
              <w:rPr>
                <w:lang w:val="en-US"/>
              </w:rPr>
            </w:pPr>
          </w:p>
        </w:tc>
      </w:tr>
      <w:tr w:rsidR="00022314" w:rsidRPr="00FD0425" w14:paraId="18EC6802" w14:textId="77777777" w:rsidTr="0073372F">
        <w:tc>
          <w:tcPr>
            <w:tcW w:w="2160" w:type="dxa"/>
            <w:tcBorders>
              <w:top w:val="single" w:sz="4" w:space="0" w:color="auto"/>
              <w:left w:val="single" w:sz="4" w:space="0" w:color="auto"/>
              <w:bottom w:val="single" w:sz="4" w:space="0" w:color="auto"/>
              <w:right w:val="single" w:sz="4" w:space="0" w:color="auto"/>
            </w:tcBorders>
          </w:tcPr>
          <w:p w14:paraId="2184119A" w14:textId="77777777" w:rsidR="00022314" w:rsidRPr="00FD0425" w:rsidRDefault="00022314" w:rsidP="00022314">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022314" w:rsidRPr="00FD0425" w:rsidRDefault="00022314" w:rsidP="00022314">
            <w:pPr>
              <w:pStyle w:val="TAL"/>
              <w:keepNext w:val="0"/>
              <w:keepLines w:val="0"/>
              <w:widowControl w:val="0"/>
              <w:rPr>
                <w:rFonts w:cs="Arial"/>
                <w:szCs w:val="18"/>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4AEC967A"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5B06B" w14:textId="77777777" w:rsidR="00022314" w:rsidRPr="00FD0425" w:rsidRDefault="00022314" w:rsidP="00022314">
            <w:pPr>
              <w:pStyle w:val="TAL"/>
              <w:keepNext w:val="0"/>
              <w:keepLines w:val="0"/>
              <w:widowControl w:val="0"/>
              <w:rPr>
                <w:rFonts w:cs="Arial"/>
                <w:lang w:eastAsia="ja-JP"/>
              </w:rPr>
            </w:pPr>
            <w:r>
              <w:rPr>
                <w:lang w:val="fr-FR"/>
              </w:rPr>
              <w:t>9.2.2.39a</w:t>
            </w:r>
          </w:p>
        </w:tc>
        <w:tc>
          <w:tcPr>
            <w:tcW w:w="1728" w:type="dxa"/>
            <w:tcBorders>
              <w:top w:val="single" w:sz="4" w:space="0" w:color="auto"/>
              <w:left w:val="single" w:sz="4" w:space="0" w:color="auto"/>
              <w:bottom w:val="single" w:sz="4" w:space="0" w:color="auto"/>
              <w:right w:val="single" w:sz="4" w:space="0" w:color="auto"/>
            </w:tcBorders>
          </w:tcPr>
          <w:p w14:paraId="7F5DDA80" w14:textId="77777777" w:rsidR="00022314" w:rsidRPr="00FD0425" w:rsidRDefault="00022314" w:rsidP="00022314">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E94546A" w14:textId="77777777" w:rsidR="00022314" w:rsidRPr="00FD0425" w:rsidRDefault="00022314" w:rsidP="00022314">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2B774059" w14:textId="77777777" w:rsidR="00022314" w:rsidRPr="00FD0425" w:rsidRDefault="00022314" w:rsidP="00022314">
            <w:pPr>
              <w:pStyle w:val="TAC"/>
              <w:keepNext w:val="0"/>
              <w:keepLines w:val="0"/>
              <w:widowControl w:val="0"/>
              <w:rPr>
                <w:lang w:val="en-US"/>
              </w:rPr>
            </w:pPr>
            <w:r>
              <w:rPr>
                <w:rFonts w:cs="Arial"/>
                <w:lang w:val="fr-FR" w:eastAsia="ja-JP"/>
              </w:rPr>
              <w:t>ignore</w:t>
            </w:r>
          </w:p>
        </w:tc>
      </w:tr>
      <w:tr w:rsidR="00022314" w:rsidRPr="00FD0425" w14:paraId="0D209823" w14:textId="77777777" w:rsidTr="0073372F">
        <w:tc>
          <w:tcPr>
            <w:tcW w:w="2160" w:type="dxa"/>
            <w:tcBorders>
              <w:top w:val="single" w:sz="4" w:space="0" w:color="auto"/>
              <w:left w:val="single" w:sz="4" w:space="0" w:color="auto"/>
              <w:bottom w:val="single" w:sz="4" w:space="0" w:color="auto"/>
              <w:right w:val="single" w:sz="4" w:space="0" w:color="auto"/>
            </w:tcBorders>
          </w:tcPr>
          <w:p w14:paraId="405EC7C1" w14:textId="77777777" w:rsidR="00022314" w:rsidRPr="00FD0425" w:rsidRDefault="00022314" w:rsidP="00022314">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022314" w:rsidRPr="00FD0425" w:rsidRDefault="00022314" w:rsidP="00022314">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3A65C"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81E367" w14:textId="77777777" w:rsidR="00022314" w:rsidRPr="00FD0425" w:rsidRDefault="00022314" w:rsidP="00022314">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28FDA0F0" w14:textId="77777777" w:rsidR="00022314" w:rsidRPr="00FD0425" w:rsidRDefault="00022314" w:rsidP="00022314">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513EBB5" w14:textId="77777777" w:rsidR="00022314" w:rsidRPr="00FD0425" w:rsidRDefault="00022314" w:rsidP="00022314">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65467" w14:textId="77777777" w:rsidR="00022314" w:rsidRPr="00FD0425" w:rsidRDefault="00022314" w:rsidP="00022314">
            <w:pPr>
              <w:pStyle w:val="TAC"/>
              <w:keepNext w:val="0"/>
              <w:keepLines w:val="0"/>
              <w:widowControl w:val="0"/>
              <w:rPr>
                <w:lang w:val="en-US"/>
              </w:rPr>
            </w:pPr>
            <w:r>
              <w:rPr>
                <w:lang w:val="en-US"/>
              </w:rPr>
              <w:t>reject</w:t>
            </w:r>
          </w:p>
        </w:tc>
      </w:tr>
      <w:tr w:rsidR="00022314" w:rsidRPr="00FD0425" w14:paraId="3D851C59" w14:textId="77777777" w:rsidTr="0073372F">
        <w:tc>
          <w:tcPr>
            <w:tcW w:w="2160" w:type="dxa"/>
            <w:tcBorders>
              <w:top w:val="single" w:sz="4" w:space="0" w:color="auto"/>
              <w:left w:val="single" w:sz="4" w:space="0" w:color="auto"/>
              <w:bottom w:val="single" w:sz="4" w:space="0" w:color="auto"/>
              <w:right w:val="single" w:sz="4" w:space="0" w:color="auto"/>
            </w:tcBorders>
          </w:tcPr>
          <w:p w14:paraId="36792A57" w14:textId="77777777" w:rsidR="00022314" w:rsidRDefault="00022314" w:rsidP="00022314">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022314" w:rsidRDefault="00022314" w:rsidP="00022314">
            <w:pPr>
              <w:pStyle w:val="TAL"/>
              <w:keepNext w:val="0"/>
              <w:keepLines w:val="0"/>
              <w:widowControl w:val="0"/>
              <w:rPr>
                <w:rFonts w:cs="Arial"/>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5B38AE20"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7CF6F7" w14:textId="77777777" w:rsidR="00022314" w:rsidRDefault="00022314" w:rsidP="00022314">
            <w:pPr>
              <w:pStyle w:val="TAL"/>
              <w:keepNext w:val="0"/>
              <w:keepLines w:val="0"/>
              <w:widowControl w:val="0"/>
              <w:rPr>
                <w:rFonts w:eastAsia="SimSun" w:cs="Arial"/>
                <w:lang w:eastAsia="zh-CN"/>
              </w:rPr>
            </w:pPr>
            <w:r>
              <w:rPr>
                <w:lang w:val="fr-FR"/>
              </w:rPr>
              <w:t>9.2.2.39a</w:t>
            </w:r>
          </w:p>
        </w:tc>
        <w:tc>
          <w:tcPr>
            <w:tcW w:w="1728" w:type="dxa"/>
            <w:tcBorders>
              <w:top w:val="single" w:sz="4" w:space="0" w:color="auto"/>
              <w:left w:val="single" w:sz="4" w:space="0" w:color="auto"/>
              <w:bottom w:val="single" w:sz="4" w:space="0" w:color="auto"/>
              <w:right w:val="single" w:sz="4" w:space="0" w:color="auto"/>
            </w:tcBorders>
          </w:tcPr>
          <w:p w14:paraId="5D1B2670" w14:textId="77777777" w:rsidR="00022314" w:rsidRPr="009354E2" w:rsidRDefault="00022314" w:rsidP="00022314">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759E862E" w14:textId="77777777" w:rsidR="00022314" w:rsidRDefault="00022314" w:rsidP="00022314">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5D8E7757" w14:textId="77777777" w:rsidR="00022314" w:rsidRDefault="00022314" w:rsidP="00022314">
            <w:pPr>
              <w:pStyle w:val="TAC"/>
              <w:keepNext w:val="0"/>
              <w:keepLines w:val="0"/>
              <w:widowControl w:val="0"/>
              <w:rPr>
                <w:lang w:val="en-US"/>
              </w:rPr>
            </w:pPr>
            <w:r>
              <w:rPr>
                <w:rFonts w:cs="Arial"/>
                <w:lang w:val="fr-FR" w:eastAsia="ja-JP"/>
              </w:rPr>
              <w:t>ignore</w:t>
            </w:r>
          </w:p>
        </w:tc>
      </w:tr>
      <w:tr w:rsidR="00022314" w:rsidRPr="00FD0425" w14:paraId="29EBF7C8" w14:textId="77777777" w:rsidTr="0073372F">
        <w:tc>
          <w:tcPr>
            <w:tcW w:w="2160" w:type="dxa"/>
            <w:tcBorders>
              <w:top w:val="single" w:sz="4" w:space="0" w:color="auto"/>
              <w:left w:val="single" w:sz="4" w:space="0" w:color="auto"/>
              <w:bottom w:val="single" w:sz="4" w:space="0" w:color="auto"/>
              <w:right w:val="single" w:sz="4" w:space="0" w:color="auto"/>
            </w:tcBorders>
          </w:tcPr>
          <w:p w14:paraId="369D50B5" w14:textId="77777777" w:rsidR="00022314" w:rsidRPr="00FD0425" w:rsidRDefault="00022314" w:rsidP="00022314">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022314" w:rsidRPr="00FD0425" w:rsidRDefault="00022314" w:rsidP="00022314">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D1E27"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A796F" w14:textId="77777777" w:rsidR="00022314" w:rsidRPr="00FD0425" w:rsidRDefault="00022314" w:rsidP="00022314">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4C418B2A" w14:textId="77777777" w:rsidR="00022314" w:rsidRPr="00FD0425" w:rsidRDefault="00022314" w:rsidP="00022314">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9849D0F" w14:textId="77777777" w:rsidR="00022314" w:rsidRPr="00FD0425" w:rsidRDefault="00022314" w:rsidP="00022314">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9F0E9" w14:textId="77777777" w:rsidR="00022314" w:rsidRPr="00FD0425" w:rsidRDefault="00022314" w:rsidP="00022314">
            <w:pPr>
              <w:pStyle w:val="TAC"/>
              <w:keepNext w:val="0"/>
              <w:keepLines w:val="0"/>
              <w:widowControl w:val="0"/>
              <w:rPr>
                <w:lang w:val="en-US"/>
              </w:rPr>
            </w:pPr>
            <w:r>
              <w:rPr>
                <w:lang w:val="en-US"/>
              </w:rPr>
              <w:t>reject</w:t>
            </w:r>
          </w:p>
        </w:tc>
      </w:tr>
      <w:tr w:rsidR="00022314" w:rsidRPr="00FD0425" w14:paraId="14CBA584" w14:textId="77777777" w:rsidTr="0073372F">
        <w:tc>
          <w:tcPr>
            <w:tcW w:w="2160" w:type="dxa"/>
            <w:tcBorders>
              <w:top w:val="single" w:sz="4" w:space="0" w:color="auto"/>
              <w:left w:val="single" w:sz="4" w:space="0" w:color="auto"/>
              <w:bottom w:val="single" w:sz="4" w:space="0" w:color="auto"/>
              <w:right w:val="single" w:sz="4" w:space="0" w:color="auto"/>
            </w:tcBorders>
          </w:tcPr>
          <w:p w14:paraId="5C8D8507" w14:textId="77777777" w:rsidR="00022314" w:rsidRPr="00FD0425" w:rsidRDefault="00022314" w:rsidP="00022314">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022314" w:rsidRPr="00FD0425" w:rsidRDefault="00022314" w:rsidP="00022314">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1BAAF1"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9D02B" w14:textId="77777777" w:rsidR="00022314" w:rsidRPr="00FD0425" w:rsidRDefault="00022314" w:rsidP="00022314">
            <w:pPr>
              <w:pStyle w:val="TAL"/>
              <w:keepNext w:val="0"/>
              <w:keepLines w:val="0"/>
              <w:widowControl w:val="0"/>
              <w:rPr>
                <w:rFonts w:cs="Arial"/>
                <w:lang w:eastAsia="ja-JP"/>
              </w:rPr>
            </w:pPr>
            <w:bookmarkStart w:id="5449" w:name="_Hlk44419608"/>
            <w:r w:rsidRPr="00BB5C7A">
              <w:rPr>
                <w:rFonts w:cs="Arial" w:hint="eastAsia"/>
                <w:lang w:eastAsia="ja-JP"/>
              </w:rPr>
              <w:t>9.2.2.</w:t>
            </w:r>
            <w:bookmarkEnd w:id="5449"/>
            <w:r>
              <w:rPr>
                <w:rFonts w:cs="Arial"/>
                <w:lang w:eastAsia="ja-JP"/>
              </w:rPr>
              <w:t>64</w:t>
            </w:r>
          </w:p>
        </w:tc>
        <w:tc>
          <w:tcPr>
            <w:tcW w:w="1728" w:type="dxa"/>
            <w:tcBorders>
              <w:top w:val="single" w:sz="4" w:space="0" w:color="auto"/>
              <w:left w:val="single" w:sz="4" w:space="0" w:color="auto"/>
              <w:bottom w:val="single" w:sz="4" w:space="0" w:color="auto"/>
              <w:right w:val="single" w:sz="4" w:space="0" w:color="auto"/>
            </w:tcBorders>
          </w:tcPr>
          <w:p w14:paraId="0E33DBB0" w14:textId="77777777" w:rsidR="00022314" w:rsidRPr="00FD0425" w:rsidRDefault="00022314" w:rsidP="00022314">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67FAF26" w14:textId="77777777" w:rsidR="00022314" w:rsidRPr="00FD0425" w:rsidRDefault="00022314" w:rsidP="00022314">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6F3832" w14:textId="77777777" w:rsidR="00022314" w:rsidRPr="00FD0425" w:rsidRDefault="00022314" w:rsidP="00022314">
            <w:pPr>
              <w:pStyle w:val="TAC"/>
              <w:keepNext w:val="0"/>
              <w:keepLines w:val="0"/>
              <w:widowControl w:val="0"/>
              <w:rPr>
                <w:lang w:val="en-US"/>
              </w:rPr>
            </w:pPr>
            <w:r w:rsidRPr="0059460A">
              <w:rPr>
                <w:lang w:val="en-US"/>
              </w:rPr>
              <w:t>ignore</w:t>
            </w:r>
          </w:p>
        </w:tc>
      </w:tr>
      <w:tr w:rsidR="00022314" w:rsidRPr="00FD0425" w14:paraId="5B33813A" w14:textId="77777777" w:rsidTr="0073372F">
        <w:tc>
          <w:tcPr>
            <w:tcW w:w="2160" w:type="dxa"/>
            <w:tcBorders>
              <w:top w:val="single" w:sz="4" w:space="0" w:color="auto"/>
              <w:left w:val="single" w:sz="4" w:space="0" w:color="auto"/>
              <w:bottom w:val="single" w:sz="4" w:space="0" w:color="auto"/>
              <w:right w:val="single" w:sz="4" w:space="0" w:color="auto"/>
            </w:tcBorders>
          </w:tcPr>
          <w:p w14:paraId="63997A24" w14:textId="77777777" w:rsidR="00022314" w:rsidRPr="00FD0425" w:rsidRDefault="00022314" w:rsidP="00022314">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022314" w:rsidRPr="00FD0425" w:rsidRDefault="00022314" w:rsidP="00022314">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BF973C"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199EDC" w14:textId="77777777" w:rsidR="00022314" w:rsidRPr="00FD0425" w:rsidRDefault="00022314" w:rsidP="00022314">
            <w:pPr>
              <w:pStyle w:val="TAL"/>
              <w:keepNext w:val="0"/>
              <w:keepLines w:val="0"/>
              <w:widowControl w:val="0"/>
              <w:rPr>
                <w:rFonts w:cs="Arial"/>
                <w:lang w:eastAsia="ja-JP"/>
              </w:rPr>
            </w:pPr>
            <w:r w:rsidRPr="00BB5C7A">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CF00B06" w14:textId="77777777" w:rsidR="00022314" w:rsidRPr="00FD0425" w:rsidRDefault="00022314" w:rsidP="00022314">
            <w:pPr>
              <w:pStyle w:val="TAL"/>
              <w:keepNext w:val="0"/>
              <w:keepLines w:val="0"/>
              <w:widowControl w:val="0"/>
              <w:rPr>
                <w:lang w:val="en-US"/>
              </w:rPr>
            </w:pPr>
            <w:r>
              <w:rPr>
                <w:rFonts w:hint="eastAsia"/>
                <w:lang w:val="en-US"/>
              </w:rPr>
              <w:t xml:space="preserve">Containing </w:t>
            </w:r>
            <w:r w:rsidRPr="0083278C">
              <w:rPr>
                <w:lang w:val="en-US"/>
              </w:rPr>
              <w:t>9.3.1.</w:t>
            </w:r>
            <w:r>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080" w:type="dxa"/>
            <w:tcBorders>
              <w:top w:val="single" w:sz="4" w:space="0" w:color="auto"/>
              <w:left w:val="single" w:sz="4" w:space="0" w:color="auto"/>
              <w:bottom w:val="single" w:sz="4" w:space="0" w:color="auto"/>
              <w:right w:val="single" w:sz="4" w:space="0" w:color="auto"/>
            </w:tcBorders>
          </w:tcPr>
          <w:p w14:paraId="1FE3F2B9" w14:textId="77777777" w:rsidR="00022314" w:rsidRPr="00FD0425" w:rsidRDefault="00022314" w:rsidP="00022314">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35B55" w14:textId="77777777" w:rsidR="00022314" w:rsidRPr="00FD0425" w:rsidRDefault="00022314" w:rsidP="00022314">
            <w:pPr>
              <w:pStyle w:val="TAC"/>
              <w:keepNext w:val="0"/>
              <w:keepLines w:val="0"/>
              <w:widowControl w:val="0"/>
              <w:rPr>
                <w:lang w:val="en-US"/>
              </w:rPr>
            </w:pPr>
            <w:r w:rsidRPr="0059460A">
              <w:rPr>
                <w:lang w:val="en-US"/>
              </w:rPr>
              <w:t>ignore</w:t>
            </w:r>
          </w:p>
        </w:tc>
      </w:tr>
      <w:tr w:rsidR="00022314" w:rsidRPr="00FD0425" w14:paraId="69981599" w14:textId="77777777" w:rsidTr="0073372F">
        <w:tc>
          <w:tcPr>
            <w:tcW w:w="2160" w:type="dxa"/>
            <w:tcBorders>
              <w:top w:val="single" w:sz="4" w:space="0" w:color="auto"/>
              <w:left w:val="single" w:sz="4" w:space="0" w:color="auto"/>
              <w:bottom w:val="single" w:sz="4" w:space="0" w:color="auto"/>
              <w:right w:val="single" w:sz="4" w:space="0" w:color="auto"/>
            </w:tcBorders>
          </w:tcPr>
          <w:p w14:paraId="61F1747F" w14:textId="77777777" w:rsidR="00022314" w:rsidRPr="00032767" w:rsidRDefault="00022314" w:rsidP="00022314">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022314" w:rsidRPr="00BB5C7A" w:rsidRDefault="00022314" w:rsidP="00022314">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22A572"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1ED38" w14:textId="77777777" w:rsidR="00022314" w:rsidRPr="00BB5C7A" w:rsidRDefault="00022314" w:rsidP="00022314">
            <w:pPr>
              <w:pStyle w:val="TAL"/>
              <w:keepNext w:val="0"/>
              <w:keepLines w:val="0"/>
              <w:widowControl w:val="0"/>
              <w:rPr>
                <w:rFonts w:cs="Arial"/>
                <w:lang w:eastAsia="ja-JP"/>
              </w:rPr>
            </w:pPr>
            <w:r w:rsidRPr="003954ED">
              <w:rPr>
                <w:rFonts w:cs="Arial"/>
                <w:lang w:eastAsia="ja-JP"/>
              </w:rPr>
              <w:t xml:space="preserve">ENUMERATED </w:t>
            </w:r>
            <w:r>
              <w:rPr>
                <w:rFonts w:cs="Arial"/>
                <w:lang w:eastAsia="ja-JP"/>
              </w:rPr>
              <w:t xml:space="preserve">(activated, </w:t>
            </w:r>
            <w:r w:rsidRPr="003954ED">
              <w:rPr>
                <w:rFonts w:cs="Arial"/>
                <w:lang w:eastAsia="ja-JP"/>
              </w:rPr>
              <w:t>deactivated, ...</w:t>
            </w:r>
            <w:r>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A6638E9" w14:textId="77777777" w:rsidR="00022314" w:rsidRDefault="00022314" w:rsidP="00022314">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080" w:type="dxa"/>
            <w:tcBorders>
              <w:top w:val="single" w:sz="4" w:space="0" w:color="auto"/>
              <w:left w:val="single" w:sz="4" w:space="0" w:color="auto"/>
              <w:bottom w:val="single" w:sz="4" w:space="0" w:color="auto"/>
              <w:right w:val="single" w:sz="4" w:space="0" w:color="auto"/>
            </w:tcBorders>
          </w:tcPr>
          <w:p w14:paraId="1EA22BFF" w14:textId="77777777" w:rsidR="00022314" w:rsidRPr="00A70CC8" w:rsidRDefault="00022314" w:rsidP="00022314">
            <w:pPr>
              <w:pStyle w:val="TAC"/>
              <w:keepNext w:val="0"/>
              <w:keepLines w:val="0"/>
              <w:widowControl w:val="0"/>
              <w:rPr>
                <w:lang w:eastAsia="ja-JP"/>
              </w:rPr>
            </w:pPr>
            <w:r w:rsidRPr="00A80E7B">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7E97F3" w14:textId="77777777" w:rsidR="00022314" w:rsidRPr="0059460A" w:rsidRDefault="00022314" w:rsidP="00022314">
            <w:pPr>
              <w:pStyle w:val="TAC"/>
              <w:keepNext w:val="0"/>
              <w:keepLines w:val="0"/>
              <w:widowControl w:val="0"/>
              <w:rPr>
                <w:lang w:val="en-US"/>
              </w:rPr>
            </w:pPr>
            <w:r w:rsidRPr="00A80E7B">
              <w:rPr>
                <w:rFonts w:cs="Arial"/>
                <w:lang w:eastAsia="ja-JP"/>
              </w:rPr>
              <w:t>ignore</w:t>
            </w:r>
          </w:p>
        </w:tc>
      </w:tr>
      <w:tr w:rsidR="00022314" w:rsidRPr="00FD0425" w14:paraId="11C21E44" w14:textId="77777777" w:rsidTr="0073372F">
        <w:tc>
          <w:tcPr>
            <w:tcW w:w="2160" w:type="dxa"/>
            <w:tcBorders>
              <w:top w:val="single" w:sz="4" w:space="0" w:color="auto"/>
              <w:left w:val="single" w:sz="4" w:space="0" w:color="auto"/>
              <w:bottom w:val="single" w:sz="4" w:space="0" w:color="auto"/>
              <w:right w:val="single" w:sz="4" w:space="0" w:color="auto"/>
            </w:tcBorders>
          </w:tcPr>
          <w:p w14:paraId="0A818400" w14:textId="77777777" w:rsidR="00022314" w:rsidRDefault="00022314" w:rsidP="00022314">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022314" w:rsidRDefault="00022314" w:rsidP="00022314">
            <w:pPr>
              <w:pStyle w:val="TAL"/>
              <w:keepNext w:val="0"/>
              <w:keepLines w:val="0"/>
              <w:widowControl w:val="0"/>
              <w:rPr>
                <w:rFonts w:cs="Arial"/>
                <w:szCs w:val="18"/>
                <w:lang w:eastAsia="zh-CN"/>
              </w:rPr>
            </w:pPr>
            <w:r>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29537D70" w14:textId="77777777" w:rsidR="00022314" w:rsidRPr="00FD0425" w:rsidRDefault="00022314" w:rsidP="00022314">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F055" w14:textId="77777777" w:rsidR="00022314" w:rsidRPr="003954ED" w:rsidRDefault="00022314" w:rsidP="00022314">
            <w:pPr>
              <w:pStyle w:val="TAL"/>
              <w:keepNext w:val="0"/>
              <w:keepLines w:val="0"/>
              <w:widowControl w:val="0"/>
              <w:rPr>
                <w:rFonts w:cs="Arial"/>
                <w:lang w:eastAsia="ja-JP"/>
              </w:rPr>
            </w:pPr>
            <w:r>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2FB39AA9" w14:textId="77777777" w:rsidR="00022314" w:rsidRDefault="00022314" w:rsidP="00022314">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411E90" w14:textId="77777777" w:rsidR="00022314" w:rsidRPr="00A80E7B" w:rsidRDefault="00022314" w:rsidP="00022314">
            <w:pPr>
              <w:pStyle w:val="TAC"/>
              <w:keepNext w:val="0"/>
              <w:keepLines w:val="0"/>
              <w:widowControl w:val="0"/>
              <w:rPr>
                <w:rFonts w:cs="Arial"/>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53E4AA3" w14:textId="77777777" w:rsidR="00022314" w:rsidRPr="00A80E7B" w:rsidRDefault="00022314" w:rsidP="00022314">
            <w:pPr>
              <w:pStyle w:val="TAC"/>
              <w:keepNext w:val="0"/>
              <w:keepLines w:val="0"/>
              <w:widowControl w:val="0"/>
              <w:rPr>
                <w:rFonts w:cs="Arial"/>
                <w:lang w:eastAsia="ja-JP"/>
              </w:rPr>
            </w:pPr>
            <w:r>
              <w:rPr>
                <w:lang w:val="en-US"/>
              </w:rPr>
              <w:t>ignore</w:t>
            </w:r>
          </w:p>
        </w:tc>
      </w:tr>
    </w:tbl>
    <w:p w14:paraId="5F0FE261"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73372F">
      <w:pPr>
        <w:widowControl w:val="0"/>
        <w:rPr>
          <w:lang w:eastAsia="zh-CN"/>
        </w:rPr>
      </w:pPr>
    </w:p>
    <w:p w14:paraId="1A942A82" w14:textId="77777777" w:rsidR="00F02090" w:rsidRPr="00FD0425" w:rsidRDefault="00F02090" w:rsidP="0073372F">
      <w:pPr>
        <w:pStyle w:val="Heading4"/>
        <w:keepNext w:val="0"/>
        <w:keepLines w:val="0"/>
        <w:widowControl w:val="0"/>
      </w:pPr>
      <w:bookmarkStart w:id="5450" w:name="_CR9_2_2_12"/>
      <w:bookmarkStart w:id="5451" w:name="_Toc20955281"/>
      <w:bookmarkStart w:id="5452" w:name="_Toc29991478"/>
      <w:bookmarkStart w:id="5453" w:name="_Toc36555878"/>
      <w:bookmarkStart w:id="5454" w:name="_Toc44497600"/>
      <w:bookmarkStart w:id="5455" w:name="_Toc45107988"/>
      <w:bookmarkStart w:id="5456" w:name="_Toc45901608"/>
      <w:bookmarkStart w:id="5457" w:name="_Toc51850687"/>
      <w:bookmarkStart w:id="5458" w:name="_Toc56693690"/>
      <w:bookmarkStart w:id="5459" w:name="_Toc64447233"/>
      <w:bookmarkStart w:id="5460" w:name="_Toc66286727"/>
      <w:bookmarkStart w:id="5461" w:name="_Toc74151422"/>
      <w:bookmarkStart w:id="5462" w:name="_Toc88653895"/>
      <w:bookmarkStart w:id="5463" w:name="_Toc97904251"/>
      <w:bookmarkStart w:id="5464" w:name="_Toc105175292"/>
      <w:bookmarkStart w:id="5465" w:name="_Toc113826322"/>
      <w:bookmarkStart w:id="5466" w:name="_Toc175586904"/>
      <w:bookmarkEnd w:id="5327"/>
      <w:bookmarkEnd w:id="5450"/>
      <w:r w:rsidRPr="00FD0425">
        <w:t>9.2.2.12</w:t>
      </w:r>
      <w:r w:rsidRPr="00FD0425">
        <w:tab/>
        <w:t>Served Cell Information E-UTRA</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12F7858" w14:textId="77777777" w:rsidR="00F02090" w:rsidRPr="00FD0425" w:rsidRDefault="00F02090" w:rsidP="0073372F">
      <w:pPr>
        <w:widowControl w:val="0"/>
      </w:pPr>
      <w:r w:rsidRPr="00FD0425">
        <w:t>This IE contains cell configuration information of an E-UTRA cell that a neighbour NG-RAN node may need for the Xn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2390150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73372F">
        <w:tc>
          <w:tcPr>
            <w:tcW w:w="2160"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73372F">
            <w:pPr>
              <w:pStyle w:val="TAL"/>
              <w:keepNext w:val="0"/>
              <w:keepLines w:val="0"/>
              <w:widowControl w:val="0"/>
              <w:rPr>
                <w:lang w:eastAsia="ja-JP"/>
              </w:rPr>
            </w:pPr>
            <w:bookmarkStart w:id="5467" w:name="OLE_LINK170"/>
            <w:r w:rsidRPr="00FD0425">
              <w:rPr>
                <w:lang w:eastAsia="ja-JP"/>
              </w:rPr>
              <w:t xml:space="preserve">E-UTRA </w:t>
            </w:r>
            <w:bookmarkEnd w:id="5467"/>
            <w:r w:rsidRPr="00FD0425">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73372F">
            <w:pPr>
              <w:pStyle w:val="TAL"/>
              <w:keepNext w:val="0"/>
              <w:keepLines w:val="0"/>
              <w:widowControl w:val="0"/>
              <w:rPr>
                <w:lang w:eastAsia="ja-JP"/>
              </w:rPr>
            </w:pPr>
            <w:r w:rsidRPr="00FD0425">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73372F">
            <w:pPr>
              <w:pStyle w:val="TAL"/>
              <w:keepNext w:val="0"/>
              <w:keepLines w:val="0"/>
              <w:widowControl w:val="0"/>
              <w:rPr>
                <w:lang w:eastAsia="ja-JP"/>
              </w:rPr>
            </w:pPr>
            <w:r w:rsidRPr="00FD0425">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73372F">
            <w:pPr>
              <w:pStyle w:val="TAC"/>
              <w:keepNext w:val="0"/>
              <w:keepLines w:val="0"/>
              <w:widowControl w:val="0"/>
              <w:rPr>
                <w:lang w:eastAsia="ja-JP"/>
              </w:rPr>
            </w:pPr>
          </w:p>
        </w:tc>
      </w:tr>
      <w:tr w:rsidR="002C6443" w:rsidRPr="00FD0425" w14:paraId="129F8840" w14:textId="77777777" w:rsidTr="0073372F">
        <w:tc>
          <w:tcPr>
            <w:tcW w:w="2160"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73372F">
            <w:pPr>
              <w:pStyle w:val="TAL"/>
              <w:keepNext w:val="0"/>
              <w:keepLines w:val="0"/>
              <w:widowControl w:val="0"/>
              <w:rPr>
                <w:lang w:eastAsia="ja-JP"/>
              </w:rPr>
            </w:pPr>
            <w:r w:rsidRPr="00FD0425">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73372F">
            <w:pPr>
              <w:pStyle w:val="TAL"/>
              <w:keepNext w:val="0"/>
              <w:keepLines w:val="0"/>
              <w:widowControl w:val="0"/>
              <w:rPr>
                <w:lang w:eastAsia="ja-JP"/>
              </w:rPr>
            </w:pPr>
            <w:bookmarkStart w:id="5468" w:name="OLE_LINK205"/>
            <w:r w:rsidRPr="00FD0425">
              <w:rPr>
                <w:lang w:eastAsia="ja-JP"/>
              </w:rPr>
              <w:t>E-UTRA CGI</w:t>
            </w:r>
          </w:p>
          <w:p w14:paraId="113C307F" w14:textId="77777777" w:rsidR="002C6443" w:rsidRPr="00FD0425" w:rsidRDefault="002C6443" w:rsidP="0073372F">
            <w:pPr>
              <w:pStyle w:val="TAL"/>
              <w:keepNext w:val="0"/>
              <w:keepLines w:val="0"/>
              <w:widowControl w:val="0"/>
              <w:rPr>
                <w:lang w:eastAsia="ja-JP"/>
              </w:rPr>
            </w:pPr>
            <w:r w:rsidRPr="00FD0425">
              <w:rPr>
                <w:lang w:eastAsia="ja-JP"/>
              </w:rPr>
              <w:t>9.2.2.8</w:t>
            </w:r>
            <w:bookmarkEnd w:id="5468"/>
          </w:p>
        </w:tc>
        <w:tc>
          <w:tcPr>
            <w:tcW w:w="1728"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73372F">
            <w:pPr>
              <w:pStyle w:val="TAC"/>
              <w:keepNext w:val="0"/>
              <w:keepLines w:val="0"/>
              <w:widowControl w:val="0"/>
              <w:rPr>
                <w:lang w:eastAsia="ja-JP"/>
              </w:rPr>
            </w:pPr>
          </w:p>
        </w:tc>
      </w:tr>
      <w:tr w:rsidR="002C6443" w:rsidRPr="00FD0425" w14:paraId="01FDB237" w14:textId="77777777" w:rsidTr="0073372F">
        <w:tc>
          <w:tcPr>
            <w:tcW w:w="2160"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73372F">
            <w:pPr>
              <w:pStyle w:val="TAL"/>
              <w:keepNext w:val="0"/>
              <w:keepLines w:val="0"/>
              <w:widowControl w:val="0"/>
              <w:rPr>
                <w:lang w:eastAsia="ja-JP"/>
              </w:rPr>
            </w:pPr>
            <w:r w:rsidRPr="00FD0425">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73372F">
            <w:pPr>
              <w:pStyle w:val="TAL"/>
              <w:keepNext w:val="0"/>
              <w:keepLines w:val="0"/>
              <w:widowControl w:val="0"/>
              <w:rPr>
                <w:lang w:eastAsia="ja-JP"/>
              </w:rPr>
            </w:pPr>
            <w:r w:rsidRPr="00FD0425">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73372F">
            <w:pPr>
              <w:pStyle w:val="TAL"/>
              <w:keepNext w:val="0"/>
              <w:keepLines w:val="0"/>
              <w:widowControl w:val="0"/>
              <w:rPr>
                <w:lang w:eastAsia="ja-JP"/>
              </w:rPr>
            </w:pPr>
            <w:r w:rsidRPr="00FD0425">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73372F">
            <w:pPr>
              <w:pStyle w:val="TAC"/>
              <w:keepNext w:val="0"/>
              <w:keepLines w:val="0"/>
              <w:widowControl w:val="0"/>
              <w:rPr>
                <w:lang w:eastAsia="ja-JP"/>
              </w:rPr>
            </w:pPr>
          </w:p>
        </w:tc>
      </w:tr>
      <w:tr w:rsidR="002C6443" w:rsidRPr="00FD0425" w14:paraId="3B077172" w14:textId="77777777" w:rsidTr="0073372F">
        <w:tc>
          <w:tcPr>
            <w:tcW w:w="2160"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73372F">
            <w:pPr>
              <w:pStyle w:val="TAL"/>
              <w:keepNext w:val="0"/>
              <w:keepLines w:val="0"/>
              <w:widowControl w:val="0"/>
              <w:rPr>
                <w:lang w:eastAsia="ja-JP"/>
              </w:rPr>
            </w:pPr>
            <w:r w:rsidRPr="00FD0425">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73372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73372F">
            <w:pPr>
              <w:pStyle w:val="TAL"/>
              <w:keepNext w:val="0"/>
              <w:keepLines w:val="0"/>
              <w:widowControl w:val="0"/>
              <w:rPr>
                <w:lang w:eastAsia="ja-JP"/>
              </w:rPr>
            </w:pPr>
            <w:r w:rsidRPr="00FD0425">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73372F">
            <w:pPr>
              <w:pStyle w:val="TAC"/>
              <w:keepNext w:val="0"/>
              <w:keepLines w:val="0"/>
              <w:widowControl w:val="0"/>
              <w:rPr>
                <w:lang w:eastAsia="ja-JP"/>
              </w:rPr>
            </w:pPr>
          </w:p>
        </w:tc>
      </w:tr>
      <w:tr w:rsidR="002C6443" w:rsidRPr="00FD0425" w14:paraId="26DBBFC3" w14:textId="77777777" w:rsidTr="0073372F">
        <w:tc>
          <w:tcPr>
            <w:tcW w:w="2160"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73372F">
            <w:pPr>
              <w:pStyle w:val="TAL"/>
              <w:keepNext w:val="0"/>
              <w:keepLines w:val="0"/>
              <w:widowControl w:val="0"/>
              <w:rPr>
                <w:b/>
                <w:lang w:eastAsia="ja-JP"/>
              </w:rPr>
            </w:pPr>
            <w:r w:rsidRPr="00FD0425">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73372F">
            <w:pPr>
              <w:pStyle w:val="TAL"/>
              <w:keepNext w:val="0"/>
              <w:keepLines w:val="0"/>
              <w:widowControl w:val="0"/>
              <w:rPr>
                <w:i/>
                <w:lang w:eastAsia="ja-JP"/>
              </w:rPr>
            </w:pPr>
            <w:r w:rsidRPr="00FD0425">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73372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73372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73372F">
            <w:pPr>
              <w:pStyle w:val="TAC"/>
              <w:keepNext w:val="0"/>
              <w:keepLines w:val="0"/>
              <w:widowControl w:val="0"/>
              <w:rPr>
                <w:lang w:eastAsia="ja-JP"/>
              </w:rPr>
            </w:pPr>
          </w:p>
        </w:tc>
      </w:tr>
      <w:tr w:rsidR="002C6443" w:rsidRPr="00FD0425" w14:paraId="7A3C9583" w14:textId="77777777" w:rsidTr="0073372F">
        <w:tc>
          <w:tcPr>
            <w:tcW w:w="2160"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73372F">
            <w:pPr>
              <w:pStyle w:val="TAL"/>
              <w:keepNext w:val="0"/>
              <w:keepLines w:val="0"/>
              <w:widowControl w:val="0"/>
              <w:ind w:left="113"/>
              <w:rPr>
                <w:lang w:eastAsia="ja-JP"/>
              </w:rPr>
            </w:pPr>
            <w:r w:rsidRPr="00FD0425">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73372F">
            <w:pPr>
              <w:pStyle w:val="TAL"/>
              <w:keepNext w:val="0"/>
              <w:keepLines w:val="0"/>
              <w:widowControl w:val="0"/>
              <w:rPr>
                <w:lang w:eastAsia="ja-JP"/>
              </w:rPr>
            </w:pPr>
            <w:r w:rsidRPr="00FD0425">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73372F">
            <w:pPr>
              <w:pStyle w:val="TAC"/>
              <w:keepNext w:val="0"/>
              <w:keepLines w:val="0"/>
              <w:widowControl w:val="0"/>
              <w:rPr>
                <w:lang w:eastAsia="ja-JP"/>
              </w:rPr>
            </w:pPr>
          </w:p>
        </w:tc>
      </w:tr>
      <w:tr w:rsidR="002C6443" w:rsidRPr="00FD0425" w14:paraId="18CC16E6" w14:textId="77777777" w:rsidTr="0073372F">
        <w:tc>
          <w:tcPr>
            <w:tcW w:w="2160"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73372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73372F">
            <w:pPr>
              <w:pStyle w:val="TAC"/>
              <w:keepNext w:val="0"/>
              <w:keepLines w:val="0"/>
              <w:widowControl w:val="0"/>
              <w:rPr>
                <w:lang w:eastAsia="ja-JP"/>
              </w:rPr>
            </w:pPr>
          </w:p>
        </w:tc>
      </w:tr>
      <w:tr w:rsidR="002C6443" w:rsidRPr="00FD0425" w14:paraId="3487E624" w14:textId="77777777" w:rsidTr="0073372F">
        <w:tc>
          <w:tcPr>
            <w:tcW w:w="2160"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73372F">
            <w:pPr>
              <w:pStyle w:val="TAL"/>
              <w:keepNext w:val="0"/>
              <w:keepLines w:val="0"/>
              <w:widowControl w:val="0"/>
              <w:ind w:left="113"/>
              <w:rPr>
                <w:i/>
                <w:iCs/>
                <w:lang w:eastAsia="ja-JP"/>
              </w:rPr>
            </w:pPr>
            <w:r w:rsidRPr="00FD0425">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73372F">
            <w:pPr>
              <w:pStyle w:val="TAC"/>
              <w:keepNext w:val="0"/>
              <w:keepLines w:val="0"/>
              <w:widowControl w:val="0"/>
              <w:rPr>
                <w:lang w:eastAsia="ja-JP"/>
              </w:rPr>
            </w:pPr>
          </w:p>
        </w:tc>
      </w:tr>
      <w:tr w:rsidR="002C6443" w:rsidRPr="00FD0425" w14:paraId="391AB873" w14:textId="77777777" w:rsidTr="0073372F">
        <w:tc>
          <w:tcPr>
            <w:tcW w:w="2160"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73372F">
            <w:pPr>
              <w:pStyle w:val="TAL"/>
              <w:keepNext w:val="0"/>
              <w:keepLines w:val="0"/>
              <w:widowControl w:val="0"/>
              <w:ind w:left="227"/>
              <w:rPr>
                <w:b/>
                <w:lang w:eastAsia="ja-JP"/>
              </w:rPr>
            </w:pPr>
            <w:r w:rsidRPr="00FD0425">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73372F">
            <w:pPr>
              <w:pStyle w:val="TAC"/>
              <w:keepNext w:val="0"/>
              <w:keepLines w:val="0"/>
              <w:widowControl w:val="0"/>
              <w:rPr>
                <w:lang w:eastAsia="ja-JP"/>
              </w:rPr>
            </w:pPr>
          </w:p>
        </w:tc>
      </w:tr>
      <w:tr w:rsidR="002C6443" w:rsidRPr="00FD0425" w14:paraId="7B14DF70" w14:textId="77777777" w:rsidTr="0073372F">
        <w:tc>
          <w:tcPr>
            <w:tcW w:w="2160"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73372F">
            <w:pPr>
              <w:pStyle w:val="TAL"/>
              <w:keepNext w:val="0"/>
              <w:keepLines w:val="0"/>
              <w:widowControl w:val="0"/>
              <w:ind w:left="340"/>
              <w:rPr>
                <w:lang w:eastAsia="ja-JP"/>
              </w:rPr>
            </w:pPr>
            <w:r w:rsidRPr="00FD0425">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73372F">
            <w:pPr>
              <w:pStyle w:val="TAL"/>
              <w:keepNext w:val="0"/>
              <w:keepLines w:val="0"/>
              <w:widowControl w:val="0"/>
              <w:rPr>
                <w:lang w:eastAsia="ja-JP"/>
              </w:rPr>
            </w:pPr>
            <w:bookmarkStart w:id="5469" w:name="OLE_LINK180"/>
            <w:r w:rsidRPr="00FD0425">
              <w:rPr>
                <w:lang w:eastAsia="ja-JP"/>
              </w:rPr>
              <w:t xml:space="preserve">E-UTRA </w:t>
            </w:r>
            <w:bookmarkEnd w:id="5469"/>
            <w:r w:rsidRPr="00FD0425">
              <w:rPr>
                <w:lang w:eastAsia="ja-JP"/>
              </w:rPr>
              <w:t>ARFCN</w:t>
            </w:r>
          </w:p>
          <w:p w14:paraId="25BF8534" w14:textId="77777777" w:rsidR="002C6443" w:rsidRPr="00FD0425" w:rsidRDefault="002C6443" w:rsidP="0073372F">
            <w:pPr>
              <w:pStyle w:val="TAL"/>
              <w:keepNext w:val="0"/>
              <w:keepLines w:val="0"/>
              <w:widowControl w:val="0"/>
              <w:rPr>
                <w:lang w:eastAsia="ja-JP"/>
              </w:rPr>
            </w:pPr>
            <w:bookmarkStart w:id="5470" w:name="OLE_LINK172"/>
            <w:r w:rsidRPr="00FD0425">
              <w:rPr>
                <w:lang w:eastAsia="ja-JP"/>
              </w:rPr>
              <w:t>9.2.2</w:t>
            </w:r>
            <w:bookmarkEnd w:id="5470"/>
            <w:r w:rsidRPr="00FD0425">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73372F">
            <w:pPr>
              <w:pStyle w:val="TAC"/>
              <w:keepNext w:val="0"/>
              <w:keepLines w:val="0"/>
              <w:widowControl w:val="0"/>
              <w:rPr>
                <w:lang w:eastAsia="ja-JP"/>
              </w:rPr>
            </w:pPr>
          </w:p>
        </w:tc>
      </w:tr>
      <w:tr w:rsidR="002C6443" w:rsidRPr="00FD0425" w14:paraId="13164E6A" w14:textId="77777777" w:rsidTr="0073372F">
        <w:tc>
          <w:tcPr>
            <w:tcW w:w="2160"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73372F">
            <w:pPr>
              <w:pStyle w:val="TAL"/>
              <w:keepNext w:val="0"/>
              <w:keepLines w:val="0"/>
              <w:widowControl w:val="0"/>
              <w:ind w:left="340"/>
              <w:rPr>
                <w:lang w:eastAsia="ja-JP"/>
              </w:rPr>
            </w:pPr>
            <w:r w:rsidRPr="00FD0425">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73372F">
            <w:pPr>
              <w:pStyle w:val="TAL"/>
              <w:keepNext w:val="0"/>
              <w:keepLines w:val="0"/>
              <w:widowControl w:val="0"/>
              <w:rPr>
                <w:lang w:eastAsia="ja-JP"/>
              </w:rPr>
            </w:pPr>
            <w:bookmarkStart w:id="5471" w:name="OLE_LINK206"/>
            <w:r w:rsidRPr="00FD0425">
              <w:rPr>
                <w:lang w:eastAsia="ja-JP"/>
              </w:rPr>
              <w:t>E-UTRA ARFCN</w:t>
            </w:r>
          </w:p>
          <w:p w14:paraId="77A23A14" w14:textId="77777777" w:rsidR="002C6443" w:rsidRPr="00FD0425" w:rsidRDefault="002C6443" w:rsidP="0073372F">
            <w:pPr>
              <w:pStyle w:val="TAL"/>
              <w:keepNext w:val="0"/>
              <w:keepLines w:val="0"/>
              <w:widowControl w:val="0"/>
              <w:rPr>
                <w:lang w:eastAsia="ja-JP"/>
              </w:rPr>
            </w:pPr>
            <w:r w:rsidRPr="00FD0425">
              <w:rPr>
                <w:lang w:eastAsia="ja-JP"/>
              </w:rPr>
              <w:t>9.2.2.21</w:t>
            </w:r>
            <w:bookmarkEnd w:id="5471"/>
          </w:p>
        </w:tc>
        <w:tc>
          <w:tcPr>
            <w:tcW w:w="1728"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73372F">
            <w:pPr>
              <w:pStyle w:val="TAC"/>
              <w:keepNext w:val="0"/>
              <w:keepLines w:val="0"/>
              <w:widowControl w:val="0"/>
              <w:rPr>
                <w:lang w:eastAsia="ja-JP"/>
              </w:rPr>
            </w:pPr>
          </w:p>
        </w:tc>
      </w:tr>
      <w:tr w:rsidR="002C6443" w:rsidRPr="00FD0425" w14:paraId="71AD00D8" w14:textId="77777777" w:rsidTr="0073372F">
        <w:tc>
          <w:tcPr>
            <w:tcW w:w="2160"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73372F">
            <w:pPr>
              <w:pStyle w:val="TAL"/>
              <w:keepNext w:val="0"/>
              <w:keepLines w:val="0"/>
              <w:widowControl w:val="0"/>
              <w:ind w:left="340"/>
              <w:rPr>
                <w:lang w:eastAsia="ja-JP"/>
              </w:rPr>
            </w:pPr>
            <w:r w:rsidRPr="00FD0425">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73372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73372F">
            <w:pPr>
              <w:pStyle w:val="TAC"/>
              <w:keepNext w:val="0"/>
              <w:keepLines w:val="0"/>
              <w:widowControl w:val="0"/>
              <w:rPr>
                <w:lang w:eastAsia="ja-JP"/>
              </w:rPr>
            </w:pPr>
          </w:p>
        </w:tc>
      </w:tr>
      <w:tr w:rsidR="002C6443" w:rsidRPr="00FD0425" w14:paraId="68A92B25" w14:textId="77777777" w:rsidTr="0073372F">
        <w:tc>
          <w:tcPr>
            <w:tcW w:w="2160"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73372F">
            <w:pPr>
              <w:pStyle w:val="TAL"/>
              <w:keepNext w:val="0"/>
              <w:keepLines w:val="0"/>
              <w:widowControl w:val="0"/>
              <w:ind w:left="340"/>
              <w:rPr>
                <w:lang w:eastAsia="ja-JP"/>
              </w:rPr>
            </w:pPr>
            <w:r w:rsidRPr="00FD0425">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73372F">
            <w:pPr>
              <w:pStyle w:val="TAC"/>
              <w:keepNext w:val="0"/>
              <w:keepLines w:val="0"/>
              <w:widowControl w:val="0"/>
              <w:rPr>
                <w:lang w:eastAsia="ja-JP"/>
              </w:rPr>
            </w:pPr>
          </w:p>
        </w:tc>
      </w:tr>
      <w:tr w:rsidR="001B0E8D" w:rsidRPr="00FD0425" w14:paraId="5F0B6DD2" w14:textId="77777777" w:rsidTr="0073372F">
        <w:tc>
          <w:tcPr>
            <w:tcW w:w="2160"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73372F">
        <w:tc>
          <w:tcPr>
            <w:tcW w:w="2160"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5DCDEE1F"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73372F">
        <w:tc>
          <w:tcPr>
            <w:tcW w:w="2160"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73372F">
            <w:pPr>
              <w:pStyle w:val="TAL"/>
              <w:keepNext w:val="0"/>
              <w:keepLines w:val="0"/>
              <w:widowControl w:val="0"/>
              <w:ind w:left="113"/>
              <w:rPr>
                <w:lang w:eastAsia="ja-JP"/>
              </w:rPr>
            </w:pPr>
            <w:r w:rsidRPr="00FD0425">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73372F">
            <w:pPr>
              <w:pStyle w:val="TAC"/>
              <w:keepNext w:val="0"/>
              <w:keepLines w:val="0"/>
              <w:widowControl w:val="0"/>
              <w:rPr>
                <w:lang w:eastAsia="ja-JP"/>
              </w:rPr>
            </w:pPr>
          </w:p>
        </w:tc>
      </w:tr>
      <w:tr w:rsidR="001B0E8D" w:rsidRPr="00FD0425" w14:paraId="336DE7C1" w14:textId="77777777" w:rsidTr="0073372F">
        <w:tc>
          <w:tcPr>
            <w:tcW w:w="2160"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73372F">
            <w:pPr>
              <w:pStyle w:val="TAL"/>
              <w:keepNext w:val="0"/>
              <w:keepLines w:val="0"/>
              <w:widowControl w:val="0"/>
              <w:ind w:left="227"/>
              <w:rPr>
                <w:b/>
                <w:lang w:eastAsia="ja-JP"/>
              </w:rPr>
            </w:pPr>
            <w:r w:rsidRPr="00FD0425">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73372F">
            <w:pPr>
              <w:pStyle w:val="TAC"/>
              <w:keepNext w:val="0"/>
              <w:keepLines w:val="0"/>
              <w:widowControl w:val="0"/>
              <w:rPr>
                <w:lang w:eastAsia="ja-JP"/>
              </w:rPr>
            </w:pPr>
          </w:p>
        </w:tc>
      </w:tr>
      <w:tr w:rsidR="001B0E8D" w:rsidRPr="00FD0425" w14:paraId="3DEB9D28" w14:textId="77777777" w:rsidTr="0073372F">
        <w:tc>
          <w:tcPr>
            <w:tcW w:w="2160"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73372F">
            <w:pPr>
              <w:pStyle w:val="TAL"/>
              <w:keepNext w:val="0"/>
              <w:keepLines w:val="0"/>
              <w:widowControl w:val="0"/>
              <w:ind w:left="340"/>
              <w:rPr>
                <w:i/>
                <w:iCs/>
                <w:lang w:eastAsia="ja-JP"/>
              </w:rPr>
            </w:pPr>
            <w:r w:rsidRPr="00FD0425">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73372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73372F">
            <w:pPr>
              <w:pStyle w:val="TAL"/>
              <w:keepNext w:val="0"/>
              <w:keepLines w:val="0"/>
              <w:widowControl w:val="0"/>
              <w:rPr>
                <w:lang w:eastAsia="ja-JP"/>
              </w:rPr>
            </w:pPr>
            <w:r w:rsidRPr="00FD0425">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73372F">
            <w:pPr>
              <w:pStyle w:val="TAC"/>
              <w:keepNext w:val="0"/>
              <w:keepLines w:val="0"/>
              <w:widowControl w:val="0"/>
              <w:rPr>
                <w:lang w:eastAsia="ja-JP"/>
              </w:rPr>
            </w:pPr>
          </w:p>
        </w:tc>
      </w:tr>
      <w:tr w:rsidR="001B0E8D" w:rsidRPr="00FD0425" w14:paraId="03F3DD0C" w14:textId="77777777" w:rsidTr="0073372F">
        <w:tc>
          <w:tcPr>
            <w:tcW w:w="2160"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73372F">
            <w:pPr>
              <w:pStyle w:val="TAL"/>
              <w:keepNext w:val="0"/>
              <w:keepLines w:val="0"/>
              <w:widowControl w:val="0"/>
              <w:ind w:left="340"/>
              <w:rPr>
                <w:lang w:eastAsia="ja-JP"/>
              </w:rPr>
            </w:pPr>
            <w:r w:rsidRPr="00FD0425">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73372F">
            <w:pPr>
              <w:pStyle w:val="TAC"/>
              <w:keepNext w:val="0"/>
              <w:keepLines w:val="0"/>
              <w:widowControl w:val="0"/>
              <w:rPr>
                <w:lang w:eastAsia="ja-JP"/>
              </w:rPr>
            </w:pPr>
          </w:p>
        </w:tc>
      </w:tr>
      <w:tr w:rsidR="001B0E8D" w:rsidRPr="00FD0425" w14:paraId="63FC51D2" w14:textId="77777777" w:rsidTr="0073372F">
        <w:tc>
          <w:tcPr>
            <w:tcW w:w="2160"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73372F">
            <w:pPr>
              <w:pStyle w:val="TAL"/>
              <w:keepNext w:val="0"/>
              <w:keepLines w:val="0"/>
              <w:widowControl w:val="0"/>
              <w:ind w:left="340"/>
              <w:rPr>
                <w:lang w:eastAsia="ja-JP"/>
              </w:rPr>
            </w:pPr>
            <w:r w:rsidRPr="00FD0425">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73372F">
            <w:pPr>
              <w:pStyle w:val="TAL"/>
              <w:keepNext w:val="0"/>
              <w:keepLines w:val="0"/>
              <w:widowControl w:val="0"/>
              <w:rPr>
                <w:lang w:val="fr-FR" w:eastAsia="ja-JP"/>
              </w:rPr>
            </w:pPr>
            <w:r w:rsidRPr="006B55F2">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73372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73372F">
            <w:pPr>
              <w:pStyle w:val="TAC"/>
              <w:keepNext w:val="0"/>
              <w:keepLines w:val="0"/>
              <w:widowControl w:val="0"/>
              <w:rPr>
                <w:lang w:eastAsia="ja-JP"/>
              </w:rPr>
            </w:pPr>
          </w:p>
        </w:tc>
      </w:tr>
      <w:tr w:rsidR="001B0E8D" w:rsidRPr="00FD0425" w14:paraId="710F3045" w14:textId="77777777" w:rsidTr="0073372F">
        <w:tc>
          <w:tcPr>
            <w:tcW w:w="2160"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73372F">
            <w:pPr>
              <w:pStyle w:val="TAL"/>
              <w:keepNext w:val="0"/>
              <w:keepLines w:val="0"/>
              <w:widowControl w:val="0"/>
              <w:ind w:left="340"/>
              <w:rPr>
                <w:b/>
                <w:lang w:eastAsia="zh-CN"/>
              </w:rPr>
            </w:pPr>
            <w:r w:rsidRPr="00FD0425">
              <w:rPr>
                <w:b/>
                <w:lang w:eastAsia="zh-CN"/>
              </w:rPr>
              <w:t>&gt;&gt;&gt;</w:t>
            </w:r>
            <w:bookmarkStart w:id="5472" w:name="OLE_LINK165"/>
            <w:r w:rsidRPr="00FD0425">
              <w:rPr>
                <w:b/>
                <w:lang w:eastAsia="zh-CN"/>
              </w:rPr>
              <w:t xml:space="preserve">Special </w:t>
            </w:r>
            <w:r w:rsidRPr="00FD0425">
              <w:rPr>
                <w:b/>
                <w:lang w:eastAsia="ja-JP"/>
              </w:rPr>
              <w:t>Subframe</w:t>
            </w:r>
            <w:r w:rsidRPr="00FD0425">
              <w:rPr>
                <w:b/>
                <w:lang w:eastAsia="zh-CN"/>
              </w:rPr>
              <w:t xml:space="preserve"> Info</w:t>
            </w:r>
            <w:bookmarkEnd w:id="5472"/>
          </w:p>
        </w:tc>
        <w:tc>
          <w:tcPr>
            <w:tcW w:w="1080"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73372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73372F">
            <w:pPr>
              <w:pStyle w:val="TAC"/>
              <w:keepNext w:val="0"/>
              <w:keepLines w:val="0"/>
              <w:widowControl w:val="0"/>
              <w:rPr>
                <w:lang w:eastAsia="zh-CN"/>
              </w:rPr>
            </w:pPr>
          </w:p>
        </w:tc>
      </w:tr>
      <w:tr w:rsidR="001B0E8D" w:rsidRPr="00FD0425" w14:paraId="6AAE6916" w14:textId="77777777" w:rsidTr="0073372F">
        <w:tc>
          <w:tcPr>
            <w:tcW w:w="2160"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73372F">
            <w:pPr>
              <w:pStyle w:val="TAL"/>
              <w:keepNext w:val="0"/>
              <w:keepLines w:val="0"/>
              <w:widowControl w:val="0"/>
              <w:ind w:left="454"/>
            </w:pPr>
            <w:r w:rsidRPr="00FD0425">
              <w:rPr>
                <w:lang w:eastAsia="zh-CN"/>
              </w:rPr>
              <w:t xml:space="preserve">&gt;&gt;&gt;&gt;Special </w:t>
            </w:r>
            <w:r w:rsidRPr="00FD0425">
              <w:t>Subframe Patterns</w:t>
            </w:r>
          </w:p>
        </w:tc>
        <w:tc>
          <w:tcPr>
            <w:tcW w:w="1080"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73372F">
            <w:pPr>
              <w:pStyle w:val="TAL"/>
              <w:keepNext w:val="0"/>
              <w:keepLines w:val="0"/>
              <w:widowControl w:val="0"/>
              <w:rPr>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73372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73372F">
            <w:pPr>
              <w:pStyle w:val="TAC"/>
              <w:keepNext w:val="0"/>
              <w:keepLines w:val="0"/>
              <w:widowControl w:val="0"/>
              <w:rPr>
                <w:lang w:eastAsia="zh-CN"/>
              </w:rPr>
            </w:pPr>
          </w:p>
        </w:tc>
      </w:tr>
      <w:tr w:rsidR="001B0E8D" w:rsidRPr="00FD0425" w14:paraId="721C6033" w14:textId="77777777" w:rsidTr="0073372F">
        <w:tc>
          <w:tcPr>
            <w:tcW w:w="2160"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73372F">
            <w:pPr>
              <w:pStyle w:val="TAC"/>
              <w:keepNext w:val="0"/>
              <w:keepLines w:val="0"/>
              <w:widowControl w:val="0"/>
              <w:rPr>
                <w:lang w:eastAsia="zh-CN"/>
              </w:rPr>
            </w:pPr>
          </w:p>
        </w:tc>
      </w:tr>
      <w:tr w:rsidR="001B0E8D" w:rsidRPr="00FD0425" w14:paraId="352AF904" w14:textId="77777777" w:rsidTr="0073372F">
        <w:tc>
          <w:tcPr>
            <w:tcW w:w="2160"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73372F">
            <w:pPr>
              <w:pStyle w:val="TAC"/>
              <w:keepNext w:val="0"/>
              <w:keepLines w:val="0"/>
              <w:widowControl w:val="0"/>
              <w:rPr>
                <w:lang w:eastAsia="zh-CN"/>
              </w:rPr>
            </w:pPr>
          </w:p>
        </w:tc>
      </w:tr>
      <w:tr w:rsidR="001B0E8D" w:rsidRPr="00FD0425" w14:paraId="75601F5C" w14:textId="77777777" w:rsidTr="0073372F">
        <w:tc>
          <w:tcPr>
            <w:tcW w:w="2160"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73372F">
            <w:pPr>
              <w:pStyle w:val="TAL"/>
              <w:keepNext w:val="0"/>
              <w:keepLines w:val="0"/>
              <w:widowControl w:val="0"/>
              <w:rPr>
                <w:lang w:eastAsia="zh-CN"/>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73372F">
            <w:pPr>
              <w:pStyle w:val="TAL"/>
              <w:keepNext w:val="0"/>
              <w:keepLines w:val="0"/>
              <w:widowControl w:val="0"/>
              <w:rPr>
                <w:lang w:eastAsia="ja-JP"/>
              </w:rPr>
            </w:pPr>
            <w:bookmarkStart w:id="5473" w:name="_Hlk44413498"/>
            <w:r w:rsidRPr="00AA5DA2">
              <w:rPr>
                <w:bCs/>
              </w:rPr>
              <w:t>9.2.</w:t>
            </w:r>
            <w:r>
              <w:rPr>
                <w:bCs/>
              </w:rPr>
              <w:t>2.</w:t>
            </w:r>
            <w:bookmarkEnd w:id="5473"/>
            <w:r>
              <w:rPr>
                <w:bCs/>
              </w:rPr>
              <w:t>47</w:t>
            </w:r>
          </w:p>
        </w:tc>
        <w:tc>
          <w:tcPr>
            <w:tcW w:w="1728"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73372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73372F">
        <w:tc>
          <w:tcPr>
            <w:tcW w:w="2160"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73372F">
            <w:pPr>
              <w:pStyle w:val="TAL"/>
              <w:keepNext w:val="0"/>
              <w:keepLines w:val="0"/>
              <w:widowControl w:val="0"/>
              <w:ind w:left="340"/>
              <w:rPr>
                <w:lang w:eastAsia="ja-JP"/>
              </w:rPr>
            </w:pPr>
            <w:r>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73372F">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73372F">
            <w:pPr>
              <w:pStyle w:val="TAL"/>
              <w:keepNext w:val="0"/>
              <w:keepLines w:val="0"/>
              <w:widowControl w:val="0"/>
              <w:rPr>
                <w:lang w:eastAsia="ja-JP"/>
              </w:rPr>
            </w:pPr>
            <w:bookmarkStart w:id="5474" w:name="_Hlk44413504"/>
            <w:r>
              <w:rPr>
                <w:lang w:eastAsia="ja-JP"/>
              </w:rPr>
              <w:t>9.2.2.</w:t>
            </w:r>
            <w:bookmarkEnd w:id="5474"/>
            <w:r>
              <w:rPr>
                <w:lang w:eastAsia="ja-JP"/>
              </w:rPr>
              <w:t>48</w:t>
            </w:r>
          </w:p>
        </w:tc>
        <w:tc>
          <w:tcPr>
            <w:tcW w:w="1728"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73372F">
            <w:pPr>
              <w:pStyle w:val="TAL"/>
              <w:keepNext w:val="0"/>
              <w:keepLines w:val="0"/>
              <w:widowControl w:val="0"/>
              <w:rPr>
                <w:lang w:eastAsia="zh-CN"/>
              </w:rPr>
            </w:pPr>
            <w:r>
              <w:t xml:space="preserve">Corresponds to the </w:t>
            </w:r>
            <w:r w:rsidRPr="00D0452D">
              <w:t>TDD-UL-DL-AlignmentOffset-NB</w:t>
            </w:r>
            <w:r>
              <w:t xml:space="preserve"> in TS 36.331 [14].</w:t>
            </w:r>
          </w:p>
        </w:tc>
        <w:tc>
          <w:tcPr>
            <w:tcW w:w="1080"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73372F">
        <w:tc>
          <w:tcPr>
            <w:tcW w:w="2160"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73372F">
            <w:pPr>
              <w:pStyle w:val="TAL"/>
              <w:keepNext w:val="0"/>
              <w:keepLines w:val="0"/>
              <w:widowControl w:val="0"/>
              <w:rPr>
                <w:lang w:eastAsia="zh-CN"/>
              </w:rPr>
            </w:pPr>
            <w:r w:rsidRPr="00FD0425">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73372F">
            <w:pPr>
              <w:pStyle w:val="TAL"/>
              <w:keepNext w:val="0"/>
              <w:keepLines w:val="0"/>
              <w:widowControl w:val="0"/>
              <w:rPr>
                <w:lang w:eastAsia="zh-CN"/>
              </w:rPr>
            </w:pPr>
            <w:bookmarkStart w:id="5475" w:name="OLE_LINK181"/>
            <w:r w:rsidRPr="00FD0425">
              <w:rPr>
                <w:lang w:eastAsia="zh-CN"/>
              </w:rPr>
              <w:t>9.2.</w:t>
            </w:r>
            <w:bookmarkEnd w:id="5475"/>
            <w:r w:rsidRPr="00FD0425">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73372F">
            <w:pPr>
              <w:pStyle w:val="TAC"/>
              <w:keepNext w:val="0"/>
              <w:keepLines w:val="0"/>
              <w:widowControl w:val="0"/>
              <w:rPr>
                <w:lang w:eastAsia="zh-CN"/>
              </w:rPr>
            </w:pPr>
          </w:p>
        </w:tc>
      </w:tr>
      <w:tr w:rsidR="001B0E8D" w:rsidRPr="00FD0425" w14:paraId="10BF881A" w14:textId="77777777" w:rsidTr="0073372F">
        <w:tc>
          <w:tcPr>
            <w:tcW w:w="2160"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73372F">
            <w:pPr>
              <w:pStyle w:val="TAL"/>
              <w:keepNext w:val="0"/>
              <w:keepLines w:val="0"/>
              <w:widowControl w:val="0"/>
              <w:rPr>
                <w:lang w:eastAsia="zh-CN"/>
              </w:rPr>
            </w:pPr>
            <w:r w:rsidRPr="00FD0425">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73372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73372F">
            <w:pPr>
              <w:pStyle w:val="TAL"/>
              <w:keepNext w:val="0"/>
              <w:keepLines w:val="0"/>
              <w:widowControl w:val="0"/>
              <w:rPr>
                <w:lang w:eastAsia="ja-JP"/>
              </w:rPr>
            </w:pPr>
            <w:r w:rsidRPr="00FD0425">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73372F">
            <w:pPr>
              <w:pStyle w:val="TAC"/>
              <w:keepNext w:val="0"/>
              <w:keepLines w:val="0"/>
              <w:widowControl w:val="0"/>
              <w:rPr>
                <w:lang w:eastAsia="zh-CN"/>
              </w:rPr>
            </w:pPr>
          </w:p>
        </w:tc>
      </w:tr>
      <w:tr w:rsidR="001B0E8D" w:rsidRPr="00FD0425" w14:paraId="0B84F07F" w14:textId="77777777" w:rsidTr="0073372F">
        <w:tc>
          <w:tcPr>
            <w:tcW w:w="2160"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73372F">
            <w:pPr>
              <w:pStyle w:val="TAL"/>
              <w:keepNext w:val="0"/>
              <w:keepLines w:val="0"/>
              <w:widowControl w:val="0"/>
              <w:rPr>
                <w:b/>
                <w:lang w:eastAsia="zh-CN"/>
              </w:rPr>
            </w:pPr>
            <w:r w:rsidRPr="00FD0425">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73372F">
            <w:pPr>
              <w:pStyle w:val="TAL"/>
              <w:keepNext w:val="0"/>
              <w:keepLines w:val="0"/>
              <w:widowControl w:val="0"/>
              <w:rPr>
                <w:lang w:eastAsia="zh-CN"/>
              </w:rPr>
            </w:pPr>
            <w:r w:rsidRPr="00FD0425">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73372F">
            <w:pPr>
              <w:pStyle w:val="TAL"/>
              <w:keepNext w:val="0"/>
              <w:keepLines w:val="0"/>
              <w:widowControl w:val="0"/>
              <w:rPr>
                <w:lang w:eastAsia="zh-CN"/>
              </w:rPr>
            </w:pPr>
            <w:r w:rsidRPr="00FD0425">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73372F">
            <w:pPr>
              <w:pStyle w:val="TAC"/>
              <w:keepNext w:val="0"/>
              <w:keepLines w:val="0"/>
              <w:widowControl w:val="0"/>
              <w:rPr>
                <w:lang w:eastAsia="ja-JP"/>
              </w:rPr>
            </w:pPr>
          </w:p>
        </w:tc>
      </w:tr>
      <w:tr w:rsidR="001B0E8D" w:rsidRPr="00FD0425" w14:paraId="1A712C29" w14:textId="77777777" w:rsidTr="0073372F">
        <w:tc>
          <w:tcPr>
            <w:tcW w:w="2160"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73372F">
            <w:pPr>
              <w:pStyle w:val="TAL"/>
              <w:keepNext w:val="0"/>
              <w:keepLines w:val="0"/>
              <w:widowControl w:val="0"/>
              <w:rPr>
                <w:lang w:eastAsia="ja-JP"/>
              </w:rPr>
            </w:pPr>
            <w:r w:rsidRPr="00FD0425">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73372F">
            <w:pPr>
              <w:pStyle w:val="TAC"/>
              <w:keepNext w:val="0"/>
              <w:keepLines w:val="0"/>
              <w:widowControl w:val="0"/>
              <w:rPr>
                <w:lang w:eastAsia="zh-CN"/>
              </w:rPr>
            </w:pPr>
          </w:p>
        </w:tc>
      </w:tr>
      <w:tr w:rsidR="001B0E8D" w:rsidRPr="00FD0425" w14:paraId="306866A3" w14:textId="77777777" w:rsidTr="0073372F">
        <w:tc>
          <w:tcPr>
            <w:tcW w:w="2160"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73372F">
            <w:pPr>
              <w:pStyle w:val="TAL"/>
              <w:keepNext w:val="0"/>
              <w:keepLines w:val="0"/>
              <w:widowControl w:val="0"/>
              <w:rPr>
                <w:lang w:eastAsia="ja-JP"/>
              </w:rPr>
            </w:pPr>
            <w:r w:rsidRPr="00FD0425">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73372F">
            <w:pPr>
              <w:pStyle w:val="TAC"/>
              <w:keepNext w:val="0"/>
              <w:keepLines w:val="0"/>
              <w:widowControl w:val="0"/>
              <w:rPr>
                <w:lang w:eastAsia="zh-CN"/>
              </w:rPr>
            </w:pPr>
          </w:p>
        </w:tc>
      </w:tr>
      <w:tr w:rsidR="001B0E8D" w:rsidRPr="00FD0425" w14:paraId="62ECEA40" w14:textId="77777777" w:rsidTr="0073372F">
        <w:tc>
          <w:tcPr>
            <w:tcW w:w="2160"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73372F">
            <w:pPr>
              <w:pStyle w:val="TAL"/>
              <w:keepNext w:val="0"/>
              <w:keepLines w:val="0"/>
              <w:widowControl w:val="0"/>
              <w:ind w:left="113"/>
              <w:rPr>
                <w:lang w:eastAsia="zh-CN"/>
              </w:rPr>
            </w:pPr>
            <w:r w:rsidRPr="00FD0425">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73372F">
            <w:pPr>
              <w:pStyle w:val="TAL"/>
              <w:keepNext w:val="0"/>
              <w:keepLines w:val="0"/>
              <w:widowControl w:val="0"/>
              <w:rPr>
                <w:lang w:eastAsia="ja-JP"/>
              </w:rPr>
            </w:pPr>
            <w:r w:rsidRPr="00FD0425">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73372F">
            <w:pPr>
              <w:pStyle w:val="TAC"/>
              <w:keepNext w:val="0"/>
              <w:keepLines w:val="0"/>
              <w:widowControl w:val="0"/>
              <w:rPr>
                <w:lang w:eastAsia="zh-CN"/>
              </w:rPr>
            </w:pPr>
          </w:p>
        </w:tc>
      </w:tr>
      <w:tr w:rsidR="001B0E8D" w:rsidRPr="00FD0425" w14:paraId="3503A1BC" w14:textId="77777777" w:rsidTr="0073372F">
        <w:tc>
          <w:tcPr>
            <w:tcW w:w="2160"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73372F">
            <w:pPr>
              <w:pStyle w:val="TAL"/>
              <w:keepNext w:val="0"/>
              <w:keepLines w:val="0"/>
              <w:widowControl w:val="0"/>
              <w:rPr>
                <w:lang w:eastAsia="zh-CN"/>
              </w:rPr>
            </w:pPr>
            <w:r w:rsidRPr="00FD0425">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73372F">
            <w:pPr>
              <w:pStyle w:val="TAL"/>
              <w:keepNext w:val="0"/>
              <w:keepLines w:val="0"/>
              <w:widowControl w:val="0"/>
              <w:rPr>
                <w:lang w:eastAsia="zh-CN"/>
              </w:rPr>
            </w:pPr>
            <w:bookmarkStart w:id="5476" w:name="OLE_LINK183"/>
            <w:r w:rsidRPr="00FD0425">
              <w:rPr>
                <w:lang w:eastAsia="zh-CN"/>
              </w:rPr>
              <w:t>9.2.</w:t>
            </w:r>
            <w:bookmarkEnd w:id="5476"/>
            <w:r w:rsidRPr="00FD0425">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73372F">
            <w:pPr>
              <w:pStyle w:val="TAC"/>
              <w:keepNext w:val="0"/>
              <w:keepLines w:val="0"/>
              <w:widowControl w:val="0"/>
              <w:rPr>
                <w:lang w:eastAsia="zh-CN"/>
              </w:rPr>
            </w:pPr>
          </w:p>
        </w:tc>
      </w:tr>
      <w:tr w:rsidR="001B0E8D" w:rsidRPr="00FD0425" w14:paraId="237C3C9C" w14:textId="77777777" w:rsidTr="0073372F">
        <w:tc>
          <w:tcPr>
            <w:tcW w:w="2160"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73372F">
            <w:pPr>
              <w:pStyle w:val="TAL"/>
              <w:keepNext w:val="0"/>
              <w:keepLines w:val="0"/>
              <w:widowControl w:val="0"/>
              <w:rPr>
                <w:lang w:eastAsia="zh-CN"/>
              </w:rPr>
            </w:pPr>
            <w:r w:rsidRPr="00FD0425">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73372F">
            <w:pPr>
              <w:pStyle w:val="TAL"/>
              <w:keepNext w:val="0"/>
              <w:keepLines w:val="0"/>
              <w:widowControl w:val="0"/>
              <w:rPr>
                <w:lang w:eastAsia="zh-CN"/>
              </w:rPr>
            </w:pPr>
            <w:r w:rsidRPr="00FD0425">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73372F">
            <w:pPr>
              <w:pStyle w:val="TAL"/>
              <w:keepNext w:val="0"/>
              <w:keepLines w:val="0"/>
              <w:widowControl w:val="0"/>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73372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73372F">
            <w:pPr>
              <w:pStyle w:val="TAC"/>
              <w:keepNext w:val="0"/>
              <w:keepLines w:val="0"/>
              <w:widowControl w:val="0"/>
              <w:rPr>
                <w:lang w:eastAsia="zh-CN"/>
              </w:rPr>
            </w:pPr>
          </w:p>
        </w:tc>
      </w:tr>
      <w:tr w:rsidR="001B0E8D" w:rsidRPr="00FD0425" w14:paraId="75E0867E" w14:textId="77777777" w:rsidTr="0073372F">
        <w:tc>
          <w:tcPr>
            <w:tcW w:w="2160"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73372F">
            <w:pPr>
              <w:pStyle w:val="TAL"/>
              <w:keepNext w:val="0"/>
              <w:keepLines w:val="0"/>
              <w:widowControl w:val="0"/>
              <w:rPr>
                <w:lang w:eastAsia="zh-CN"/>
              </w:rPr>
            </w:pPr>
            <w:r w:rsidRPr="00FD0425">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73372F">
            <w:pPr>
              <w:pStyle w:val="TAL"/>
              <w:keepNext w:val="0"/>
              <w:keepLines w:val="0"/>
              <w:widowControl w:val="0"/>
              <w:rPr>
                <w:lang w:eastAsia="zh-CN"/>
              </w:rPr>
            </w:pPr>
            <w:r w:rsidRPr="00FD0425">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73372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73372F">
            <w:pPr>
              <w:pStyle w:val="TAC"/>
              <w:keepNext w:val="0"/>
              <w:keepLines w:val="0"/>
              <w:widowControl w:val="0"/>
              <w:rPr>
                <w:lang w:eastAsia="zh-CN"/>
              </w:rPr>
            </w:pPr>
          </w:p>
        </w:tc>
      </w:tr>
      <w:tr w:rsidR="001B0E8D" w:rsidRPr="00FD0425" w14:paraId="49CC9F60" w14:textId="77777777" w:rsidTr="0073372F">
        <w:tc>
          <w:tcPr>
            <w:tcW w:w="2160"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73372F">
            <w:pPr>
              <w:pStyle w:val="TAL"/>
              <w:keepNext w:val="0"/>
              <w:keepLines w:val="0"/>
              <w:widowControl w:val="0"/>
              <w:rPr>
                <w:lang w:eastAsia="zh-CN"/>
              </w:rPr>
            </w:pPr>
            <w:r w:rsidRPr="00FD0425">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73372F">
            <w:pPr>
              <w:pStyle w:val="TAL"/>
              <w:keepNext w:val="0"/>
              <w:keepLines w:val="0"/>
              <w:widowControl w:val="0"/>
              <w:rPr>
                <w:lang w:eastAsia="zh-CN"/>
              </w:rPr>
            </w:pPr>
            <w:r w:rsidRPr="00FD0425">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73372F">
            <w:pPr>
              <w:pStyle w:val="TAL"/>
              <w:keepNext w:val="0"/>
              <w:keepLines w:val="0"/>
              <w:widowControl w:val="0"/>
              <w:rPr>
                <w:lang w:eastAsia="zh-CN"/>
              </w:rPr>
            </w:pPr>
            <w:r w:rsidRPr="00FD0425">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73372F">
            <w:pPr>
              <w:pStyle w:val="TAL"/>
              <w:keepNext w:val="0"/>
              <w:keepLines w:val="0"/>
              <w:widowControl w:val="0"/>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73372F">
            <w:pPr>
              <w:pStyle w:val="TAC"/>
              <w:keepNext w:val="0"/>
              <w:keepLines w:val="0"/>
              <w:widowControl w:val="0"/>
              <w:rPr>
                <w:rFonts w:cs="Arial"/>
                <w:bCs/>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73372F">
            <w:pPr>
              <w:pStyle w:val="TAC"/>
              <w:keepNext w:val="0"/>
              <w:keepLines w:val="0"/>
              <w:widowControl w:val="0"/>
              <w:rPr>
                <w:rFonts w:cs="Arial"/>
                <w:bCs/>
                <w:lang w:eastAsia="zh-CN"/>
              </w:rPr>
            </w:pPr>
          </w:p>
        </w:tc>
      </w:tr>
      <w:tr w:rsidR="001B0E8D" w:rsidRPr="00FD0425" w14:paraId="3133D371" w14:textId="77777777" w:rsidTr="0073372F">
        <w:tc>
          <w:tcPr>
            <w:tcW w:w="2160"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73372F">
            <w:pPr>
              <w:pStyle w:val="TAL"/>
              <w:keepNext w:val="0"/>
              <w:keepLines w:val="0"/>
              <w:widowControl w:val="0"/>
              <w:rPr>
                <w:rFonts w:cs="Arial"/>
                <w:bCs/>
                <w:lang w:eastAsia="ja-JP"/>
              </w:rPr>
            </w:pPr>
            <w:r w:rsidRPr="00FD0425">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73372F">
            <w:pPr>
              <w:pStyle w:val="TAL"/>
              <w:keepNext w:val="0"/>
              <w:keepLines w:val="0"/>
              <w:widowControl w:val="0"/>
              <w:rPr>
                <w:i/>
                <w:lang w:eastAsia="ja-JP"/>
              </w:rPr>
            </w:pPr>
            <w:r w:rsidRPr="00FD0425">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73372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73372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73372F">
        <w:tc>
          <w:tcPr>
            <w:tcW w:w="2160"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73372F">
            <w:pPr>
              <w:pStyle w:val="TAL"/>
              <w:keepNext w:val="0"/>
              <w:keepLines w:val="0"/>
              <w:widowControl w:val="0"/>
              <w:ind w:left="113"/>
              <w:rPr>
                <w:b/>
                <w:lang w:eastAsia="zh-CN"/>
              </w:rPr>
            </w:pPr>
            <w:r w:rsidRPr="00FD0425">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73372F">
            <w:pPr>
              <w:pStyle w:val="TAL"/>
              <w:keepNext w:val="0"/>
              <w:keepLines w:val="0"/>
              <w:widowControl w:val="0"/>
              <w:rPr>
                <w:i/>
                <w:lang w:eastAsia="ja-JP"/>
              </w:rPr>
            </w:pPr>
            <w:r w:rsidRPr="00FD0425">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73372F">
            <w:pPr>
              <w:pStyle w:val="TAC"/>
              <w:keepNext w:val="0"/>
              <w:keepLines w:val="0"/>
              <w:widowControl w:val="0"/>
              <w:rPr>
                <w:rFonts w:cs="Arial"/>
                <w:bCs/>
                <w:lang w:eastAsia="zh-CN"/>
              </w:rPr>
            </w:pPr>
          </w:p>
        </w:tc>
      </w:tr>
      <w:tr w:rsidR="001B0E8D" w:rsidRPr="00FD0425" w14:paraId="4208BF87" w14:textId="77777777" w:rsidTr="0073372F">
        <w:tc>
          <w:tcPr>
            <w:tcW w:w="2160"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73372F">
            <w:pPr>
              <w:pStyle w:val="TAL"/>
              <w:keepNext w:val="0"/>
              <w:keepLines w:val="0"/>
              <w:widowControl w:val="0"/>
              <w:ind w:left="227"/>
              <w:rPr>
                <w:lang w:eastAsia="zh-CN"/>
              </w:rPr>
            </w:pPr>
            <w:r w:rsidRPr="00FD0425">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73372F">
            <w:pPr>
              <w:pStyle w:val="TAL"/>
              <w:keepNext w:val="0"/>
              <w:keepLines w:val="0"/>
              <w:widowControl w:val="0"/>
              <w:rPr>
                <w:rFonts w:cs="Arial"/>
                <w:bCs/>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73372F">
            <w:pPr>
              <w:pStyle w:val="TAC"/>
              <w:keepNext w:val="0"/>
              <w:keepLines w:val="0"/>
              <w:widowControl w:val="0"/>
              <w:rPr>
                <w:rFonts w:cs="Arial"/>
                <w:bCs/>
                <w:lang w:eastAsia="zh-CN"/>
              </w:rPr>
            </w:pPr>
          </w:p>
        </w:tc>
      </w:tr>
      <w:tr w:rsidR="001B0E8D" w:rsidRPr="00FD0425" w14:paraId="3C8A3796" w14:textId="77777777" w:rsidTr="0073372F">
        <w:tc>
          <w:tcPr>
            <w:tcW w:w="2160"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73372F">
            <w:pPr>
              <w:pStyle w:val="TAL"/>
              <w:keepNext w:val="0"/>
              <w:keepLines w:val="0"/>
              <w:widowControl w:val="0"/>
              <w:ind w:left="113"/>
              <w:rPr>
                <w:lang w:eastAsia="zh-CN"/>
              </w:rPr>
            </w:pPr>
            <w:r w:rsidRPr="00FD0425">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73372F">
            <w:pPr>
              <w:pStyle w:val="TAC"/>
              <w:keepNext w:val="0"/>
              <w:keepLines w:val="0"/>
              <w:widowControl w:val="0"/>
              <w:rPr>
                <w:rFonts w:cs="Arial"/>
                <w:bCs/>
                <w:lang w:eastAsia="zh-CN"/>
              </w:rPr>
            </w:pPr>
          </w:p>
        </w:tc>
      </w:tr>
      <w:tr w:rsidR="001B0E8D" w:rsidRPr="00FD0425" w14:paraId="69A1244C" w14:textId="77777777" w:rsidTr="0073372F">
        <w:tc>
          <w:tcPr>
            <w:tcW w:w="2160"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73372F">
            <w:pPr>
              <w:pStyle w:val="TAL"/>
              <w:keepNext w:val="0"/>
              <w:keepLines w:val="0"/>
              <w:widowControl w:val="0"/>
              <w:ind w:left="113"/>
              <w:rPr>
                <w:lang w:eastAsia="zh-CN"/>
              </w:rPr>
            </w:pPr>
            <w:r w:rsidRPr="00FD0425">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73372F">
            <w:pPr>
              <w:pStyle w:val="TAC"/>
              <w:keepNext w:val="0"/>
              <w:keepLines w:val="0"/>
              <w:widowControl w:val="0"/>
              <w:rPr>
                <w:rFonts w:cs="Arial"/>
                <w:bCs/>
                <w:lang w:eastAsia="zh-CN"/>
              </w:rPr>
            </w:pPr>
          </w:p>
        </w:tc>
      </w:tr>
      <w:tr w:rsidR="001B0E8D" w:rsidRPr="00FD0425" w14:paraId="7A671D72" w14:textId="77777777" w:rsidTr="0073372F">
        <w:tc>
          <w:tcPr>
            <w:tcW w:w="2160"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73372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73372F">
            <w:pPr>
              <w:pStyle w:val="TAL"/>
              <w:keepNext w:val="0"/>
              <w:keepLines w:val="0"/>
              <w:widowControl w:val="0"/>
              <w:rPr>
                <w:rFonts w:cs="Arial"/>
                <w:bCs/>
                <w:lang w:eastAsia="zh-CN"/>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73372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73372F">
            <w:pPr>
              <w:pStyle w:val="TAC"/>
              <w:keepNext w:val="0"/>
              <w:keepLines w:val="0"/>
              <w:widowControl w:val="0"/>
              <w:rPr>
                <w:rFonts w:cs="Arial"/>
                <w:bCs/>
                <w:lang w:eastAsia="zh-CN"/>
              </w:rPr>
            </w:pPr>
          </w:p>
        </w:tc>
      </w:tr>
      <w:tr w:rsidR="001F2308" w:rsidRPr="00FD0425" w14:paraId="7B71D79D" w14:textId="77777777" w:rsidTr="0073372F">
        <w:tc>
          <w:tcPr>
            <w:tcW w:w="2160"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73372F">
            <w:pPr>
              <w:pStyle w:val="TAL"/>
              <w:keepNext w:val="0"/>
              <w:keepLines w:val="0"/>
              <w:widowControl w:val="0"/>
              <w:rPr>
                <w:lang w:eastAsia="zh-CN"/>
              </w:rPr>
            </w:pP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73372F">
            <w:pPr>
              <w:pStyle w:val="TAL"/>
              <w:keepNext w:val="0"/>
              <w:keepLines w:val="0"/>
              <w:widowControl w:val="0"/>
              <w:rPr>
                <w:rFonts w:cs="Arial"/>
                <w:szCs w:val="18"/>
                <w:lang w:eastAsia="ja-JP"/>
              </w:rPr>
            </w:pPr>
            <w:r>
              <w:rPr>
                <w:lang w:val="fr-FR" w:eastAsia="zh-CN"/>
              </w:rPr>
              <w:t>O</w:t>
            </w:r>
          </w:p>
        </w:tc>
        <w:tc>
          <w:tcPr>
            <w:tcW w:w="1080"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73372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73372F">
            <w:pPr>
              <w:pStyle w:val="TAL"/>
              <w:keepNext w:val="0"/>
              <w:keepLines w:val="0"/>
              <w:widowControl w:val="0"/>
              <w:rPr>
                <w:rFonts w:cs="Arial"/>
                <w:lang w:eastAsia="ja-JP"/>
              </w:rPr>
            </w:pPr>
            <w:r>
              <w:rPr>
                <w:lang w:val="fr-FR" w:eastAsia="ja-JP"/>
              </w:rPr>
              <w:t>9.2.2.74</w:t>
            </w:r>
          </w:p>
        </w:tc>
        <w:tc>
          <w:tcPr>
            <w:tcW w:w="1728"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73372F">
            <w:pPr>
              <w:pStyle w:val="TAC"/>
              <w:keepNext w:val="0"/>
              <w:keepLines w:val="0"/>
              <w:widowControl w:val="0"/>
              <w:rPr>
                <w:lang w:eastAsia="ja-JP"/>
              </w:rPr>
            </w:pPr>
            <w:r>
              <w:rPr>
                <w:lang w:val="fr-FR" w:eastAsia="ja-JP"/>
              </w:rPr>
              <w:t>YES</w:t>
            </w:r>
          </w:p>
        </w:tc>
        <w:tc>
          <w:tcPr>
            <w:tcW w:w="1080"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73372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73372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73372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73372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73372F">
      <w:pPr>
        <w:widowControl w:val="0"/>
        <w:rPr>
          <w:lang w:eastAsia="zh-CN"/>
        </w:rPr>
      </w:pPr>
    </w:p>
    <w:p w14:paraId="71E0907D" w14:textId="77777777" w:rsidR="00F02090" w:rsidRPr="00FD0425" w:rsidRDefault="00F02090" w:rsidP="0073372F">
      <w:pPr>
        <w:pStyle w:val="Heading4"/>
        <w:keepNext w:val="0"/>
        <w:keepLines w:val="0"/>
        <w:widowControl w:val="0"/>
      </w:pPr>
      <w:bookmarkStart w:id="5477" w:name="_CR9_2_2_13"/>
      <w:bookmarkStart w:id="5478" w:name="OLE_LINK83"/>
      <w:bookmarkStart w:id="5479" w:name="_Toc20955282"/>
      <w:bookmarkStart w:id="5480" w:name="_Toc29991479"/>
      <w:bookmarkStart w:id="5481" w:name="_Toc36555879"/>
      <w:bookmarkStart w:id="5482" w:name="_Toc44497601"/>
      <w:bookmarkStart w:id="5483" w:name="_Toc45107989"/>
      <w:bookmarkStart w:id="5484" w:name="_Toc45901609"/>
      <w:bookmarkStart w:id="5485" w:name="_Toc51850688"/>
      <w:bookmarkStart w:id="5486" w:name="_Toc56693691"/>
      <w:bookmarkStart w:id="5487" w:name="_Toc64447234"/>
      <w:bookmarkStart w:id="5488" w:name="_Toc66286728"/>
      <w:bookmarkStart w:id="5489" w:name="_Toc74151423"/>
      <w:bookmarkStart w:id="5490" w:name="_Toc88653896"/>
      <w:bookmarkStart w:id="5491" w:name="_Toc97904252"/>
      <w:bookmarkStart w:id="5492" w:name="_Toc105175293"/>
      <w:bookmarkStart w:id="5493" w:name="_Toc113826323"/>
      <w:bookmarkStart w:id="5494" w:name="_Toc175586905"/>
      <w:bookmarkStart w:id="5495" w:name="OLE_LINK197"/>
      <w:bookmarkEnd w:id="5477"/>
      <w:r w:rsidRPr="00FD0425">
        <w:t>9.2.2.13</w:t>
      </w:r>
      <w:r w:rsidRPr="00FD0425">
        <w:tab/>
      </w:r>
      <w:bookmarkEnd w:id="5478"/>
      <w:r w:rsidRPr="00FD0425">
        <w:t>Neighbour Information NR</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4F140E76" w14:textId="77777777" w:rsidR="00F02090" w:rsidRPr="00FD0425" w:rsidRDefault="00F02090" w:rsidP="0073372F">
      <w:pPr>
        <w:widowControl w:val="0"/>
        <w:rPr>
          <w:lang w:eastAsia="ja-JP"/>
        </w:rPr>
      </w:pPr>
      <w:r w:rsidRPr="00FD0425">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043835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bookmarkEnd w:id="5495"/>
          <w:p w14:paraId="4F7B92D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73372F">
        <w:tc>
          <w:tcPr>
            <w:tcW w:w="2448" w:type="dxa"/>
            <w:hideMark/>
          </w:tcPr>
          <w:p w14:paraId="1912FF85" w14:textId="77777777" w:rsidR="00F02090" w:rsidRPr="00FD0425" w:rsidRDefault="00F02090" w:rsidP="0073372F">
            <w:pPr>
              <w:pStyle w:val="TAL"/>
              <w:keepNext w:val="0"/>
              <w:keepLines w:val="0"/>
              <w:widowControl w:val="0"/>
              <w:rPr>
                <w:lang w:eastAsia="ja-JP"/>
              </w:rPr>
            </w:pPr>
            <w:bookmarkStart w:id="5496" w:name="OLE_LINK81"/>
            <w:bookmarkStart w:id="5497" w:name="OLE_LINK76"/>
            <w:r w:rsidRPr="00FD0425">
              <w:rPr>
                <w:lang w:eastAsia="ja-JP"/>
              </w:rPr>
              <w:t xml:space="preserve">Neighbour </w:t>
            </w:r>
            <w:bookmarkEnd w:id="5496"/>
            <w:r w:rsidRPr="00FD0425">
              <w:rPr>
                <w:lang w:eastAsia="ja-JP"/>
              </w:rPr>
              <w:t>Information</w:t>
            </w:r>
            <w:bookmarkEnd w:id="5497"/>
            <w:r w:rsidRPr="00FD0425">
              <w:rPr>
                <w:lang w:eastAsia="ja-JP"/>
              </w:rPr>
              <w:t xml:space="preserve"> NR</w:t>
            </w:r>
          </w:p>
        </w:tc>
        <w:tc>
          <w:tcPr>
            <w:tcW w:w="1080" w:type="dxa"/>
          </w:tcPr>
          <w:p w14:paraId="08E15368" w14:textId="77777777" w:rsidR="00F02090" w:rsidRPr="00FD0425" w:rsidRDefault="00F02090" w:rsidP="0073372F">
            <w:pPr>
              <w:pStyle w:val="TAL"/>
              <w:keepNext w:val="0"/>
              <w:keepLines w:val="0"/>
              <w:widowControl w:val="0"/>
              <w:rPr>
                <w:lang w:eastAsia="ja-JP"/>
              </w:rPr>
            </w:pPr>
          </w:p>
        </w:tc>
        <w:tc>
          <w:tcPr>
            <w:tcW w:w="1440" w:type="dxa"/>
            <w:hideMark/>
          </w:tcPr>
          <w:p w14:paraId="47497833" w14:textId="77777777" w:rsidR="00F02090" w:rsidRPr="00FD0425" w:rsidRDefault="00F02090" w:rsidP="0073372F">
            <w:pPr>
              <w:pStyle w:val="TAL"/>
              <w:keepNext w:val="0"/>
              <w:keepLines w:val="0"/>
              <w:widowControl w:val="0"/>
              <w:rPr>
                <w:i/>
                <w:lang w:eastAsia="ja-JP"/>
              </w:rPr>
            </w:pPr>
            <w:r w:rsidRPr="00FD0425">
              <w:rPr>
                <w:i/>
                <w:lang w:eastAsia="ja-JP"/>
              </w:rPr>
              <w:t>1 .. &lt;maxnoofNeighbours&gt;</w:t>
            </w:r>
          </w:p>
        </w:tc>
        <w:tc>
          <w:tcPr>
            <w:tcW w:w="1872" w:type="dxa"/>
          </w:tcPr>
          <w:p w14:paraId="689517F0" w14:textId="77777777" w:rsidR="00F02090" w:rsidRPr="00FD0425" w:rsidRDefault="00F02090" w:rsidP="0073372F">
            <w:pPr>
              <w:pStyle w:val="TAL"/>
              <w:keepNext w:val="0"/>
              <w:keepLines w:val="0"/>
              <w:widowControl w:val="0"/>
              <w:rPr>
                <w:lang w:eastAsia="ja-JP"/>
              </w:rPr>
            </w:pPr>
          </w:p>
        </w:tc>
        <w:tc>
          <w:tcPr>
            <w:tcW w:w="2880" w:type="dxa"/>
          </w:tcPr>
          <w:p w14:paraId="3AC4431B" w14:textId="77777777" w:rsidR="00F02090" w:rsidRPr="00FD0425" w:rsidRDefault="00F02090" w:rsidP="0073372F">
            <w:pPr>
              <w:pStyle w:val="TAL"/>
              <w:keepNext w:val="0"/>
              <w:keepLines w:val="0"/>
              <w:widowControl w:val="0"/>
              <w:rPr>
                <w:lang w:eastAsia="ja-JP"/>
              </w:rPr>
            </w:pPr>
          </w:p>
        </w:tc>
      </w:tr>
      <w:tr w:rsidR="00F02090" w:rsidRPr="00FD0425" w14:paraId="26F9FF4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73372F">
            <w:pPr>
              <w:pStyle w:val="TAL"/>
              <w:keepNext w:val="0"/>
              <w:keepLines w:val="0"/>
              <w:widowControl w:val="0"/>
              <w:ind w:left="113"/>
              <w:rPr>
                <w:rFonts w:cs="Geneva"/>
                <w:lang w:eastAsia="ja-JP"/>
              </w:rPr>
            </w:pPr>
            <w:bookmarkStart w:id="5498" w:name="_Hlk513474852"/>
            <w:r w:rsidRPr="00FD0425">
              <w:rPr>
                <w:rFonts w:cs="Geneva"/>
                <w:lang w:eastAsia="ja-JP"/>
              </w:rPr>
              <w:t>&gt;</w:t>
            </w:r>
            <w:r w:rsidRPr="00FD0425">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73372F">
            <w:pPr>
              <w:pStyle w:val="TAL"/>
              <w:keepNext w:val="0"/>
              <w:keepLines w:val="0"/>
              <w:widowControl w:val="0"/>
              <w:rPr>
                <w:rFonts w:cs="Geneva"/>
                <w:lang w:eastAsia="ja-JP"/>
              </w:rPr>
            </w:pPr>
          </w:p>
        </w:tc>
      </w:tr>
      <w:tr w:rsidR="00F02090" w:rsidRPr="00FD0425" w14:paraId="00A401F9"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73372F">
            <w:pPr>
              <w:pStyle w:val="TAL"/>
              <w:keepNext w:val="0"/>
              <w:keepLines w:val="0"/>
              <w:widowControl w:val="0"/>
              <w:ind w:left="113"/>
              <w:rPr>
                <w:rFonts w:cs="Arial"/>
                <w:lang w:eastAsia="zh-CN"/>
              </w:rPr>
            </w:pPr>
            <w:bookmarkStart w:id="5499" w:name="_Hlk512697863"/>
            <w:r w:rsidRPr="00FD0425">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73372F">
        <w:tc>
          <w:tcPr>
            <w:tcW w:w="2448"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73372F">
            <w:pPr>
              <w:pStyle w:val="TAL"/>
              <w:keepNext w:val="0"/>
              <w:keepLines w:val="0"/>
              <w:widowControl w:val="0"/>
              <w:rPr>
                <w:rFonts w:cs="Arial"/>
                <w:lang w:eastAsia="ja-JP"/>
              </w:rPr>
            </w:pPr>
          </w:p>
        </w:tc>
      </w:tr>
      <w:bookmarkEnd w:id="5499"/>
      <w:tr w:rsidR="00F02090" w:rsidRPr="00FD0425" w14:paraId="6D9745D1" w14:textId="77777777" w:rsidTr="0073372F">
        <w:tc>
          <w:tcPr>
            <w:tcW w:w="2448"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73372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73372F">
            <w:pPr>
              <w:pStyle w:val="TAL"/>
              <w:keepNext w:val="0"/>
              <w:keepLines w:val="0"/>
              <w:widowControl w:val="0"/>
              <w:rPr>
                <w:rFonts w:cs="Geneva"/>
                <w:lang w:eastAsia="ja-JP"/>
              </w:rPr>
            </w:pPr>
          </w:p>
        </w:tc>
      </w:tr>
      <w:tr w:rsidR="00F02090" w:rsidRPr="00FD0425" w14:paraId="38F451A6" w14:textId="77777777" w:rsidTr="0073372F">
        <w:tc>
          <w:tcPr>
            <w:tcW w:w="2448"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73372F">
            <w:pPr>
              <w:pStyle w:val="TAL"/>
              <w:keepNext w:val="0"/>
              <w:keepLines w:val="0"/>
              <w:widowControl w:val="0"/>
              <w:rPr>
                <w:rFonts w:cs="Geneva"/>
                <w:lang w:eastAsia="ja-JP"/>
              </w:rPr>
            </w:pPr>
          </w:p>
        </w:tc>
      </w:tr>
      <w:tr w:rsidR="00F02090" w:rsidRPr="00FD0425" w14:paraId="095CD64D" w14:textId="77777777" w:rsidTr="0073372F">
        <w:tc>
          <w:tcPr>
            <w:tcW w:w="2448"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73372F">
            <w:pPr>
              <w:pStyle w:val="TAL"/>
              <w:keepNext w:val="0"/>
              <w:keepLines w:val="0"/>
              <w:widowControl w:val="0"/>
              <w:rPr>
                <w:rFonts w:cs="Geneva"/>
                <w:lang w:eastAsia="ja-JP"/>
              </w:rPr>
            </w:pPr>
          </w:p>
        </w:tc>
      </w:tr>
      <w:tr w:rsidR="00F02090" w:rsidRPr="00FD0425" w14:paraId="43998C58" w14:textId="77777777" w:rsidTr="0073372F">
        <w:tc>
          <w:tcPr>
            <w:tcW w:w="2448"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73372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73372F">
        <w:tc>
          <w:tcPr>
            <w:tcW w:w="2448"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73372F">
            <w:pPr>
              <w:pStyle w:val="TAL"/>
              <w:keepNext w:val="0"/>
              <w:keepLines w:val="0"/>
              <w:widowControl w:val="0"/>
              <w:rPr>
                <w:rFonts w:cs="Geneva"/>
                <w:lang w:eastAsia="ja-JP"/>
              </w:rPr>
            </w:pPr>
          </w:p>
        </w:tc>
      </w:tr>
      <w:tr w:rsidR="00F02090" w:rsidRPr="00FD0425" w14:paraId="319C5C54" w14:textId="77777777" w:rsidTr="0073372F">
        <w:tc>
          <w:tcPr>
            <w:tcW w:w="2448"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73372F">
            <w:pPr>
              <w:pStyle w:val="TAL"/>
              <w:keepNext w:val="0"/>
              <w:keepLines w:val="0"/>
              <w:widowControl w:val="0"/>
              <w:rPr>
                <w:rFonts w:cs="Geneva"/>
                <w:lang w:eastAsia="ja-JP"/>
              </w:rPr>
            </w:pPr>
          </w:p>
        </w:tc>
      </w:tr>
      <w:tr w:rsidR="00F02090" w:rsidRPr="00FD0425" w14:paraId="1A719B73" w14:textId="77777777" w:rsidTr="0073372F">
        <w:tc>
          <w:tcPr>
            <w:tcW w:w="2448"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73372F">
            <w:pPr>
              <w:pStyle w:val="TAL"/>
              <w:keepNext w:val="0"/>
              <w:keepLines w:val="0"/>
              <w:widowControl w:val="0"/>
              <w:rPr>
                <w:rFonts w:cs="Geneva"/>
                <w:lang w:eastAsia="ja-JP"/>
              </w:rPr>
            </w:pPr>
          </w:p>
        </w:tc>
      </w:tr>
      <w:tr w:rsidR="00F02090" w:rsidRPr="00FD0425" w14:paraId="6E4C950F" w14:textId="77777777" w:rsidTr="0073372F">
        <w:tc>
          <w:tcPr>
            <w:tcW w:w="2448"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73372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73372F">
            <w:pPr>
              <w:pStyle w:val="TAL"/>
              <w:keepNext w:val="0"/>
              <w:keepLines w:val="0"/>
              <w:widowControl w:val="0"/>
              <w:rPr>
                <w:rFonts w:cs="Geneva"/>
                <w:lang w:eastAsia="ja-JP"/>
              </w:rPr>
            </w:pPr>
          </w:p>
        </w:tc>
      </w:tr>
      <w:tr w:rsidR="00F02090" w:rsidRPr="00FD0425" w14:paraId="40C90DEF" w14:textId="77777777" w:rsidTr="0073372F">
        <w:tc>
          <w:tcPr>
            <w:tcW w:w="2448"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73372F">
            <w:pPr>
              <w:pStyle w:val="TAL"/>
              <w:keepNext w:val="0"/>
              <w:keepLines w:val="0"/>
              <w:widowControl w:val="0"/>
              <w:rPr>
                <w:lang w:eastAsia="ja-JP"/>
              </w:rPr>
            </w:pPr>
            <w:r w:rsidRPr="00FD0425">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73372F">
            <w:pPr>
              <w:pStyle w:val="TAL"/>
              <w:keepNext w:val="0"/>
              <w:keepLines w:val="0"/>
              <w:widowControl w:val="0"/>
              <w:rPr>
                <w:rFonts w:cs="Geneva"/>
                <w:lang w:eastAsia="ja-JP"/>
              </w:rPr>
            </w:pPr>
          </w:p>
        </w:tc>
      </w:tr>
      <w:bookmarkEnd w:id="5498"/>
      <w:tr w:rsidR="00F02090" w:rsidRPr="00FD0425" w14:paraId="6B197587" w14:textId="77777777" w:rsidTr="0073372F">
        <w:tc>
          <w:tcPr>
            <w:tcW w:w="2448"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73372F">
            <w:pPr>
              <w:pStyle w:val="TAL"/>
              <w:keepNext w:val="0"/>
              <w:keepLines w:val="0"/>
              <w:widowControl w:val="0"/>
              <w:ind w:left="113"/>
              <w:rPr>
                <w:rFonts w:cs="Arial"/>
                <w:lang w:eastAsia="ja-JP"/>
              </w:rPr>
            </w:pPr>
            <w:r w:rsidRPr="00FD0425">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73372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73372F">
            <w:pPr>
              <w:pStyle w:val="TAH"/>
              <w:keepNext w:val="0"/>
              <w:keepLines w:val="0"/>
              <w:widowControl w:val="0"/>
              <w:rPr>
                <w:lang w:eastAsia="ja-JP"/>
              </w:rPr>
            </w:pPr>
            <w:bookmarkStart w:id="5500"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73372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73372F">
            <w:pPr>
              <w:pStyle w:val="TAL"/>
              <w:keepNext w:val="0"/>
              <w:keepLines w:val="0"/>
              <w:widowControl w:val="0"/>
              <w:rPr>
                <w:lang w:eastAsia="ja-JP"/>
              </w:rPr>
            </w:pPr>
            <w:r w:rsidRPr="00FD0425">
              <w:rPr>
                <w:lang w:eastAsia="ja-JP"/>
              </w:rPr>
              <w:t>Maximum no. of neighbour cells associated to a given served cell. Value is 1024.</w:t>
            </w:r>
          </w:p>
        </w:tc>
      </w:tr>
      <w:bookmarkEnd w:id="5500"/>
    </w:tbl>
    <w:p w14:paraId="5FE050DE" w14:textId="77777777" w:rsidR="00F02090" w:rsidRPr="00FD0425" w:rsidRDefault="00F02090" w:rsidP="0073372F">
      <w:pPr>
        <w:widowControl w:val="0"/>
      </w:pPr>
    </w:p>
    <w:p w14:paraId="3B8B3994" w14:textId="77777777" w:rsidR="00F02090" w:rsidRPr="00FD0425" w:rsidRDefault="00F02090" w:rsidP="0073372F">
      <w:pPr>
        <w:pStyle w:val="Heading4"/>
        <w:keepNext w:val="0"/>
        <w:keepLines w:val="0"/>
        <w:widowControl w:val="0"/>
      </w:pPr>
      <w:bookmarkStart w:id="5501" w:name="_CR9_2_2_14"/>
      <w:bookmarkStart w:id="5502" w:name="_Toc20955283"/>
      <w:bookmarkStart w:id="5503" w:name="_Toc29991480"/>
      <w:bookmarkStart w:id="5504" w:name="_Toc36555880"/>
      <w:bookmarkStart w:id="5505" w:name="_Toc44497602"/>
      <w:bookmarkStart w:id="5506" w:name="_Toc45107990"/>
      <w:bookmarkStart w:id="5507" w:name="_Toc45901610"/>
      <w:bookmarkStart w:id="5508" w:name="_Toc51850689"/>
      <w:bookmarkStart w:id="5509" w:name="_Toc56693692"/>
      <w:bookmarkStart w:id="5510" w:name="_Toc64447235"/>
      <w:bookmarkStart w:id="5511" w:name="_Toc66286729"/>
      <w:bookmarkStart w:id="5512" w:name="_Toc74151424"/>
      <w:bookmarkStart w:id="5513" w:name="_Toc88653897"/>
      <w:bookmarkStart w:id="5514" w:name="_Toc97904253"/>
      <w:bookmarkStart w:id="5515" w:name="_Toc105175294"/>
      <w:bookmarkStart w:id="5516" w:name="_Toc113826324"/>
      <w:bookmarkStart w:id="5517" w:name="_Toc175586906"/>
      <w:bookmarkEnd w:id="5501"/>
      <w:r w:rsidRPr="00FD0425">
        <w:t>9.2.2.14</w:t>
      </w:r>
      <w:r w:rsidRPr="00FD0425">
        <w:tab/>
        <w:t>Neighbour Information E-UTRA</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672CAFF1" w14:textId="77777777" w:rsidR="00F02090" w:rsidRPr="00FD0425" w:rsidRDefault="00F02090" w:rsidP="0073372F">
      <w:pPr>
        <w:widowControl w:val="0"/>
        <w:rPr>
          <w:lang w:eastAsia="ja-JP"/>
        </w:rPr>
      </w:pPr>
      <w:bookmarkStart w:id="5518" w:name="_Hlk515178975"/>
      <w:r w:rsidRPr="00FD0425">
        <w:rPr>
          <w:lang w:eastAsia="ja-JP"/>
        </w:rPr>
        <w:t>This IE contains cell configuration information of E-UTRA cells that a neighbour NG-RAN node may need to properly operate its own served cells.</w:t>
      </w:r>
      <w:bookmarkEnd w:id="5518"/>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843894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5926E2">
        <w:tc>
          <w:tcPr>
            <w:tcW w:w="2448" w:type="dxa"/>
            <w:hideMark/>
          </w:tcPr>
          <w:p w14:paraId="31F6531E" w14:textId="77777777" w:rsidR="00F02090" w:rsidRPr="00FD0425" w:rsidRDefault="001627CE" w:rsidP="0073372F">
            <w:pPr>
              <w:pStyle w:val="TAL"/>
              <w:keepNext w:val="0"/>
              <w:keepLines w:val="0"/>
              <w:widowControl w:val="0"/>
              <w:rPr>
                <w:lang w:eastAsia="ja-JP"/>
              </w:rPr>
            </w:pPr>
            <w:r w:rsidRPr="009354E2">
              <w:rPr>
                <w:b/>
                <w:bCs/>
                <w:lang w:eastAsia="ja-JP"/>
              </w:rPr>
              <w:t>E-UTRA Neighbour Information E-UTRA</w:t>
            </w:r>
          </w:p>
        </w:tc>
        <w:tc>
          <w:tcPr>
            <w:tcW w:w="1080" w:type="dxa"/>
          </w:tcPr>
          <w:p w14:paraId="51DF7612" w14:textId="77777777" w:rsidR="00F02090" w:rsidRPr="00FD0425" w:rsidRDefault="00F02090" w:rsidP="0073372F">
            <w:pPr>
              <w:pStyle w:val="TAL"/>
              <w:keepNext w:val="0"/>
              <w:keepLines w:val="0"/>
              <w:widowControl w:val="0"/>
              <w:rPr>
                <w:lang w:eastAsia="ja-JP"/>
              </w:rPr>
            </w:pPr>
          </w:p>
        </w:tc>
        <w:tc>
          <w:tcPr>
            <w:tcW w:w="1440" w:type="dxa"/>
            <w:hideMark/>
          </w:tcPr>
          <w:p w14:paraId="04C17805" w14:textId="77777777" w:rsidR="00F02090" w:rsidRPr="00FD0425" w:rsidRDefault="00F02090" w:rsidP="0073372F">
            <w:pPr>
              <w:pStyle w:val="TAL"/>
              <w:keepNext w:val="0"/>
              <w:keepLines w:val="0"/>
              <w:widowControl w:val="0"/>
              <w:rPr>
                <w:i/>
                <w:lang w:eastAsia="ja-JP"/>
              </w:rPr>
            </w:pPr>
            <w:r w:rsidRPr="00FD0425">
              <w:rPr>
                <w:i/>
                <w:lang w:eastAsia="ja-JP"/>
              </w:rPr>
              <w:t>1 .. &lt;</w:t>
            </w:r>
            <w:bookmarkStart w:id="5519" w:name="OLE_LINK202"/>
            <w:r w:rsidRPr="00FD0425">
              <w:rPr>
                <w:i/>
                <w:lang w:eastAsia="ja-JP"/>
              </w:rPr>
              <w:t>maxnoofNeighbours</w:t>
            </w:r>
            <w:bookmarkEnd w:id="5519"/>
            <w:r w:rsidRPr="00FD0425">
              <w:rPr>
                <w:i/>
                <w:lang w:eastAsia="ja-JP"/>
              </w:rPr>
              <w:t>&gt;</w:t>
            </w:r>
          </w:p>
        </w:tc>
        <w:tc>
          <w:tcPr>
            <w:tcW w:w="1872" w:type="dxa"/>
          </w:tcPr>
          <w:p w14:paraId="0D260560" w14:textId="77777777" w:rsidR="00F02090" w:rsidRPr="00FD0425" w:rsidRDefault="00F02090" w:rsidP="0073372F">
            <w:pPr>
              <w:pStyle w:val="TAL"/>
              <w:keepNext w:val="0"/>
              <w:keepLines w:val="0"/>
              <w:widowControl w:val="0"/>
              <w:rPr>
                <w:lang w:eastAsia="ja-JP"/>
              </w:rPr>
            </w:pPr>
          </w:p>
        </w:tc>
        <w:tc>
          <w:tcPr>
            <w:tcW w:w="2880" w:type="dxa"/>
          </w:tcPr>
          <w:p w14:paraId="06A8F823" w14:textId="77777777" w:rsidR="00F02090" w:rsidRPr="00FD0425" w:rsidRDefault="00F02090" w:rsidP="0073372F">
            <w:pPr>
              <w:pStyle w:val="TAL"/>
              <w:keepNext w:val="0"/>
              <w:keepLines w:val="0"/>
              <w:widowControl w:val="0"/>
              <w:rPr>
                <w:lang w:eastAsia="ja-JP"/>
              </w:rPr>
            </w:pPr>
          </w:p>
        </w:tc>
      </w:tr>
      <w:tr w:rsidR="00F02090" w:rsidRPr="00FD0425" w14:paraId="49E73C90" w14:textId="77777777" w:rsidTr="005926E2">
        <w:tc>
          <w:tcPr>
            <w:tcW w:w="2448" w:type="dxa"/>
          </w:tcPr>
          <w:p w14:paraId="1F024C0C"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&gt;E-UTRA PCI</w:t>
            </w:r>
          </w:p>
        </w:tc>
        <w:tc>
          <w:tcPr>
            <w:tcW w:w="1080" w:type="dxa"/>
          </w:tcPr>
          <w:p w14:paraId="362C3D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A4AD7D4" w14:textId="77777777" w:rsidR="00F02090" w:rsidRPr="00FD0425" w:rsidRDefault="00F02090" w:rsidP="0073372F">
            <w:pPr>
              <w:pStyle w:val="TAL"/>
              <w:keepNext w:val="0"/>
              <w:keepLines w:val="0"/>
              <w:widowControl w:val="0"/>
              <w:rPr>
                <w:rFonts w:cs="Arial"/>
                <w:lang w:eastAsia="ja-JP"/>
              </w:rPr>
            </w:pPr>
          </w:p>
        </w:tc>
        <w:tc>
          <w:tcPr>
            <w:tcW w:w="1872" w:type="dxa"/>
          </w:tcPr>
          <w:p w14:paraId="0446C65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(0..503, …)</w:t>
            </w:r>
          </w:p>
        </w:tc>
        <w:tc>
          <w:tcPr>
            <w:tcW w:w="2880" w:type="dxa"/>
          </w:tcPr>
          <w:p w14:paraId="2A34E2A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5926E2">
        <w:tc>
          <w:tcPr>
            <w:tcW w:w="2448" w:type="dxa"/>
          </w:tcPr>
          <w:p w14:paraId="470B46BD" w14:textId="77777777" w:rsidR="00F02090" w:rsidRPr="00FD0425" w:rsidRDefault="00F02090" w:rsidP="0073372F">
            <w:pPr>
              <w:pStyle w:val="TAL"/>
              <w:keepNext w:val="0"/>
              <w:keepLines w:val="0"/>
              <w:widowControl w:val="0"/>
              <w:ind w:left="113"/>
              <w:rPr>
                <w:rFonts w:cs="Arial"/>
                <w:lang w:eastAsia="ja-JP"/>
              </w:rPr>
            </w:pPr>
            <w:bookmarkStart w:id="5520" w:name="_Hlk513475035"/>
            <w:r w:rsidRPr="00FD0425">
              <w:rPr>
                <w:rFonts w:cs="Arial"/>
                <w:lang w:eastAsia="ja-JP"/>
              </w:rPr>
              <w:t>&gt;ECGI</w:t>
            </w:r>
          </w:p>
        </w:tc>
        <w:tc>
          <w:tcPr>
            <w:tcW w:w="1080" w:type="dxa"/>
          </w:tcPr>
          <w:p w14:paraId="16A5A6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BE27E20" w14:textId="77777777" w:rsidR="00F02090" w:rsidRPr="00FD0425" w:rsidRDefault="00F02090" w:rsidP="0073372F">
            <w:pPr>
              <w:pStyle w:val="TAL"/>
              <w:keepNext w:val="0"/>
              <w:keepLines w:val="0"/>
              <w:widowControl w:val="0"/>
              <w:rPr>
                <w:rFonts w:cs="Arial"/>
                <w:lang w:eastAsia="ja-JP"/>
              </w:rPr>
            </w:pPr>
          </w:p>
        </w:tc>
        <w:tc>
          <w:tcPr>
            <w:tcW w:w="1872" w:type="dxa"/>
          </w:tcPr>
          <w:p w14:paraId="6B0D786D" w14:textId="77777777" w:rsidR="00F02090" w:rsidRPr="00FD0425" w:rsidRDefault="00F02090" w:rsidP="0073372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73372F">
            <w:pPr>
              <w:pStyle w:val="TAL"/>
              <w:keepNext w:val="0"/>
              <w:keepLines w:val="0"/>
              <w:widowControl w:val="0"/>
              <w:rPr>
                <w:rFonts w:cs="Arial"/>
                <w:lang w:eastAsia="ja-JP"/>
              </w:rPr>
            </w:pPr>
            <w:r w:rsidRPr="00FD0425">
              <w:rPr>
                <w:lang w:eastAsia="ja-JP"/>
              </w:rPr>
              <w:t>9.2.2.8</w:t>
            </w:r>
          </w:p>
        </w:tc>
        <w:tc>
          <w:tcPr>
            <w:tcW w:w="2880" w:type="dxa"/>
          </w:tcPr>
          <w:p w14:paraId="52135777" w14:textId="77777777" w:rsidR="00F02090" w:rsidRPr="00FD0425" w:rsidRDefault="00F02090" w:rsidP="0073372F">
            <w:pPr>
              <w:pStyle w:val="TAL"/>
              <w:keepNext w:val="0"/>
              <w:keepLines w:val="0"/>
              <w:widowControl w:val="0"/>
              <w:rPr>
                <w:rFonts w:cs="Arial"/>
                <w:lang w:eastAsia="ja-JP"/>
              </w:rPr>
            </w:pPr>
          </w:p>
        </w:tc>
      </w:tr>
      <w:tr w:rsidR="00F02090" w:rsidRPr="00FD0425" w14:paraId="42EE0C6E" w14:textId="77777777" w:rsidTr="005926E2">
        <w:tc>
          <w:tcPr>
            <w:tcW w:w="2448" w:type="dxa"/>
          </w:tcPr>
          <w:p w14:paraId="27E0C073"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&gt;EARFCN</w:t>
            </w:r>
          </w:p>
        </w:tc>
        <w:tc>
          <w:tcPr>
            <w:tcW w:w="1080" w:type="dxa"/>
          </w:tcPr>
          <w:p w14:paraId="7443C7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7393928" w14:textId="77777777" w:rsidR="00F02090" w:rsidRPr="00FD0425" w:rsidRDefault="00F02090" w:rsidP="0073372F">
            <w:pPr>
              <w:pStyle w:val="TAL"/>
              <w:keepNext w:val="0"/>
              <w:keepLines w:val="0"/>
              <w:widowControl w:val="0"/>
              <w:rPr>
                <w:rFonts w:cs="Arial"/>
                <w:lang w:eastAsia="ja-JP"/>
              </w:rPr>
            </w:pPr>
          </w:p>
        </w:tc>
        <w:tc>
          <w:tcPr>
            <w:tcW w:w="1872" w:type="dxa"/>
          </w:tcPr>
          <w:p w14:paraId="1952AD24" w14:textId="77777777" w:rsidR="00F02090" w:rsidRPr="00FD0425" w:rsidRDefault="00F02090" w:rsidP="0073372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73372F">
            <w:pPr>
              <w:pStyle w:val="TAL"/>
              <w:keepNext w:val="0"/>
              <w:keepLines w:val="0"/>
              <w:widowControl w:val="0"/>
              <w:rPr>
                <w:rFonts w:cs="Arial"/>
                <w:lang w:eastAsia="ja-JP"/>
              </w:rPr>
            </w:pPr>
            <w:r w:rsidRPr="00FD0425">
              <w:rPr>
                <w:lang w:eastAsia="ja-JP"/>
              </w:rPr>
              <w:t>9.2.2.21</w:t>
            </w:r>
          </w:p>
        </w:tc>
        <w:tc>
          <w:tcPr>
            <w:tcW w:w="2880" w:type="dxa"/>
          </w:tcPr>
          <w:p w14:paraId="238511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5926E2">
        <w:tc>
          <w:tcPr>
            <w:tcW w:w="2448" w:type="dxa"/>
          </w:tcPr>
          <w:p w14:paraId="415FA6B6"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&gt;TAC</w:t>
            </w:r>
          </w:p>
        </w:tc>
        <w:tc>
          <w:tcPr>
            <w:tcW w:w="1080" w:type="dxa"/>
          </w:tcPr>
          <w:p w14:paraId="0D8B6A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8794803" w14:textId="77777777" w:rsidR="00F02090" w:rsidRPr="00FD0425" w:rsidRDefault="00F02090" w:rsidP="0073372F">
            <w:pPr>
              <w:pStyle w:val="TAL"/>
              <w:keepNext w:val="0"/>
              <w:keepLines w:val="0"/>
              <w:widowControl w:val="0"/>
              <w:rPr>
                <w:rFonts w:cs="Arial"/>
                <w:lang w:eastAsia="ja-JP"/>
              </w:rPr>
            </w:pPr>
          </w:p>
        </w:tc>
        <w:tc>
          <w:tcPr>
            <w:tcW w:w="1872" w:type="dxa"/>
          </w:tcPr>
          <w:p w14:paraId="1FCC7E9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9.2.2.5</w:t>
            </w:r>
          </w:p>
        </w:tc>
        <w:tc>
          <w:tcPr>
            <w:tcW w:w="2880" w:type="dxa"/>
          </w:tcPr>
          <w:p w14:paraId="03216F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5926E2">
        <w:tc>
          <w:tcPr>
            <w:tcW w:w="2448" w:type="dxa"/>
          </w:tcPr>
          <w:p w14:paraId="6223DE6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&gt;RANAC</w:t>
            </w:r>
          </w:p>
        </w:tc>
        <w:tc>
          <w:tcPr>
            <w:tcW w:w="1080" w:type="dxa"/>
          </w:tcPr>
          <w:p w14:paraId="151824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Pr>
          <w:p w14:paraId="5A412C91" w14:textId="77777777" w:rsidR="00F02090" w:rsidRPr="00FD0425" w:rsidRDefault="00F02090" w:rsidP="0073372F">
            <w:pPr>
              <w:pStyle w:val="TAL"/>
              <w:keepNext w:val="0"/>
              <w:keepLines w:val="0"/>
              <w:widowControl w:val="0"/>
              <w:rPr>
                <w:rFonts w:cs="Arial"/>
                <w:lang w:eastAsia="ja-JP"/>
              </w:rPr>
            </w:pPr>
          </w:p>
        </w:tc>
        <w:tc>
          <w:tcPr>
            <w:tcW w:w="1872" w:type="dxa"/>
          </w:tcPr>
          <w:p w14:paraId="1157A3D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Pr>
          <w:p w14:paraId="22B9304F" w14:textId="77777777" w:rsidR="00F02090" w:rsidRPr="00FD0425" w:rsidRDefault="00F02090" w:rsidP="0073372F">
            <w:pPr>
              <w:pStyle w:val="TAL"/>
              <w:keepNext w:val="0"/>
              <w:keepLines w:val="0"/>
              <w:widowControl w:val="0"/>
              <w:rPr>
                <w:rFonts w:cs="Arial"/>
                <w:lang w:eastAsia="ja-JP"/>
              </w:rPr>
            </w:pPr>
          </w:p>
        </w:tc>
      </w:tr>
      <w:bookmarkEnd w:id="5520"/>
    </w:tbl>
    <w:p w14:paraId="648F73AA"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73372F">
            <w:pPr>
              <w:pStyle w:val="TAL"/>
              <w:keepNext w:val="0"/>
              <w:keepLines w:val="0"/>
              <w:widowControl w:val="0"/>
            </w:pPr>
            <w:r w:rsidRPr="00FD0425">
              <w:t>maxnoofNeighbours</w:t>
            </w:r>
          </w:p>
        </w:tc>
        <w:tc>
          <w:tcPr>
            <w:tcW w:w="5670" w:type="dxa"/>
          </w:tcPr>
          <w:p w14:paraId="3224C1AD" w14:textId="77777777" w:rsidR="00F02090" w:rsidRPr="00FD0425" w:rsidRDefault="00F02090" w:rsidP="0073372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73372F">
      <w:pPr>
        <w:widowControl w:val="0"/>
      </w:pPr>
    </w:p>
    <w:p w14:paraId="5B528A37" w14:textId="77777777" w:rsidR="00F02090" w:rsidRPr="00FD0425" w:rsidRDefault="00F02090" w:rsidP="0073372F">
      <w:pPr>
        <w:pStyle w:val="Heading4"/>
        <w:keepNext w:val="0"/>
        <w:keepLines w:val="0"/>
        <w:widowControl w:val="0"/>
      </w:pPr>
      <w:bookmarkStart w:id="5521" w:name="_CR9_2_2_15"/>
      <w:bookmarkStart w:id="5522" w:name="_Toc20955284"/>
      <w:bookmarkStart w:id="5523" w:name="_Toc29991481"/>
      <w:bookmarkStart w:id="5524" w:name="_Toc36555881"/>
      <w:bookmarkStart w:id="5525" w:name="_Toc44497603"/>
      <w:bookmarkStart w:id="5526" w:name="_Toc45107991"/>
      <w:bookmarkStart w:id="5527" w:name="_Toc45901611"/>
      <w:bookmarkStart w:id="5528" w:name="_Toc51850690"/>
      <w:bookmarkStart w:id="5529" w:name="_Toc56693693"/>
      <w:bookmarkStart w:id="5530" w:name="_Toc64447236"/>
      <w:bookmarkStart w:id="5531" w:name="_Toc66286730"/>
      <w:bookmarkStart w:id="5532" w:name="_Toc74151425"/>
      <w:bookmarkStart w:id="5533" w:name="_Toc88653898"/>
      <w:bookmarkStart w:id="5534" w:name="_Toc97904254"/>
      <w:bookmarkStart w:id="5535" w:name="_Toc105175295"/>
      <w:bookmarkStart w:id="5536" w:name="_Toc113826325"/>
      <w:bookmarkStart w:id="5537" w:name="_Toc175586907"/>
      <w:bookmarkStart w:id="5538" w:name="_Hlk512596479"/>
      <w:bookmarkEnd w:id="5521"/>
      <w:r w:rsidRPr="00FD0425">
        <w:t>9.2.2.15</w:t>
      </w:r>
      <w:r w:rsidRPr="00FD0425">
        <w:tab/>
      </w:r>
      <w:bookmarkStart w:id="5539" w:name="OLE_LINK303"/>
      <w:r w:rsidRPr="00FD0425">
        <w:t>Served Cells To Update</w:t>
      </w:r>
      <w:bookmarkEnd w:id="5539"/>
      <w:r w:rsidRPr="00FD0425">
        <w:t xml:space="preserve"> NR</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88D4656" w14:textId="77777777" w:rsidR="00F02090" w:rsidRPr="00FD0425" w:rsidRDefault="00F02090" w:rsidP="0073372F">
      <w:pPr>
        <w:widowControl w:val="0"/>
        <w:rPr>
          <w:lang w:eastAsia="zh-CN"/>
        </w:rPr>
      </w:pPr>
      <w:r w:rsidRPr="00FD0425">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E2E614D" w14:textId="77777777" w:rsidTr="0073372F">
        <w:trPr>
          <w:tblHeader/>
        </w:trPr>
        <w:tc>
          <w:tcPr>
            <w:tcW w:w="2160" w:type="dxa"/>
          </w:tcPr>
          <w:p w14:paraId="2ED0095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7CF9BE8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4107FD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0539B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B84F14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62A41E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73372F">
        <w:tc>
          <w:tcPr>
            <w:tcW w:w="2160"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73372F">
            <w:pPr>
              <w:pStyle w:val="TAL"/>
              <w:keepNext w:val="0"/>
              <w:keepLines w:val="0"/>
              <w:widowControl w:val="0"/>
              <w:rPr>
                <w:b/>
                <w:bCs/>
                <w:lang w:eastAsia="ja-JP"/>
              </w:rPr>
            </w:pPr>
            <w:bookmarkStart w:id="5540" w:name="_Hlk509328580"/>
            <w:bookmarkStart w:id="5541"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73372F">
            <w:pPr>
              <w:pStyle w:val="TAC"/>
              <w:keepNext w:val="0"/>
              <w:keepLines w:val="0"/>
              <w:widowControl w:val="0"/>
              <w:rPr>
                <w:lang w:eastAsia="ja-JP"/>
              </w:rPr>
            </w:pPr>
            <w:r w:rsidRPr="00FD0425">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99A817A" w14:textId="77777777" w:rsidTr="0073372F">
        <w:tc>
          <w:tcPr>
            <w:tcW w:w="2160"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73372F">
            <w:pPr>
              <w:pStyle w:val="TAL"/>
              <w:keepNext w:val="0"/>
              <w:keepLines w:val="0"/>
              <w:widowControl w:val="0"/>
              <w:ind w:left="113"/>
              <w:rPr>
                <w:lang w:eastAsia="ja-JP"/>
              </w:rPr>
            </w:pPr>
            <w:bookmarkStart w:id="5542" w:name="_Hlk509392705"/>
            <w:bookmarkEnd w:id="5540"/>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73372F">
            <w:pPr>
              <w:pStyle w:val="TAC"/>
              <w:keepNext w:val="0"/>
              <w:keepLines w:val="0"/>
              <w:widowControl w:val="0"/>
              <w:rPr>
                <w:lang w:eastAsia="ja-JP"/>
              </w:rPr>
            </w:pPr>
          </w:p>
        </w:tc>
      </w:tr>
      <w:tr w:rsidR="00F02090" w:rsidRPr="00FD0425" w14:paraId="707B8ECD" w14:textId="77777777" w:rsidTr="0073372F">
        <w:tc>
          <w:tcPr>
            <w:tcW w:w="2160"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73372F">
            <w:pPr>
              <w:pStyle w:val="TAL"/>
              <w:keepNext w:val="0"/>
              <w:keepLines w:val="0"/>
              <w:widowControl w:val="0"/>
              <w:ind w:left="113"/>
              <w:rPr>
                <w:lang w:eastAsia="ja-JP"/>
              </w:rPr>
            </w:pPr>
            <w:bookmarkStart w:id="5543" w:name="_Hlk509392428"/>
            <w:bookmarkStart w:id="5544"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73372F">
            <w:pPr>
              <w:pStyle w:val="TAC"/>
              <w:keepNext w:val="0"/>
              <w:keepLines w:val="0"/>
              <w:widowControl w:val="0"/>
              <w:rPr>
                <w:lang w:eastAsia="ja-JP"/>
              </w:rPr>
            </w:pPr>
          </w:p>
        </w:tc>
      </w:tr>
      <w:bookmarkEnd w:id="5543"/>
      <w:tr w:rsidR="00F02090" w:rsidRPr="00FD0425" w14:paraId="2819D261" w14:textId="77777777" w:rsidTr="0073372F">
        <w:tc>
          <w:tcPr>
            <w:tcW w:w="2160"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73372F">
            <w:pPr>
              <w:pStyle w:val="TAL"/>
              <w:keepNext w:val="0"/>
              <w:keepLines w:val="0"/>
              <w:widowControl w:val="0"/>
              <w:rPr>
                <w:lang w:eastAsia="ja-JP"/>
              </w:rPr>
            </w:pPr>
            <w:bookmarkStart w:id="5545" w:name="OLE_LINK360"/>
            <w:r w:rsidRPr="00FD0425">
              <w:rPr>
                <w:bCs/>
                <w:lang w:eastAsia="ja-JP"/>
              </w:rPr>
              <w:t>9.2.2.14</w:t>
            </w:r>
            <w:bookmarkEnd w:id="5545"/>
          </w:p>
        </w:tc>
        <w:tc>
          <w:tcPr>
            <w:tcW w:w="1728"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73372F">
            <w:pPr>
              <w:pStyle w:val="TAC"/>
              <w:keepNext w:val="0"/>
              <w:keepLines w:val="0"/>
              <w:widowControl w:val="0"/>
              <w:rPr>
                <w:lang w:eastAsia="ja-JP"/>
              </w:rPr>
            </w:pPr>
          </w:p>
        </w:tc>
      </w:tr>
      <w:tr w:rsidR="00F02090" w:rsidRPr="00FD0425" w14:paraId="6B13C914" w14:textId="77777777" w:rsidTr="0073372F">
        <w:tc>
          <w:tcPr>
            <w:tcW w:w="2160"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73372F">
            <w:pPr>
              <w:pStyle w:val="TAL"/>
              <w:keepNext w:val="0"/>
              <w:keepLines w:val="0"/>
              <w:widowControl w:val="0"/>
              <w:rPr>
                <w:b/>
                <w:bCs/>
                <w:lang w:eastAsia="ja-JP"/>
              </w:rPr>
            </w:pPr>
            <w:bookmarkStart w:id="5546" w:name="_Hlk509328635"/>
            <w:bookmarkEnd w:id="5542"/>
            <w:bookmarkEnd w:id="5544"/>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F27966F" w14:textId="77777777" w:rsidTr="0073372F">
        <w:tc>
          <w:tcPr>
            <w:tcW w:w="2160"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73372F">
            <w:pPr>
              <w:pStyle w:val="TAL"/>
              <w:keepNext w:val="0"/>
              <w:keepLines w:val="0"/>
              <w:widowControl w:val="0"/>
              <w:ind w:left="113"/>
              <w:rPr>
                <w:lang w:eastAsia="ja-JP"/>
              </w:rPr>
            </w:pPr>
            <w:bookmarkStart w:id="5547" w:name="_Hlk509328740"/>
            <w:bookmarkEnd w:id="5546"/>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73372F">
            <w:pPr>
              <w:pStyle w:val="TAL"/>
              <w:keepNext w:val="0"/>
              <w:keepLines w:val="0"/>
              <w:widowControl w:val="0"/>
            </w:pPr>
            <w:r w:rsidRPr="00FD0425">
              <w:t>NR CGI</w:t>
            </w:r>
          </w:p>
          <w:p w14:paraId="7D620A6A" w14:textId="77777777" w:rsidR="00F02090" w:rsidRPr="00FD0425" w:rsidRDefault="00F02090" w:rsidP="0073372F">
            <w:pPr>
              <w:pStyle w:val="TAL"/>
              <w:keepNext w:val="0"/>
              <w:keepLines w:val="0"/>
              <w:widowControl w:val="0"/>
              <w:rPr>
                <w:lang w:eastAsia="ja-JP"/>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73372F">
            <w:pPr>
              <w:pStyle w:val="TAC"/>
              <w:keepNext w:val="0"/>
              <w:keepLines w:val="0"/>
              <w:widowControl w:val="0"/>
              <w:rPr>
                <w:lang w:eastAsia="ja-JP"/>
              </w:rPr>
            </w:pPr>
          </w:p>
        </w:tc>
      </w:tr>
      <w:bookmarkEnd w:id="5547"/>
      <w:tr w:rsidR="00F02090" w:rsidRPr="00FD0425" w14:paraId="238E6874" w14:textId="77777777" w:rsidTr="0073372F">
        <w:tc>
          <w:tcPr>
            <w:tcW w:w="2160"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73372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73372F">
            <w:pPr>
              <w:pStyle w:val="TAC"/>
              <w:keepNext w:val="0"/>
              <w:keepLines w:val="0"/>
              <w:widowControl w:val="0"/>
              <w:rPr>
                <w:lang w:eastAsia="ja-JP"/>
              </w:rPr>
            </w:pPr>
          </w:p>
        </w:tc>
      </w:tr>
      <w:tr w:rsidR="00F02090" w:rsidRPr="00FD0425" w14:paraId="78905AF6" w14:textId="77777777" w:rsidTr="0073372F">
        <w:tc>
          <w:tcPr>
            <w:tcW w:w="2160"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73372F">
            <w:pPr>
              <w:pStyle w:val="TAL"/>
              <w:keepNext w:val="0"/>
              <w:keepLines w:val="0"/>
              <w:widowControl w:val="0"/>
              <w:ind w:left="113"/>
              <w:rPr>
                <w:lang w:eastAsia="ja-JP"/>
              </w:rPr>
            </w:pPr>
            <w:bookmarkStart w:id="5548"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73372F">
            <w:pPr>
              <w:pStyle w:val="TAC"/>
              <w:keepNext w:val="0"/>
              <w:keepLines w:val="0"/>
              <w:widowControl w:val="0"/>
              <w:rPr>
                <w:lang w:eastAsia="ja-JP"/>
              </w:rPr>
            </w:pPr>
          </w:p>
        </w:tc>
      </w:tr>
      <w:tr w:rsidR="00F02090" w:rsidRPr="00FD0425" w14:paraId="671F2691" w14:textId="77777777" w:rsidTr="0073372F">
        <w:tc>
          <w:tcPr>
            <w:tcW w:w="2160"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73372F">
            <w:pPr>
              <w:pStyle w:val="TAL"/>
              <w:keepNext w:val="0"/>
              <w:keepLines w:val="0"/>
              <w:widowControl w:val="0"/>
              <w:rPr>
                <w:lang w:eastAsia="ja-JP"/>
              </w:rPr>
            </w:pPr>
            <w:bookmarkStart w:id="5549" w:name="OLE_LINK366"/>
            <w:r w:rsidRPr="00FD0425">
              <w:rPr>
                <w:bCs/>
                <w:lang w:eastAsia="ja-JP"/>
              </w:rPr>
              <w:t>9.2.2.14</w:t>
            </w:r>
            <w:bookmarkEnd w:id="5549"/>
          </w:p>
        </w:tc>
        <w:tc>
          <w:tcPr>
            <w:tcW w:w="1728"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73372F">
            <w:pPr>
              <w:pStyle w:val="TAC"/>
              <w:keepNext w:val="0"/>
              <w:keepLines w:val="0"/>
              <w:widowControl w:val="0"/>
              <w:rPr>
                <w:lang w:eastAsia="ja-JP"/>
              </w:rPr>
            </w:pPr>
          </w:p>
        </w:tc>
      </w:tr>
      <w:tr w:rsidR="00F02090" w:rsidRPr="00FD0425" w14:paraId="44F543A0" w14:textId="77777777" w:rsidTr="0073372F">
        <w:tc>
          <w:tcPr>
            <w:tcW w:w="2160"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73372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73372F">
            <w:pPr>
              <w:pStyle w:val="TAL"/>
              <w:keepNext w:val="0"/>
              <w:keepLines w:val="0"/>
              <w:widowControl w:val="0"/>
              <w:rPr>
                <w:bCs/>
                <w:lang w:eastAsia="ja-JP"/>
              </w:rPr>
            </w:pPr>
            <w:r w:rsidRPr="00FD0425">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73372F">
            <w:pPr>
              <w:pStyle w:val="TAC"/>
              <w:keepNext w:val="0"/>
              <w:keepLines w:val="0"/>
              <w:widowControl w:val="0"/>
              <w:rPr>
                <w:lang w:eastAsia="ja-JP"/>
              </w:rPr>
            </w:pPr>
          </w:p>
        </w:tc>
      </w:tr>
      <w:bookmarkEnd w:id="5548"/>
      <w:tr w:rsidR="00F02090" w:rsidRPr="00FD0425" w14:paraId="696738FA" w14:textId="77777777" w:rsidTr="0073372F">
        <w:tc>
          <w:tcPr>
            <w:tcW w:w="2160"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73372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73372F">
            <w:pPr>
              <w:pStyle w:val="TAL"/>
              <w:keepNext w:val="0"/>
              <w:keepLines w:val="0"/>
              <w:widowControl w:val="0"/>
              <w:rPr>
                <w:i/>
                <w:lang w:eastAsia="ja-JP"/>
              </w:rPr>
            </w:pPr>
            <w:r w:rsidRPr="00FD0425">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0F51806" w14:textId="77777777" w:rsidTr="0073372F">
        <w:tc>
          <w:tcPr>
            <w:tcW w:w="2160"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73372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73372F">
            <w:pPr>
              <w:pStyle w:val="TAL"/>
              <w:keepNext w:val="0"/>
              <w:keepLines w:val="0"/>
              <w:widowControl w:val="0"/>
            </w:pPr>
            <w:bookmarkStart w:id="5550" w:name="OLE_LINK365"/>
            <w:r w:rsidRPr="00FD0425">
              <w:t>NR CGI</w:t>
            </w:r>
          </w:p>
          <w:p w14:paraId="5AEF1CA8" w14:textId="77777777" w:rsidR="00F02090" w:rsidRPr="00FD0425" w:rsidRDefault="00F02090" w:rsidP="0073372F">
            <w:pPr>
              <w:pStyle w:val="TAL"/>
              <w:keepNext w:val="0"/>
              <w:keepLines w:val="0"/>
              <w:widowControl w:val="0"/>
              <w:rPr>
                <w:lang w:eastAsia="ja-JP"/>
              </w:rPr>
            </w:pPr>
            <w:r w:rsidRPr="00FD0425">
              <w:t>9.2.2.7</w:t>
            </w:r>
            <w:bookmarkEnd w:id="5550"/>
          </w:p>
        </w:tc>
        <w:tc>
          <w:tcPr>
            <w:tcW w:w="1728"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73372F">
            <w:pPr>
              <w:pStyle w:val="TAC"/>
              <w:keepNext w:val="0"/>
              <w:keepLines w:val="0"/>
              <w:widowControl w:val="0"/>
              <w:rPr>
                <w:lang w:eastAsia="ja-JP"/>
              </w:rPr>
            </w:pPr>
          </w:p>
        </w:tc>
      </w:tr>
      <w:bookmarkEnd w:id="5541"/>
    </w:tbl>
    <w:p w14:paraId="55A756AD"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73372F">
      <w:pPr>
        <w:widowControl w:val="0"/>
      </w:pPr>
    </w:p>
    <w:p w14:paraId="2449DB2B" w14:textId="77777777" w:rsidR="00F02090" w:rsidRPr="00FD0425" w:rsidRDefault="00F02090" w:rsidP="0073372F">
      <w:pPr>
        <w:pStyle w:val="Heading4"/>
        <w:keepNext w:val="0"/>
        <w:keepLines w:val="0"/>
        <w:widowControl w:val="0"/>
      </w:pPr>
      <w:bookmarkStart w:id="5551" w:name="_CR9_2_2_16"/>
      <w:bookmarkStart w:id="5552" w:name="_Toc20955285"/>
      <w:bookmarkStart w:id="5553" w:name="_Toc29991482"/>
      <w:bookmarkStart w:id="5554" w:name="_Toc36555882"/>
      <w:bookmarkStart w:id="5555" w:name="_Toc44497604"/>
      <w:bookmarkStart w:id="5556" w:name="_Toc45107992"/>
      <w:bookmarkStart w:id="5557" w:name="_Toc45901612"/>
      <w:bookmarkStart w:id="5558" w:name="_Toc51850691"/>
      <w:bookmarkStart w:id="5559" w:name="_Toc56693694"/>
      <w:bookmarkStart w:id="5560" w:name="_Toc64447237"/>
      <w:bookmarkStart w:id="5561" w:name="_Toc66286731"/>
      <w:bookmarkStart w:id="5562" w:name="_Toc74151426"/>
      <w:bookmarkStart w:id="5563" w:name="_Toc88653899"/>
      <w:bookmarkStart w:id="5564" w:name="_Toc97904255"/>
      <w:bookmarkStart w:id="5565" w:name="_Toc105175296"/>
      <w:bookmarkStart w:id="5566" w:name="_Toc113826326"/>
      <w:bookmarkStart w:id="5567" w:name="_Toc175586908"/>
      <w:bookmarkEnd w:id="5551"/>
      <w:r w:rsidRPr="00FD0425">
        <w:t>9.2.2.16</w:t>
      </w:r>
      <w:r w:rsidRPr="00FD0425">
        <w:tab/>
        <w:t>Served Cells to Update E-UTRA</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069D0CB" w14:textId="77777777" w:rsidR="00F02090" w:rsidRPr="00FD0425" w:rsidRDefault="00F02090" w:rsidP="0073372F">
      <w:pPr>
        <w:widowControl w:val="0"/>
      </w:pPr>
      <w:r w:rsidRPr="00FD0425">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26ECCB" w14:textId="77777777" w:rsidTr="0073372F">
        <w:trPr>
          <w:tblHeader/>
        </w:trPr>
        <w:tc>
          <w:tcPr>
            <w:tcW w:w="2160" w:type="dxa"/>
          </w:tcPr>
          <w:p w14:paraId="367BE339"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8B845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0589C7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276255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98269D7"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B23600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73372F">
        <w:tc>
          <w:tcPr>
            <w:tcW w:w="2160" w:type="dxa"/>
          </w:tcPr>
          <w:p w14:paraId="6B56E6D5" w14:textId="77777777" w:rsidR="00F02090" w:rsidRPr="00FD0425" w:rsidRDefault="00F02090" w:rsidP="0073372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73372F">
            <w:pPr>
              <w:pStyle w:val="TAL"/>
              <w:keepNext w:val="0"/>
              <w:keepLines w:val="0"/>
              <w:widowControl w:val="0"/>
              <w:rPr>
                <w:lang w:eastAsia="ja-JP"/>
              </w:rPr>
            </w:pPr>
          </w:p>
        </w:tc>
        <w:tc>
          <w:tcPr>
            <w:tcW w:w="1080" w:type="dxa"/>
          </w:tcPr>
          <w:p w14:paraId="2E08DEC2"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Pr>
          <w:p w14:paraId="25567B17" w14:textId="77777777" w:rsidR="00F02090" w:rsidRPr="00FD0425" w:rsidRDefault="00F02090" w:rsidP="0073372F">
            <w:pPr>
              <w:pStyle w:val="TAL"/>
              <w:keepNext w:val="0"/>
              <w:keepLines w:val="0"/>
              <w:widowControl w:val="0"/>
              <w:rPr>
                <w:lang w:eastAsia="zh-CN"/>
              </w:rPr>
            </w:pPr>
          </w:p>
        </w:tc>
        <w:tc>
          <w:tcPr>
            <w:tcW w:w="1728" w:type="dxa"/>
          </w:tcPr>
          <w:p w14:paraId="01BCE73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Pr>
          <w:p w14:paraId="46FE015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987405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39AA2FD" w14:textId="77777777" w:rsidTr="0073372F">
        <w:tc>
          <w:tcPr>
            <w:tcW w:w="2160" w:type="dxa"/>
          </w:tcPr>
          <w:p w14:paraId="5DA0594B"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&gt;Served Cell Information </w:t>
            </w:r>
            <w:bookmarkStart w:id="5568" w:name="OLE_LINK313"/>
            <w:r w:rsidRPr="00FD0425">
              <w:rPr>
                <w:lang w:eastAsia="ja-JP"/>
              </w:rPr>
              <w:t>E-UTRA</w:t>
            </w:r>
            <w:bookmarkEnd w:id="5568"/>
          </w:p>
        </w:tc>
        <w:tc>
          <w:tcPr>
            <w:tcW w:w="1080" w:type="dxa"/>
          </w:tcPr>
          <w:p w14:paraId="6B8E6E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23CD502" w14:textId="77777777" w:rsidR="00F02090" w:rsidRPr="00FD0425" w:rsidRDefault="00F02090" w:rsidP="0073372F">
            <w:pPr>
              <w:pStyle w:val="TAL"/>
              <w:keepNext w:val="0"/>
              <w:keepLines w:val="0"/>
              <w:widowControl w:val="0"/>
              <w:rPr>
                <w:szCs w:val="18"/>
                <w:lang w:eastAsia="ja-JP"/>
              </w:rPr>
            </w:pPr>
          </w:p>
        </w:tc>
        <w:tc>
          <w:tcPr>
            <w:tcW w:w="1512" w:type="dxa"/>
          </w:tcPr>
          <w:p w14:paraId="02C48C5D" w14:textId="77777777" w:rsidR="00F02090" w:rsidRPr="00FD0425" w:rsidRDefault="00F02090" w:rsidP="0073372F">
            <w:pPr>
              <w:pStyle w:val="TAL"/>
              <w:keepNext w:val="0"/>
              <w:keepLines w:val="0"/>
              <w:widowControl w:val="0"/>
              <w:rPr>
                <w:lang w:val="en-US" w:eastAsia="ja-JP"/>
              </w:rPr>
            </w:pPr>
            <w:r w:rsidRPr="00FD0425">
              <w:rPr>
                <w:bCs/>
                <w:lang w:eastAsia="ja-JP"/>
              </w:rPr>
              <w:t>9.2.2.12</w:t>
            </w:r>
          </w:p>
        </w:tc>
        <w:tc>
          <w:tcPr>
            <w:tcW w:w="1728" w:type="dxa"/>
          </w:tcPr>
          <w:p w14:paraId="49498F12" w14:textId="77777777" w:rsidR="00F02090" w:rsidRPr="00FD0425" w:rsidRDefault="00F02090" w:rsidP="0073372F">
            <w:pPr>
              <w:pStyle w:val="TAL"/>
              <w:keepNext w:val="0"/>
              <w:keepLines w:val="0"/>
              <w:widowControl w:val="0"/>
              <w:rPr>
                <w:lang w:eastAsia="ja-JP"/>
              </w:rPr>
            </w:pPr>
          </w:p>
        </w:tc>
        <w:tc>
          <w:tcPr>
            <w:tcW w:w="1080" w:type="dxa"/>
          </w:tcPr>
          <w:p w14:paraId="260283B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9844D69" w14:textId="77777777" w:rsidR="00F02090" w:rsidRPr="00FD0425" w:rsidRDefault="00F02090" w:rsidP="0073372F">
            <w:pPr>
              <w:pStyle w:val="TAC"/>
              <w:keepNext w:val="0"/>
              <w:keepLines w:val="0"/>
              <w:widowControl w:val="0"/>
              <w:rPr>
                <w:lang w:eastAsia="ja-JP"/>
              </w:rPr>
            </w:pPr>
          </w:p>
        </w:tc>
      </w:tr>
      <w:tr w:rsidR="00F02090" w:rsidRPr="00FD0425" w14:paraId="2BC40D4A" w14:textId="77777777" w:rsidTr="0073372F">
        <w:tc>
          <w:tcPr>
            <w:tcW w:w="2160" w:type="dxa"/>
          </w:tcPr>
          <w:p w14:paraId="0E6BA8B1" w14:textId="77777777" w:rsidR="00F02090" w:rsidRPr="00FD0425" w:rsidRDefault="00F02090" w:rsidP="0073372F">
            <w:pPr>
              <w:pStyle w:val="TAL"/>
              <w:keepNext w:val="0"/>
              <w:keepLines w:val="0"/>
              <w:widowControl w:val="0"/>
              <w:ind w:left="113"/>
              <w:rPr>
                <w:lang w:eastAsia="ja-JP"/>
              </w:rPr>
            </w:pPr>
            <w:bookmarkStart w:id="5569" w:name="_Hlk509328733"/>
            <w:r w:rsidRPr="00FD0425">
              <w:rPr>
                <w:lang w:eastAsia="ja-JP"/>
              </w:rPr>
              <w:t>&gt;Neighbour Information NR</w:t>
            </w:r>
          </w:p>
        </w:tc>
        <w:tc>
          <w:tcPr>
            <w:tcW w:w="1080" w:type="dxa"/>
          </w:tcPr>
          <w:p w14:paraId="53334D9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356C87" w14:textId="77777777" w:rsidR="00F02090" w:rsidRPr="00FD0425" w:rsidRDefault="00F02090" w:rsidP="0073372F">
            <w:pPr>
              <w:pStyle w:val="TAL"/>
              <w:keepNext w:val="0"/>
              <w:keepLines w:val="0"/>
              <w:widowControl w:val="0"/>
              <w:rPr>
                <w:szCs w:val="18"/>
                <w:lang w:eastAsia="ja-JP"/>
              </w:rPr>
            </w:pPr>
          </w:p>
        </w:tc>
        <w:tc>
          <w:tcPr>
            <w:tcW w:w="1512" w:type="dxa"/>
          </w:tcPr>
          <w:p w14:paraId="069177D9" w14:textId="77777777" w:rsidR="00F02090" w:rsidRPr="00FD0425" w:rsidRDefault="00F02090" w:rsidP="0073372F">
            <w:pPr>
              <w:pStyle w:val="TAL"/>
              <w:keepNext w:val="0"/>
              <w:keepLines w:val="0"/>
              <w:widowControl w:val="0"/>
              <w:rPr>
                <w:lang w:val="en-US" w:eastAsia="ja-JP"/>
              </w:rPr>
            </w:pPr>
            <w:r w:rsidRPr="00FD0425">
              <w:rPr>
                <w:bCs/>
                <w:lang w:eastAsia="ja-JP"/>
              </w:rPr>
              <w:t>9.2.2.13</w:t>
            </w:r>
          </w:p>
        </w:tc>
        <w:tc>
          <w:tcPr>
            <w:tcW w:w="1728" w:type="dxa"/>
          </w:tcPr>
          <w:p w14:paraId="15AF7C9A" w14:textId="77777777" w:rsidR="00F02090" w:rsidRPr="00FD0425" w:rsidRDefault="00F02090" w:rsidP="0073372F">
            <w:pPr>
              <w:pStyle w:val="TAL"/>
              <w:keepNext w:val="0"/>
              <w:keepLines w:val="0"/>
              <w:widowControl w:val="0"/>
              <w:rPr>
                <w:lang w:eastAsia="ja-JP"/>
              </w:rPr>
            </w:pPr>
          </w:p>
        </w:tc>
        <w:tc>
          <w:tcPr>
            <w:tcW w:w="1080" w:type="dxa"/>
          </w:tcPr>
          <w:p w14:paraId="084BDF5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61C3B357" w14:textId="77777777" w:rsidR="00F02090" w:rsidRPr="00FD0425" w:rsidRDefault="00F02090" w:rsidP="0073372F">
            <w:pPr>
              <w:pStyle w:val="TAC"/>
              <w:keepNext w:val="0"/>
              <w:keepLines w:val="0"/>
              <w:widowControl w:val="0"/>
              <w:rPr>
                <w:lang w:eastAsia="ja-JP"/>
              </w:rPr>
            </w:pPr>
          </w:p>
        </w:tc>
      </w:tr>
      <w:tr w:rsidR="00F02090" w:rsidRPr="00FD0425" w14:paraId="40B73800" w14:textId="77777777" w:rsidTr="0073372F">
        <w:tc>
          <w:tcPr>
            <w:tcW w:w="2160" w:type="dxa"/>
          </w:tcPr>
          <w:p w14:paraId="1B3E8CF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BD8E1D" w14:textId="77777777" w:rsidR="00F02090" w:rsidRPr="00FD0425" w:rsidRDefault="00F02090" w:rsidP="0073372F">
            <w:pPr>
              <w:pStyle w:val="TAL"/>
              <w:keepNext w:val="0"/>
              <w:keepLines w:val="0"/>
              <w:widowControl w:val="0"/>
              <w:rPr>
                <w:szCs w:val="18"/>
                <w:lang w:eastAsia="ja-JP"/>
              </w:rPr>
            </w:pPr>
          </w:p>
        </w:tc>
        <w:tc>
          <w:tcPr>
            <w:tcW w:w="1512" w:type="dxa"/>
          </w:tcPr>
          <w:p w14:paraId="7001C659" w14:textId="77777777" w:rsidR="00F02090" w:rsidRPr="00FD0425" w:rsidRDefault="00F02090" w:rsidP="0073372F">
            <w:pPr>
              <w:pStyle w:val="TAL"/>
              <w:keepNext w:val="0"/>
              <w:keepLines w:val="0"/>
              <w:widowControl w:val="0"/>
              <w:rPr>
                <w:lang w:val="en-US" w:eastAsia="ja-JP"/>
              </w:rPr>
            </w:pPr>
            <w:r w:rsidRPr="00FD0425">
              <w:rPr>
                <w:bCs/>
                <w:lang w:eastAsia="ja-JP"/>
              </w:rPr>
              <w:t>9.2.2.14</w:t>
            </w:r>
          </w:p>
        </w:tc>
        <w:tc>
          <w:tcPr>
            <w:tcW w:w="1728" w:type="dxa"/>
          </w:tcPr>
          <w:p w14:paraId="0F23400B" w14:textId="77777777" w:rsidR="00F02090" w:rsidRPr="00FD0425" w:rsidRDefault="00F02090" w:rsidP="0073372F">
            <w:pPr>
              <w:pStyle w:val="TAL"/>
              <w:keepNext w:val="0"/>
              <w:keepLines w:val="0"/>
              <w:widowControl w:val="0"/>
              <w:rPr>
                <w:lang w:eastAsia="ja-JP"/>
              </w:rPr>
            </w:pPr>
          </w:p>
        </w:tc>
        <w:tc>
          <w:tcPr>
            <w:tcW w:w="1080" w:type="dxa"/>
          </w:tcPr>
          <w:p w14:paraId="565C954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8D78FDF" w14:textId="77777777" w:rsidR="00F02090" w:rsidRPr="00FD0425" w:rsidRDefault="00F02090" w:rsidP="0073372F">
            <w:pPr>
              <w:pStyle w:val="TAC"/>
              <w:keepNext w:val="0"/>
              <w:keepLines w:val="0"/>
              <w:widowControl w:val="0"/>
              <w:rPr>
                <w:lang w:eastAsia="ja-JP"/>
              </w:rPr>
            </w:pPr>
          </w:p>
        </w:tc>
      </w:tr>
      <w:bookmarkEnd w:id="5569"/>
      <w:tr w:rsidR="00C16B12" w:rsidRPr="00FD0425" w14:paraId="1FA3D344" w14:textId="77777777" w:rsidTr="0073372F">
        <w:tc>
          <w:tcPr>
            <w:tcW w:w="2160" w:type="dxa"/>
          </w:tcPr>
          <w:p w14:paraId="4FEC379C" w14:textId="77777777" w:rsidR="00C16B12"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p w14:paraId="341E2CD2" w14:textId="77777777" w:rsidR="00C16B12" w:rsidRDefault="00C16B12" w:rsidP="0073372F">
            <w:pPr>
              <w:widowControl w:val="0"/>
              <w:rPr>
                <w:lang w:eastAsia="ja-JP"/>
              </w:rPr>
            </w:pPr>
          </w:p>
          <w:p w14:paraId="04AA4344" w14:textId="77777777" w:rsidR="00C16B12" w:rsidRPr="00FD0425" w:rsidRDefault="00C16B12" w:rsidP="0073372F">
            <w:pPr>
              <w:pStyle w:val="TAL"/>
              <w:keepNext w:val="0"/>
              <w:keepLines w:val="0"/>
              <w:widowControl w:val="0"/>
              <w:ind w:left="113"/>
              <w:rPr>
                <w:lang w:eastAsia="ja-JP"/>
              </w:rPr>
            </w:pPr>
          </w:p>
        </w:tc>
        <w:tc>
          <w:tcPr>
            <w:tcW w:w="1080" w:type="dxa"/>
          </w:tcPr>
          <w:p w14:paraId="12E34C6A"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34F747A4" w14:textId="77777777" w:rsidR="00C16B12" w:rsidRPr="00FD0425" w:rsidRDefault="00C16B12" w:rsidP="0073372F">
            <w:pPr>
              <w:pStyle w:val="TAL"/>
              <w:keepNext w:val="0"/>
              <w:keepLines w:val="0"/>
              <w:widowControl w:val="0"/>
              <w:rPr>
                <w:szCs w:val="18"/>
                <w:lang w:eastAsia="ja-JP"/>
              </w:rPr>
            </w:pPr>
          </w:p>
        </w:tc>
        <w:tc>
          <w:tcPr>
            <w:tcW w:w="1512" w:type="dxa"/>
          </w:tcPr>
          <w:p w14:paraId="0D841CD9"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0536223" w14:textId="77777777" w:rsidR="00C16B12" w:rsidRPr="00FD0425" w:rsidRDefault="00C16B12" w:rsidP="0073372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39E8A01F"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2C53A313"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21F00C7A" w14:textId="77777777" w:rsidTr="0073372F">
        <w:tc>
          <w:tcPr>
            <w:tcW w:w="2160" w:type="dxa"/>
          </w:tcPr>
          <w:p w14:paraId="6AEC967E"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73372F">
            <w:pPr>
              <w:pStyle w:val="TAL"/>
              <w:keepNext w:val="0"/>
              <w:keepLines w:val="0"/>
              <w:widowControl w:val="0"/>
              <w:rPr>
                <w:lang w:eastAsia="ja-JP"/>
              </w:rPr>
            </w:pPr>
          </w:p>
        </w:tc>
        <w:tc>
          <w:tcPr>
            <w:tcW w:w="1080" w:type="dxa"/>
          </w:tcPr>
          <w:p w14:paraId="35293F8F" w14:textId="77777777" w:rsidR="00C16B12" w:rsidRPr="00FD0425" w:rsidRDefault="00C16B12" w:rsidP="0073372F">
            <w:pPr>
              <w:pStyle w:val="TAL"/>
              <w:keepNext w:val="0"/>
              <w:keepLines w:val="0"/>
              <w:widowControl w:val="0"/>
              <w:rPr>
                <w:i/>
                <w:szCs w:val="18"/>
                <w:lang w:eastAsia="ja-JP"/>
              </w:rPr>
            </w:pPr>
            <w:r w:rsidRPr="00FD0425">
              <w:rPr>
                <w:i/>
                <w:lang w:eastAsia="ja-JP"/>
              </w:rPr>
              <w:t>0 .. &lt; maxnoofCellsinNG-RAN node&gt;</w:t>
            </w:r>
          </w:p>
        </w:tc>
        <w:tc>
          <w:tcPr>
            <w:tcW w:w="1512" w:type="dxa"/>
          </w:tcPr>
          <w:p w14:paraId="0A7811FE" w14:textId="77777777" w:rsidR="00C16B12" w:rsidRPr="00FD0425" w:rsidRDefault="00C16B12" w:rsidP="0073372F">
            <w:pPr>
              <w:pStyle w:val="TAL"/>
              <w:keepNext w:val="0"/>
              <w:keepLines w:val="0"/>
              <w:widowControl w:val="0"/>
              <w:rPr>
                <w:lang w:val="en-US" w:eastAsia="ja-JP"/>
              </w:rPr>
            </w:pPr>
          </w:p>
        </w:tc>
        <w:tc>
          <w:tcPr>
            <w:tcW w:w="1728" w:type="dxa"/>
          </w:tcPr>
          <w:p w14:paraId="3B56E3DD" w14:textId="77777777" w:rsidR="00C16B12" w:rsidRPr="00FD0425" w:rsidRDefault="00C16B12" w:rsidP="0073372F">
            <w:pPr>
              <w:pStyle w:val="TAL"/>
              <w:keepNext w:val="0"/>
              <w:keepLines w:val="0"/>
              <w:widowControl w:val="0"/>
              <w:rPr>
                <w:lang w:eastAsia="ja-JP"/>
              </w:rPr>
            </w:pPr>
            <w:r w:rsidRPr="00FD0425">
              <w:rPr>
                <w:lang w:eastAsia="ja-JP"/>
              </w:rPr>
              <w:t>List of modified cells served by the NG-RAN node.</w:t>
            </w:r>
          </w:p>
        </w:tc>
        <w:tc>
          <w:tcPr>
            <w:tcW w:w="1080" w:type="dxa"/>
          </w:tcPr>
          <w:p w14:paraId="0F705DAB"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64C62E6E"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0A9F000E" w14:textId="77777777" w:rsidTr="0073372F">
        <w:tc>
          <w:tcPr>
            <w:tcW w:w="2160" w:type="dxa"/>
          </w:tcPr>
          <w:p w14:paraId="111B67FC" w14:textId="77777777" w:rsidR="00C16B12" w:rsidRPr="00FD0425" w:rsidRDefault="00C16B12" w:rsidP="0073372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CBB706D" w14:textId="77777777" w:rsidR="00C16B12" w:rsidRPr="00FD0425" w:rsidRDefault="00C16B12" w:rsidP="0073372F">
            <w:pPr>
              <w:pStyle w:val="TAL"/>
              <w:keepNext w:val="0"/>
              <w:keepLines w:val="0"/>
              <w:widowControl w:val="0"/>
              <w:rPr>
                <w:lang w:eastAsia="ja-JP"/>
              </w:rPr>
            </w:pPr>
          </w:p>
        </w:tc>
        <w:tc>
          <w:tcPr>
            <w:tcW w:w="1512" w:type="dxa"/>
          </w:tcPr>
          <w:p w14:paraId="3DD4FE62" w14:textId="77777777" w:rsidR="00C16B12" w:rsidRPr="00FD0425" w:rsidRDefault="00C16B12" w:rsidP="0073372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73372F">
            <w:pPr>
              <w:pStyle w:val="TAL"/>
              <w:keepNext w:val="0"/>
              <w:keepLines w:val="0"/>
              <w:widowControl w:val="0"/>
              <w:tabs>
                <w:tab w:val="left" w:pos="193"/>
                <w:tab w:val="center" w:pos="601"/>
              </w:tabs>
              <w:rPr>
                <w:lang w:val="en-US" w:eastAsia="ja-JP"/>
              </w:rPr>
            </w:pPr>
            <w:r w:rsidRPr="00FD0425">
              <w:t>9.2.2.8</w:t>
            </w:r>
          </w:p>
        </w:tc>
        <w:tc>
          <w:tcPr>
            <w:tcW w:w="1728" w:type="dxa"/>
          </w:tcPr>
          <w:p w14:paraId="571680A7" w14:textId="77777777" w:rsidR="00C16B12" w:rsidRPr="00FD0425" w:rsidRDefault="00C16B12" w:rsidP="0073372F">
            <w:pPr>
              <w:pStyle w:val="TAL"/>
              <w:keepNext w:val="0"/>
              <w:keepLines w:val="0"/>
              <w:widowControl w:val="0"/>
              <w:rPr>
                <w:lang w:eastAsia="ja-JP"/>
              </w:rPr>
            </w:pPr>
          </w:p>
        </w:tc>
        <w:tc>
          <w:tcPr>
            <w:tcW w:w="1080" w:type="dxa"/>
          </w:tcPr>
          <w:p w14:paraId="15527C8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18803C89" w14:textId="77777777" w:rsidR="00C16B12" w:rsidRPr="00FD0425" w:rsidRDefault="00C16B12" w:rsidP="0073372F">
            <w:pPr>
              <w:pStyle w:val="TAC"/>
              <w:keepNext w:val="0"/>
              <w:keepLines w:val="0"/>
              <w:widowControl w:val="0"/>
              <w:rPr>
                <w:lang w:eastAsia="ja-JP"/>
              </w:rPr>
            </w:pPr>
          </w:p>
        </w:tc>
      </w:tr>
      <w:tr w:rsidR="00C16B12" w:rsidRPr="00FD0425" w14:paraId="50889EA8" w14:textId="77777777" w:rsidTr="0073372F">
        <w:tc>
          <w:tcPr>
            <w:tcW w:w="2160" w:type="dxa"/>
          </w:tcPr>
          <w:p w14:paraId="10D1D9FA" w14:textId="77777777" w:rsidR="00C16B12" w:rsidRPr="00FD0425" w:rsidRDefault="00C16B12" w:rsidP="0073372F">
            <w:pPr>
              <w:pStyle w:val="TAL"/>
              <w:keepNext w:val="0"/>
              <w:keepLines w:val="0"/>
              <w:widowControl w:val="0"/>
              <w:ind w:left="113"/>
              <w:rPr>
                <w:lang w:eastAsia="ja-JP"/>
              </w:rPr>
            </w:pPr>
            <w:r w:rsidRPr="00FD0425">
              <w:rPr>
                <w:lang w:eastAsia="ja-JP"/>
              </w:rPr>
              <w:t>&gt;Served Cell Information E-UTRA</w:t>
            </w:r>
          </w:p>
        </w:tc>
        <w:tc>
          <w:tcPr>
            <w:tcW w:w="1080" w:type="dxa"/>
          </w:tcPr>
          <w:p w14:paraId="5DA40AD5"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940845D" w14:textId="77777777" w:rsidR="00C16B12" w:rsidRPr="00FD0425" w:rsidRDefault="00C16B12" w:rsidP="0073372F">
            <w:pPr>
              <w:pStyle w:val="TAL"/>
              <w:keepNext w:val="0"/>
              <w:keepLines w:val="0"/>
              <w:widowControl w:val="0"/>
              <w:rPr>
                <w:lang w:eastAsia="ja-JP"/>
              </w:rPr>
            </w:pPr>
          </w:p>
        </w:tc>
        <w:tc>
          <w:tcPr>
            <w:tcW w:w="1512" w:type="dxa"/>
          </w:tcPr>
          <w:p w14:paraId="3B22CEB5" w14:textId="77777777" w:rsidR="00C16B12" w:rsidRPr="00FD0425" w:rsidRDefault="00C16B12" w:rsidP="0073372F">
            <w:pPr>
              <w:pStyle w:val="TAL"/>
              <w:keepNext w:val="0"/>
              <w:keepLines w:val="0"/>
              <w:widowControl w:val="0"/>
              <w:rPr>
                <w:lang w:val="en-US" w:eastAsia="ja-JP"/>
              </w:rPr>
            </w:pPr>
            <w:r w:rsidRPr="00FD0425">
              <w:rPr>
                <w:bCs/>
                <w:lang w:eastAsia="ja-JP"/>
              </w:rPr>
              <w:t>9.2.2.12</w:t>
            </w:r>
          </w:p>
        </w:tc>
        <w:tc>
          <w:tcPr>
            <w:tcW w:w="1728" w:type="dxa"/>
          </w:tcPr>
          <w:p w14:paraId="4160D763" w14:textId="77777777" w:rsidR="00C16B12" w:rsidRPr="00FD0425" w:rsidRDefault="00C16B12" w:rsidP="0073372F">
            <w:pPr>
              <w:pStyle w:val="TAL"/>
              <w:keepNext w:val="0"/>
              <w:keepLines w:val="0"/>
              <w:widowControl w:val="0"/>
              <w:rPr>
                <w:lang w:eastAsia="ja-JP"/>
              </w:rPr>
            </w:pPr>
          </w:p>
        </w:tc>
        <w:tc>
          <w:tcPr>
            <w:tcW w:w="1080" w:type="dxa"/>
          </w:tcPr>
          <w:p w14:paraId="3B33BE7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B1DC7D9" w14:textId="77777777" w:rsidR="00C16B12" w:rsidRPr="00FD0425" w:rsidRDefault="00C16B12" w:rsidP="0073372F">
            <w:pPr>
              <w:pStyle w:val="TAC"/>
              <w:keepNext w:val="0"/>
              <w:keepLines w:val="0"/>
              <w:widowControl w:val="0"/>
              <w:rPr>
                <w:lang w:eastAsia="ja-JP"/>
              </w:rPr>
            </w:pPr>
          </w:p>
        </w:tc>
      </w:tr>
      <w:tr w:rsidR="00C16B12" w:rsidRPr="00FD0425" w14:paraId="369AA551" w14:textId="77777777" w:rsidTr="0073372F">
        <w:tc>
          <w:tcPr>
            <w:tcW w:w="2160" w:type="dxa"/>
          </w:tcPr>
          <w:p w14:paraId="243B702B"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3158DE27" w14:textId="77777777" w:rsidR="00C16B12" w:rsidRPr="00FD0425" w:rsidRDefault="00C16B12" w:rsidP="0073372F">
            <w:pPr>
              <w:pStyle w:val="TAL"/>
              <w:keepNext w:val="0"/>
              <w:keepLines w:val="0"/>
              <w:widowControl w:val="0"/>
              <w:rPr>
                <w:lang w:eastAsia="ja-JP"/>
              </w:rPr>
            </w:pPr>
          </w:p>
        </w:tc>
        <w:tc>
          <w:tcPr>
            <w:tcW w:w="1512" w:type="dxa"/>
          </w:tcPr>
          <w:p w14:paraId="394F5CE1" w14:textId="77777777" w:rsidR="00C16B12" w:rsidRPr="00FD0425" w:rsidRDefault="00C16B12" w:rsidP="0073372F">
            <w:pPr>
              <w:pStyle w:val="TAL"/>
              <w:keepNext w:val="0"/>
              <w:keepLines w:val="0"/>
              <w:widowControl w:val="0"/>
              <w:rPr>
                <w:lang w:val="en-US" w:eastAsia="ja-JP"/>
              </w:rPr>
            </w:pPr>
            <w:r w:rsidRPr="00FD0425">
              <w:rPr>
                <w:bCs/>
                <w:lang w:eastAsia="ja-JP"/>
              </w:rPr>
              <w:t>9.2.2.13</w:t>
            </w:r>
          </w:p>
        </w:tc>
        <w:tc>
          <w:tcPr>
            <w:tcW w:w="1728" w:type="dxa"/>
          </w:tcPr>
          <w:p w14:paraId="34AAEDFE" w14:textId="77777777" w:rsidR="00C16B12" w:rsidRPr="00FD0425" w:rsidRDefault="00C16B12" w:rsidP="0073372F">
            <w:pPr>
              <w:pStyle w:val="TAL"/>
              <w:keepNext w:val="0"/>
              <w:keepLines w:val="0"/>
              <w:widowControl w:val="0"/>
              <w:rPr>
                <w:lang w:eastAsia="ja-JP"/>
              </w:rPr>
            </w:pPr>
          </w:p>
        </w:tc>
        <w:tc>
          <w:tcPr>
            <w:tcW w:w="1080" w:type="dxa"/>
          </w:tcPr>
          <w:p w14:paraId="1C79035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6981E0D1" w14:textId="77777777" w:rsidR="00C16B12" w:rsidRPr="00FD0425" w:rsidRDefault="00C16B12" w:rsidP="0073372F">
            <w:pPr>
              <w:pStyle w:val="TAC"/>
              <w:keepNext w:val="0"/>
              <w:keepLines w:val="0"/>
              <w:widowControl w:val="0"/>
              <w:rPr>
                <w:lang w:eastAsia="ja-JP"/>
              </w:rPr>
            </w:pPr>
          </w:p>
        </w:tc>
      </w:tr>
      <w:tr w:rsidR="00C16B12" w:rsidRPr="00FD0425" w14:paraId="60528DA3" w14:textId="77777777" w:rsidTr="0073372F">
        <w:tc>
          <w:tcPr>
            <w:tcW w:w="2160" w:type="dxa"/>
          </w:tcPr>
          <w:p w14:paraId="65C4E3C6"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6B95EB92" w14:textId="77777777" w:rsidR="00C16B12" w:rsidRPr="00FD0425" w:rsidRDefault="00C16B12" w:rsidP="0073372F">
            <w:pPr>
              <w:pStyle w:val="TAL"/>
              <w:keepNext w:val="0"/>
              <w:keepLines w:val="0"/>
              <w:widowControl w:val="0"/>
              <w:rPr>
                <w:lang w:eastAsia="ja-JP"/>
              </w:rPr>
            </w:pPr>
          </w:p>
        </w:tc>
        <w:tc>
          <w:tcPr>
            <w:tcW w:w="1512" w:type="dxa"/>
          </w:tcPr>
          <w:p w14:paraId="717B268A" w14:textId="77777777" w:rsidR="00C16B12" w:rsidRPr="00FD0425" w:rsidRDefault="00C16B12" w:rsidP="0073372F">
            <w:pPr>
              <w:pStyle w:val="TAL"/>
              <w:keepNext w:val="0"/>
              <w:keepLines w:val="0"/>
              <w:widowControl w:val="0"/>
              <w:rPr>
                <w:lang w:val="en-US" w:eastAsia="ja-JP"/>
              </w:rPr>
            </w:pPr>
            <w:r w:rsidRPr="00FD0425">
              <w:rPr>
                <w:bCs/>
                <w:lang w:eastAsia="ja-JP"/>
              </w:rPr>
              <w:t>9.2.2.14</w:t>
            </w:r>
          </w:p>
        </w:tc>
        <w:tc>
          <w:tcPr>
            <w:tcW w:w="1728" w:type="dxa"/>
          </w:tcPr>
          <w:p w14:paraId="1C82688E" w14:textId="77777777" w:rsidR="00C16B12" w:rsidRPr="00FD0425" w:rsidRDefault="00C16B12" w:rsidP="0073372F">
            <w:pPr>
              <w:pStyle w:val="TAL"/>
              <w:keepNext w:val="0"/>
              <w:keepLines w:val="0"/>
              <w:widowControl w:val="0"/>
              <w:rPr>
                <w:lang w:eastAsia="ja-JP"/>
              </w:rPr>
            </w:pPr>
          </w:p>
        </w:tc>
        <w:tc>
          <w:tcPr>
            <w:tcW w:w="1080" w:type="dxa"/>
          </w:tcPr>
          <w:p w14:paraId="51F1E32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7A35722" w14:textId="77777777" w:rsidR="00C16B12" w:rsidRPr="00FD0425" w:rsidRDefault="00C16B12" w:rsidP="0073372F">
            <w:pPr>
              <w:pStyle w:val="TAC"/>
              <w:keepNext w:val="0"/>
              <w:keepLines w:val="0"/>
              <w:widowControl w:val="0"/>
              <w:rPr>
                <w:lang w:eastAsia="ja-JP"/>
              </w:rPr>
            </w:pPr>
          </w:p>
        </w:tc>
      </w:tr>
      <w:tr w:rsidR="00C16B12" w:rsidRPr="00FD0425" w14:paraId="31E0051F" w14:textId="77777777" w:rsidTr="0073372F">
        <w:tc>
          <w:tcPr>
            <w:tcW w:w="2160" w:type="dxa"/>
          </w:tcPr>
          <w:p w14:paraId="5A10A1B2" w14:textId="77777777" w:rsidR="00C16B12" w:rsidRPr="00FD0425" w:rsidRDefault="00C16B12" w:rsidP="0073372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754526C5" w14:textId="77777777" w:rsidR="00C16B12" w:rsidRPr="00FD0425" w:rsidRDefault="00C16B12" w:rsidP="0073372F">
            <w:pPr>
              <w:pStyle w:val="TAL"/>
              <w:keepNext w:val="0"/>
              <w:keepLines w:val="0"/>
              <w:widowControl w:val="0"/>
              <w:rPr>
                <w:lang w:eastAsia="ja-JP"/>
              </w:rPr>
            </w:pPr>
          </w:p>
        </w:tc>
        <w:tc>
          <w:tcPr>
            <w:tcW w:w="1512" w:type="dxa"/>
          </w:tcPr>
          <w:p w14:paraId="78ED56EA" w14:textId="77777777" w:rsidR="00C16B12" w:rsidRPr="00FD0425" w:rsidRDefault="00C16B12" w:rsidP="0073372F">
            <w:pPr>
              <w:pStyle w:val="TAL"/>
              <w:keepNext w:val="0"/>
              <w:keepLines w:val="0"/>
              <w:widowControl w:val="0"/>
              <w:rPr>
                <w:bCs/>
                <w:lang w:eastAsia="ja-JP"/>
              </w:rPr>
            </w:pPr>
            <w:r w:rsidRPr="00FD0425">
              <w:rPr>
                <w:bCs/>
                <w:lang w:eastAsia="ja-JP"/>
              </w:rPr>
              <w:t>ENUMERATED (deactivated, ...)</w:t>
            </w:r>
          </w:p>
        </w:tc>
        <w:tc>
          <w:tcPr>
            <w:tcW w:w="1728" w:type="dxa"/>
          </w:tcPr>
          <w:p w14:paraId="442C38E2" w14:textId="77777777" w:rsidR="00C16B12" w:rsidRPr="00FD0425" w:rsidRDefault="00C16B12"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Pr>
          <w:p w14:paraId="6F8F02E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5C6F38B9" w14:textId="77777777" w:rsidR="00C16B12" w:rsidRPr="00FD0425" w:rsidRDefault="00C16B12" w:rsidP="0073372F">
            <w:pPr>
              <w:pStyle w:val="TAC"/>
              <w:keepNext w:val="0"/>
              <w:keepLines w:val="0"/>
              <w:widowControl w:val="0"/>
              <w:rPr>
                <w:lang w:eastAsia="ja-JP"/>
              </w:rPr>
            </w:pPr>
          </w:p>
        </w:tc>
      </w:tr>
      <w:tr w:rsidR="00C16B12" w:rsidRPr="00FD0425" w14:paraId="3A50C590" w14:textId="77777777" w:rsidTr="0073372F">
        <w:tc>
          <w:tcPr>
            <w:tcW w:w="2160" w:type="dxa"/>
          </w:tcPr>
          <w:p w14:paraId="7A315006" w14:textId="77777777" w:rsidR="00C16B12" w:rsidRPr="00FD0425"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05CF397A" w14:textId="77777777" w:rsidR="00C16B12" w:rsidRPr="00FD0425" w:rsidRDefault="00C16B12" w:rsidP="0073372F">
            <w:pPr>
              <w:pStyle w:val="TAL"/>
              <w:keepNext w:val="0"/>
              <w:keepLines w:val="0"/>
              <w:widowControl w:val="0"/>
              <w:rPr>
                <w:lang w:eastAsia="ja-JP"/>
              </w:rPr>
            </w:pPr>
          </w:p>
        </w:tc>
        <w:tc>
          <w:tcPr>
            <w:tcW w:w="1512" w:type="dxa"/>
          </w:tcPr>
          <w:p w14:paraId="79DCABC6"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1B6BC73" w14:textId="77777777" w:rsidR="00C16B12" w:rsidRPr="00FD0425" w:rsidRDefault="00C16B12" w:rsidP="0073372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7A684271"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0CC9F1E0"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0B3577AF" w14:textId="77777777" w:rsidTr="0073372F">
        <w:tc>
          <w:tcPr>
            <w:tcW w:w="2160" w:type="dxa"/>
          </w:tcPr>
          <w:p w14:paraId="47B7FF14"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73372F">
            <w:pPr>
              <w:pStyle w:val="TAL"/>
              <w:keepNext w:val="0"/>
              <w:keepLines w:val="0"/>
              <w:widowControl w:val="0"/>
              <w:rPr>
                <w:lang w:eastAsia="ja-JP"/>
              </w:rPr>
            </w:pPr>
          </w:p>
        </w:tc>
        <w:tc>
          <w:tcPr>
            <w:tcW w:w="1080" w:type="dxa"/>
          </w:tcPr>
          <w:p w14:paraId="2F7E439B" w14:textId="77777777" w:rsidR="00C16B12" w:rsidRPr="00FD0425" w:rsidRDefault="00C16B12" w:rsidP="0073372F">
            <w:pPr>
              <w:pStyle w:val="TAL"/>
              <w:keepNext w:val="0"/>
              <w:keepLines w:val="0"/>
              <w:widowControl w:val="0"/>
              <w:rPr>
                <w:i/>
                <w:lang w:eastAsia="ja-JP"/>
              </w:rPr>
            </w:pPr>
            <w:r w:rsidRPr="00FD0425">
              <w:rPr>
                <w:i/>
                <w:lang w:eastAsia="ja-JP"/>
              </w:rPr>
              <w:t>0 .. &lt; maxnoofCellsinNG-RAN node &gt;</w:t>
            </w:r>
          </w:p>
        </w:tc>
        <w:tc>
          <w:tcPr>
            <w:tcW w:w="1512" w:type="dxa"/>
          </w:tcPr>
          <w:p w14:paraId="19F45F29" w14:textId="77777777" w:rsidR="00C16B12" w:rsidRPr="00FD0425" w:rsidRDefault="00C16B12" w:rsidP="0073372F">
            <w:pPr>
              <w:pStyle w:val="TAL"/>
              <w:keepNext w:val="0"/>
              <w:keepLines w:val="0"/>
              <w:widowControl w:val="0"/>
              <w:rPr>
                <w:lang w:val="en-US" w:eastAsia="ja-JP"/>
              </w:rPr>
            </w:pPr>
          </w:p>
        </w:tc>
        <w:tc>
          <w:tcPr>
            <w:tcW w:w="1728" w:type="dxa"/>
          </w:tcPr>
          <w:p w14:paraId="4EF3772B" w14:textId="77777777" w:rsidR="00C16B12" w:rsidRPr="00FD0425" w:rsidRDefault="00C16B12" w:rsidP="0073372F">
            <w:pPr>
              <w:pStyle w:val="TAL"/>
              <w:keepNext w:val="0"/>
              <w:keepLines w:val="0"/>
              <w:widowControl w:val="0"/>
              <w:rPr>
                <w:lang w:eastAsia="ja-JP"/>
              </w:rPr>
            </w:pPr>
            <w:r w:rsidRPr="00FD0425">
              <w:rPr>
                <w:lang w:eastAsia="ja-JP"/>
              </w:rPr>
              <w:t>List of deleted cells served by the NG-RAN node.</w:t>
            </w:r>
          </w:p>
        </w:tc>
        <w:tc>
          <w:tcPr>
            <w:tcW w:w="1080" w:type="dxa"/>
          </w:tcPr>
          <w:p w14:paraId="6D2F8D34"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5448E2E6"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6C2424D9" w14:textId="77777777" w:rsidTr="0073372F">
        <w:tc>
          <w:tcPr>
            <w:tcW w:w="2160" w:type="dxa"/>
          </w:tcPr>
          <w:p w14:paraId="1D3D3E28" w14:textId="77777777" w:rsidR="00C16B12" w:rsidRPr="00FD0425" w:rsidRDefault="00C16B12" w:rsidP="0073372F">
            <w:pPr>
              <w:pStyle w:val="TAL"/>
              <w:keepNext w:val="0"/>
              <w:keepLines w:val="0"/>
              <w:widowControl w:val="0"/>
              <w:ind w:left="113"/>
              <w:rPr>
                <w:lang w:eastAsia="ja-JP"/>
              </w:rPr>
            </w:pPr>
            <w:bookmarkStart w:id="5570" w:name="_Hlk509328706"/>
            <w:r w:rsidRPr="00FD0425">
              <w:rPr>
                <w:lang w:eastAsia="ja-JP"/>
              </w:rPr>
              <w:t>&gt;Old ECGI</w:t>
            </w:r>
          </w:p>
        </w:tc>
        <w:tc>
          <w:tcPr>
            <w:tcW w:w="1080" w:type="dxa"/>
          </w:tcPr>
          <w:p w14:paraId="5186463E"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27419DD4" w14:textId="77777777" w:rsidR="00C16B12" w:rsidRPr="00FD0425" w:rsidRDefault="00C16B12" w:rsidP="0073372F">
            <w:pPr>
              <w:pStyle w:val="TAC"/>
              <w:keepNext w:val="0"/>
              <w:keepLines w:val="0"/>
              <w:widowControl w:val="0"/>
              <w:rPr>
                <w:lang w:eastAsia="ja-JP"/>
              </w:rPr>
            </w:pPr>
          </w:p>
        </w:tc>
        <w:tc>
          <w:tcPr>
            <w:tcW w:w="1512" w:type="dxa"/>
          </w:tcPr>
          <w:p w14:paraId="1B5097AC" w14:textId="77777777" w:rsidR="00C16B12" w:rsidRPr="00FD0425" w:rsidRDefault="00C16B12" w:rsidP="0073372F">
            <w:pPr>
              <w:pStyle w:val="TAL"/>
              <w:keepNext w:val="0"/>
              <w:keepLines w:val="0"/>
              <w:widowControl w:val="0"/>
            </w:pPr>
            <w:r w:rsidRPr="00FD0425">
              <w:t>E-UTRA CGI</w:t>
            </w:r>
          </w:p>
          <w:p w14:paraId="7DD76A29" w14:textId="77777777" w:rsidR="00C16B12" w:rsidRPr="00FD0425" w:rsidRDefault="00C16B12" w:rsidP="0073372F">
            <w:pPr>
              <w:pStyle w:val="TAL"/>
              <w:keepNext w:val="0"/>
              <w:keepLines w:val="0"/>
              <w:widowControl w:val="0"/>
              <w:rPr>
                <w:lang w:val="en-US" w:eastAsia="ja-JP"/>
              </w:rPr>
            </w:pPr>
            <w:r w:rsidRPr="00FD0425">
              <w:t>9.2.2.8</w:t>
            </w:r>
          </w:p>
        </w:tc>
        <w:tc>
          <w:tcPr>
            <w:tcW w:w="1728" w:type="dxa"/>
          </w:tcPr>
          <w:p w14:paraId="4C10AE70" w14:textId="77777777" w:rsidR="00C16B12" w:rsidRPr="00FD0425" w:rsidRDefault="00C16B12" w:rsidP="0073372F">
            <w:pPr>
              <w:pStyle w:val="TAL"/>
              <w:keepNext w:val="0"/>
              <w:keepLines w:val="0"/>
              <w:widowControl w:val="0"/>
              <w:rPr>
                <w:lang w:eastAsia="ja-JP"/>
              </w:rPr>
            </w:pPr>
          </w:p>
        </w:tc>
        <w:tc>
          <w:tcPr>
            <w:tcW w:w="1080" w:type="dxa"/>
          </w:tcPr>
          <w:p w14:paraId="3700EF2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39E39DA9" w14:textId="77777777" w:rsidR="00C16B12" w:rsidRPr="00FD0425" w:rsidRDefault="00C16B12" w:rsidP="0073372F">
            <w:pPr>
              <w:pStyle w:val="TAC"/>
              <w:keepNext w:val="0"/>
              <w:keepLines w:val="0"/>
              <w:widowControl w:val="0"/>
              <w:rPr>
                <w:lang w:eastAsia="ja-JP"/>
              </w:rPr>
            </w:pPr>
          </w:p>
        </w:tc>
      </w:tr>
    </w:tbl>
    <w:p w14:paraId="41A68B79" w14:textId="77777777" w:rsidR="00F02090" w:rsidRPr="00FD0425" w:rsidRDefault="00F02090" w:rsidP="0073372F">
      <w:pPr>
        <w:widowControl w:val="0"/>
        <w:rPr>
          <w:rFonts w:eastAsia="Geneva"/>
          <w:lang w:eastAsia="ja-JP"/>
        </w:rPr>
      </w:pPr>
      <w:bookmarkStart w:id="5571" w:name="OLE_LINK351"/>
      <w:bookmarkEnd w:id="55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73372F">
      <w:pPr>
        <w:widowControl w:val="0"/>
      </w:pPr>
    </w:p>
    <w:p w14:paraId="70827B85" w14:textId="77777777" w:rsidR="00F02090" w:rsidRPr="00FD0425" w:rsidRDefault="00F02090" w:rsidP="0073372F">
      <w:pPr>
        <w:pStyle w:val="Heading4"/>
        <w:keepNext w:val="0"/>
        <w:keepLines w:val="0"/>
        <w:widowControl w:val="0"/>
      </w:pPr>
      <w:bookmarkStart w:id="5572" w:name="_CR9_2_2_17"/>
      <w:bookmarkStart w:id="5573" w:name="_Toc20955286"/>
      <w:bookmarkStart w:id="5574" w:name="_Toc29991483"/>
      <w:bookmarkStart w:id="5575" w:name="_Toc36555883"/>
      <w:bookmarkStart w:id="5576" w:name="_Toc44497605"/>
      <w:bookmarkStart w:id="5577" w:name="_Toc45107993"/>
      <w:bookmarkStart w:id="5578" w:name="_Toc45901613"/>
      <w:bookmarkStart w:id="5579" w:name="_Toc51850692"/>
      <w:bookmarkStart w:id="5580" w:name="_Toc56693695"/>
      <w:bookmarkStart w:id="5581" w:name="_Toc64447238"/>
      <w:bookmarkStart w:id="5582" w:name="_Toc66286732"/>
      <w:bookmarkStart w:id="5583" w:name="_Toc74151427"/>
      <w:bookmarkStart w:id="5584" w:name="_Toc88653900"/>
      <w:bookmarkStart w:id="5585" w:name="_Toc97904256"/>
      <w:bookmarkStart w:id="5586" w:name="_Toc105175297"/>
      <w:bookmarkStart w:id="5587" w:name="_Toc113826327"/>
      <w:bookmarkStart w:id="5588" w:name="_Toc175586909"/>
      <w:bookmarkEnd w:id="5538"/>
      <w:bookmarkEnd w:id="5571"/>
      <w:bookmarkEnd w:id="5572"/>
      <w:r w:rsidRPr="00FD0425">
        <w:t>9.2.2.17</w:t>
      </w:r>
      <w:r w:rsidRPr="00FD0425">
        <w:tab/>
      </w:r>
      <w:bookmarkStart w:id="5589" w:name="OLE_LINK356"/>
      <w:r w:rsidRPr="00FD0425">
        <w:t>Cell Assistance Information</w:t>
      </w:r>
      <w:bookmarkEnd w:id="5589"/>
      <w:r w:rsidRPr="00FD0425">
        <w:t xml:space="preserve"> NR</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58C99F9E" w14:textId="77777777" w:rsidR="00F02090" w:rsidRPr="00FD0425" w:rsidRDefault="00F02090" w:rsidP="0073372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843C17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73372F">
            <w:pPr>
              <w:pStyle w:val="TAH"/>
              <w:keepNext w:val="0"/>
              <w:keepLines w:val="0"/>
              <w:widowControl w:val="0"/>
            </w:pPr>
            <w:r w:rsidRPr="00FD0425">
              <w:t>Semantics Description</w:t>
            </w:r>
          </w:p>
        </w:tc>
      </w:tr>
      <w:tr w:rsidR="00F02090" w:rsidRPr="00FD0425" w14:paraId="5DFAF0D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73372F">
            <w:pPr>
              <w:pStyle w:val="TAL"/>
              <w:keepNext w:val="0"/>
              <w:keepLines w:val="0"/>
              <w:widowControl w:val="0"/>
              <w:rPr>
                <w:lang w:eastAsia="ja-JP"/>
              </w:rPr>
            </w:pPr>
          </w:p>
        </w:tc>
      </w:tr>
      <w:tr w:rsidR="00F02090" w:rsidRPr="00FD0425" w14:paraId="6E152FE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73372F">
            <w:pPr>
              <w:pStyle w:val="TAL"/>
              <w:keepNext w:val="0"/>
              <w:keepLines w:val="0"/>
              <w:widowControl w:val="0"/>
              <w:rPr>
                <w:lang w:eastAsia="ja-JP"/>
              </w:rPr>
            </w:pPr>
          </w:p>
        </w:tc>
      </w:tr>
      <w:tr w:rsidR="00F02090" w:rsidRPr="00FD0425" w14:paraId="643EB1E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73372F">
            <w:pPr>
              <w:pStyle w:val="TAL"/>
              <w:keepNext w:val="0"/>
              <w:keepLines w:val="0"/>
              <w:widowControl w:val="0"/>
              <w:ind w:left="227"/>
              <w:rPr>
                <w:bCs/>
                <w:lang w:eastAsia="zh-CN"/>
              </w:rPr>
            </w:pPr>
            <w:r w:rsidRPr="00FD0425">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73372F">
            <w:pPr>
              <w:pStyle w:val="TAL"/>
              <w:keepNext w:val="0"/>
              <w:keepLines w:val="0"/>
              <w:widowControl w:val="0"/>
              <w:ind w:left="340"/>
              <w:rPr>
                <w:bCs/>
                <w:lang w:eastAsia="zh-CN"/>
              </w:rPr>
            </w:pPr>
            <w:r w:rsidRPr="00FD0425">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73372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73372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73372F">
            <w:pPr>
              <w:pStyle w:val="TAL"/>
              <w:keepNext w:val="0"/>
              <w:keepLines w:val="0"/>
              <w:widowControl w:val="0"/>
              <w:rPr>
                <w:lang w:eastAsia="ja-JP"/>
              </w:rPr>
            </w:pPr>
          </w:p>
        </w:tc>
      </w:tr>
      <w:tr w:rsidR="00F02090" w:rsidRPr="00FD0425" w14:paraId="0F34D7E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73372F">
            <w:pPr>
              <w:pStyle w:val="TAL"/>
              <w:keepNext w:val="0"/>
              <w:keepLines w:val="0"/>
              <w:widowControl w:val="0"/>
              <w:rPr>
                <w:bCs/>
                <w:lang w:eastAsia="ja-JP"/>
              </w:rPr>
            </w:pPr>
            <w:r w:rsidRPr="00FD0425">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807553">
        <w:trPr>
          <w:tblHeader/>
        </w:trPr>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73372F">
            <w:pPr>
              <w:pStyle w:val="TAL"/>
              <w:keepNext w:val="0"/>
              <w:keepLines w:val="0"/>
              <w:widowControl w:val="0"/>
              <w:rPr>
                <w:rFonts w:cs="Arial"/>
                <w:bCs/>
                <w:lang w:eastAsia="ja-JP"/>
              </w:rPr>
            </w:pPr>
            <w:bookmarkStart w:id="5590" w:name="OLE_LINK352"/>
            <w:r w:rsidRPr="00FD0425">
              <w:rPr>
                <w:bCs/>
                <w:lang w:eastAsia="ja-JP"/>
              </w:rPr>
              <w:t>maxnoofCellsinNG-RAN node</w:t>
            </w:r>
            <w:bookmarkEnd w:id="5590"/>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73372F">
      <w:pPr>
        <w:widowControl w:val="0"/>
        <w:rPr>
          <w:bCs/>
        </w:rPr>
      </w:pPr>
    </w:p>
    <w:p w14:paraId="53BDBDBA" w14:textId="77777777" w:rsidR="00F02090" w:rsidRPr="00FD0425" w:rsidRDefault="00F02090" w:rsidP="0073372F">
      <w:pPr>
        <w:pStyle w:val="Heading4"/>
        <w:keepNext w:val="0"/>
        <w:keepLines w:val="0"/>
        <w:widowControl w:val="0"/>
        <w:rPr>
          <w:lang w:val="fr-FR"/>
        </w:rPr>
      </w:pPr>
      <w:bookmarkStart w:id="5591" w:name="_CR9_2_2_18"/>
      <w:bookmarkStart w:id="5592" w:name="_Toc20955287"/>
      <w:bookmarkStart w:id="5593" w:name="_Toc29991484"/>
      <w:bookmarkStart w:id="5594" w:name="_Toc36555884"/>
      <w:bookmarkStart w:id="5595" w:name="_Toc44497606"/>
      <w:bookmarkStart w:id="5596" w:name="_Toc45107994"/>
      <w:bookmarkStart w:id="5597" w:name="_Toc45901614"/>
      <w:bookmarkStart w:id="5598" w:name="_Toc51850693"/>
      <w:bookmarkStart w:id="5599" w:name="_Toc56693696"/>
      <w:bookmarkStart w:id="5600" w:name="_Toc64447239"/>
      <w:bookmarkStart w:id="5601" w:name="_Toc66286733"/>
      <w:bookmarkStart w:id="5602" w:name="_Toc74151428"/>
      <w:bookmarkStart w:id="5603" w:name="_Toc88653901"/>
      <w:bookmarkStart w:id="5604" w:name="_Toc97904257"/>
      <w:bookmarkStart w:id="5605" w:name="_Toc105175298"/>
      <w:bookmarkStart w:id="5606" w:name="_Toc113826328"/>
      <w:bookmarkStart w:id="5607" w:name="_Toc175586910"/>
      <w:bookmarkEnd w:id="5591"/>
      <w:r w:rsidRPr="00FD0425">
        <w:rPr>
          <w:lang w:val="fr-FR"/>
        </w:rPr>
        <w:t>9.2.2.18</w:t>
      </w:r>
      <w:r w:rsidRPr="00FD0425">
        <w:rPr>
          <w:lang w:val="fr-FR"/>
        </w:rPr>
        <w:tab/>
        <w:t>SUL Information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1245DFD" w14:textId="77777777" w:rsidR="00F02090" w:rsidRPr="00FD0425" w:rsidRDefault="00F02090" w:rsidP="0073372F">
      <w:pPr>
        <w:widowControl w:val="0"/>
        <w:rPr>
          <w:lang w:eastAsia="zh-CN"/>
        </w:rPr>
      </w:pPr>
      <w:r w:rsidRPr="00FD0425">
        <w:t>This IE contains information about the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59130A34" w14:textId="77777777" w:rsidTr="0073372F">
        <w:trPr>
          <w:tblHeader/>
        </w:trPr>
        <w:tc>
          <w:tcPr>
            <w:tcW w:w="2160" w:type="dxa"/>
          </w:tcPr>
          <w:p w14:paraId="5B368F72"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5729EEC4"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7EB9B3AF"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352F42A7"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11CC0BB"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71AAB62"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552DCCB4"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73372F">
        <w:tc>
          <w:tcPr>
            <w:tcW w:w="2160" w:type="dxa"/>
          </w:tcPr>
          <w:p w14:paraId="4A7B4D8C" w14:textId="77777777" w:rsidR="00F9724E" w:rsidRPr="00FD0425" w:rsidRDefault="00F9724E" w:rsidP="0073372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080" w:type="dxa"/>
          </w:tcPr>
          <w:p w14:paraId="775AD9D5"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7363C8BF" w14:textId="77777777" w:rsidR="00F9724E" w:rsidRPr="00FD0425" w:rsidRDefault="00F9724E" w:rsidP="0073372F">
            <w:pPr>
              <w:pStyle w:val="TAL"/>
              <w:keepNext w:val="0"/>
              <w:keepLines w:val="0"/>
              <w:widowControl w:val="0"/>
              <w:rPr>
                <w:lang w:eastAsia="ja-JP"/>
              </w:rPr>
            </w:pPr>
          </w:p>
        </w:tc>
        <w:tc>
          <w:tcPr>
            <w:tcW w:w="1512" w:type="dxa"/>
          </w:tcPr>
          <w:p w14:paraId="561937B4" w14:textId="77777777" w:rsidR="00F9724E" w:rsidRPr="00FD0425" w:rsidRDefault="00F9724E" w:rsidP="0073372F">
            <w:pPr>
              <w:pStyle w:val="TAL"/>
              <w:keepNext w:val="0"/>
              <w:keepLines w:val="0"/>
              <w:widowControl w:val="0"/>
              <w:rPr>
                <w:lang w:eastAsia="ja-JP"/>
              </w:rPr>
            </w:pPr>
            <w:r w:rsidRPr="00FD0425">
              <w:t>INTEGER (0..maxNRARFCN)</w:t>
            </w:r>
          </w:p>
        </w:tc>
        <w:tc>
          <w:tcPr>
            <w:tcW w:w="1728" w:type="dxa"/>
          </w:tcPr>
          <w:p w14:paraId="207AD906"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080" w:type="dxa"/>
          </w:tcPr>
          <w:p w14:paraId="23E46C7C"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0D229875" w14:textId="77777777" w:rsidR="00F9724E" w:rsidRPr="00FD0425" w:rsidRDefault="00F9724E" w:rsidP="0073372F">
            <w:pPr>
              <w:pStyle w:val="TAC"/>
              <w:keepNext w:val="0"/>
              <w:keepLines w:val="0"/>
              <w:widowControl w:val="0"/>
            </w:pPr>
          </w:p>
        </w:tc>
      </w:tr>
      <w:tr w:rsidR="00F9724E" w:rsidRPr="00FD0425" w14:paraId="5263C2D9" w14:textId="77777777" w:rsidTr="0073372F">
        <w:tc>
          <w:tcPr>
            <w:tcW w:w="2160" w:type="dxa"/>
          </w:tcPr>
          <w:p w14:paraId="34E98F01" w14:textId="77777777" w:rsidR="00F9724E" w:rsidRPr="00FD0425" w:rsidRDefault="00F9724E" w:rsidP="0073372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080" w:type="dxa"/>
          </w:tcPr>
          <w:p w14:paraId="7F1FD827" w14:textId="77777777" w:rsidR="00F9724E" w:rsidRPr="00FD0425" w:rsidRDefault="00F9724E" w:rsidP="0073372F">
            <w:pPr>
              <w:pStyle w:val="TAL"/>
              <w:keepNext w:val="0"/>
              <w:keepLines w:val="0"/>
              <w:widowControl w:val="0"/>
              <w:rPr>
                <w:lang w:eastAsia="ja-JP"/>
              </w:rPr>
            </w:pPr>
            <w:r w:rsidRPr="00FD0425">
              <w:rPr>
                <w:lang w:eastAsia="ja-JP"/>
              </w:rPr>
              <w:t>M</w:t>
            </w:r>
          </w:p>
        </w:tc>
        <w:tc>
          <w:tcPr>
            <w:tcW w:w="1080" w:type="dxa"/>
          </w:tcPr>
          <w:p w14:paraId="03B44942" w14:textId="77777777" w:rsidR="00F9724E" w:rsidRPr="00FD0425" w:rsidRDefault="00F9724E" w:rsidP="0073372F">
            <w:pPr>
              <w:pStyle w:val="TAL"/>
              <w:keepNext w:val="0"/>
              <w:keepLines w:val="0"/>
              <w:widowControl w:val="0"/>
              <w:rPr>
                <w:lang w:eastAsia="ja-JP"/>
              </w:rPr>
            </w:pPr>
          </w:p>
        </w:tc>
        <w:tc>
          <w:tcPr>
            <w:tcW w:w="1512" w:type="dxa"/>
          </w:tcPr>
          <w:p w14:paraId="366B0A78" w14:textId="77777777" w:rsidR="00F9724E" w:rsidRPr="00FD0425" w:rsidRDefault="00F9724E" w:rsidP="0073372F">
            <w:pPr>
              <w:pStyle w:val="TAL"/>
              <w:keepNext w:val="0"/>
              <w:keepLines w:val="0"/>
              <w:widowControl w:val="0"/>
            </w:pPr>
            <w:r w:rsidRPr="00FD0425">
              <w:t>NR Transmission Bandwidth</w:t>
            </w:r>
          </w:p>
          <w:p w14:paraId="437D7EDA" w14:textId="77777777" w:rsidR="00F9724E" w:rsidRPr="00FD0425" w:rsidRDefault="00F9724E" w:rsidP="0073372F">
            <w:pPr>
              <w:pStyle w:val="TAL"/>
              <w:keepNext w:val="0"/>
              <w:keepLines w:val="0"/>
              <w:widowControl w:val="0"/>
              <w:rPr>
                <w:lang w:eastAsia="ja-JP"/>
              </w:rPr>
            </w:pPr>
            <w:r w:rsidRPr="00FD0425">
              <w:t>9.2.2.</w:t>
            </w:r>
            <w:r w:rsidRPr="00FD0425">
              <w:rPr>
                <w:rFonts w:eastAsia="SimSun"/>
              </w:rPr>
              <w:t>20</w:t>
            </w:r>
          </w:p>
        </w:tc>
        <w:tc>
          <w:tcPr>
            <w:tcW w:w="1728" w:type="dxa"/>
          </w:tcPr>
          <w:p w14:paraId="40784231" w14:textId="77777777" w:rsidR="00F9724E" w:rsidRPr="00FD0425" w:rsidRDefault="00F9724E" w:rsidP="0073372F">
            <w:pPr>
              <w:pStyle w:val="TAL"/>
              <w:keepNext w:val="0"/>
              <w:keepLines w:val="0"/>
              <w:widowControl w:val="0"/>
              <w:rPr>
                <w:lang w:eastAsia="zh-CN"/>
              </w:rPr>
            </w:pPr>
          </w:p>
        </w:tc>
        <w:tc>
          <w:tcPr>
            <w:tcW w:w="1080" w:type="dxa"/>
          </w:tcPr>
          <w:p w14:paraId="60903933" w14:textId="77777777" w:rsidR="00F9724E" w:rsidRPr="00FD0425" w:rsidRDefault="00F9724E" w:rsidP="0073372F">
            <w:pPr>
              <w:pStyle w:val="TAC"/>
              <w:keepNext w:val="0"/>
              <w:keepLines w:val="0"/>
              <w:widowControl w:val="0"/>
              <w:rPr>
                <w:lang w:eastAsia="zh-CN"/>
              </w:rPr>
            </w:pPr>
            <w:r w:rsidRPr="00032767">
              <w:rPr>
                <w:lang w:eastAsia="ja-JP"/>
              </w:rPr>
              <w:t>–</w:t>
            </w:r>
          </w:p>
        </w:tc>
        <w:tc>
          <w:tcPr>
            <w:tcW w:w="1080" w:type="dxa"/>
          </w:tcPr>
          <w:p w14:paraId="17EF4CD8" w14:textId="77777777" w:rsidR="00F9724E" w:rsidRPr="00FD0425" w:rsidRDefault="00F9724E" w:rsidP="0073372F">
            <w:pPr>
              <w:pStyle w:val="TAC"/>
              <w:keepNext w:val="0"/>
              <w:keepLines w:val="0"/>
              <w:widowControl w:val="0"/>
              <w:rPr>
                <w:lang w:eastAsia="zh-CN"/>
              </w:rPr>
            </w:pPr>
          </w:p>
        </w:tc>
      </w:tr>
      <w:tr w:rsidR="00F9724E" w:rsidRPr="00FD0425" w14:paraId="7D83CC7A" w14:textId="77777777" w:rsidTr="0073372F">
        <w:tc>
          <w:tcPr>
            <w:tcW w:w="2160" w:type="dxa"/>
          </w:tcPr>
          <w:p w14:paraId="5836EA81" w14:textId="77777777" w:rsidR="00F9724E" w:rsidRPr="00FD0425" w:rsidRDefault="00F9724E" w:rsidP="0073372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080" w:type="dxa"/>
          </w:tcPr>
          <w:p w14:paraId="4DCF3160"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20A619E7" w14:textId="77777777" w:rsidR="00F9724E" w:rsidRPr="00FD0425" w:rsidRDefault="00F9724E" w:rsidP="0073372F">
            <w:pPr>
              <w:pStyle w:val="TAL"/>
              <w:keepNext w:val="0"/>
              <w:keepLines w:val="0"/>
              <w:widowControl w:val="0"/>
              <w:rPr>
                <w:lang w:eastAsia="ja-JP"/>
              </w:rPr>
            </w:pPr>
          </w:p>
        </w:tc>
        <w:tc>
          <w:tcPr>
            <w:tcW w:w="1512" w:type="dxa"/>
          </w:tcPr>
          <w:p w14:paraId="1F3C6738" w14:textId="77777777" w:rsidR="00F9724E" w:rsidRDefault="00F9724E" w:rsidP="0073372F">
            <w:pPr>
              <w:pStyle w:val="TAL"/>
              <w:keepNext w:val="0"/>
              <w:keepLines w:val="0"/>
              <w:widowControl w:val="0"/>
            </w:pPr>
            <w:r>
              <w:rPr>
                <w:rFonts w:hint="eastAsia"/>
              </w:rPr>
              <w:t>NR Carrier List</w:t>
            </w:r>
          </w:p>
          <w:p w14:paraId="6B50A0F0" w14:textId="77777777" w:rsidR="00F9724E" w:rsidRPr="00FD0425" w:rsidRDefault="00F9724E" w:rsidP="0073372F">
            <w:pPr>
              <w:pStyle w:val="TAL"/>
              <w:keepNext w:val="0"/>
              <w:keepLines w:val="0"/>
              <w:widowControl w:val="0"/>
            </w:pPr>
            <w:bookmarkStart w:id="5608" w:name="_Hlk44448401"/>
            <w:r>
              <w:rPr>
                <w:rFonts w:hint="eastAsia"/>
              </w:rPr>
              <w:t>9.2.2.</w:t>
            </w:r>
            <w:bookmarkEnd w:id="5608"/>
            <w:r w:rsidR="00DD545E">
              <w:t>63</w:t>
            </w:r>
          </w:p>
        </w:tc>
        <w:tc>
          <w:tcPr>
            <w:tcW w:w="1728" w:type="dxa"/>
          </w:tcPr>
          <w:p w14:paraId="0F3B0FFA"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080" w:type="dxa"/>
          </w:tcPr>
          <w:p w14:paraId="67E095CD"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2DDFCB37"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73372F">
        <w:tc>
          <w:tcPr>
            <w:tcW w:w="2160" w:type="dxa"/>
          </w:tcPr>
          <w:p w14:paraId="444859CF" w14:textId="77777777" w:rsidR="00F9724E" w:rsidRPr="00FD0425" w:rsidRDefault="00F9724E" w:rsidP="0073372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080" w:type="dxa"/>
          </w:tcPr>
          <w:p w14:paraId="26AA2CD9"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698741B8" w14:textId="77777777" w:rsidR="00F9724E" w:rsidRPr="00FD0425" w:rsidRDefault="00F9724E" w:rsidP="0073372F">
            <w:pPr>
              <w:pStyle w:val="TAL"/>
              <w:keepNext w:val="0"/>
              <w:keepLines w:val="0"/>
              <w:widowControl w:val="0"/>
              <w:rPr>
                <w:lang w:eastAsia="ja-JP"/>
              </w:rPr>
            </w:pPr>
          </w:p>
        </w:tc>
        <w:tc>
          <w:tcPr>
            <w:tcW w:w="1512" w:type="dxa"/>
          </w:tcPr>
          <w:p w14:paraId="04F1153A" w14:textId="77777777" w:rsidR="00F9724E" w:rsidRPr="00FD0425" w:rsidRDefault="00F9724E" w:rsidP="0073372F">
            <w:pPr>
              <w:pStyle w:val="TAL"/>
              <w:keepNext w:val="0"/>
              <w:keepLines w:val="0"/>
              <w:widowControl w:val="0"/>
            </w:pPr>
            <w:r w:rsidRPr="00C706B0">
              <w:t>ENUMERATED (</w:t>
            </w:r>
            <w:r>
              <w:t>false, true, ...</w:t>
            </w:r>
            <w:r w:rsidRPr="00C706B0">
              <w:t>)</w:t>
            </w:r>
          </w:p>
        </w:tc>
        <w:tc>
          <w:tcPr>
            <w:tcW w:w="1728" w:type="dxa"/>
          </w:tcPr>
          <w:p w14:paraId="2FC7FC55" w14:textId="77777777" w:rsidR="00F9724E" w:rsidRPr="00FD0425" w:rsidRDefault="00F9724E" w:rsidP="0073372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080" w:type="dxa"/>
          </w:tcPr>
          <w:p w14:paraId="26280D71"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6998633E"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73372F">
            <w:pPr>
              <w:pStyle w:val="TAH"/>
              <w:keepNext w:val="0"/>
              <w:keepLines w:val="0"/>
              <w:widowControl w:val="0"/>
            </w:pPr>
            <w:r w:rsidRPr="00FD0425">
              <w:t>Range bound</w:t>
            </w:r>
          </w:p>
        </w:tc>
        <w:tc>
          <w:tcPr>
            <w:tcW w:w="5670" w:type="dxa"/>
          </w:tcPr>
          <w:p w14:paraId="29A0FFEC" w14:textId="77777777" w:rsidR="00F02090" w:rsidRPr="00FD0425" w:rsidRDefault="00F02090" w:rsidP="0073372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73372F">
            <w:pPr>
              <w:pStyle w:val="TAL"/>
              <w:keepNext w:val="0"/>
              <w:keepLines w:val="0"/>
              <w:widowControl w:val="0"/>
            </w:pPr>
            <w:r w:rsidRPr="00FD0425">
              <w:t>maxNRARFCN</w:t>
            </w:r>
          </w:p>
        </w:tc>
        <w:tc>
          <w:tcPr>
            <w:tcW w:w="5670" w:type="dxa"/>
          </w:tcPr>
          <w:p w14:paraId="1D7CEB90" w14:textId="77777777" w:rsidR="00F02090" w:rsidRPr="00FD0425" w:rsidRDefault="00F02090" w:rsidP="0073372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73372F">
      <w:pPr>
        <w:widowControl w:val="0"/>
        <w:rPr>
          <w:lang w:eastAsia="zh-CN"/>
        </w:rPr>
      </w:pPr>
    </w:p>
    <w:p w14:paraId="581933BB" w14:textId="77777777" w:rsidR="00F02090" w:rsidRPr="006B55F2" w:rsidRDefault="00F02090" w:rsidP="0073372F">
      <w:pPr>
        <w:pStyle w:val="Heading4"/>
        <w:keepNext w:val="0"/>
        <w:keepLines w:val="0"/>
        <w:widowControl w:val="0"/>
      </w:pPr>
      <w:bookmarkStart w:id="5609" w:name="_CR9_2_2_19"/>
      <w:bookmarkStart w:id="5610" w:name="_Toc20955288"/>
      <w:bookmarkStart w:id="5611" w:name="_Toc29991485"/>
      <w:bookmarkStart w:id="5612" w:name="_Toc36555885"/>
      <w:bookmarkStart w:id="5613" w:name="_Toc44497607"/>
      <w:bookmarkStart w:id="5614" w:name="_Toc45107995"/>
      <w:bookmarkStart w:id="5615" w:name="_Toc45901615"/>
      <w:bookmarkStart w:id="5616" w:name="_Toc51850694"/>
      <w:bookmarkStart w:id="5617" w:name="_Toc56693697"/>
      <w:bookmarkStart w:id="5618" w:name="_Toc64447240"/>
      <w:bookmarkStart w:id="5619" w:name="_Toc66286734"/>
      <w:bookmarkStart w:id="5620" w:name="_Toc74151429"/>
      <w:bookmarkStart w:id="5621" w:name="_Toc88653902"/>
      <w:bookmarkStart w:id="5622" w:name="_Toc97904258"/>
      <w:bookmarkStart w:id="5623" w:name="_Toc105175299"/>
      <w:bookmarkStart w:id="5624" w:name="_Toc113826329"/>
      <w:bookmarkStart w:id="5625" w:name="_Toc175586911"/>
      <w:bookmarkEnd w:id="5609"/>
      <w:r w:rsidRPr="006B55F2">
        <w:t>9.2.2.19</w:t>
      </w:r>
      <w:r w:rsidRPr="006B55F2">
        <w:tab/>
        <w:t>NR Frequency Info</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59E26ABE" w14:textId="77777777" w:rsidR="00F02090" w:rsidRPr="00FD0425" w:rsidRDefault="00F02090" w:rsidP="0073372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42D9C18C" w14:textId="77777777" w:rsidTr="0073372F">
        <w:trPr>
          <w:tblHeader/>
        </w:trPr>
        <w:tc>
          <w:tcPr>
            <w:tcW w:w="2160" w:type="dxa"/>
          </w:tcPr>
          <w:p w14:paraId="5E25E4BF"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EC5588A"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23E28837"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449076FA"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5313C38"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CE023A8"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3DC4D2DA"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73372F">
        <w:tc>
          <w:tcPr>
            <w:tcW w:w="2160" w:type="dxa"/>
          </w:tcPr>
          <w:p w14:paraId="36E2F539" w14:textId="77777777" w:rsidR="00F9724E" w:rsidRPr="00FD0425" w:rsidRDefault="00F9724E" w:rsidP="0073372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80" w:type="dxa"/>
          </w:tcPr>
          <w:p w14:paraId="3BE64B9F"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0CEFEA48" w14:textId="77777777" w:rsidR="00F9724E" w:rsidRPr="00FD0425" w:rsidRDefault="00F9724E" w:rsidP="0073372F">
            <w:pPr>
              <w:pStyle w:val="TAL"/>
              <w:keepNext w:val="0"/>
              <w:keepLines w:val="0"/>
              <w:widowControl w:val="0"/>
              <w:rPr>
                <w:lang w:eastAsia="ja-JP"/>
              </w:rPr>
            </w:pPr>
          </w:p>
        </w:tc>
        <w:tc>
          <w:tcPr>
            <w:tcW w:w="1512" w:type="dxa"/>
          </w:tcPr>
          <w:p w14:paraId="6AFB85A0" w14:textId="77777777" w:rsidR="00F9724E" w:rsidRPr="00FD0425" w:rsidRDefault="00F9724E" w:rsidP="0073372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1728" w:type="dxa"/>
          </w:tcPr>
          <w:p w14:paraId="4E42312D"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80" w:type="dxa"/>
          </w:tcPr>
          <w:p w14:paraId="5C657478"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3B3219BA" w14:textId="77777777" w:rsidR="00F9724E" w:rsidRPr="00FD0425" w:rsidRDefault="00F9724E" w:rsidP="0073372F">
            <w:pPr>
              <w:pStyle w:val="TAC"/>
              <w:keepNext w:val="0"/>
              <w:keepLines w:val="0"/>
              <w:widowControl w:val="0"/>
            </w:pPr>
          </w:p>
        </w:tc>
      </w:tr>
      <w:tr w:rsidR="00F9724E" w:rsidRPr="00FD0425" w14:paraId="22B148EE" w14:textId="77777777" w:rsidTr="0073372F">
        <w:tc>
          <w:tcPr>
            <w:tcW w:w="2160" w:type="dxa"/>
          </w:tcPr>
          <w:p w14:paraId="22959EE7" w14:textId="77777777" w:rsidR="00F9724E" w:rsidRPr="00FD0425" w:rsidRDefault="00F9724E" w:rsidP="0073372F">
            <w:pPr>
              <w:pStyle w:val="TAL"/>
              <w:keepNext w:val="0"/>
              <w:keepLines w:val="0"/>
              <w:widowControl w:val="0"/>
              <w:rPr>
                <w:rFonts w:eastAsia="SimSun" w:cs="Arial"/>
                <w:lang w:eastAsia="zh-CN"/>
              </w:rPr>
            </w:pPr>
            <w:r w:rsidRPr="00FD0425">
              <w:t>SUL Information</w:t>
            </w:r>
          </w:p>
        </w:tc>
        <w:tc>
          <w:tcPr>
            <w:tcW w:w="1080" w:type="dxa"/>
          </w:tcPr>
          <w:p w14:paraId="60FDDA29" w14:textId="77777777" w:rsidR="00F9724E" w:rsidRPr="00FD0425" w:rsidRDefault="00F9724E" w:rsidP="0073372F">
            <w:pPr>
              <w:pStyle w:val="TAL"/>
              <w:keepNext w:val="0"/>
              <w:keepLines w:val="0"/>
              <w:widowControl w:val="0"/>
              <w:rPr>
                <w:lang w:eastAsia="ja-JP"/>
              </w:rPr>
            </w:pPr>
            <w:r w:rsidRPr="00FD0425">
              <w:rPr>
                <w:szCs w:val="18"/>
              </w:rPr>
              <w:t>O</w:t>
            </w:r>
          </w:p>
        </w:tc>
        <w:tc>
          <w:tcPr>
            <w:tcW w:w="1080" w:type="dxa"/>
          </w:tcPr>
          <w:p w14:paraId="05A7335C" w14:textId="77777777" w:rsidR="00F9724E" w:rsidRPr="00FD0425" w:rsidRDefault="00F9724E" w:rsidP="0073372F">
            <w:pPr>
              <w:pStyle w:val="TAL"/>
              <w:keepNext w:val="0"/>
              <w:keepLines w:val="0"/>
              <w:widowControl w:val="0"/>
              <w:rPr>
                <w:lang w:eastAsia="ja-JP"/>
              </w:rPr>
            </w:pPr>
          </w:p>
        </w:tc>
        <w:tc>
          <w:tcPr>
            <w:tcW w:w="1512" w:type="dxa"/>
          </w:tcPr>
          <w:p w14:paraId="7A6A0970" w14:textId="77777777" w:rsidR="00F9724E" w:rsidRPr="00FD0425" w:rsidRDefault="00F9724E" w:rsidP="0073372F">
            <w:pPr>
              <w:pStyle w:val="TAL"/>
              <w:keepNext w:val="0"/>
              <w:keepLines w:val="0"/>
              <w:widowControl w:val="0"/>
              <w:rPr>
                <w:lang w:eastAsia="ja-JP"/>
              </w:rPr>
            </w:pPr>
            <w:r w:rsidRPr="00FD0425">
              <w:t>9.2.2.18</w:t>
            </w:r>
          </w:p>
        </w:tc>
        <w:tc>
          <w:tcPr>
            <w:tcW w:w="1728" w:type="dxa"/>
          </w:tcPr>
          <w:p w14:paraId="50F916A8" w14:textId="77777777" w:rsidR="00F9724E" w:rsidRPr="00FD0425" w:rsidRDefault="00F9724E" w:rsidP="0073372F">
            <w:pPr>
              <w:pStyle w:val="TAL"/>
              <w:keepNext w:val="0"/>
              <w:keepLines w:val="0"/>
              <w:widowControl w:val="0"/>
            </w:pPr>
          </w:p>
        </w:tc>
        <w:tc>
          <w:tcPr>
            <w:tcW w:w="1080" w:type="dxa"/>
          </w:tcPr>
          <w:p w14:paraId="7EE7065E"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7FEC2E18" w14:textId="77777777" w:rsidR="00F9724E" w:rsidRPr="00FD0425" w:rsidRDefault="00F9724E" w:rsidP="0073372F">
            <w:pPr>
              <w:pStyle w:val="TAC"/>
              <w:keepNext w:val="0"/>
              <w:keepLines w:val="0"/>
              <w:widowControl w:val="0"/>
            </w:pPr>
          </w:p>
        </w:tc>
      </w:tr>
      <w:tr w:rsidR="00F9724E" w:rsidRPr="00FD0425" w14:paraId="3E1BD567" w14:textId="77777777" w:rsidTr="0073372F">
        <w:tc>
          <w:tcPr>
            <w:tcW w:w="2160" w:type="dxa"/>
          </w:tcPr>
          <w:p w14:paraId="06478FD5" w14:textId="77777777" w:rsidR="00F9724E" w:rsidRPr="00FD0425" w:rsidRDefault="00F9724E" w:rsidP="0073372F">
            <w:pPr>
              <w:pStyle w:val="TAL"/>
              <w:keepNext w:val="0"/>
              <w:keepLines w:val="0"/>
              <w:widowControl w:val="0"/>
              <w:rPr>
                <w:rFonts w:eastAsia="SimSun" w:cs="Arial"/>
                <w:lang w:eastAsia="zh-CN"/>
              </w:rPr>
            </w:pPr>
            <w:r w:rsidRPr="00FD0425">
              <w:rPr>
                <w:rFonts w:cs="Arial"/>
                <w:b/>
                <w:lang w:eastAsia="zh-CN"/>
              </w:rPr>
              <w:t>NR Frequency Band List</w:t>
            </w:r>
          </w:p>
        </w:tc>
        <w:tc>
          <w:tcPr>
            <w:tcW w:w="1080" w:type="dxa"/>
          </w:tcPr>
          <w:p w14:paraId="026588CB" w14:textId="77777777" w:rsidR="00F9724E" w:rsidRPr="00FD0425" w:rsidRDefault="00F9724E" w:rsidP="0073372F">
            <w:pPr>
              <w:pStyle w:val="TAL"/>
              <w:keepNext w:val="0"/>
              <w:keepLines w:val="0"/>
              <w:widowControl w:val="0"/>
              <w:rPr>
                <w:lang w:eastAsia="ja-JP"/>
              </w:rPr>
            </w:pPr>
          </w:p>
        </w:tc>
        <w:tc>
          <w:tcPr>
            <w:tcW w:w="1080" w:type="dxa"/>
          </w:tcPr>
          <w:p w14:paraId="0C3D7FE2" w14:textId="77777777" w:rsidR="00F9724E" w:rsidRPr="00FD0425" w:rsidRDefault="00F9724E" w:rsidP="0073372F">
            <w:pPr>
              <w:pStyle w:val="TAL"/>
              <w:keepNext w:val="0"/>
              <w:keepLines w:val="0"/>
              <w:widowControl w:val="0"/>
              <w:rPr>
                <w:b/>
                <w:i/>
              </w:rPr>
            </w:pPr>
            <w:bookmarkStart w:id="5626" w:name="OLE_LINK47"/>
            <w:r w:rsidRPr="00FD0425">
              <w:rPr>
                <w:i/>
              </w:rPr>
              <w:t>1</w:t>
            </w:r>
            <w:bookmarkEnd w:id="5626"/>
          </w:p>
        </w:tc>
        <w:tc>
          <w:tcPr>
            <w:tcW w:w="1512" w:type="dxa"/>
          </w:tcPr>
          <w:p w14:paraId="2E5FB40E" w14:textId="77777777" w:rsidR="00F9724E" w:rsidRPr="00FD0425" w:rsidRDefault="00F9724E" w:rsidP="0073372F">
            <w:pPr>
              <w:pStyle w:val="TAL"/>
              <w:keepNext w:val="0"/>
              <w:keepLines w:val="0"/>
              <w:widowControl w:val="0"/>
              <w:rPr>
                <w:lang w:eastAsia="ja-JP"/>
              </w:rPr>
            </w:pPr>
          </w:p>
        </w:tc>
        <w:tc>
          <w:tcPr>
            <w:tcW w:w="1728" w:type="dxa"/>
          </w:tcPr>
          <w:p w14:paraId="288B5B57" w14:textId="77777777" w:rsidR="00F9724E" w:rsidRPr="00FD0425" w:rsidRDefault="00F9724E" w:rsidP="0073372F">
            <w:pPr>
              <w:pStyle w:val="TAL"/>
              <w:keepNext w:val="0"/>
              <w:keepLines w:val="0"/>
              <w:widowControl w:val="0"/>
              <w:rPr>
                <w:rFonts w:ascii="Geneva" w:hAnsi="Geneva" w:hint="eastAsia"/>
                <w:iCs/>
                <w:szCs w:val="18"/>
                <w:lang w:eastAsia="ja-JP"/>
              </w:rPr>
            </w:pPr>
          </w:p>
        </w:tc>
        <w:tc>
          <w:tcPr>
            <w:tcW w:w="1080" w:type="dxa"/>
          </w:tcPr>
          <w:p w14:paraId="053BD02B" w14:textId="77777777" w:rsidR="00F9724E" w:rsidRPr="00FD0425" w:rsidRDefault="00F9724E" w:rsidP="0073372F">
            <w:pPr>
              <w:pStyle w:val="TAC"/>
              <w:keepNext w:val="0"/>
              <w:keepLines w:val="0"/>
              <w:widowControl w:val="0"/>
              <w:rPr>
                <w:rFonts w:ascii="Geneva" w:hAnsi="Geneva" w:hint="eastAsia"/>
                <w:iCs/>
                <w:szCs w:val="18"/>
                <w:lang w:eastAsia="ja-JP"/>
              </w:rPr>
            </w:pPr>
            <w:r w:rsidRPr="00032767">
              <w:rPr>
                <w:lang w:eastAsia="ja-JP"/>
              </w:rPr>
              <w:t>–</w:t>
            </w:r>
          </w:p>
        </w:tc>
        <w:tc>
          <w:tcPr>
            <w:tcW w:w="1080" w:type="dxa"/>
          </w:tcPr>
          <w:p w14:paraId="62ADBC40" w14:textId="77777777" w:rsidR="00F9724E" w:rsidRPr="00FD0425" w:rsidRDefault="00F9724E" w:rsidP="0073372F">
            <w:pPr>
              <w:pStyle w:val="TAC"/>
              <w:keepNext w:val="0"/>
              <w:keepLines w:val="0"/>
              <w:widowControl w:val="0"/>
              <w:rPr>
                <w:rFonts w:ascii="Geneva" w:hAnsi="Geneva" w:hint="eastAsia"/>
                <w:iCs/>
                <w:szCs w:val="18"/>
                <w:lang w:eastAsia="ja-JP"/>
              </w:rPr>
            </w:pPr>
          </w:p>
        </w:tc>
      </w:tr>
      <w:tr w:rsidR="00273DA0" w:rsidRPr="00FD0425" w14:paraId="67408AD2" w14:textId="77777777" w:rsidTr="0073372F">
        <w:tc>
          <w:tcPr>
            <w:tcW w:w="2160" w:type="dxa"/>
          </w:tcPr>
          <w:p w14:paraId="4CD6B306" w14:textId="4E18790B" w:rsidR="00273DA0" w:rsidRPr="00FD0425" w:rsidRDefault="00273DA0" w:rsidP="0073372F">
            <w:pPr>
              <w:pStyle w:val="TAL"/>
              <w:keepNext w:val="0"/>
              <w:keepLines w:val="0"/>
              <w:widowControl w:val="0"/>
              <w:ind w:left="113"/>
              <w:rPr>
                <w:rFonts w:eastAsia="SimSun" w:cs="Arial"/>
                <w:lang w:eastAsia="zh-CN"/>
              </w:rPr>
            </w:pPr>
            <w:bookmarkStart w:id="5627" w:name="OLE_LINK90"/>
            <w:r w:rsidRPr="00FD0425">
              <w:rPr>
                <w:rFonts w:cs="Arial"/>
                <w:bCs/>
                <w:lang w:eastAsia="ja-JP"/>
              </w:rPr>
              <w:t>&gt;</w:t>
            </w:r>
            <w:bookmarkEnd w:id="5627"/>
            <w:r w:rsidRPr="009354E2">
              <w:rPr>
                <w:rFonts w:cs="Arial"/>
                <w:b/>
                <w:lang w:eastAsia="ja-JP"/>
              </w:rPr>
              <w:t>NR Frequency Band Item</w:t>
            </w:r>
          </w:p>
        </w:tc>
        <w:tc>
          <w:tcPr>
            <w:tcW w:w="1080" w:type="dxa"/>
          </w:tcPr>
          <w:p w14:paraId="639EC884" w14:textId="77777777" w:rsidR="00273DA0" w:rsidRPr="00FD0425" w:rsidRDefault="00273DA0" w:rsidP="0073372F">
            <w:pPr>
              <w:pStyle w:val="TAL"/>
              <w:keepNext w:val="0"/>
              <w:keepLines w:val="0"/>
              <w:widowControl w:val="0"/>
              <w:rPr>
                <w:lang w:eastAsia="ja-JP"/>
              </w:rPr>
            </w:pPr>
          </w:p>
        </w:tc>
        <w:tc>
          <w:tcPr>
            <w:tcW w:w="1080" w:type="dxa"/>
          </w:tcPr>
          <w:p w14:paraId="5D7F59E6" w14:textId="77777777" w:rsidR="00273DA0" w:rsidRPr="00FD0425" w:rsidRDefault="00273DA0" w:rsidP="0073372F">
            <w:pPr>
              <w:pStyle w:val="TAL"/>
              <w:keepNext w:val="0"/>
              <w:keepLines w:val="0"/>
              <w:widowControl w:val="0"/>
              <w:rPr>
                <w:i/>
              </w:rPr>
            </w:pPr>
            <w:r w:rsidRPr="00FD0425">
              <w:rPr>
                <w:i/>
              </w:rPr>
              <w:t>1..&lt;maxnoofNRCellBands&gt;</w:t>
            </w:r>
          </w:p>
        </w:tc>
        <w:tc>
          <w:tcPr>
            <w:tcW w:w="1512" w:type="dxa"/>
          </w:tcPr>
          <w:p w14:paraId="79A8C69C" w14:textId="77777777" w:rsidR="00273DA0" w:rsidRPr="00FD0425" w:rsidRDefault="00273DA0" w:rsidP="0073372F">
            <w:pPr>
              <w:pStyle w:val="TAL"/>
              <w:keepNext w:val="0"/>
              <w:keepLines w:val="0"/>
              <w:widowControl w:val="0"/>
              <w:rPr>
                <w:lang w:eastAsia="ja-JP"/>
              </w:rPr>
            </w:pPr>
          </w:p>
        </w:tc>
        <w:tc>
          <w:tcPr>
            <w:tcW w:w="1728" w:type="dxa"/>
          </w:tcPr>
          <w:p w14:paraId="5AD84AC0" w14:textId="77777777" w:rsidR="00273DA0" w:rsidRPr="00FD0425" w:rsidRDefault="00273DA0" w:rsidP="0073372F">
            <w:pPr>
              <w:pStyle w:val="TAL"/>
              <w:keepNext w:val="0"/>
              <w:keepLines w:val="0"/>
              <w:widowControl w:val="0"/>
              <w:rPr>
                <w:rFonts w:ascii="Geneva" w:hAnsi="Geneva" w:hint="eastAsia"/>
                <w:iCs/>
                <w:szCs w:val="18"/>
                <w:lang w:eastAsia="ja-JP"/>
              </w:rPr>
            </w:pPr>
          </w:p>
        </w:tc>
        <w:tc>
          <w:tcPr>
            <w:tcW w:w="1080" w:type="dxa"/>
          </w:tcPr>
          <w:p w14:paraId="36B8A029" w14:textId="77777777" w:rsidR="00273DA0" w:rsidRPr="00FD0425" w:rsidRDefault="00273DA0" w:rsidP="0073372F">
            <w:pPr>
              <w:pStyle w:val="TAC"/>
              <w:keepNext w:val="0"/>
              <w:keepLines w:val="0"/>
              <w:widowControl w:val="0"/>
              <w:rPr>
                <w:rFonts w:ascii="Geneva" w:hAnsi="Geneva" w:hint="eastAsia"/>
                <w:iCs/>
                <w:szCs w:val="18"/>
                <w:lang w:eastAsia="ja-JP"/>
              </w:rPr>
            </w:pPr>
            <w:r w:rsidRPr="000D74E8">
              <w:rPr>
                <w:lang w:eastAsia="ja-JP"/>
              </w:rPr>
              <w:t>–</w:t>
            </w:r>
          </w:p>
        </w:tc>
        <w:tc>
          <w:tcPr>
            <w:tcW w:w="1080" w:type="dxa"/>
          </w:tcPr>
          <w:p w14:paraId="63E51AC3" w14:textId="77777777" w:rsidR="00273DA0" w:rsidRPr="00FD0425" w:rsidRDefault="00273DA0" w:rsidP="0073372F">
            <w:pPr>
              <w:pStyle w:val="TAC"/>
              <w:keepNext w:val="0"/>
              <w:keepLines w:val="0"/>
              <w:widowControl w:val="0"/>
              <w:rPr>
                <w:rFonts w:ascii="Geneva" w:hAnsi="Geneva" w:hint="eastAsia"/>
                <w:iCs/>
                <w:szCs w:val="18"/>
                <w:lang w:eastAsia="ja-JP"/>
              </w:rPr>
            </w:pPr>
          </w:p>
        </w:tc>
      </w:tr>
      <w:tr w:rsidR="00273DA0" w:rsidRPr="00FD0425" w14:paraId="57C7ECB2" w14:textId="77777777" w:rsidTr="0073372F">
        <w:tc>
          <w:tcPr>
            <w:tcW w:w="2160" w:type="dxa"/>
          </w:tcPr>
          <w:p w14:paraId="321A8E47" w14:textId="77777777" w:rsidR="00273DA0" w:rsidRPr="00FD0425" w:rsidRDefault="00273DA0" w:rsidP="0073372F">
            <w:pPr>
              <w:pStyle w:val="TAL"/>
              <w:keepNext w:val="0"/>
              <w:keepLines w:val="0"/>
              <w:widowControl w:val="0"/>
              <w:ind w:left="227"/>
              <w:rPr>
                <w:rFonts w:eastAsia="SimSun" w:cs="Arial"/>
                <w:lang w:eastAsia="zh-CN"/>
              </w:rPr>
            </w:pPr>
            <w:r w:rsidRPr="00FD0425">
              <w:rPr>
                <w:rFonts w:cs="Arial"/>
                <w:bCs/>
                <w:lang w:eastAsia="ja-JP"/>
              </w:rPr>
              <w:t>&gt;&gt;NR Frequency Band</w:t>
            </w:r>
          </w:p>
        </w:tc>
        <w:tc>
          <w:tcPr>
            <w:tcW w:w="1080" w:type="dxa"/>
          </w:tcPr>
          <w:p w14:paraId="3FD11A87" w14:textId="77777777" w:rsidR="00273DA0" w:rsidRPr="00FD0425" w:rsidRDefault="00273DA0" w:rsidP="0073372F">
            <w:pPr>
              <w:pStyle w:val="TAL"/>
              <w:keepNext w:val="0"/>
              <w:keepLines w:val="0"/>
              <w:widowControl w:val="0"/>
            </w:pPr>
            <w:r w:rsidRPr="00FD0425">
              <w:t>M</w:t>
            </w:r>
          </w:p>
        </w:tc>
        <w:tc>
          <w:tcPr>
            <w:tcW w:w="1080" w:type="dxa"/>
          </w:tcPr>
          <w:p w14:paraId="53F373A0" w14:textId="77777777" w:rsidR="00273DA0" w:rsidRPr="00FD0425" w:rsidRDefault="00273DA0" w:rsidP="0073372F">
            <w:pPr>
              <w:pStyle w:val="TAL"/>
              <w:keepNext w:val="0"/>
              <w:keepLines w:val="0"/>
              <w:widowControl w:val="0"/>
              <w:rPr>
                <w:lang w:eastAsia="ja-JP"/>
              </w:rPr>
            </w:pPr>
          </w:p>
        </w:tc>
        <w:tc>
          <w:tcPr>
            <w:tcW w:w="1512" w:type="dxa"/>
          </w:tcPr>
          <w:p w14:paraId="3DA79F03" w14:textId="77777777" w:rsidR="00273DA0" w:rsidRPr="00FD0425" w:rsidRDefault="00273DA0" w:rsidP="0073372F">
            <w:pPr>
              <w:pStyle w:val="TAL"/>
              <w:keepNext w:val="0"/>
              <w:keepLines w:val="0"/>
              <w:widowControl w:val="0"/>
            </w:pPr>
            <w:bookmarkStart w:id="5628" w:name="OLE_LINK115"/>
            <w:r w:rsidRPr="00FD0425">
              <w:t>INTEGER (1.. 1024, ...)</w:t>
            </w:r>
            <w:bookmarkEnd w:id="5628"/>
          </w:p>
        </w:tc>
        <w:tc>
          <w:tcPr>
            <w:tcW w:w="1728" w:type="dxa"/>
          </w:tcPr>
          <w:p w14:paraId="628C006B" w14:textId="77777777" w:rsidR="00273DA0" w:rsidRPr="00FD0425" w:rsidRDefault="00273DA0" w:rsidP="0073372F">
            <w:pPr>
              <w:pStyle w:val="TAL"/>
              <w:keepNext w:val="0"/>
              <w:keepLines w:val="0"/>
              <w:widowControl w:val="0"/>
            </w:pPr>
            <w:r w:rsidRPr="00FD0425">
              <w:t>Primary NR Operating Band as defined in TS 38.104 [24], section 5.4.2.3.</w:t>
            </w:r>
          </w:p>
          <w:p w14:paraId="2FF8E9E8" w14:textId="77777777" w:rsidR="00273DA0" w:rsidRPr="00FD0425" w:rsidRDefault="00273DA0" w:rsidP="0073372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80" w:type="dxa"/>
          </w:tcPr>
          <w:p w14:paraId="7B32255F"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DD0A147" w14:textId="77777777" w:rsidR="00273DA0" w:rsidRPr="00FD0425" w:rsidRDefault="00273DA0" w:rsidP="0073372F">
            <w:pPr>
              <w:pStyle w:val="TAC"/>
              <w:keepNext w:val="0"/>
              <w:keepLines w:val="0"/>
              <w:widowControl w:val="0"/>
            </w:pPr>
          </w:p>
        </w:tc>
      </w:tr>
      <w:tr w:rsidR="00273DA0" w:rsidRPr="00FD0425" w14:paraId="785CCCA5" w14:textId="77777777" w:rsidTr="0073372F">
        <w:tc>
          <w:tcPr>
            <w:tcW w:w="2160" w:type="dxa"/>
          </w:tcPr>
          <w:p w14:paraId="2BD04294" w14:textId="77777777" w:rsidR="00273DA0" w:rsidRPr="00FD0425" w:rsidRDefault="00273DA0" w:rsidP="0073372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80" w:type="dxa"/>
          </w:tcPr>
          <w:p w14:paraId="6F970067" w14:textId="77777777" w:rsidR="00273DA0" w:rsidRPr="00FD0425" w:rsidRDefault="00273DA0" w:rsidP="0073372F">
            <w:pPr>
              <w:pStyle w:val="TAL"/>
              <w:keepNext w:val="0"/>
              <w:keepLines w:val="0"/>
              <w:widowControl w:val="0"/>
            </w:pPr>
          </w:p>
        </w:tc>
        <w:tc>
          <w:tcPr>
            <w:tcW w:w="1080" w:type="dxa"/>
          </w:tcPr>
          <w:p w14:paraId="0EF76B0E" w14:textId="77777777" w:rsidR="00273DA0" w:rsidRPr="00FD0425" w:rsidRDefault="00273DA0" w:rsidP="0073372F">
            <w:pPr>
              <w:pStyle w:val="TAL"/>
              <w:keepNext w:val="0"/>
              <w:keepLines w:val="0"/>
              <w:widowControl w:val="0"/>
              <w:rPr>
                <w:i/>
              </w:rPr>
            </w:pPr>
            <w:r w:rsidRPr="00FD0425">
              <w:rPr>
                <w:i/>
              </w:rPr>
              <w:t>0..&lt;maxnoofNRCellBands&gt;</w:t>
            </w:r>
          </w:p>
        </w:tc>
        <w:tc>
          <w:tcPr>
            <w:tcW w:w="1512" w:type="dxa"/>
          </w:tcPr>
          <w:p w14:paraId="44D2A079" w14:textId="77777777" w:rsidR="00273DA0" w:rsidRPr="00FD0425" w:rsidRDefault="00273DA0" w:rsidP="0073372F">
            <w:pPr>
              <w:pStyle w:val="TAL"/>
              <w:keepNext w:val="0"/>
              <w:keepLines w:val="0"/>
              <w:widowControl w:val="0"/>
            </w:pPr>
          </w:p>
        </w:tc>
        <w:tc>
          <w:tcPr>
            <w:tcW w:w="1728" w:type="dxa"/>
          </w:tcPr>
          <w:p w14:paraId="5F63181F" w14:textId="77777777" w:rsidR="00273DA0" w:rsidRPr="00FD0425" w:rsidRDefault="00273DA0" w:rsidP="0073372F">
            <w:pPr>
              <w:pStyle w:val="TAL"/>
              <w:keepNext w:val="0"/>
              <w:keepLines w:val="0"/>
              <w:widowControl w:val="0"/>
            </w:pPr>
          </w:p>
        </w:tc>
        <w:tc>
          <w:tcPr>
            <w:tcW w:w="1080" w:type="dxa"/>
          </w:tcPr>
          <w:p w14:paraId="77A1591D"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03E4B768" w14:textId="77777777" w:rsidR="00273DA0" w:rsidRPr="00FD0425" w:rsidRDefault="00273DA0" w:rsidP="0073372F">
            <w:pPr>
              <w:pStyle w:val="TAC"/>
              <w:keepNext w:val="0"/>
              <w:keepLines w:val="0"/>
              <w:widowControl w:val="0"/>
            </w:pPr>
          </w:p>
        </w:tc>
      </w:tr>
      <w:tr w:rsidR="00273DA0" w:rsidRPr="00FD0425" w14:paraId="2730FF5E" w14:textId="77777777" w:rsidTr="0073372F">
        <w:tc>
          <w:tcPr>
            <w:tcW w:w="2160" w:type="dxa"/>
          </w:tcPr>
          <w:p w14:paraId="1B23DB2B" w14:textId="77777777" w:rsidR="00273DA0" w:rsidRPr="00FD0425" w:rsidRDefault="00273DA0" w:rsidP="0073372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80" w:type="dxa"/>
          </w:tcPr>
          <w:p w14:paraId="499BB299" w14:textId="77777777" w:rsidR="00273DA0" w:rsidRPr="00FD0425" w:rsidRDefault="00273DA0" w:rsidP="0073372F">
            <w:pPr>
              <w:pStyle w:val="TAL"/>
              <w:keepNext w:val="0"/>
              <w:keepLines w:val="0"/>
              <w:widowControl w:val="0"/>
            </w:pPr>
            <w:r w:rsidRPr="00FD0425">
              <w:t>M</w:t>
            </w:r>
          </w:p>
        </w:tc>
        <w:tc>
          <w:tcPr>
            <w:tcW w:w="1080" w:type="dxa"/>
          </w:tcPr>
          <w:p w14:paraId="751F7756" w14:textId="77777777" w:rsidR="00273DA0" w:rsidRPr="00FD0425" w:rsidRDefault="00273DA0" w:rsidP="0073372F">
            <w:pPr>
              <w:pStyle w:val="TAL"/>
              <w:keepNext w:val="0"/>
              <w:keepLines w:val="0"/>
              <w:widowControl w:val="0"/>
              <w:rPr>
                <w:lang w:eastAsia="ja-JP"/>
              </w:rPr>
            </w:pPr>
          </w:p>
        </w:tc>
        <w:tc>
          <w:tcPr>
            <w:tcW w:w="1512" w:type="dxa"/>
          </w:tcPr>
          <w:p w14:paraId="533223B0" w14:textId="77777777" w:rsidR="00273DA0" w:rsidRPr="00FD0425" w:rsidRDefault="00273DA0" w:rsidP="0073372F">
            <w:pPr>
              <w:pStyle w:val="TAL"/>
              <w:keepNext w:val="0"/>
              <w:keepLines w:val="0"/>
              <w:widowControl w:val="0"/>
            </w:pPr>
            <w:r w:rsidRPr="00FD0425">
              <w:rPr>
                <w:lang w:eastAsia="ja-JP"/>
              </w:rPr>
              <w:t>INTEGER (1.. 1024, ...)</w:t>
            </w:r>
          </w:p>
        </w:tc>
        <w:tc>
          <w:tcPr>
            <w:tcW w:w="1728" w:type="dxa"/>
          </w:tcPr>
          <w:p w14:paraId="4590041C" w14:textId="77777777" w:rsidR="00273DA0" w:rsidRPr="00FD0425" w:rsidRDefault="00273DA0" w:rsidP="0073372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73372F">
            <w:pPr>
              <w:pStyle w:val="TAL"/>
              <w:keepNext w:val="0"/>
              <w:keepLines w:val="0"/>
              <w:widowControl w:val="0"/>
            </w:pPr>
            <w:r w:rsidRPr="00FD0425">
              <w:rPr>
                <w:rFonts w:hint="eastAsia"/>
              </w:rPr>
              <w:t>The value 80 corresponds to NR operating band n80, value 81 corresponds to NR operating band n81, etc.</w:t>
            </w:r>
          </w:p>
        </w:tc>
        <w:tc>
          <w:tcPr>
            <w:tcW w:w="1080" w:type="dxa"/>
          </w:tcPr>
          <w:p w14:paraId="630B3BE9"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1063BCD" w14:textId="77777777" w:rsidR="00273DA0" w:rsidRPr="00FD0425" w:rsidRDefault="00273DA0" w:rsidP="0073372F">
            <w:pPr>
              <w:pStyle w:val="TAC"/>
              <w:keepNext w:val="0"/>
              <w:keepLines w:val="0"/>
              <w:widowControl w:val="0"/>
            </w:pPr>
          </w:p>
        </w:tc>
      </w:tr>
      <w:tr w:rsidR="00F9724E" w:rsidRPr="00FD0425" w14:paraId="185BA0DE" w14:textId="77777777" w:rsidTr="0073372F">
        <w:tc>
          <w:tcPr>
            <w:tcW w:w="2160" w:type="dxa"/>
          </w:tcPr>
          <w:p w14:paraId="1DC16F19" w14:textId="77777777" w:rsidR="00F9724E" w:rsidRPr="00FD0425" w:rsidRDefault="00F9724E" w:rsidP="0073372F">
            <w:pPr>
              <w:pStyle w:val="TAL"/>
              <w:keepNext w:val="0"/>
              <w:keepLines w:val="0"/>
              <w:widowControl w:val="0"/>
              <w:rPr>
                <w:rFonts w:cs="Arial"/>
                <w:bCs/>
                <w:lang w:eastAsia="ja-JP"/>
              </w:rPr>
            </w:pPr>
            <w:r w:rsidRPr="00813691">
              <w:rPr>
                <w:rFonts w:cs="Arial" w:hint="eastAsia"/>
                <w:bCs/>
                <w:lang w:eastAsia="ja-JP"/>
              </w:rPr>
              <w:t>Frequency Shift 7p5khz</w:t>
            </w:r>
          </w:p>
        </w:tc>
        <w:tc>
          <w:tcPr>
            <w:tcW w:w="1080" w:type="dxa"/>
          </w:tcPr>
          <w:p w14:paraId="20CFE388" w14:textId="77777777" w:rsidR="00F9724E" w:rsidRPr="00FD0425" w:rsidRDefault="00F9724E" w:rsidP="0073372F">
            <w:pPr>
              <w:pStyle w:val="TAL"/>
              <w:keepNext w:val="0"/>
              <w:keepLines w:val="0"/>
              <w:widowControl w:val="0"/>
            </w:pPr>
            <w:r>
              <w:rPr>
                <w:rFonts w:hint="eastAsia"/>
              </w:rPr>
              <w:t>O</w:t>
            </w:r>
          </w:p>
        </w:tc>
        <w:tc>
          <w:tcPr>
            <w:tcW w:w="1080" w:type="dxa"/>
          </w:tcPr>
          <w:p w14:paraId="62589CE4" w14:textId="77777777" w:rsidR="00F9724E" w:rsidRPr="00FD0425" w:rsidRDefault="00F9724E" w:rsidP="0073372F">
            <w:pPr>
              <w:pStyle w:val="TAL"/>
              <w:keepNext w:val="0"/>
              <w:keepLines w:val="0"/>
              <w:widowControl w:val="0"/>
              <w:rPr>
                <w:lang w:eastAsia="ja-JP"/>
              </w:rPr>
            </w:pPr>
          </w:p>
        </w:tc>
        <w:tc>
          <w:tcPr>
            <w:tcW w:w="1512" w:type="dxa"/>
          </w:tcPr>
          <w:p w14:paraId="7C87B16A" w14:textId="77777777" w:rsidR="00F9724E" w:rsidRPr="00FD0425" w:rsidRDefault="00F9724E" w:rsidP="0073372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1728" w:type="dxa"/>
          </w:tcPr>
          <w:p w14:paraId="7CAE207F" w14:textId="77777777" w:rsidR="00F9724E" w:rsidRPr="00FD0425" w:rsidRDefault="00F9724E" w:rsidP="0073372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80" w:type="dxa"/>
          </w:tcPr>
          <w:p w14:paraId="3F21A50B" w14:textId="77777777" w:rsidR="00F9724E" w:rsidRPr="00FD0425" w:rsidRDefault="00F9724E" w:rsidP="0073372F">
            <w:pPr>
              <w:pStyle w:val="TAC"/>
              <w:keepNext w:val="0"/>
              <w:keepLines w:val="0"/>
              <w:widowControl w:val="0"/>
            </w:pPr>
            <w:r w:rsidRPr="00032767">
              <w:t>YES</w:t>
            </w:r>
          </w:p>
        </w:tc>
        <w:tc>
          <w:tcPr>
            <w:tcW w:w="1080" w:type="dxa"/>
          </w:tcPr>
          <w:p w14:paraId="08C5690C" w14:textId="77777777" w:rsidR="00F9724E" w:rsidRPr="00FD0425" w:rsidRDefault="00F9724E" w:rsidP="0073372F">
            <w:pPr>
              <w:pStyle w:val="TAC"/>
              <w:keepNext w:val="0"/>
              <w:keepLines w:val="0"/>
              <w:widowControl w:val="0"/>
            </w:pPr>
            <w:r w:rsidRPr="00032767">
              <w:rPr>
                <w:rFonts w:hint="eastAsia"/>
              </w:rPr>
              <w:t>ignore</w:t>
            </w:r>
          </w:p>
        </w:tc>
      </w:tr>
    </w:tbl>
    <w:p w14:paraId="0E371E4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73372F">
            <w:pPr>
              <w:pStyle w:val="TAH"/>
              <w:keepNext w:val="0"/>
              <w:keepLines w:val="0"/>
              <w:widowControl w:val="0"/>
            </w:pPr>
            <w:bookmarkStart w:id="5629" w:name="OLE_LINK221"/>
            <w:r w:rsidRPr="00FD0425">
              <w:t>Range bound</w:t>
            </w:r>
          </w:p>
        </w:tc>
        <w:tc>
          <w:tcPr>
            <w:tcW w:w="5670" w:type="dxa"/>
          </w:tcPr>
          <w:p w14:paraId="1E540909" w14:textId="77777777" w:rsidR="00F02090" w:rsidRPr="00FD0425" w:rsidRDefault="00F02090" w:rsidP="0073372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73372F">
            <w:pPr>
              <w:pStyle w:val="TAL"/>
              <w:keepNext w:val="0"/>
              <w:keepLines w:val="0"/>
              <w:widowControl w:val="0"/>
            </w:pPr>
            <w:r w:rsidRPr="00FD0425">
              <w:t>maxNRARFCN</w:t>
            </w:r>
          </w:p>
        </w:tc>
        <w:tc>
          <w:tcPr>
            <w:tcW w:w="5670" w:type="dxa"/>
          </w:tcPr>
          <w:p w14:paraId="20DCA2DA" w14:textId="77777777" w:rsidR="00F02090" w:rsidRPr="00FD0425" w:rsidRDefault="00F02090" w:rsidP="0073372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73372F">
            <w:pPr>
              <w:pStyle w:val="TAL"/>
              <w:keepNext w:val="0"/>
              <w:keepLines w:val="0"/>
              <w:widowControl w:val="0"/>
            </w:pPr>
            <w:bookmarkStart w:id="5630" w:name="OLE_LINK153"/>
            <w:bookmarkStart w:id="5631" w:name="_Hlk508118788"/>
            <w:r w:rsidRPr="00FD0425">
              <w:rPr>
                <w:rFonts w:cs="Arial"/>
                <w:bCs/>
                <w:lang w:eastAsia="ja-JP"/>
              </w:rPr>
              <w:t>maxnoofNRCellBands</w:t>
            </w:r>
            <w:bookmarkEnd w:id="5630"/>
          </w:p>
        </w:tc>
        <w:tc>
          <w:tcPr>
            <w:tcW w:w="5670" w:type="dxa"/>
          </w:tcPr>
          <w:p w14:paraId="3453CEE1" w14:textId="77777777" w:rsidR="00F02090" w:rsidRPr="00FD0425" w:rsidRDefault="00F02090" w:rsidP="0073372F">
            <w:pPr>
              <w:pStyle w:val="TAL"/>
              <w:keepNext w:val="0"/>
              <w:keepLines w:val="0"/>
              <w:widowControl w:val="0"/>
            </w:pPr>
            <w:r w:rsidRPr="00FD0425">
              <w:rPr>
                <w:rFonts w:cs="Arial"/>
                <w:lang w:eastAsia="ja-JP"/>
              </w:rPr>
              <w:t>Maximum no. of frequency bands supported for a NR cell. Value is 32.</w:t>
            </w:r>
          </w:p>
        </w:tc>
      </w:tr>
      <w:bookmarkEnd w:id="5629"/>
      <w:bookmarkEnd w:id="5631"/>
    </w:tbl>
    <w:p w14:paraId="09A4BF64" w14:textId="77777777" w:rsidR="00F02090" w:rsidRPr="00FD0425" w:rsidRDefault="00F02090" w:rsidP="0073372F">
      <w:pPr>
        <w:widowControl w:val="0"/>
        <w:rPr>
          <w:lang w:eastAsia="zh-CN"/>
        </w:rPr>
      </w:pPr>
    </w:p>
    <w:p w14:paraId="104F21CB" w14:textId="77777777" w:rsidR="00F02090" w:rsidRPr="00FD0425" w:rsidRDefault="00F02090" w:rsidP="0073372F">
      <w:pPr>
        <w:pStyle w:val="Heading4"/>
        <w:keepNext w:val="0"/>
        <w:keepLines w:val="0"/>
        <w:widowControl w:val="0"/>
        <w:rPr>
          <w:lang w:val="fr-FR"/>
        </w:rPr>
      </w:pPr>
      <w:bookmarkStart w:id="5632" w:name="_CR9_2_2_20"/>
      <w:bookmarkStart w:id="5633" w:name="_Toc20955289"/>
      <w:bookmarkStart w:id="5634" w:name="_Toc29991486"/>
      <w:bookmarkStart w:id="5635" w:name="_Toc36555886"/>
      <w:bookmarkStart w:id="5636" w:name="_Toc44497608"/>
      <w:bookmarkStart w:id="5637" w:name="_Toc45107996"/>
      <w:bookmarkStart w:id="5638" w:name="_Toc45901616"/>
      <w:bookmarkStart w:id="5639" w:name="_Toc51850695"/>
      <w:bookmarkStart w:id="5640" w:name="_Toc56693698"/>
      <w:bookmarkStart w:id="5641" w:name="_Toc64447241"/>
      <w:bookmarkStart w:id="5642" w:name="_Toc66286735"/>
      <w:bookmarkStart w:id="5643" w:name="_Toc74151430"/>
      <w:bookmarkStart w:id="5644" w:name="_Toc88653903"/>
      <w:bookmarkStart w:id="5645" w:name="_Toc97904259"/>
      <w:bookmarkStart w:id="5646" w:name="_Toc105175300"/>
      <w:bookmarkStart w:id="5647" w:name="_Toc113826330"/>
      <w:bookmarkStart w:id="5648" w:name="_Toc175586912"/>
      <w:bookmarkEnd w:id="5632"/>
      <w:r w:rsidRPr="00FD0425">
        <w:rPr>
          <w:lang w:val="fr-FR"/>
        </w:rPr>
        <w:t>9.2.2.20</w:t>
      </w:r>
      <w:r w:rsidRPr="00FD0425">
        <w:rPr>
          <w:lang w:val="fr-FR"/>
        </w:rPr>
        <w:tab/>
        <w:t>NR Transmission Bandwidth</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46D020A4"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07F22AB" w14:textId="77777777" w:rsidTr="0073372F">
        <w:trPr>
          <w:tblHeader/>
        </w:trPr>
        <w:tc>
          <w:tcPr>
            <w:tcW w:w="2448" w:type="dxa"/>
          </w:tcPr>
          <w:p w14:paraId="398120C0"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29D2322E"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7FDBCCAC"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2E47EB01"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180F5D68"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5926E2">
        <w:tc>
          <w:tcPr>
            <w:tcW w:w="2448" w:type="dxa"/>
          </w:tcPr>
          <w:p w14:paraId="4861C353"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SCS</w:t>
            </w:r>
          </w:p>
        </w:tc>
        <w:tc>
          <w:tcPr>
            <w:tcW w:w="1080" w:type="dxa"/>
          </w:tcPr>
          <w:p w14:paraId="698F32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59AC34C" w14:textId="77777777" w:rsidR="00F02090" w:rsidRPr="00FD0425" w:rsidRDefault="00F02090" w:rsidP="0073372F">
            <w:pPr>
              <w:pStyle w:val="TAL"/>
              <w:keepNext w:val="0"/>
              <w:keepLines w:val="0"/>
              <w:widowControl w:val="0"/>
              <w:rPr>
                <w:lang w:eastAsia="ja-JP"/>
              </w:rPr>
            </w:pPr>
          </w:p>
        </w:tc>
        <w:tc>
          <w:tcPr>
            <w:tcW w:w="1872" w:type="dxa"/>
          </w:tcPr>
          <w:p w14:paraId="0D430265" w14:textId="77777777" w:rsidR="00F02090" w:rsidRPr="00FD0425" w:rsidRDefault="00F02090" w:rsidP="0073372F">
            <w:pPr>
              <w:pStyle w:val="TAL"/>
              <w:keepNext w:val="0"/>
              <w:keepLines w:val="0"/>
              <w:widowControl w:val="0"/>
              <w:rPr>
                <w:lang w:eastAsia="ja-JP"/>
              </w:rPr>
            </w:pPr>
            <w:r w:rsidRPr="00FD0425">
              <w:rPr>
                <w:lang w:eastAsia="ja-JP"/>
              </w:rPr>
              <w:t>ENUMERATED (scs15, scs30, scs60, scs120, …)</w:t>
            </w:r>
          </w:p>
        </w:tc>
        <w:tc>
          <w:tcPr>
            <w:tcW w:w="2880" w:type="dxa"/>
          </w:tcPr>
          <w:p w14:paraId="5EBF909D" w14:textId="77777777" w:rsidR="00F02090" w:rsidRPr="00FD0425" w:rsidRDefault="00F02090" w:rsidP="0073372F">
            <w:pPr>
              <w:pStyle w:val="TAL"/>
              <w:keepNext w:val="0"/>
              <w:keepLines w:val="0"/>
              <w:widowControl w:val="0"/>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5926E2">
        <w:tc>
          <w:tcPr>
            <w:tcW w:w="2448" w:type="dxa"/>
          </w:tcPr>
          <w:p w14:paraId="2467F8FB"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NRB</w:t>
            </w:r>
          </w:p>
        </w:tc>
        <w:tc>
          <w:tcPr>
            <w:tcW w:w="1080" w:type="dxa"/>
          </w:tcPr>
          <w:p w14:paraId="43C785BB"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58623AE3" w14:textId="77777777" w:rsidR="00F02090" w:rsidRPr="00FD0425" w:rsidRDefault="00F02090" w:rsidP="0073372F">
            <w:pPr>
              <w:pStyle w:val="TAL"/>
              <w:keepNext w:val="0"/>
              <w:keepLines w:val="0"/>
              <w:widowControl w:val="0"/>
              <w:rPr>
                <w:lang w:eastAsia="ja-JP"/>
              </w:rPr>
            </w:pPr>
          </w:p>
        </w:tc>
        <w:tc>
          <w:tcPr>
            <w:tcW w:w="1872" w:type="dxa"/>
          </w:tcPr>
          <w:p w14:paraId="4B79FC24" w14:textId="77777777" w:rsidR="00F02090" w:rsidRPr="00FD0425" w:rsidRDefault="00F02090" w:rsidP="0073372F">
            <w:pPr>
              <w:pStyle w:val="TAL"/>
              <w:keepNext w:val="0"/>
              <w:keepLines w:val="0"/>
              <w:widowControl w:val="0"/>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21CADD94" w14:textId="77777777" w:rsidR="00F02090" w:rsidRPr="00FD0425" w:rsidRDefault="00F02090" w:rsidP="0073372F">
            <w:pPr>
              <w:pStyle w:val="TAL"/>
              <w:keepNext w:val="0"/>
              <w:keepLines w:val="0"/>
              <w:widowControl w:val="0"/>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73372F">
      <w:pPr>
        <w:widowControl w:val="0"/>
        <w:rPr>
          <w:lang w:eastAsia="zh-CN"/>
        </w:rPr>
      </w:pPr>
    </w:p>
    <w:p w14:paraId="6695CCD4" w14:textId="77777777" w:rsidR="00F02090" w:rsidRPr="00FD0425" w:rsidRDefault="00F02090" w:rsidP="0073372F">
      <w:pPr>
        <w:pStyle w:val="Heading4"/>
        <w:keepNext w:val="0"/>
        <w:keepLines w:val="0"/>
        <w:widowControl w:val="0"/>
      </w:pPr>
      <w:bookmarkStart w:id="5649" w:name="_CR9_2_2_21"/>
      <w:bookmarkStart w:id="5650" w:name="_Toc20955290"/>
      <w:bookmarkStart w:id="5651" w:name="_Toc29991487"/>
      <w:bookmarkStart w:id="5652" w:name="_Toc36555887"/>
      <w:bookmarkStart w:id="5653" w:name="_Toc44497609"/>
      <w:bookmarkStart w:id="5654" w:name="_Toc45107997"/>
      <w:bookmarkStart w:id="5655" w:name="_Toc45901617"/>
      <w:bookmarkStart w:id="5656" w:name="_Toc51850696"/>
      <w:bookmarkStart w:id="5657" w:name="_Toc56693699"/>
      <w:bookmarkStart w:id="5658" w:name="_Toc64447242"/>
      <w:bookmarkStart w:id="5659" w:name="_Toc66286736"/>
      <w:bookmarkStart w:id="5660" w:name="_Toc74151431"/>
      <w:bookmarkStart w:id="5661" w:name="_Toc88653904"/>
      <w:bookmarkStart w:id="5662" w:name="_Toc97904260"/>
      <w:bookmarkStart w:id="5663" w:name="_Toc105175301"/>
      <w:bookmarkStart w:id="5664" w:name="_Toc113826331"/>
      <w:bookmarkStart w:id="5665" w:name="_Toc175586913"/>
      <w:bookmarkEnd w:id="5649"/>
      <w:r w:rsidRPr="00FD0425">
        <w:t>9.2.2.21</w:t>
      </w:r>
      <w:r w:rsidRPr="00FD0425">
        <w:tab/>
        <w:t>E-UTRA ARFCN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1BDFC02D" w14:textId="77777777" w:rsidR="00F02090" w:rsidRPr="00FD0425" w:rsidRDefault="00F02090" w:rsidP="0073372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7068299" w14:textId="77777777" w:rsidTr="005926E2">
        <w:trPr>
          <w:jc w:val="center"/>
        </w:trPr>
        <w:tc>
          <w:tcPr>
            <w:tcW w:w="2448" w:type="dxa"/>
          </w:tcPr>
          <w:p w14:paraId="71DC4C0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B5E501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C32384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DA5B3B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8EB54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5926E2">
        <w:trPr>
          <w:jc w:val="center"/>
        </w:trPr>
        <w:tc>
          <w:tcPr>
            <w:tcW w:w="2448" w:type="dxa"/>
          </w:tcPr>
          <w:p w14:paraId="7FCD0BE8" w14:textId="77777777" w:rsidR="00F02090" w:rsidRPr="00FD0425" w:rsidRDefault="00F02090" w:rsidP="0073372F">
            <w:pPr>
              <w:pStyle w:val="TAL"/>
              <w:keepNext w:val="0"/>
              <w:keepLines w:val="0"/>
              <w:widowControl w:val="0"/>
              <w:rPr>
                <w:lang w:eastAsia="ja-JP"/>
              </w:rPr>
            </w:pPr>
            <w:r w:rsidRPr="00FD0425">
              <w:rPr>
                <w:lang w:eastAsia="ja-JP"/>
              </w:rPr>
              <w:t>E-UTRA ARFCN</w:t>
            </w:r>
          </w:p>
        </w:tc>
        <w:tc>
          <w:tcPr>
            <w:tcW w:w="1080" w:type="dxa"/>
          </w:tcPr>
          <w:p w14:paraId="784ECBCC"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01ED4F84" w14:textId="77777777" w:rsidR="00F02090" w:rsidRPr="00FD0425" w:rsidRDefault="00F02090" w:rsidP="0073372F">
            <w:pPr>
              <w:pStyle w:val="TAL"/>
              <w:keepNext w:val="0"/>
              <w:keepLines w:val="0"/>
              <w:widowControl w:val="0"/>
              <w:rPr>
                <w:lang w:eastAsia="ja-JP"/>
              </w:rPr>
            </w:pPr>
          </w:p>
        </w:tc>
        <w:tc>
          <w:tcPr>
            <w:tcW w:w="1872" w:type="dxa"/>
          </w:tcPr>
          <w:p w14:paraId="08103EEB" w14:textId="77777777" w:rsidR="00F02090" w:rsidRPr="00FD0425" w:rsidRDefault="00F02090" w:rsidP="0073372F">
            <w:pPr>
              <w:pStyle w:val="TAL"/>
              <w:keepNext w:val="0"/>
              <w:keepLines w:val="0"/>
              <w:widowControl w:val="0"/>
              <w:rPr>
                <w:lang w:eastAsia="ja-JP"/>
              </w:rPr>
            </w:pPr>
            <w:r w:rsidRPr="00FD0425">
              <w:rPr>
                <w:lang w:eastAsia="ja-JP"/>
              </w:rPr>
              <w:t>INTEGER (0..maxEARFCN)</w:t>
            </w:r>
          </w:p>
        </w:tc>
        <w:tc>
          <w:tcPr>
            <w:tcW w:w="2880" w:type="dxa"/>
          </w:tcPr>
          <w:p w14:paraId="724A672E" w14:textId="77777777" w:rsidR="00F02090" w:rsidRPr="00FD0425" w:rsidRDefault="00F02090" w:rsidP="0073372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73372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73372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73372F">
      <w:pPr>
        <w:widowControl w:val="0"/>
      </w:pPr>
    </w:p>
    <w:p w14:paraId="4FA013A8" w14:textId="77777777" w:rsidR="00F02090" w:rsidRPr="00FD0425" w:rsidRDefault="00F02090" w:rsidP="0073372F">
      <w:pPr>
        <w:pStyle w:val="Heading4"/>
        <w:keepNext w:val="0"/>
        <w:keepLines w:val="0"/>
        <w:widowControl w:val="0"/>
      </w:pPr>
      <w:bookmarkStart w:id="5666" w:name="_CR9_2_2_22"/>
      <w:bookmarkStart w:id="5667" w:name="_Toc20955291"/>
      <w:bookmarkStart w:id="5668" w:name="_Toc29991488"/>
      <w:bookmarkStart w:id="5669" w:name="_Toc36555888"/>
      <w:bookmarkStart w:id="5670" w:name="_Toc44497610"/>
      <w:bookmarkStart w:id="5671" w:name="_Toc45107998"/>
      <w:bookmarkStart w:id="5672" w:name="_Toc45901618"/>
      <w:bookmarkStart w:id="5673" w:name="_Toc51850697"/>
      <w:bookmarkStart w:id="5674" w:name="_Toc56693700"/>
      <w:bookmarkStart w:id="5675" w:name="_Toc64447243"/>
      <w:bookmarkStart w:id="5676" w:name="_Toc66286737"/>
      <w:bookmarkStart w:id="5677" w:name="_Toc74151432"/>
      <w:bookmarkStart w:id="5678" w:name="_Toc88653905"/>
      <w:bookmarkStart w:id="5679" w:name="_Toc97904261"/>
      <w:bookmarkStart w:id="5680" w:name="_Toc105175302"/>
      <w:bookmarkStart w:id="5681" w:name="_Toc113826332"/>
      <w:bookmarkStart w:id="5682" w:name="_Toc175586914"/>
      <w:bookmarkEnd w:id="5666"/>
      <w:r w:rsidRPr="00FD0425">
        <w:t>9.2.2.22</w:t>
      </w:r>
      <w:r w:rsidRPr="00FD0425">
        <w:tab/>
        <w:t>E-UTRA Transmission Bandwidth</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4B1F022D" w14:textId="77777777" w:rsidR="00F02090" w:rsidRPr="00FD0425" w:rsidRDefault="00F02090" w:rsidP="0073372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6F59CB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73372F">
            <w:pPr>
              <w:pStyle w:val="TAL"/>
              <w:keepNext w:val="0"/>
              <w:keepLines w:val="0"/>
              <w:widowControl w:val="0"/>
              <w:rPr>
                <w:rFonts w:eastAsia="MS Mincho"/>
                <w:lang w:eastAsia="ja-JP"/>
              </w:rPr>
            </w:pPr>
            <w:r w:rsidRPr="00FD0425">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73372F">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73372F">
            <w:pPr>
              <w:pStyle w:val="TAL"/>
              <w:keepNext w:val="0"/>
              <w:keepLines w:val="0"/>
              <w:widowControl w:val="0"/>
              <w:rPr>
                <w:rFonts w:eastAsia="MS Mincho"/>
                <w:lang w:eastAsia="ja-JP"/>
              </w:rPr>
            </w:pPr>
          </w:p>
        </w:tc>
      </w:tr>
    </w:tbl>
    <w:p w14:paraId="0DAD29E9" w14:textId="77777777" w:rsidR="00F02090" w:rsidRPr="00FD0425" w:rsidRDefault="00F02090" w:rsidP="0073372F">
      <w:pPr>
        <w:widowControl w:val="0"/>
      </w:pPr>
    </w:p>
    <w:p w14:paraId="472D7688" w14:textId="77777777" w:rsidR="00F02090" w:rsidRPr="00FD0425" w:rsidRDefault="00F02090" w:rsidP="0073372F">
      <w:pPr>
        <w:pStyle w:val="Heading4"/>
        <w:keepNext w:val="0"/>
        <w:keepLines w:val="0"/>
        <w:widowControl w:val="0"/>
      </w:pPr>
      <w:bookmarkStart w:id="5683" w:name="_CR9_2_2_23"/>
      <w:bookmarkStart w:id="5684" w:name="_Toc20955292"/>
      <w:bookmarkStart w:id="5685" w:name="_Toc29991489"/>
      <w:bookmarkStart w:id="5686" w:name="_Toc36555889"/>
      <w:bookmarkStart w:id="5687" w:name="_Toc44497611"/>
      <w:bookmarkStart w:id="5688" w:name="_Toc45107999"/>
      <w:bookmarkStart w:id="5689" w:name="_Toc45901619"/>
      <w:bookmarkStart w:id="5690" w:name="_Toc51850698"/>
      <w:bookmarkStart w:id="5691" w:name="_Toc56693701"/>
      <w:bookmarkStart w:id="5692" w:name="_Toc64447244"/>
      <w:bookmarkStart w:id="5693" w:name="_Toc66286738"/>
      <w:bookmarkStart w:id="5694" w:name="_Toc74151433"/>
      <w:bookmarkStart w:id="5695" w:name="_Toc88653906"/>
      <w:bookmarkStart w:id="5696" w:name="_Toc97904262"/>
      <w:bookmarkStart w:id="5697" w:name="_Toc105175303"/>
      <w:bookmarkStart w:id="5698" w:name="_Toc113826333"/>
      <w:bookmarkStart w:id="5699" w:name="_Toc175586915"/>
      <w:bookmarkEnd w:id="5683"/>
      <w:r w:rsidRPr="00FD0425">
        <w:t>9.2.2.23</w:t>
      </w:r>
      <w:r w:rsidRPr="00FD0425">
        <w:tab/>
        <w:t>Number of Antenna Ports E-UTRA</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362923A9" w14:textId="77777777" w:rsidR="00F02090" w:rsidRPr="00FD0425" w:rsidRDefault="00F02090" w:rsidP="0073372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5904DF" w14:textId="77777777" w:rsidTr="005926E2">
        <w:trPr>
          <w:jc w:val="center"/>
        </w:trPr>
        <w:tc>
          <w:tcPr>
            <w:tcW w:w="2448" w:type="dxa"/>
          </w:tcPr>
          <w:p w14:paraId="6349E5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4F9612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E107E0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9BF34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74AEC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5926E2">
        <w:trPr>
          <w:jc w:val="center"/>
        </w:trPr>
        <w:tc>
          <w:tcPr>
            <w:tcW w:w="2448" w:type="dxa"/>
          </w:tcPr>
          <w:p w14:paraId="721C94E2" w14:textId="77777777" w:rsidR="00F02090" w:rsidRPr="00FD0425" w:rsidRDefault="00F02090" w:rsidP="0073372F">
            <w:pPr>
              <w:pStyle w:val="TAL"/>
              <w:keepNext w:val="0"/>
              <w:keepLines w:val="0"/>
              <w:widowControl w:val="0"/>
              <w:rPr>
                <w:lang w:eastAsia="ja-JP"/>
              </w:rPr>
            </w:pPr>
            <w:r w:rsidRPr="00FD0425">
              <w:rPr>
                <w:lang w:eastAsia="ja-JP"/>
              </w:rPr>
              <w:t>Number of Antenna Ports</w:t>
            </w:r>
          </w:p>
        </w:tc>
        <w:tc>
          <w:tcPr>
            <w:tcW w:w="1080" w:type="dxa"/>
          </w:tcPr>
          <w:p w14:paraId="4D889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B7A24E9" w14:textId="77777777" w:rsidR="00F02090" w:rsidRPr="00FD0425" w:rsidRDefault="00F02090" w:rsidP="0073372F">
            <w:pPr>
              <w:pStyle w:val="TAL"/>
              <w:keepNext w:val="0"/>
              <w:keepLines w:val="0"/>
              <w:widowControl w:val="0"/>
              <w:rPr>
                <w:lang w:eastAsia="ja-JP"/>
              </w:rPr>
            </w:pPr>
          </w:p>
        </w:tc>
        <w:tc>
          <w:tcPr>
            <w:tcW w:w="1872" w:type="dxa"/>
          </w:tcPr>
          <w:p w14:paraId="67E6ADB3" w14:textId="77777777" w:rsidR="00F02090" w:rsidRPr="00FD0425" w:rsidRDefault="00F02090" w:rsidP="0073372F">
            <w:pPr>
              <w:pStyle w:val="TAL"/>
              <w:keepNext w:val="0"/>
              <w:keepLines w:val="0"/>
              <w:widowControl w:val="0"/>
              <w:rPr>
                <w:lang w:eastAsia="ja-JP"/>
              </w:rPr>
            </w:pPr>
            <w:r w:rsidRPr="00FD0425">
              <w:rPr>
                <w:lang w:eastAsia="ja-JP"/>
              </w:rPr>
              <w:t>ENUMERATED (an1, an2, an4,...)</w:t>
            </w:r>
          </w:p>
        </w:tc>
        <w:tc>
          <w:tcPr>
            <w:tcW w:w="2880" w:type="dxa"/>
          </w:tcPr>
          <w:p w14:paraId="17A28891" w14:textId="77777777" w:rsidR="00F02090" w:rsidRPr="00FD0425" w:rsidRDefault="00F02090" w:rsidP="0073372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73372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73372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73372F">
      <w:pPr>
        <w:widowControl w:val="0"/>
      </w:pPr>
    </w:p>
    <w:p w14:paraId="2266543D" w14:textId="77777777" w:rsidR="00F02090" w:rsidRPr="00FD0425" w:rsidRDefault="00F02090" w:rsidP="0073372F">
      <w:pPr>
        <w:pStyle w:val="Heading4"/>
        <w:keepNext w:val="0"/>
        <w:keepLines w:val="0"/>
        <w:widowControl w:val="0"/>
        <w:rPr>
          <w:rFonts w:eastAsia="Batang"/>
        </w:rPr>
      </w:pPr>
      <w:bookmarkStart w:id="5700" w:name="_CR9_2_2_24"/>
      <w:bookmarkStart w:id="5701" w:name="_Toc20955293"/>
      <w:bookmarkStart w:id="5702" w:name="_Toc29991490"/>
      <w:bookmarkStart w:id="5703" w:name="_Toc36555890"/>
      <w:bookmarkStart w:id="5704" w:name="_Toc44497612"/>
      <w:bookmarkStart w:id="5705" w:name="_Toc45108000"/>
      <w:bookmarkStart w:id="5706" w:name="_Toc45901620"/>
      <w:bookmarkStart w:id="5707" w:name="_Toc51850699"/>
      <w:bookmarkStart w:id="5708" w:name="_Toc56693702"/>
      <w:bookmarkStart w:id="5709" w:name="_Toc64447245"/>
      <w:bookmarkStart w:id="5710" w:name="_Toc66286739"/>
      <w:bookmarkStart w:id="5711" w:name="_Toc74151434"/>
      <w:bookmarkStart w:id="5712" w:name="_Toc88653907"/>
      <w:bookmarkStart w:id="5713" w:name="_Toc97904263"/>
      <w:bookmarkStart w:id="5714" w:name="_Toc105175304"/>
      <w:bookmarkStart w:id="5715" w:name="_Toc113826334"/>
      <w:bookmarkStart w:id="5716" w:name="_Toc175586916"/>
      <w:bookmarkEnd w:id="5700"/>
      <w:r w:rsidRPr="00FD0425">
        <w:rPr>
          <w:rFonts w:eastAsia="Batang"/>
        </w:rPr>
        <w:t>9.2.2.24</w:t>
      </w:r>
      <w:r w:rsidRPr="00FD0425">
        <w:rPr>
          <w:rFonts w:eastAsia="Batang"/>
        </w:rPr>
        <w:tab/>
      </w:r>
      <w:bookmarkStart w:id="5717" w:name="_Hlk515381887"/>
      <w:r w:rsidRPr="00FD0425">
        <w:rPr>
          <w:rFonts w:eastAsia="Batang"/>
        </w:rPr>
        <w:t>E-UTRA Multiband Info List</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4ABA605B" w14:textId="77777777" w:rsidR="00F02090" w:rsidRPr="00FD0425" w:rsidRDefault="00F02090" w:rsidP="0073372F">
      <w:pPr>
        <w:widowControl w:val="0"/>
      </w:pPr>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2C44B4E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73372F">
            <w:pPr>
              <w:pStyle w:val="TAL"/>
              <w:keepNext w:val="0"/>
              <w:keepLines w:val="0"/>
              <w:widowControl w:val="0"/>
              <w:rPr>
                <w:rFonts w:eastAsia="MS Mincho"/>
                <w:b/>
                <w:lang w:eastAsia="ja-JP"/>
              </w:rPr>
            </w:pPr>
            <w:r w:rsidRPr="00FD0425">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73372F">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73372F">
            <w:pPr>
              <w:pStyle w:val="TAL"/>
              <w:keepNext w:val="0"/>
              <w:keepLines w:val="0"/>
              <w:widowControl w:val="0"/>
              <w:rPr>
                <w:rFonts w:eastAsia="MS Mincho"/>
                <w:i/>
                <w:lang w:eastAsia="ja-JP"/>
              </w:rPr>
            </w:pPr>
            <w:r w:rsidRPr="00FD0425">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73372F">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73372F">
            <w:pPr>
              <w:pStyle w:val="TAL"/>
              <w:keepNext w:val="0"/>
              <w:keepLines w:val="0"/>
              <w:widowControl w:val="0"/>
              <w:rPr>
                <w:rFonts w:eastAsia="MS Mincho"/>
                <w:lang w:eastAsia="ja-JP"/>
              </w:rPr>
            </w:pPr>
          </w:p>
        </w:tc>
      </w:tr>
      <w:tr w:rsidR="00F02090" w:rsidRPr="00FD0425" w14:paraId="1DD7B5B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73372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73372F">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73372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73372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73372F">
      <w:pPr>
        <w:widowControl w:val="0"/>
      </w:pPr>
    </w:p>
    <w:p w14:paraId="4E45FED6" w14:textId="77777777" w:rsidR="00F02090" w:rsidRPr="00FD0425" w:rsidRDefault="00F02090" w:rsidP="0073372F">
      <w:pPr>
        <w:pStyle w:val="Heading4"/>
        <w:keepNext w:val="0"/>
        <w:keepLines w:val="0"/>
        <w:widowControl w:val="0"/>
      </w:pPr>
      <w:bookmarkStart w:id="5718" w:name="_CR9_2_2_25"/>
      <w:bookmarkStart w:id="5719" w:name="_Toc20955294"/>
      <w:bookmarkStart w:id="5720" w:name="_Toc29991491"/>
      <w:bookmarkStart w:id="5721" w:name="_Toc36555891"/>
      <w:bookmarkStart w:id="5722" w:name="_Toc44497613"/>
      <w:bookmarkStart w:id="5723" w:name="_Toc45108001"/>
      <w:bookmarkStart w:id="5724" w:name="_Toc45901621"/>
      <w:bookmarkStart w:id="5725" w:name="_Toc51850700"/>
      <w:bookmarkStart w:id="5726" w:name="_Toc56693703"/>
      <w:bookmarkStart w:id="5727" w:name="_Toc64447246"/>
      <w:bookmarkStart w:id="5728" w:name="_Toc66286740"/>
      <w:bookmarkStart w:id="5729" w:name="_Toc74151435"/>
      <w:bookmarkStart w:id="5730" w:name="_Toc88653908"/>
      <w:bookmarkStart w:id="5731" w:name="_Toc97904264"/>
      <w:bookmarkStart w:id="5732" w:name="_Toc105175305"/>
      <w:bookmarkStart w:id="5733" w:name="_Toc113826335"/>
      <w:bookmarkStart w:id="5734" w:name="_Toc175586917"/>
      <w:bookmarkEnd w:id="5718"/>
      <w:r w:rsidRPr="00FD0425">
        <w:t>9.2.2.25</w:t>
      </w:r>
      <w:r w:rsidRPr="00FD0425">
        <w:tab/>
        <w:t>E-UTRA PRACH Configuration</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6E4E31F4" w14:textId="77777777" w:rsidR="00F02090" w:rsidRPr="00FD0425" w:rsidRDefault="00F02090" w:rsidP="0073372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3367CE" w14:textId="77777777" w:rsidTr="005926E2">
        <w:tc>
          <w:tcPr>
            <w:tcW w:w="2448" w:type="dxa"/>
          </w:tcPr>
          <w:p w14:paraId="48DF52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EC00C6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8A85B1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BAE6C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5926E2">
        <w:tc>
          <w:tcPr>
            <w:tcW w:w="2448" w:type="dxa"/>
          </w:tcPr>
          <w:p w14:paraId="5D22470A" w14:textId="77777777" w:rsidR="00F02090" w:rsidRPr="00FD0425" w:rsidRDefault="00F02090" w:rsidP="0073372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ADF8518" w14:textId="77777777" w:rsidR="00F02090" w:rsidRPr="00FD0425" w:rsidRDefault="00F02090" w:rsidP="0073372F">
            <w:pPr>
              <w:pStyle w:val="TAL"/>
              <w:keepNext w:val="0"/>
              <w:keepLines w:val="0"/>
              <w:widowControl w:val="0"/>
              <w:rPr>
                <w:lang w:eastAsia="ja-JP"/>
              </w:rPr>
            </w:pPr>
          </w:p>
        </w:tc>
        <w:tc>
          <w:tcPr>
            <w:tcW w:w="1872" w:type="dxa"/>
          </w:tcPr>
          <w:p w14:paraId="6C01F5AF" w14:textId="77777777" w:rsidR="00F02090" w:rsidRPr="00FD0425" w:rsidRDefault="00F02090" w:rsidP="0073372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73372F">
            <w:pPr>
              <w:pStyle w:val="TAL"/>
              <w:keepNext w:val="0"/>
              <w:keepLines w:val="0"/>
              <w:widowControl w:val="0"/>
              <w:rPr>
                <w:rFonts w:cs="Arial"/>
                <w:szCs w:val="18"/>
                <w:lang w:eastAsia="zh-CN"/>
              </w:rPr>
            </w:pPr>
            <w:r w:rsidRPr="00FD0425">
              <w:rPr>
                <w:lang w:eastAsia="zh-CN"/>
              </w:rPr>
              <w:t>(0..837)</w:t>
            </w:r>
          </w:p>
        </w:tc>
        <w:tc>
          <w:tcPr>
            <w:tcW w:w="2880" w:type="dxa"/>
          </w:tcPr>
          <w:p w14:paraId="514B6414"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3571BC65" w14:textId="77777777" w:rsidTr="005926E2">
        <w:tc>
          <w:tcPr>
            <w:tcW w:w="2448" w:type="dxa"/>
          </w:tcPr>
          <w:p w14:paraId="656CBB31" w14:textId="77777777" w:rsidR="00F02090" w:rsidRPr="00FD0425" w:rsidRDefault="00F02090" w:rsidP="0073372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60094FE9" w14:textId="77777777" w:rsidR="00F02090" w:rsidRPr="00FD0425" w:rsidRDefault="00F02090" w:rsidP="0073372F">
            <w:pPr>
              <w:pStyle w:val="TAL"/>
              <w:keepNext w:val="0"/>
              <w:keepLines w:val="0"/>
              <w:widowControl w:val="0"/>
              <w:rPr>
                <w:lang w:eastAsia="ja-JP"/>
              </w:rPr>
            </w:pPr>
          </w:p>
        </w:tc>
        <w:tc>
          <w:tcPr>
            <w:tcW w:w="1872" w:type="dxa"/>
          </w:tcPr>
          <w:p w14:paraId="604B8199" w14:textId="77777777" w:rsidR="00F02090" w:rsidRPr="00FD0425" w:rsidRDefault="00F02090" w:rsidP="0073372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73372F">
            <w:pPr>
              <w:pStyle w:val="TAL"/>
              <w:keepNext w:val="0"/>
              <w:keepLines w:val="0"/>
              <w:widowControl w:val="0"/>
              <w:rPr>
                <w:lang w:eastAsia="ja-JP"/>
              </w:rPr>
            </w:pPr>
            <w:r w:rsidRPr="00FD0425">
              <w:rPr>
                <w:lang w:eastAsia="zh-CN"/>
              </w:rPr>
              <w:t>(0..15)</w:t>
            </w:r>
          </w:p>
        </w:tc>
        <w:tc>
          <w:tcPr>
            <w:tcW w:w="2880" w:type="dxa"/>
          </w:tcPr>
          <w:p w14:paraId="60F1C079"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46262067" w14:textId="77777777" w:rsidTr="005926E2">
        <w:tc>
          <w:tcPr>
            <w:tcW w:w="2448" w:type="dxa"/>
          </w:tcPr>
          <w:p w14:paraId="675551BF" w14:textId="77777777" w:rsidR="00F02090" w:rsidRPr="00FD0425" w:rsidRDefault="00F02090" w:rsidP="0073372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FA3C835" w14:textId="77777777" w:rsidR="00F02090" w:rsidRPr="00FD0425" w:rsidRDefault="00F02090" w:rsidP="0073372F">
            <w:pPr>
              <w:pStyle w:val="TAL"/>
              <w:keepNext w:val="0"/>
              <w:keepLines w:val="0"/>
              <w:widowControl w:val="0"/>
              <w:rPr>
                <w:lang w:eastAsia="ja-JP"/>
              </w:rPr>
            </w:pPr>
          </w:p>
        </w:tc>
        <w:tc>
          <w:tcPr>
            <w:tcW w:w="1872" w:type="dxa"/>
          </w:tcPr>
          <w:p w14:paraId="39446F33" w14:textId="77777777" w:rsidR="00F02090" w:rsidRPr="00FD0425" w:rsidRDefault="00F02090" w:rsidP="0073372F">
            <w:pPr>
              <w:pStyle w:val="TAL"/>
              <w:keepNext w:val="0"/>
              <w:keepLines w:val="0"/>
              <w:widowControl w:val="0"/>
              <w:rPr>
                <w:lang w:eastAsia="zh-CN"/>
              </w:rPr>
            </w:pPr>
            <w:r w:rsidRPr="00FD0425">
              <w:rPr>
                <w:lang w:eastAsia="ja-JP"/>
              </w:rPr>
              <w:t>ENUMERATED (true, false, ...)</w:t>
            </w:r>
          </w:p>
        </w:tc>
        <w:tc>
          <w:tcPr>
            <w:tcW w:w="2880" w:type="dxa"/>
          </w:tcPr>
          <w:p w14:paraId="116AB81E" w14:textId="77777777" w:rsidR="00F02090" w:rsidRPr="00FD0425" w:rsidRDefault="00F02090" w:rsidP="0073372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xml:space="preserve"> in TS 36.211 [26]</w:t>
            </w:r>
          </w:p>
        </w:tc>
      </w:tr>
      <w:tr w:rsidR="00F02090" w:rsidRPr="00FD0425" w14:paraId="1C433EAD" w14:textId="77777777" w:rsidTr="005926E2">
        <w:tc>
          <w:tcPr>
            <w:tcW w:w="2448" w:type="dxa"/>
          </w:tcPr>
          <w:p w14:paraId="3FB5F086" w14:textId="77777777" w:rsidR="00F02090" w:rsidRPr="00FD0425" w:rsidRDefault="00F02090" w:rsidP="0073372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43CA8B17" w14:textId="77777777" w:rsidR="00F02090" w:rsidRPr="00FD0425" w:rsidRDefault="00F02090" w:rsidP="0073372F">
            <w:pPr>
              <w:pStyle w:val="TAL"/>
              <w:keepNext w:val="0"/>
              <w:keepLines w:val="0"/>
              <w:widowControl w:val="0"/>
              <w:rPr>
                <w:lang w:eastAsia="ja-JP"/>
              </w:rPr>
            </w:pPr>
          </w:p>
        </w:tc>
        <w:tc>
          <w:tcPr>
            <w:tcW w:w="1872" w:type="dxa"/>
          </w:tcPr>
          <w:p w14:paraId="4C46BD8F" w14:textId="77777777" w:rsidR="00F02090" w:rsidRPr="00FD0425" w:rsidRDefault="00F02090" w:rsidP="0073372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73372F">
            <w:pPr>
              <w:pStyle w:val="TAL"/>
              <w:keepNext w:val="0"/>
              <w:keepLines w:val="0"/>
              <w:widowControl w:val="0"/>
              <w:rPr>
                <w:lang w:eastAsia="ja-JP"/>
              </w:rPr>
            </w:pPr>
            <w:r w:rsidRPr="00FD0425">
              <w:rPr>
                <w:lang w:eastAsia="zh-CN"/>
              </w:rPr>
              <w:t>(0..94)</w:t>
            </w:r>
          </w:p>
        </w:tc>
        <w:tc>
          <w:tcPr>
            <w:tcW w:w="2880" w:type="dxa"/>
          </w:tcPr>
          <w:p w14:paraId="2BACB908"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xml:space="preserve"> of TS 36.211 [26]</w:t>
            </w:r>
          </w:p>
        </w:tc>
      </w:tr>
      <w:tr w:rsidR="00F02090" w:rsidRPr="00FD0425" w14:paraId="5DBBD13A" w14:textId="77777777" w:rsidTr="005926E2">
        <w:tc>
          <w:tcPr>
            <w:tcW w:w="244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73372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73372F">
            <w:pPr>
              <w:pStyle w:val="TAL"/>
              <w:keepNext w:val="0"/>
              <w:keepLines w:val="0"/>
              <w:widowControl w:val="0"/>
              <w:rPr>
                <w:lang w:eastAsia="zh-CN"/>
              </w:rPr>
            </w:pPr>
            <w:r w:rsidRPr="00FD0425">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73372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73372F">
            <w:pPr>
              <w:pStyle w:val="TAL"/>
              <w:keepNext w:val="0"/>
              <w:keepLines w:val="0"/>
              <w:widowControl w:val="0"/>
              <w:rPr>
                <w:lang w:eastAsia="zh-CN"/>
              </w:rPr>
            </w:pPr>
            <w:r w:rsidRPr="00FD0425">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in TS 36.211 [26]</w:t>
            </w:r>
          </w:p>
        </w:tc>
      </w:tr>
    </w:tbl>
    <w:p w14:paraId="09568ED7" w14:textId="77777777" w:rsidR="009B0885" w:rsidRPr="00FD0425" w:rsidRDefault="009B0885"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73372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73372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73372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73372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73372F">
      <w:pPr>
        <w:widowControl w:val="0"/>
        <w:rPr>
          <w:lang w:eastAsia="zh-CN"/>
        </w:rPr>
      </w:pPr>
    </w:p>
    <w:p w14:paraId="48A4743F" w14:textId="77777777" w:rsidR="00F02090" w:rsidRPr="00FD0425" w:rsidRDefault="00F02090" w:rsidP="0073372F">
      <w:pPr>
        <w:pStyle w:val="Heading4"/>
        <w:keepNext w:val="0"/>
        <w:keepLines w:val="0"/>
        <w:widowControl w:val="0"/>
      </w:pPr>
      <w:bookmarkStart w:id="5735" w:name="_CR9_2_2_26"/>
      <w:bookmarkStart w:id="5736" w:name="_Toc20955295"/>
      <w:bookmarkStart w:id="5737" w:name="_Toc29991492"/>
      <w:bookmarkStart w:id="5738" w:name="_Toc36555892"/>
      <w:bookmarkStart w:id="5739" w:name="_Toc44497614"/>
      <w:bookmarkStart w:id="5740" w:name="_Toc45108002"/>
      <w:bookmarkStart w:id="5741" w:name="_Toc45901622"/>
      <w:bookmarkStart w:id="5742" w:name="_Toc51850701"/>
      <w:bookmarkStart w:id="5743" w:name="_Toc56693704"/>
      <w:bookmarkStart w:id="5744" w:name="_Toc64447247"/>
      <w:bookmarkStart w:id="5745" w:name="_Toc66286741"/>
      <w:bookmarkStart w:id="5746" w:name="_Toc74151436"/>
      <w:bookmarkStart w:id="5747" w:name="_Toc88653909"/>
      <w:bookmarkStart w:id="5748" w:name="_Toc97904265"/>
      <w:bookmarkStart w:id="5749" w:name="_Toc105175306"/>
      <w:bookmarkStart w:id="5750" w:name="_Toc113826336"/>
      <w:bookmarkStart w:id="5751" w:name="_Toc175586918"/>
      <w:bookmarkEnd w:id="5735"/>
      <w:r w:rsidRPr="00FD0425">
        <w:t>9.2.2.26</w:t>
      </w:r>
      <w:r w:rsidRPr="00FD0425">
        <w:tab/>
        <w:t xml:space="preserve">MBSFN </w:t>
      </w:r>
      <w:r w:rsidRPr="00FD0425">
        <w:rPr>
          <w:rFonts w:eastAsia="Batang"/>
        </w:rPr>
        <w:t>Subframe Allocation E-UTRA</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680C62A9" w14:textId="77777777" w:rsidR="00F02090" w:rsidRPr="00FD0425" w:rsidRDefault="00F02090" w:rsidP="0073372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59BDF49" w14:textId="77777777" w:rsidTr="005926E2">
        <w:trPr>
          <w:jc w:val="center"/>
        </w:trPr>
        <w:tc>
          <w:tcPr>
            <w:tcW w:w="2448" w:type="dxa"/>
          </w:tcPr>
          <w:p w14:paraId="3E31DC10" w14:textId="77777777" w:rsidR="00F02090" w:rsidRPr="00FD0425" w:rsidRDefault="00F02090" w:rsidP="0073372F">
            <w:pPr>
              <w:pStyle w:val="TAH"/>
              <w:keepNext w:val="0"/>
              <w:keepLines w:val="0"/>
              <w:widowControl w:val="0"/>
            </w:pPr>
            <w:r w:rsidRPr="00FD0425">
              <w:t>IE/Group Name</w:t>
            </w:r>
          </w:p>
        </w:tc>
        <w:tc>
          <w:tcPr>
            <w:tcW w:w="1080" w:type="dxa"/>
          </w:tcPr>
          <w:p w14:paraId="19D43685" w14:textId="77777777" w:rsidR="00F02090" w:rsidRPr="00FD0425" w:rsidRDefault="00F02090" w:rsidP="0073372F">
            <w:pPr>
              <w:pStyle w:val="TAH"/>
              <w:keepNext w:val="0"/>
              <w:keepLines w:val="0"/>
              <w:widowControl w:val="0"/>
            </w:pPr>
            <w:r w:rsidRPr="00FD0425">
              <w:t>Presence</w:t>
            </w:r>
          </w:p>
        </w:tc>
        <w:tc>
          <w:tcPr>
            <w:tcW w:w="1440" w:type="dxa"/>
          </w:tcPr>
          <w:p w14:paraId="7D3C4496" w14:textId="77777777" w:rsidR="00F02090" w:rsidRPr="00FD0425" w:rsidRDefault="00F02090" w:rsidP="0073372F">
            <w:pPr>
              <w:pStyle w:val="TAH"/>
              <w:keepNext w:val="0"/>
              <w:keepLines w:val="0"/>
              <w:widowControl w:val="0"/>
            </w:pPr>
            <w:r w:rsidRPr="00FD0425">
              <w:t>Range</w:t>
            </w:r>
          </w:p>
        </w:tc>
        <w:tc>
          <w:tcPr>
            <w:tcW w:w="1872" w:type="dxa"/>
          </w:tcPr>
          <w:p w14:paraId="0C201825" w14:textId="77777777" w:rsidR="00F02090" w:rsidRPr="00FD0425" w:rsidRDefault="00F02090" w:rsidP="0073372F">
            <w:pPr>
              <w:pStyle w:val="TAH"/>
              <w:keepNext w:val="0"/>
              <w:keepLines w:val="0"/>
              <w:widowControl w:val="0"/>
            </w:pPr>
            <w:r w:rsidRPr="00FD0425">
              <w:t>IE Type and Reference</w:t>
            </w:r>
          </w:p>
        </w:tc>
        <w:tc>
          <w:tcPr>
            <w:tcW w:w="2880" w:type="dxa"/>
          </w:tcPr>
          <w:p w14:paraId="464AFB6A" w14:textId="77777777" w:rsidR="00F02090" w:rsidRPr="00FD0425" w:rsidRDefault="00F02090" w:rsidP="0073372F">
            <w:pPr>
              <w:pStyle w:val="TAH"/>
              <w:keepNext w:val="0"/>
              <w:keepLines w:val="0"/>
              <w:widowControl w:val="0"/>
            </w:pPr>
            <w:r w:rsidRPr="00FD0425">
              <w:t>Semantics Description</w:t>
            </w:r>
          </w:p>
        </w:tc>
      </w:tr>
      <w:tr w:rsidR="00F02090" w:rsidRPr="00FD0425" w14:paraId="70757B24" w14:textId="77777777" w:rsidTr="005926E2">
        <w:trPr>
          <w:jc w:val="center"/>
        </w:trPr>
        <w:tc>
          <w:tcPr>
            <w:tcW w:w="2448" w:type="dxa"/>
          </w:tcPr>
          <w:p w14:paraId="07D1BBD4" w14:textId="77777777" w:rsidR="00F02090" w:rsidRPr="00FD0425" w:rsidRDefault="00F02090" w:rsidP="0073372F">
            <w:pPr>
              <w:pStyle w:val="TAL"/>
              <w:keepNext w:val="0"/>
              <w:keepLines w:val="0"/>
              <w:widowControl w:val="0"/>
            </w:pPr>
            <w:r w:rsidRPr="00FD0425">
              <w:t xml:space="preserve">CHOICE </w:t>
            </w:r>
            <w:r w:rsidRPr="00FD0425">
              <w:rPr>
                <w:i/>
              </w:rPr>
              <w:t>Subframe Allocation</w:t>
            </w:r>
          </w:p>
        </w:tc>
        <w:tc>
          <w:tcPr>
            <w:tcW w:w="1080" w:type="dxa"/>
          </w:tcPr>
          <w:p w14:paraId="141F725C" w14:textId="77777777" w:rsidR="00F02090" w:rsidRPr="00FD0425" w:rsidRDefault="00F02090" w:rsidP="0073372F">
            <w:pPr>
              <w:pStyle w:val="TAL"/>
              <w:keepNext w:val="0"/>
              <w:keepLines w:val="0"/>
              <w:widowControl w:val="0"/>
            </w:pPr>
            <w:r w:rsidRPr="00FD0425">
              <w:t>M</w:t>
            </w:r>
          </w:p>
        </w:tc>
        <w:tc>
          <w:tcPr>
            <w:tcW w:w="1440" w:type="dxa"/>
          </w:tcPr>
          <w:p w14:paraId="1572EBB2" w14:textId="77777777" w:rsidR="00F02090" w:rsidRPr="00FD0425" w:rsidRDefault="00F02090" w:rsidP="0073372F">
            <w:pPr>
              <w:pStyle w:val="TAL"/>
              <w:keepNext w:val="0"/>
              <w:keepLines w:val="0"/>
              <w:widowControl w:val="0"/>
            </w:pPr>
          </w:p>
        </w:tc>
        <w:tc>
          <w:tcPr>
            <w:tcW w:w="1872" w:type="dxa"/>
          </w:tcPr>
          <w:p w14:paraId="74C8CEF2" w14:textId="77777777" w:rsidR="00F02090" w:rsidRPr="00FD0425" w:rsidRDefault="00F02090" w:rsidP="0073372F">
            <w:pPr>
              <w:pStyle w:val="TAL"/>
              <w:keepNext w:val="0"/>
              <w:keepLines w:val="0"/>
              <w:widowControl w:val="0"/>
            </w:pPr>
          </w:p>
        </w:tc>
        <w:tc>
          <w:tcPr>
            <w:tcW w:w="2880" w:type="dxa"/>
          </w:tcPr>
          <w:p w14:paraId="56B81E76" w14:textId="77777777" w:rsidR="00F02090" w:rsidRPr="00FD0425" w:rsidRDefault="00F02090" w:rsidP="0073372F">
            <w:pPr>
              <w:pStyle w:val="TAL"/>
              <w:keepNext w:val="0"/>
              <w:keepLines w:val="0"/>
              <w:widowControl w:val="0"/>
            </w:pPr>
          </w:p>
        </w:tc>
      </w:tr>
      <w:tr w:rsidR="00F02090" w:rsidRPr="00FD0425" w14:paraId="7D485557" w14:textId="77777777" w:rsidTr="005926E2">
        <w:trPr>
          <w:jc w:val="center"/>
        </w:trPr>
        <w:tc>
          <w:tcPr>
            <w:tcW w:w="2448" w:type="dxa"/>
          </w:tcPr>
          <w:p w14:paraId="660211F5" w14:textId="77777777" w:rsidR="00F02090" w:rsidRPr="00FD0425" w:rsidRDefault="00F02090" w:rsidP="0073372F">
            <w:pPr>
              <w:pStyle w:val="TAL"/>
              <w:keepNext w:val="0"/>
              <w:keepLines w:val="0"/>
              <w:widowControl w:val="0"/>
              <w:ind w:left="113"/>
              <w:rPr>
                <w:i/>
              </w:rPr>
            </w:pPr>
            <w:r w:rsidRPr="00FD0425">
              <w:rPr>
                <w:i/>
              </w:rPr>
              <w:t>&gt;oneframe</w:t>
            </w:r>
          </w:p>
        </w:tc>
        <w:tc>
          <w:tcPr>
            <w:tcW w:w="1080" w:type="dxa"/>
          </w:tcPr>
          <w:p w14:paraId="7877C3D6" w14:textId="77777777" w:rsidR="00F02090" w:rsidRPr="00FD0425" w:rsidRDefault="00F02090" w:rsidP="0073372F">
            <w:pPr>
              <w:pStyle w:val="TAL"/>
              <w:keepNext w:val="0"/>
              <w:keepLines w:val="0"/>
              <w:widowControl w:val="0"/>
            </w:pPr>
          </w:p>
        </w:tc>
        <w:tc>
          <w:tcPr>
            <w:tcW w:w="1440" w:type="dxa"/>
          </w:tcPr>
          <w:p w14:paraId="25A0CECC" w14:textId="77777777" w:rsidR="00F02090" w:rsidRPr="00FD0425" w:rsidRDefault="00F02090" w:rsidP="0073372F">
            <w:pPr>
              <w:pStyle w:val="TAL"/>
              <w:keepNext w:val="0"/>
              <w:keepLines w:val="0"/>
              <w:widowControl w:val="0"/>
            </w:pPr>
          </w:p>
        </w:tc>
        <w:tc>
          <w:tcPr>
            <w:tcW w:w="1872" w:type="dxa"/>
          </w:tcPr>
          <w:p w14:paraId="252A2ADF" w14:textId="77777777" w:rsidR="00F02090" w:rsidRPr="00FD0425" w:rsidRDefault="00F02090" w:rsidP="0073372F">
            <w:pPr>
              <w:pStyle w:val="TAL"/>
              <w:keepNext w:val="0"/>
              <w:keepLines w:val="0"/>
              <w:widowControl w:val="0"/>
            </w:pPr>
          </w:p>
        </w:tc>
        <w:tc>
          <w:tcPr>
            <w:tcW w:w="2880" w:type="dxa"/>
          </w:tcPr>
          <w:p w14:paraId="5DBB80C8" w14:textId="77777777" w:rsidR="00F02090" w:rsidRPr="00FD0425" w:rsidRDefault="00F02090" w:rsidP="0073372F">
            <w:pPr>
              <w:pStyle w:val="TAL"/>
              <w:keepNext w:val="0"/>
              <w:keepLines w:val="0"/>
              <w:widowControl w:val="0"/>
            </w:pPr>
          </w:p>
        </w:tc>
      </w:tr>
      <w:tr w:rsidR="00F02090" w:rsidRPr="00FD0425" w14:paraId="5C86A072" w14:textId="77777777" w:rsidTr="005926E2">
        <w:trPr>
          <w:jc w:val="center"/>
        </w:trPr>
        <w:tc>
          <w:tcPr>
            <w:tcW w:w="2448" w:type="dxa"/>
          </w:tcPr>
          <w:p w14:paraId="5AFEDEE5" w14:textId="77777777" w:rsidR="00F02090" w:rsidRPr="00FD0425" w:rsidRDefault="00F02090" w:rsidP="0073372F">
            <w:pPr>
              <w:pStyle w:val="TAL"/>
              <w:keepNext w:val="0"/>
              <w:keepLines w:val="0"/>
              <w:widowControl w:val="0"/>
              <w:ind w:left="227"/>
            </w:pPr>
            <w:r w:rsidRPr="00FD0425">
              <w:t>&gt;&gt;Oneframe Info</w:t>
            </w:r>
          </w:p>
        </w:tc>
        <w:tc>
          <w:tcPr>
            <w:tcW w:w="1080" w:type="dxa"/>
          </w:tcPr>
          <w:p w14:paraId="7EB9CD6E" w14:textId="77777777" w:rsidR="00F02090" w:rsidRPr="00FD0425" w:rsidRDefault="00F02090" w:rsidP="0073372F">
            <w:pPr>
              <w:pStyle w:val="TAL"/>
              <w:keepNext w:val="0"/>
              <w:keepLines w:val="0"/>
              <w:widowControl w:val="0"/>
            </w:pPr>
            <w:r w:rsidRPr="00FD0425">
              <w:t>M</w:t>
            </w:r>
          </w:p>
        </w:tc>
        <w:tc>
          <w:tcPr>
            <w:tcW w:w="1440" w:type="dxa"/>
          </w:tcPr>
          <w:p w14:paraId="390AF7C9" w14:textId="77777777" w:rsidR="00F02090" w:rsidRPr="00FD0425" w:rsidRDefault="00F02090" w:rsidP="0073372F">
            <w:pPr>
              <w:pStyle w:val="TAL"/>
              <w:keepNext w:val="0"/>
              <w:keepLines w:val="0"/>
              <w:widowControl w:val="0"/>
            </w:pPr>
          </w:p>
        </w:tc>
        <w:tc>
          <w:tcPr>
            <w:tcW w:w="1872" w:type="dxa"/>
          </w:tcPr>
          <w:p w14:paraId="74D0B98D" w14:textId="77777777" w:rsidR="00F02090" w:rsidRPr="00FD0425" w:rsidRDefault="00F02090" w:rsidP="0073372F">
            <w:pPr>
              <w:pStyle w:val="TAL"/>
              <w:keepNext w:val="0"/>
              <w:keepLines w:val="0"/>
              <w:widowControl w:val="0"/>
            </w:pPr>
            <w:r w:rsidRPr="00FD0425">
              <w:t>BITSTRING (SIZE(6))</w:t>
            </w:r>
          </w:p>
        </w:tc>
        <w:tc>
          <w:tcPr>
            <w:tcW w:w="2880" w:type="dxa"/>
          </w:tcPr>
          <w:p w14:paraId="066B46C5" w14:textId="77777777" w:rsidR="00F02090" w:rsidRPr="00FD0425" w:rsidRDefault="00F02090" w:rsidP="0073372F">
            <w:pPr>
              <w:pStyle w:val="TAL"/>
              <w:keepNext w:val="0"/>
              <w:keepLines w:val="0"/>
              <w:widowControl w:val="0"/>
            </w:pPr>
          </w:p>
        </w:tc>
      </w:tr>
      <w:tr w:rsidR="00F02090" w:rsidRPr="00FD0425" w14:paraId="5A473AE0" w14:textId="77777777" w:rsidTr="005926E2">
        <w:trPr>
          <w:jc w:val="center"/>
        </w:trPr>
        <w:tc>
          <w:tcPr>
            <w:tcW w:w="2448" w:type="dxa"/>
          </w:tcPr>
          <w:p w14:paraId="33C62E0D" w14:textId="77777777" w:rsidR="00F02090" w:rsidRPr="00FD0425" w:rsidRDefault="00F02090" w:rsidP="0073372F">
            <w:pPr>
              <w:pStyle w:val="TAL"/>
              <w:keepNext w:val="0"/>
              <w:keepLines w:val="0"/>
              <w:widowControl w:val="0"/>
              <w:ind w:left="113"/>
              <w:rPr>
                <w:i/>
              </w:rPr>
            </w:pPr>
            <w:r w:rsidRPr="00FD0425">
              <w:rPr>
                <w:i/>
              </w:rPr>
              <w:t>&gt;fourframes</w:t>
            </w:r>
          </w:p>
        </w:tc>
        <w:tc>
          <w:tcPr>
            <w:tcW w:w="1080" w:type="dxa"/>
          </w:tcPr>
          <w:p w14:paraId="54E16D22" w14:textId="77777777" w:rsidR="00F02090" w:rsidRPr="00FD0425" w:rsidRDefault="00F02090" w:rsidP="0073372F">
            <w:pPr>
              <w:pStyle w:val="TAL"/>
              <w:keepNext w:val="0"/>
              <w:keepLines w:val="0"/>
              <w:widowControl w:val="0"/>
            </w:pPr>
          </w:p>
        </w:tc>
        <w:tc>
          <w:tcPr>
            <w:tcW w:w="1440" w:type="dxa"/>
          </w:tcPr>
          <w:p w14:paraId="672484F8" w14:textId="77777777" w:rsidR="00F02090" w:rsidRPr="00FD0425" w:rsidRDefault="00F02090" w:rsidP="0073372F">
            <w:pPr>
              <w:pStyle w:val="TAL"/>
              <w:keepNext w:val="0"/>
              <w:keepLines w:val="0"/>
              <w:widowControl w:val="0"/>
            </w:pPr>
          </w:p>
        </w:tc>
        <w:tc>
          <w:tcPr>
            <w:tcW w:w="1872" w:type="dxa"/>
          </w:tcPr>
          <w:p w14:paraId="7F0E1334" w14:textId="77777777" w:rsidR="00F02090" w:rsidRPr="00FD0425" w:rsidRDefault="00F02090" w:rsidP="0073372F">
            <w:pPr>
              <w:pStyle w:val="TAL"/>
              <w:keepNext w:val="0"/>
              <w:keepLines w:val="0"/>
              <w:widowControl w:val="0"/>
            </w:pPr>
          </w:p>
        </w:tc>
        <w:tc>
          <w:tcPr>
            <w:tcW w:w="2880" w:type="dxa"/>
          </w:tcPr>
          <w:p w14:paraId="5A03AE6C" w14:textId="77777777" w:rsidR="00F02090" w:rsidRPr="00FD0425" w:rsidRDefault="00F02090" w:rsidP="0073372F">
            <w:pPr>
              <w:pStyle w:val="TAL"/>
              <w:keepNext w:val="0"/>
              <w:keepLines w:val="0"/>
              <w:widowControl w:val="0"/>
            </w:pPr>
          </w:p>
        </w:tc>
      </w:tr>
      <w:tr w:rsidR="00F02090" w:rsidRPr="00FD0425" w14:paraId="5FA8E8A7" w14:textId="77777777" w:rsidTr="005926E2">
        <w:trPr>
          <w:jc w:val="center"/>
        </w:trPr>
        <w:tc>
          <w:tcPr>
            <w:tcW w:w="2448" w:type="dxa"/>
          </w:tcPr>
          <w:p w14:paraId="79AA94D0" w14:textId="77777777" w:rsidR="00F02090" w:rsidRPr="00FD0425" w:rsidRDefault="00F02090" w:rsidP="0073372F">
            <w:pPr>
              <w:pStyle w:val="TAL"/>
              <w:keepNext w:val="0"/>
              <w:keepLines w:val="0"/>
              <w:widowControl w:val="0"/>
              <w:ind w:left="227"/>
            </w:pPr>
            <w:r w:rsidRPr="00FD0425">
              <w:t>&gt;&gt;Fourframes Info</w:t>
            </w:r>
          </w:p>
        </w:tc>
        <w:tc>
          <w:tcPr>
            <w:tcW w:w="1080" w:type="dxa"/>
          </w:tcPr>
          <w:p w14:paraId="201BEFEB" w14:textId="77777777" w:rsidR="00F02090" w:rsidRPr="00FD0425" w:rsidRDefault="00F02090" w:rsidP="0073372F">
            <w:pPr>
              <w:pStyle w:val="TAL"/>
              <w:keepNext w:val="0"/>
              <w:keepLines w:val="0"/>
              <w:widowControl w:val="0"/>
            </w:pPr>
            <w:r w:rsidRPr="00FD0425">
              <w:t>M</w:t>
            </w:r>
          </w:p>
        </w:tc>
        <w:tc>
          <w:tcPr>
            <w:tcW w:w="1440" w:type="dxa"/>
          </w:tcPr>
          <w:p w14:paraId="6ACFC3B0" w14:textId="77777777" w:rsidR="00F02090" w:rsidRPr="00FD0425" w:rsidRDefault="00F02090" w:rsidP="0073372F">
            <w:pPr>
              <w:pStyle w:val="TAL"/>
              <w:keepNext w:val="0"/>
              <w:keepLines w:val="0"/>
              <w:widowControl w:val="0"/>
            </w:pPr>
          </w:p>
        </w:tc>
        <w:tc>
          <w:tcPr>
            <w:tcW w:w="1872" w:type="dxa"/>
          </w:tcPr>
          <w:p w14:paraId="3F93356B" w14:textId="77777777" w:rsidR="00F02090" w:rsidRPr="00FD0425" w:rsidRDefault="00F02090" w:rsidP="0073372F">
            <w:pPr>
              <w:pStyle w:val="TAL"/>
              <w:keepNext w:val="0"/>
              <w:keepLines w:val="0"/>
              <w:widowControl w:val="0"/>
            </w:pPr>
            <w:r w:rsidRPr="00FD0425">
              <w:t>BITSTRING (SIZE(24))</w:t>
            </w:r>
          </w:p>
        </w:tc>
        <w:tc>
          <w:tcPr>
            <w:tcW w:w="2880" w:type="dxa"/>
          </w:tcPr>
          <w:p w14:paraId="0D7514BA" w14:textId="77777777" w:rsidR="00F02090" w:rsidRPr="00FD0425" w:rsidRDefault="00F02090" w:rsidP="0073372F">
            <w:pPr>
              <w:pStyle w:val="TAL"/>
              <w:keepNext w:val="0"/>
              <w:keepLines w:val="0"/>
              <w:widowControl w:val="0"/>
            </w:pPr>
          </w:p>
        </w:tc>
      </w:tr>
    </w:tbl>
    <w:p w14:paraId="6DF23AA3" w14:textId="77777777" w:rsidR="00F02090" w:rsidRPr="00FD0425" w:rsidRDefault="00F02090" w:rsidP="0073372F">
      <w:pPr>
        <w:widowControl w:val="0"/>
      </w:pPr>
    </w:p>
    <w:p w14:paraId="00C0759B" w14:textId="77777777" w:rsidR="00F02090" w:rsidRPr="00FD0425" w:rsidRDefault="00F02090" w:rsidP="0073372F">
      <w:pPr>
        <w:pStyle w:val="Heading4"/>
        <w:keepNext w:val="0"/>
        <w:keepLines w:val="0"/>
        <w:widowControl w:val="0"/>
        <w:rPr>
          <w:lang w:val="fr-FR"/>
        </w:rPr>
      </w:pPr>
      <w:bookmarkStart w:id="5752" w:name="_CR9_2_2_27"/>
      <w:bookmarkStart w:id="5753" w:name="_Toc20955296"/>
      <w:bookmarkStart w:id="5754" w:name="_Toc29991493"/>
      <w:bookmarkStart w:id="5755" w:name="_Toc36555893"/>
      <w:bookmarkStart w:id="5756" w:name="_Toc44497615"/>
      <w:bookmarkStart w:id="5757" w:name="_Toc45108003"/>
      <w:bookmarkStart w:id="5758" w:name="_Toc45901623"/>
      <w:bookmarkStart w:id="5759" w:name="_Toc51850702"/>
      <w:bookmarkStart w:id="5760" w:name="_Toc56693705"/>
      <w:bookmarkStart w:id="5761" w:name="_Toc64447248"/>
      <w:bookmarkStart w:id="5762" w:name="_Toc66286742"/>
      <w:bookmarkStart w:id="5763" w:name="_Toc74151437"/>
      <w:bookmarkStart w:id="5764" w:name="_Toc88653910"/>
      <w:bookmarkStart w:id="5765" w:name="_Toc97904266"/>
      <w:bookmarkStart w:id="5766" w:name="_Toc105175307"/>
      <w:bookmarkStart w:id="5767" w:name="_Toc113826337"/>
      <w:bookmarkStart w:id="5768" w:name="_Toc175586919"/>
      <w:bookmarkEnd w:id="5752"/>
      <w:r w:rsidRPr="00FD0425">
        <w:rPr>
          <w:lang w:val="fr-FR"/>
        </w:rPr>
        <w:t>9.2.2.27</w:t>
      </w:r>
      <w:r w:rsidRPr="00FD0425">
        <w:rPr>
          <w:lang w:val="fr-FR"/>
        </w:rPr>
        <w:tab/>
        <w:t>Global NG-RAN Cell Identity</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726C6E7B"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4B9807" w14:textId="77777777" w:rsidTr="00807553">
        <w:trPr>
          <w:tblHeader/>
        </w:trPr>
        <w:tc>
          <w:tcPr>
            <w:tcW w:w="2448" w:type="dxa"/>
          </w:tcPr>
          <w:p w14:paraId="44D7673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69F51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0CD8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CE5F5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D0754C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5926E2">
        <w:tc>
          <w:tcPr>
            <w:tcW w:w="2448" w:type="dxa"/>
          </w:tcPr>
          <w:p w14:paraId="1814208F" w14:textId="77777777" w:rsidR="00F02090" w:rsidRPr="00FD0425" w:rsidRDefault="00F02090" w:rsidP="0073372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2B26C0A6" w14:textId="77777777" w:rsidR="00F02090" w:rsidRPr="00FD0425" w:rsidRDefault="00F02090" w:rsidP="0073372F">
            <w:pPr>
              <w:pStyle w:val="TAL"/>
              <w:keepNext w:val="0"/>
              <w:keepLines w:val="0"/>
              <w:widowControl w:val="0"/>
              <w:rPr>
                <w:lang w:eastAsia="ja-JP"/>
              </w:rPr>
            </w:pPr>
          </w:p>
        </w:tc>
        <w:tc>
          <w:tcPr>
            <w:tcW w:w="1872" w:type="dxa"/>
          </w:tcPr>
          <w:p w14:paraId="08B9796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4E72F068" w14:textId="77777777" w:rsidR="00F02090" w:rsidRPr="00FD0425" w:rsidRDefault="00F02090" w:rsidP="0073372F">
            <w:pPr>
              <w:pStyle w:val="TAL"/>
              <w:keepNext w:val="0"/>
              <w:keepLines w:val="0"/>
              <w:widowControl w:val="0"/>
              <w:rPr>
                <w:lang w:eastAsia="zh-CN"/>
              </w:rPr>
            </w:pPr>
          </w:p>
        </w:tc>
      </w:tr>
      <w:tr w:rsidR="00F02090" w:rsidRPr="00FD0425" w14:paraId="67FBD3B7" w14:textId="77777777" w:rsidTr="005926E2">
        <w:tc>
          <w:tcPr>
            <w:tcW w:w="2448" w:type="dxa"/>
          </w:tcPr>
          <w:p w14:paraId="30BD644C" w14:textId="77777777" w:rsidR="00F02090" w:rsidRPr="00FD0425" w:rsidRDefault="00F02090" w:rsidP="0073372F">
            <w:pPr>
              <w:pStyle w:val="TAL"/>
              <w:keepNext w:val="0"/>
              <w:keepLines w:val="0"/>
              <w:widowControl w:val="0"/>
            </w:pPr>
            <w:r w:rsidRPr="00FD0425">
              <w:t>NG-RAN Cell Identity</w:t>
            </w:r>
          </w:p>
        </w:tc>
        <w:tc>
          <w:tcPr>
            <w:tcW w:w="1080" w:type="dxa"/>
          </w:tcPr>
          <w:p w14:paraId="6CBD803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CEC9832" w14:textId="77777777" w:rsidR="00F02090" w:rsidRPr="00FD0425" w:rsidRDefault="00F02090" w:rsidP="0073372F">
            <w:pPr>
              <w:pStyle w:val="TAL"/>
              <w:keepNext w:val="0"/>
              <w:keepLines w:val="0"/>
              <w:widowControl w:val="0"/>
              <w:rPr>
                <w:lang w:eastAsia="ja-JP"/>
              </w:rPr>
            </w:pPr>
          </w:p>
        </w:tc>
        <w:tc>
          <w:tcPr>
            <w:tcW w:w="1872" w:type="dxa"/>
          </w:tcPr>
          <w:p w14:paraId="5B97845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5EBBDC35" w14:textId="77777777" w:rsidR="00F02090" w:rsidRPr="00FD0425" w:rsidRDefault="00F02090" w:rsidP="0073372F">
            <w:pPr>
              <w:pStyle w:val="TAL"/>
              <w:keepNext w:val="0"/>
              <w:keepLines w:val="0"/>
              <w:widowControl w:val="0"/>
              <w:rPr>
                <w:lang w:eastAsia="zh-CN"/>
              </w:rPr>
            </w:pPr>
          </w:p>
        </w:tc>
      </w:tr>
    </w:tbl>
    <w:p w14:paraId="42F5F3FD" w14:textId="77777777" w:rsidR="00F02090" w:rsidRPr="00FD0425" w:rsidRDefault="00F02090" w:rsidP="0073372F">
      <w:pPr>
        <w:widowControl w:val="0"/>
        <w:rPr>
          <w:lang w:eastAsia="zh-CN"/>
        </w:rPr>
      </w:pPr>
    </w:p>
    <w:p w14:paraId="709E08F3" w14:textId="77777777" w:rsidR="00F02090" w:rsidRPr="00FD0425" w:rsidRDefault="00F02090" w:rsidP="0073372F">
      <w:pPr>
        <w:pStyle w:val="Heading4"/>
        <w:keepNext w:val="0"/>
        <w:keepLines w:val="0"/>
        <w:widowControl w:val="0"/>
        <w:rPr>
          <w:lang w:val="fr-FR"/>
        </w:rPr>
      </w:pPr>
      <w:bookmarkStart w:id="5769" w:name="_CR9_2_2_28"/>
      <w:bookmarkStart w:id="5770" w:name="_Toc20955297"/>
      <w:bookmarkStart w:id="5771" w:name="_Toc29991494"/>
      <w:bookmarkStart w:id="5772" w:name="_Toc36555894"/>
      <w:bookmarkStart w:id="5773" w:name="_Toc44497616"/>
      <w:bookmarkStart w:id="5774" w:name="_Toc45108004"/>
      <w:bookmarkStart w:id="5775" w:name="_Toc45901624"/>
      <w:bookmarkStart w:id="5776" w:name="_Toc51850703"/>
      <w:bookmarkStart w:id="5777" w:name="_Toc56693706"/>
      <w:bookmarkStart w:id="5778" w:name="_Toc64447249"/>
      <w:bookmarkStart w:id="5779" w:name="_Toc66286743"/>
      <w:bookmarkStart w:id="5780" w:name="_Toc74151438"/>
      <w:bookmarkStart w:id="5781" w:name="_Toc88653911"/>
      <w:bookmarkStart w:id="5782" w:name="_Toc97904267"/>
      <w:bookmarkStart w:id="5783" w:name="_Toc105175308"/>
      <w:bookmarkStart w:id="5784" w:name="_Toc113826338"/>
      <w:bookmarkStart w:id="5785" w:name="_Toc175586920"/>
      <w:bookmarkEnd w:id="5769"/>
      <w:r w:rsidRPr="00FD0425">
        <w:rPr>
          <w:lang w:val="fr-FR"/>
        </w:rPr>
        <w:t>9.2.2.28</w:t>
      </w:r>
      <w:r w:rsidRPr="00FD0425">
        <w:rPr>
          <w:lang w:val="fr-FR"/>
        </w:rPr>
        <w:tab/>
        <w:t>Connectivity Support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9CA3C86" w14:textId="77777777" w:rsidR="00F02090" w:rsidRPr="00FD0425" w:rsidRDefault="00F02090" w:rsidP="0073372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2D7630" w14:textId="77777777" w:rsidTr="00A307BF">
        <w:trPr>
          <w:tblHeader/>
        </w:trPr>
        <w:tc>
          <w:tcPr>
            <w:tcW w:w="2448" w:type="dxa"/>
          </w:tcPr>
          <w:p w14:paraId="5E80D0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29D83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959AD4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05A10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5926E2">
        <w:tc>
          <w:tcPr>
            <w:tcW w:w="2448" w:type="dxa"/>
          </w:tcPr>
          <w:p w14:paraId="0D1BBF3F" w14:textId="77777777" w:rsidR="00F02090" w:rsidRPr="00FD0425" w:rsidRDefault="00F02090" w:rsidP="0073372F">
            <w:pPr>
              <w:pStyle w:val="TAL"/>
              <w:keepNext w:val="0"/>
              <w:keepLines w:val="0"/>
              <w:widowControl w:val="0"/>
            </w:pPr>
            <w:r w:rsidRPr="00FD0425">
              <w:t>EN-DC Support</w:t>
            </w:r>
          </w:p>
        </w:tc>
        <w:tc>
          <w:tcPr>
            <w:tcW w:w="1080" w:type="dxa"/>
          </w:tcPr>
          <w:p w14:paraId="7C848303" w14:textId="77777777" w:rsidR="00F02090" w:rsidRPr="00FD0425" w:rsidRDefault="00F02090" w:rsidP="0073372F">
            <w:pPr>
              <w:pStyle w:val="TAL"/>
              <w:keepNext w:val="0"/>
              <w:keepLines w:val="0"/>
              <w:widowControl w:val="0"/>
              <w:rPr>
                <w:lang w:eastAsia="zh-CN"/>
              </w:rPr>
            </w:pPr>
            <w:r w:rsidRPr="00FD0425">
              <w:rPr>
                <w:rFonts w:eastAsia="MS Mincho"/>
                <w:szCs w:val="18"/>
                <w:lang w:eastAsia="ja-JP"/>
              </w:rPr>
              <w:t>M</w:t>
            </w:r>
          </w:p>
        </w:tc>
        <w:tc>
          <w:tcPr>
            <w:tcW w:w="1440" w:type="dxa"/>
          </w:tcPr>
          <w:p w14:paraId="02A313F6" w14:textId="77777777" w:rsidR="00F02090" w:rsidRPr="00FD0425" w:rsidRDefault="00F02090" w:rsidP="0073372F">
            <w:pPr>
              <w:pStyle w:val="TAL"/>
              <w:keepNext w:val="0"/>
              <w:keepLines w:val="0"/>
              <w:widowControl w:val="0"/>
              <w:rPr>
                <w:lang w:eastAsia="ja-JP"/>
              </w:rPr>
            </w:pPr>
          </w:p>
        </w:tc>
        <w:tc>
          <w:tcPr>
            <w:tcW w:w="1872" w:type="dxa"/>
          </w:tcPr>
          <w:p w14:paraId="4541803C" w14:textId="77777777" w:rsidR="00F02090" w:rsidRPr="00FD0425" w:rsidRDefault="00F02090" w:rsidP="0073372F">
            <w:pPr>
              <w:pStyle w:val="TAL"/>
              <w:keepNext w:val="0"/>
              <w:keepLines w:val="0"/>
              <w:widowControl w:val="0"/>
              <w:rPr>
                <w:lang w:eastAsia="ja-JP"/>
              </w:rPr>
            </w:pPr>
            <w:r w:rsidRPr="00FD0425">
              <w:rPr>
                <w:rFonts w:eastAsia="MS Mincho"/>
                <w:lang w:eastAsia="ja-JP"/>
              </w:rPr>
              <w:t>ENUMERATED (Supported, Not supported, …)</w:t>
            </w:r>
          </w:p>
        </w:tc>
        <w:tc>
          <w:tcPr>
            <w:tcW w:w="2880" w:type="dxa"/>
          </w:tcPr>
          <w:p w14:paraId="7CE15CA8" w14:textId="77777777" w:rsidR="00F02090" w:rsidRPr="00FD0425" w:rsidRDefault="00F02090" w:rsidP="0073372F">
            <w:pPr>
              <w:pStyle w:val="TAL"/>
              <w:keepNext w:val="0"/>
              <w:keepLines w:val="0"/>
              <w:widowControl w:val="0"/>
              <w:rPr>
                <w:lang w:eastAsia="zh-CN"/>
              </w:rPr>
            </w:pPr>
          </w:p>
        </w:tc>
      </w:tr>
    </w:tbl>
    <w:p w14:paraId="31F2E1D4" w14:textId="77777777" w:rsidR="00F02090" w:rsidRPr="00FD0425" w:rsidRDefault="00F02090" w:rsidP="0073372F">
      <w:pPr>
        <w:widowControl w:val="0"/>
        <w:rPr>
          <w:lang w:eastAsia="zh-CN"/>
        </w:rPr>
      </w:pPr>
    </w:p>
    <w:p w14:paraId="4DCE43E1" w14:textId="77777777" w:rsidR="00F02090" w:rsidRPr="00FD0425" w:rsidRDefault="00F02090" w:rsidP="0073372F">
      <w:pPr>
        <w:pStyle w:val="Heading4"/>
        <w:keepNext w:val="0"/>
        <w:keepLines w:val="0"/>
        <w:widowControl w:val="0"/>
      </w:pPr>
      <w:bookmarkStart w:id="5786" w:name="_CR9_2_2_29"/>
      <w:bookmarkStart w:id="5787" w:name="_Toc20955298"/>
      <w:bookmarkStart w:id="5788" w:name="_Toc29991495"/>
      <w:bookmarkStart w:id="5789" w:name="_Toc36555895"/>
      <w:bookmarkStart w:id="5790" w:name="_Toc44497617"/>
      <w:bookmarkStart w:id="5791" w:name="_Toc45108005"/>
      <w:bookmarkStart w:id="5792" w:name="_Toc45901625"/>
      <w:bookmarkStart w:id="5793" w:name="_Toc51850704"/>
      <w:bookmarkStart w:id="5794" w:name="_Toc56693707"/>
      <w:bookmarkStart w:id="5795" w:name="_Toc64447250"/>
      <w:bookmarkStart w:id="5796" w:name="_Toc66286744"/>
      <w:bookmarkStart w:id="5797" w:name="_Toc74151439"/>
      <w:bookmarkStart w:id="5798" w:name="_Toc88653912"/>
      <w:bookmarkStart w:id="5799" w:name="_Toc97904268"/>
      <w:bookmarkStart w:id="5800" w:name="_Toc105175309"/>
      <w:bookmarkStart w:id="5801" w:name="_Toc113826339"/>
      <w:bookmarkStart w:id="5802" w:name="_Toc175586921"/>
      <w:bookmarkEnd w:id="5786"/>
      <w:r w:rsidRPr="00FD0425">
        <w:t>9.2.2.29</w:t>
      </w:r>
      <w:r w:rsidRPr="00FD0425">
        <w:tab/>
        <w:t>Protected E-UTRA Resource Indication</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D0EDB9C" w14:textId="77777777" w:rsidR="00F02090" w:rsidRPr="00FD0425" w:rsidRDefault="00F02090" w:rsidP="0073372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1DBEFB59" w14:textId="77777777" w:rsidTr="0073372F">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73372F">
            <w:pPr>
              <w:pStyle w:val="TAL"/>
              <w:keepNext w:val="0"/>
              <w:keepLines w:val="0"/>
              <w:widowControl w:val="0"/>
              <w:rPr>
                <w:rFonts w:cs="Arial"/>
                <w:b/>
                <w:bCs/>
                <w:szCs w:val="18"/>
                <w:lang w:eastAsia="zh-CN"/>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73372F">
            <w:pPr>
              <w:pStyle w:val="TAL"/>
              <w:keepNext w:val="0"/>
              <w:keepLines w:val="0"/>
              <w:widowControl w:val="0"/>
              <w:rPr>
                <w:rFonts w:cs="Arial"/>
                <w:b/>
                <w:bCs/>
                <w:lang w:eastAsia="ja-JP"/>
              </w:rPr>
            </w:pPr>
            <w:r w:rsidRPr="00FD0425">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73372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73372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73372F">
            <w:pPr>
              <w:pStyle w:val="TAL"/>
              <w:keepNext w:val="0"/>
              <w:keepLines w:val="0"/>
              <w:widowControl w:val="0"/>
              <w:rPr>
                <w:rFonts w:cs="Arial"/>
                <w:bCs/>
                <w:lang w:eastAsia="ja-JP"/>
              </w:rPr>
            </w:pPr>
            <w:r w:rsidRPr="00FD0425">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73372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73372F">
            <w:pPr>
              <w:pStyle w:val="TAL"/>
              <w:keepNext w:val="0"/>
              <w:keepLines w:val="0"/>
              <w:widowControl w:val="0"/>
            </w:pPr>
            <w:r w:rsidRPr="00FD0425">
              <w:t>BIT STRING (84, …)</w:t>
            </w:r>
          </w:p>
          <w:p w14:paraId="2DD7956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73372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EB6886">
              <w:rPr>
                <w:position w:val="-5"/>
              </w:rPr>
              <w:pict w14:anchorId="73FB6E50">
                <v:shape id="_x0000_i1079" type="#_x0000_t75" style="width:15.3pt;height:15.3pt" equationxml="&lt;">
                  <v:imagedata r:id="rId124" o:title="" chromakey="white"/>
                </v:shape>
              </w:pict>
            </w:r>
            <w:r w:rsidRPr="00FD0425">
              <w:instrText xml:space="preserve"> </w:instrText>
            </w:r>
            <w:r w:rsidRPr="00FD0425">
              <w:fldChar w:fldCharType="separate"/>
            </w:r>
            <w:r w:rsidR="00EB6886">
              <w:rPr>
                <w:position w:val="-5"/>
              </w:rPr>
              <w:pict w14:anchorId="0FC3F3A5">
                <v:shape id="_x0000_i1080" type="#_x0000_t75" style="width:15.3pt;height:15.3pt" equationxml="&lt;">
                  <v:imagedata r:id="rId124"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EB6886">
              <w:rPr>
                <w:position w:val="-5"/>
              </w:rPr>
              <w:pict w14:anchorId="6B66A8BA">
                <v:shape id="_x0000_i1081" type="#_x0000_t75" style="width:15.3pt;height:15.3pt" equationxml="&lt;">
                  <v:imagedata r:id="rId124" o:title="" chromakey="white"/>
                </v:shape>
              </w:pict>
            </w:r>
            <w:r w:rsidRPr="00FD0425">
              <w:instrText xml:space="preserve"> </w:instrText>
            </w:r>
            <w:r w:rsidRPr="00FD0425">
              <w:fldChar w:fldCharType="separate"/>
            </w:r>
            <w:r w:rsidR="00EB6886">
              <w:rPr>
                <w:position w:val="-5"/>
              </w:rPr>
              <w:pict w14:anchorId="5C63D2B7">
                <v:shape id="_x0000_i1082" type="#_x0000_t75" style="width:15.3pt;height:15.3pt" equationxml="&lt;">
                  <v:imagedata r:id="rId124"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73372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73372F">
            <w:pPr>
              <w:pStyle w:val="TAL"/>
              <w:keepNext w:val="0"/>
              <w:keepLines w:val="0"/>
              <w:widowControl w:val="0"/>
              <w:ind w:left="227"/>
              <w:rPr>
                <w:rFonts w:cs="Arial"/>
                <w:b/>
                <w:bCs/>
                <w:lang w:eastAsia="ja-JP"/>
              </w:rPr>
            </w:pPr>
            <w:r w:rsidRPr="00FD0425">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73372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73372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73372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73372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73372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73372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497AE0" w:rsidRDefault="00F02090" w:rsidP="0073372F">
      <w:pPr>
        <w:widowControl w:val="0"/>
      </w:pPr>
    </w:p>
    <w:p w14:paraId="02AE7A2C" w14:textId="77777777" w:rsidR="00F02090" w:rsidRPr="00FD0425" w:rsidRDefault="00F02090" w:rsidP="0073372F">
      <w:pPr>
        <w:pStyle w:val="Heading4"/>
        <w:keepNext w:val="0"/>
        <w:keepLines w:val="0"/>
        <w:widowControl w:val="0"/>
      </w:pPr>
      <w:bookmarkStart w:id="5803" w:name="_CR9_2_2_30"/>
      <w:bookmarkStart w:id="5804" w:name="_Toc20955299"/>
      <w:bookmarkStart w:id="5805" w:name="_Toc29991496"/>
      <w:bookmarkStart w:id="5806" w:name="_Toc36555896"/>
      <w:bookmarkStart w:id="5807" w:name="_Toc44497618"/>
      <w:bookmarkStart w:id="5808" w:name="_Toc45108006"/>
      <w:bookmarkStart w:id="5809" w:name="_Toc45901626"/>
      <w:bookmarkStart w:id="5810" w:name="_Toc51850705"/>
      <w:bookmarkStart w:id="5811" w:name="_Toc56693708"/>
      <w:bookmarkStart w:id="5812" w:name="_Toc64447251"/>
      <w:bookmarkStart w:id="5813" w:name="_Toc66286745"/>
      <w:bookmarkStart w:id="5814" w:name="_Toc74151440"/>
      <w:bookmarkStart w:id="5815" w:name="_Toc88653913"/>
      <w:bookmarkStart w:id="5816" w:name="_Toc97904269"/>
      <w:bookmarkStart w:id="5817" w:name="_Toc105175310"/>
      <w:bookmarkStart w:id="5818" w:name="_Toc113826340"/>
      <w:bookmarkStart w:id="5819" w:name="_Toc175586922"/>
      <w:bookmarkEnd w:id="5803"/>
      <w:r w:rsidRPr="00FD0425">
        <w:t>9.2.2.30</w:t>
      </w:r>
      <w:r w:rsidRPr="00FD0425">
        <w:tab/>
        <w:t>Data Traffic Resource Indication</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7A919EF5" w14:textId="77777777" w:rsidR="00F02090" w:rsidRPr="00FD0425" w:rsidRDefault="00F02090" w:rsidP="0073372F">
      <w:pPr>
        <w:widowControl w:val="0"/>
      </w:pPr>
      <w:r w:rsidRPr="00FD0425">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16B69A8"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73372F">
            <w:pPr>
              <w:pStyle w:val="TAL"/>
              <w:keepNext w:val="0"/>
              <w:keepLines w:val="0"/>
              <w:widowControl w:val="0"/>
              <w:rPr>
                <w:b/>
                <w:lang w:eastAsia="ja-JP"/>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73372F">
            <w:pPr>
              <w:pStyle w:val="TAL"/>
              <w:keepNext w:val="0"/>
              <w:keepLines w:val="0"/>
              <w:widowControl w:val="0"/>
              <w:rPr>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73372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73372F">
            <w:pPr>
              <w:pStyle w:val="TAL"/>
              <w:keepNext w:val="0"/>
              <w:keepLines w:val="0"/>
              <w:widowControl w:val="0"/>
              <w:rPr>
                <w:lang w:eastAsia="ja-JP"/>
              </w:rPr>
            </w:pPr>
          </w:p>
        </w:tc>
      </w:tr>
      <w:tr w:rsidR="00F02090" w:rsidRPr="00FD0425" w14:paraId="0F2EEFB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73372F">
            <w:pPr>
              <w:pStyle w:val="TAL"/>
              <w:keepNext w:val="0"/>
              <w:keepLines w:val="0"/>
              <w:widowControl w:val="0"/>
              <w:ind w:left="113"/>
              <w:rPr>
                <w:b/>
                <w:i/>
                <w:lang w:eastAsia="ja-JP"/>
              </w:rPr>
            </w:pPr>
            <w:r w:rsidRPr="00FD0425">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73372F">
            <w:pPr>
              <w:pStyle w:val="TAL"/>
              <w:keepNext w:val="0"/>
              <w:keepLines w:val="0"/>
              <w:widowControl w:val="0"/>
              <w:rPr>
                <w:lang w:eastAsia="ja-JP"/>
              </w:rPr>
            </w:pPr>
          </w:p>
        </w:tc>
      </w:tr>
      <w:tr w:rsidR="00F02090" w:rsidRPr="00FD0425" w14:paraId="5260098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73372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73372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7210D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73372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E051DC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73372F">
            <w:pPr>
              <w:pStyle w:val="TAL"/>
              <w:keepNext w:val="0"/>
              <w:keepLines w:val="0"/>
              <w:widowControl w:val="0"/>
              <w:ind w:left="227"/>
              <w:rPr>
                <w:lang w:val="sv-SE" w:eastAsia="ja-JP"/>
              </w:rPr>
            </w:pPr>
            <w:r w:rsidRPr="00FD0425">
              <w:rPr>
                <w:lang w:val="sv-SE" w:eastAsia="ja-JP"/>
              </w:rPr>
              <w:t xml:space="preserve">&gt;&gt;CHOICE </w:t>
            </w:r>
            <w:r w:rsidRPr="00FD0425">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33810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4F16DB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8AC33C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73372F">
            <w:pPr>
              <w:pStyle w:val="TAL"/>
              <w:keepNext w:val="0"/>
              <w:keepLines w:val="0"/>
              <w:widowControl w:val="0"/>
              <w:ind w:left="454"/>
              <w:rPr>
                <w:lang w:val="en-US" w:eastAsia="ja-JP"/>
              </w:rPr>
            </w:pPr>
            <w:r w:rsidRPr="00FD0425">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633CA2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73372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069287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D8F25D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DC57AF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73372F">
            <w:pPr>
              <w:pStyle w:val="TAL"/>
              <w:keepNext w:val="0"/>
              <w:keepLines w:val="0"/>
              <w:widowControl w:val="0"/>
              <w:ind w:left="454"/>
              <w:rPr>
                <w:lang w:val="sv-SE" w:eastAsia="ja-JP"/>
              </w:rPr>
            </w:pPr>
            <w:r w:rsidRPr="00FD0425">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039F042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73372F">
            <w:pPr>
              <w:pStyle w:val="TAL"/>
              <w:keepNext w:val="0"/>
              <w:keepLines w:val="0"/>
              <w:widowControl w:val="0"/>
              <w:rPr>
                <w:rFonts w:cs="Arial"/>
                <w:szCs w:val="18"/>
                <w:lang w:val="sv-SE"/>
              </w:rPr>
            </w:pPr>
            <w:r w:rsidRPr="00FD0425">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73372F">
            <w:pPr>
              <w:pStyle w:val="TAL"/>
              <w:keepNext w:val="0"/>
              <w:keepLines w:val="0"/>
              <w:widowControl w:val="0"/>
              <w:rPr>
                <w:rFonts w:cs="Arial"/>
                <w:bCs/>
                <w:szCs w:val="18"/>
                <w:lang w:eastAsia="ja-JP"/>
              </w:rPr>
            </w:pPr>
            <w:r w:rsidRPr="00FD0425">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497AE0" w:rsidRDefault="00F02090" w:rsidP="0073372F">
      <w:pPr>
        <w:widowControl w:val="0"/>
      </w:pPr>
    </w:p>
    <w:p w14:paraId="0E51FB82" w14:textId="77777777" w:rsidR="00F02090" w:rsidRPr="00FD0425" w:rsidRDefault="00F02090" w:rsidP="0073372F">
      <w:pPr>
        <w:pStyle w:val="Heading4"/>
        <w:keepNext w:val="0"/>
        <w:keepLines w:val="0"/>
        <w:widowControl w:val="0"/>
      </w:pPr>
      <w:bookmarkStart w:id="5820" w:name="_CR9_2_2_31"/>
      <w:bookmarkStart w:id="5821" w:name="_Toc20955300"/>
      <w:bookmarkStart w:id="5822" w:name="_Toc29991497"/>
      <w:bookmarkStart w:id="5823" w:name="_Toc36555897"/>
      <w:bookmarkStart w:id="5824" w:name="_Toc44497619"/>
      <w:bookmarkStart w:id="5825" w:name="_Toc45108007"/>
      <w:bookmarkStart w:id="5826" w:name="_Toc45901627"/>
      <w:bookmarkStart w:id="5827" w:name="_Toc51850706"/>
      <w:bookmarkStart w:id="5828" w:name="_Toc56693709"/>
      <w:bookmarkStart w:id="5829" w:name="_Toc64447252"/>
      <w:bookmarkStart w:id="5830" w:name="_Toc66286746"/>
      <w:bookmarkStart w:id="5831" w:name="_Toc74151441"/>
      <w:bookmarkStart w:id="5832" w:name="_Toc88653914"/>
      <w:bookmarkStart w:id="5833" w:name="_Toc97904270"/>
      <w:bookmarkStart w:id="5834" w:name="_Toc105175311"/>
      <w:bookmarkStart w:id="5835" w:name="_Toc113826341"/>
      <w:bookmarkStart w:id="5836" w:name="_Toc175586923"/>
      <w:bookmarkEnd w:id="5820"/>
      <w:r w:rsidRPr="00FD0425">
        <w:t>9.2.2.31</w:t>
      </w:r>
      <w:r w:rsidRPr="00FD0425">
        <w:tab/>
        <w:t>Data Traffic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A2A639E" w14:textId="77777777" w:rsidR="00F02090" w:rsidRPr="00FD0425" w:rsidRDefault="00F02090" w:rsidP="0073372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26A4A966" w14:textId="77777777" w:rsidTr="00140708">
        <w:trPr>
          <w:tblHeader/>
        </w:trPr>
        <w:tc>
          <w:tcPr>
            <w:tcW w:w="1259" w:type="pct"/>
          </w:tcPr>
          <w:p w14:paraId="473CA9D8"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Pr>
          <w:p w14:paraId="7D4CB0A3"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Pr>
          <w:p w14:paraId="02215002"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Pr>
          <w:p w14:paraId="53071AB1"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Pr>
          <w:p w14:paraId="5297DA7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140708">
        <w:tc>
          <w:tcPr>
            <w:tcW w:w="1259" w:type="pct"/>
          </w:tcPr>
          <w:p w14:paraId="1603814E" w14:textId="77777777" w:rsidR="00F02090" w:rsidRPr="00FD0425" w:rsidRDefault="00F02090" w:rsidP="0073372F">
            <w:pPr>
              <w:pStyle w:val="TAL"/>
              <w:keepNext w:val="0"/>
              <w:keepLines w:val="0"/>
              <w:widowControl w:val="0"/>
            </w:pPr>
            <w:r w:rsidRPr="00FD0425">
              <w:t>Data Traffic Resources</w:t>
            </w:r>
          </w:p>
        </w:tc>
        <w:tc>
          <w:tcPr>
            <w:tcW w:w="556" w:type="pct"/>
          </w:tcPr>
          <w:p w14:paraId="1F8439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Pr>
          <w:p w14:paraId="2E94EA4C" w14:textId="77777777" w:rsidR="00F02090" w:rsidRPr="00FD0425" w:rsidRDefault="00F02090" w:rsidP="0073372F">
            <w:pPr>
              <w:pStyle w:val="TAL"/>
              <w:keepNext w:val="0"/>
              <w:keepLines w:val="0"/>
              <w:widowControl w:val="0"/>
              <w:rPr>
                <w:lang w:eastAsia="ja-JP"/>
              </w:rPr>
            </w:pPr>
          </w:p>
        </w:tc>
        <w:tc>
          <w:tcPr>
            <w:tcW w:w="963" w:type="pct"/>
          </w:tcPr>
          <w:p w14:paraId="21ED393B" w14:textId="77777777" w:rsidR="00F02090" w:rsidRPr="00FD0425" w:rsidRDefault="00F02090" w:rsidP="0073372F">
            <w:pPr>
              <w:pStyle w:val="TAL"/>
              <w:keepNext w:val="0"/>
              <w:keepLines w:val="0"/>
              <w:widowControl w:val="0"/>
              <w:rPr>
                <w:b/>
                <w:lang w:eastAsia="ja-JP"/>
              </w:rPr>
            </w:pPr>
            <w:r w:rsidRPr="00FD0425">
              <w:rPr>
                <w:lang w:eastAsia="ja-JP"/>
              </w:rPr>
              <w:t>BIT STRING (6..17600)</w:t>
            </w:r>
          </w:p>
        </w:tc>
        <w:tc>
          <w:tcPr>
            <w:tcW w:w="1481" w:type="pct"/>
          </w:tcPr>
          <w:p w14:paraId="24B95B2F" w14:textId="77777777" w:rsidR="00F02090" w:rsidRPr="00FD0425" w:rsidRDefault="00F02090" w:rsidP="0073372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480E18E4" w:rsidR="00F02090" w:rsidRPr="00FD0425" w:rsidRDefault="00F02090" w:rsidP="0073372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7C97AD17" wp14:editId="646D16BC">
                  <wp:extent cx="187325" cy="187325"/>
                  <wp:effectExtent l="0" t="0" r="0" b="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1D839CC" wp14:editId="13CB00A3">
                  <wp:extent cx="187325" cy="187325"/>
                  <wp:effectExtent l="0" t="0" r="0" b="0"/>
                  <wp:docPr id="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3F2E3D6C" wp14:editId="45B2D4B6">
                  <wp:extent cx="187325" cy="187325"/>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BF72ACE" wp14:editId="05E45D23">
                  <wp:extent cx="187325" cy="1873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73372F">
      <w:pPr>
        <w:widowControl w:val="0"/>
      </w:pPr>
    </w:p>
    <w:p w14:paraId="60D9A76A" w14:textId="77777777" w:rsidR="00F02090" w:rsidRPr="00FD0425" w:rsidRDefault="00F02090" w:rsidP="0073372F">
      <w:pPr>
        <w:pStyle w:val="Heading4"/>
        <w:keepNext w:val="0"/>
        <w:keepLines w:val="0"/>
        <w:widowControl w:val="0"/>
      </w:pPr>
      <w:bookmarkStart w:id="5837" w:name="_CR9_2_2_32"/>
      <w:bookmarkStart w:id="5838" w:name="_Toc20955301"/>
      <w:bookmarkStart w:id="5839" w:name="_Toc29991498"/>
      <w:bookmarkStart w:id="5840" w:name="_Toc36555898"/>
      <w:bookmarkStart w:id="5841" w:name="_Toc44497620"/>
      <w:bookmarkStart w:id="5842" w:name="_Toc45108008"/>
      <w:bookmarkStart w:id="5843" w:name="_Toc45901628"/>
      <w:bookmarkStart w:id="5844" w:name="_Toc51850707"/>
      <w:bookmarkStart w:id="5845" w:name="_Toc56693710"/>
      <w:bookmarkStart w:id="5846" w:name="_Toc64447253"/>
      <w:bookmarkStart w:id="5847" w:name="_Toc66286747"/>
      <w:bookmarkStart w:id="5848" w:name="_Toc74151442"/>
      <w:bookmarkStart w:id="5849" w:name="_Toc88653915"/>
      <w:bookmarkStart w:id="5850" w:name="_Toc97904271"/>
      <w:bookmarkStart w:id="5851" w:name="_Toc105175312"/>
      <w:bookmarkStart w:id="5852" w:name="_Toc113826342"/>
      <w:bookmarkStart w:id="5853" w:name="_Toc175586924"/>
      <w:bookmarkEnd w:id="5837"/>
      <w:r w:rsidRPr="00FD0425">
        <w:t>9.2.2.32</w:t>
      </w:r>
      <w:r w:rsidRPr="00FD0425">
        <w:tab/>
        <w:t>Reserved Subframe Pattern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18F88851" w14:textId="77777777" w:rsidR="00F02090" w:rsidRPr="00FD0425" w:rsidRDefault="00F02090" w:rsidP="0073372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18F4B3E7" w14:textId="77777777" w:rsidTr="00140708">
        <w:trPr>
          <w:tblHeader/>
        </w:trPr>
        <w:tc>
          <w:tcPr>
            <w:tcW w:w="1259"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73372F">
            <w:pPr>
              <w:pStyle w:val="TAL"/>
              <w:keepNext w:val="0"/>
              <w:keepLines w:val="0"/>
              <w:widowControl w:val="0"/>
              <w:rPr>
                <w:lang w:val="sv-SE"/>
              </w:rPr>
            </w:pPr>
            <w:r w:rsidRPr="00FD0425">
              <w:rPr>
                <w:lang w:val="sv-SE"/>
              </w:rPr>
              <w:t>Subframe Type</w:t>
            </w:r>
          </w:p>
        </w:tc>
        <w:tc>
          <w:tcPr>
            <w:tcW w:w="556"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73372F">
            <w:pPr>
              <w:pStyle w:val="TAL"/>
              <w:keepNext w:val="0"/>
              <w:keepLines w:val="0"/>
              <w:widowControl w:val="0"/>
              <w:rPr>
                <w:lang w:eastAsia="ja-JP"/>
              </w:rPr>
            </w:pPr>
            <w:r w:rsidRPr="00FD0425">
              <w:rPr>
                <w:lang w:eastAsia="ja-JP"/>
              </w:rPr>
              <w:t>ENUMERATED(MBSFN, non-MBSFN, …)</w:t>
            </w:r>
          </w:p>
        </w:tc>
        <w:tc>
          <w:tcPr>
            <w:tcW w:w="1481"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73372F">
            <w:pPr>
              <w:pStyle w:val="TAL"/>
              <w:keepNext w:val="0"/>
              <w:keepLines w:val="0"/>
              <w:widowControl w:val="0"/>
            </w:pPr>
            <w:r w:rsidRPr="00FD0425">
              <w:t xml:space="preserve">Indicates what type of non-regular subframes the </w:t>
            </w:r>
            <w:r w:rsidRPr="00FD0425">
              <w:rPr>
                <w:i/>
              </w:rPr>
              <w:t>Reserved Subframe Pattern</w:t>
            </w:r>
            <w:r w:rsidRPr="00FD0425">
              <w:t xml:space="preserve"> refers to (e.g. MBSFN).</w:t>
            </w:r>
          </w:p>
        </w:tc>
      </w:tr>
      <w:tr w:rsidR="00F02090" w:rsidRPr="00FD0425" w14:paraId="55CE6C2B"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73372F">
            <w:pPr>
              <w:pStyle w:val="TAL"/>
              <w:keepNext w:val="0"/>
              <w:keepLines w:val="0"/>
              <w:widowControl w:val="0"/>
              <w:rPr>
                <w:lang w:val="sv-SE"/>
              </w:rPr>
            </w:pPr>
            <w:r w:rsidRPr="00FD0425">
              <w:rPr>
                <w:lang w:val="sv-SE"/>
              </w:rPr>
              <w:t>Reserved Subframe Pattern</w:t>
            </w:r>
          </w:p>
        </w:tc>
        <w:tc>
          <w:tcPr>
            <w:tcW w:w="556"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73372F">
            <w:pPr>
              <w:pStyle w:val="TAL"/>
              <w:keepNext w:val="0"/>
              <w:keepLines w:val="0"/>
              <w:widowControl w:val="0"/>
              <w:rPr>
                <w:lang w:eastAsia="ja-JP"/>
              </w:rPr>
            </w:pPr>
            <w:r w:rsidRPr="00FD0425">
              <w:rPr>
                <w:lang w:eastAsia="ja-JP"/>
              </w:rPr>
              <w:t>BIT STRING (10..160)</w:t>
            </w:r>
          </w:p>
        </w:tc>
        <w:tc>
          <w:tcPr>
            <w:tcW w:w="1481"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73372F">
            <w:pPr>
              <w:pStyle w:val="TAL"/>
              <w:keepNext w:val="0"/>
              <w:keepLines w:val="0"/>
              <w:widowControl w:val="0"/>
            </w:pPr>
            <w:r w:rsidRPr="00FD0425">
              <w:t>Each position in the bitmap represents a subframe.</w:t>
            </w:r>
          </w:p>
          <w:p w14:paraId="1D68BAAE" w14:textId="1123F45E" w:rsidR="00F02090" w:rsidRPr="00FD0425" w:rsidRDefault="00F02090" w:rsidP="00BD1D4F">
            <w:pPr>
              <w:pStyle w:val="TAL"/>
              <w:rPr>
                <w:lang w:eastAsia="zh-CN"/>
              </w:rPr>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tc>
      </w:tr>
      <w:tr w:rsidR="00F02090" w:rsidRPr="00FD0425" w14:paraId="0CD829C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73372F">
            <w:pPr>
              <w:pStyle w:val="TAL"/>
              <w:keepNext w:val="0"/>
              <w:keepLines w:val="0"/>
              <w:widowControl w:val="0"/>
              <w:rPr>
                <w:lang w:val="sv-SE"/>
              </w:rPr>
            </w:pPr>
            <w:r w:rsidRPr="00FD0425">
              <w:rPr>
                <w:bCs/>
                <w:lang w:eastAsia="ja-JP"/>
              </w:rPr>
              <w:t>MBSFN Control Region Length</w:t>
            </w:r>
          </w:p>
        </w:tc>
        <w:tc>
          <w:tcPr>
            <w:tcW w:w="556"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741"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73372F">
            <w:pPr>
              <w:pStyle w:val="TAL"/>
              <w:keepNext w:val="0"/>
              <w:keepLines w:val="0"/>
              <w:widowControl w:val="0"/>
              <w:rPr>
                <w:lang w:eastAsia="ja-JP"/>
              </w:rPr>
            </w:pPr>
            <w:r w:rsidRPr="00FD0425">
              <w:rPr>
                <w:lang w:eastAsia="ja-JP"/>
              </w:rPr>
              <w:t>INTEGER(0..3)</w:t>
            </w:r>
          </w:p>
        </w:tc>
        <w:tc>
          <w:tcPr>
            <w:tcW w:w="1481"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73372F">
      <w:pPr>
        <w:widowControl w:val="0"/>
        <w:rPr>
          <w:lang w:val="en-US"/>
        </w:rPr>
      </w:pPr>
    </w:p>
    <w:p w14:paraId="2B94B175" w14:textId="77777777" w:rsidR="00FE17E1" w:rsidRPr="00FD0425" w:rsidRDefault="00FE17E1" w:rsidP="0073372F">
      <w:pPr>
        <w:pStyle w:val="Heading4"/>
        <w:keepNext w:val="0"/>
        <w:keepLines w:val="0"/>
        <w:widowControl w:val="0"/>
      </w:pPr>
      <w:bookmarkStart w:id="5854" w:name="_CR9_2_2_33"/>
      <w:bookmarkStart w:id="5855" w:name="_Toc20955302"/>
      <w:bookmarkStart w:id="5856" w:name="_Toc29991499"/>
      <w:bookmarkStart w:id="5857" w:name="_Toc36555899"/>
      <w:bookmarkStart w:id="5858" w:name="_Toc44497621"/>
      <w:bookmarkStart w:id="5859" w:name="_Toc45108009"/>
      <w:bookmarkStart w:id="5860" w:name="_Toc45901629"/>
      <w:bookmarkStart w:id="5861" w:name="_Toc51850708"/>
      <w:bookmarkStart w:id="5862" w:name="_Toc56693711"/>
      <w:bookmarkStart w:id="5863" w:name="_Toc64447254"/>
      <w:bookmarkStart w:id="5864" w:name="_Toc66286748"/>
      <w:bookmarkStart w:id="5865" w:name="_Toc74151443"/>
      <w:bookmarkStart w:id="5866" w:name="_Toc88653916"/>
      <w:bookmarkStart w:id="5867" w:name="_Toc97904272"/>
      <w:bookmarkStart w:id="5868" w:name="_Toc105175313"/>
      <w:bookmarkStart w:id="5869" w:name="_Toc113826343"/>
      <w:bookmarkStart w:id="5870" w:name="_Toc175586925"/>
      <w:bookmarkEnd w:id="5854"/>
      <w:r w:rsidRPr="00FD0425">
        <w:t>9.2.2.33</w:t>
      </w:r>
      <w:r w:rsidRPr="00FD0425">
        <w:tab/>
        <w:t xml:space="preserve"> MR-DC Resource Coordination Information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02688E61" w14:textId="2B6283CE" w:rsidR="00FE17E1" w:rsidRPr="00FD0425" w:rsidRDefault="00FE17E1" w:rsidP="0073372F">
      <w:pPr>
        <w:widowControl w:val="0"/>
      </w:pPr>
      <w:r w:rsidRPr="00FD0425">
        <w:t xml:space="preserve">The </w:t>
      </w:r>
      <w:r w:rsidRPr="00FD0425">
        <w:rPr>
          <w:i/>
        </w:rPr>
        <w:t xml:space="preserve">MR-DC Resource Coordination Information </w:t>
      </w:r>
      <w:r w:rsidRPr="00FD0425">
        <w:t>IE is used to coordinate resource utilisation between the M-NG-RAN node and the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F5A7917" w14:textId="77777777" w:rsidTr="005926E2">
        <w:tc>
          <w:tcPr>
            <w:tcW w:w="2448" w:type="dxa"/>
          </w:tcPr>
          <w:p w14:paraId="002ACD8C"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593A61A"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Range</w:t>
            </w:r>
          </w:p>
        </w:tc>
        <w:tc>
          <w:tcPr>
            <w:tcW w:w="1872" w:type="dxa"/>
          </w:tcPr>
          <w:p w14:paraId="2C57F4DE"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559C153"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5926E2">
        <w:tc>
          <w:tcPr>
            <w:tcW w:w="2448" w:type="dxa"/>
          </w:tcPr>
          <w:p w14:paraId="6CE420C0" w14:textId="77777777" w:rsidR="00FE17E1" w:rsidRPr="00FD0425" w:rsidRDefault="00FE17E1" w:rsidP="0073372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73372F">
            <w:pPr>
              <w:pStyle w:val="TAL"/>
              <w:keepNext w:val="0"/>
              <w:keepLines w:val="0"/>
              <w:widowControl w:val="0"/>
              <w:rPr>
                <w:rFonts w:cs="Arial"/>
                <w:lang w:eastAsia="ja-JP"/>
              </w:rPr>
            </w:pPr>
            <w:r w:rsidRPr="00FD0425">
              <w:t>M</w:t>
            </w:r>
          </w:p>
        </w:tc>
        <w:tc>
          <w:tcPr>
            <w:tcW w:w="1440" w:type="dxa"/>
          </w:tcPr>
          <w:p w14:paraId="72628C8C" w14:textId="77777777" w:rsidR="00FE17E1" w:rsidRPr="00FD0425" w:rsidRDefault="00FE17E1" w:rsidP="0073372F">
            <w:pPr>
              <w:pStyle w:val="TAL"/>
              <w:keepNext w:val="0"/>
              <w:keepLines w:val="0"/>
              <w:widowControl w:val="0"/>
              <w:rPr>
                <w:i/>
                <w:lang w:eastAsia="ja-JP"/>
              </w:rPr>
            </w:pPr>
          </w:p>
        </w:tc>
        <w:tc>
          <w:tcPr>
            <w:tcW w:w="1872" w:type="dxa"/>
          </w:tcPr>
          <w:p w14:paraId="49B6C9A6" w14:textId="77777777" w:rsidR="00FE17E1" w:rsidRPr="00FD0425" w:rsidRDefault="00FE17E1" w:rsidP="0073372F">
            <w:pPr>
              <w:pStyle w:val="TAL"/>
              <w:keepNext w:val="0"/>
              <w:keepLines w:val="0"/>
              <w:widowControl w:val="0"/>
              <w:rPr>
                <w:lang w:eastAsia="ja-JP"/>
              </w:rPr>
            </w:pPr>
          </w:p>
        </w:tc>
        <w:tc>
          <w:tcPr>
            <w:tcW w:w="2880" w:type="dxa"/>
          </w:tcPr>
          <w:p w14:paraId="0462C9A3"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3B1E976B" w14:textId="77777777" w:rsidTr="005926E2">
        <w:tc>
          <w:tcPr>
            <w:tcW w:w="2448" w:type="dxa"/>
          </w:tcPr>
          <w:p w14:paraId="5297DA9E" w14:textId="77777777" w:rsidR="00FE17E1" w:rsidRPr="00FD0425" w:rsidRDefault="00FE17E1" w:rsidP="0073372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73372F">
            <w:pPr>
              <w:pStyle w:val="TAL"/>
              <w:keepNext w:val="0"/>
              <w:keepLines w:val="0"/>
              <w:widowControl w:val="0"/>
            </w:pPr>
          </w:p>
        </w:tc>
        <w:tc>
          <w:tcPr>
            <w:tcW w:w="1440" w:type="dxa"/>
          </w:tcPr>
          <w:p w14:paraId="7EF00690" w14:textId="77777777" w:rsidR="00FE17E1" w:rsidRPr="00FD0425" w:rsidRDefault="00FE17E1" w:rsidP="0073372F">
            <w:pPr>
              <w:pStyle w:val="TAL"/>
              <w:keepNext w:val="0"/>
              <w:keepLines w:val="0"/>
              <w:widowControl w:val="0"/>
              <w:rPr>
                <w:i/>
                <w:lang w:eastAsia="ja-JP"/>
              </w:rPr>
            </w:pPr>
          </w:p>
        </w:tc>
        <w:tc>
          <w:tcPr>
            <w:tcW w:w="1872" w:type="dxa"/>
          </w:tcPr>
          <w:p w14:paraId="5938AD29" w14:textId="77777777" w:rsidR="00FE17E1" w:rsidRPr="00FD0425" w:rsidRDefault="00FE17E1" w:rsidP="0073372F">
            <w:pPr>
              <w:pStyle w:val="TAL"/>
              <w:keepNext w:val="0"/>
              <w:keepLines w:val="0"/>
              <w:widowControl w:val="0"/>
              <w:rPr>
                <w:lang w:eastAsia="ja-JP"/>
              </w:rPr>
            </w:pPr>
          </w:p>
        </w:tc>
        <w:tc>
          <w:tcPr>
            <w:tcW w:w="2880" w:type="dxa"/>
          </w:tcPr>
          <w:p w14:paraId="6E57D8A1"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124084B9" w14:textId="77777777" w:rsidTr="005926E2">
        <w:tc>
          <w:tcPr>
            <w:tcW w:w="2448" w:type="dxa"/>
          </w:tcPr>
          <w:p w14:paraId="1FA3B253"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73372F">
            <w:pPr>
              <w:pStyle w:val="TAL"/>
              <w:keepNext w:val="0"/>
              <w:keepLines w:val="0"/>
              <w:widowControl w:val="0"/>
              <w:rPr>
                <w:rFonts w:cs="Arial"/>
                <w:lang w:eastAsia="ja-JP"/>
              </w:rPr>
            </w:pPr>
          </w:p>
        </w:tc>
        <w:tc>
          <w:tcPr>
            <w:tcW w:w="1440" w:type="dxa"/>
          </w:tcPr>
          <w:p w14:paraId="2F6EFF65" w14:textId="77777777" w:rsidR="00FE17E1" w:rsidRPr="00FD0425" w:rsidRDefault="00FE17E1" w:rsidP="0073372F">
            <w:pPr>
              <w:pStyle w:val="TAL"/>
              <w:keepNext w:val="0"/>
              <w:keepLines w:val="0"/>
              <w:widowControl w:val="0"/>
              <w:rPr>
                <w:i/>
                <w:lang w:eastAsia="ja-JP"/>
              </w:rPr>
            </w:pPr>
          </w:p>
        </w:tc>
        <w:tc>
          <w:tcPr>
            <w:tcW w:w="1872" w:type="dxa"/>
          </w:tcPr>
          <w:p w14:paraId="50488155" w14:textId="77777777" w:rsidR="00FE17E1" w:rsidRPr="00FD0425" w:rsidRDefault="00FE17E1" w:rsidP="0073372F">
            <w:pPr>
              <w:pStyle w:val="TAL"/>
              <w:keepNext w:val="0"/>
              <w:keepLines w:val="0"/>
              <w:widowControl w:val="0"/>
              <w:rPr>
                <w:lang w:eastAsia="ja-JP"/>
              </w:rPr>
            </w:pPr>
            <w:r w:rsidRPr="00FD0425">
              <w:t>9.2.2.34</w:t>
            </w:r>
          </w:p>
        </w:tc>
        <w:tc>
          <w:tcPr>
            <w:tcW w:w="2880" w:type="dxa"/>
          </w:tcPr>
          <w:p w14:paraId="08968A33"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5926E2">
        <w:tc>
          <w:tcPr>
            <w:tcW w:w="2448" w:type="dxa"/>
          </w:tcPr>
          <w:p w14:paraId="5030578A" w14:textId="77777777" w:rsidR="00FE17E1" w:rsidRPr="00FD0425" w:rsidRDefault="00FE17E1" w:rsidP="0073372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73372F">
            <w:pPr>
              <w:pStyle w:val="TAL"/>
              <w:keepNext w:val="0"/>
              <w:keepLines w:val="0"/>
              <w:widowControl w:val="0"/>
              <w:rPr>
                <w:rFonts w:cs="Arial"/>
                <w:lang w:eastAsia="ja-JP"/>
              </w:rPr>
            </w:pPr>
          </w:p>
        </w:tc>
        <w:tc>
          <w:tcPr>
            <w:tcW w:w="1440" w:type="dxa"/>
          </w:tcPr>
          <w:p w14:paraId="0334329F" w14:textId="77777777" w:rsidR="00FE17E1" w:rsidRPr="00FD0425" w:rsidRDefault="00FE17E1" w:rsidP="0073372F">
            <w:pPr>
              <w:pStyle w:val="TAL"/>
              <w:keepNext w:val="0"/>
              <w:keepLines w:val="0"/>
              <w:widowControl w:val="0"/>
              <w:rPr>
                <w:i/>
                <w:lang w:eastAsia="ja-JP"/>
              </w:rPr>
            </w:pPr>
          </w:p>
        </w:tc>
        <w:tc>
          <w:tcPr>
            <w:tcW w:w="1872" w:type="dxa"/>
          </w:tcPr>
          <w:p w14:paraId="04869E49" w14:textId="77777777" w:rsidR="00FE17E1" w:rsidRPr="00FD0425" w:rsidRDefault="00FE17E1" w:rsidP="0073372F">
            <w:pPr>
              <w:pStyle w:val="TAL"/>
              <w:keepNext w:val="0"/>
              <w:keepLines w:val="0"/>
              <w:widowControl w:val="0"/>
            </w:pPr>
          </w:p>
        </w:tc>
        <w:tc>
          <w:tcPr>
            <w:tcW w:w="2880" w:type="dxa"/>
          </w:tcPr>
          <w:p w14:paraId="3B73038E"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290B173F" w14:textId="77777777" w:rsidTr="005926E2">
        <w:tc>
          <w:tcPr>
            <w:tcW w:w="2448" w:type="dxa"/>
          </w:tcPr>
          <w:p w14:paraId="599432C7"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73372F">
            <w:pPr>
              <w:pStyle w:val="TAL"/>
              <w:keepNext w:val="0"/>
              <w:keepLines w:val="0"/>
              <w:widowControl w:val="0"/>
              <w:rPr>
                <w:rFonts w:cs="Arial"/>
                <w:lang w:eastAsia="ja-JP"/>
              </w:rPr>
            </w:pPr>
          </w:p>
        </w:tc>
        <w:tc>
          <w:tcPr>
            <w:tcW w:w="1440" w:type="dxa"/>
          </w:tcPr>
          <w:p w14:paraId="5A5CF3A9" w14:textId="77777777" w:rsidR="00FE17E1" w:rsidRPr="00FD0425" w:rsidRDefault="00FE17E1" w:rsidP="0073372F">
            <w:pPr>
              <w:pStyle w:val="TAL"/>
              <w:keepNext w:val="0"/>
              <w:keepLines w:val="0"/>
              <w:widowControl w:val="0"/>
              <w:rPr>
                <w:i/>
                <w:lang w:eastAsia="ja-JP"/>
              </w:rPr>
            </w:pPr>
          </w:p>
        </w:tc>
        <w:tc>
          <w:tcPr>
            <w:tcW w:w="1872" w:type="dxa"/>
          </w:tcPr>
          <w:p w14:paraId="3AFC8D69" w14:textId="77777777" w:rsidR="00FE17E1" w:rsidRPr="00FD0425" w:rsidRDefault="00FE17E1" w:rsidP="0073372F">
            <w:pPr>
              <w:pStyle w:val="TAL"/>
              <w:keepNext w:val="0"/>
              <w:keepLines w:val="0"/>
              <w:widowControl w:val="0"/>
              <w:rPr>
                <w:lang w:eastAsia="ja-JP"/>
              </w:rPr>
            </w:pPr>
            <w:r w:rsidRPr="00FD0425">
              <w:t>9.2.2.35</w:t>
            </w:r>
          </w:p>
        </w:tc>
        <w:tc>
          <w:tcPr>
            <w:tcW w:w="2880" w:type="dxa"/>
          </w:tcPr>
          <w:p w14:paraId="05C9C805"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73372F">
      <w:pPr>
        <w:widowControl w:val="0"/>
      </w:pPr>
    </w:p>
    <w:p w14:paraId="53CE03AA" w14:textId="77777777" w:rsidR="00FE17E1" w:rsidRPr="00FD0425" w:rsidRDefault="00FE17E1" w:rsidP="0073372F">
      <w:pPr>
        <w:pStyle w:val="Heading4"/>
        <w:keepNext w:val="0"/>
        <w:keepLines w:val="0"/>
        <w:widowControl w:val="0"/>
      </w:pPr>
      <w:bookmarkStart w:id="5871" w:name="_CR9_2_2_34"/>
      <w:bookmarkStart w:id="5872" w:name="_Toc20955303"/>
      <w:bookmarkStart w:id="5873" w:name="_Toc29991500"/>
      <w:bookmarkStart w:id="5874" w:name="_Toc36555900"/>
      <w:bookmarkStart w:id="5875" w:name="_Toc44497622"/>
      <w:bookmarkStart w:id="5876" w:name="_Toc45108010"/>
      <w:bookmarkStart w:id="5877" w:name="_Toc45901630"/>
      <w:bookmarkStart w:id="5878" w:name="_Toc51850709"/>
      <w:bookmarkStart w:id="5879" w:name="_Toc56693712"/>
      <w:bookmarkStart w:id="5880" w:name="_Toc64447255"/>
      <w:bookmarkStart w:id="5881" w:name="_Toc66286749"/>
      <w:bookmarkStart w:id="5882" w:name="_Toc74151444"/>
      <w:bookmarkStart w:id="5883" w:name="_Toc88653917"/>
      <w:bookmarkStart w:id="5884" w:name="_Toc97904273"/>
      <w:bookmarkStart w:id="5885" w:name="_Toc105175314"/>
      <w:bookmarkStart w:id="5886" w:name="_Toc113826344"/>
      <w:bookmarkStart w:id="5887" w:name="_Toc175586926"/>
      <w:bookmarkStart w:id="5888" w:name="_Hlk500201339"/>
      <w:bookmarkEnd w:id="5871"/>
      <w:r w:rsidRPr="00FD0425">
        <w:t>9.2.2.34</w:t>
      </w:r>
      <w:r w:rsidRPr="00FD0425">
        <w:tab/>
        <w:t>E-UTRA Resource Coordination Information</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216F711E" w14:textId="77777777" w:rsidR="00FE17E1" w:rsidRPr="00FD0425" w:rsidRDefault="00FE17E1" w:rsidP="0073372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7DB0EB4" w14:textId="77777777" w:rsidTr="0073372F">
        <w:trPr>
          <w:tblHeader/>
          <w:jc w:val="center"/>
        </w:trPr>
        <w:tc>
          <w:tcPr>
            <w:tcW w:w="2448" w:type="dxa"/>
          </w:tcPr>
          <w:bookmarkEnd w:id="5888"/>
          <w:p w14:paraId="4B535601" w14:textId="77777777" w:rsidR="00FE17E1" w:rsidRPr="00195317" w:rsidRDefault="00FE17E1" w:rsidP="0073372F">
            <w:pPr>
              <w:pStyle w:val="TAH"/>
              <w:keepNext w:val="0"/>
              <w:keepLines w:val="0"/>
              <w:widowControl w:val="0"/>
              <w:rPr>
                <w:lang w:eastAsia="en-GB"/>
              </w:rPr>
            </w:pPr>
            <w:r w:rsidRPr="00195317">
              <w:rPr>
                <w:lang w:eastAsia="en-GB"/>
              </w:rPr>
              <w:t>IE/Group Name</w:t>
            </w:r>
          </w:p>
        </w:tc>
        <w:tc>
          <w:tcPr>
            <w:tcW w:w="1080" w:type="dxa"/>
          </w:tcPr>
          <w:p w14:paraId="5717307D" w14:textId="77777777" w:rsidR="00FE17E1" w:rsidRPr="00195317" w:rsidRDefault="00FE17E1" w:rsidP="0073372F">
            <w:pPr>
              <w:pStyle w:val="TAH"/>
              <w:keepNext w:val="0"/>
              <w:keepLines w:val="0"/>
              <w:widowControl w:val="0"/>
              <w:rPr>
                <w:lang w:eastAsia="en-GB"/>
              </w:rPr>
            </w:pPr>
            <w:r w:rsidRPr="00195317">
              <w:rPr>
                <w:lang w:eastAsia="en-GB"/>
              </w:rPr>
              <w:t>Presence</w:t>
            </w:r>
          </w:p>
        </w:tc>
        <w:tc>
          <w:tcPr>
            <w:tcW w:w="1440" w:type="dxa"/>
          </w:tcPr>
          <w:p w14:paraId="2FAC1A3B" w14:textId="77777777" w:rsidR="00FE17E1" w:rsidRPr="00195317" w:rsidRDefault="00FE17E1" w:rsidP="0073372F">
            <w:pPr>
              <w:pStyle w:val="TAH"/>
              <w:keepNext w:val="0"/>
              <w:keepLines w:val="0"/>
              <w:widowControl w:val="0"/>
              <w:rPr>
                <w:lang w:eastAsia="en-GB"/>
              </w:rPr>
            </w:pPr>
            <w:r w:rsidRPr="00195317">
              <w:rPr>
                <w:lang w:eastAsia="en-GB"/>
              </w:rPr>
              <w:t>Range</w:t>
            </w:r>
          </w:p>
        </w:tc>
        <w:tc>
          <w:tcPr>
            <w:tcW w:w="1872" w:type="dxa"/>
          </w:tcPr>
          <w:p w14:paraId="787715B5" w14:textId="77777777" w:rsidR="00FE17E1" w:rsidRPr="00195317" w:rsidRDefault="00FE17E1" w:rsidP="0073372F">
            <w:pPr>
              <w:pStyle w:val="TAH"/>
              <w:keepNext w:val="0"/>
              <w:keepLines w:val="0"/>
              <w:widowControl w:val="0"/>
              <w:rPr>
                <w:lang w:eastAsia="en-GB"/>
              </w:rPr>
            </w:pPr>
            <w:r w:rsidRPr="00195317">
              <w:rPr>
                <w:lang w:eastAsia="en-GB"/>
              </w:rPr>
              <w:t>IE Type and Reference</w:t>
            </w:r>
          </w:p>
        </w:tc>
        <w:tc>
          <w:tcPr>
            <w:tcW w:w="2880" w:type="dxa"/>
          </w:tcPr>
          <w:p w14:paraId="0B88BD83" w14:textId="77777777" w:rsidR="00FE17E1" w:rsidRPr="00195317" w:rsidRDefault="00FE17E1" w:rsidP="0073372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73372F">
        <w:trPr>
          <w:jc w:val="center"/>
        </w:trPr>
        <w:tc>
          <w:tcPr>
            <w:tcW w:w="2448" w:type="dxa"/>
          </w:tcPr>
          <w:p w14:paraId="49CFC723" w14:textId="77777777" w:rsidR="00FE17E1" w:rsidRPr="00FD0425" w:rsidRDefault="00FE17E1" w:rsidP="0073372F">
            <w:pPr>
              <w:pStyle w:val="TAL"/>
              <w:keepNext w:val="0"/>
              <w:keepLines w:val="0"/>
              <w:widowControl w:val="0"/>
              <w:rPr>
                <w:bCs/>
                <w:lang w:eastAsia="zh-CN"/>
              </w:rPr>
            </w:pPr>
            <w:r w:rsidRPr="00FD0425">
              <w:rPr>
                <w:lang w:eastAsia="ja-JP"/>
              </w:rPr>
              <w:t>EUTRA Cell ID</w:t>
            </w:r>
          </w:p>
        </w:tc>
        <w:tc>
          <w:tcPr>
            <w:tcW w:w="1080" w:type="dxa"/>
          </w:tcPr>
          <w:p w14:paraId="431768F3"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742206F2" w14:textId="77777777" w:rsidR="00FE17E1" w:rsidRPr="00FD0425" w:rsidRDefault="00FE17E1" w:rsidP="00BD1D4F">
            <w:pPr>
              <w:pStyle w:val="TAL"/>
              <w:rPr>
                <w:lang w:eastAsia="ja-JP"/>
              </w:rPr>
            </w:pPr>
          </w:p>
        </w:tc>
        <w:tc>
          <w:tcPr>
            <w:tcW w:w="1872"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73372F">
            <w:pPr>
              <w:pStyle w:val="TAL"/>
              <w:keepNext w:val="0"/>
              <w:keepLines w:val="0"/>
              <w:widowControl w:val="0"/>
              <w:rPr>
                <w:lang w:eastAsia="ja-JP"/>
              </w:rPr>
            </w:pPr>
            <w:r w:rsidRPr="00FD0425">
              <w:rPr>
                <w:lang w:eastAsia="ja-JP"/>
              </w:rPr>
              <w:t>9.2.2.8</w:t>
            </w:r>
          </w:p>
        </w:tc>
        <w:tc>
          <w:tcPr>
            <w:tcW w:w="2880" w:type="dxa"/>
          </w:tcPr>
          <w:p w14:paraId="357A2A11"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73372F">
        <w:trPr>
          <w:jc w:val="center"/>
        </w:trPr>
        <w:tc>
          <w:tcPr>
            <w:tcW w:w="2448" w:type="dxa"/>
          </w:tcPr>
          <w:p w14:paraId="3BE77C70" w14:textId="77777777" w:rsidR="00FE17E1" w:rsidRPr="00FD0425" w:rsidRDefault="00FE17E1" w:rsidP="0073372F">
            <w:pPr>
              <w:pStyle w:val="TAL"/>
              <w:keepNext w:val="0"/>
              <w:keepLines w:val="0"/>
              <w:widowControl w:val="0"/>
              <w:rPr>
                <w:bCs/>
                <w:lang w:eastAsia="zh-CN"/>
              </w:rPr>
            </w:pPr>
            <w:r w:rsidRPr="00FD0425">
              <w:rPr>
                <w:iCs/>
              </w:rPr>
              <w:t>UL Coordination Information</w:t>
            </w:r>
          </w:p>
        </w:tc>
        <w:tc>
          <w:tcPr>
            <w:tcW w:w="1080" w:type="dxa"/>
          </w:tcPr>
          <w:p w14:paraId="3A9DA3E3" w14:textId="77777777" w:rsidR="00FE17E1" w:rsidRPr="00FD0425" w:rsidRDefault="00FE17E1" w:rsidP="0073372F">
            <w:pPr>
              <w:pStyle w:val="TAL"/>
              <w:keepNext w:val="0"/>
              <w:keepLines w:val="0"/>
              <w:widowControl w:val="0"/>
              <w:rPr>
                <w:lang w:eastAsia="ja-JP"/>
              </w:rPr>
            </w:pPr>
            <w:r w:rsidRPr="00FD0425">
              <w:rPr>
                <w:lang w:eastAsia="ja-JP"/>
              </w:rPr>
              <w:t>M</w:t>
            </w:r>
          </w:p>
        </w:tc>
        <w:tc>
          <w:tcPr>
            <w:tcW w:w="1440" w:type="dxa"/>
          </w:tcPr>
          <w:p w14:paraId="4CA51514" w14:textId="77777777" w:rsidR="00FE17E1" w:rsidRPr="00FD0425" w:rsidRDefault="00FE17E1" w:rsidP="00BD1D4F">
            <w:pPr>
              <w:pStyle w:val="TAL"/>
              <w:rPr>
                <w:lang w:eastAsia="ja-JP"/>
              </w:rPr>
            </w:pPr>
          </w:p>
        </w:tc>
        <w:tc>
          <w:tcPr>
            <w:tcW w:w="1872" w:type="dxa"/>
          </w:tcPr>
          <w:p w14:paraId="74268365"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48B9F73"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73372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73372F">
            <w:pPr>
              <w:pStyle w:val="TAL"/>
              <w:keepNext w:val="0"/>
              <w:keepLines w:val="0"/>
              <w:widowControl w:val="0"/>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1083" type="#_x0000_t75" style="width:21pt;height:21pt" o:ole="">
                  <v:imagedata r:id="rId127" o:title=""/>
                </v:shape>
                <o:OLEObject Type="Embed" ProgID="Equation.3" ShapeID="_x0000_i1083" DrawAspect="Content" ObjectID="_1786949747" r:id="rId128"/>
              </w:object>
            </w:r>
            <w:r w:rsidRPr="00FD0425">
              <w:t xml:space="preserve">. </w:t>
            </w:r>
            <w:r w:rsidRPr="00FD0425">
              <w:rPr>
                <w:position w:val="-10"/>
                <w:lang w:eastAsia="ja-JP"/>
              </w:rPr>
              <w:object w:dxaOrig="480" w:dyaOrig="360" w14:anchorId="0D61C57A">
                <v:shape id="_x0000_i1084" type="#_x0000_t75" style="width:21pt;height:21pt" o:ole="">
                  <v:imagedata r:id="rId129" o:title=""/>
                </v:shape>
                <o:OLEObject Type="Embed" ProgID="Equation.3" ShapeID="_x0000_i1084" DrawAspect="Content" ObjectID="_1786949748" r:id="rId130"/>
              </w:object>
            </w:r>
            <w:r w:rsidRPr="00FD0425">
              <w:t> is defined in TS 36.211 [10].</w:t>
            </w:r>
          </w:p>
          <w:p w14:paraId="18279C8D"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452F1B50" w14:textId="77777777" w:rsidTr="0073372F">
        <w:trPr>
          <w:jc w:val="center"/>
        </w:trPr>
        <w:tc>
          <w:tcPr>
            <w:tcW w:w="2448" w:type="dxa"/>
          </w:tcPr>
          <w:p w14:paraId="14436F4F" w14:textId="77777777" w:rsidR="00FE17E1" w:rsidRPr="00FD0425" w:rsidRDefault="00FE17E1" w:rsidP="0073372F">
            <w:pPr>
              <w:pStyle w:val="TAL"/>
              <w:keepNext w:val="0"/>
              <w:keepLines w:val="0"/>
              <w:widowControl w:val="0"/>
              <w:rPr>
                <w:bCs/>
                <w:lang w:eastAsia="zh-CN"/>
              </w:rPr>
            </w:pPr>
            <w:r w:rsidRPr="00FD0425">
              <w:rPr>
                <w:iCs/>
              </w:rPr>
              <w:t>DL Coordination Information</w:t>
            </w:r>
          </w:p>
        </w:tc>
        <w:tc>
          <w:tcPr>
            <w:tcW w:w="1080" w:type="dxa"/>
          </w:tcPr>
          <w:p w14:paraId="7A11D561" w14:textId="77777777" w:rsidR="00FE17E1" w:rsidRPr="00FD0425" w:rsidRDefault="00FE17E1" w:rsidP="0073372F">
            <w:pPr>
              <w:pStyle w:val="TAL"/>
              <w:keepNext w:val="0"/>
              <w:keepLines w:val="0"/>
              <w:widowControl w:val="0"/>
              <w:rPr>
                <w:lang w:eastAsia="ja-JP"/>
              </w:rPr>
            </w:pPr>
            <w:r w:rsidRPr="00FD0425">
              <w:t>O</w:t>
            </w:r>
          </w:p>
        </w:tc>
        <w:tc>
          <w:tcPr>
            <w:tcW w:w="1440" w:type="dxa"/>
          </w:tcPr>
          <w:p w14:paraId="1933E679" w14:textId="77777777" w:rsidR="00FE17E1" w:rsidRPr="00FD0425" w:rsidRDefault="00FE17E1" w:rsidP="00BD1D4F">
            <w:pPr>
              <w:pStyle w:val="TAL"/>
              <w:rPr>
                <w:lang w:eastAsia="ja-JP"/>
              </w:rPr>
            </w:pPr>
          </w:p>
        </w:tc>
        <w:tc>
          <w:tcPr>
            <w:tcW w:w="1872" w:type="dxa"/>
          </w:tcPr>
          <w:p w14:paraId="771D69B9"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3E6DE02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2AE43A9"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7AE18A2C" wp14:editId="201C246E">
                  <wp:extent cx="287020" cy="170180"/>
                  <wp:effectExtent l="0" t="0" r="0"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397EA44F" wp14:editId="701BD18D">
                  <wp:extent cx="287020" cy="170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[10].</w:t>
            </w:r>
          </w:p>
          <w:p w14:paraId="4907A418"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2C7DC6FF" w14:textId="77777777" w:rsidTr="0073372F">
        <w:trPr>
          <w:jc w:val="center"/>
        </w:trPr>
        <w:tc>
          <w:tcPr>
            <w:tcW w:w="2448" w:type="dxa"/>
          </w:tcPr>
          <w:p w14:paraId="3B37A9CC" w14:textId="77777777" w:rsidR="00FE17E1" w:rsidRPr="00FD0425" w:rsidRDefault="00FE17E1" w:rsidP="0073372F">
            <w:pPr>
              <w:pStyle w:val="TAL"/>
              <w:keepNext w:val="0"/>
              <w:keepLines w:val="0"/>
              <w:widowControl w:val="0"/>
              <w:rPr>
                <w:iCs/>
              </w:rPr>
            </w:pPr>
            <w:r w:rsidRPr="00FD0425">
              <w:rPr>
                <w:lang w:eastAsia="zh-CN"/>
              </w:rPr>
              <w:t>NR CGI</w:t>
            </w:r>
          </w:p>
        </w:tc>
        <w:tc>
          <w:tcPr>
            <w:tcW w:w="1080" w:type="dxa"/>
          </w:tcPr>
          <w:p w14:paraId="6179D9DD" w14:textId="77777777" w:rsidR="00FE17E1" w:rsidRPr="00FD0425" w:rsidRDefault="00FE17E1" w:rsidP="0073372F">
            <w:pPr>
              <w:pStyle w:val="TAL"/>
              <w:keepNext w:val="0"/>
              <w:keepLines w:val="0"/>
              <w:widowControl w:val="0"/>
            </w:pPr>
            <w:r w:rsidRPr="00FD0425">
              <w:t>O</w:t>
            </w:r>
          </w:p>
        </w:tc>
        <w:tc>
          <w:tcPr>
            <w:tcW w:w="1440" w:type="dxa"/>
          </w:tcPr>
          <w:p w14:paraId="1AA7DC90" w14:textId="77777777" w:rsidR="00FE17E1" w:rsidRPr="00FD0425" w:rsidRDefault="00FE17E1" w:rsidP="00BD1D4F">
            <w:pPr>
              <w:pStyle w:val="TAL"/>
              <w:rPr>
                <w:lang w:eastAsia="ja-JP"/>
              </w:rPr>
            </w:pPr>
          </w:p>
        </w:tc>
        <w:tc>
          <w:tcPr>
            <w:tcW w:w="1872" w:type="dxa"/>
          </w:tcPr>
          <w:p w14:paraId="34C53BA8" w14:textId="77777777" w:rsidR="00FE17E1" w:rsidRPr="00FD0425" w:rsidRDefault="00FE17E1" w:rsidP="0073372F">
            <w:pPr>
              <w:pStyle w:val="TAL"/>
              <w:keepNext w:val="0"/>
              <w:keepLines w:val="0"/>
              <w:widowControl w:val="0"/>
            </w:pPr>
            <w:r w:rsidRPr="00FD0425">
              <w:rPr>
                <w:lang w:eastAsia="ja-JP"/>
              </w:rPr>
              <w:t>9.2.2.7</w:t>
            </w:r>
          </w:p>
        </w:tc>
        <w:tc>
          <w:tcPr>
            <w:tcW w:w="2880" w:type="dxa"/>
          </w:tcPr>
          <w:p w14:paraId="0D8E707B" w14:textId="77777777" w:rsidR="00FE17E1" w:rsidRPr="00FD0425" w:rsidRDefault="00FE17E1" w:rsidP="0073372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73372F">
        <w:trPr>
          <w:jc w:val="center"/>
        </w:trPr>
        <w:tc>
          <w:tcPr>
            <w:tcW w:w="2448" w:type="dxa"/>
          </w:tcPr>
          <w:p w14:paraId="7047F3D5" w14:textId="77777777" w:rsidR="00FE17E1" w:rsidRPr="00FD0425" w:rsidRDefault="00FE17E1" w:rsidP="0073372F">
            <w:pPr>
              <w:pStyle w:val="TAL"/>
              <w:keepNext w:val="0"/>
              <w:keepLines w:val="0"/>
              <w:widowControl w:val="0"/>
              <w:rPr>
                <w:iCs/>
              </w:rPr>
            </w:pPr>
            <w:r w:rsidRPr="00FD0425">
              <w:rPr>
                <w:lang w:eastAsia="ja-JP"/>
              </w:rPr>
              <w:t>E-UTRA Coordination Assistance Information</w:t>
            </w:r>
          </w:p>
        </w:tc>
        <w:tc>
          <w:tcPr>
            <w:tcW w:w="1080" w:type="dxa"/>
          </w:tcPr>
          <w:p w14:paraId="1362325C" w14:textId="77777777" w:rsidR="00FE17E1" w:rsidRPr="00FD0425" w:rsidRDefault="00FE17E1" w:rsidP="0073372F">
            <w:pPr>
              <w:pStyle w:val="TAL"/>
              <w:keepNext w:val="0"/>
              <w:keepLines w:val="0"/>
              <w:widowControl w:val="0"/>
            </w:pPr>
            <w:r w:rsidRPr="00FD0425">
              <w:t>O</w:t>
            </w:r>
          </w:p>
        </w:tc>
        <w:tc>
          <w:tcPr>
            <w:tcW w:w="1440" w:type="dxa"/>
          </w:tcPr>
          <w:p w14:paraId="3932B031" w14:textId="77777777" w:rsidR="00FE17E1" w:rsidRPr="00FD0425" w:rsidRDefault="00FE17E1" w:rsidP="00BD1D4F">
            <w:pPr>
              <w:pStyle w:val="TAL"/>
              <w:rPr>
                <w:lang w:eastAsia="ja-JP"/>
              </w:rPr>
            </w:pPr>
          </w:p>
        </w:tc>
        <w:tc>
          <w:tcPr>
            <w:tcW w:w="1872" w:type="dxa"/>
          </w:tcPr>
          <w:p w14:paraId="689E0730" w14:textId="77777777" w:rsidR="00FE17E1" w:rsidRPr="00FD0425" w:rsidRDefault="00FE17E1" w:rsidP="0073372F">
            <w:pPr>
              <w:pStyle w:val="TAL"/>
              <w:keepNext w:val="0"/>
              <w:keepLines w:val="0"/>
              <w:widowControl w:val="0"/>
            </w:pPr>
            <w:r w:rsidRPr="00FD0425">
              <w:rPr>
                <w:rFonts w:cs="Arial"/>
                <w:lang w:eastAsia="ja-JP"/>
              </w:rPr>
              <w:t>9.2.2.36</w:t>
            </w:r>
          </w:p>
        </w:tc>
        <w:tc>
          <w:tcPr>
            <w:tcW w:w="2880" w:type="dxa"/>
          </w:tcPr>
          <w:p w14:paraId="1186AFE8" w14:textId="77777777" w:rsidR="00FE17E1" w:rsidRPr="00FD0425" w:rsidRDefault="00FE17E1" w:rsidP="0073372F">
            <w:pPr>
              <w:pStyle w:val="TAL"/>
              <w:keepNext w:val="0"/>
              <w:keepLines w:val="0"/>
              <w:widowControl w:val="0"/>
            </w:pPr>
          </w:p>
        </w:tc>
      </w:tr>
    </w:tbl>
    <w:p w14:paraId="497D6C3A" w14:textId="77777777" w:rsidR="00FE17E1" w:rsidRPr="00FD0425" w:rsidRDefault="00FE17E1" w:rsidP="0073372F">
      <w:pPr>
        <w:widowControl w:val="0"/>
      </w:pPr>
    </w:p>
    <w:p w14:paraId="6BADC868" w14:textId="77777777" w:rsidR="00FE17E1" w:rsidRPr="00FD0425" w:rsidRDefault="00FE17E1" w:rsidP="0073372F">
      <w:pPr>
        <w:pStyle w:val="Heading4"/>
        <w:keepNext w:val="0"/>
        <w:keepLines w:val="0"/>
        <w:widowControl w:val="0"/>
      </w:pPr>
      <w:bookmarkStart w:id="5889" w:name="_CR9_2_2_35"/>
      <w:bookmarkStart w:id="5890" w:name="_Toc20955304"/>
      <w:bookmarkStart w:id="5891" w:name="_Toc29991501"/>
      <w:bookmarkStart w:id="5892" w:name="_Toc36555901"/>
      <w:bookmarkStart w:id="5893" w:name="_Toc44497623"/>
      <w:bookmarkStart w:id="5894" w:name="_Toc45108011"/>
      <w:bookmarkStart w:id="5895" w:name="_Toc45901631"/>
      <w:bookmarkStart w:id="5896" w:name="_Toc51850710"/>
      <w:bookmarkStart w:id="5897" w:name="_Toc56693713"/>
      <w:bookmarkStart w:id="5898" w:name="_Toc64447256"/>
      <w:bookmarkStart w:id="5899" w:name="_Toc66286750"/>
      <w:bookmarkStart w:id="5900" w:name="_Toc74151445"/>
      <w:bookmarkStart w:id="5901" w:name="_Toc88653918"/>
      <w:bookmarkStart w:id="5902" w:name="_Toc97904274"/>
      <w:bookmarkStart w:id="5903" w:name="_Toc105175315"/>
      <w:bookmarkStart w:id="5904" w:name="_Toc113826345"/>
      <w:bookmarkStart w:id="5905" w:name="_Toc175586927"/>
      <w:bookmarkStart w:id="5906" w:name="_Hlk500202721"/>
      <w:bookmarkEnd w:id="5889"/>
      <w:r w:rsidRPr="00FD0425">
        <w:t>9.2.2.35</w:t>
      </w:r>
      <w:r w:rsidRPr="00FD0425">
        <w:tab/>
        <w:t>NR Resource Coordination Information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04EE27BC" w14:textId="77777777" w:rsidR="00FE17E1" w:rsidRPr="00FD0425" w:rsidRDefault="00FE17E1" w:rsidP="0073372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03196DCC" w14:textId="77777777" w:rsidTr="0073372F">
        <w:trPr>
          <w:tblHeader/>
          <w:jc w:val="center"/>
        </w:trPr>
        <w:tc>
          <w:tcPr>
            <w:tcW w:w="2448" w:type="dxa"/>
          </w:tcPr>
          <w:bookmarkEnd w:id="5906"/>
          <w:p w14:paraId="3F7704C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53FF29F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7EF91914"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3544113F"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0F5676D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73372F">
        <w:trPr>
          <w:jc w:val="center"/>
        </w:trPr>
        <w:tc>
          <w:tcPr>
            <w:tcW w:w="2448" w:type="dxa"/>
          </w:tcPr>
          <w:p w14:paraId="0195E93B" w14:textId="77777777" w:rsidR="00FE17E1" w:rsidRPr="00FD0425" w:rsidRDefault="00FE17E1" w:rsidP="0073372F">
            <w:pPr>
              <w:pStyle w:val="TAL"/>
              <w:keepNext w:val="0"/>
              <w:keepLines w:val="0"/>
              <w:widowControl w:val="0"/>
              <w:rPr>
                <w:bCs/>
                <w:lang w:eastAsia="zh-CN"/>
              </w:rPr>
            </w:pPr>
            <w:r w:rsidRPr="00FD0425">
              <w:rPr>
                <w:lang w:eastAsia="zh-CN"/>
              </w:rPr>
              <w:t>NR CGI</w:t>
            </w:r>
          </w:p>
        </w:tc>
        <w:tc>
          <w:tcPr>
            <w:tcW w:w="1080" w:type="dxa"/>
          </w:tcPr>
          <w:p w14:paraId="6F211FCD"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64CDE21E" w14:textId="77777777" w:rsidR="00FE17E1" w:rsidRPr="00FD0425" w:rsidRDefault="00FE17E1" w:rsidP="0073372F">
            <w:pPr>
              <w:pStyle w:val="TAL"/>
              <w:keepNext w:val="0"/>
              <w:keepLines w:val="0"/>
              <w:widowControl w:val="0"/>
              <w:rPr>
                <w:lang w:eastAsia="ja-JP"/>
              </w:rPr>
            </w:pPr>
          </w:p>
        </w:tc>
        <w:tc>
          <w:tcPr>
            <w:tcW w:w="1872" w:type="dxa"/>
          </w:tcPr>
          <w:p w14:paraId="49688039" w14:textId="77777777" w:rsidR="00FE17E1" w:rsidRPr="00FD0425" w:rsidRDefault="00FE17E1" w:rsidP="0073372F">
            <w:pPr>
              <w:pStyle w:val="TAL"/>
              <w:keepNext w:val="0"/>
              <w:keepLines w:val="0"/>
              <w:widowControl w:val="0"/>
              <w:rPr>
                <w:lang w:eastAsia="ja-JP"/>
              </w:rPr>
            </w:pPr>
            <w:r w:rsidRPr="00FD0425">
              <w:rPr>
                <w:lang w:eastAsia="ja-JP"/>
              </w:rPr>
              <w:t>9.2.2.7</w:t>
            </w:r>
          </w:p>
        </w:tc>
        <w:tc>
          <w:tcPr>
            <w:tcW w:w="2880" w:type="dxa"/>
          </w:tcPr>
          <w:p w14:paraId="490BF70E"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73372F">
        <w:trPr>
          <w:jc w:val="center"/>
        </w:trPr>
        <w:tc>
          <w:tcPr>
            <w:tcW w:w="2448" w:type="dxa"/>
          </w:tcPr>
          <w:p w14:paraId="1E4A85CB" w14:textId="77777777" w:rsidR="00FE17E1" w:rsidRPr="00FD0425" w:rsidRDefault="00FE17E1" w:rsidP="0073372F">
            <w:pPr>
              <w:pStyle w:val="TAL"/>
              <w:keepNext w:val="0"/>
              <w:keepLines w:val="0"/>
              <w:widowControl w:val="0"/>
              <w:rPr>
                <w:lang w:eastAsia="ja-JP"/>
              </w:rPr>
            </w:pPr>
            <w:r w:rsidRPr="00FD0425">
              <w:rPr>
                <w:iCs/>
              </w:rPr>
              <w:t>UL Coordination Information</w:t>
            </w:r>
          </w:p>
        </w:tc>
        <w:tc>
          <w:tcPr>
            <w:tcW w:w="1080" w:type="dxa"/>
          </w:tcPr>
          <w:p w14:paraId="2BFB746B" w14:textId="77777777" w:rsidR="00FE17E1" w:rsidRPr="00FD0425" w:rsidRDefault="00FE17E1" w:rsidP="0073372F">
            <w:pPr>
              <w:pStyle w:val="TAL"/>
              <w:keepNext w:val="0"/>
              <w:keepLines w:val="0"/>
              <w:widowControl w:val="0"/>
              <w:rPr>
                <w:bCs/>
                <w:lang w:eastAsia="ja-JP"/>
              </w:rPr>
            </w:pPr>
            <w:r w:rsidRPr="00FD0425">
              <w:rPr>
                <w:bCs/>
                <w:lang w:eastAsia="ja-JP"/>
              </w:rPr>
              <w:t>M</w:t>
            </w:r>
          </w:p>
        </w:tc>
        <w:tc>
          <w:tcPr>
            <w:tcW w:w="1440" w:type="dxa"/>
          </w:tcPr>
          <w:p w14:paraId="68AE0522" w14:textId="77777777" w:rsidR="00FE17E1" w:rsidRPr="00FD0425" w:rsidRDefault="00FE17E1" w:rsidP="0073372F">
            <w:pPr>
              <w:pStyle w:val="TAL"/>
              <w:keepNext w:val="0"/>
              <w:keepLines w:val="0"/>
              <w:widowControl w:val="0"/>
              <w:rPr>
                <w:lang w:eastAsia="ja-JP"/>
              </w:rPr>
            </w:pPr>
          </w:p>
        </w:tc>
        <w:tc>
          <w:tcPr>
            <w:tcW w:w="1872" w:type="dxa"/>
          </w:tcPr>
          <w:p w14:paraId="7707E880"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56F801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73372F">
            <w:pPr>
              <w:pStyle w:val="TAL"/>
              <w:keepNext w:val="0"/>
              <w:keepLines w:val="0"/>
              <w:widowControl w:val="0"/>
            </w:pPr>
          </w:p>
          <w:p w14:paraId="68B65676"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1085" type="#_x0000_t75" style="width:21pt;height:21pt" o:ole="">
                  <v:imagedata r:id="rId132" o:title=""/>
                </v:shape>
                <o:OLEObject Type="Embed" ProgID="Equation.3" ShapeID="_x0000_i1085" DrawAspect="Content" ObjectID="_1786949749" r:id="rId133"/>
              </w:object>
            </w:r>
          </w:p>
          <w:p w14:paraId="361FCCC7" w14:textId="77777777" w:rsidR="00FE17E1" w:rsidRPr="00FD0425" w:rsidRDefault="00FE17E1" w:rsidP="0073372F">
            <w:pPr>
              <w:pStyle w:val="TAL"/>
              <w:keepNext w:val="0"/>
              <w:keepLines w:val="0"/>
              <w:widowControl w:val="0"/>
            </w:pPr>
            <w:r w:rsidRPr="00FD0425">
              <w:t xml:space="preserve">. </w:t>
            </w:r>
            <w:r w:rsidRPr="00FD0425">
              <w:rPr>
                <w:position w:val="-10"/>
                <w:lang w:eastAsia="ja-JP"/>
              </w:rPr>
              <w:object w:dxaOrig="480" w:dyaOrig="360" w14:anchorId="1B4C445C">
                <v:shape id="_x0000_i1086" type="#_x0000_t75" style="width:21pt;height:21pt" o:ole="">
                  <v:imagedata r:id="rId132" o:title=""/>
                </v:shape>
                <o:OLEObject Type="Embed" ProgID="Equation.3" ShapeID="_x0000_i1086" DrawAspect="Content" ObjectID="_1786949750" r:id="rId134"/>
              </w:object>
            </w:r>
            <w:r w:rsidRPr="00FD0425">
              <w:t>is defined in TS 36.211 [26].</w:t>
            </w:r>
          </w:p>
          <w:p w14:paraId="7CFFB4F2"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57251DCD" w14:textId="77777777" w:rsidTr="0073372F">
        <w:trPr>
          <w:jc w:val="center"/>
        </w:trPr>
        <w:tc>
          <w:tcPr>
            <w:tcW w:w="2448" w:type="dxa"/>
          </w:tcPr>
          <w:p w14:paraId="065DE5B7" w14:textId="77777777" w:rsidR="00FE17E1" w:rsidRPr="00FD0425" w:rsidRDefault="00FE17E1" w:rsidP="0073372F">
            <w:pPr>
              <w:pStyle w:val="TAL"/>
              <w:keepNext w:val="0"/>
              <w:keepLines w:val="0"/>
              <w:widowControl w:val="0"/>
              <w:rPr>
                <w:lang w:eastAsia="ja-JP"/>
              </w:rPr>
            </w:pPr>
            <w:r w:rsidRPr="00FD0425">
              <w:rPr>
                <w:iCs/>
              </w:rPr>
              <w:t>DL Coordination Information</w:t>
            </w:r>
          </w:p>
        </w:tc>
        <w:tc>
          <w:tcPr>
            <w:tcW w:w="1080" w:type="dxa"/>
          </w:tcPr>
          <w:p w14:paraId="5B42402C"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17A4B5A6" w14:textId="77777777" w:rsidR="00FE17E1" w:rsidRPr="00FD0425" w:rsidRDefault="00FE17E1" w:rsidP="0073372F">
            <w:pPr>
              <w:pStyle w:val="TAL"/>
              <w:keepNext w:val="0"/>
              <w:keepLines w:val="0"/>
              <w:widowControl w:val="0"/>
              <w:rPr>
                <w:lang w:eastAsia="ja-JP"/>
              </w:rPr>
            </w:pPr>
          </w:p>
        </w:tc>
        <w:tc>
          <w:tcPr>
            <w:tcW w:w="1872" w:type="dxa"/>
          </w:tcPr>
          <w:p w14:paraId="24D956BB"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40E10AF7" w14:textId="77777777" w:rsidR="00FE17E1" w:rsidRPr="00FD0425" w:rsidRDefault="00FE17E1" w:rsidP="0073372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38E49C4A"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57E74D38" wp14:editId="2E16B9DA">
                  <wp:extent cx="287020" cy="1701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5F8A4857" wp14:editId="099F101A">
                  <wp:extent cx="287020" cy="17018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[26].</w:t>
            </w:r>
          </w:p>
          <w:p w14:paraId="1034DD94"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5F7445A9" w14:textId="77777777" w:rsidTr="0073372F">
        <w:trPr>
          <w:jc w:val="center"/>
        </w:trPr>
        <w:tc>
          <w:tcPr>
            <w:tcW w:w="2448" w:type="dxa"/>
          </w:tcPr>
          <w:p w14:paraId="45F533AA" w14:textId="77777777" w:rsidR="00FE17E1" w:rsidRPr="00FD0425" w:rsidRDefault="00FE17E1" w:rsidP="0073372F">
            <w:pPr>
              <w:pStyle w:val="TAL"/>
              <w:keepNext w:val="0"/>
              <w:keepLines w:val="0"/>
              <w:widowControl w:val="0"/>
              <w:rPr>
                <w:iCs/>
              </w:rPr>
            </w:pPr>
            <w:r w:rsidRPr="00FD0425">
              <w:rPr>
                <w:lang w:eastAsia="ja-JP"/>
              </w:rPr>
              <w:t>EUTRA Cell ID</w:t>
            </w:r>
          </w:p>
        </w:tc>
        <w:tc>
          <w:tcPr>
            <w:tcW w:w="1080" w:type="dxa"/>
          </w:tcPr>
          <w:p w14:paraId="6ACBD3B3" w14:textId="77777777" w:rsidR="00FE17E1" w:rsidRPr="00FD0425" w:rsidRDefault="00FE17E1" w:rsidP="0073372F">
            <w:pPr>
              <w:pStyle w:val="TAL"/>
              <w:keepNext w:val="0"/>
              <w:keepLines w:val="0"/>
              <w:widowControl w:val="0"/>
            </w:pPr>
            <w:r w:rsidRPr="00FD0425">
              <w:t>O</w:t>
            </w:r>
          </w:p>
        </w:tc>
        <w:tc>
          <w:tcPr>
            <w:tcW w:w="1440" w:type="dxa"/>
          </w:tcPr>
          <w:p w14:paraId="28857D27" w14:textId="77777777" w:rsidR="00FE17E1" w:rsidRPr="00FD0425" w:rsidRDefault="00FE17E1" w:rsidP="0073372F">
            <w:pPr>
              <w:pStyle w:val="TAL"/>
              <w:keepNext w:val="0"/>
              <w:keepLines w:val="0"/>
              <w:widowControl w:val="0"/>
              <w:rPr>
                <w:lang w:eastAsia="ja-JP"/>
              </w:rPr>
            </w:pPr>
          </w:p>
        </w:tc>
        <w:tc>
          <w:tcPr>
            <w:tcW w:w="1872" w:type="dxa"/>
          </w:tcPr>
          <w:p w14:paraId="241F1637" w14:textId="77777777" w:rsidR="00FE17E1" w:rsidRPr="00FD0425" w:rsidRDefault="00FE17E1" w:rsidP="0073372F">
            <w:pPr>
              <w:pStyle w:val="TAL"/>
              <w:keepNext w:val="0"/>
              <w:keepLines w:val="0"/>
              <w:widowControl w:val="0"/>
              <w:rPr>
                <w:lang w:eastAsia="ja-JP"/>
              </w:rPr>
            </w:pPr>
            <w:r w:rsidRPr="00FD0425">
              <w:rPr>
                <w:lang w:eastAsia="ja-JP"/>
              </w:rPr>
              <w:t>ECGI</w:t>
            </w:r>
          </w:p>
          <w:p w14:paraId="57A3F5AD" w14:textId="77777777" w:rsidR="00FE17E1" w:rsidRPr="00FD0425" w:rsidRDefault="00FE17E1" w:rsidP="0073372F">
            <w:pPr>
              <w:pStyle w:val="TAL"/>
              <w:keepNext w:val="0"/>
              <w:keepLines w:val="0"/>
              <w:widowControl w:val="0"/>
            </w:pPr>
            <w:r w:rsidRPr="00FD0425">
              <w:rPr>
                <w:lang w:eastAsia="ja-JP"/>
              </w:rPr>
              <w:t>9.2.2.8</w:t>
            </w:r>
          </w:p>
        </w:tc>
        <w:tc>
          <w:tcPr>
            <w:tcW w:w="2880" w:type="dxa"/>
          </w:tcPr>
          <w:p w14:paraId="4814C271" w14:textId="77777777" w:rsidR="00FE17E1" w:rsidRPr="00FD0425" w:rsidRDefault="00FE17E1" w:rsidP="0073372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73372F">
        <w:trPr>
          <w:jc w:val="center"/>
        </w:trPr>
        <w:tc>
          <w:tcPr>
            <w:tcW w:w="2448" w:type="dxa"/>
          </w:tcPr>
          <w:p w14:paraId="0AA151B8" w14:textId="77777777" w:rsidR="00FE17E1" w:rsidRPr="00FD0425" w:rsidRDefault="00FE17E1" w:rsidP="0073372F">
            <w:pPr>
              <w:pStyle w:val="TAL"/>
              <w:keepNext w:val="0"/>
              <w:keepLines w:val="0"/>
              <w:widowControl w:val="0"/>
              <w:rPr>
                <w:lang w:eastAsia="ja-JP"/>
              </w:rPr>
            </w:pPr>
            <w:r w:rsidRPr="00FD0425">
              <w:rPr>
                <w:lang w:eastAsia="ja-JP"/>
              </w:rPr>
              <w:t>NR Coordination Assistance Information</w:t>
            </w:r>
          </w:p>
        </w:tc>
        <w:tc>
          <w:tcPr>
            <w:tcW w:w="1080" w:type="dxa"/>
          </w:tcPr>
          <w:p w14:paraId="69C8B3D7"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53A8418E" w14:textId="77777777" w:rsidR="00FE17E1" w:rsidRPr="00FD0425" w:rsidRDefault="00FE17E1" w:rsidP="0073372F">
            <w:pPr>
              <w:pStyle w:val="TAL"/>
              <w:keepNext w:val="0"/>
              <w:keepLines w:val="0"/>
              <w:widowControl w:val="0"/>
              <w:rPr>
                <w:lang w:eastAsia="ja-JP"/>
              </w:rPr>
            </w:pPr>
          </w:p>
        </w:tc>
        <w:tc>
          <w:tcPr>
            <w:tcW w:w="1872" w:type="dxa"/>
          </w:tcPr>
          <w:p w14:paraId="78E7C77D" w14:textId="77777777" w:rsidR="00FE17E1" w:rsidRPr="00FD0425" w:rsidRDefault="00FE17E1" w:rsidP="0073372F">
            <w:pPr>
              <w:pStyle w:val="TAL"/>
              <w:keepNext w:val="0"/>
              <w:keepLines w:val="0"/>
              <w:widowControl w:val="0"/>
              <w:rPr>
                <w:lang w:eastAsia="ja-JP"/>
              </w:rPr>
            </w:pPr>
            <w:r w:rsidRPr="00FD0425">
              <w:rPr>
                <w:rFonts w:cs="Arial"/>
                <w:lang w:eastAsia="ja-JP"/>
              </w:rPr>
              <w:t>9.2.2.37</w:t>
            </w:r>
          </w:p>
        </w:tc>
        <w:tc>
          <w:tcPr>
            <w:tcW w:w="2880" w:type="dxa"/>
          </w:tcPr>
          <w:p w14:paraId="6EDCFD9E" w14:textId="77777777" w:rsidR="00FE17E1" w:rsidRPr="00FD0425" w:rsidRDefault="00FE17E1" w:rsidP="0073372F">
            <w:pPr>
              <w:pStyle w:val="TAL"/>
              <w:keepNext w:val="0"/>
              <w:keepLines w:val="0"/>
              <w:widowControl w:val="0"/>
              <w:rPr>
                <w:lang w:eastAsia="ja-JP"/>
              </w:rPr>
            </w:pPr>
          </w:p>
        </w:tc>
      </w:tr>
    </w:tbl>
    <w:p w14:paraId="5E64E435" w14:textId="77777777" w:rsidR="00FE17E1" w:rsidRPr="00FD0425" w:rsidRDefault="00FE17E1" w:rsidP="0073372F">
      <w:pPr>
        <w:widowControl w:val="0"/>
      </w:pPr>
    </w:p>
    <w:p w14:paraId="5F93B618" w14:textId="77777777" w:rsidR="00FE17E1" w:rsidRPr="00FD0425" w:rsidRDefault="00FE17E1" w:rsidP="0073372F">
      <w:pPr>
        <w:pStyle w:val="Heading4"/>
        <w:keepNext w:val="0"/>
        <w:keepLines w:val="0"/>
        <w:widowControl w:val="0"/>
      </w:pPr>
      <w:bookmarkStart w:id="5907" w:name="_CR9_2_2_36"/>
      <w:bookmarkStart w:id="5908" w:name="_Toc20955305"/>
      <w:bookmarkStart w:id="5909" w:name="_Toc29991502"/>
      <w:bookmarkStart w:id="5910" w:name="_Toc36555902"/>
      <w:bookmarkStart w:id="5911" w:name="_Toc44497624"/>
      <w:bookmarkStart w:id="5912" w:name="_Toc45108012"/>
      <w:bookmarkStart w:id="5913" w:name="_Toc45901632"/>
      <w:bookmarkStart w:id="5914" w:name="_Toc51850711"/>
      <w:bookmarkStart w:id="5915" w:name="_Toc56693714"/>
      <w:bookmarkStart w:id="5916" w:name="_Toc64447257"/>
      <w:bookmarkStart w:id="5917" w:name="_Toc66286751"/>
      <w:bookmarkStart w:id="5918" w:name="_Toc74151446"/>
      <w:bookmarkStart w:id="5919" w:name="_Toc88653919"/>
      <w:bookmarkStart w:id="5920" w:name="_Toc97904275"/>
      <w:bookmarkStart w:id="5921" w:name="_Toc105175316"/>
      <w:bookmarkStart w:id="5922" w:name="_Toc113826346"/>
      <w:bookmarkStart w:id="5923" w:name="_Toc175586928"/>
      <w:bookmarkEnd w:id="5907"/>
      <w:r w:rsidRPr="00FD0425">
        <w:t>9.2.2.36</w:t>
      </w:r>
      <w:r w:rsidRPr="00FD0425">
        <w:tab/>
        <w:t>E-UTRA Coordination Assistance Information</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40BDA5B0" w14:textId="77777777" w:rsidR="00FE17E1" w:rsidRPr="00FD0425" w:rsidRDefault="00FE17E1" w:rsidP="0073372F">
      <w:pPr>
        <w:widowControl w:val="0"/>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26F101C5" w14:textId="77777777" w:rsidTr="005926E2">
        <w:trPr>
          <w:jc w:val="center"/>
        </w:trPr>
        <w:tc>
          <w:tcPr>
            <w:tcW w:w="2448" w:type="dxa"/>
          </w:tcPr>
          <w:p w14:paraId="468A2B2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3DA6455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2EBE1F93"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4ECE1A80"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3DB8102"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5926E2">
        <w:trPr>
          <w:jc w:val="center"/>
        </w:trPr>
        <w:tc>
          <w:tcPr>
            <w:tcW w:w="2448" w:type="dxa"/>
          </w:tcPr>
          <w:p w14:paraId="06DDA675" w14:textId="77777777" w:rsidR="00FE17E1" w:rsidRPr="00FD0425" w:rsidRDefault="00FE17E1" w:rsidP="0073372F">
            <w:pPr>
              <w:pStyle w:val="TAL"/>
              <w:keepNext w:val="0"/>
              <w:keepLines w:val="0"/>
              <w:widowControl w:val="0"/>
              <w:rPr>
                <w:bCs/>
                <w:lang w:eastAsia="zh-CN"/>
              </w:rPr>
            </w:pPr>
            <w:r w:rsidRPr="00FD0425">
              <w:rPr>
                <w:lang w:eastAsia="zh-CN"/>
              </w:rPr>
              <w:t>E-UTRA Coordination Assistance Information</w:t>
            </w:r>
          </w:p>
        </w:tc>
        <w:tc>
          <w:tcPr>
            <w:tcW w:w="1080" w:type="dxa"/>
          </w:tcPr>
          <w:p w14:paraId="004779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1071091" w14:textId="77777777" w:rsidR="00FE17E1" w:rsidRPr="00FD0425" w:rsidRDefault="00FE17E1" w:rsidP="0073372F">
            <w:pPr>
              <w:pStyle w:val="TAL"/>
              <w:keepNext w:val="0"/>
              <w:keepLines w:val="0"/>
              <w:widowControl w:val="0"/>
              <w:rPr>
                <w:b/>
                <w:bCs/>
                <w:i/>
                <w:lang w:eastAsia="ja-JP"/>
              </w:rPr>
            </w:pPr>
          </w:p>
        </w:tc>
        <w:tc>
          <w:tcPr>
            <w:tcW w:w="1872" w:type="dxa"/>
          </w:tcPr>
          <w:p w14:paraId="17135E3A"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5D1286E0" w14:textId="77777777" w:rsidR="00FE17E1" w:rsidRPr="00FD0425" w:rsidRDefault="00FE17E1" w:rsidP="0073372F">
            <w:pPr>
              <w:pStyle w:val="TAL"/>
              <w:keepNext w:val="0"/>
              <w:keepLines w:val="0"/>
              <w:widowControl w:val="0"/>
              <w:rPr>
                <w:lang w:eastAsia="ja-JP"/>
              </w:rPr>
            </w:pPr>
          </w:p>
        </w:tc>
      </w:tr>
    </w:tbl>
    <w:p w14:paraId="18A66C28" w14:textId="77777777" w:rsidR="00FE17E1" w:rsidRPr="00FD0425" w:rsidRDefault="00FE17E1" w:rsidP="0073372F">
      <w:pPr>
        <w:widowControl w:val="0"/>
      </w:pPr>
    </w:p>
    <w:p w14:paraId="438FF666" w14:textId="77777777" w:rsidR="00FE17E1" w:rsidRPr="00FD0425" w:rsidRDefault="00FE17E1" w:rsidP="0073372F">
      <w:pPr>
        <w:pStyle w:val="Heading4"/>
        <w:keepNext w:val="0"/>
        <w:keepLines w:val="0"/>
        <w:widowControl w:val="0"/>
      </w:pPr>
      <w:bookmarkStart w:id="5924" w:name="_CR9_2_2_37"/>
      <w:bookmarkStart w:id="5925" w:name="_Toc20955306"/>
      <w:bookmarkStart w:id="5926" w:name="_Toc29991503"/>
      <w:bookmarkStart w:id="5927" w:name="_Toc36555903"/>
      <w:bookmarkStart w:id="5928" w:name="_Toc44497625"/>
      <w:bookmarkStart w:id="5929" w:name="_Toc45108013"/>
      <w:bookmarkStart w:id="5930" w:name="_Toc45901633"/>
      <w:bookmarkStart w:id="5931" w:name="_Toc51850712"/>
      <w:bookmarkStart w:id="5932" w:name="_Toc56693715"/>
      <w:bookmarkStart w:id="5933" w:name="_Toc64447258"/>
      <w:bookmarkStart w:id="5934" w:name="_Toc66286752"/>
      <w:bookmarkStart w:id="5935" w:name="_Toc74151447"/>
      <w:bookmarkStart w:id="5936" w:name="_Toc88653920"/>
      <w:bookmarkStart w:id="5937" w:name="_Toc97904276"/>
      <w:bookmarkStart w:id="5938" w:name="_Toc105175317"/>
      <w:bookmarkStart w:id="5939" w:name="_Toc113826347"/>
      <w:bookmarkStart w:id="5940" w:name="_Toc175586929"/>
      <w:bookmarkEnd w:id="5924"/>
      <w:r w:rsidRPr="00FD0425">
        <w:t>9.2.2.37</w:t>
      </w:r>
      <w:r w:rsidRPr="00FD0425">
        <w:tab/>
        <w:t>NR Coordination Assistance Information</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04EC85EB" w14:textId="77777777" w:rsidR="00FE17E1" w:rsidRPr="00FD0425" w:rsidRDefault="00FE17E1" w:rsidP="0073372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6122423A" w14:textId="77777777" w:rsidTr="005926E2">
        <w:trPr>
          <w:jc w:val="center"/>
        </w:trPr>
        <w:tc>
          <w:tcPr>
            <w:tcW w:w="2448" w:type="dxa"/>
          </w:tcPr>
          <w:p w14:paraId="00DA3A34"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4EF78859"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0936A5AA"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107E15D8"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018C3F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5926E2">
        <w:trPr>
          <w:jc w:val="center"/>
        </w:trPr>
        <w:tc>
          <w:tcPr>
            <w:tcW w:w="2448" w:type="dxa"/>
          </w:tcPr>
          <w:p w14:paraId="7A539C0F" w14:textId="77777777" w:rsidR="00FE17E1" w:rsidRPr="00FD0425" w:rsidRDefault="00FE17E1" w:rsidP="0073372F">
            <w:pPr>
              <w:pStyle w:val="TAL"/>
              <w:keepNext w:val="0"/>
              <w:keepLines w:val="0"/>
              <w:widowControl w:val="0"/>
              <w:rPr>
                <w:bCs/>
                <w:lang w:eastAsia="zh-CN"/>
              </w:rPr>
            </w:pPr>
            <w:r w:rsidRPr="00FD0425">
              <w:rPr>
                <w:lang w:eastAsia="zh-CN"/>
              </w:rPr>
              <w:t>NR Coordination Assistance Information</w:t>
            </w:r>
          </w:p>
        </w:tc>
        <w:tc>
          <w:tcPr>
            <w:tcW w:w="1080" w:type="dxa"/>
          </w:tcPr>
          <w:p w14:paraId="7496E8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C5CBD1B" w14:textId="77777777" w:rsidR="00FE17E1" w:rsidRPr="00FD0425" w:rsidRDefault="00FE17E1" w:rsidP="0073372F">
            <w:pPr>
              <w:pStyle w:val="TAL"/>
              <w:keepNext w:val="0"/>
              <w:keepLines w:val="0"/>
              <w:widowControl w:val="0"/>
              <w:rPr>
                <w:b/>
                <w:bCs/>
                <w:i/>
                <w:lang w:eastAsia="ja-JP"/>
              </w:rPr>
            </w:pPr>
          </w:p>
        </w:tc>
        <w:tc>
          <w:tcPr>
            <w:tcW w:w="1872" w:type="dxa"/>
          </w:tcPr>
          <w:p w14:paraId="6CCF8AC0"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710ACEB3" w14:textId="77777777" w:rsidR="00FE17E1" w:rsidRPr="00FD0425" w:rsidRDefault="00FE17E1" w:rsidP="0073372F">
            <w:pPr>
              <w:pStyle w:val="TAL"/>
              <w:keepNext w:val="0"/>
              <w:keepLines w:val="0"/>
              <w:widowControl w:val="0"/>
              <w:rPr>
                <w:lang w:eastAsia="ja-JP"/>
              </w:rPr>
            </w:pPr>
          </w:p>
        </w:tc>
      </w:tr>
    </w:tbl>
    <w:p w14:paraId="4D042A1D" w14:textId="77777777" w:rsidR="00FE17E1" w:rsidRPr="00FD0425" w:rsidRDefault="00FE17E1" w:rsidP="0073372F">
      <w:pPr>
        <w:widowControl w:val="0"/>
        <w:rPr>
          <w:lang w:val="en-US"/>
        </w:rPr>
      </w:pPr>
    </w:p>
    <w:p w14:paraId="33D082B0" w14:textId="77777777" w:rsidR="003D743A" w:rsidRPr="00FD0425" w:rsidRDefault="003D743A" w:rsidP="0073372F">
      <w:pPr>
        <w:pStyle w:val="Heading4"/>
        <w:keepNext w:val="0"/>
        <w:keepLines w:val="0"/>
        <w:widowControl w:val="0"/>
        <w:rPr>
          <w:rFonts w:eastAsia="SimSun"/>
        </w:rPr>
      </w:pPr>
      <w:bookmarkStart w:id="5941" w:name="_CR9_2_2_38"/>
      <w:bookmarkStart w:id="5942" w:name="_Toc20955307"/>
      <w:bookmarkStart w:id="5943" w:name="_Toc29991504"/>
      <w:bookmarkStart w:id="5944" w:name="_Toc36555904"/>
      <w:bookmarkStart w:id="5945" w:name="_Toc44497626"/>
      <w:bookmarkStart w:id="5946" w:name="_Toc45108014"/>
      <w:bookmarkStart w:id="5947" w:name="_Toc45901634"/>
      <w:bookmarkStart w:id="5948" w:name="_Toc51850713"/>
      <w:bookmarkStart w:id="5949" w:name="_Toc56693716"/>
      <w:bookmarkStart w:id="5950" w:name="_Toc64447259"/>
      <w:bookmarkStart w:id="5951" w:name="_Toc66286753"/>
      <w:bookmarkStart w:id="5952" w:name="_Toc74151448"/>
      <w:bookmarkStart w:id="5953" w:name="_Toc88653921"/>
      <w:bookmarkStart w:id="5954" w:name="_Toc97904277"/>
      <w:bookmarkStart w:id="5955" w:name="_Toc105175318"/>
      <w:bookmarkStart w:id="5956" w:name="_Toc113826348"/>
      <w:bookmarkStart w:id="5957" w:name="_Toc175586930"/>
      <w:bookmarkEnd w:id="5941"/>
      <w:r w:rsidRPr="00FD0425">
        <w:rPr>
          <w:rFonts w:eastAsia="SimSun"/>
        </w:rPr>
        <w:t>9.2.2.38</w:t>
      </w:r>
      <w:r w:rsidRPr="00FD0425">
        <w:rPr>
          <w:rFonts w:eastAsia="SimSun"/>
        </w:rPr>
        <w:tab/>
        <w:t>NE-DC TDM Pattern</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r w:rsidRPr="00FD0425">
        <w:rPr>
          <w:rFonts w:eastAsia="SimSun"/>
        </w:rPr>
        <w:t xml:space="preserve"> </w:t>
      </w:r>
    </w:p>
    <w:p w14:paraId="61325FD8" w14:textId="77777777" w:rsidR="003D743A" w:rsidRPr="00FD0425" w:rsidRDefault="003D743A" w:rsidP="0073372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FD0425" w14:paraId="7EA83D76" w14:textId="77777777" w:rsidTr="005926E2">
        <w:trPr>
          <w:jc w:val="center"/>
        </w:trPr>
        <w:tc>
          <w:tcPr>
            <w:tcW w:w="2448" w:type="dxa"/>
          </w:tcPr>
          <w:p w14:paraId="6493CD5D"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153A5835"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7A56A08C"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85A1D0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6417C33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5926E2">
        <w:trPr>
          <w:jc w:val="center"/>
        </w:trPr>
        <w:tc>
          <w:tcPr>
            <w:tcW w:w="2448" w:type="dxa"/>
          </w:tcPr>
          <w:p w14:paraId="174AD214" w14:textId="77777777" w:rsidR="003D743A" w:rsidRPr="00FD0425" w:rsidRDefault="003D743A" w:rsidP="0073372F">
            <w:pPr>
              <w:pStyle w:val="TAL"/>
              <w:keepNext w:val="0"/>
              <w:keepLines w:val="0"/>
              <w:widowControl w:val="0"/>
              <w:rPr>
                <w:rFonts w:eastAsia="SimSun"/>
                <w:bCs/>
                <w:lang w:eastAsia="zh-CN"/>
              </w:rPr>
            </w:pPr>
            <w:r w:rsidRPr="00FD0425">
              <w:rPr>
                <w:rFonts w:eastAsia="SimSun"/>
                <w:lang w:eastAsia="zh-CN"/>
              </w:rPr>
              <w:t>Subframe Assignment</w:t>
            </w:r>
          </w:p>
        </w:tc>
        <w:tc>
          <w:tcPr>
            <w:tcW w:w="1080" w:type="dxa"/>
          </w:tcPr>
          <w:p w14:paraId="2C6A06A2" w14:textId="77777777" w:rsidR="003D743A" w:rsidRPr="00FD0425" w:rsidRDefault="003D743A" w:rsidP="0073372F">
            <w:pPr>
              <w:pStyle w:val="TAL"/>
              <w:keepNext w:val="0"/>
              <w:keepLines w:val="0"/>
              <w:widowControl w:val="0"/>
              <w:rPr>
                <w:rFonts w:eastAsia="SimSun"/>
                <w:lang w:eastAsia="ja-JP"/>
              </w:rPr>
            </w:pPr>
            <w:r w:rsidRPr="00FD0425">
              <w:rPr>
                <w:rFonts w:eastAsia="SimSun"/>
                <w:bCs/>
                <w:lang w:eastAsia="ja-JP"/>
              </w:rPr>
              <w:t>M</w:t>
            </w:r>
          </w:p>
        </w:tc>
        <w:tc>
          <w:tcPr>
            <w:tcW w:w="1440" w:type="dxa"/>
          </w:tcPr>
          <w:p w14:paraId="7A8D459F" w14:textId="77777777" w:rsidR="003D743A" w:rsidRPr="00FD0425" w:rsidRDefault="003D743A" w:rsidP="0073372F">
            <w:pPr>
              <w:pStyle w:val="TAL"/>
              <w:keepNext w:val="0"/>
              <w:keepLines w:val="0"/>
              <w:widowControl w:val="0"/>
              <w:rPr>
                <w:rFonts w:eastAsia="SimSun"/>
                <w:b/>
                <w:bCs/>
                <w:i/>
                <w:lang w:eastAsia="ja-JP"/>
              </w:rPr>
            </w:pPr>
          </w:p>
        </w:tc>
        <w:tc>
          <w:tcPr>
            <w:tcW w:w="1872" w:type="dxa"/>
          </w:tcPr>
          <w:p w14:paraId="18B4DDA0" w14:textId="77777777" w:rsidR="003D743A" w:rsidRPr="00DE149B" w:rsidRDefault="003D743A" w:rsidP="0073372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880" w:type="dxa"/>
          </w:tcPr>
          <w:p w14:paraId="6DA6F626"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5926E2">
        <w:trPr>
          <w:jc w:val="center"/>
        </w:trPr>
        <w:tc>
          <w:tcPr>
            <w:tcW w:w="2448" w:type="dxa"/>
          </w:tcPr>
          <w:p w14:paraId="1B3B6272" w14:textId="77777777" w:rsidR="003D743A" w:rsidRPr="00FD0425" w:rsidRDefault="003D743A" w:rsidP="0073372F">
            <w:pPr>
              <w:pStyle w:val="TAL"/>
              <w:keepNext w:val="0"/>
              <w:keepLines w:val="0"/>
              <w:widowControl w:val="0"/>
              <w:rPr>
                <w:rFonts w:eastAsia="SimSun"/>
                <w:lang w:eastAsia="zh-CN"/>
              </w:rPr>
            </w:pPr>
            <w:r w:rsidRPr="00FD0425">
              <w:rPr>
                <w:rFonts w:eastAsia="SimSun" w:hint="eastAsia"/>
                <w:lang w:eastAsia="zh-CN"/>
              </w:rPr>
              <w:t>Harq Offset</w:t>
            </w:r>
          </w:p>
        </w:tc>
        <w:tc>
          <w:tcPr>
            <w:tcW w:w="1080" w:type="dxa"/>
          </w:tcPr>
          <w:p w14:paraId="503C7B64" w14:textId="77777777" w:rsidR="003D743A" w:rsidRPr="00FD0425" w:rsidRDefault="003D743A" w:rsidP="0073372F">
            <w:pPr>
              <w:pStyle w:val="TAL"/>
              <w:keepNext w:val="0"/>
              <w:keepLines w:val="0"/>
              <w:widowControl w:val="0"/>
              <w:rPr>
                <w:rFonts w:eastAsia="SimSun"/>
                <w:bCs/>
                <w:lang w:eastAsia="zh-CN"/>
              </w:rPr>
            </w:pPr>
            <w:r w:rsidRPr="00FD0425">
              <w:rPr>
                <w:rFonts w:eastAsia="SimSun" w:hint="eastAsia"/>
                <w:bCs/>
                <w:lang w:eastAsia="zh-CN"/>
              </w:rPr>
              <w:t>M</w:t>
            </w:r>
          </w:p>
        </w:tc>
        <w:tc>
          <w:tcPr>
            <w:tcW w:w="1440" w:type="dxa"/>
          </w:tcPr>
          <w:p w14:paraId="3B568C36" w14:textId="77777777" w:rsidR="003D743A" w:rsidRPr="00FD0425" w:rsidRDefault="003D743A" w:rsidP="0073372F">
            <w:pPr>
              <w:pStyle w:val="TAL"/>
              <w:keepNext w:val="0"/>
              <w:keepLines w:val="0"/>
              <w:widowControl w:val="0"/>
              <w:rPr>
                <w:rFonts w:eastAsia="SimSun"/>
                <w:lang w:eastAsia="ja-JP"/>
              </w:rPr>
            </w:pPr>
          </w:p>
        </w:tc>
        <w:tc>
          <w:tcPr>
            <w:tcW w:w="1872" w:type="dxa"/>
          </w:tcPr>
          <w:p w14:paraId="024DC824"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INTEGER (0..9)</w:t>
            </w:r>
          </w:p>
        </w:tc>
        <w:tc>
          <w:tcPr>
            <w:tcW w:w="2880" w:type="dxa"/>
          </w:tcPr>
          <w:p w14:paraId="7D03BC5B"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73372F">
      <w:pPr>
        <w:widowControl w:val="0"/>
        <w:rPr>
          <w:lang w:val="en-US"/>
        </w:rPr>
      </w:pPr>
    </w:p>
    <w:p w14:paraId="5D7CBB2F" w14:textId="77777777" w:rsidR="002C6443" w:rsidRPr="00FD0425" w:rsidRDefault="002C6443" w:rsidP="0073372F">
      <w:pPr>
        <w:pStyle w:val="Heading4"/>
        <w:keepNext w:val="0"/>
        <w:keepLines w:val="0"/>
        <w:widowControl w:val="0"/>
      </w:pPr>
      <w:bookmarkStart w:id="5958" w:name="_CR9_2_2_39"/>
      <w:bookmarkStart w:id="5959" w:name="_Toc20955308"/>
      <w:bookmarkStart w:id="5960" w:name="_Toc29991505"/>
      <w:bookmarkStart w:id="5961" w:name="_Toc36555905"/>
      <w:bookmarkStart w:id="5962" w:name="_Toc44497627"/>
      <w:bookmarkStart w:id="5963" w:name="_Toc45108015"/>
      <w:bookmarkStart w:id="5964" w:name="_Toc45901635"/>
      <w:bookmarkStart w:id="5965" w:name="_Toc51850714"/>
      <w:bookmarkStart w:id="5966" w:name="_Toc56693717"/>
      <w:bookmarkStart w:id="5967" w:name="_Toc64447260"/>
      <w:bookmarkStart w:id="5968" w:name="_Toc66286754"/>
      <w:bookmarkStart w:id="5969" w:name="_Toc74151449"/>
      <w:bookmarkStart w:id="5970" w:name="_Toc88653922"/>
      <w:bookmarkStart w:id="5971" w:name="_Toc97904278"/>
      <w:bookmarkStart w:id="5972" w:name="_Toc105175319"/>
      <w:bookmarkStart w:id="5973" w:name="_Toc113826349"/>
      <w:bookmarkStart w:id="5974" w:name="_Toc175586931"/>
      <w:bookmarkEnd w:id="5958"/>
      <w:r w:rsidRPr="00FD0425">
        <w:t>9.2.2.39</w:t>
      </w:r>
      <w:r w:rsidRPr="00FD0425">
        <w:tab/>
        <w:t>Interface Instance Indication</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1525EE4A" w14:textId="7D673E83" w:rsidR="002C6443" w:rsidRPr="00FD0425" w:rsidRDefault="002C6443" w:rsidP="0073372F">
      <w:pPr>
        <w:widowControl w:val="0"/>
      </w:pPr>
      <w:r w:rsidRPr="00FD0425">
        <w:t>The Interface Instance Indication identifies the interface instance the XnAP message is destined for.</w:t>
      </w:r>
    </w:p>
    <w:p w14:paraId="6B335C28" w14:textId="77777777" w:rsidR="002C6443" w:rsidRPr="00FD0425" w:rsidRDefault="002C6443" w:rsidP="0073372F">
      <w:pPr>
        <w:pStyle w:val="NO"/>
        <w:keepLines w:val="0"/>
        <w:widowControl w:val="0"/>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2C6443" w:rsidRPr="00FD0425" w14:paraId="6D9E61E6" w14:textId="77777777" w:rsidTr="00807553">
        <w:trPr>
          <w:tblHeader/>
        </w:trPr>
        <w:tc>
          <w:tcPr>
            <w:tcW w:w="125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73372F">
            <w:pPr>
              <w:pStyle w:val="TAH"/>
              <w:keepNext w:val="0"/>
              <w:keepLines w:val="0"/>
              <w:widowControl w:val="0"/>
            </w:pPr>
            <w:r w:rsidRPr="00FD0425">
              <w:t>Semantics Description</w:t>
            </w:r>
          </w:p>
        </w:tc>
      </w:tr>
      <w:tr w:rsidR="002C6443" w:rsidRPr="00FD0425" w14:paraId="481391D8" w14:textId="77777777" w:rsidTr="00140708">
        <w:tc>
          <w:tcPr>
            <w:tcW w:w="125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73372F">
            <w:pPr>
              <w:pStyle w:val="TAL"/>
              <w:keepNext w:val="0"/>
              <w:keepLines w:val="0"/>
              <w:widowControl w:val="0"/>
              <w:rPr>
                <w:bCs/>
              </w:rPr>
            </w:pPr>
            <w:r w:rsidRPr="00FD0425">
              <w:rPr>
                <w:lang w:eastAsia="zh-CN"/>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73372F">
            <w:pPr>
              <w:pStyle w:val="TAL"/>
              <w:keepNext w:val="0"/>
              <w:keepLines w:val="0"/>
              <w:widowControl w:val="0"/>
            </w:pPr>
            <w:r w:rsidRPr="00FD0425">
              <w:t>INTEGER (0..255, ...)</w:t>
            </w:r>
          </w:p>
        </w:tc>
        <w:tc>
          <w:tcPr>
            <w:tcW w:w="1481"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73372F">
            <w:pPr>
              <w:pStyle w:val="TAL"/>
              <w:keepNext w:val="0"/>
              <w:keepLines w:val="0"/>
              <w:widowControl w:val="0"/>
              <w:rPr>
                <w:rFonts w:cs="Arial"/>
                <w:lang w:eastAsia="zh-CN"/>
              </w:rPr>
            </w:pPr>
          </w:p>
        </w:tc>
      </w:tr>
    </w:tbl>
    <w:p w14:paraId="31CEE9CE" w14:textId="77777777" w:rsidR="002C6443" w:rsidRPr="00FD0425" w:rsidRDefault="002C6443" w:rsidP="0073372F">
      <w:pPr>
        <w:widowControl w:val="0"/>
        <w:rPr>
          <w:lang w:val="en-US"/>
        </w:rPr>
      </w:pPr>
    </w:p>
    <w:p w14:paraId="69EC519C" w14:textId="77777777" w:rsidR="00A24C82" w:rsidRDefault="00A24C82" w:rsidP="0073372F">
      <w:pPr>
        <w:pStyle w:val="Heading4"/>
        <w:keepNext w:val="0"/>
        <w:keepLines w:val="0"/>
        <w:widowControl w:val="0"/>
        <w:rPr>
          <w:rFonts w:eastAsia="Batang"/>
          <w:lang w:eastAsia="en-US"/>
        </w:rPr>
      </w:pPr>
      <w:bookmarkStart w:id="5975" w:name="_CR9_2_2_39a"/>
      <w:bookmarkStart w:id="5976" w:name="_Toc36554510"/>
      <w:bookmarkStart w:id="5977" w:name="_Toc36553942"/>
      <w:bookmarkStart w:id="5978" w:name="_Toc36552783"/>
      <w:bookmarkStart w:id="5979" w:name="_Toc29503571"/>
      <w:bookmarkStart w:id="5980" w:name="_Toc51850715"/>
      <w:bookmarkStart w:id="5981" w:name="_Toc56693718"/>
      <w:bookmarkStart w:id="5982" w:name="_Toc64447261"/>
      <w:bookmarkStart w:id="5983" w:name="_Toc66286755"/>
      <w:bookmarkStart w:id="5984" w:name="_Toc74151450"/>
      <w:bookmarkStart w:id="5985" w:name="_Toc88653923"/>
      <w:bookmarkStart w:id="5986" w:name="_Toc97904279"/>
      <w:bookmarkStart w:id="5987" w:name="_Toc105175320"/>
      <w:bookmarkStart w:id="5988" w:name="_Toc113826350"/>
      <w:bookmarkStart w:id="5989" w:name="_Toc175586932"/>
      <w:bookmarkStart w:id="5990" w:name="_Toc534900862"/>
      <w:bookmarkStart w:id="5991" w:name="_Toc29991506"/>
      <w:bookmarkStart w:id="5992" w:name="_Toc36555906"/>
      <w:bookmarkStart w:id="5993" w:name="_Toc44497628"/>
      <w:bookmarkStart w:id="5994" w:name="_Toc45108016"/>
      <w:bookmarkStart w:id="5995" w:name="_Toc45901636"/>
      <w:bookmarkEnd w:id="5975"/>
      <w:r>
        <w:rPr>
          <w:rFonts w:eastAsia="Batang"/>
        </w:rPr>
        <w:t>9.2.2.39a</w:t>
      </w:r>
      <w:r>
        <w:rPr>
          <w:rFonts w:eastAsia="Batang"/>
        </w:rPr>
        <w:tab/>
        <w:t>Configured TAC Indication</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2A03BC58" w14:textId="77777777" w:rsidR="00A24C82" w:rsidRDefault="00A24C82" w:rsidP="0073372F">
      <w:pPr>
        <w:widowControl w:val="0"/>
      </w:pPr>
      <w:r>
        <w:t>This IE indicates that in a NR cell served by the gNB, the TAC with which this IE is associated, is only configured but not broadcast.</w:t>
      </w:r>
    </w:p>
    <w:p w14:paraId="6C5D3A4F" w14:textId="77777777" w:rsidR="00A24C82" w:rsidRDefault="00A24C82" w:rsidP="0073372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3372F">
            <w:pPr>
              <w:pStyle w:val="TAH"/>
              <w:keepNext w:val="0"/>
              <w:keepLines w:val="0"/>
              <w:widowControl w:val="0"/>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3372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3372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3372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3372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3372F">
            <w:pPr>
              <w:pStyle w:val="TAL"/>
              <w:keepNext w:val="0"/>
              <w:keepLines w:val="0"/>
              <w:widowControl w:val="0"/>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3372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3372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3372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3372F">
            <w:pPr>
              <w:pStyle w:val="TAL"/>
              <w:keepNext w:val="0"/>
              <w:keepLines w:val="0"/>
              <w:widowControl w:val="0"/>
              <w:rPr>
                <w:lang w:val="fr-FR" w:eastAsia="ja-JP"/>
              </w:rPr>
            </w:pPr>
          </w:p>
        </w:tc>
      </w:tr>
    </w:tbl>
    <w:p w14:paraId="2A15F235" w14:textId="77777777" w:rsidR="00A24C82" w:rsidRDefault="00A24C82" w:rsidP="0073372F">
      <w:pPr>
        <w:widowControl w:val="0"/>
        <w:rPr>
          <w:lang w:val="en-US"/>
        </w:rPr>
      </w:pPr>
    </w:p>
    <w:p w14:paraId="26F9A450" w14:textId="77777777" w:rsidR="00185BFB" w:rsidRPr="00FD0425" w:rsidRDefault="002978AA" w:rsidP="0073372F">
      <w:pPr>
        <w:pStyle w:val="Heading4"/>
        <w:keepNext w:val="0"/>
        <w:keepLines w:val="0"/>
        <w:widowControl w:val="0"/>
        <w:rPr>
          <w:rFonts w:eastAsia="Batang"/>
        </w:rPr>
      </w:pPr>
      <w:bookmarkStart w:id="5996" w:name="_CR9_2_2_40"/>
      <w:bookmarkStart w:id="5997" w:name="_Toc51850716"/>
      <w:bookmarkStart w:id="5998" w:name="_Toc56693719"/>
      <w:bookmarkStart w:id="5999" w:name="_Toc64447262"/>
      <w:bookmarkStart w:id="6000" w:name="_Toc66286756"/>
      <w:bookmarkStart w:id="6001" w:name="_Toc74151451"/>
      <w:bookmarkStart w:id="6002" w:name="_Toc88653924"/>
      <w:bookmarkStart w:id="6003" w:name="_Toc97904280"/>
      <w:bookmarkStart w:id="6004" w:name="_Toc105175321"/>
      <w:bookmarkStart w:id="6005" w:name="_Toc113826351"/>
      <w:bookmarkStart w:id="6006" w:name="_Toc175586933"/>
      <w:bookmarkEnd w:id="5996"/>
      <w:r w:rsidRPr="00FD0425">
        <w:rPr>
          <w:rFonts w:eastAsia="Batang"/>
        </w:rPr>
        <w:t>9.2.2.40</w:t>
      </w:r>
      <w:r w:rsidR="00185BFB" w:rsidRPr="00FD0425">
        <w:rPr>
          <w:rFonts w:eastAsia="Batang"/>
        </w:rPr>
        <w:tab/>
      </w:r>
      <w:bookmarkEnd w:id="5990"/>
      <w:r w:rsidR="00185BFB" w:rsidRPr="00FD0425">
        <w:rPr>
          <w:rFonts w:eastAsia="SimSun"/>
        </w:rPr>
        <w:t>Intended TDD DL-UL Configuration NR</w:t>
      </w:r>
      <w:bookmarkEnd w:id="5991"/>
      <w:bookmarkEnd w:id="5992"/>
      <w:bookmarkEnd w:id="5993"/>
      <w:bookmarkEnd w:id="5994"/>
      <w:bookmarkEnd w:id="5995"/>
      <w:bookmarkEnd w:id="5997"/>
      <w:bookmarkEnd w:id="5998"/>
      <w:bookmarkEnd w:id="5999"/>
      <w:bookmarkEnd w:id="6000"/>
      <w:bookmarkEnd w:id="6001"/>
      <w:bookmarkEnd w:id="6002"/>
      <w:bookmarkEnd w:id="6003"/>
      <w:bookmarkEnd w:id="6004"/>
      <w:bookmarkEnd w:id="6005"/>
      <w:bookmarkEnd w:id="6006"/>
    </w:p>
    <w:p w14:paraId="5221485C" w14:textId="77777777" w:rsidR="00185BFB" w:rsidRPr="00FD0425" w:rsidRDefault="00185BFB" w:rsidP="0073372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85BFB" w:rsidRPr="00FD0425" w14:paraId="51972199" w14:textId="77777777" w:rsidTr="005926E2">
        <w:trPr>
          <w:jc w:val="center"/>
        </w:trPr>
        <w:tc>
          <w:tcPr>
            <w:tcW w:w="2448" w:type="dxa"/>
          </w:tcPr>
          <w:p w14:paraId="61E1CD35"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IE/Group Name</w:t>
            </w:r>
          </w:p>
        </w:tc>
        <w:tc>
          <w:tcPr>
            <w:tcW w:w="1080" w:type="dxa"/>
          </w:tcPr>
          <w:p w14:paraId="2E8A57A7"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Presence</w:t>
            </w:r>
          </w:p>
        </w:tc>
        <w:tc>
          <w:tcPr>
            <w:tcW w:w="1440" w:type="dxa"/>
          </w:tcPr>
          <w:p w14:paraId="0C515CA4"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w:t>
            </w:r>
          </w:p>
        </w:tc>
        <w:tc>
          <w:tcPr>
            <w:tcW w:w="1872" w:type="dxa"/>
          </w:tcPr>
          <w:p w14:paraId="285BB12F"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880" w:type="dxa"/>
          </w:tcPr>
          <w:p w14:paraId="60A914FD"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5926E2">
        <w:trPr>
          <w:jc w:val="center"/>
        </w:trPr>
        <w:tc>
          <w:tcPr>
            <w:tcW w:w="2448" w:type="dxa"/>
          </w:tcPr>
          <w:p w14:paraId="2DF0D5C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SCS</w:t>
            </w:r>
          </w:p>
        </w:tc>
        <w:tc>
          <w:tcPr>
            <w:tcW w:w="1080" w:type="dxa"/>
          </w:tcPr>
          <w:p w14:paraId="0B4716E8"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4146784E"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478220C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880" w:type="dxa"/>
          </w:tcPr>
          <w:p w14:paraId="662F4C7A" w14:textId="77777777" w:rsidR="00185BFB" w:rsidRPr="00FD0425" w:rsidRDefault="00185BFB" w:rsidP="0073372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5926E2">
        <w:trPr>
          <w:jc w:val="center"/>
        </w:trPr>
        <w:tc>
          <w:tcPr>
            <w:tcW w:w="2448" w:type="dxa"/>
          </w:tcPr>
          <w:p w14:paraId="6ED81AA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Cyclic Prefix</w:t>
            </w:r>
          </w:p>
        </w:tc>
        <w:tc>
          <w:tcPr>
            <w:tcW w:w="1080" w:type="dxa"/>
          </w:tcPr>
          <w:p w14:paraId="7382546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69EDAD71"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5E23ABC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880" w:type="dxa"/>
          </w:tcPr>
          <w:p w14:paraId="1981E86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5926E2">
        <w:trPr>
          <w:jc w:val="center"/>
        </w:trPr>
        <w:tc>
          <w:tcPr>
            <w:tcW w:w="2448" w:type="dxa"/>
          </w:tcPr>
          <w:p w14:paraId="559EDFD1"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080" w:type="dxa"/>
          </w:tcPr>
          <w:p w14:paraId="4AFD428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70EEC4BB"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12FE2BE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880" w:type="dxa"/>
          </w:tcPr>
          <w:p w14:paraId="3BE6FB0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5926E2">
        <w:trPr>
          <w:jc w:val="center"/>
        </w:trPr>
        <w:tc>
          <w:tcPr>
            <w:tcW w:w="2448" w:type="dxa"/>
          </w:tcPr>
          <w:p w14:paraId="5D0B99A6" w14:textId="77777777" w:rsidR="00185BFB" w:rsidRPr="00195317" w:rsidRDefault="00185BFB" w:rsidP="0073372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080" w:type="dxa"/>
          </w:tcPr>
          <w:p w14:paraId="2112525E"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6EEAA8D" w14:textId="77777777" w:rsidR="00185BFB" w:rsidRPr="00195317" w:rsidRDefault="00185BFB" w:rsidP="0073372F">
            <w:pPr>
              <w:pStyle w:val="TAL"/>
              <w:keepNext w:val="0"/>
              <w:keepLines w:val="0"/>
              <w:widowControl w:val="0"/>
              <w:rPr>
                <w:rFonts w:eastAsia="SimSun"/>
                <w:i/>
                <w:iCs/>
                <w:lang w:val="en-US" w:eastAsia="ja-JP"/>
              </w:rPr>
            </w:pPr>
            <w:r w:rsidRPr="00195317">
              <w:rPr>
                <w:rFonts w:eastAsia="SimSun"/>
                <w:i/>
                <w:iCs/>
                <w:lang w:val="en-US" w:eastAsia="ja-JP"/>
              </w:rPr>
              <w:t>1</w:t>
            </w:r>
          </w:p>
        </w:tc>
        <w:tc>
          <w:tcPr>
            <w:tcW w:w="1872" w:type="dxa"/>
          </w:tcPr>
          <w:p w14:paraId="1D11CB3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EAE280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54DDD347" w14:textId="77777777" w:rsidTr="005926E2">
        <w:trPr>
          <w:jc w:val="center"/>
        </w:trPr>
        <w:tc>
          <w:tcPr>
            <w:tcW w:w="2448" w:type="dxa"/>
          </w:tcPr>
          <w:p w14:paraId="46C1A33C" w14:textId="77777777" w:rsidR="00185BFB" w:rsidRPr="00195317" w:rsidRDefault="00185BFB" w:rsidP="0073372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080" w:type="dxa"/>
          </w:tcPr>
          <w:p w14:paraId="0DA0198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1FF2222" w14:textId="77777777" w:rsidR="00185BFB" w:rsidRPr="00FD0425" w:rsidRDefault="00185BFB" w:rsidP="0073372F">
            <w:pPr>
              <w:pStyle w:val="TAL"/>
              <w:keepNext w:val="0"/>
              <w:keepLines w:val="0"/>
              <w:widowControl w:val="0"/>
              <w:rPr>
                <w:rFonts w:eastAsia="SimSun"/>
                <w:i/>
                <w:lang w:val="en-US"/>
              </w:rPr>
            </w:pPr>
            <w:r w:rsidRPr="00FD0425">
              <w:rPr>
                <w:rFonts w:eastAsia="SimSun"/>
                <w:i/>
                <w:lang w:val="en-US"/>
              </w:rPr>
              <w:t>1..&lt;maxnoofslots&gt;</w:t>
            </w:r>
          </w:p>
        </w:tc>
        <w:tc>
          <w:tcPr>
            <w:tcW w:w="1872" w:type="dxa"/>
          </w:tcPr>
          <w:p w14:paraId="43CD5C00"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384F4A30"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4B0B6E95" w14:textId="77777777" w:rsidTr="005926E2">
        <w:trPr>
          <w:jc w:val="center"/>
        </w:trPr>
        <w:tc>
          <w:tcPr>
            <w:tcW w:w="2448" w:type="dxa"/>
          </w:tcPr>
          <w:p w14:paraId="5CFF1B57"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080" w:type="dxa"/>
          </w:tcPr>
          <w:p w14:paraId="41C8BC8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4CF69FA0" w14:textId="77777777" w:rsidR="00185BFB" w:rsidRPr="00FD0425" w:rsidRDefault="00185BFB" w:rsidP="0073372F">
            <w:pPr>
              <w:pStyle w:val="TAL"/>
              <w:keepNext w:val="0"/>
              <w:keepLines w:val="0"/>
              <w:widowControl w:val="0"/>
              <w:rPr>
                <w:rFonts w:eastAsia="SimSun"/>
                <w:i/>
                <w:lang w:val="en-US"/>
              </w:rPr>
            </w:pPr>
          </w:p>
        </w:tc>
        <w:tc>
          <w:tcPr>
            <w:tcW w:w="1872" w:type="dxa"/>
          </w:tcPr>
          <w:p w14:paraId="2C56A99F"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880" w:type="dxa"/>
          </w:tcPr>
          <w:p w14:paraId="13B61334"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771AA16C" w14:textId="77777777" w:rsidTr="005926E2">
        <w:trPr>
          <w:jc w:val="center"/>
        </w:trPr>
        <w:tc>
          <w:tcPr>
            <w:tcW w:w="2448" w:type="dxa"/>
          </w:tcPr>
          <w:p w14:paraId="109E28EB"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080" w:type="dxa"/>
          </w:tcPr>
          <w:p w14:paraId="1E946A3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3EBC2F60" w14:textId="77777777" w:rsidR="00185BFB" w:rsidRPr="00FD0425" w:rsidRDefault="00185BFB" w:rsidP="0073372F">
            <w:pPr>
              <w:pStyle w:val="TAL"/>
              <w:keepNext w:val="0"/>
              <w:keepLines w:val="0"/>
              <w:widowControl w:val="0"/>
              <w:rPr>
                <w:rFonts w:eastAsia="SimSun"/>
                <w:i/>
                <w:lang w:val="en-US"/>
              </w:rPr>
            </w:pPr>
          </w:p>
        </w:tc>
        <w:tc>
          <w:tcPr>
            <w:tcW w:w="1872" w:type="dxa"/>
          </w:tcPr>
          <w:p w14:paraId="54725CD3"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25FFA85"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AF23C82" w14:textId="77777777" w:rsidTr="005926E2">
        <w:trPr>
          <w:jc w:val="center"/>
        </w:trPr>
        <w:tc>
          <w:tcPr>
            <w:tcW w:w="2448" w:type="dxa"/>
          </w:tcPr>
          <w:p w14:paraId="53AF95A8"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080" w:type="dxa"/>
          </w:tcPr>
          <w:p w14:paraId="120D3DC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106C1EC" w14:textId="77777777" w:rsidR="00185BFB" w:rsidRPr="00FD0425" w:rsidRDefault="00185BFB" w:rsidP="0073372F">
            <w:pPr>
              <w:pStyle w:val="TAL"/>
              <w:keepNext w:val="0"/>
              <w:keepLines w:val="0"/>
              <w:widowControl w:val="0"/>
              <w:rPr>
                <w:rFonts w:eastAsia="SimSun"/>
                <w:i/>
                <w:lang w:val="en-US"/>
              </w:rPr>
            </w:pPr>
          </w:p>
        </w:tc>
        <w:tc>
          <w:tcPr>
            <w:tcW w:w="1872" w:type="dxa"/>
          </w:tcPr>
          <w:p w14:paraId="1B4A460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0B6DB62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CDAD819" w14:textId="77777777" w:rsidTr="005926E2">
        <w:trPr>
          <w:jc w:val="center"/>
        </w:trPr>
        <w:tc>
          <w:tcPr>
            <w:tcW w:w="2448" w:type="dxa"/>
          </w:tcPr>
          <w:p w14:paraId="0A07F323"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080" w:type="dxa"/>
          </w:tcPr>
          <w:p w14:paraId="6E074A1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8B3813F" w14:textId="77777777" w:rsidR="00185BFB" w:rsidRPr="00FD0425" w:rsidRDefault="00185BFB" w:rsidP="0073372F">
            <w:pPr>
              <w:pStyle w:val="TAL"/>
              <w:keepNext w:val="0"/>
              <w:keepLines w:val="0"/>
              <w:widowControl w:val="0"/>
              <w:rPr>
                <w:rFonts w:eastAsia="SimSun"/>
                <w:i/>
                <w:lang w:val="en-US"/>
              </w:rPr>
            </w:pPr>
          </w:p>
        </w:tc>
        <w:tc>
          <w:tcPr>
            <w:tcW w:w="1872" w:type="dxa"/>
          </w:tcPr>
          <w:p w14:paraId="09721CA4"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79C16F61"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8B6193B" w14:textId="77777777" w:rsidTr="005926E2">
        <w:trPr>
          <w:jc w:val="center"/>
        </w:trPr>
        <w:tc>
          <w:tcPr>
            <w:tcW w:w="2448" w:type="dxa"/>
          </w:tcPr>
          <w:p w14:paraId="42A0F44C"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080" w:type="dxa"/>
          </w:tcPr>
          <w:p w14:paraId="33C8F0C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3ECB0FF0" w14:textId="77777777" w:rsidR="00185BFB" w:rsidRPr="00FD0425" w:rsidRDefault="00185BFB" w:rsidP="0073372F">
            <w:pPr>
              <w:pStyle w:val="TAL"/>
              <w:keepNext w:val="0"/>
              <w:keepLines w:val="0"/>
              <w:widowControl w:val="0"/>
              <w:rPr>
                <w:rFonts w:eastAsia="SimSun"/>
                <w:i/>
                <w:lang w:val="en-US"/>
              </w:rPr>
            </w:pPr>
          </w:p>
        </w:tc>
        <w:tc>
          <w:tcPr>
            <w:tcW w:w="1872" w:type="dxa"/>
          </w:tcPr>
          <w:p w14:paraId="0F2F42C2"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2320B46A"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D6E3244" w14:textId="77777777" w:rsidTr="005926E2">
        <w:trPr>
          <w:jc w:val="center"/>
        </w:trPr>
        <w:tc>
          <w:tcPr>
            <w:tcW w:w="2448" w:type="dxa"/>
          </w:tcPr>
          <w:p w14:paraId="3CF2B44A"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080" w:type="dxa"/>
          </w:tcPr>
          <w:p w14:paraId="45FB5C24"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570AA213" w14:textId="77777777" w:rsidR="00185BFB" w:rsidRPr="00FD0425" w:rsidRDefault="00185BFB" w:rsidP="0073372F">
            <w:pPr>
              <w:pStyle w:val="TAL"/>
              <w:keepNext w:val="0"/>
              <w:keepLines w:val="0"/>
              <w:widowControl w:val="0"/>
              <w:rPr>
                <w:rFonts w:eastAsia="SimSun"/>
                <w:i/>
                <w:lang w:val="en-US"/>
              </w:rPr>
            </w:pPr>
          </w:p>
        </w:tc>
        <w:tc>
          <w:tcPr>
            <w:tcW w:w="1872" w:type="dxa"/>
          </w:tcPr>
          <w:p w14:paraId="4DF89A4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5446F4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5926E2">
        <w:trPr>
          <w:jc w:val="center"/>
        </w:trPr>
        <w:tc>
          <w:tcPr>
            <w:tcW w:w="2448" w:type="dxa"/>
          </w:tcPr>
          <w:p w14:paraId="478B2003"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080" w:type="dxa"/>
          </w:tcPr>
          <w:p w14:paraId="3F57ED9B"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2B4316F8" w14:textId="77777777" w:rsidR="00185BFB" w:rsidRPr="00FD0425" w:rsidRDefault="00185BFB" w:rsidP="0073372F">
            <w:pPr>
              <w:pStyle w:val="TAL"/>
              <w:keepNext w:val="0"/>
              <w:keepLines w:val="0"/>
              <w:widowControl w:val="0"/>
              <w:rPr>
                <w:rFonts w:eastAsia="SimSun"/>
                <w:i/>
                <w:lang w:val="en-US"/>
              </w:rPr>
            </w:pPr>
          </w:p>
        </w:tc>
        <w:tc>
          <w:tcPr>
            <w:tcW w:w="1872" w:type="dxa"/>
          </w:tcPr>
          <w:p w14:paraId="47D502C2"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1D79E13"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73372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807553">
        <w:trPr>
          <w:tblHeade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73372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73372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73372F">
      <w:pPr>
        <w:widowControl w:val="0"/>
        <w:rPr>
          <w:lang w:eastAsia="zh-CN"/>
        </w:rPr>
      </w:pPr>
    </w:p>
    <w:p w14:paraId="24CF7143" w14:textId="77777777" w:rsidR="00C35F7A" w:rsidRPr="00FD0425" w:rsidRDefault="00C35F7A" w:rsidP="0073372F">
      <w:pPr>
        <w:pStyle w:val="Heading4"/>
        <w:keepNext w:val="0"/>
        <w:keepLines w:val="0"/>
        <w:widowControl w:val="0"/>
      </w:pPr>
      <w:bookmarkStart w:id="6007" w:name="_CR9_2_2_41"/>
      <w:bookmarkStart w:id="6008" w:name="_Toc29991507"/>
      <w:bookmarkStart w:id="6009" w:name="_Toc36555907"/>
      <w:bookmarkStart w:id="6010" w:name="_Toc44497629"/>
      <w:bookmarkStart w:id="6011" w:name="_Toc45108017"/>
      <w:bookmarkStart w:id="6012" w:name="_Toc45901637"/>
      <w:bookmarkStart w:id="6013" w:name="_Toc51850717"/>
      <w:bookmarkStart w:id="6014" w:name="_Toc56693720"/>
      <w:bookmarkStart w:id="6015" w:name="_Toc64447263"/>
      <w:bookmarkStart w:id="6016" w:name="_Toc66286757"/>
      <w:bookmarkStart w:id="6017" w:name="_Toc74151452"/>
      <w:bookmarkStart w:id="6018" w:name="_Toc88653925"/>
      <w:bookmarkStart w:id="6019" w:name="_Toc97904281"/>
      <w:bookmarkStart w:id="6020" w:name="_Toc105175322"/>
      <w:bookmarkStart w:id="6021" w:name="_Toc113826352"/>
      <w:bookmarkStart w:id="6022" w:name="_Toc175586934"/>
      <w:bookmarkEnd w:id="6007"/>
      <w:r w:rsidRPr="00FD0425">
        <w:rPr>
          <w:lang w:eastAsia="zh-CN"/>
        </w:rPr>
        <w:t>9.2.2.41</w:t>
      </w:r>
      <w:r w:rsidRPr="00FD0425">
        <w:tab/>
        <w:t>Cell and Capacity Assistance Information</w:t>
      </w:r>
      <w:bookmarkEnd w:id="6008"/>
      <w:r w:rsidR="00BF5E7B">
        <w:t xml:space="preserve"> NR</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r w:rsidRPr="00FD0425">
        <w:t xml:space="preserve"> </w:t>
      </w:r>
    </w:p>
    <w:p w14:paraId="4538EFFB" w14:textId="77777777" w:rsidR="00C35F7A" w:rsidRPr="00FD0425" w:rsidRDefault="00C35F7A" w:rsidP="0073372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75F1F3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73372F">
            <w:pPr>
              <w:pStyle w:val="TAH"/>
              <w:keepNext w:val="0"/>
              <w:keepLines w:val="0"/>
              <w:widowControl w:val="0"/>
            </w:pPr>
            <w:r w:rsidRPr="00FD0425">
              <w:t>Semantics Description</w:t>
            </w:r>
          </w:p>
        </w:tc>
      </w:tr>
      <w:tr w:rsidR="00DE256E" w:rsidRPr="00FD0425" w14:paraId="5DEAF7D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73372F">
            <w:pPr>
              <w:pStyle w:val="TAL"/>
              <w:keepNext w:val="0"/>
              <w:keepLines w:val="0"/>
              <w:widowControl w:val="0"/>
              <w:rPr>
                <w:bCs/>
                <w:i/>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73372F">
            <w:pPr>
              <w:pStyle w:val="TAL"/>
              <w:keepNext w:val="0"/>
              <w:keepLines w:val="0"/>
              <w:widowControl w:val="0"/>
              <w:rPr>
                <w:lang w:eastAsia="ja-JP"/>
              </w:rPr>
            </w:pPr>
          </w:p>
        </w:tc>
      </w:tr>
      <w:tr w:rsidR="00DE256E" w:rsidRPr="00FD0425" w14:paraId="6E07D7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73372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080"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73372F">
            <w:pPr>
              <w:pStyle w:val="TAL"/>
              <w:keepNext w:val="0"/>
              <w:keepLines w:val="0"/>
              <w:widowControl w:val="0"/>
              <w:rPr>
                <w:lang w:eastAsia="ja-JP"/>
              </w:rPr>
            </w:pPr>
            <w:r w:rsidRPr="00FD0425">
              <w:rPr>
                <w:lang w:eastAsia="ja-JP"/>
              </w:rPr>
              <w:t>9.2.2.</w:t>
            </w:r>
            <w:r w:rsidR="00BF5E7B">
              <w:rPr>
                <w:lang w:eastAsia="ja-JP"/>
              </w:rPr>
              <w:t>17</w:t>
            </w:r>
          </w:p>
        </w:tc>
        <w:tc>
          <w:tcPr>
            <w:tcW w:w="288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73372F">
            <w:pPr>
              <w:pStyle w:val="TAL"/>
              <w:keepNext w:val="0"/>
              <w:keepLines w:val="0"/>
              <w:widowControl w:val="0"/>
              <w:rPr>
                <w:lang w:eastAsia="ja-JP"/>
              </w:rPr>
            </w:pPr>
          </w:p>
        </w:tc>
      </w:tr>
    </w:tbl>
    <w:p w14:paraId="3DF29EAC" w14:textId="77777777" w:rsidR="00C35F7A" w:rsidRPr="00FD0425" w:rsidRDefault="00C35F7A" w:rsidP="0073372F">
      <w:pPr>
        <w:pStyle w:val="Heading4"/>
        <w:keepNext w:val="0"/>
        <w:keepLines w:val="0"/>
        <w:widowControl w:val="0"/>
      </w:pPr>
      <w:bookmarkStart w:id="6023" w:name="_CR9_2_2_42"/>
      <w:bookmarkStart w:id="6024" w:name="_Toc29991508"/>
      <w:bookmarkStart w:id="6025" w:name="_Toc36555908"/>
      <w:bookmarkStart w:id="6026" w:name="_Toc44497630"/>
      <w:bookmarkStart w:id="6027" w:name="_Toc45108018"/>
      <w:bookmarkStart w:id="6028" w:name="_Toc45901638"/>
      <w:bookmarkStart w:id="6029" w:name="_Toc51850718"/>
      <w:bookmarkStart w:id="6030" w:name="_Toc56693721"/>
      <w:bookmarkStart w:id="6031" w:name="_Toc64447264"/>
      <w:bookmarkStart w:id="6032" w:name="_Toc66286758"/>
      <w:bookmarkStart w:id="6033" w:name="_Toc74151453"/>
      <w:bookmarkStart w:id="6034" w:name="_Toc88653926"/>
      <w:bookmarkStart w:id="6035" w:name="_Toc97904282"/>
      <w:bookmarkStart w:id="6036" w:name="_Toc105175323"/>
      <w:bookmarkStart w:id="6037" w:name="_Toc113826353"/>
      <w:bookmarkStart w:id="6038" w:name="_Toc175586935"/>
      <w:bookmarkEnd w:id="6023"/>
      <w:r w:rsidRPr="00FD0425">
        <w:rPr>
          <w:lang w:eastAsia="zh-CN"/>
        </w:rPr>
        <w:t>9.2.2.42</w:t>
      </w:r>
      <w:r w:rsidRPr="00FD0425">
        <w:tab/>
        <w:t xml:space="preserve">Cell </w:t>
      </w:r>
      <w:r w:rsidR="00BF5E7B">
        <w:t xml:space="preserve">and Capacity </w:t>
      </w:r>
      <w:r w:rsidRPr="00FD0425">
        <w:t xml:space="preserve">Assistance Information </w:t>
      </w:r>
      <w:r w:rsidR="00BF5E7B">
        <w:t>E-UTRA</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1FBDF9BD" w14:textId="77777777" w:rsidR="00C35F7A" w:rsidRDefault="00C35F7A" w:rsidP="0073372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5205FC6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3372F">
            <w:pPr>
              <w:pStyle w:val="TAH"/>
              <w:keepNext w:val="0"/>
              <w:keepLines w:val="0"/>
              <w:widowControl w:val="0"/>
            </w:pPr>
            <w:r w:rsidRPr="00FD0425">
              <w:t>Semantics Description</w:t>
            </w:r>
          </w:p>
        </w:tc>
      </w:tr>
      <w:tr w:rsidR="001627CE" w:rsidRPr="00FD0425" w:rsidDel="001627CE" w14:paraId="331BA32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73372F">
            <w:pPr>
              <w:pStyle w:val="TAL"/>
              <w:keepNext w:val="0"/>
              <w:keepLines w:val="0"/>
              <w:widowControl w:val="0"/>
              <w:rPr>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73372F">
            <w:pPr>
              <w:pStyle w:val="TAL"/>
              <w:keepNext w:val="0"/>
              <w:keepLines w:val="0"/>
              <w:widowControl w:val="0"/>
              <w:rPr>
                <w:lang w:eastAsia="zh-CN"/>
              </w:rPr>
            </w:pPr>
            <w:r w:rsidRPr="00FD0425">
              <w:rPr>
                <w:lang w:eastAsia="zh-CN"/>
              </w:rPr>
              <w:t>9.2.2.44</w:t>
            </w:r>
          </w:p>
        </w:tc>
        <w:tc>
          <w:tcPr>
            <w:tcW w:w="288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73372F">
            <w:pPr>
              <w:pStyle w:val="TAL"/>
              <w:keepNext w:val="0"/>
              <w:keepLines w:val="0"/>
              <w:widowControl w:val="0"/>
              <w:rPr>
                <w:lang w:eastAsia="zh-CN"/>
              </w:rPr>
            </w:pPr>
          </w:p>
        </w:tc>
      </w:tr>
      <w:tr w:rsidR="001627CE" w:rsidRPr="00FD0425" w:rsidDel="001627CE" w14:paraId="7C3B60A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73372F">
            <w:pPr>
              <w:pStyle w:val="TAL"/>
              <w:keepNext w:val="0"/>
              <w:keepLines w:val="0"/>
              <w:widowControl w:val="0"/>
              <w:rPr>
                <w:lang w:eastAsia="zh-CN"/>
              </w:rPr>
            </w:pPr>
            <w:r w:rsidRPr="00BF5E7B">
              <w:rPr>
                <w:lang w:eastAsia="zh-CN"/>
              </w:rPr>
              <w:t>Cell Assistance Information E-UTRA</w:t>
            </w:r>
          </w:p>
        </w:tc>
        <w:tc>
          <w:tcPr>
            <w:tcW w:w="1080"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73372F">
            <w:pPr>
              <w:pStyle w:val="TAL"/>
              <w:keepNext w:val="0"/>
              <w:keepLines w:val="0"/>
              <w:widowControl w:val="0"/>
              <w:rPr>
                <w:lang w:eastAsia="zh-CN"/>
              </w:rPr>
            </w:pPr>
            <w:r w:rsidRPr="00FD0425">
              <w:rPr>
                <w:lang w:eastAsia="zh-CN"/>
              </w:rPr>
              <w:t>9.2.2.</w:t>
            </w:r>
            <w:r>
              <w:rPr>
                <w:lang w:eastAsia="zh-CN"/>
              </w:rPr>
              <w:t>43</w:t>
            </w:r>
          </w:p>
        </w:tc>
        <w:tc>
          <w:tcPr>
            <w:tcW w:w="288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73372F">
            <w:pPr>
              <w:pStyle w:val="TAL"/>
              <w:keepNext w:val="0"/>
              <w:keepLines w:val="0"/>
              <w:widowControl w:val="0"/>
              <w:rPr>
                <w:lang w:eastAsia="zh-CN"/>
              </w:rPr>
            </w:pPr>
          </w:p>
        </w:tc>
      </w:tr>
    </w:tbl>
    <w:p w14:paraId="0CF7A456" w14:textId="77777777" w:rsidR="00C35F7A" w:rsidRPr="00FD0425" w:rsidRDefault="00C35F7A" w:rsidP="0073372F">
      <w:pPr>
        <w:widowControl w:val="0"/>
        <w:rPr>
          <w:lang w:eastAsia="zh-CN"/>
        </w:rPr>
      </w:pPr>
    </w:p>
    <w:p w14:paraId="13683D9A" w14:textId="77777777" w:rsidR="00C35F7A" w:rsidRPr="00FD0425" w:rsidRDefault="00C35F7A" w:rsidP="0073372F">
      <w:pPr>
        <w:pStyle w:val="Heading4"/>
        <w:keepNext w:val="0"/>
        <w:keepLines w:val="0"/>
        <w:widowControl w:val="0"/>
      </w:pPr>
      <w:bookmarkStart w:id="6039" w:name="_CR9_2_2_43"/>
      <w:bookmarkStart w:id="6040" w:name="_Toc29991509"/>
      <w:bookmarkStart w:id="6041" w:name="_Toc36555909"/>
      <w:bookmarkStart w:id="6042" w:name="_Toc44497631"/>
      <w:bookmarkStart w:id="6043" w:name="_Toc45108019"/>
      <w:bookmarkStart w:id="6044" w:name="_Toc45901639"/>
      <w:bookmarkStart w:id="6045" w:name="_Toc51850719"/>
      <w:bookmarkStart w:id="6046" w:name="_Toc56693722"/>
      <w:bookmarkStart w:id="6047" w:name="_Toc64447265"/>
      <w:bookmarkStart w:id="6048" w:name="_Toc66286759"/>
      <w:bookmarkStart w:id="6049" w:name="_Toc74151454"/>
      <w:bookmarkStart w:id="6050" w:name="_Toc88653927"/>
      <w:bookmarkStart w:id="6051" w:name="_Toc97904283"/>
      <w:bookmarkStart w:id="6052" w:name="_Toc105175324"/>
      <w:bookmarkStart w:id="6053" w:name="_Toc113826354"/>
      <w:bookmarkStart w:id="6054" w:name="_Toc175586936"/>
      <w:bookmarkEnd w:id="6039"/>
      <w:r w:rsidRPr="00FD0425">
        <w:rPr>
          <w:lang w:eastAsia="zh-CN"/>
        </w:rPr>
        <w:t>9.2.2.43</w:t>
      </w:r>
      <w:r w:rsidRPr="00FD0425">
        <w:tab/>
        <w:t>Cell Assistance Information E-UTRA</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11005ED" w14:textId="77777777" w:rsidR="00C35F7A" w:rsidRPr="00FD0425" w:rsidRDefault="00C35F7A" w:rsidP="0073372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4E18AF1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73372F">
            <w:pPr>
              <w:pStyle w:val="TAH"/>
              <w:keepNext w:val="0"/>
              <w:keepLines w:val="0"/>
              <w:widowControl w:val="0"/>
            </w:pPr>
            <w:r w:rsidRPr="00FD0425">
              <w:t>Semantics Description</w:t>
            </w:r>
          </w:p>
        </w:tc>
      </w:tr>
      <w:tr w:rsidR="00DE256E" w:rsidRPr="00FD0425" w14:paraId="185494C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73372F">
            <w:pPr>
              <w:pStyle w:val="TAL"/>
              <w:keepNext w:val="0"/>
              <w:keepLines w:val="0"/>
              <w:widowControl w:val="0"/>
              <w:rPr>
                <w:lang w:eastAsia="ja-JP"/>
              </w:rPr>
            </w:pPr>
          </w:p>
        </w:tc>
      </w:tr>
      <w:tr w:rsidR="00DE256E" w:rsidRPr="00FD0425" w14:paraId="5872690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80"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73372F">
            <w:pPr>
              <w:pStyle w:val="TAL"/>
              <w:keepNext w:val="0"/>
              <w:keepLines w:val="0"/>
              <w:widowControl w:val="0"/>
              <w:rPr>
                <w:lang w:eastAsia="ja-JP"/>
              </w:rPr>
            </w:pPr>
          </w:p>
        </w:tc>
      </w:tr>
      <w:tr w:rsidR="00DE256E" w:rsidRPr="00FD0425" w14:paraId="741904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73372F">
            <w:pPr>
              <w:pStyle w:val="TAL"/>
              <w:keepNext w:val="0"/>
              <w:keepLines w:val="0"/>
              <w:widowControl w:val="0"/>
              <w:ind w:left="227"/>
              <w:rPr>
                <w:bCs/>
                <w:lang w:eastAsia="zh-CN"/>
              </w:rPr>
            </w:pPr>
            <w:r w:rsidRPr="00FD0425">
              <w:rPr>
                <w:b/>
                <w:bCs/>
                <w:lang w:eastAsia="zh-CN"/>
              </w:rPr>
              <w:t>&gt;&gt;List of Requested E-UTRA Cells</w:t>
            </w:r>
          </w:p>
        </w:tc>
        <w:tc>
          <w:tcPr>
            <w:tcW w:w="1080"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73372F">
            <w:pPr>
              <w:pStyle w:val="TAL"/>
              <w:keepNext w:val="0"/>
              <w:keepLines w:val="0"/>
              <w:widowControl w:val="0"/>
              <w:ind w:left="340"/>
              <w:rPr>
                <w:bCs/>
                <w:lang w:eastAsia="zh-CN"/>
              </w:rPr>
            </w:pPr>
            <w:r w:rsidRPr="00FD0425">
              <w:rPr>
                <w:bCs/>
                <w:lang w:eastAsia="zh-CN"/>
              </w:rPr>
              <w:t>&gt;&gt;&gt;</w:t>
            </w:r>
            <w:r>
              <w:rPr>
                <w:lang w:eastAsia="en-US"/>
              </w:rPr>
              <w:t>E-UTRA CGI</w:t>
            </w:r>
          </w:p>
        </w:tc>
        <w:tc>
          <w:tcPr>
            <w:tcW w:w="1080"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73372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73372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80"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73372F">
            <w:pPr>
              <w:pStyle w:val="TAL"/>
              <w:keepNext w:val="0"/>
              <w:keepLines w:val="0"/>
              <w:widowControl w:val="0"/>
              <w:rPr>
                <w:lang w:eastAsia="ja-JP"/>
              </w:rPr>
            </w:pPr>
          </w:p>
        </w:tc>
      </w:tr>
      <w:tr w:rsidR="00DE256E" w:rsidRPr="00FD0425" w14:paraId="1B29ACB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73372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880"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73372F">
      <w:pPr>
        <w:widowControl w:val="0"/>
        <w:rPr>
          <w:lang w:eastAsia="zh-CN"/>
        </w:rPr>
      </w:pPr>
    </w:p>
    <w:p w14:paraId="39BE2D74" w14:textId="77777777" w:rsidR="00C35F7A" w:rsidRPr="00FD0425" w:rsidRDefault="00C35F7A" w:rsidP="0073372F">
      <w:pPr>
        <w:pStyle w:val="Heading4"/>
        <w:keepNext w:val="0"/>
        <w:keepLines w:val="0"/>
        <w:widowControl w:val="0"/>
        <w:rPr>
          <w:lang w:eastAsia="zh-CN"/>
        </w:rPr>
      </w:pPr>
      <w:bookmarkStart w:id="6055" w:name="_CR9_2_2_44"/>
      <w:bookmarkStart w:id="6056" w:name="_Toc29991510"/>
      <w:bookmarkStart w:id="6057" w:name="_Toc36555910"/>
      <w:bookmarkStart w:id="6058" w:name="_Toc44497632"/>
      <w:bookmarkStart w:id="6059" w:name="_Toc45108020"/>
      <w:bookmarkStart w:id="6060" w:name="_Toc45901640"/>
      <w:bookmarkStart w:id="6061" w:name="_Toc51850720"/>
      <w:bookmarkStart w:id="6062" w:name="_Toc56693723"/>
      <w:bookmarkStart w:id="6063" w:name="_Toc64447266"/>
      <w:bookmarkStart w:id="6064" w:name="_Toc66286760"/>
      <w:bookmarkStart w:id="6065" w:name="_Toc74151455"/>
      <w:bookmarkStart w:id="6066" w:name="_Toc88653928"/>
      <w:bookmarkStart w:id="6067" w:name="_Toc97904284"/>
      <w:bookmarkStart w:id="6068" w:name="_Toc105175325"/>
      <w:bookmarkStart w:id="6069" w:name="_Toc113826355"/>
      <w:bookmarkStart w:id="6070" w:name="_Toc175586937"/>
      <w:bookmarkEnd w:id="6055"/>
      <w:r w:rsidRPr="00FD0425">
        <w:rPr>
          <w:lang w:eastAsia="zh-CN"/>
        </w:rPr>
        <w:t>9.2.2.44</w:t>
      </w:r>
      <w:r w:rsidRPr="00FD0425">
        <w:rPr>
          <w:lang w:eastAsia="zh-CN"/>
        </w:rPr>
        <w:tab/>
        <w:t>Maximum Cell List Size</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FE2974D" w14:textId="77777777" w:rsidR="00C35F7A" w:rsidRPr="00FD0425" w:rsidRDefault="00C35F7A" w:rsidP="0073372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63E9C99E" w14:textId="77777777" w:rsidTr="005926E2">
        <w:trPr>
          <w:jc w:val="center"/>
        </w:trPr>
        <w:tc>
          <w:tcPr>
            <w:tcW w:w="2448" w:type="dxa"/>
          </w:tcPr>
          <w:p w14:paraId="42D34ED9"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3F84A78F"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5F1CF2C9"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749B010D"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79844F79"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5926E2">
        <w:trPr>
          <w:jc w:val="center"/>
        </w:trPr>
        <w:tc>
          <w:tcPr>
            <w:tcW w:w="2448" w:type="dxa"/>
          </w:tcPr>
          <w:p w14:paraId="1AE8AB8F"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Maximum Cell List Size</w:t>
            </w:r>
          </w:p>
        </w:tc>
        <w:tc>
          <w:tcPr>
            <w:tcW w:w="1080" w:type="dxa"/>
          </w:tcPr>
          <w:p w14:paraId="6B0A5BC5"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w:t>
            </w:r>
          </w:p>
        </w:tc>
        <w:tc>
          <w:tcPr>
            <w:tcW w:w="1440" w:type="dxa"/>
          </w:tcPr>
          <w:p w14:paraId="076F9812"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5F29959F" w14:textId="77777777" w:rsidR="00DE256E" w:rsidRPr="00FD0425" w:rsidRDefault="00DE256E" w:rsidP="0073372F">
            <w:pPr>
              <w:pStyle w:val="TAC"/>
              <w:keepNext w:val="0"/>
              <w:keepLines w:val="0"/>
              <w:widowControl w:val="0"/>
              <w:rPr>
                <w:lang w:eastAsia="ja-JP"/>
              </w:rPr>
            </w:pPr>
            <w:r w:rsidRPr="00FD0425">
              <w:rPr>
                <w:lang w:eastAsia="ja-JP"/>
              </w:rPr>
              <w:t>INTEGER (0..</w:t>
            </w:r>
            <w:bookmarkStart w:id="6071" w:name="_Hlk16787233"/>
            <w:r w:rsidRPr="00FD0425">
              <w:rPr>
                <w:lang w:eastAsia="ja-JP"/>
              </w:rPr>
              <w:t>16384</w:t>
            </w:r>
            <w:bookmarkEnd w:id="6071"/>
            <w:r w:rsidRPr="00FD0425">
              <w:rPr>
                <w:lang w:eastAsia="ja-JP"/>
              </w:rPr>
              <w:t>, …)</w:t>
            </w:r>
          </w:p>
        </w:tc>
        <w:tc>
          <w:tcPr>
            <w:tcW w:w="2880" w:type="dxa"/>
          </w:tcPr>
          <w:p w14:paraId="595DDF9C" w14:textId="77777777" w:rsidR="00DE256E" w:rsidRPr="00FD0425" w:rsidRDefault="00DE256E" w:rsidP="0073372F">
            <w:pPr>
              <w:pStyle w:val="TAL"/>
              <w:keepNext w:val="0"/>
              <w:keepLines w:val="0"/>
              <w:widowControl w:val="0"/>
              <w:rPr>
                <w:rFonts w:eastAsia="Malgun Gothic"/>
              </w:rPr>
            </w:pPr>
          </w:p>
        </w:tc>
      </w:tr>
    </w:tbl>
    <w:p w14:paraId="31595AF8" w14:textId="77777777" w:rsidR="00C35F7A" w:rsidRPr="00FD0425" w:rsidRDefault="00C35F7A" w:rsidP="0073372F">
      <w:pPr>
        <w:widowControl w:val="0"/>
        <w:rPr>
          <w:noProof/>
        </w:rPr>
      </w:pPr>
    </w:p>
    <w:p w14:paraId="4C03B2A3" w14:textId="77777777" w:rsidR="00C35F7A" w:rsidRPr="00FD0425" w:rsidRDefault="00C35F7A" w:rsidP="0073372F">
      <w:pPr>
        <w:pStyle w:val="Heading4"/>
        <w:keepNext w:val="0"/>
        <w:keepLines w:val="0"/>
        <w:widowControl w:val="0"/>
        <w:rPr>
          <w:lang w:eastAsia="zh-CN"/>
        </w:rPr>
      </w:pPr>
      <w:bookmarkStart w:id="6072" w:name="_CR9_2_2_45"/>
      <w:bookmarkStart w:id="6073" w:name="_Toc29991511"/>
      <w:bookmarkStart w:id="6074" w:name="_Toc36555911"/>
      <w:bookmarkStart w:id="6075" w:name="_Toc44497633"/>
      <w:bookmarkStart w:id="6076" w:name="_Toc45108021"/>
      <w:bookmarkStart w:id="6077" w:name="_Toc45901641"/>
      <w:bookmarkStart w:id="6078" w:name="_Toc51850721"/>
      <w:bookmarkStart w:id="6079" w:name="_Toc56693724"/>
      <w:bookmarkStart w:id="6080" w:name="_Toc64447267"/>
      <w:bookmarkStart w:id="6081" w:name="_Toc66286761"/>
      <w:bookmarkStart w:id="6082" w:name="_Toc74151456"/>
      <w:bookmarkStart w:id="6083" w:name="_Toc88653929"/>
      <w:bookmarkStart w:id="6084" w:name="_Toc97904285"/>
      <w:bookmarkStart w:id="6085" w:name="_Toc105175326"/>
      <w:bookmarkStart w:id="6086" w:name="_Toc113826356"/>
      <w:bookmarkStart w:id="6087" w:name="_Toc175586938"/>
      <w:bookmarkEnd w:id="6072"/>
      <w:r w:rsidRPr="00FD0425">
        <w:rPr>
          <w:lang w:eastAsia="zh-CN"/>
        </w:rPr>
        <w:t>9.2.2.45</w:t>
      </w:r>
      <w:r w:rsidRPr="00FD0425">
        <w:rPr>
          <w:lang w:eastAsia="zh-CN"/>
        </w:rPr>
        <w:tab/>
        <w:t>Message Oversize Notification</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4E8F4B0" w14:textId="77777777" w:rsidR="00C35F7A" w:rsidRPr="00FD0425" w:rsidRDefault="00C35F7A" w:rsidP="0073372F">
      <w:pPr>
        <w:widowControl w:val="0"/>
        <w:rPr>
          <w:lang w:eastAsia="zh-CN"/>
        </w:rPr>
      </w:pPr>
      <w:r w:rsidRPr="00FD0425">
        <w:rPr>
          <w:lang w:eastAsia="zh-CN"/>
        </w:rPr>
        <w:t xml:space="preserve">This IE indicates </w:t>
      </w:r>
      <w:bookmarkStart w:id="6088" w:name="_Hlk24023191"/>
      <w:r w:rsidRPr="00FD0425">
        <w:rPr>
          <w:lang w:eastAsia="zh-CN"/>
        </w:rPr>
        <w:t xml:space="preserve">that a failure has occurred due to an excessive message size and it indicates </w:t>
      </w:r>
      <w:bookmarkEnd w:id="6088"/>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187C0C6F" w14:textId="77777777" w:rsidTr="005926E2">
        <w:trPr>
          <w:jc w:val="center"/>
        </w:trPr>
        <w:tc>
          <w:tcPr>
            <w:tcW w:w="2448" w:type="dxa"/>
          </w:tcPr>
          <w:p w14:paraId="37FFE173"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6E78C6A0"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2A68DDC4"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14106293"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53A267FC"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5926E2">
        <w:trPr>
          <w:jc w:val="center"/>
        </w:trPr>
        <w:tc>
          <w:tcPr>
            <w:tcW w:w="2448" w:type="dxa"/>
          </w:tcPr>
          <w:p w14:paraId="69F5C8A7" w14:textId="77777777" w:rsidR="00DE256E" w:rsidRPr="00FD0425" w:rsidRDefault="00DE256E" w:rsidP="0073372F">
            <w:pPr>
              <w:pStyle w:val="TAL"/>
              <w:keepNext w:val="0"/>
              <w:keepLines w:val="0"/>
              <w:widowControl w:val="0"/>
              <w:rPr>
                <w:lang w:eastAsia="zh-CN"/>
              </w:rPr>
            </w:pPr>
            <w:r w:rsidRPr="00FD0425">
              <w:rPr>
                <w:lang w:eastAsia="zh-CN"/>
              </w:rPr>
              <w:t>Maximum Cell List Size</w:t>
            </w:r>
          </w:p>
        </w:tc>
        <w:tc>
          <w:tcPr>
            <w:tcW w:w="1080" w:type="dxa"/>
          </w:tcPr>
          <w:p w14:paraId="151F8FB4" w14:textId="77777777" w:rsidR="00DE256E" w:rsidRPr="00FD0425" w:rsidRDefault="00DE256E" w:rsidP="0073372F">
            <w:pPr>
              <w:pStyle w:val="TAL"/>
              <w:keepNext w:val="0"/>
              <w:keepLines w:val="0"/>
              <w:widowControl w:val="0"/>
              <w:rPr>
                <w:lang w:eastAsia="zh-CN"/>
              </w:rPr>
            </w:pPr>
            <w:r w:rsidRPr="00FD0425">
              <w:rPr>
                <w:lang w:eastAsia="zh-CN"/>
              </w:rPr>
              <w:t>M</w:t>
            </w:r>
          </w:p>
        </w:tc>
        <w:tc>
          <w:tcPr>
            <w:tcW w:w="1440" w:type="dxa"/>
          </w:tcPr>
          <w:p w14:paraId="76D8A87B"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70C46A72"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Pr>
          <w:p w14:paraId="3A3489AE" w14:textId="77777777" w:rsidR="00DE256E" w:rsidRPr="00FD0425" w:rsidRDefault="00DE256E" w:rsidP="0073372F">
            <w:pPr>
              <w:pStyle w:val="TAL"/>
              <w:keepNext w:val="0"/>
              <w:keepLines w:val="0"/>
              <w:widowControl w:val="0"/>
              <w:rPr>
                <w:lang w:eastAsia="zh-CN"/>
              </w:rPr>
            </w:pPr>
          </w:p>
        </w:tc>
      </w:tr>
    </w:tbl>
    <w:p w14:paraId="72CB2E22" w14:textId="77777777" w:rsidR="00185BFB" w:rsidRDefault="00185BFB" w:rsidP="0073372F">
      <w:pPr>
        <w:widowControl w:val="0"/>
        <w:rPr>
          <w:lang w:val="en-US"/>
        </w:rPr>
      </w:pPr>
    </w:p>
    <w:p w14:paraId="77B5C5DC" w14:textId="77777777" w:rsidR="00BF5E7B" w:rsidRPr="00FD0425" w:rsidRDefault="00BF5E7B" w:rsidP="0073372F">
      <w:pPr>
        <w:pStyle w:val="Heading4"/>
        <w:keepNext w:val="0"/>
        <w:keepLines w:val="0"/>
        <w:widowControl w:val="0"/>
      </w:pPr>
      <w:bookmarkStart w:id="6089" w:name="_CR9_2_2_46"/>
      <w:bookmarkStart w:id="6090" w:name="_Toc36555912"/>
      <w:bookmarkStart w:id="6091" w:name="_Toc44497634"/>
      <w:bookmarkStart w:id="6092" w:name="_Toc45108022"/>
      <w:bookmarkStart w:id="6093" w:name="_Toc45901642"/>
      <w:bookmarkStart w:id="6094" w:name="_Toc51850722"/>
      <w:bookmarkStart w:id="6095" w:name="_Toc56693725"/>
      <w:bookmarkStart w:id="6096" w:name="_Toc64447268"/>
      <w:bookmarkStart w:id="6097" w:name="_Toc66286762"/>
      <w:bookmarkStart w:id="6098" w:name="_Toc74151457"/>
      <w:bookmarkStart w:id="6099" w:name="_Toc88653930"/>
      <w:bookmarkStart w:id="6100" w:name="_Toc97904286"/>
      <w:bookmarkStart w:id="6101" w:name="_Toc105175327"/>
      <w:bookmarkStart w:id="6102" w:name="_Toc113826357"/>
      <w:bookmarkStart w:id="6103" w:name="_Toc175586939"/>
      <w:bookmarkEnd w:id="6089"/>
      <w:r>
        <w:rPr>
          <w:lang w:eastAsia="zh-CN"/>
        </w:rPr>
        <w:t>9.2.2.46</w:t>
      </w:r>
      <w:r w:rsidRPr="00FD0425">
        <w:tab/>
      </w:r>
      <w:r>
        <w:t>Partial List Indicator</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3747E56" w14:textId="77777777" w:rsidR="00BF5E7B" w:rsidRPr="00FD0425" w:rsidRDefault="00BF5E7B" w:rsidP="0073372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1291397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3372F">
            <w:pPr>
              <w:pStyle w:val="TAH"/>
              <w:keepNext w:val="0"/>
              <w:keepLines w:val="0"/>
              <w:widowControl w:val="0"/>
            </w:pPr>
            <w:r w:rsidRPr="00FD0425">
              <w:t>Semantics Description</w:t>
            </w:r>
          </w:p>
        </w:tc>
      </w:tr>
      <w:tr w:rsidR="00BF5E7B" w:rsidRPr="00FD0425" w14:paraId="2D2CE5C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3372F">
            <w:pPr>
              <w:pStyle w:val="TAL"/>
              <w:keepNext w:val="0"/>
              <w:keepLines w:val="0"/>
              <w:widowControl w:val="0"/>
              <w:rPr>
                <w:bCs/>
                <w:i/>
                <w:lang w:eastAsia="zh-CN"/>
              </w:rPr>
            </w:pPr>
            <w:r>
              <w:rPr>
                <w:rFonts w:cs="Arial"/>
              </w:rPr>
              <w:t>Partial List Indicator</w:t>
            </w:r>
          </w:p>
        </w:tc>
        <w:tc>
          <w:tcPr>
            <w:tcW w:w="1080"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3372F">
            <w:pPr>
              <w:pStyle w:val="TAL"/>
              <w:keepNext w:val="0"/>
              <w:keepLines w:val="0"/>
              <w:widowControl w:val="0"/>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3372F">
            <w:pPr>
              <w:pStyle w:val="TAL"/>
              <w:keepNext w:val="0"/>
              <w:keepLines w:val="0"/>
              <w:widowControl w:val="0"/>
              <w:rPr>
                <w:lang w:eastAsia="ja-JP"/>
              </w:rPr>
            </w:pPr>
            <w:r>
              <w:rPr>
                <w:lang w:eastAsia="ja-JP"/>
              </w:rPr>
              <w:t>ENUMERATED (partial, ...)</w:t>
            </w:r>
          </w:p>
        </w:tc>
        <w:tc>
          <w:tcPr>
            <w:tcW w:w="288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3372F">
            <w:pPr>
              <w:pStyle w:val="TAL"/>
              <w:keepNext w:val="0"/>
              <w:keepLines w:val="0"/>
              <w:widowControl w:val="0"/>
              <w:rPr>
                <w:lang w:eastAsia="ja-JP"/>
              </w:rPr>
            </w:pPr>
          </w:p>
        </w:tc>
      </w:tr>
    </w:tbl>
    <w:p w14:paraId="2E77652C" w14:textId="77777777" w:rsidR="00BF5E7B" w:rsidRPr="00FD0425" w:rsidRDefault="00BF5E7B" w:rsidP="0073372F">
      <w:pPr>
        <w:widowControl w:val="0"/>
        <w:rPr>
          <w:lang w:val="en-US"/>
        </w:rPr>
      </w:pPr>
    </w:p>
    <w:p w14:paraId="35712213" w14:textId="77777777" w:rsidR="001B0E8D" w:rsidRPr="00776B47" w:rsidRDefault="001B0E8D" w:rsidP="0073372F">
      <w:pPr>
        <w:pStyle w:val="Heading4"/>
        <w:keepNext w:val="0"/>
        <w:keepLines w:val="0"/>
        <w:widowControl w:val="0"/>
      </w:pPr>
      <w:bookmarkStart w:id="6104" w:name="_CR9_2_2_47"/>
      <w:bookmarkStart w:id="6105" w:name="_Toc44497635"/>
      <w:bookmarkStart w:id="6106" w:name="_Toc45108023"/>
      <w:bookmarkStart w:id="6107" w:name="_Toc45901643"/>
      <w:bookmarkStart w:id="6108" w:name="_Toc51850723"/>
      <w:bookmarkStart w:id="6109" w:name="_Toc56693726"/>
      <w:bookmarkStart w:id="6110" w:name="_Toc64447269"/>
      <w:bookmarkStart w:id="6111" w:name="_Toc66286763"/>
      <w:bookmarkStart w:id="6112" w:name="_Toc74151458"/>
      <w:bookmarkStart w:id="6113" w:name="_Toc88653931"/>
      <w:bookmarkStart w:id="6114" w:name="_Toc97904287"/>
      <w:bookmarkStart w:id="6115" w:name="_Toc105175328"/>
      <w:bookmarkStart w:id="6116" w:name="_Toc113826358"/>
      <w:bookmarkStart w:id="6117" w:name="_Toc175586940"/>
      <w:bookmarkStart w:id="6118" w:name="_Toc20955309"/>
      <w:bookmarkStart w:id="6119" w:name="_Toc29991512"/>
      <w:bookmarkStart w:id="6120" w:name="_Toc36555913"/>
      <w:bookmarkEnd w:id="6104"/>
      <w:r w:rsidRPr="00776B47">
        <w:t>9.2.</w:t>
      </w:r>
      <w:r>
        <w:t xml:space="preserve">2.47 </w:t>
      </w:r>
      <w:r w:rsidRPr="00776B47">
        <w:tab/>
        <w:t>Offset of NB-IoT Channel Number to EARFCN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0350B9E" w14:textId="77777777" w:rsidR="001B0E8D" w:rsidRPr="00776B47" w:rsidRDefault="001B0E8D" w:rsidP="0073372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6BDA647B" w14:textId="77777777" w:rsidTr="005926E2">
        <w:trPr>
          <w:jc w:val="center"/>
        </w:trPr>
        <w:tc>
          <w:tcPr>
            <w:tcW w:w="2448" w:type="dxa"/>
          </w:tcPr>
          <w:p w14:paraId="1E0B88A3" w14:textId="77777777" w:rsidR="001B0E8D" w:rsidRPr="00E26F9D" w:rsidRDefault="001B0E8D" w:rsidP="0073372F">
            <w:pPr>
              <w:pStyle w:val="TAH"/>
              <w:keepNext w:val="0"/>
              <w:keepLines w:val="0"/>
              <w:widowControl w:val="0"/>
            </w:pPr>
            <w:r w:rsidRPr="00E26F9D">
              <w:t>IE/Group Name</w:t>
            </w:r>
          </w:p>
        </w:tc>
        <w:tc>
          <w:tcPr>
            <w:tcW w:w="1080" w:type="dxa"/>
          </w:tcPr>
          <w:p w14:paraId="3B859FB2" w14:textId="77777777" w:rsidR="001B0E8D" w:rsidRPr="00267B69" w:rsidRDefault="001B0E8D" w:rsidP="0073372F">
            <w:pPr>
              <w:pStyle w:val="TAH"/>
              <w:keepNext w:val="0"/>
              <w:keepLines w:val="0"/>
              <w:widowControl w:val="0"/>
            </w:pPr>
            <w:r w:rsidRPr="00267B69">
              <w:t>Presence</w:t>
            </w:r>
          </w:p>
        </w:tc>
        <w:tc>
          <w:tcPr>
            <w:tcW w:w="1440" w:type="dxa"/>
          </w:tcPr>
          <w:p w14:paraId="104C3846" w14:textId="77777777" w:rsidR="001B0E8D" w:rsidRPr="00267B69" w:rsidRDefault="001B0E8D" w:rsidP="0073372F">
            <w:pPr>
              <w:pStyle w:val="TAH"/>
              <w:keepNext w:val="0"/>
              <w:keepLines w:val="0"/>
              <w:widowControl w:val="0"/>
            </w:pPr>
            <w:r w:rsidRPr="00267B69">
              <w:t>Range</w:t>
            </w:r>
          </w:p>
        </w:tc>
        <w:tc>
          <w:tcPr>
            <w:tcW w:w="1872" w:type="dxa"/>
          </w:tcPr>
          <w:p w14:paraId="57178947" w14:textId="77777777" w:rsidR="001B0E8D" w:rsidRPr="00267B69" w:rsidRDefault="001B0E8D" w:rsidP="0073372F">
            <w:pPr>
              <w:pStyle w:val="TAH"/>
              <w:keepNext w:val="0"/>
              <w:keepLines w:val="0"/>
              <w:widowControl w:val="0"/>
            </w:pPr>
            <w:r w:rsidRPr="00267B69">
              <w:t>IE Type and Reference</w:t>
            </w:r>
          </w:p>
        </w:tc>
        <w:tc>
          <w:tcPr>
            <w:tcW w:w="2880" w:type="dxa"/>
          </w:tcPr>
          <w:p w14:paraId="3CFA5D4F" w14:textId="77777777" w:rsidR="001B0E8D" w:rsidRPr="00267B69" w:rsidRDefault="001B0E8D" w:rsidP="0073372F">
            <w:pPr>
              <w:pStyle w:val="TAH"/>
              <w:keepNext w:val="0"/>
              <w:keepLines w:val="0"/>
              <w:widowControl w:val="0"/>
            </w:pPr>
            <w:r w:rsidRPr="00267B69">
              <w:t>Semantics Description</w:t>
            </w:r>
          </w:p>
        </w:tc>
      </w:tr>
      <w:tr w:rsidR="001B0E8D" w:rsidRPr="00776B47" w14:paraId="4074F2B0" w14:textId="77777777" w:rsidTr="005926E2">
        <w:trPr>
          <w:jc w:val="center"/>
        </w:trPr>
        <w:tc>
          <w:tcPr>
            <w:tcW w:w="2448" w:type="dxa"/>
          </w:tcPr>
          <w:p w14:paraId="344DB925" w14:textId="77777777" w:rsidR="001B0E8D" w:rsidRPr="00776B47" w:rsidRDefault="001B0E8D" w:rsidP="0073372F">
            <w:pPr>
              <w:pStyle w:val="TAL"/>
              <w:keepNext w:val="0"/>
              <w:keepLines w:val="0"/>
              <w:widowControl w:val="0"/>
            </w:pPr>
            <w:r w:rsidRPr="00776B47">
              <w:t>Offset of NB-IoT Channel Number to EARFCN</w:t>
            </w:r>
          </w:p>
        </w:tc>
        <w:tc>
          <w:tcPr>
            <w:tcW w:w="1080" w:type="dxa"/>
          </w:tcPr>
          <w:p w14:paraId="24C4A107" w14:textId="77777777" w:rsidR="001B0E8D" w:rsidRPr="00776B47" w:rsidRDefault="001B0E8D" w:rsidP="0073372F">
            <w:pPr>
              <w:pStyle w:val="TAL"/>
              <w:keepNext w:val="0"/>
              <w:keepLines w:val="0"/>
              <w:widowControl w:val="0"/>
            </w:pPr>
            <w:r w:rsidRPr="00776B47">
              <w:t>M</w:t>
            </w:r>
          </w:p>
        </w:tc>
        <w:tc>
          <w:tcPr>
            <w:tcW w:w="1440" w:type="dxa"/>
          </w:tcPr>
          <w:p w14:paraId="26624231" w14:textId="77777777" w:rsidR="001B0E8D" w:rsidRPr="00776B47" w:rsidRDefault="001B0E8D" w:rsidP="0073372F">
            <w:pPr>
              <w:pStyle w:val="TAL"/>
              <w:keepNext w:val="0"/>
              <w:keepLines w:val="0"/>
              <w:widowControl w:val="0"/>
              <w:rPr>
                <w:b/>
              </w:rPr>
            </w:pPr>
          </w:p>
        </w:tc>
        <w:tc>
          <w:tcPr>
            <w:tcW w:w="1872" w:type="dxa"/>
          </w:tcPr>
          <w:p w14:paraId="22921191" w14:textId="77777777" w:rsidR="001B0E8D" w:rsidRPr="00776B47" w:rsidRDefault="001B0E8D" w:rsidP="0073372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880" w:type="dxa"/>
          </w:tcPr>
          <w:p w14:paraId="58B8B141" w14:textId="77777777" w:rsidR="001B0E8D" w:rsidRPr="00776B47" w:rsidRDefault="001B0E8D" w:rsidP="0073372F">
            <w:pPr>
              <w:pStyle w:val="TAL"/>
              <w:keepNext w:val="0"/>
              <w:keepLines w:val="0"/>
              <w:widowControl w:val="0"/>
            </w:pPr>
          </w:p>
        </w:tc>
      </w:tr>
    </w:tbl>
    <w:p w14:paraId="618F2F3D" w14:textId="77777777" w:rsidR="001B0E8D" w:rsidRDefault="001B0E8D" w:rsidP="0073372F">
      <w:pPr>
        <w:pStyle w:val="Heading4"/>
        <w:keepNext w:val="0"/>
        <w:keepLines w:val="0"/>
        <w:widowControl w:val="0"/>
      </w:pPr>
      <w:bookmarkStart w:id="6121" w:name="_CR9_2_2_48"/>
      <w:bookmarkStart w:id="6122" w:name="_Toc44497636"/>
      <w:bookmarkStart w:id="6123" w:name="_Toc45108024"/>
      <w:bookmarkStart w:id="6124" w:name="_Toc45901644"/>
      <w:bookmarkStart w:id="6125" w:name="_Toc51850724"/>
      <w:bookmarkStart w:id="6126" w:name="_Toc56693727"/>
      <w:bookmarkStart w:id="6127" w:name="_Toc64447270"/>
      <w:bookmarkStart w:id="6128" w:name="_Toc66286764"/>
      <w:bookmarkStart w:id="6129" w:name="_Toc74151459"/>
      <w:bookmarkStart w:id="6130" w:name="_Toc88653932"/>
      <w:bookmarkStart w:id="6131" w:name="_Toc97904288"/>
      <w:bookmarkStart w:id="6132" w:name="_Toc105175329"/>
      <w:bookmarkStart w:id="6133" w:name="_Toc113826359"/>
      <w:bookmarkStart w:id="6134" w:name="_Toc175586941"/>
      <w:bookmarkEnd w:id="6121"/>
      <w:r w:rsidRPr="00776B47">
        <w:t>9.2.</w:t>
      </w:r>
      <w:r>
        <w:t xml:space="preserve">2.48 </w:t>
      </w:r>
      <w:r w:rsidRPr="00776B47">
        <w:tab/>
      </w:r>
      <w:r>
        <w:t>NB-IoT UL DL Alignment Offset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4D14272D" w14:textId="77777777" w:rsidR="001B0E8D" w:rsidRPr="00776B47" w:rsidRDefault="001B0E8D" w:rsidP="0073372F">
      <w:pPr>
        <w:widowControl w:val="0"/>
      </w:pPr>
      <w:r w:rsidRPr="00776B47">
        <w:t xml:space="preserve">This IE is used to indicate the </w:t>
      </w:r>
      <w:r w:rsidRPr="00F7678F">
        <w:t>offset between the UL carrier frequency center with respect to DL carrier frequency center</w:t>
      </w:r>
      <w:r w:rsidRPr="00776B4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2596DEF8" w14:textId="77777777" w:rsidTr="005926E2">
        <w:trPr>
          <w:jc w:val="center"/>
        </w:trPr>
        <w:tc>
          <w:tcPr>
            <w:tcW w:w="2448" w:type="dxa"/>
          </w:tcPr>
          <w:p w14:paraId="192FD865" w14:textId="77777777" w:rsidR="001B0E8D" w:rsidRPr="00267B69" w:rsidRDefault="001B0E8D" w:rsidP="0073372F">
            <w:pPr>
              <w:pStyle w:val="TAH"/>
              <w:keepNext w:val="0"/>
              <w:keepLines w:val="0"/>
              <w:widowControl w:val="0"/>
            </w:pPr>
            <w:r w:rsidRPr="00E26F9D">
              <w:t>IE/Group Name</w:t>
            </w:r>
          </w:p>
        </w:tc>
        <w:tc>
          <w:tcPr>
            <w:tcW w:w="1080" w:type="dxa"/>
          </w:tcPr>
          <w:p w14:paraId="5B8D5582" w14:textId="77777777" w:rsidR="001B0E8D" w:rsidRPr="00267B69" w:rsidRDefault="001B0E8D" w:rsidP="0073372F">
            <w:pPr>
              <w:pStyle w:val="TAH"/>
              <w:keepNext w:val="0"/>
              <w:keepLines w:val="0"/>
              <w:widowControl w:val="0"/>
            </w:pPr>
            <w:r w:rsidRPr="00267B69">
              <w:t>Presence</w:t>
            </w:r>
          </w:p>
        </w:tc>
        <w:tc>
          <w:tcPr>
            <w:tcW w:w="1440" w:type="dxa"/>
          </w:tcPr>
          <w:p w14:paraId="58164C9E" w14:textId="77777777" w:rsidR="001B0E8D" w:rsidRPr="00267B69" w:rsidRDefault="001B0E8D" w:rsidP="0073372F">
            <w:pPr>
              <w:pStyle w:val="TAH"/>
              <w:keepNext w:val="0"/>
              <w:keepLines w:val="0"/>
              <w:widowControl w:val="0"/>
            </w:pPr>
            <w:r w:rsidRPr="00267B69">
              <w:t>Range</w:t>
            </w:r>
          </w:p>
        </w:tc>
        <w:tc>
          <w:tcPr>
            <w:tcW w:w="1872" w:type="dxa"/>
          </w:tcPr>
          <w:p w14:paraId="6A8634EB" w14:textId="77777777" w:rsidR="001B0E8D" w:rsidRPr="00267B69" w:rsidRDefault="001B0E8D" w:rsidP="0073372F">
            <w:pPr>
              <w:pStyle w:val="TAH"/>
              <w:keepNext w:val="0"/>
              <w:keepLines w:val="0"/>
              <w:widowControl w:val="0"/>
            </w:pPr>
            <w:r w:rsidRPr="00267B69">
              <w:t>IE Type and Reference</w:t>
            </w:r>
          </w:p>
        </w:tc>
        <w:tc>
          <w:tcPr>
            <w:tcW w:w="2880" w:type="dxa"/>
          </w:tcPr>
          <w:p w14:paraId="39A90E50" w14:textId="77777777" w:rsidR="001B0E8D" w:rsidRPr="00267B69" w:rsidRDefault="001B0E8D" w:rsidP="0073372F">
            <w:pPr>
              <w:pStyle w:val="TAH"/>
              <w:keepNext w:val="0"/>
              <w:keepLines w:val="0"/>
              <w:widowControl w:val="0"/>
            </w:pPr>
            <w:r w:rsidRPr="00267B69">
              <w:t>Semantics Description</w:t>
            </w:r>
          </w:p>
        </w:tc>
      </w:tr>
      <w:tr w:rsidR="001B0E8D" w:rsidRPr="00776B47" w14:paraId="32FB3E14" w14:textId="77777777" w:rsidTr="005926E2">
        <w:trPr>
          <w:jc w:val="center"/>
        </w:trPr>
        <w:tc>
          <w:tcPr>
            <w:tcW w:w="2448" w:type="dxa"/>
          </w:tcPr>
          <w:p w14:paraId="27F483A5" w14:textId="77777777" w:rsidR="001B0E8D" w:rsidRPr="00776B47" w:rsidRDefault="001B0E8D" w:rsidP="0073372F">
            <w:pPr>
              <w:pStyle w:val="TAL"/>
              <w:keepNext w:val="0"/>
              <w:keepLines w:val="0"/>
              <w:widowControl w:val="0"/>
            </w:pPr>
            <w:r>
              <w:t>NB-IoT UL DL Alignment Offset</w:t>
            </w:r>
          </w:p>
        </w:tc>
        <w:tc>
          <w:tcPr>
            <w:tcW w:w="1080" w:type="dxa"/>
          </w:tcPr>
          <w:p w14:paraId="6A6B2994" w14:textId="77777777" w:rsidR="001B0E8D" w:rsidRPr="00776B47" w:rsidRDefault="001B0E8D" w:rsidP="0073372F">
            <w:pPr>
              <w:pStyle w:val="TAL"/>
              <w:keepNext w:val="0"/>
              <w:keepLines w:val="0"/>
              <w:widowControl w:val="0"/>
            </w:pPr>
            <w:r w:rsidRPr="00776B47">
              <w:t>M</w:t>
            </w:r>
          </w:p>
        </w:tc>
        <w:tc>
          <w:tcPr>
            <w:tcW w:w="1440" w:type="dxa"/>
          </w:tcPr>
          <w:p w14:paraId="2C270E66" w14:textId="77777777" w:rsidR="001B0E8D" w:rsidRPr="00776B47" w:rsidRDefault="001B0E8D" w:rsidP="0073372F">
            <w:pPr>
              <w:pStyle w:val="TAL"/>
              <w:keepNext w:val="0"/>
              <w:keepLines w:val="0"/>
              <w:widowControl w:val="0"/>
              <w:rPr>
                <w:b/>
              </w:rPr>
            </w:pPr>
          </w:p>
        </w:tc>
        <w:tc>
          <w:tcPr>
            <w:tcW w:w="1872" w:type="dxa"/>
          </w:tcPr>
          <w:p w14:paraId="71602DA7" w14:textId="77777777" w:rsidR="001B0E8D" w:rsidRPr="00776B47" w:rsidRDefault="001B0E8D" w:rsidP="0073372F">
            <w:pPr>
              <w:pStyle w:val="TAL"/>
              <w:keepNext w:val="0"/>
              <w:keepLines w:val="0"/>
              <w:widowControl w:val="0"/>
            </w:pPr>
            <w:r w:rsidRPr="00776B47">
              <w:t>ENUMERATED (</w:t>
            </w:r>
            <w:r>
              <w:t>-7.5, 0, 7.5, …</w:t>
            </w:r>
            <w:r w:rsidRPr="00776B47">
              <w:t>)</w:t>
            </w:r>
          </w:p>
        </w:tc>
        <w:tc>
          <w:tcPr>
            <w:tcW w:w="2880" w:type="dxa"/>
          </w:tcPr>
          <w:p w14:paraId="11C44E44" w14:textId="77777777" w:rsidR="001B0E8D" w:rsidRPr="00776B47" w:rsidRDefault="001B0E8D" w:rsidP="0073372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73372F">
      <w:pPr>
        <w:widowControl w:val="0"/>
        <w:rPr>
          <w:lang w:val="en-US"/>
        </w:rPr>
      </w:pPr>
    </w:p>
    <w:p w14:paraId="0BA8B34F" w14:textId="77777777" w:rsidR="00F9724E" w:rsidRPr="000C374A" w:rsidRDefault="00F9724E" w:rsidP="0073372F">
      <w:pPr>
        <w:pStyle w:val="Heading4"/>
        <w:keepNext w:val="0"/>
        <w:keepLines w:val="0"/>
        <w:widowControl w:val="0"/>
        <w:rPr>
          <w:lang w:val="fr-FR"/>
        </w:rPr>
      </w:pPr>
      <w:bookmarkStart w:id="6135" w:name="_CR9_2_2_49"/>
      <w:bookmarkStart w:id="6136" w:name="_Toc14207847"/>
      <w:bookmarkStart w:id="6137" w:name="_Toc44497637"/>
      <w:bookmarkStart w:id="6138" w:name="_Toc45108025"/>
      <w:bookmarkStart w:id="6139" w:name="_Toc45901645"/>
      <w:bookmarkStart w:id="6140" w:name="_Toc51850725"/>
      <w:bookmarkStart w:id="6141" w:name="_Toc56693728"/>
      <w:bookmarkStart w:id="6142" w:name="_Toc64447271"/>
      <w:bookmarkStart w:id="6143" w:name="_Toc66286765"/>
      <w:bookmarkStart w:id="6144" w:name="_Toc74151460"/>
      <w:bookmarkStart w:id="6145" w:name="_Toc88653933"/>
      <w:bookmarkStart w:id="6146" w:name="_Toc97904289"/>
      <w:bookmarkStart w:id="6147" w:name="_Toc105175330"/>
      <w:bookmarkStart w:id="6148" w:name="_Toc113826360"/>
      <w:bookmarkStart w:id="6149" w:name="_Toc175586942"/>
      <w:bookmarkStart w:id="6150" w:name="_Hlk20991097"/>
      <w:bookmarkEnd w:id="6135"/>
      <w:r w:rsidRPr="0004367D">
        <w:t>9.2.</w:t>
      </w:r>
      <w:r>
        <w:t>2.</w:t>
      </w:r>
      <w:r w:rsidR="00086BAB">
        <w:t>49</w:t>
      </w:r>
      <w:r w:rsidRPr="0004367D">
        <w:tab/>
        <w:t xml:space="preserve">TNL </w:t>
      </w:r>
      <w:r>
        <w:t>Capacity</w:t>
      </w:r>
      <w:r w:rsidRPr="0004367D">
        <w:t xml:space="preserve"> Indicator</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61F3991E"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3E1629CB" w14:textId="77777777" w:rsidTr="00807553">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73372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73372F">
            <w:pPr>
              <w:pStyle w:val="TAL"/>
              <w:keepNext w:val="0"/>
              <w:keepLines w:val="0"/>
              <w:widowControl w:val="0"/>
              <w:rPr>
                <w:lang w:eastAsia="ja-JP"/>
              </w:rPr>
            </w:pPr>
            <w:r>
              <w:rPr>
                <w:lang w:eastAsia="ja-JP"/>
              </w:rPr>
              <w:t xml:space="preserve">DL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73372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73372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73372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73372F">
            <w:pPr>
              <w:pStyle w:val="TAL"/>
              <w:keepNext w:val="0"/>
              <w:keepLines w:val="0"/>
              <w:widowControl w:val="0"/>
              <w:rPr>
                <w:lang w:eastAsia="ja-JP"/>
              </w:rPr>
            </w:pPr>
            <w:r>
              <w:rPr>
                <w:lang w:eastAsia="ja-JP"/>
              </w:rPr>
              <w:t xml:space="preserve">UL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73372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73372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73372F">
      <w:pPr>
        <w:widowControl w:val="0"/>
        <w:rPr>
          <w:lang w:val="en-US"/>
        </w:rPr>
      </w:pPr>
    </w:p>
    <w:p w14:paraId="11C99B69" w14:textId="77777777" w:rsidR="00F9724E" w:rsidRPr="000C374A" w:rsidRDefault="00F9724E" w:rsidP="0073372F">
      <w:pPr>
        <w:pStyle w:val="Heading4"/>
        <w:keepNext w:val="0"/>
        <w:keepLines w:val="0"/>
        <w:widowControl w:val="0"/>
        <w:rPr>
          <w:lang w:val="fr-FR"/>
        </w:rPr>
      </w:pPr>
      <w:bookmarkStart w:id="6151" w:name="_CR9_2_2_50"/>
      <w:bookmarkStart w:id="6152" w:name="_Toc14207849"/>
      <w:bookmarkStart w:id="6153" w:name="_Toc44497638"/>
      <w:bookmarkStart w:id="6154" w:name="_Toc45108026"/>
      <w:bookmarkStart w:id="6155" w:name="_Toc45901646"/>
      <w:bookmarkStart w:id="6156" w:name="_Toc51850726"/>
      <w:bookmarkStart w:id="6157" w:name="_Toc56693729"/>
      <w:bookmarkStart w:id="6158" w:name="_Toc64447272"/>
      <w:bookmarkStart w:id="6159" w:name="_Toc66286766"/>
      <w:bookmarkStart w:id="6160" w:name="_Toc74151461"/>
      <w:bookmarkStart w:id="6161" w:name="_Toc88653934"/>
      <w:bookmarkStart w:id="6162" w:name="_Toc97904290"/>
      <w:bookmarkStart w:id="6163" w:name="_Toc105175331"/>
      <w:bookmarkStart w:id="6164" w:name="_Toc113826361"/>
      <w:bookmarkStart w:id="6165" w:name="_Toc175586943"/>
      <w:bookmarkEnd w:id="6151"/>
      <w:r w:rsidRPr="000C374A">
        <w:rPr>
          <w:lang w:val="fr-FR"/>
        </w:rPr>
        <w:t>9.2.2.</w:t>
      </w:r>
      <w:r w:rsidR="00086BAB">
        <w:rPr>
          <w:lang w:val="fr-FR"/>
        </w:rPr>
        <w:t>50</w:t>
      </w:r>
      <w:r w:rsidRPr="000C374A">
        <w:rPr>
          <w:lang w:val="fr-FR"/>
        </w:rPr>
        <w:tab/>
        <w:t>Radio Resource Status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E5BC55C" w14:textId="77777777" w:rsidR="00F9724E" w:rsidRPr="0004367D" w:rsidRDefault="00F9724E" w:rsidP="0073372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C16C6" w:rsidRPr="00DB4D57" w14:paraId="65839839" w14:textId="77777777" w:rsidTr="0073372F">
        <w:trPr>
          <w:tblHeader/>
          <w:jc w:val="center"/>
        </w:trPr>
        <w:tc>
          <w:tcPr>
            <w:tcW w:w="2160"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73372F">
            <w:pPr>
              <w:pStyle w:val="TAH"/>
              <w:keepNext w:val="0"/>
              <w:keepLines w:val="0"/>
              <w:widowControl w:val="0"/>
              <w:rPr>
                <w:lang w:eastAsia="ja-JP"/>
              </w:rPr>
            </w:pPr>
            <w:r w:rsidRPr="0004367D">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73372F">
            <w:pPr>
              <w:pStyle w:val="TAH"/>
              <w:keepNext w:val="0"/>
              <w:keepLines w:val="0"/>
              <w:widowControl w:val="0"/>
              <w:rPr>
                <w:lang w:eastAsia="ja-JP"/>
              </w:rPr>
            </w:pPr>
            <w:r w:rsidRPr="0004367D">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73372F">
            <w:pPr>
              <w:pStyle w:val="TAH"/>
              <w:keepNext w:val="0"/>
              <w:keepLines w:val="0"/>
              <w:widowControl w:val="0"/>
              <w:rPr>
                <w:lang w:eastAsia="ja-JP"/>
              </w:rPr>
            </w:pPr>
            <w:r w:rsidRPr="0004367D">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73372F">
            <w:pPr>
              <w:pStyle w:val="TAH"/>
              <w:keepNext w:val="0"/>
              <w:keepLines w:val="0"/>
              <w:widowControl w:val="0"/>
              <w:rPr>
                <w:lang w:eastAsia="ja-JP"/>
              </w:rPr>
            </w:pPr>
            <w:r w:rsidRPr="0004367D">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73372F">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73372F">
            <w:pPr>
              <w:pStyle w:val="TAH"/>
              <w:keepNext w:val="0"/>
              <w:keepLines w:val="0"/>
              <w:widowControl w:val="0"/>
              <w:rPr>
                <w:lang w:eastAsia="ja-JP"/>
              </w:rPr>
            </w:pPr>
            <w:r>
              <w:rPr>
                <w:lang w:eastAsia="ja-JP"/>
              </w:rPr>
              <w:t>Assigned Criticality</w:t>
            </w:r>
          </w:p>
        </w:tc>
      </w:tr>
      <w:tr w:rsidR="00FA7787" w:rsidRPr="00DB4D57" w14:paraId="58298AE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73372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80"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3372F">
            <w:pPr>
              <w:pStyle w:val="TAC"/>
              <w:keepNext w:val="0"/>
              <w:keepLines w:val="0"/>
              <w:widowControl w:val="0"/>
              <w:rPr>
                <w:lang w:eastAsia="ja-JP"/>
              </w:rPr>
            </w:pPr>
          </w:p>
        </w:tc>
      </w:tr>
      <w:tr w:rsidR="00FA7787" w:rsidRPr="00DB4D57" w14:paraId="09A5DDD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73372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80"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3372F">
            <w:pPr>
              <w:pStyle w:val="TAC"/>
              <w:keepNext w:val="0"/>
              <w:keepLines w:val="0"/>
              <w:widowControl w:val="0"/>
              <w:rPr>
                <w:lang w:eastAsia="ja-JP"/>
              </w:rPr>
            </w:pPr>
          </w:p>
        </w:tc>
      </w:tr>
      <w:tr w:rsidR="00FA7787" w:rsidRPr="00DB4D57" w14:paraId="1F097F40"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GBR PRB usage</w:t>
            </w:r>
          </w:p>
        </w:tc>
        <w:tc>
          <w:tcPr>
            <w:tcW w:w="1080"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73372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3372F">
            <w:pPr>
              <w:pStyle w:val="TAC"/>
              <w:keepNext w:val="0"/>
              <w:keepLines w:val="0"/>
              <w:widowControl w:val="0"/>
              <w:rPr>
                <w:lang w:eastAsia="ja-JP"/>
              </w:rPr>
            </w:pPr>
          </w:p>
        </w:tc>
      </w:tr>
      <w:tr w:rsidR="00FA7787" w:rsidRPr="00DB4D57" w14:paraId="502949D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80"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73372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3372F">
            <w:pPr>
              <w:pStyle w:val="TAC"/>
              <w:keepNext w:val="0"/>
              <w:keepLines w:val="0"/>
              <w:widowControl w:val="0"/>
              <w:rPr>
                <w:lang w:eastAsia="ja-JP"/>
              </w:rPr>
            </w:pPr>
          </w:p>
        </w:tc>
      </w:tr>
      <w:tr w:rsidR="00FA7787" w:rsidRPr="00D40451" w14:paraId="6D0EA84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80"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73372F">
            <w:pPr>
              <w:pStyle w:val="TAL"/>
              <w:keepNext w:val="0"/>
              <w:keepLines w:val="0"/>
              <w:widowControl w:val="0"/>
              <w:rPr>
                <w:lang w:val="it-IT" w:eastAsia="ja-JP"/>
              </w:rPr>
            </w:pPr>
            <w:r w:rsidRPr="00D40451">
              <w:rPr>
                <w:lang w:val="it-IT" w:eastAsia="ja-JP"/>
              </w:rPr>
              <w:t>Per cell DL non-GBR PRB usage</w:t>
            </w:r>
          </w:p>
        </w:tc>
        <w:tc>
          <w:tcPr>
            <w:tcW w:w="1080"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3372F">
            <w:pPr>
              <w:pStyle w:val="TAC"/>
              <w:keepNext w:val="0"/>
              <w:keepLines w:val="0"/>
              <w:widowControl w:val="0"/>
              <w:rPr>
                <w:lang w:val="it-IT" w:eastAsia="ja-JP"/>
              </w:rPr>
            </w:pPr>
          </w:p>
        </w:tc>
      </w:tr>
      <w:tr w:rsidR="00FA7787" w:rsidRPr="00D40451" w14:paraId="1161F89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80"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73372F">
            <w:pPr>
              <w:pStyle w:val="TAL"/>
              <w:keepNext w:val="0"/>
              <w:keepLines w:val="0"/>
              <w:widowControl w:val="0"/>
              <w:rPr>
                <w:lang w:val="it-IT" w:eastAsia="ja-JP"/>
              </w:rPr>
            </w:pPr>
            <w:r w:rsidRPr="00D40451">
              <w:rPr>
                <w:lang w:val="it-IT" w:eastAsia="ja-JP"/>
              </w:rPr>
              <w:t>Per cell UL non-GBR PRB usage</w:t>
            </w:r>
          </w:p>
        </w:tc>
        <w:tc>
          <w:tcPr>
            <w:tcW w:w="1080"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3372F">
            <w:pPr>
              <w:pStyle w:val="TAC"/>
              <w:keepNext w:val="0"/>
              <w:keepLines w:val="0"/>
              <w:widowControl w:val="0"/>
              <w:rPr>
                <w:lang w:val="it-IT" w:eastAsia="ja-JP"/>
              </w:rPr>
            </w:pPr>
          </w:p>
        </w:tc>
      </w:tr>
      <w:tr w:rsidR="00FA7787" w:rsidRPr="00DB4D57" w14:paraId="2BF234FA" w14:textId="77777777" w:rsidTr="0073372F">
        <w:trPr>
          <w:trHeight w:val="70"/>
          <w:jc w:val="center"/>
        </w:trPr>
        <w:tc>
          <w:tcPr>
            <w:tcW w:w="2160"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80"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73372F">
            <w:pPr>
              <w:pStyle w:val="TAL"/>
              <w:keepNext w:val="0"/>
              <w:keepLines w:val="0"/>
              <w:widowControl w:val="0"/>
              <w:rPr>
                <w:lang w:eastAsia="ja-JP"/>
              </w:rPr>
            </w:pPr>
            <w:r>
              <w:rPr>
                <w:lang w:eastAsia="ja-JP"/>
              </w:rPr>
              <w:t>Per cell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3372F">
            <w:pPr>
              <w:pStyle w:val="TAC"/>
              <w:keepNext w:val="0"/>
              <w:keepLines w:val="0"/>
              <w:widowControl w:val="0"/>
              <w:rPr>
                <w:lang w:eastAsia="ja-JP"/>
              </w:rPr>
            </w:pPr>
          </w:p>
        </w:tc>
      </w:tr>
      <w:tr w:rsidR="00FA7787" w:rsidRPr="00DB4D57" w14:paraId="11B670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80"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73372F">
            <w:pPr>
              <w:pStyle w:val="TAL"/>
              <w:keepNext w:val="0"/>
              <w:keepLines w:val="0"/>
              <w:widowControl w:val="0"/>
              <w:rPr>
                <w:lang w:eastAsia="ja-JP"/>
              </w:rPr>
            </w:pPr>
            <w:r>
              <w:rPr>
                <w:lang w:eastAsia="ja-JP"/>
              </w:rPr>
              <w:t>Per cell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3372F">
            <w:pPr>
              <w:pStyle w:val="TAC"/>
              <w:keepNext w:val="0"/>
              <w:keepLines w:val="0"/>
              <w:widowControl w:val="0"/>
              <w:rPr>
                <w:lang w:eastAsia="ja-JP"/>
              </w:rPr>
            </w:pPr>
          </w:p>
        </w:tc>
      </w:tr>
      <w:tr w:rsidR="00EC16C6" w:rsidRPr="00DB4D57" w14:paraId="55BB907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73372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80"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3372F">
            <w:pPr>
              <w:pStyle w:val="TAC"/>
              <w:keepNext w:val="0"/>
              <w:keepLines w:val="0"/>
              <w:widowControl w:val="0"/>
              <w:rPr>
                <w:lang w:eastAsia="ja-JP"/>
              </w:rPr>
            </w:pPr>
          </w:p>
        </w:tc>
      </w:tr>
      <w:tr w:rsidR="00CB1023" w:rsidRPr="00DB4D57" w14:paraId="1B74747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73372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73372F">
            <w:pPr>
              <w:pStyle w:val="TAL"/>
              <w:keepNext w:val="0"/>
              <w:keepLines w:val="0"/>
              <w:widowControl w:val="0"/>
              <w:rPr>
                <w:lang w:eastAsia="ja-JP"/>
              </w:rPr>
            </w:pPr>
            <w:r>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3372F">
            <w:pPr>
              <w:pStyle w:val="TAC"/>
              <w:keepNext w:val="0"/>
              <w:keepLines w:val="0"/>
              <w:widowControl w:val="0"/>
              <w:rPr>
                <w:lang w:eastAsia="ja-JP"/>
              </w:rPr>
            </w:pPr>
          </w:p>
        </w:tc>
      </w:tr>
      <w:tr w:rsidR="00CB1023" w:rsidRPr="00DB4D57" w14:paraId="3FD4C05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73372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80"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73372F">
            <w:pPr>
              <w:pStyle w:val="TAL"/>
              <w:keepNext w:val="0"/>
              <w:keepLines w:val="0"/>
              <w:widowControl w:val="0"/>
              <w:rPr>
                <w:lang w:eastAsia="ja-JP"/>
              </w:rPr>
            </w:pPr>
            <w:r>
              <w:rPr>
                <w:i/>
                <w:lang w:eastAsia="ja-JP"/>
              </w:rPr>
              <w:t>1</w:t>
            </w:r>
            <w:r w:rsidRPr="00FD4AC9">
              <w:rPr>
                <w:i/>
                <w:lang w:eastAsia="ja-JP"/>
              </w:rPr>
              <w:t>..&lt;maxnoofSSBAreas&gt;</w:t>
            </w:r>
          </w:p>
        </w:tc>
        <w:tc>
          <w:tcPr>
            <w:tcW w:w="1512"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3372F">
            <w:pPr>
              <w:pStyle w:val="TAC"/>
              <w:keepNext w:val="0"/>
              <w:keepLines w:val="0"/>
              <w:widowControl w:val="0"/>
              <w:rPr>
                <w:lang w:eastAsia="ja-JP"/>
              </w:rPr>
            </w:pPr>
          </w:p>
        </w:tc>
      </w:tr>
      <w:tr w:rsidR="00CB1023" w:rsidRPr="00DB4D57" w14:paraId="77BFBC6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73372F">
            <w:pPr>
              <w:pStyle w:val="TAL"/>
              <w:keepNext w:val="0"/>
              <w:keepLines w:val="0"/>
              <w:widowControl w:val="0"/>
              <w:ind w:left="454"/>
              <w:rPr>
                <w:rFonts w:cs="Arial"/>
                <w:szCs w:val="18"/>
                <w:lang w:eastAsia="ja-JP"/>
              </w:rPr>
            </w:pPr>
            <w:r w:rsidRPr="00DE394F">
              <w:rPr>
                <w:lang w:val="en-US"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73372F">
            <w:pPr>
              <w:pStyle w:val="TAL"/>
              <w:keepNext w:val="0"/>
              <w:keepLines w:val="0"/>
              <w:widowControl w:val="0"/>
              <w:rPr>
                <w:rFonts w:cs="Arial"/>
                <w:szCs w:val="18"/>
                <w:lang w:eastAsia="ja-JP"/>
              </w:rPr>
            </w:pPr>
            <w:r>
              <w:rPr>
                <w:rFonts w:cs="Arial"/>
                <w:szCs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3372F">
            <w:pPr>
              <w:pStyle w:val="TAC"/>
              <w:keepNext w:val="0"/>
              <w:keepLines w:val="0"/>
              <w:widowControl w:val="0"/>
              <w:rPr>
                <w:lang w:eastAsia="ja-JP"/>
              </w:rPr>
            </w:pPr>
          </w:p>
        </w:tc>
      </w:tr>
      <w:tr w:rsidR="00CB1023" w:rsidRPr="00DB4D57" w14:paraId="2921E6E6"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73372F">
            <w:pPr>
              <w:pStyle w:val="TAL"/>
              <w:keepNext w:val="0"/>
              <w:keepLines w:val="0"/>
              <w:widowControl w:val="0"/>
              <w:rPr>
                <w:szCs w:val="18"/>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73372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3372F">
            <w:pPr>
              <w:pStyle w:val="TAC"/>
              <w:keepNext w:val="0"/>
              <w:keepLines w:val="0"/>
              <w:widowControl w:val="0"/>
              <w:rPr>
                <w:lang w:eastAsia="ja-JP"/>
              </w:rPr>
            </w:pPr>
          </w:p>
        </w:tc>
      </w:tr>
      <w:tr w:rsidR="00CB1023" w:rsidRPr="00DB4D57" w14:paraId="44298B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73372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3372F">
            <w:pPr>
              <w:pStyle w:val="TAC"/>
              <w:keepNext w:val="0"/>
              <w:keepLines w:val="0"/>
              <w:widowControl w:val="0"/>
              <w:rPr>
                <w:lang w:eastAsia="ja-JP"/>
              </w:rPr>
            </w:pPr>
          </w:p>
        </w:tc>
      </w:tr>
      <w:tr w:rsidR="00CB1023" w:rsidRPr="00D40451" w14:paraId="7CFB620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DL non-GBR PRB usage</w:t>
            </w:r>
          </w:p>
        </w:tc>
        <w:tc>
          <w:tcPr>
            <w:tcW w:w="1080"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3372F">
            <w:pPr>
              <w:pStyle w:val="TAC"/>
              <w:keepNext w:val="0"/>
              <w:keepLines w:val="0"/>
              <w:widowControl w:val="0"/>
              <w:rPr>
                <w:lang w:val="it-IT" w:eastAsia="ja-JP"/>
              </w:rPr>
            </w:pPr>
          </w:p>
        </w:tc>
      </w:tr>
      <w:tr w:rsidR="00CB1023" w:rsidRPr="00D40451" w14:paraId="7B26255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UL non-GBR PRB usage</w:t>
            </w:r>
          </w:p>
        </w:tc>
        <w:tc>
          <w:tcPr>
            <w:tcW w:w="1080"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3372F">
            <w:pPr>
              <w:pStyle w:val="TAC"/>
              <w:keepNext w:val="0"/>
              <w:keepLines w:val="0"/>
              <w:widowControl w:val="0"/>
              <w:rPr>
                <w:lang w:val="it-IT" w:eastAsia="ja-JP"/>
              </w:rPr>
            </w:pPr>
          </w:p>
        </w:tc>
      </w:tr>
      <w:tr w:rsidR="00CB1023" w:rsidRPr="00DB4D57" w14:paraId="527CC1F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73372F">
            <w:pPr>
              <w:pStyle w:val="TAL"/>
              <w:keepNext w:val="0"/>
              <w:keepLines w:val="0"/>
              <w:widowControl w:val="0"/>
              <w:rPr>
                <w:lang w:eastAsia="ja-JP"/>
              </w:rPr>
            </w:pPr>
            <w:r>
              <w:rPr>
                <w:lang w:eastAsia="ja-JP"/>
              </w:rPr>
              <w:t>Per SSB area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3372F">
            <w:pPr>
              <w:pStyle w:val="TAC"/>
              <w:keepNext w:val="0"/>
              <w:keepLines w:val="0"/>
              <w:widowControl w:val="0"/>
              <w:rPr>
                <w:lang w:eastAsia="ja-JP"/>
              </w:rPr>
            </w:pPr>
          </w:p>
        </w:tc>
      </w:tr>
      <w:tr w:rsidR="00CB1023" w:rsidRPr="00DB4D57" w14:paraId="03ED932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73372F">
            <w:pPr>
              <w:pStyle w:val="TAL"/>
              <w:keepNext w:val="0"/>
              <w:keepLines w:val="0"/>
              <w:widowControl w:val="0"/>
              <w:rPr>
                <w:lang w:eastAsia="ja-JP"/>
              </w:rPr>
            </w:pPr>
            <w:r>
              <w:rPr>
                <w:lang w:eastAsia="ja-JP"/>
              </w:rPr>
              <w:t>Per SSB area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3372F">
            <w:pPr>
              <w:pStyle w:val="TAC"/>
              <w:keepNext w:val="0"/>
              <w:keepLines w:val="0"/>
              <w:widowControl w:val="0"/>
              <w:rPr>
                <w:lang w:eastAsia="ja-JP"/>
              </w:rPr>
            </w:pPr>
          </w:p>
        </w:tc>
      </w:tr>
      <w:tr w:rsidR="00EC16C6" w:rsidRPr="00DB4D57" w14:paraId="1711F6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73372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73372F">
            <w:pPr>
              <w:pStyle w:val="TAH"/>
              <w:keepNext w:val="0"/>
              <w:keepLines w:val="0"/>
              <w:widowControl w:val="0"/>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73372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73372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73372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73372F">
      <w:pPr>
        <w:widowControl w:val="0"/>
        <w:rPr>
          <w:lang w:val="en-US"/>
        </w:rPr>
      </w:pPr>
    </w:p>
    <w:p w14:paraId="5F833113" w14:textId="77777777" w:rsidR="00F9724E" w:rsidRPr="000C374A" w:rsidRDefault="00F9724E" w:rsidP="0073372F">
      <w:pPr>
        <w:pStyle w:val="Heading4"/>
        <w:keepNext w:val="0"/>
        <w:keepLines w:val="0"/>
        <w:widowControl w:val="0"/>
        <w:rPr>
          <w:lang w:val="fr-FR"/>
        </w:rPr>
      </w:pPr>
      <w:bookmarkStart w:id="6166" w:name="_CR9_2_2_51"/>
      <w:bookmarkStart w:id="6167" w:name="_Hlk44423291"/>
      <w:bookmarkStart w:id="6168" w:name="_Toc14207856"/>
      <w:bookmarkStart w:id="6169" w:name="_Toc44497639"/>
      <w:bookmarkStart w:id="6170" w:name="_Toc45108027"/>
      <w:bookmarkStart w:id="6171" w:name="_Toc45901647"/>
      <w:bookmarkStart w:id="6172" w:name="_Toc51850727"/>
      <w:bookmarkStart w:id="6173" w:name="_Toc56693730"/>
      <w:bookmarkStart w:id="6174" w:name="_Toc64447273"/>
      <w:bookmarkStart w:id="6175" w:name="_Toc66286767"/>
      <w:bookmarkStart w:id="6176" w:name="_Toc74151462"/>
      <w:bookmarkStart w:id="6177" w:name="_Toc88653935"/>
      <w:bookmarkStart w:id="6178" w:name="_Toc97904291"/>
      <w:bookmarkStart w:id="6179" w:name="_Toc105175332"/>
      <w:bookmarkStart w:id="6180" w:name="_Toc113826362"/>
      <w:bookmarkStart w:id="6181" w:name="_Toc175586944"/>
      <w:bookmarkEnd w:id="6166"/>
      <w:r w:rsidRPr="000C374A">
        <w:rPr>
          <w:lang w:val="fr-FR"/>
        </w:rPr>
        <w:t>9.2.2.</w:t>
      </w:r>
      <w:bookmarkEnd w:id="6167"/>
      <w:r w:rsidR="00086BAB">
        <w:rPr>
          <w:lang w:val="fr-FR"/>
        </w:rPr>
        <w:t>51</w:t>
      </w:r>
      <w:r w:rsidRPr="000C374A">
        <w:rPr>
          <w:lang w:val="fr-FR"/>
        </w:rPr>
        <w:tab/>
        <w:t>Composite Available Capacity Group</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6FE9EC3"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33BCA1BF"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73372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73372F">
      <w:pPr>
        <w:widowControl w:val="0"/>
        <w:rPr>
          <w:lang w:val="en-US"/>
        </w:rPr>
      </w:pPr>
    </w:p>
    <w:p w14:paraId="24FAF9E1" w14:textId="77777777" w:rsidR="00F9724E" w:rsidRPr="0004367D" w:rsidRDefault="00F9724E" w:rsidP="0073372F">
      <w:pPr>
        <w:pStyle w:val="Heading4"/>
        <w:keepNext w:val="0"/>
        <w:keepLines w:val="0"/>
        <w:widowControl w:val="0"/>
        <w:rPr>
          <w:rFonts w:eastAsia="Batang"/>
        </w:rPr>
      </w:pPr>
      <w:bookmarkStart w:id="6182" w:name="_CR9_2_2_52"/>
      <w:bookmarkStart w:id="6183" w:name="_Hlk44423334"/>
      <w:bookmarkStart w:id="6184" w:name="_Toc14207857"/>
      <w:bookmarkStart w:id="6185" w:name="_Toc44497640"/>
      <w:bookmarkStart w:id="6186" w:name="_Toc45108028"/>
      <w:bookmarkStart w:id="6187" w:name="_Toc45901648"/>
      <w:bookmarkStart w:id="6188" w:name="_Toc51850728"/>
      <w:bookmarkStart w:id="6189" w:name="_Toc56693731"/>
      <w:bookmarkStart w:id="6190" w:name="_Toc64447274"/>
      <w:bookmarkStart w:id="6191" w:name="_Toc66286768"/>
      <w:bookmarkStart w:id="6192" w:name="_Toc74151463"/>
      <w:bookmarkStart w:id="6193" w:name="_Toc88653936"/>
      <w:bookmarkStart w:id="6194" w:name="_Toc97904292"/>
      <w:bookmarkStart w:id="6195" w:name="_Toc105175333"/>
      <w:bookmarkStart w:id="6196" w:name="_Toc113826363"/>
      <w:bookmarkStart w:id="6197" w:name="_Toc175586945"/>
      <w:bookmarkEnd w:id="6182"/>
      <w:r w:rsidRPr="000C374A">
        <w:rPr>
          <w:lang w:val="fr-FR"/>
        </w:rPr>
        <w:t>9.2.2.</w:t>
      </w:r>
      <w:bookmarkEnd w:id="6183"/>
      <w:r w:rsidR="00086BAB">
        <w:rPr>
          <w:lang w:val="fr-FR"/>
        </w:rPr>
        <w:t>52</w:t>
      </w:r>
      <w:r>
        <w:rPr>
          <w:lang w:val="fr-FR"/>
        </w:rPr>
        <w:tab/>
      </w:r>
      <w:r w:rsidRPr="000C374A">
        <w:rPr>
          <w:lang w:val="fr-FR"/>
        </w:rPr>
        <w:t>Composite Available Capacity</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B50E802"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1132FDE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73372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73372F">
            <w:pPr>
              <w:pStyle w:val="TAL"/>
              <w:keepNext w:val="0"/>
              <w:keepLines w:val="0"/>
              <w:widowControl w:val="0"/>
              <w:rPr>
                <w:lang w:eastAsia="ja-JP"/>
              </w:rPr>
            </w:pPr>
            <w:r w:rsidRPr="0004367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73372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2880"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73372F">
            <w:pPr>
              <w:pStyle w:val="TAL"/>
              <w:keepNext w:val="0"/>
              <w:keepLines w:val="0"/>
              <w:widowControl w:val="0"/>
              <w:rPr>
                <w:rFonts w:cs="Arial"/>
                <w:szCs w:val="18"/>
                <w:lang w:eastAsia="ja-JP"/>
              </w:rPr>
            </w:pPr>
          </w:p>
        </w:tc>
      </w:tr>
      <w:tr w:rsidR="00723307" w:rsidRPr="00DB4D57" w14:paraId="622520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73372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2880"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73372F">
      <w:pPr>
        <w:widowControl w:val="0"/>
      </w:pPr>
    </w:p>
    <w:p w14:paraId="51E31464" w14:textId="77777777" w:rsidR="00F9724E" w:rsidRPr="00DE149B" w:rsidRDefault="00F9724E" w:rsidP="0073372F">
      <w:pPr>
        <w:pStyle w:val="Heading4"/>
        <w:keepNext w:val="0"/>
        <w:keepLines w:val="0"/>
        <w:widowControl w:val="0"/>
      </w:pPr>
      <w:bookmarkStart w:id="6198" w:name="_CR9_2_2_53"/>
      <w:bookmarkStart w:id="6199" w:name="_Hlk44423397"/>
      <w:bookmarkStart w:id="6200" w:name="_Toc14207858"/>
      <w:bookmarkStart w:id="6201" w:name="_Toc44497641"/>
      <w:bookmarkStart w:id="6202" w:name="_Toc45108029"/>
      <w:bookmarkStart w:id="6203" w:name="_Toc45901649"/>
      <w:bookmarkStart w:id="6204" w:name="_Toc51850729"/>
      <w:bookmarkStart w:id="6205" w:name="_Toc56693732"/>
      <w:bookmarkStart w:id="6206" w:name="_Toc64447275"/>
      <w:bookmarkStart w:id="6207" w:name="_Toc66286769"/>
      <w:bookmarkStart w:id="6208" w:name="_Toc74151464"/>
      <w:bookmarkStart w:id="6209" w:name="_Toc88653937"/>
      <w:bookmarkStart w:id="6210" w:name="_Toc97904293"/>
      <w:bookmarkStart w:id="6211" w:name="_Toc105175334"/>
      <w:bookmarkStart w:id="6212" w:name="_Toc113826364"/>
      <w:bookmarkStart w:id="6213" w:name="_Toc175586946"/>
      <w:bookmarkEnd w:id="6198"/>
      <w:r w:rsidRPr="00DE149B">
        <w:t>9.2.2.</w:t>
      </w:r>
      <w:bookmarkEnd w:id="6199"/>
      <w:r w:rsidR="00086BAB" w:rsidRPr="00DE149B">
        <w:t>53</w:t>
      </w:r>
      <w:r w:rsidRPr="00DE149B">
        <w:tab/>
        <w:t>Cell Capacity Class Value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F92185F"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2A523CD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5926E2">
        <w:tc>
          <w:tcPr>
            <w:tcW w:w="2448"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73372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73372F">
            <w:pPr>
              <w:pStyle w:val="TAL"/>
              <w:keepNext w:val="0"/>
              <w:keepLines w:val="0"/>
              <w:widowControl w:val="0"/>
              <w:rPr>
                <w:lang w:val="en-US"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73372F">
            <w:pPr>
              <w:pStyle w:val="TAL"/>
              <w:keepNext w:val="0"/>
              <w:keepLines w:val="0"/>
              <w:widowControl w:val="0"/>
              <w:rPr>
                <w:noProof/>
                <w:lang w:eastAsia="ja-JP"/>
              </w:rPr>
            </w:pPr>
            <w:r w:rsidRPr="0004367D">
              <w:rPr>
                <w:noProof/>
                <w:lang w:eastAsia="ja-JP"/>
              </w:rPr>
              <w:t>INTEGER (1..100,...)</w:t>
            </w:r>
          </w:p>
        </w:tc>
        <w:tc>
          <w:tcPr>
            <w:tcW w:w="2880"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73372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73372F">
      <w:pPr>
        <w:widowControl w:val="0"/>
      </w:pPr>
    </w:p>
    <w:p w14:paraId="5777DEBD" w14:textId="77777777" w:rsidR="00F9724E" w:rsidRPr="00DE149B" w:rsidRDefault="00F9724E" w:rsidP="0073372F">
      <w:pPr>
        <w:pStyle w:val="Heading4"/>
        <w:keepNext w:val="0"/>
        <w:keepLines w:val="0"/>
        <w:widowControl w:val="0"/>
      </w:pPr>
      <w:bookmarkStart w:id="6214" w:name="_CR9_2_2_54"/>
      <w:bookmarkStart w:id="6215" w:name="_Toc14207859"/>
      <w:bookmarkStart w:id="6216" w:name="_Toc44497642"/>
      <w:bookmarkStart w:id="6217" w:name="_Toc45108030"/>
      <w:bookmarkStart w:id="6218" w:name="_Toc45901650"/>
      <w:bookmarkStart w:id="6219" w:name="_Toc51850730"/>
      <w:bookmarkStart w:id="6220" w:name="_Toc56693733"/>
      <w:bookmarkStart w:id="6221" w:name="_Toc64447276"/>
      <w:bookmarkStart w:id="6222" w:name="_Toc66286770"/>
      <w:bookmarkStart w:id="6223" w:name="_Toc74151465"/>
      <w:bookmarkStart w:id="6224" w:name="_Toc88653938"/>
      <w:bookmarkStart w:id="6225" w:name="_Toc97904294"/>
      <w:bookmarkStart w:id="6226" w:name="_Toc105175335"/>
      <w:bookmarkStart w:id="6227" w:name="_Toc113826365"/>
      <w:bookmarkStart w:id="6228" w:name="_Toc175586947"/>
      <w:bookmarkEnd w:id="6214"/>
      <w:r w:rsidRPr="00DE149B">
        <w:t>9.2.2.</w:t>
      </w:r>
      <w:r w:rsidR="00086BAB" w:rsidRPr="00DE149B">
        <w:t>54</w:t>
      </w:r>
      <w:r w:rsidRPr="00DE149B">
        <w:tab/>
        <w:t>Capacity Value</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2CA8D174" w14:textId="77777777" w:rsidR="00F9724E" w:rsidRPr="0004367D" w:rsidRDefault="00F9724E" w:rsidP="0073372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54B7F474"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5926E2">
        <w:tc>
          <w:tcPr>
            <w:tcW w:w="2448"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73372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73372F">
            <w:pPr>
              <w:pStyle w:val="TAL"/>
              <w:keepNext w:val="0"/>
              <w:keepLines w:val="0"/>
              <w:widowControl w:val="0"/>
              <w:rPr>
                <w:noProof/>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73372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5926E2">
        <w:tc>
          <w:tcPr>
            <w:tcW w:w="2448"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73372F">
            <w:pPr>
              <w:pStyle w:val="TAL"/>
              <w:keepNext w:val="0"/>
              <w:keepLines w:val="0"/>
              <w:widowControl w:val="0"/>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73372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73372F">
            <w:pPr>
              <w:pStyle w:val="TAL"/>
              <w:keepNext w:val="0"/>
              <w:keepLines w:val="0"/>
              <w:widowControl w:val="0"/>
              <w:rPr>
                <w:noProof/>
                <w:lang w:val="en-US" w:eastAsia="ja-JP"/>
              </w:rPr>
            </w:pPr>
          </w:p>
        </w:tc>
      </w:tr>
      <w:tr w:rsidR="00F9724E" w:rsidRPr="00DB4D57" w14:paraId="2AB1BDDA" w14:textId="77777777" w:rsidTr="005926E2">
        <w:tc>
          <w:tcPr>
            <w:tcW w:w="2448"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73372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73372F">
            <w:pPr>
              <w:pStyle w:val="TAL"/>
              <w:keepNext w:val="0"/>
              <w:keepLines w:val="0"/>
              <w:widowControl w:val="0"/>
              <w:rPr>
                <w:lang w:eastAsia="ja-JP"/>
              </w:rPr>
            </w:pPr>
            <w:r>
              <w:rPr>
                <w:i/>
                <w:lang w:eastAsia="ja-JP"/>
              </w:rPr>
              <w:t>1</w:t>
            </w:r>
            <w:r w:rsidR="00F9724E" w:rsidRPr="00FD4AC9">
              <w:rPr>
                <w:i/>
                <w:lang w:eastAsia="ja-JP"/>
              </w:rPr>
              <w:t>..&lt;maxnoofSSBAreas&gt;</w:t>
            </w:r>
          </w:p>
        </w:tc>
        <w:tc>
          <w:tcPr>
            <w:tcW w:w="1872"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73372F">
            <w:pPr>
              <w:pStyle w:val="TAL"/>
              <w:keepNext w:val="0"/>
              <w:keepLines w:val="0"/>
              <w:widowControl w:val="0"/>
              <w:rPr>
                <w:noProof/>
                <w:lang w:val="en-US" w:eastAsia="ja-JP"/>
              </w:rPr>
            </w:pPr>
          </w:p>
        </w:tc>
      </w:tr>
      <w:tr w:rsidR="00F9724E" w:rsidRPr="00DB4D57" w14:paraId="4CB61390" w14:textId="77777777" w:rsidTr="005926E2">
        <w:tc>
          <w:tcPr>
            <w:tcW w:w="2448"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73372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73372F">
            <w:pPr>
              <w:pStyle w:val="TAL"/>
              <w:keepNext w:val="0"/>
              <w:keepLines w:val="0"/>
              <w:widowControl w:val="0"/>
              <w:rPr>
                <w:lang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73372F">
            <w:pPr>
              <w:pStyle w:val="TAL"/>
              <w:keepNext w:val="0"/>
              <w:keepLines w:val="0"/>
              <w:widowControl w:val="0"/>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73372F">
            <w:pPr>
              <w:pStyle w:val="TAL"/>
              <w:keepNext w:val="0"/>
              <w:keepLines w:val="0"/>
              <w:widowControl w:val="0"/>
              <w:rPr>
                <w:noProof/>
                <w:lang w:val="en-US" w:eastAsia="ja-JP"/>
              </w:rPr>
            </w:pPr>
          </w:p>
        </w:tc>
      </w:tr>
      <w:tr w:rsidR="00F9724E" w:rsidRPr="00DB4D57" w14:paraId="32C921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73372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73372F">
            <w:pPr>
              <w:pStyle w:val="TAL"/>
              <w:keepNext w:val="0"/>
              <w:keepLines w:val="0"/>
              <w:widowControl w:val="0"/>
              <w:rPr>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73372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6150"/>
    </w:tbl>
    <w:p w14:paraId="690C7241" w14:textId="77777777" w:rsidR="00F9724E" w:rsidRDefault="00F9724E" w:rsidP="0073372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C10143">
            <w:pPr>
              <w:pStyle w:val="TAH"/>
              <w:rPr>
                <w:lang w:eastAsia="ja-JP"/>
              </w:rPr>
            </w:pPr>
            <w:r w:rsidRPr="0085292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C10143">
            <w:pPr>
              <w:pStyle w:val="TAH"/>
              <w:rPr>
                <w:lang w:eastAsia="ja-JP"/>
              </w:rPr>
            </w:pPr>
            <w:r w:rsidRPr="0085292D">
              <w:rPr>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C10143" w:rsidRDefault="00F9724E" w:rsidP="00C10143">
            <w:pPr>
              <w:pStyle w:val="TAL"/>
            </w:pPr>
            <w:r w:rsidRPr="00C10143">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C10143" w:rsidRDefault="00F9724E" w:rsidP="00C10143">
            <w:pPr>
              <w:pStyle w:val="TAL"/>
            </w:pPr>
            <w:r w:rsidRPr="00C10143">
              <w:t>Maximum no. SSB Areas that can be served by a NG-RAN node cell. Value is 64.</w:t>
            </w:r>
          </w:p>
        </w:tc>
      </w:tr>
    </w:tbl>
    <w:p w14:paraId="5EB603BE" w14:textId="77777777" w:rsidR="00F9724E" w:rsidRPr="00F1709D" w:rsidRDefault="00F9724E" w:rsidP="0073372F">
      <w:pPr>
        <w:widowControl w:val="0"/>
        <w:rPr>
          <w:lang w:val="en-US" w:eastAsia="zh-CN"/>
        </w:rPr>
      </w:pPr>
    </w:p>
    <w:p w14:paraId="07BA6A77" w14:textId="77777777" w:rsidR="00F9724E" w:rsidRPr="00315AFC" w:rsidRDefault="00F9724E" w:rsidP="0073372F">
      <w:pPr>
        <w:pStyle w:val="Heading4"/>
        <w:keepNext w:val="0"/>
        <w:keepLines w:val="0"/>
        <w:widowControl w:val="0"/>
      </w:pPr>
      <w:bookmarkStart w:id="6229" w:name="_CR9_2_2_55"/>
      <w:bookmarkStart w:id="6230" w:name="_Toc44497643"/>
      <w:bookmarkStart w:id="6231" w:name="_Toc45108031"/>
      <w:bookmarkStart w:id="6232" w:name="_Toc45901651"/>
      <w:bookmarkStart w:id="6233" w:name="_Toc51850731"/>
      <w:bookmarkStart w:id="6234" w:name="_Toc56693734"/>
      <w:bookmarkStart w:id="6235" w:name="_Toc64447277"/>
      <w:bookmarkStart w:id="6236" w:name="_Toc66286771"/>
      <w:bookmarkStart w:id="6237" w:name="_Toc74151466"/>
      <w:bookmarkStart w:id="6238" w:name="_Toc88653939"/>
      <w:bookmarkStart w:id="6239" w:name="_Toc97904295"/>
      <w:bookmarkStart w:id="6240" w:name="_Toc105175336"/>
      <w:bookmarkStart w:id="6241" w:name="_Toc113826366"/>
      <w:bookmarkStart w:id="6242" w:name="_Toc175586948"/>
      <w:bookmarkEnd w:id="6229"/>
      <w:r w:rsidRPr="00315AFC">
        <w:t>9.2.2.</w:t>
      </w:r>
      <w:r w:rsidR="00086BAB">
        <w:t>55</w:t>
      </w:r>
      <w:r w:rsidRPr="00315AFC">
        <w:tab/>
        <w:t>Slice Available Capacity</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159313ED" w14:textId="77777777" w:rsidR="00F9724E" w:rsidRPr="005D5480" w:rsidRDefault="00F9724E" w:rsidP="0073372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5D5480" w14:paraId="2EE376EC"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73372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73372F">
            <w:pPr>
              <w:pStyle w:val="TAH"/>
              <w:keepNext w:val="0"/>
              <w:keepLines w:val="0"/>
              <w:widowControl w:val="0"/>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73372F">
            <w:pPr>
              <w:pStyle w:val="TAH"/>
              <w:keepNext w:val="0"/>
              <w:keepLines w:val="0"/>
              <w:widowControl w:val="0"/>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73372F">
            <w:pPr>
              <w:pStyle w:val="TAH"/>
              <w:keepNext w:val="0"/>
              <w:keepLines w:val="0"/>
              <w:widowControl w:val="0"/>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73372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5926E2">
        <w:tc>
          <w:tcPr>
            <w:tcW w:w="2448"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73372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73372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73372F">
            <w:pPr>
              <w:pStyle w:val="TAL"/>
              <w:keepNext w:val="0"/>
              <w:keepLines w:val="0"/>
              <w:widowControl w:val="0"/>
              <w:rPr>
                <w:noProof/>
                <w:lang w:val="en-US" w:eastAsia="ja-JP"/>
              </w:rPr>
            </w:pPr>
          </w:p>
        </w:tc>
      </w:tr>
      <w:tr w:rsidR="00F9724E" w:rsidRPr="005D5480" w14:paraId="3C4BD9E4" w14:textId="77777777" w:rsidTr="005926E2">
        <w:tc>
          <w:tcPr>
            <w:tcW w:w="2448"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73372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73372F">
            <w:pPr>
              <w:pStyle w:val="TAL"/>
              <w:keepNext w:val="0"/>
              <w:keepLines w:val="0"/>
              <w:widowControl w:val="0"/>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73372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2880"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73372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5926E2">
        <w:tc>
          <w:tcPr>
            <w:tcW w:w="2448"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73372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73372F">
            <w:pPr>
              <w:pStyle w:val="TAL"/>
              <w:keepNext w:val="0"/>
              <w:keepLines w:val="0"/>
              <w:widowControl w:val="0"/>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73372F">
            <w:pPr>
              <w:pStyle w:val="TAL"/>
              <w:keepNext w:val="0"/>
              <w:keepLines w:val="0"/>
              <w:widowControl w:val="0"/>
              <w:rPr>
                <w:noProof/>
                <w:lang w:val="en-US" w:eastAsia="ja-JP"/>
              </w:rPr>
            </w:pPr>
          </w:p>
        </w:tc>
      </w:tr>
      <w:tr w:rsidR="00F9724E" w:rsidRPr="005D5480" w14:paraId="654D9AAD" w14:textId="77777777" w:rsidTr="005926E2">
        <w:tc>
          <w:tcPr>
            <w:tcW w:w="2448"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73372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73372F">
            <w:pPr>
              <w:pStyle w:val="TAL"/>
              <w:keepNext w:val="0"/>
              <w:keepLines w:val="0"/>
              <w:widowControl w:val="0"/>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73372F">
            <w:pPr>
              <w:pStyle w:val="TAL"/>
              <w:keepNext w:val="0"/>
              <w:keepLines w:val="0"/>
              <w:widowControl w:val="0"/>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73372F">
            <w:pPr>
              <w:pStyle w:val="TAL"/>
              <w:keepNext w:val="0"/>
              <w:keepLines w:val="0"/>
              <w:widowControl w:val="0"/>
              <w:rPr>
                <w:noProof/>
                <w:lang w:val="en-US" w:eastAsia="ja-JP"/>
              </w:rPr>
            </w:pPr>
          </w:p>
        </w:tc>
      </w:tr>
      <w:tr w:rsidR="00F9724E" w:rsidRPr="005D5480" w14:paraId="010D0FC4" w14:textId="77777777" w:rsidTr="005926E2">
        <w:tc>
          <w:tcPr>
            <w:tcW w:w="2448"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73372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73372F">
            <w:pPr>
              <w:pStyle w:val="TAL"/>
              <w:keepNext w:val="0"/>
              <w:keepLines w:val="0"/>
              <w:widowControl w:val="0"/>
              <w:rPr>
                <w:noProof/>
                <w:lang w:eastAsia="ja-JP"/>
              </w:rPr>
            </w:pPr>
            <w:r w:rsidRPr="00B91274">
              <w:rPr>
                <w:lang w:eastAsia="ja-JP"/>
              </w:rPr>
              <w:t>9.</w:t>
            </w:r>
            <w:r w:rsidR="0034011F">
              <w:rPr>
                <w:lang w:eastAsia="ja-JP"/>
              </w:rPr>
              <w:t>2.3.21</w:t>
            </w:r>
          </w:p>
        </w:tc>
        <w:tc>
          <w:tcPr>
            <w:tcW w:w="2880"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73372F">
            <w:pPr>
              <w:pStyle w:val="TAL"/>
              <w:keepNext w:val="0"/>
              <w:keepLines w:val="0"/>
              <w:widowControl w:val="0"/>
              <w:rPr>
                <w:noProof/>
                <w:lang w:val="en-US" w:eastAsia="ja-JP"/>
              </w:rPr>
            </w:pPr>
          </w:p>
        </w:tc>
      </w:tr>
      <w:tr w:rsidR="00F9724E" w:rsidRPr="005D5480" w14:paraId="5B36B49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73372F">
            <w:pPr>
              <w:pStyle w:val="TAL"/>
              <w:keepNext w:val="0"/>
              <w:keepLines w:val="0"/>
              <w:widowControl w:val="0"/>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73372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5926E2">
        <w:tc>
          <w:tcPr>
            <w:tcW w:w="2448"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73372F">
            <w:pPr>
              <w:pStyle w:val="TAL"/>
              <w:keepNext w:val="0"/>
              <w:keepLines w:val="0"/>
              <w:widowControl w:val="0"/>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73372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73372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73372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73372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73372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73372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73372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73372F">
      <w:pPr>
        <w:widowControl w:val="0"/>
        <w:rPr>
          <w:lang w:eastAsia="zh-CN"/>
        </w:rPr>
      </w:pPr>
    </w:p>
    <w:p w14:paraId="1CC162EE" w14:textId="77777777" w:rsidR="00F9724E" w:rsidRPr="00616627" w:rsidRDefault="00F9724E" w:rsidP="0073372F">
      <w:pPr>
        <w:pStyle w:val="Heading4"/>
        <w:keepNext w:val="0"/>
        <w:keepLines w:val="0"/>
        <w:widowControl w:val="0"/>
      </w:pPr>
      <w:bookmarkStart w:id="6243" w:name="_CR9_2_2_56"/>
      <w:bookmarkStart w:id="6244" w:name="OLE_LINK15"/>
      <w:bookmarkStart w:id="6245" w:name="_Toc44497644"/>
      <w:bookmarkStart w:id="6246" w:name="_Toc45108032"/>
      <w:bookmarkStart w:id="6247" w:name="_Toc45901652"/>
      <w:bookmarkStart w:id="6248" w:name="_Toc51850732"/>
      <w:bookmarkStart w:id="6249" w:name="_Toc56693735"/>
      <w:bookmarkStart w:id="6250" w:name="_Toc64447278"/>
      <w:bookmarkStart w:id="6251" w:name="_Toc66286772"/>
      <w:bookmarkStart w:id="6252" w:name="_Toc74151467"/>
      <w:bookmarkStart w:id="6253" w:name="_Toc88653940"/>
      <w:bookmarkStart w:id="6254" w:name="_Toc97904296"/>
      <w:bookmarkStart w:id="6255" w:name="_Toc105175337"/>
      <w:bookmarkStart w:id="6256" w:name="_Toc113826367"/>
      <w:bookmarkStart w:id="6257" w:name="_Toc175586949"/>
      <w:bookmarkEnd w:id="6243"/>
      <w:r w:rsidRPr="00616627">
        <w:t>9.2.2.</w:t>
      </w:r>
      <w:bookmarkEnd w:id="6244"/>
      <w:r w:rsidR="00086BAB">
        <w:t>56</w:t>
      </w:r>
      <w:r w:rsidRPr="00616627">
        <w:tab/>
      </w:r>
      <w:r w:rsidRPr="00616627">
        <w:rPr>
          <w:rFonts w:hint="eastAsia"/>
        </w:rPr>
        <w:t>RRC Connections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1FCF949" w14:textId="77777777" w:rsidR="00F9724E" w:rsidRPr="00B1604E" w:rsidRDefault="00F9724E" w:rsidP="0073372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5E1FC176"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73372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73372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2880"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73372F">
            <w:pPr>
              <w:pStyle w:val="TAL"/>
              <w:keepNext w:val="0"/>
              <w:keepLines w:val="0"/>
              <w:widowControl w:val="0"/>
              <w:rPr>
                <w:rFonts w:cs="Arial"/>
                <w:szCs w:val="18"/>
                <w:lang w:eastAsia="ja-JP"/>
              </w:rPr>
            </w:pPr>
          </w:p>
        </w:tc>
      </w:tr>
      <w:tr w:rsidR="00F9724E" w:rsidRPr="00B1604E" w14:paraId="54345E4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73372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73372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2880"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73372F">
            <w:pPr>
              <w:pStyle w:val="TAL"/>
              <w:keepNext w:val="0"/>
              <w:keepLines w:val="0"/>
              <w:widowControl w:val="0"/>
              <w:rPr>
                <w:rFonts w:cs="Arial"/>
                <w:szCs w:val="18"/>
                <w:lang w:eastAsia="ja-JP"/>
              </w:rPr>
            </w:pPr>
          </w:p>
        </w:tc>
      </w:tr>
    </w:tbl>
    <w:p w14:paraId="7810A27A" w14:textId="77777777" w:rsidR="00F9724E" w:rsidRDefault="00F9724E" w:rsidP="0073372F">
      <w:pPr>
        <w:widowControl w:val="0"/>
        <w:rPr>
          <w:lang w:eastAsia="zh-CN"/>
        </w:rPr>
      </w:pPr>
    </w:p>
    <w:p w14:paraId="31360B5F" w14:textId="77777777" w:rsidR="00F9724E" w:rsidRPr="00195317" w:rsidRDefault="00F9724E" w:rsidP="0073372F">
      <w:pPr>
        <w:pStyle w:val="Heading4"/>
        <w:keepNext w:val="0"/>
        <w:keepLines w:val="0"/>
        <w:widowControl w:val="0"/>
        <w:rPr>
          <w:lang w:eastAsia="en-GB"/>
        </w:rPr>
      </w:pPr>
      <w:bookmarkStart w:id="6258" w:name="_CR9_2_2_57"/>
      <w:bookmarkStart w:id="6259" w:name="_Hlk44423724"/>
      <w:bookmarkStart w:id="6260" w:name="_Toc44497645"/>
      <w:bookmarkStart w:id="6261" w:name="_Toc45108033"/>
      <w:bookmarkStart w:id="6262" w:name="_Toc45901653"/>
      <w:bookmarkStart w:id="6263" w:name="_Toc51850733"/>
      <w:bookmarkStart w:id="6264" w:name="_Toc56693736"/>
      <w:bookmarkStart w:id="6265" w:name="_Toc64447279"/>
      <w:bookmarkStart w:id="6266" w:name="_Toc66286773"/>
      <w:bookmarkStart w:id="6267" w:name="_Toc74151468"/>
      <w:bookmarkStart w:id="6268" w:name="_Toc88653941"/>
      <w:bookmarkStart w:id="6269" w:name="_Toc97904297"/>
      <w:bookmarkStart w:id="6270" w:name="_Toc105175338"/>
      <w:bookmarkStart w:id="6271" w:name="_Toc113826368"/>
      <w:bookmarkStart w:id="6272" w:name="_Toc175586950"/>
      <w:bookmarkEnd w:id="6258"/>
      <w:r w:rsidRPr="00616627">
        <w:t>9.2.2.</w:t>
      </w:r>
      <w:bookmarkEnd w:id="6259"/>
      <w:r w:rsidR="00086BAB">
        <w:t>57</w:t>
      </w:r>
      <w:r w:rsidRPr="00616627">
        <w:tab/>
      </w:r>
      <w:r w:rsidRPr="00616627">
        <w:rPr>
          <w:rFonts w:hint="eastAsia"/>
        </w:rPr>
        <w:t>Number of RRC Connections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15F0878" w14:textId="77777777" w:rsidR="00F9724E" w:rsidRPr="00B1604E" w:rsidRDefault="00F9724E" w:rsidP="0073372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25E2127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5926E2">
        <w:tc>
          <w:tcPr>
            <w:tcW w:w="2448"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73372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73372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73372F">
            <w:pPr>
              <w:pStyle w:val="TAL"/>
              <w:keepNext w:val="0"/>
              <w:keepLines w:val="0"/>
              <w:widowControl w:val="0"/>
              <w:rPr>
                <w:rFonts w:cs="Arial"/>
                <w:noProof/>
                <w:szCs w:val="18"/>
                <w:lang w:eastAsia="ja-JP"/>
              </w:rPr>
            </w:pPr>
          </w:p>
        </w:tc>
      </w:tr>
    </w:tbl>
    <w:p w14:paraId="6622D1BB" w14:textId="77777777" w:rsidR="00F9724E" w:rsidRPr="00B1604E" w:rsidRDefault="00F9724E" w:rsidP="0073372F">
      <w:pPr>
        <w:widowControl w:val="0"/>
        <w:rPr>
          <w:lang w:eastAsia="zh-CN"/>
        </w:rPr>
      </w:pPr>
    </w:p>
    <w:p w14:paraId="60D4EDAA" w14:textId="77777777" w:rsidR="00F9724E" w:rsidRPr="00616627" w:rsidRDefault="00F9724E" w:rsidP="0073372F">
      <w:pPr>
        <w:pStyle w:val="Heading4"/>
        <w:keepNext w:val="0"/>
        <w:keepLines w:val="0"/>
        <w:widowControl w:val="0"/>
      </w:pPr>
      <w:bookmarkStart w:id="6273" w:name="_CR9_2_2_58"/>
      <w:bookmarkStart w:id="6274" w:name="_Hlk44423737"/>
      <w:bookmarkStart w:id="6275" w:name="_Toc44497646"/>
      <w:bookmarkStart w:id="6276" w:name="_Toc45108034"/>
      <w:bookmarkStart w:id="6277" w:name="_Toc45901654"/>
      <w:bookmarkStart w:id="6278" w:name="_Toc51850734"/>
      <w:bookmarkStart w:id="6279" w:name="_Toc56693737"/>
      <w:bookmarkStart w:id="6280" w:name="_Toc64447280"/>
      <w:bookmarkStart w:id="6281" w:name="_Toc66286774"/>
      <w:bookmarkStart w:id="6282" w:name="_Toc74151469"/>
      <w:bookmarkStart w:id="6283" w:name="_Toc88653942"/>
      <w:bookmarkStart w:id="6284" w:name="_Toc97904298"/>
      <w:bookmarkStart w:id="6285" w:name="_Toc105175339"/>
      <w:bookmarkStart w:id="6286" w:name="_Toc113826369"/>
      <w:bookmarkStart w:id="6287" w:name="_Toc175586951"/>
      <w:bookmarkEnd w:id="6273"/>
      <w:r w:rsidRPr="00616627">
        <w:t>9.2.2.</w:t>
      </w:r>
      <w:bookmarkEnd w:id="6274"/>
      <w:r w:rsidR="00086BAB">
        <w:t>58</w:t>
      </w:r>
      <w:r w:rsidRPr="00616627">
        <w:tab/>
      </w:r>
      <w:r w:rsidRPr="00616627">
        <w:rPr>
          <w:rFonts w:hint="eastAsia"/>
        </w:rPr>
        <w:t xml:space="preserve">Available RRC Connection </w:t>
      </w:r>
      <w:r w:rsidRPr="00616627">
        <w:t>Capacity Value</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63AE80D3" w14:textId="77777777" w:rsidR="00F9724E" w:rsidRPr="00B1604E" w:rsidRDefault="00F9724E" w:rsidP="0073372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47779C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5926E2">
        <w:tc>
          <w:tcPr>
            <w:tcW w:w="2448"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73372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73372F">
            <w:pPr>
              <w:pStyle w:val="TAL"/>
              <w:keepNext w:val="0"/>
              <w:keepLines w:val="0"/>
              <w:widowControl w:val="0"/>
              <w:rPr>
                <w:noProof/>
                <w:lang w:eastAsia="ja-JP"/>
              </w:rPr>
            </w:pPr>
            <w:r w:rsidRPr="00B1604E">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73372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73372F">
      <w:pPr>
        <w:widowControl w:val="0"/>
        <w:rPr>
          <w:lang w:eastAsia="zh-CN"/>
        </w:rPr>
      </w:pPr>
    </w:p>
    <w:p w14:paraId="434EEE78" w14:textId="77777777" w:rsidR="00F9724E" w:rsidRPr="007E741D" w:rsidRDefault="00F9724E" w:rsidP="00C10143">
      <w:pPr>
        <w:pStyle w:val="Heading4"/>
      </w:pPr>
      <w:bookmarkStart w:id="6288" w:name="_CR9_2_2_59"/>
      <w:bookmarkStart w:id="6289" w:name="_Hlk44423750"/>
      <w:bookmarkStart w:id="6290" w:name="_Toc175586952"/>
      <w:bookmarkEnd w:id="6288"/>
      <w:r w:rsidRPr="007E741D">
        <w:t>9.2.2.</w:t>
      </w:r>
      <w:bookmarkEnd w:id="6289"/>
      <w:r w:rsidR="00086BAB">
        <w:t>59</w:t>
      </w:r>
      <w:r w:rsidRPr="007E741D">
        <w:tab/>
        <w:t>UE RLF Report</w:t>
      </w:r>
      <w:bookmarkEnd w:id="6290"/>
      <w:r>
        <w:t xml:space="preserve"> </w:t>
      </w:r>
    </w:p>
    <w:p w14:paraId="461F5C71" w14:textId="77777777" w:rsidR="00F9724E" w:rsidRPr="007E741D" w:rsidRDefault="00F9724E" w:rsidP="0073372F">
      <w:pPr>
        <w:widowControl w:val="0"/>
      </w:pPr>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75499" w:rsidRPr="007E741D" w14:paraId="3AF4017D" w14:textId="77777777" w:rsidTr="0073372F">
        <w:trPr>
          <w:tblHeader/>
        </w:trPr>
        <w:tc>
          <w:tcPr>
            <w:tcW w:w="2160" w:type="dxa"/>
          </w:tcPr>
          <w:p w14:paraId="3C2A35A4" w14:textId="77777777" w:rsidR="00175499" w:rsidRPr="007E741D" w:rsidRDefault="00175499" w:rsidP="0073372F">
            <w:pPr>
              <w:pStyle w:val="TAH"/>
              <w:keepNext w:val="0"/>
              <w:keepLines w:val="0"/>
              <w:widowControl w:val="0"/>
              <w:rPr>
                <w:lang w:eastAsia="ja-JP"/>
              </w:rPr>
            </w:pPr>
            <w:r w:rsidRPr="007E741D">
              <w:rPr>
                <w:lang w:eastAsia="ja-JP"/>
              </w:rPr>
              <w:t>IE/Group Name</w:t>
            </w:r>
          </w:p>
        </w:tc>
        <w:tc>
          <w:tcPr>
            <w:tcW w:w="1080" w:type="dxa"/>
          </w:tcPr>
          <w:p w14:paraId="3A589F35" w14:textId="77777777" w:rsidR="00175499" w:rsidRPr="007E741D" w:rsidRDefault="00175499" w:rsidP="0073372F">
            <w:pPr>
              <w:pStyle w:val="TAH"/>
              <w:keepNext w:val="0"/>
              <w:keepLines w:val="0"/>
              <w:widowControl w:val="0"/>
              <w:rPr>
                <w:lang w:eastAsia="ja-JP"/>
              </w:rPr>
            </w:pPr>
            <w:r w:rsidRPr="007E741D">
              <w:rPr>
                <w:lang w:eastAsia="ja-JP"/>
              </w:rPr>
              <w:t>Presence</w:t>
            </w:r>
          </w:p>
        </w:tc>
        <w:tc>
          <w:tcPr>
            <w:tcW w:w="1080" w:type="dxa"/>
          </w:tcPr>
          <w:p w14:paraId="74E08ACB" w14:textId="77777777" w:rsidR="00175499" w:rsidRPr="007E741D" w:rsidRDefault="00175499" w:rsidP="0073372F">
            <w:pPr>
              <w:pStyle w:val="TAH"/>
              <w:keepNext w:val="0"/>
              <w:keepLines w:val="0"/>
              <w:widowControl w:val="0"/>
              <w:rPr>
                <w:lang w:eastAsia="ja-JP"/>
              </w:rPr>
            </w:pPr>
            <w:r w:rsidRPr="007E741D">
              <w:rPr>
                <w:lang w:eastAsia="ja-JP"/>
              </w:rPr>
              <w:t>Range</w:t>
            </w:r>
          </w:p>
        </w:tc>
        <w:tc>
          <w:tcPr>
            <w:tcW w:w="1512" w:type="dxa"/>
          </w:tcPr>
          <w:p w14:paraId="65398614" w14:textId="77777777" w:rsidR="00175499" w:rsidRPr="007E741D" w:rsidRDefault="00175499" w:rsidP="0073372F">
            <w:pPr>
              <w:pStyle w:val="TAH"/>
              <w:keepNext w:val="0"/>
              <w:keepLines w:val="0"/>
              <w:widowControl w:val="0"/>
              <w:rPr>
                <w:lang w:eastAsia="ja-JP"/>
              </w:rPr>
            </w:pPr>
            <w:r w:rsidRPr="007E741D">
              <w:rPr>
                <w:lang w:eastAsia="ja-JP"/>
              </w:rPr>
              <w:t>IE type and reference</w:t>
            </w:r>
          </w:p>
        </w:tc>
        <w:tc>
          <w:tcPr>
            <w:tcW w:w="1728" w:type="dxa"/>
          </w:tcPr>
          <w:p w14:paraId="6AD9A2AD" w14:textId="77777777" w:rsidR="00175499" w:rsidRPr="007E741D" w:rsidRDefault="00175499" w:rsidP="0073372F">
            <w:pPr>
              <w:pStyle w:val="TAH"/>
              <w:keepNext w:val="0"/>
              <w:keepLines w:val="0"/>
              <w:widowControl w:val="0"/>
              <w:rPr>
                <w:lang w:eastAsia="ja-JP"/>
              </w:rPr>
            </w:pPr>
            <w:r w:rsidRPr="007E741D">
              <w:rPr>
                <w:lang w:eastAsia="ja-JP"/>
              </w:rPr>
              <w:t>Semantics description</w:t>
            </w:r>
          </w:p>
        </w:tc>
        <w:tc>
          <w:tcPr>
            <w:tcW w:w="1080" w:type="dxa"/>
          </w:tcPr>
          <w:p w14:paraId="3A42B8E4" w14:textId="77777777" w:rsidR="00175499" w:rsidRPr="007E741D" w:rsidRDefault="00175499" w:rsidP="0073372F">
            <w:pPr>
              <w:pStyle w:val="TAH"/>
              <w:keepNext w:val="0"/>
              <w:keepLines w:val="0"/>
              <w:widowControl w:val="0"/>
              <w:rPr>
                <w:lang w:eastAsia="ja-JP"/>
              </w:rPr>
            </w:pPr>
            <w:r w:rsidRPr="00FD0425">
              <w:rPr>
                <w:lang w:eastAsia="ja-JP"/>
              </w:rPr>
              <w:t>Criticality</w:t>
            </w:r>
          </w:p>
        </w:tc>
        <w:tc>
          <w:tcPr>
            <w:tcW w:w="1080" w:type="dxa"/>
          </w:tcPr>
          <w:p w14:paraId="2CBBC7FD" w14:textId="77777777" w:rsidR="00175499" w:rsidRPr="007E741D" w:rsidRDefault="00175499" w:rsidP="0073372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73372F">
        <w:tc>
          <w:tcPr>
            <w:tcW w:w="2160" w:type="dxa"/>
          </w:tcPr>
          <w:p w14:paraId="3DE9E450" w14:textId="77777777" w:rsidR="00175499" w:rsidRPr="007E741D" w:rsidRDefault="00175499" w:rsidP="0073372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080" w:type="dxa"/>
          </w:tcPr>
          <w:p w14:paraId="50E8AAFA"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08F41177" w14:textId="77777777" w:rsidR="00175499" w:rsidRPr="007E741D" w:rsidRDefault="00175499" w:rsidP="0073372F">
            <w:pPr>
              <w:pStyle w:val="TAL"/>
              <w:keepNext w:val="0"/>
              <w:keepLines w:val="0"/>
              <w:widowControl w:val="0"/>
              <w:rPr>
                <w:i/>
                <w:lang w:eastAsia="ja-JP"/>
              </w:rPr>
            </w:pPr>
          </w:p>
        </w:tc>
        <w:tc>
          <w:tcPr>
            <w:tcW w:w="1512" w:type="dxa"/>
          </w:tcPr>
          <w:p w14:paraId="164EB123" w14:textId="77777777" w:rsidR="00175499" w:rsidRPr="007E741D" w:rsidRDefault="00175499" w:rsidP="0073372F">
            <w:pPr>
              <w:pStyle w:val="TAL"/>
              <w:keepNext w:val="0"/>
              <w:keepLines w:val="0"/>
              <w:widowControl w:val="0"/>
              <w:rPr>
                <w:lang w:eastAsia="ja-JP"/>
              </w:rPr>
            </w:pPr>
          </w:p>
        </w:tc>
        <w:tc>
          <w:tcPr>
            <w:tcW w:w="1728" w:type="dxa"/>
          </w:tcPr>
          <w:p w14:paraId="63EE5A50" w14:textId="77777777" w:rsidR="00175499" w:rsidRPr="007E741D" w:rsidRDefault="00175499" w:rsidP="0073372F">
            <w:pPr>
              <w:pStyle w:val="TAL"/>
              <w:keepNext w:val="0"/>
              <w:keepLines w:val="0"/>
              <w:widowControl w:val="0"/>
              <w:rPr>
                <w:lang w:eastAsia="ja-JP"/>
              </w:rPr>
            </w:pPr>
          </w:p>
        </w:tc>
        <w:tc>
          <w:tcPr>
            <w:tcW w:w="1080" w:type="dxa"/>
          </w:tcPr>
          <w:p w14:paraId="4A0B9DA8"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AAC13C4" w14:textId="77777777" w:rsidR="00175499" w:rsidRPr="007E741D" w:rsidRDefault="00175499" w:rsidP="0073372F">
            <w:pPr>
              <w:pStyle w:val="TAC"/>
              <w:keepNext w:val="0"/>
              <w:keepLines w:val="0"/>
              <w:widowControl w:val="0"/>
              <w:rPr>
                <w:lang w:eastAsia="ja-JP"/>
              </w:rPr>
            </w:pPr>
          </w:p>
        </w:tc>
      </w:tr>
      <w:tr w:rsidR="00175499" w:rsidRPr="007E741D" w14:paraId="016A15A5" w14:textId="77777777" w:rsidTr="0073372F">
        <w:tc>
          <w:tcPr>
            <w:tcW w:w="2160" w:type="dxa"/>
          </w:tcPr>
          <w:p w14:paraId="0753284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NR</w:t>
            </w:r>
          </w:p>
        </w:tc>
        <w:tc>
          <w:tcPr>
            <w:tcW w:w="1080" w:type="dxa"/>
          </w:tcPr>
          <w:p w14:paraId="1C3D0D94" w14:textId="77777777" w:rsidR="00175499" w:rsidRPr="007E741D" w:rsidRDefault="00175499" w:rsidP="0073372F">
            <w:pPr>
              <w:pStyle w:val="TAL"/>
              <w:keepNext w:val="0"/>
              <w:keepLines w:val="0"/>
              <w:widowControl w:val="0"/>
              <w:rPr>
                <w:lang w:eastAsia="ja-JP"/>
              </w:rPr>
            </w:pPr>
          </w:p>
        </w:tc>
        <w:tc>
          <w:tcPr>
            <w:tcW w:w="1080" w:type="dxa"/>
          </w:tcPr>
          <w:p w14:paraId="6D3E9BD0" w14:textId="77777777" w:rsidR="00175499" w:rsidRPr="007E741D" w:rsidRDefault="00175499" w:rsidP="0073372F">
            <w:pPr>
              <w:pStyle w:val="TAL"/>
              <w:keepNext w:val="0"/>
              <w:keepLines w:val="0"/>
              <w:widowControl w:val="0"/>
              <w:rPr>
                <w:i/>
                <w:lang w:eastAsia="ja-JP"/>
              </w:rPr>
            </w:pPr>
          </w:p>
        </w:tc>
        <w:tc>
          <w:tcPr>
            <w:tcW w:w="1512" w:type="dxa"/>
          </w:tcPr>
          <w:p w14:paraId="15EC6B7B" w14:textId="77777777" w:rsidR="00175499" w:rsidRPr="007E741D" w:rsidRDefault="00175499" w:rsidP="0073372F">
            <w:pPr>
              <w:pStyle w:val="TAL"/>
              <w:keepNext w:val="0"/>
              <w:keepLines w:val="0"/>
              <w:widowControl w:val="0"/>
              <w:rPr>
                <w:lang w:eastAsia="ja-JP"/>
              </w:rPr>
            </w:pPr>
          </w:p>
        </w:tc>
        <w:tc>
          <w:tcPr>
            <w:tcW w:w="1728" w:type="dxa"/>
          </w:tcPr>
          <w:p w14:paraId="29E41D56" w14:textId="77777777" w:rsidR="00175499" w:rsidRPr="007E741D" w:rsidRDefault="00175499" w:rsidP="0073372F">
            <w:pPr>
              <w:pStyle w:val="TAL"/>
              <w:keepNext w:val="0"/>
              <w:keepLines w:val="0"/>
              <w:widowControl w:val="0"/>
              <w:rPr>
                <w:lang w:eastAsia="ja-JP"/>
              </w:rPr>
            </w:pPr>
          </w:p>
        </w:tc>
        <w:tc>
          <w:tcPr>
            <w:tcW w:w="1080" w:type="dxa"/>
          </w:tcPr>
          <w:p w14:paraId="2F4622F1"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0B741F5" w14:textId="77777777" w:rsidR="00175499" w:rsidRPr="007E741D" w:rsidRDefault="00175499" w:rsidP="0073372F">
            <w:pPr>
              <w:pStyle w:val="TAC"/>
              <w:keepNext w:val="0"/>
              <w:keepLines w:val="0"/>
              <w:widowControl w:val="0"/>
              <w:rPr>
                <w:lang w:eastAsia="ja-JP"/>
              </w:rPr>
            </w:pPr>
          </w:p>
        </w:tc>
      </w:tr>
      <w:tr w:rsidR="00175499" w:rsidRPr="007E741D" w14:paraId="087FE542" w14:textId="77777777" w:rsidTr="0073372F">
        <w:tc>
          <w:tcPr>
            <w:tcW w:w="2160" w:type="dxa"/>
          </w:tcPr>
          <w:p w14:paraId="5DCD12E9"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1F5B68C9"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10CFBACB" w14:textId="77777777" w:rsidR="00175499" w:rsidRPr="007E741D" w:rsidRDefault="00175499" w:rsidP="0073372F">
            <w:pPr>
              <w:pStyle w:val="TAL"/>
              <w:keepNext w:val="0"/>
              <w:keepLines w:val="0"/>
              <w:widowControl w:val="0"/>
              <w:rPr>
                <w:i/>
                <w:lang w:eastAsia="ja-JP"/>
              </w:rPr>
            </w:pPr>
          </w:p>
        </w:tc>
        <w:tc>
          <w:tcPr>
            <w:tcW w:w="1512" w:type="dxa"/>
          </w:tcPr>
          <w:p w14:paraId="0C3DB413"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3631E477" w14:textId="77777777" w:rsidR="00175499" w:rsidRPr="00BC48B5" w:rsidRDefault="00175499" w:rsidP="0073372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80" w:type="dxa"/>
          </w:tcPr>
          <w:p w14:paraId="33167F79" w14:textId="77777777" w:rsidR="00175499" w:rsidRPr="00D40451" w:rsidRDefault="00175499" w:rsidP="0073372F">
            <w:pPr>
              <w:pStyle w:val="TAC"/>
              <w:keepNext w:val="0"/>
              <w:keepLines w:val="0"/>
              <w:widowControl w:val="0"/>
              <w:rPr>
                <w:i/>
                <w:lang w:eastAsia="ja-JP"/>
              </w:rPr>
            </w:pPr>
            <w:r>
              <w:rPr>
                <w:lang w:eastAsia="ja-JP"/>
              </w:rPr>
              <w:t>–</w:t>
            </w:r>
          </w:p>
        </w:tc>
        <w:tc>
          <w:tcPr>
            <w:tcW w:w="1080" w:type="dxa"/>
          </w:tcPr>
          <w:p w14:paraId="0125216C" w14:textId="77777777" w:rsidR="00175499" w:rsidRPr="00D40451" w:rsidRDefault="00175499" w:rsidP="0073372F">
            <w:pPr>
              <w:pStyle w:val="TAC"/>
              <w:keepNext w:val="0"/>
              <w:keepLines w:val="0"/>
              <w:widowControl w:val="0"/>
              <w:rPr>
                <w:i/>
                <w:lang w:eastAsia="ja-JP"/>
              </w:rPr>
            </w:pPr>
          </w:p>
        </w:tc>
      </w:tr>
      <w:tr w:rsidR="00175499" w:rsidRPr="007E741D" w14:paraId="3E3FA8D7" w14:textId="77777777" w:rsidTr="0073372F">
        <w:tc>
          <w:tcPr>
            <w:tcW w:w="2160" w:type="dxa"/>
          </w:tcPr>
          <w:p w14:paraId="2D8AD139"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w:t>
            </w:r>
          </w:p>
        </w:tc>
        <w:tc>
          <w:tcPr>
            <w:tcW w:w="1080" w:type="dxa"/>
          </w:tcPr>
          <w:p w14:paraId="4189382F" w14:textId="77777777" w:rsidR="00175499" w:rsidRPr="007E741D" w:rsidRDefault="00175499" w:rsidP="0073372F">
            <w:pPr>
              <w:pStyle w:val="TAL"/>
              <w:keepNext w:val="0"/>
              <w:keepLines w:val="0"/>
              <w:widowControl w:val="0"/>
              <w:rPr>
                <w:lang w:eastAsia="ja-JP"/>
              </w:rPr>
            </w:pPr>
          </w:p>
        </w:tc>
        <w:tc>
          <w:tcPr>
            <w:tcW w:w="1080" w:type="dxa"/>
          </w:tcPr>
          <w:p w14:paraId="483D354F" w14:textId="77777777" w:rsidR="00175499" w:rsidRPr="007E741D" w:rsidRDefault="00175499" w:rsidP="0073372F">
            <w:pPr>
              <w:pStyle w:val="TAL"/>
              <w:keepNext w:val="0"/>
              <w:keepLines w:val="0"/>
              <w:widowControl w:val="0"/>
              <w:rPr>
                <w:i/>
                <w:lang w:eastAsia="ja-JP"/>
              </w:rPr>
            </w:pPr>
          </w:p>
        </w:tc>
        <w:tc>
          <w:tcPr>
            <w:tcW w:w="1512" w:type="dxa"/>
          </w:tcPr>
          <w:p w14:paraId="6F32EBC4" w14:textId="77777777" w:rsidR="00175499" w:rsidRPr="007E741D" w:rsidRDefault="00175499" w:rsidP="0073372F">
            <w:pPr>
              <w:pStyle w:val="TAL"/>
              <w:keepNext w:val="0"/>
              <w:keepLines w:val="0"/>
              <w:widowControl w:val="0"/>
              <w:rPr>
                <w:lang w:eastAsia="ja-JP"/>
              </w:rPr>
            </w:pPr>
          </w:p>
        </w:tc>
        <w:tc>
          <w:tcPr>
            <w:tcW w:w="1728" w:type="dxa"/>
          </w:tcPr>
          <w:p w14:paraId="0F8BB6C4" w14:textId="77777777" w:rsidR="00175499" w:rsidRPr="00D40451" w:rsidRDefault="00175499" w:rsidP="0073372F">
            <w:pPr>
              <w:pStyle w:val="TAL"/>
              <w:keepNext w:val="0"/>
              <w:keepLines w:val="0"/>
              <w:widowControl w:val="0"/>
              <w:rPr>
                <w:i/>
                <w:lang w:eastAsia="ja-JP"/>
              </w:rPr>
            </w:pPr>
          </w:p>
        </w:tc>
        <w:tc>
          <w:tcPr>
            <w:tcW w:w="1080" w:type="dxa"/>
          </w:tcPr>
          <w:p w14:paraId="7DEF3AB7" w14:textId="77777777" w:rsidR="00175499" w:rsidRPr="00D40451" w:rsidRDefault="00175499" w:rsidP="0073372F">
            <w:pPr>
              <w:pStyle w:val="TAC"/>
              <w:keepNext w:val="0"/>
              <w:keepLines w:val="0"/>
              <w:widowControl w:val="0"/>
              <w:rPr>
                <w:i/>
                <w:lang w:eastAsia="ja-JP"/>
              </w:rPr>
            </w:pPr>
            <w:bookmarkStart w:id="6291" w:name="OLE_LINK223"/>
            <w:bookmarkStart w:id="6292" w:name="OLE_LINK224"/>
            <w:r>
              <w:rPr>
                <w:lang w:eastAsia="ja-JP"/>
              </w:rPr>
              <w:t>–</w:t>
            </w:r>
            <w:bookmarkEnd w:id="6291"/>
            <w:bookmarkEnd w:id="6292"/>
          </w:p>
        </w:tc>
        <w:tc>
          <w:tcPr>
            <w:tcW w:w="1080" w:type="dxa"/>
          </w:tcPr>
          <w:p w14:paraId="5DAC838D" w14:textId="77777777" w:rsidR="00175499" w:rsidRPr="00D40451" w:rsidRDefault="00175499" w:rsidP="0073372F">
            <w:pPr>
              <w:pStyle w:val="TAC"/>
              <w:keepNext w:val="0"/>
              <w:keepLines w:val="0"/>
              <w:widowControl w:val="0"/>
              <w:rPr>
                <w:i/>
                <w:lang w:eastAsia="ja-JP"/>
              </w:rPr>
            </w:pPr>
          </w:p>
        </w:tc>
      </w:tr>
      <w:tr w:rsidR="00175499" w:rsidRPr="007E741D" w14:paraId="5D26E2E5" w14:textId="77777777" w:rsidTr="0073372F">
        <w:tc>
          <w:tcPr>
            <w:tcW w:w="2160" w:type="dxa"/>
          </w:tcPr>
          <w:p w14:paraId="2B3D1A2C"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6221CA32"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4556D38E" w14:textId="77777777" w:rsidR="00175499" w:rsidRPr="007E741D" w:rsidRDefault="00175499" w:rsidP="0073372F">
            <w:pPr>
              <w:pStyle w:val="TAL"/>
              <w:keepNext w:val="0"/>
              <w:keepLines w:val="0"/>
              <w:widowControl w:val="0"/>
              <w:rPr>
                <w:i/>
                <w:lang w:eastAsia="ja-JP"/>
              </w:rPr>
            </w:pPr>
          </w:p>
        </w:tc>
        <w:tc>
          <w:tcPr>
            <w:tcW w:w="1512" w:type="dxa"/>
          </w:tcPr>
          <w:p w14:paraId="2EFEBDF0"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7DC9615F" w14:textId="77777777" w:rsidR="00175499" w:rsidRPr="00DB0C03" w:rsidRDefault="00175499" w:rsidP="0073372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80" w:type="dxa"/>
          </w:tcPr>
          <w:p w14:paraId="31A97AC4" w14:textId="77777777" w:rsidR="00175499" w:rsidRPr="00D40451" w:rsidRDefault="00175499" w:rsidP="0073372F">
            <w:pPr>
              <w:pStyle w:val="TAC"/>
              <w:keepNext w:val="0"/>
              <w:keepLines w:val="0"/>
              <w:widowControl w:val="0"/>
              <w:rPr>
                <w:i/>
                <w:szCs w:val="18"/>
              </w:rPr>
            </w:pPr>
            <w:bookmarkStart w:id="6293" w:name="OLE_LINK225"/>
            <w:bookmarkStart w:id="6294" w:name="OLE_LINK226"/>
            <w:r>
              <w:rPr>
                <w:lang w:eastAsia="ja-JP"/>
              </w:rPr>
              <w:t>–</w:t>
            </w:r>
            <w:bookmarkEnd w:id="6293"/>
            <w:bookmarkEnd w:id="6294"/>
          </w:p>
        </w:tc>
        <w:tc>
          <w:tcPr>
            <w:tcW w:w="1080" w:type="dxa"/>
          </w:tcPr>
          <w:p w14:paraId="4DD7716B" w14:textId="77777777" w:rsidR="00175499" w:rsidRPr="00D40451" w:rsidRDefault="00175499" w:rsidP="0073372F">
            <w:pPr>
              <w:pStyle w:val="TAC"/>
              <w:keepNext w:val="0"/>
              <w:keepLines w:val="0"/>
              <w:widowControl w:val="0"/>
              <w:rPr>
                <w:i/>
                <w:szCs w:val="18"/>
              </w:rPr>
            </w:pPr>
          </w:p>
        </w:tc>
      </w:tr>
      <w:tr w:rsidR="00175499" w:rsidRPr="007E741D" w14:paraId="01EEBE08" w14:textId="77777777" w:rsidTr="0073372F">
        <w:tc>
          <w:tcPr>
            <w:tcW w:w="2160" w:type="dxa"/>
          </w:tcPr>
          <w:p w14:paraId="37DB60E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080" w:type="dxa"/>
          </w:tcPr>
          <w:p w14:paraId="76216577" w14:textId="77777777" w:rsidR="00175499" w:rsidRPr="007E741D" w:rsidRDefault="00175499" w:rsidP="0073372F">
            <w:pPr>
              <w:pStyle w:val="TAL"/>
              <w:keepNext w:val="0"/>
              <w:keepLines w:val="0"/>
              <w:widowControl w:val="0"/>
              <w:rPr>
                <w:lang w:eastAsia="ja-JP"/>
              </w:rPr>
            </w:pPr>
          </w:p>
        </w:tc>
        <w:tc>
          <w:tcPr>
            <w:tcW w:w="1080" w:type="dxa"/>
          </w:tcPr>
          <w:p w14:paraId="7A3E877B" w14:textId="77777777" w:rsidR="00175499" w:rsidRPr="007E741D" w:rsidRDefault="00175499" w:rsidP="0073372F">
            <w:pPr>
              <w:pStyle w:val="TAL"/>
              <w:keepNext w:val="0"/>
              <w:keepLines w:val="0"/>
              <w:widowControl w:val="0"/>
              <w:rPr>
                <w:i/>
                <w:lang w:eastAsia="ja-JP"/>
              </w:rPr>
            </w:pPr>
          </w:p>
        </w:tc>
        <w:tc>
          <w:tcPr>
            <w:tcW w:w="1512" w:type="dxa"/>
          </w:tcPr>
          <w:p w14:paraId="4BE06043" w14:textId="77777777" w:rsidR="00175499" w:rsidRPr="007E741D" w:rsidRDefault="00175499" w:rsidP="0073372F">
            <w:pPr>
              <w:pStyle w:val="TAL"/>
              <w:keepNext w:val="0"/>
              <w:keepLines w:val="0"/>
              <w:widowControl w:val="0"/>
              <w:rPr>
                <w:lang w:eastAsia="ja-JP"/>
              </w:rPr>
            </w:pPr>
          </w:p>
        </w:tc>
        <w:tc>
          <w:tcPr>
            <w:tcW w:w="1728" w:type="dxa"/>
          </w:tcPr>
          <w:p w14:paraId="79D9B770" w14:textId="77777777" w:rsidR="00175499" w:rsidRPr="00D40451" w:rsidRDefault="00175499" w:rsidP="0073372F">
            <w:pPr>
              <w:pStyle w:val="TAL"/>
              <w:keepNext w:val="0"/>
              <w:keepLines w:val="0"/>
              <w:widowControl w:val="0"/>
              <w:rPr>
                <w:i/>
                <w:szCs w:val="18"/>
              </w:rPr>
            </w:pPr>
          </w:p>
        </w:tc>
        <w:tc>
          <w:tcPr>
            <w:tcW w:w="1080" w:type="dxa"/>
          </w:tcPr>
          <w:p w14:paraId="305F405F"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080" w:type="dxa"/>
          </w:tcPr>
          <w:p w14:paraId="51353994"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73372F">
        <w:tc>
          <w:tcPr>
            <w:tcW w:w="2160" w:type="dxa"/>
          </w:tcPr>
          <w:p w14:paraId="3EFCF586"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963ED80"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599B0D7B" w14:textId="77777777" w:rsidR="00175499" w:rsidRPr="007E741D" w:rsidRDefault="00175499" w:rsidP="0073372F">
            <w:pPr>
              <w:pStyle w:val="TAL"/>
              <w:keepNext w:val="0"/>
              <w:keepLines w:val="0"/>
              <w:widowControl w:val="0"/>
              <w:rPr>
                <w:i/>
                <w:lang w:eastAsia="ja-JP"/>
              </w:rPr>
            </w:pPr>
          </w:p>
        </w:tc>
        <w:tc>
          <w:tcPr>
            <w:tcW w:w="1512" w:type="dxa"/>
          </w:tcPr>
          <w:p w14:paraId="2C611A8D"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24445829"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6CF6D490"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544596F1" w14:textId="77777777" w:rsidR="00175499" w:rsidRPr="00D40451" w:rsidRDefault="00175499" w:rsidP="0073372F">
            <w:pPr>
              <w:pStyle w:val="TAC"/>
              <w:keepNext w:val="0"/>
              <w:keepLines w:val="0"/>
              <w:widowControl w:val="0"/>
              <w:rPr>
                <w:i/>
                <w:szCs w:val="18"/>
              </w:rPr>
            </w:pPr>
          </w:p>
        </w:tc>
      </w:tr>
      <w:tr w:rsidR="00175499" w:rsidRPr="007E741D" w14:paraId="3B0632BE" w14:textId="77777777" w:rsidTr="0073372F">
        <w:tc>
          <w:tcPr>
            <w:tcW w:w="2160" w:type="dxa"/>
          </w:tcPr>
          <w:p w14:paraId="34CDD08E" w14:textId="77777777" w:rsidR="00175499" w:rsidRPr="007E741D" w:rsidRDefault="00175499" w:rsidP="0073372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080" w:type="dxa"/>
          </w:tcPr>
          <w:p w14:paraId="56C695B3" w14:textId="77777777" w:rsidR="00175499" w:rsidRPr="007E741D" w:rsidRDefault="00175499" w:rsidP="0073372F">
            <w:pPr>
              <w:pStyle w:val="TAL"/>
              <w:keepNext w:val="0"/>
              <w:keepLines w:val="0"/>
              <w:widowControl w:val="0"/>
              <w:rPr>
                <w:lang w:eastAsia="ja-JP"/>
              </w:rPr>
            </w:pPr>
            <w:r>
              <w:rPr>
                <w:rFonts w:cs="Arial"/>
                <w:lang w:eastAsia="zh-CN"/>
              </w:rPr>
              <w:t>M</w:t>
            </w:r>
          </w:p>
        </w:tc>
        <w:tc>
          <w:tcPr>
            <w:tcW w:w="1080" w:type="dxa"/>
          </w:tcPr>
          <w:p w14:paraId="1B69E41F" w14:textId="77777777" w:rsidR="00175499" w:rsidRPr="007E741D" w:rsidRDefault="00175499" w:rsidP="0073372F">
            <w:pPr>
              <w:pStyle w:val="TAL"/>
              <w:keepNext w:val="0"/>
              <w:keepLines w:val="0"/>
              <w:widowControl w:val="0"/>
              <w:rPr>
                <w:i/>
                <w:lang w:eastAsia="ja-JP"/>
              </w:rPr>
            </w:pPr>
          </w:p>
        </w:tc>
        <w:tc>
          <w:tcPr>
            <w:tcW w:w="1512" w:type="dxa"/>
          </w:tcPr>
          <w:p w14:paraId="486148E9" w14:textId="77777777" w:rsidR="00175499" w:rsidRPr="007E741D" w:rsidRDefault="00175499" w:rsidP="0073372F">
            <w:pPr>
              <w:pStyle w:val="TAL"/>
              <w:keepNext w:val="0"/>
              <w:keepLines w:val="0"/>
              <w:widowControl w:val="0"/>
              <w:rPr>
                <w:lang w:eastAsia="ja-JP"/>
              </w:rPr>
            </w:pPr>
            <w:r w:rsidRPr="00F67C4D">
              <w:rPr>
                <w:lang w:eastAsia="ja-JP"/>
              </w:rPr>
              <w:t>OCTET STRING</w:t>
            </w:r>
          </w:p>
        </w:tc>
        <w:tc>
          <w:tcPr>
            <w:tcW w:w="1728" w:type="dxa"/>
          </w:tcPr>
          <w:p w14:paraId="5736EFB4"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7196BD28"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3EE38F88" w14:textId="77777777" w:rsidR="00175499" w:rsidRPr="00D40451" w:rsidRDefault="00175499" w:rsidP="0073372F">
            <w:pPr>
              <w:pStyle w:val="TAC"/>
              <w:keepNext w:val="0"/>
              <w:keepLines w:val="0"/>
              <w:widowControl w:val="0"/>
              <w:rPr>
                <w:i/>
                <w:szCs w:val="18"/>
              </w:rPr>
            </w:pPr>
          </w:p>
        </w:tc>
      </w:tr>
    </w:tbl>
    <w:p w14:paraId="77D570CC" w14:textId="77777777" w:rsidR="00F9724E" w:rsidRDefault="00F9724E" w:rsidP="0073372F">
      <w:pPr>
        <w:widowControl w:val="0"/>
        <w:rPr>
          <w:lang w:val="en-US" w:eastAsia="zh-CN"/>
        </w:rPr>
      </w:pPr>
    </w:p>
    <w:p w14:paraId="525530C7" w14:textId="77777777" w:rsidR="00F9724E" w:rsidRPr="00AC628F" w:rsidRDefault="00F9724E" w:rsidP="00C10143">
      <w:pPr>
        <w:pStyle w:val="Heading4"/>
      </w:pPr>
      <w:bookmarkStart w:id="6295" w:name="_CR9_2_2_60"/>
      <w:bookmarkStart w:id="6296" w:name="_Hlk44423768"/>
      <w:bookmarkStart w:id="6297" w:name="_Toc14207860"/>
      <w:bookmarkStart w:id="6298" w:name="_Toc175586953"/>
      <w:bookmarkEnd w:id="6295"/>
      <w:r w:rsidRPr="00AC628F">
        <w:t>9.2.2.</w:t>
      </w:r>
      <w:bookmarkEnd w:id="6296"/>
      <w:r w:rsidR="00086BAB">
        <w:t>60</w:t>
      </w:r>
      <w:r w:rsidRPr="00AC628F">
        <w:tab/>
      </w:r>
      <w:bookmarkStart w:id="6299" w:name="OLE_LINK22"/>
      <w:r w:rsidRPr="00AC628F">
        <w:t>Mobility Parameters Information</w:t>
      </w:r>
      <w:bookmarkEnd w:id="6297"/>
      <w:bookmarkEnd w:id="6298"/>
      <w:bookmarkEnd w:id="6299"/>
    </w:p>
    <w:p w14:paraId="293D2713" w14:textId="77777777" w:rsidR="00F9724E" w:rsidRPr="00AC628F" w:rsidRDefault="00F9724E" w:rsidP="0073372F">
      <w:pPr>
        <w:widowControl w:val="0"/>
      </w:pPr>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4125FE1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73372F">
            <w:pPr>
              <w:pStyle w:val="TAL"/>
              <w:keepNext w:val="0"/>
              <w:keepLines w:val="0"/>
              <w:widowControl w:val="0"/>
              <w:rPr>
                <w:lang w:eastAsia="ja-JP"/>
              </w:rPr>
            </w:pPr>
            <w:r w:rsidRPr="00AC628F">
              <w:rPr>
                <w:lang w:eastAsia="ja-JP"/>
              </w:rPr>
              <w:t>Handover Trigger Change</w:t>
            </w:r>
          </w:p>
        </w:tc>
        <w:tc>
          <w:tcPr>
            <w:tcW w:w="1080"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73372F">
      <w:pPr>
        <w:widowControl w:val="0"/>
      </w:pPr>
    </w:p>
    <w:p w14:paraId="1CCC2FC2" w14:textId="77777777" w:rsidR="00F9724E" w:rsidRPr="00AC628F" w:rsidRDefault="00F9724E" w:rsidP="00C10143">
      <w:pPr>
        <w:pStyle w:val="Heading4"/>
      </w:pPr>
      <w:bookmarkStart w:id="6300" w:name="_CR9_2_2_61"/>
      <w:bookmarkStart w:id="6301" w:name="_Hlk44423784"/>
      <w:bookmarkStart w:id="6302" w:name="_Toc14207861"/>
      <w:bookmarkStart w:id="6303" w:name="_Toc175586954"/>
      <w:bookmarkEnd w:id="6300"/>
      <w:r w:rsidRPr="00AC628F">
        <w:t>9.2.2.</w:t>
      </w:r>
      <w:bookmarkEnd w:id="6301"/>
      <w:r w:rsidR="00086BAB">
        <w:t>61</w:t>
      </w:r>
      <w:r w:rsidRPr="00AC628F">
        <w:tab/>
        <w:t>Mobility Parameters Modification Range</w:t>
      </w:r>
      <w:bookmarkEnd w:id="6302"/>
      <w:bookmarkEnd w:id="6303"/>
    </w:p>
    <w:p w14:paraId="6050D8A7" w14:textId="77777777" w:rsidR="00F9724E" w:rsidRPr="00AC628F" w:rsidRDefault="00F9724E" w:rsidP="0073372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7E6F777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73372F">
            <w:pPr>
              <w:pStyle w:val="TAL"/>
              <w:keepNext w:val="0"/>
              <w:keepLines w:val="0"/>
              <w:widowControl w:val="0"/>
              <w:rPr>
                <w:lang w:eastAsia="ja-JP"/>
              </w:rPr>
            </w:pPr>
            <w:r w:rsidRPr="00AC628F">
              <w:rPr>
                <w:lang w:eastAsia="ja-JP"/>
              </w:rPr>
              <w:t>Handover Trigger Change Lower Limit</w:t>
            </w:r>
          </w:p>
        </w:tc>
        <w:tc>
          <w:tcPr>
            <w:tcW w:w="1080"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73372F">
            <w:pPr>
              <w:pStyle w:val="TAL"/>
              <w:keepNext w:val="0"/>
              <w:keepLines w:val="0"/>
              <w:widowControl w:val="0"/>
              <w:rPr>
                <w:lang w:val="sv-SE" w:eastAsia="ja-JP"/>
              </w:rPr>
            </w:pPr>
            <w:r w:rsidRPr="00D40451">
              <w:rPr>
                <w:lang w:val="sv-SE" w:eastAsia="ja-JP"/>
              </w:rPr>
              <w:t>Handover Trigger Change Upper Limit</w:t>
            </w:r>
          </w:p>
        </w:tc>
        <w:tc>
          <w:tcPr>
            <w:tcW w:w="1080"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73372F">
      <w:pPr>
        <w:widowControl w:val="0"/>
      </w:pPr>
    </w:p>
    <w:p w14:paraId="6F3CEFA2" w14:textId="77777777" w:rsidR="00F9724E" w:rsidRDefault="00F9724E" w:rsidP="00C10143">
      <w:pPr>
        <w:pStyle w:val="Heading4"/>
      </w:pPr>
      <w:bookmarkStart w:id="6304" w:name="_CR9_2_2_62"/>
      <w:bookmarkStart w:id="6305" w:name="_Hlk44423802"/>
      <w:bookmarkStart w:id="6306" w:name="_Toc175586955"/>
      <w:bookmarkEnd w:id="6304"/>
      <w:r w:rsidRPr="00D0552F">
        <w:t>9.</w:t>
      </w:r>
      <w:r>
        <w:t>2</w:t>
      </w:r>
      <w:r w:rsidRPr="00D0552F">
        <w:t>.</w:t>
      </w:r>
      <w:r>
        <w:t>2</w:t>
      </w:r>
      <w:r w:rsidRPr="00D0552F">
        <w:t>.</w:t>
      </w:r>
      <w:bookmarkEnd w:id="6305"/>
      <w:r w:rsidR="00086BAB">
        <w:t>62</w:t>
      </w:r>
      <w:r w:rsidRPr="00D0552F">
        <w:t xml:space="preserve"> </w:t>
      </w:r>
      <w:r>
        <w:tab/>
      </w:r>
      <w:r w:rsidRPr="000613C9">
        <w:t>Number of Active UEs</w:t>
      </w:r>
      <w:bookmarkEnd w:id="6306"/>
    </w:p>
    <w:p w14:paraId="0FC20142" w14:textId="77777777" w:rsidR="00F9724E" w:rsidRDefault="00F9724E" w:rsidP="0073372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0552F" w14:paraId="7864807C"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73372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73372F">
            <w:pPr>
              <w:pStyle w:val="TAH"/>
              <w:keepNext w:val="0"/>
              <w:keepLines w:val="0"/>
              <w:widowControl w:val="0"/>
              <w:rPr>
                <w:lang w:eastAsia="ja-JP"/>
              </w:rPr>
            </w:pPr>
            <w:r w:rsidRPr="00D0552F">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73372F">
            <w:pPr>
              <w:pStyle w:val="TAH"/>
              <w:keepNext w:val="0"/>
              <w:keepLines w:val="0"/>
              <w:widowControl w:val="0"/>
              <w:rPr>
                <w:lang w:eastAsia="ja-JP"/>
              </w:rPr>
            </w:pPr>
            <w:r w:rsidRPr="00D0552F">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73372F">
            <w:pPr>
              <w:pStyle w:val="TAH"/>
              <w:keepNext w:val="0"/>
              <w:keepLines w:val="0"/>
              <w:widowControl w:val="0"/>
              <w:rPr>
                <w:lang w:eastAsia="ja-JP"/>
              </w:rPr>
            </w:pPr>
            <w:r w:rsidRPr="00D0552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73372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5926E2">
        <w:tc>
          <w:tcPr>
            <w:tcW w:w="2448"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73372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73372F">
            <w:pPr>
              <w:pStyle w:val="TAL"/>
              <w:keepNext w:val="0"/>
              <w:keepLines w:val="0"/>
              <w:widowControl w:val="0"/>
              <w:rPr>
                <w:rFonts w:cs="Arial"/>
                <w:szCs w:val="18"/>
                <w:lang w:val="en-US" w:eastAsia="ja-JP"/>
              </w:rPr>
            </w:pPr>
            <w:r w:rsidRPr="00DB0C03">
              <w:rPr>
                <w:rFonts w:cs="Arial"/>
                <w:szCs w:val="18"/>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73372F">
            <w:pPr>
              <w:pStyle w:val="TAL"/>
              <w:keepNext w:val="0"/>
              <w:keepLines w:val="0"/>
              <w:widowControl w:val="0"/>
              <w:rPr>
                <w:rFonts w:cs="Arial"/>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73372F">
            <w:pPr>
              <w:pStyle w:val="TAL"/>
              <w:keepNext w:val="0"/>
              <w:keepLines w:val="0"/>
              <w:widowControl w:val="0"/>
            </w:pPr>
            <w:r w:rsidRPr="00826BC3">
              <w:t>INTEGER</w:t>
            </w:r>
            <w:r w:rsidR="00267B69">
              <w:t xml:space="preserve"> </w:t>
            </w:r>
            <w:r w:rsidRPr="00826BC3">
              <w:t>(0..16777215, ...)</w:t>
            </w:r>
          </w:p>
        </w:tc>
        <w:tc>
          <w:tcPr>
            <w:tcW w:w="2880" w:type="dxa"/>
            <w:tcBorders>
              <w:top w:val="single" w:sz="4" w:space="0" w:color="auto"/>
              <w:left w:val="single" w:sz="4" w:space="0" w:color="auto"/>
              <w:bottom w:val="single" w:sz="4" w:space="0" w:color="auto"/>
              <w:right w:val="single" w:sz="4" w:space="0" w:color="auto"/>
            </w:tcBorders>
          </w:tcPr>
          <w:p w14:paraId="2F642D90" w14:textId="7CD62F22" w:rsidR="00F9724E" w:rsidRPr="00BC48B5" w:rsidRDefault="00F9724E" w:rsidP="0073372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73372F">
      <w:pPr>
        <w:widowControl w:val="0"/>
        <w:rPr>
          <w:noProof/>
          <w:lang w:val="en-US"/>
        </w:rPr>
      </w:pPr>
    </w:p>
    <w:p w14:paraId="70231E44" w14:textId="77777777" w:rsidR="00F9724E" w:rsidRPr="00DE149B" w:rsidRDefault="00F9724E" w:rsidP="0073372F">
      <w:pPr>
        <w:pStyle w:val="Heading4"/>
        <w:keepNext w:val="0"/>
        <w:keepLines w:val="0"/>
        <w:widowControl w:val="0"/>
      </w:pPr>
      <w:bookmarkStart w:id="6307" w:name="_CR9_2_2_63"/>
      <w:bookmarkStart w:id="6308" w:name="_Hlk44423814"/>
      <w:bookmarkStart w:id="6309" w:name="_Toc44497647"/>
      <w:bookmarkStart w:id="6310" w:name="_Toc45108035"/>
      <w:bookmarkStart w:id="6311" w:name="_Toc45901655"/>
      <w:bookmarkStart w:id="6312" w:name="_Toc51850735"/>
      <w:bookmarkStart w:id="6313" w:name="_Toc56693738"/>
      <w:bookmarkStart w:id="6314" w:name="_Toc64447281"/>
      <w:bookmarkStart w:id="6315" w:name="_Toc66286775"/>
      <w:bookmarkStart w:id="6316" w:name="_Toc74151470"/>
      <w:bookmarkStart w:id="6317" w:name="_Toc88653943"/>
      <w:bookmarkStart w:id="6318" w:name="_Toc97904299"/>
      <w:bookmarkStart w:id="6319" w:name="_Toc105175340"/>
      <w:bookmarkStart w:id="6320" w:name="_Toc113826370"/>
      <w:bookmarkStart w:id="6321" w:name="_Toc175586956"/>
      <w:bookmarkEnd w:id="6307"/>
      <w:r w:rsidRPr="00DE149B">
        <w:t>9.2.2.</w:t>
      </w:r>
      <w:bookmarkEnd w:id="6308"/>
      <w:r w:rsidR="000051EC" w:rsidRPr="00DE149B">
        <w:t>63</w:t>
      </w:r>
      <w:r w:rsidRPr="00DE149B">
        <w:tab/>
        <w:t>NR Carrier List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E4D10D7" w14:textId="77777777" w:rsidR="00F9724E" w:rsidRPr="00FD0425" w:rsidRDefault="00F9724E" w:rsidP="0073372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9BA7E35" w14:textId="77777777" w:rsidTr="00807553">
        <w:trPr>
          <w:tblHeader/>
        </w:trPr>
        <w:tc>
          <w:tcPr>
            <w:tcW w:w="2448" w:type="dxa"/>
          </w:tcPr>
          <w:p w14:paraId="3D8BBE94"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351B0FA1"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6A33617D"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502FD59F"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56230D1A"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5926E2">
        <w:tc>
          <w:tcPr>
            <w:tcW w:w="244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73372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73372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73372F">
            <w:pPr>
              <w:pStyle w:val="TAL"/>
              <w:keepNext w:val="0"/>
              <w:keepLines w:val="0"/>
              <w:widowControl w:val="0"/>
            </w:pPr>
          </w:p>
        </w:tc>
      </w:tr>
      <w:tr w:rsidR="00F9724E" w:rsidRPr="0058293E" w14:paraId="5246ABCE" w14:textId="77777777" w:rsidTr="005926E2">
        <w:tc>
          <w:tcPr>
            <w:tcW w:w="244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73372F">
            <w:pPr>
              <w:pStyle w:val="TAL"/>
              <w:keepNext w:val="0"/>
              <w:keepLines w:val="0"/>
              <w:widowControl w:val="0"/>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73372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5926E2">
        <w:tc>
          <w:tcPr>
            <w:tcW w:w="244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73372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73372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5926E2">
        <w:tc>
          <w:tcPr>
            <w:tcW w:w="244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73372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73372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73372F">
            <w:pPr>
              <w:pStyle w:val="TAH"/>
              <w:keepNext w:val="0"/>
              <w:keepLines w:val="0"/>
              <w:widowControl w:val="0"/>
            </w:pPr>
            <w:r w:rsidRPr="00FD0425">
              <w:t>Range bound</w:t>
            </w:r>
          </w:p>
        </w:tc>
        <w:tc>
          <w:tcPr>
            <w:tcW w:w="5670" w:type="dxa"/>
          </w:tcPr>
          <w:p w14:paraId="3797EF36" w14:textId="77777777" w:rsidR="00F9724E" w:rsidRPr="00FD0425" w:rsidRDefault="00F9724E" w:rsidP="0073372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73372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73372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73372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73372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73372F">
      <w:pPr>
        <w:widowControl w:val="0"/>
        <w:rPr>
          <w:lang w:eastAsia="zh-CN"/>
        </w:rPr>
      </w:pPr>
    </w:p>
    <w:p w14:paraId="5FFB8053" w14:textId="77777777" w:rsidR="00F9724E" w:rsidRPr="00FD0425" w:rsidRDefault="00F9724E" w:rsidP="0073372F">
      <w:pPr>
        <w:pStyle w:val="Heading4"/>
        <w:keepNext w:val="0"/>
        <w:keepLines w:val="0"/>
        <w:widowControl w:val="0"/>
        <w:rPr>
          <w:lang w:val="fr-FR" w:eastAsia="zh-CN"/>
        </w:rPr>
      </w:pPr>
      <w:bookmarkStart w:id="6322" w:name="_CR9_2_2_64"/>
      <w:bookmarkStart w:id="6323" w:name="_Hlk44423878"/>
      <w:bookmarkStart w:id="6324" w:name="_Toc44497648"/>
      <w:bookmarkStart w:id="6325" w:name="_Toc45108036"/>
      <w:bookmarkStart w:id="6326" w:name="_Toc45901656"/>
      <w:bookmarkStart w:id="6327" w:name="_Toc51850736"/>
      <w:bookmarkStart w:id="6328" w:name="_Toc56693739"/>
      <w:bookmarkStart w:id="6329" w:name="_Toc64447282"/>
      <w:bookmarkStart w:id="6330" w:name="_Toc66286776"/>
      <w:bookmarkStart w:id="6331" w:name="_Toc74151471"/>
      <w:bookmarkStart w:id="6332" w:name="_Toc88653944"/>
      <w:bookmarkStart w:id="6333" w:name="_Toc97904300"/>
      <w:bookmarkStart w:id="6334" w:name="_Toc105175341"/>
      <w:bookmarkStart w:id="6335" w:name="_Toc113826371"/>
      <w:bookmarkStart w:id="6336" w:name="_Toc175586957"/>
      <w:bookmarkEnd w:id="6322"/>
      <w:r w:rsidRPr="00FD0425">
        <w:rPr>
          <w:lang w:val="fr-FR"/>
        </w:rPr>
        <w:t>9.2.2.</w:t>
      </w:r>
      <w:bookmarkEnd w:id="6323"/>
      <w:r w:rsidR="000051EC">
        <w:rPr>
          <w:lang w:val="fr-FR"/>
        </w:rPr>
        <w:t>64</w:t>
      </w:r>
      <w:r w:rsidRPr="00FD0425">
        <w:rPr>
          <w:lang w:val="fr-FR"/>
        </w:rPr>
        <w:tab/>
      </w:r>
      <w:r>
        <w:rPr>
          <w:rFonts w:hint="eastAsia"/>
          <w:lang w:val="fr-FR" w:eastAsia="zh-CN"/>
        </w:rPr>
        <w:t>SSB Positions In Burst</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4E76D42E" w14:textId="77777777" w:rsidR="00F9724E" w:rsidRPr="00FD0425" w:rsidRDefault="00F9724E" w:rsidP="0073372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587370F" w14:textId="77777777" w:rsidTr="0073372F">
        <w:trPr>
          <w:tblHeader/>
        </w:trPr>
        <w:tc>
          <w:tcPr>
            <w:tcW w:w="2448" w:type="dxa"/>
          </w:tcPr>
          <w:p w14:paraId="3FB6D55B"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423EC6F"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51323923"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0EC6D340"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7CA3086D"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73372F">
        <w:tc>
          <w:tcPr>
            <w:tcW w:w="244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73372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73372F">
            <w:pPr>
              <w:pStyle w:val="TAL"/>
              <w:keepNext w:val="0"/>
              <w:keepLines w:val="0"/>
              <w:widowControl w:val="0"/>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73372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73372F">
        <w:tc>
          <w:tcPr>
            <w:tcW w:w="244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73372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73372F">
            <w:pPr>
              <w:pStyle w:val="TAL"/>
              <w:keepNext w:val="0"/>
              <w:keepLines w:val="0"/>
              <w:widowControl w:val="0"/>
              <w:rPr>
                <w:lang w:eastAsia="zh-CN"/>
              </w:rPr>
            </w:pPr>
          </w:p>
        </w:tc>
      </w:tr>
      <w:tr w:rsidR="00F9724E" w:rsidRPr="0058293E" w14:paraId="63260E25" w14:textId="77777777" w:rsidTr="0073372F">
        <w:tc>
          <w:tcPr>
            <w:tcW w:w="244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73372F">
            <w:pPr>
              <w:pStyle w:val="TAL"/>
              <w:keepNext w:val="0"/>
              <w:keepLines w:val="0"/>
              <w:widowControl w:val="0"/>
              <w:rPr>
                <w:lang w:eastAsia="zh-CN"/>
              </w:rPr>
            </w:pPr>
          </w:p>
        </w:tc>
      </w:tr>
      <w:tr w:rsidR="00F9724E" w:rsidRPr="0058293E" w14:paraId="526716B0" w14:textId="77777777" w:rsidTr="0073372F">
        <w:tc>
          <w:tcPr>
            <w:tcW w:w="244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73372F">
            <w:pPr>
              <w:pStyle w:val="TAL"/>
              <w:keepNext w:val="0"/>
              <w:keepLines w:val="0"/>
              <w:widowControl w:val="0"/>
            </w:pPr>
          </w:p>
        </w:tc>
      </w:tr>
      <w:tr w:rsidR="00F9724E" w:rsidRPr="0058293E" w14:paraId="73891E23" w14:textId="77777777" w:rsidTr="0073372F">
        <w:tc>
          <w:tcPr>
            <w:tcW w:w="244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73372F">
            <w:pPr>
              <w:pStyle w:val="TAL"/>
              <w:keepNext w:val="0"/>
              <w:keepLines w:val="0"/>
              <w:widowControl w:val="0"/>
              <w:rPr>
                <w:lang w:eastAsia="zh-CN"/>
              </w:rPr>
            </w:pPr>
          </w:p>
        </w:tc>
      </w:tr>
      <w:tr w:rsidR="00F9724E" w:rsidRPr="0058293E" w14:paraId="355C5A84" w14:textId="77777777" w:rsidTr="0073372F">
        <w:tc>
          <w:tcPr>
            <w:tcW w:w="244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73372F">
            <w:pPr>
              <w:pStyle w:val="TAL"/>
              <w:keepNext w:val="0"/>
              <w:keepLines w:val="0"/>
              <w:widowControl w:val="0"/>
            </w:pPr>
          </w:p>
        </w:tc>
      </w:tr>
      <w:tr w:rsidR="00F9724E" w:rsidRPr="0058293E" w14:paraId="2BA393DD" w14:textId="77777777" w:rsidTr="0073372F">
        <w:tc>
          <w:tcPr>
            <w:tcW w:w="244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73372F">
            <w:pPr>
              <w:pStyle w:val="TAL"/>
              <w:keepNext w:val="0"/>
              <w:keepLines w:val="0"/>
              <w:widowControl w:val="0"/>
              <w:rPr>
                <w:lang w:eastAsia="zh-CN"/>
              </w:rPr>
            </w:pPr>
          </w:p>
        </w:tc>
      </w:tr>
    </w:tbl>
    <w:p w14:paraId="3D6C413A" w14:textId="77777777" w:rsidR="00F9724E" w:rsidRPr="00FD0425" w:rsidRDefault="00F9724E" w:rsidP="0073372F">
      <w:pPr>
        <w:widowControl w:val="0"/>
        <w:rPr>
          <w:lang w:eastAsia="zh-CN"/>
        </w:rPr>
      </w:pPr>
    </w:p>
    <w:p w14:paraId="7D0F33E5" w14:textId="77777777" w:rsidR="002F40C6" w:rsidRPr="009F5A10" w:rsidRDefault="002F40C6" w:rsidP="0073372F">
      <w:pPr>
        <w:pStyle w:val="Heading4"/>
        <w:keepNext w:val="0"/>
        <w:keepLines w:val="0"/>
        <w:widowControl w:val="0"/>
      </w:pPr>
      <w:bookmarkStart w:id="6337" w:name="_CR9_2_2_65"/>
      <w:bookmarkStart w:id="6338" w:name="_Hlk44446555"/>
      <w:bookmarkStart w:id="6339" w:name="_Toc44497649"/>
      <w:bookmarkStart w:id="6340" w:name="_Toc45108037"/>
      <w:bookmarkStart w:id="6341" w:name="_Toc45901657"/>
      <w:bookmarkStart w:id="6342" w:name="_Toc51850737"/>
      <w:bookmarkStart w:id="6343" w:name="_Toc56693740"/>
      <w:bookmarkStart w:id="6344" w:name="_Toc64447283"/>
      <w:bookmarkStart w:id="6345" w:name="_Toc66286777"/>
      <w:bookmarkStart w:id="6346" w:name="_Toc74151472"/>
      <w:bookmarkStart w:id="6347" w:name="_Toc88653945"/>
      <w:bookmarkStart w:id="6348" w:name="_Toc97904301"/>
      <w:bookmarkStart w:id="6349" w:name="_Toc105175342"/>
      <w:bookmarkStart w:id="6350" w:name="_Toc113826372"/>
      <w:bookmarkStart w:id="6351" w:name="_Toc175586958"/>
      <w:bookmarkEnd w:id="6337"/>
      <w:r w:rsidRPr="009F5A10">
        <w:t>9.</w:t>
      </w:r>
      <w:r>
        <w:t>2.2</w:t>
      </w:r>
      <w:r w:rsidRPr="009F5A10">
        <w:t>.</w:t>
      </w:r>
      <w:bookmarkEnd w:id="6338"/>
      <w:r>
        <w:t>65</w:t>
      </w:r>
      <w:r w:rsidRPr="009F5A10">
        <w:tab/>
      </w:r>
      <w:r>
        <w:t>NID</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4B46D2A0" w14:textId="77777777" w:rsidR="002F40C6" w:rsidRPr="00A632BE" w:rsidRDefault="002F40C6" w:rsidP="0073372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73372F">
            <w:pPr>
              <w:pStyle w:val="TAL"/>
              <w:keepNext w:val="0"/>
              <w:keepLines w:val="0"/>
              <w:widowControl w:val="0"/>
              <w:rPr>
                <w:i/>
                <w:lang w:eastAsia="ja-JP"/>
              </w:rPr>
            </w:pPr>
          </w:p>
        </w:tc>
        <w:tc>
          <w:tcPr>
            <w:tcW w:w="1872" w:type="dxa"/>
          </w:tcPr>
          <w:p w14:paraId="2B1E92D6" w14:textId="77777777" w:rsidR="002F40C6" w:rsidRPr="00EA2822" w:rsidRDefault="002F40C6" w:rsidP="0073372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73372F">
            <w:pPr>
              <w:pStyle w:val="TAL"/>
              <w:keepNext w:val="0"/>
              <w:keepLines w:val="0"/>
              <w:widowControl w:val="0"/>
              <w:rPr>
                <w:highlight w:val="yellow"/>
                <w:lang w:eastAsia="ja-JP"/>
              </w:rPr>
            </w:pPr>
          </w:p>
        </w:tc>
      </w:tr>
    </w:tbl>
    <w:p w14:paraId="52444526" w14:textId="77777777" w:rsidR="002F40C6" w:rsidRDefault="002F40C6" w:rsidP="0073372F">
      <w:pPr>
        <w:widowControl w:val="0"/>
      </w:pPr>
    </w:p>
    <w:p w14:paraId="201DB453" w14:textId="77777777" w:rsidR="002F40C6" w:rsidRPr="009F5A10" w:rsidRDefault="002F40C6" w:rsidP="0073372F">
      <w:pPr>
        <w:pStyle w:val="Heading4"/>
        <w:keepNext w:val="0"/>
        <w:keepLines w:val="0"/>
        <w:widowControl w:val="0"/>
      </w:pPr>
      <w:bookmarkStart w:id="6352" w:name="_CR9_2_2_66"/>
      <w:bookmarkStart w:id="6353" w:name="_Toc44497650"/>
      <w:bookmarkStart w:id="6354" w:name="_Toc45108038"/>
      <w:bookmarkStart w:id="6355" w:name="_Toc45901658"/>
      <w:bookmarkStart w:id="6356" w:name="_Toc51850738"/>
      <w:bookmarkStart w:id="6357" w:name="_Toc56693741"/>
      <w:bookmarkStart w:id="6358" w:name="_Toc64447284"/>
      <w:bookmarkStart w:id="6359" w:name="_Toc66286778"/>
      <w:bookmarkStart w:id="6360" w:name="_Toc74151473"/>
      <w:bookmarkStart w:id="6361" w:name="_Toc88653946"/>
      <w:bookmarkStart w:id="6362" w:name="_Toc97904302"/>
      <w:bookmarkStart w:id="6363" w:name="_Toc105175343"/>
      <w:bookmarkStart w:id="6364" w:name="_Toc113826373"/>
      <w:bookmarkStart w:id="6365" w:name="_Toc175586959"/>
      <w:bookmarkEnd w:id="6352"/>
      <w:r w:rsidRPr="009F5A10">
        <w:t>9.</w:t>
      </w:r>
      <w:r>
        <w:t>2.2</w:t>
      </w:r>
      <w:r w:rsidRPr="009F5A10">
        <w:t>.</w:t>
      </w:r>
      <w:r>
        <w:t>66</w:t>
      </w:r>
      <w:r w:rsidRPr="009F5A10">
        <w:tab/>
      </w:r>
      <w:r>
        <w:t>CAG-Identifier</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2E9B8EBF" w14:textId="77777777" w:rsidR="002F40C6" w:rsidRPr="00A632BE" w:rsidRDefault="002F40C6" w:rsidP="0073372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807553">
        <w:trPr>
          <w:tblHeader/>
        </w:trPr>
        <w:tc>
          <w:tcPr>
            <w:tcW w:w="2448" w:type="dxa"/>
          </w:tcPr>
          <w:p w14:paraId="20C010E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73372F">
            <w:pPr>
              <w:pStyle w:val="TAL"/>
              <w:keepNext w:val="0"/>
              <w:keepLines w:val="0"/>
              <w:widowControl w:val="0"/>
              <w:rPr>
                <w:i/>
                <w:lang w:eastAsia="ja-JP"/>
              </w:rPr>
            </w:pPr>
          </w:p>
        </w:tc>
        <w:tc>
          <w:tcPr>
            <w:tcW w:w="1872" w:type="dxa"/>
          </w:tcPr>
          <w:p w14:paraId="197402BC" w14:textId="77777777" w:rsidR="002F40C6" w:rsidRPr="00EA2822" w:rsidRDefault="002F40C6" w:rsidP="0073372F">
            <w:pPr>
              <w:pStyle w:val="TAL"/>
              <w:keepNext w:val="0"/>
              <w:keepLines w:val="0"/>
              <w:widowControl w:val="0"/>
            </w:pPr>
            <w:r w:rsidRPr="00EA2822">
              <w:t>BIT STRING (SIZE(32))</w:t>
            </w:r>
          </w:p>
        </w:tc>
        <w:tc>
          <w:tcPr>
            <w:tcW w:w="2880" w:type="dxa"/>
          </w:tcPr>
          <w:p w14:paraId="1299AD42" w14:textId="77777777" w:rsidR="002F40C6" w:rsidRPr="00EA2822" w:rsidRDefault="002F40C6" w:rsidP="0073372F">
            <w:pPr>
              <w:pStyle w:val="TAL"/>
              <w:keepNext w:val="0"/>
              <w:keepLines w:val="0"/>
              <w:widowControl w:val="0"/>
              <w:rPr>
                <w:highlight w:val="yellow"/>
                <w:lang w:eastAsia="ja-JP"/>
              </w:rPr>
            </w:pPr>
          </w:p>
        </w:tc>
      </w:tr>
    </w:tbl>
    <w:p w14:paraId="6F3302E8" w14:textId="77777777" w:rsidR="002F40C6" w:rsidRDefault="002F40C6" w:rsidP="0073372F">
      <w:pPr>
        <w:widowControl w:val="0"/>
      </w:pPr>
    </w:p>
    <w:p w14:paraId="13036131" w14:textId="77777777" w:rsidR="002F40C6" w:rsidRPr="009354E2" w:rsidRDefault="002F40C6" w:rsidP="0073372F">
      <w:pPr>
        <w:pStyle w:val="Heading4"/>
        <w:keepNext w:val="0"/>
        <w:keepLines w:val="0"/>
        <w:widowControl w:val="0"/>
      </w:pPr>
      <w:bookmarkStart w:id="6366" w:name="_CR9_2_2_67"/>
      <w:bookmarkStart w:id="6367" w:name="_Hlk44446584"/>
      <w:bookmarkStart w:id="6368" w:name="_Toc44497651"/>
      <w:bookmarkStart w:id="6369" w:name="_Toc45108039"/>
      <w:bookmarkStart w:id="6370" w:name="_Toc45901659"/>
      <w:bookmarkStart w:id="6371" w:name="_Toc51850739"/>
      <w:bookmarkStart w:id="6372" w:name="_Toc56693742"/>
      <w:bookmarkStart w:id="6373" w:name="_Toc64447285"/>
      <w:bookmarkStart w:id="6374" w:name="_Toc66286779"/>
      <w:bookmarkStart w:id="6375" w:name="_Toc74151474"/>
      <w:bookmarkStart w:id="6376" w:name="_Toc88653947"/>
      <w:bookmarkStart w:id="6377" w:name="_Toc97904303"/>
      <w:bookmarkStart w:id="6378" w:name="_Toc105175344"/>
      <w:bookmarkStart w:id="6379" w:name="_Toc113826374"/>
      <w:bookmarkStart w:id="6380" w:name="_Toc175586960"/>
      <w:bookmarkEnd w:id="6366"/>
      <w:r w:rsidRPr="009354E2">
        <w:t>9.2.2.</w:t>
      </w:r>
      <w:r>
        <w:t>67</w:t>
      </w:r>
      <w:r w:rsidRPr="009354E2">
        <w:tab/>
      </w:r>
      <w:bookmarkEnd w:id="6367"/>
      <w:r w:rsidRPr="009354E2">
        <w:t>Broadcast NID List</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3B43F4A" w14:textId="77777777" w:rsidR="002F40C6" w:rsidRPr="009354E2" w:rsidRDefault="002F40C6" w:rsidP="0073372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73372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73372F">
            <w:pPr>
              <w:pStyle w:val="TAL"/>
              <w:keepNext w:val="0"/>
              <w:keepLines w:val="0"/>
              <w:widowControl w:val="0"/>
              <w:rPr>
                <w:rFonts w:cs="Arial"/>
                <w:lang w:eastAsia="ja-JP"/>
              </w:rPr>
            </w:pPr>
          </w:p>
        </w:tc>
        <w:tc>
          <w:tcPr>
            <w:tcW w:w="1440" w:type="dxa"/>
          </w:tcPr>
          <w:p w14:paraId="5854EE4B" w14:textId="77777777" w:rsidR="002F40C6" w:rsidRPr="009354E2" w:rsidRDefault="002F40C6" w:rsidP="0073372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73372F">
            <w:pPr>
              <w:pStyle w:val="TAL"/>
              <w:keepNext w:val="0"/>
              <w:keepLines w:val="0"/>
              <w:widowControl w:val="0"/>
              <w:rPr>
                <w:lang w:eastAsia="ja-JP"/>
              </w:rPr>
            </w:pPr>
          </w:p>
        </w:tc>
        <w:tc>
          <w:tcPr>
            <w:tcW w:w="2880" w:type="dxa"/>
          </w:tcPr>
          <w:p w14:paraId="28E3FC8B" w14:textId="77777777" w:rsidR="002F40C6" w:rsidRPr="009354E2" w:rsidRDefault="002F40C6" w:rsidP="0073372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73372F">
            <w:pPr>
              <w:pStyle w:val="TAL"/>
              <w:keepNext w:val="0"/>
              <w:keepLines w:val="0"/>
              <w:widowControl w:val="0"/>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73372F">
            <w:pPr>
              <w:pStyle w:val="TAL"/>
              <w:keepNext w:val="0"/>
              <w:keepLines w:val="0"/>
              <w:widowControl w:val="0"/>
              <w:rPr>
                <w:rFonts w:cs="Arial"/>
                <w:i/>
                <w:lang w:eastAsia="ja-JP"/>
              </w:rPr>
            </w:pPr>
          </w:p>
        </w:tc>
        <w:tc>
          <w:tcPr>
            <w:tcW w:w="1872" w:type="dxa"/>
          </w:tcPr>
          <w:p w14:paraId="7D264E97"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73372F">
            <w:pPr>
              <w:pStyle w:val="TAL"/>
              <w:keepNext w:val="0"/>
              <w:keepLines w:val="0"/>
              <w:widowControl w:val="0"/>
              <w:rPr>
                <w:rFonts w:cs="Arial"/>
                <w:lang w:eastAsia="ja-JP"/>
              </w:rPr>
            </w:pPr>
          </w:p>
        </w:tc>
      </w:tr>
    </w:tbl>
    <w:p w14:paraId="5F3D6031" w14:textId="77777777" w:rsidR="002F40C6" w:rsidRPr="009354E2"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73372F">
            <w:pPr>
              <w:pStyle w:val="TAL"/>
              <w:keepNext w:val="0"/>
              <w:keepLines w:val="0"/>
              <w:widowControl w:val="0"/>
            </w:pPr>
            <w:r w:rsidRPr="009354E2">
              <w:t>maxnoofNIDs</w:t>
            </w:r>
          </w:p>
        </w:tc>
        <w:tc>
          <w:tcPr>
            <w:tcW w:w="6192" w:type="dxa"/>
          </w:tcPr>
          <w:p w14:paraId="26F9EAEB" w14:textId="77777777" w:rsidR="002F40C6" w:rsidRPr="009F5A10" w:rsidRDefault="002F40C6" w:rsidP="0073372F">
            <w:pPr>
              <w:pStyle w:val="TAL"/>
              <w:keepNext w:val="0"/>
              <w:keepLines w:val="0"/>
              <w:widowControl w:val="0"/>
            </w:pPr>
            <w:r w:rsidRPr="009354E2">
              <w:t>Maximum no. of NIDs broadcast in a cell. Value is 12.</w:t>
            </w:r>
          </w:p>
        </w:tc>
      </w:tr>
    </w:tbl>
    <w:p w14:paraId="4D12128F" w14:textId="77777777" w:rsidR="002F40C6" w:rsidRPr="009F5A10" w:rsidRDefault="002F40C6" w:rsidP="0073372F">
      <w:pPr>
        <w:widowControl w:val="0"/>
      </w:pPr>
    </w:p>
    <w:p w14:paraId="495EE33F" w14:textId="77777777" w:rsidR="002F40C6" w:rsidRPr="009F5A10" w:rsidRDefault="002F40C6" w:rsidP="0073372F">
      <w:pPr>
        <w:pStyle w:val="Heading4"/>
        <w:keepNext w:val="0"/>
        <w:keepLines w:val="0"/>
        <w:widowControl w:val="0"/>
      </w:pPr>
      <w:bookmarkStart w:id="6381" w:name="_CR9_2_2_68"/>
      <w:bookmarkStart w:id="6382" w:name="_Hlk44446606"/>
      <w:bookmarkStart w:id="6383" w:name="_Toc44497652"/>
      <w:bookmarkStart w:id="6384" w:name="_Toc45108040"/>
      <w:bookmarkStart w:id="6385" w:name="_Toc45901660"/>
      <w:bookmarkStart w:id="6386" w:name="_Toc51850740"/>
      <w:bookmarkStart w:id="6387" w:name="_Toc56693743"/>
      <w:bookmarkStart w:id="6388" w:name="_Toc64447286"/>
      <w:bookmarkStart w:id="6389" w:name="_Toc66286780"/>
      <w:bookmarkStart w:id="6390" w:name="_Toc74151475"/>
      <w:bookmarkStart w:id="6391" w:name="_Toc88653948"/>
      <w:bookmarkStart w:id="6392" w:name="_Toc97904304"/>
      <w:bookmarkStart w:id="6393" w:name="_Toc105175345"/>
      <w:bookmarkStart w:id="6394" w:name="_Toc113826375"/>
      <w:bookmarkStart w:id="6395" w:name="_Toc175586961"/>
      <w:bookmarkEnd w:id="6381"/>
      <w:r w:rsidRPr="009F5A10">
        <w:t>9.</w:t>
      </w:r>
      <w:r>
        <w:t>2</w:t>
      </w:r>
      <w:r w:rsidRPr="009F5A10">
        <w:t>.</w:t>
      </w:r>
      <w:r>
        <w:t>2</w:t>
      </w:r>
      <w:r w:rsidRPr="009F5A10">
        <w:t>.</w:t>
      </w:r>
      <w:bookmarkEnd w:id="6382"/>
      <w:r>
        <w:t>68</w:t>
      </w:r>
      <w:r w:rsidRPr="009F5A10">
        <w:tab/>
      </w:r>
      <w:r>
        <w:t>Broadcast SNPN ID List</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840C5EC" w14:textId="77777777" w:rsidR="002F40C6" w:rsidRPr="008B54BB" w:rsidRDefault="002F40C6" w:rsidP="0073372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3AE023C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73372F">
            <w:pPr>
              <w:pStyle w:val="TAL"/>
              <w:keepNext w:val="0"/>
              <w:keepLines w:val="0"/>
              <w:widowControl w:val="0"/>
              <w:rPr>
                <w:rFonts w:cs="Arial"/>
                <w:lang w:eastAsia="ja-JP"/>
              </w:rPr>
            </w:pPr>
          </w:p>
        </w:tc>
        <w:tc>
          <w:tcPr>
            <w:tcW w:w="1440" w:type="dxa"/>
          </w:tcPr>
          <w:p w14:paraId="1956171F"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73372F">
            <w:pPr>
              <w:pStyle w:val="TAL"/>
              <w:keepNext w:val="0"/>
              <w:keepLines w:val="0"/>
              <w:widowControl w:val="0"/>
              <w:rPr>
                <w:lang w:eastAsia="ja-JP"/>
              </w:rPr>
            </w:pPr>
          </w:p>
        </w:tc>
        <w:tc>
          <w:tcPr>
            <w:tcW w:w="2880" w:type="dxa"/>
          </w:tcPr>
          <w:p w14:paraId="22E7CB01" w14:textId="77777777" w:rsidR="002F40C6" w:rsidRPr="009F5A10" w:rsidRDefault="002F40C6" w:rsidP="0073372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73372F">
            <w:pPr>
              <w:pStyle w:val="TAL"/>
              <w:keepNext w:val="0"/>
              <w:keepLines w:val="0"/>
              <w:widowControl w:val="0"/>
              <w:rPr>
                <w:rFonts w:cs="Arial"/>
                <w:i/>
                <w:lang w:eastAsia="ja-JP"/>
              </w:rPr>
            </w:pPr>
          </w:p>
        </w:tc>
        <w:tc>
          <w:tcPr>
            <w:tcW w:w="1872" w:type="dxa"/>
          </w:tcPr>
          <w:p w14:paraId="763BCC50" w14:textId="77777777" w:rsidR="002F40C6" w:rsidRDefault="002F40C6" w:rsidP="0073372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73372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73372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73372F">
            <w:pPr>
              <w:pStyle w:val="TAL"/>
              <w:keepNext w:val="0"/>
              <w:keepLines w:val="0"/>
              <w:widowControl w:val="0"/>
              <w:rPr>
                <w:rFonts w:cs="Arial"/>
                <w:i/>
                <w:lang w:eastAsia="ja-JP"/>
              </w:rPr>
            </w:pPr>
          </w:p>
        </w:tc>
        <w:tc>
          <w:tcPr>
            <w:tcW w:w="1872" w:type="dxa"/>
          </w:tcPr>
          <w:p w14:paraId="1370731F" w14:textId="77777777" w:rsidR="002F40C6" w:rsidRDefault="002F40C6" w:rsidP="0073372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73372F">
            <w:pPr>
              <w:pStyle w:val="TAL"/>
              <w:keepNext w:val="0"/>
              <w:keepLines w:val="0"/>
              <w:widowControl w:val="0"/>
              <w:rPr>
                <w:rFonts w:cs="Arial"/>
                <w:lang w:eastAsia="ja-JP"/>
              </w:rPr>
            </w:pPr>
          </w:p>
        </w:tc>
      </w:tr>
    </w:tbl>
    <w:p w14:paraId="6FD59AC7"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73372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73372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73372F">
      <w:pPr>
        <w:widowControl w:val="0"/>
      </w:pPr>
    </w:p>
    <w:p w14:paraId="7ECE5B6C" w14:textId="77777777" w:rsidR="002F40C6" w:rsidRPr="009F5A10" w:rsidRDefault="002F40C6" w:rsidP="0073372F">
      <w:pPr>
        <w:pStyle w:val="Heading4"/>
        <w:keepNext w:val="0"/>
        <w:keepLines w:val="0"/>
        <w:widowControl w:val="0"/>
      </w:pPr>
      <w:bookmarkStart w:id="6396" w:name="_CR9_2_2_69"/>
      <w:bookmarkStart w:id="6397" w:name="_Hlk44446624"/>
      <w:bookmarkStart w:id="6398" w:name="_Toc44497653"/>
      <w:bookmarkStart w:id="6399" w:name="_Toc45108041"/>
      <w:bookmarkStart w:id="6400" w:name="_Toc45901661"/>
      <w:bookmarkStart w:id="6401" w:name="_Toc51850741"/>
      <w:bookmarkStart w:id="6402" w:name="_Toc56693744"/>
      <w:bookmarkStart w:id="6403" w:name="_Toc64447287"/>
      <w:bookmarkStart w:id="6404" w:name="_Toc66286781"/>
      <w:bookmarkStart w:id="6405" w:name="_Toc74151476"/>
      <w:bookmarkStart w:id="6406" w:name="_Toc88653949"/>
      <w:bookmarkStart w:id="6407" w:name="_Toc97904305"/>
      <w:bookmarkStart w:id="6408" w:name="_Toc105175346"/>
      <w:bookmarkStart w:id="6409" w:name="_Toc113826376"/>
      <w:bookmarkStart w:id="6410" w:name="_Toc175586962"/>
      <w:bookmarkEnd w:id="6396"/>
      <w:r w:rsidRPr="009F5A10">
        <w:t>9.</w:t>
      </w:r>
      <w:r>
        <w:t>2</w:t>
      </w:r>
      <w:r w:rsidRPr="009F5A10">
        <w:t>.</w:t>
      </w:r>
      <w:r>
        <w:t>2</w:t>
      </w:r>
      <w:r w:rsidRPr="009F5A10">
        <w:t>.</w:t>
      </w:r>
      <w:bookmarkEnd w:id="6397"/>
      <w:r>
        <w:t>69</w:t>
      </w:r>
      <w:r w:rsidRPr="009F5A10">
        <w:tab/>
      </w:r>
      <w:r>
        <w:t>Broadcast CAG-Identifier List</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4D9630A6" w14:textId="77777777" w:rsidR="002F40C6" w:rsidRPr="008B54BB" w:rsidRDefault="002F40C6" w:rsidP="0073372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73372F">
            <w:pPr>
              <w:pStyle w:val="TAL"/>
              <w:keepNext w:val="0"/>
              <w:keepLines w:val="0"/>
              <w:widowControl w:val="0"/>
              <w:rPr>
                <w:rFonts w:cs="Arial"/>
                <w:lang w:eastAsia="ja-JP"/>
              </w:rPr>
            </w:pPr>
          </w:p>
        </w:tc>
        <w:tc>
          <w:tcPr>
            <w:tcW w:w="1440" w:type="dxa"/>
          </w:tcPr>
          <w:p w14:paraId="0DDE21DE"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73372F">
            <w:pPr>
              <w:pStyle w:val="TAL"/>
              <w:keepNext w:val="0"/>
              <w:keepLines w:val="0"/>
              <w:widowControl w:val="0"/>
              <w:rPr>
                <w:lang w:eastAsia="ja-JP"/>
              </w:rPr>
            </w:pPr>
          </w:p>
        </w:tc>
        <w:tc>
          <w:tcPr>
            <w:tcW w:w="2880" w:type="dxa"/>
          </w:tcPr>
          <w:p w14:paraId="50C0C29F" w14:textId="77777777" w:rsidR="002F40C6" w:rsidRPr="009F5A10" w:rsidRDefault="002F40C6" w:rsidP="0073372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73372F">
            <w:pPr>
              <w:pStyle w:val="TAL"/>
              <w:keepNext w:val="0"/>
              <w:keepLines w:val="0"/>
              <w:widowControl w:val="0"/>
              <w:rPr>
                <w:rFonts w:cs="Arial"/>
                <w:i/>
                <w:lang w:eastAsia="ja-JP"/>
              </w:rPr>
            </w:pPr>
          </w:p>
        </w:tc>
        <w:tc>
          <w:tcPr>
            <w:tcW w:w="1872" w:type="dxa"/>
          </w:tcPr>
          <w:p w14:paraId="284A996D" w14:textId="77777777" w:rsidR="002F40C6" w:rsidRDefault="002F40C6" w:rsidP="0073372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73372F">
            <w:pPr>
              <w:pStyle w:val="TAL"/>
              <w:keepNext w:val="0"/>
              <w:keepLines w:val="0"/>
              <w:widowControl w:val="0"/>
              <w:rPr>
                <w:rFonts w:cs="Arial"/>
                <w:lang w:eastAsia="ja-JP"/>
              </w:rPr>
            </w:pPr>
          </w:p>
        </w:tc>
      </w:tr>
    </w:tbl>
    <w:p w14:paraId="3B6EF30A"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73372F">
            <w:pPr>
              <w:pStyle w:val="TAL"/>
              <w:keepNext w:val="0"/>
              <w:keepLines w:val="0"/>
              <w:widowControl w:val="0"/>
            </w:pPr>
            <w:r w:rsidRPr="009F5A10">
              <w:t>maxnoof</w:t>
            </w:r>
            <w:r>
              <w:t>CAGs</w:t>
            </w:r>
          </w:p>
        </w:tc>
        <w:tc>
          <w:tcPr>
            <w:tcW w:w="6192" w:type="dxa"/>
          </w:tcPr>
          <w:p w14:paraId="77A9C3B0" w14:textId="77777777" w:rsidR="002F40C6" w:rsidRPr="009F5A10" w:rsidRDefault="002F40C6" w:rsidP="0073372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73372F">
      <w:pPr>
        <w:widowControl w:val="0"/>
      </w:pPr>
    </w:p>
    <w:p w14:paraId="313E91E1" w14:textId="77777777" w:rsidR="002F40C6" w:rsidRPr="009F5A10" w:rsidRDefault="002F40C6" w:rsidP="0073372F">
      <w:pPr>
        <w:pStyle w:val="Heading4"/>
        <w:keepNext w:val="0"/>
        <w:keepLines w:val="0"/>
        <w:widowControl w:val="0"/>
      </w:pPr>
      <w:bookmarkStart w:id="6411" w:name="_CR9_2_2_70"/>
      <w:bookmarkStart w:id="6412" w:name="_Hlk44446665"/>
      <w:bookmarkStart w:id="6413" w:name="_Toc44497654"/>
      <w:bookmarkStart w:id="6414" w:name="_Toc45108042"/>
      <w:bookmarkStart w:id="6415" w:name="_Toc45901662"/>
      <w:bookmarkStart w:id="6416" w:name="_Toc51850742"/>
      <w:bookmarkStart w:id="6417" w:name="_Toc56693745"/>
      <w:bookmarkStart w:id="6418" w:name="_Toc64447288"/>
      <w:bookmarkStart w:id="6419" w:name="_Toc66286782"/>
      <w:bookmarkStart w:id="6420" w:name="_Toc74151477"/>
      <w:bookmarkStart w:id="6421" w:name="_Toc88653950"/>
      <w:bookmarkStart w:id="6422" w:name="_Toc97904306"/>
      <w:bookmarkStart w:id="6423" w:name="_Toc105175347"/>
      <w:bookmarkStart w:id="6424" w:name="_Toc113826377"/>
      <w:bookmarkStart w:id="6425" w:name="_Toc175586963"/>
      <w:bookmarkEnd w:id="6411"/>
      <w:r w:rsidRPr="009F5A10">
        <w:t>9.</w:t>
      </w:r>
      <w:r>
        <w:t>2</w:t>
      </w:r>
      <w:r w:rsidRPr="009F5A10">
        <w:t>.</w:t>
      </w:r>
      <w:r>
        <w:t>2</w:t>
      </w:r>
      <w:r w:rsidRPr="009F5A10">
        <w:t>.</w:t>
      </w:r>
      <w:bookmarkEnd w:id="6412"/>
      <w:r>
        <w:t>70</w:t>
      </w:r>
      <w:r w:rsidRPr="009F5A10">
        <w:tab/>
      </w:r>
      <w:r>
        <w:t>Broadcast PNI-NPN ID Information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486F30A4" w14:textId="77777777" w:rsidR="002F40C6" w:rsidRPr="008B54BB" w:rsidRDefault="002F40C6" w:rsidP="0073372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73372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73372F">
            <w:pPr>
              <w:pStyle w:val="TAL"/>
              <w:keepNext w:val="0"/>
              <w:keepLines w:val="0"/>
              <w:widowControl w:val="0"/>
              <w:rPr>
                <w:lang w:eastAsia="ja-JP"/>
              </w:rPr>
            </w:pPr>
          </w:p>
        </w:tc>
        <w:tc>
          <w:tcPr>
            <w:tcW w:w="1440" w:type="dxa"/>
          </w:tcPr>
          <w:p w14:paraId="1A55F2AC" w14:textId="77777777" w:rsidR="002F40C6" w:rsidRPr="009F5A10" w:rsidRDefault="002F40C6" w:rsidP="0073372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73372F">
            <w:pPr>
              <w:pStyle w:val="TAL"/>
              <w:keepNext w:val="0"/>
              <w:keepLines w:val="0"/>
              <w:widowControl w:val="0"/>
              <w:rPr>
                <w:lang w:eastAsia="ja-JP"/>
              </w:rPr>
            </w:pPr>
          </w:p>
        </w:tc>
        <w:tc>
          <w:tcPr>
            <w:tcW w:w="2880" w:type="dxa"/>
          </w:tcPr>
          <w:p w14:paraId="5F93EB87" w14:textId="77777777" w:rsidR="002F40C6" w:rsidRPr="009F5A10" w:rsidRDefault="002F40C6" w:rsidP="0073372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73372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73372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73372F">
            <w:pPr>
              <w:pStyle w:val="TAL"/>
              <w:keepNext w:val="0"/>
              <w:keepLines w:val="0"/>
              <w:widowControl w:val="0"/>
              <w:rPr>
                <w:i/>
                <w:lang w:eastAsia="ja-JP"/>
              </w:rPr>
            </w:pPr>
          </w:p>
        </w:tc>
        <w:tc>
          <w:tcPr>
            <w:tcW w:w="1872" w:type="dxa"/>
          </w:tcPr>
          <w:p w14:paraId="3F77422C" w14:textId="77777777" w:rsidR="002F40C6" w:rsidRPr="009F5A10" w:rsidRDefault="002F40C6" w:rsidP="0073372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73372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73372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73372F">
            <w:pPr>
              <w:pStyle w:val="TAL"/>
              <w:keepNext w:val="0"/>
              <w:keepLines w:val="0"/>
              <w:widowControl w:val="0"/>
              <w:rPr>
                <w:i/>
                <w:lang w:eastAsia="ja-JP"/>
              </w:rPr>
            </w:pPr>
          </w:p>
        </w:tc>
        <w:tc>
          <w:tcPr>
            <w:tcW w:w="1872" w:type="dxa"/>
          </w:tcPr>
          <w:p w14:paraId="1079DF40" w14:textId="77777777" w:rsidR="002F40C6" w:rsidRPr="009F5A10" w:rsidRDefault="002F40C6" w:rsidP="0073372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73372F">
            <w:pPr>
              <w:pStyle w:val="TAL"/>
              <w:keepNext w:val="0"/>
              <w:keepLines w:val="0"/>
              <w:widowControl w:val="0"/>
              <w:rPr>
                <w:lang w:eastAsia="ja-JP"/>
              </w:rPr>
            </w:pPr>
          </w:p>
        </w:tc>
      </w:tr>
    </w:tbl>
    <w:p w14:paraId="7EB55216"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73372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73372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73372F">
      <w:pPr>
        <w:widowControl w:val="0"/>
      </w:pPr>
    </w:p>
    <w:p w14:paraId="44272648" w14:textId="77777777" w:rsidR="002F40C6" w:rsidRPr="009F5A10" w:rsidRDefault="002F40C6" w:rsidP="0073372F">
      <w:pPr>
        <w:pStyle w:val="Heading4"/>
        <w:keepNext w:val="0"/>
        <w:keepLines w:val="0"/>
        <w:widowControl w:val="0"/>
      </w:pPr>
      <w:bookmarkStart w:id="6426" w:name="_CR9_2_2_71"/>
      <w:bookmarkStart w:id="6427" w:name="_Hlk44446687"/>
      <w:bookmarkStart w:id="6428" w:name="_Toc44497655"/>
      <w:bookmarkStart w:id="6429" w:name="_Toc45108043"/>
      <w:bookmarkStart w:id="6430" w:name="_Toc45901663"/>
      <w:bookmarkStart w:id="6431" w:name="_Toc51850743"/>
      <w:bookmarkStart w:id="6432" w:name="_Toc56693746"/>
      <w:bookmarkStart w:id="6433" w:name="_Toc64447289"/>
      <w:bookmarkStart w:id="6434" w:name="_Toc66286783"/>
      <w:bookmarkStart w:id="6435" w:name="_Toc74151478"/>
      <w:bookmarkStart w:id="6436" w:name="_Toc88653951"/>
      <w:bookmarkStart w:id="6437" w:name="_Toc97904307"/>
      <w:bookmarkStart w:id="6438" w:name="_Toc105175348"/>
      <w:bookmarkStart w:id="6439" w:name="_Toc113826378"/>
      <w:bookmarkStart w:id="6440" w:name="_Toc175586964"/>
      <w:bookmarkEnd w:id="6426"/>
      <w:r w:rsidRPr="009F5A10">
        <w:t>9.</w:t>
      </w:r>
      <w:r>
        <w:t>2</w:t>
      </w:r>
      <w:r w:rsidRPr="009F5A10">
        <w:t>.</w:t>
      </w:r>
      <w:r>
        <w:t>2</w:t>
      </w:r>
      <w:r w:rsidRPr="009F5A10">
        <w:t>.</w:t>
      </w:r>
      <w:bookmarkEnd w:id="6427"/>
      <w:r>
        <w:t>71</w:t>
      </w:r>
      <w:r w:rsidRPr="009F5A10">
        <w:tab/>
      </w:r>
      <w:r>
        <w:t>NPN Broadcast Information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CF470DF" w14:textId="77777777" w:rsidR="002F40C6" w:rsidRPr="008B54BB" w:rsidRDefault="002F40C6" w:rsidP="0073372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73372F">
            <w:pPr>
              <w:pStyle w:val="TAL"/>
              <w:keepNext w:val="0"/>
              <w:keepLines w:val="0"/>
              <w:widowControl w:val="0"/>
              <w:rPr>
                <w:i/>
                <w:lang w:eastAsia="ja-JP"/>
              </w:rPr>
            </w:pPr>
          </w:p>
        </w:tc>
        <w:tc>
          <w:tcPr>
            <w:tcW w:w="1872" w:type="dxa"/>
          </w:tcPr>
          <w:p w14:paraId="0B6E09FC" w14:textId="77777777" w:rsidR="002F40C6" w:rsidRPr="009F5A10" w:rsidRDefault="002F40C6" w:rsidP="0073372F">
            <w:pPr>
              <w:pStyle w:val="TAL"/>
              <w:keepNext w:val="0"/>
              <w:keepLines w:val="0"/>
              <w:widowControl w:val="0"/>
              <w:rPr>
                <w:lang w:eastAsia="ja-JP"/>
              </w:rPr>
            </w:pPr>
          </w:p>
        </w:tc>
        <w:tc>
          <w:tcPr>
            <w:tcW w:w="2880" w:type="dxa"/>
          </w:tcPr>
          <w:p w14:paraId="1781C099" w14:textId="77777777" w:rsidR="002F40C6" w:rsidRPr="009F5A10" w:rsidRDefault="002F40C6" w:rsidP="0073372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73372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73372F">
            <w:pPr>
              <w:pStyle w:val="TAL"/>
              <w:keepNext w:val="0"/>
              <w:keepLines w:val="0"/>
              <w:widowControl w:val="0"/>
              <w:rPr>
                <w:rFonts w:cs="Arial"/>
                <w:lang w:eastAsia="ja-JP"/>
              </w:rPr>
            </w:pPr>
          </w:p>
        </w:tc>
        <w:tc>
          <w:tcPr>
            <w:tcW w:w="1440" w:type="dxa"/>
          </w:tcPr>
          <w:p w14:paraId="2BF88B1B" w14:textId="77777777" w:rsidR="002F40C6" w:rsidRPr="009F5A10" w:rsidRDefault="002F40C6" w:rsidP="0073372F">
            <w:pPr>
              <w:pStyle w:val="TAL"/>
              <w:keepNext w:val="0"/>
              <w:keepLines w:val="0"/>
              <w:widowControl w:val="0"/>
              <w:rPr>
                <w:rFonts w:cs="Arial"/>
                <w:i/>
                <w:lang w:eastAsia="ja-JP"/>
              </w:rPr>
            </w:pPr>
          </w:p>
        </w:tc>
        <w:tc>
          <w:tcPr>
            <w:tcW w:w="1872" w:type="dxa"/>
          </w:tcPr>
          <w:p w14:paraId="78FD5FD9" w14:textId="77777777" w:rsidR="002F40C6" w:rsidRDefault="002F40C6" w:rsidP="0073372F">
            <w:pPr>
              <w:pStyle w:val="TAL"/>
              <w:keepNext w:val="0"/>
              <w:keepLines w:val="0"/>
              <w:widowControl w:val="0"/>
              <w:rPr>
                <w:rFonts w:cs="Arial"/>
                <w:lang w:eastAsia="ja-JP"/>
              </w:rPr>
            </w:pPr>
          </w:p>
        </w:tc>
        <w:tc>
          <w:tcPr>
            <w:tcW w:w="2880" w:type="dxa"/>
          </w:tcPr>
          <w:p w14:paraId="2B530E41" w14:textId="77777777" w:rsidR="002F40C6" w:rsidRPr="009F5A10" w:rsidRDefault="002F40C6" w:rsidP="0073372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73372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73372F">
            <w:pPr>
              <w:pStyle w:val="TAL"/>
              <w:keepNext w:val="0"/>
              <w:keepLines w:val="0"/>
              <w:widowControl w:val="0"/>
              <w:rPr>
                <w:rFonts w:cs="Arial"/>
                <w:i/>
                <w:lang w:eastAsia="ja-JP"/>
              </w:rPr>
            </w:pPr>
          </w:p>
        </w:tc>
        <w:tc>
          <w:tcPr>
            <w:tcW w:w="1872" w:type="dxa"/>
          </w:tcPr>
          <w:p w14:paraId="38A8614F" w14:textId="77777777" w:rsidR="002F40C6" w:rsidRDefault="002F40C6" w:rsidP="0073372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73372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73372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73372F">
            <w:pPr>
              <w:pStyle w:val="TAL"/>
              <w:keepNext w:val="0"/>
              <w:keepLines w:val="0"/>
              <w:widowControl w:val="0"/>
              <w:rPr>
                <w:rFonts w:cs="Arial"/>
                <w:lang w:eastAsia="ja-JP"/>
              </w:rPr>
            </w:pPr>
          </w:p>
        </w:tc>
        <w:tc>
          <w:tcPr>
            <w:tcW w:w="1440" w:type="dxa"/>
          </w:tcPr>
          <w:p w14:paraId="2AA86D5C" w14:textId="77777777" w:rsidR="002F40C6" w:rsidRPr="009F5A10" w:rsidRDefault="002F40C6" w:rsidP="0073372F">
            <w:pPr>
              <w:pStyle w:val="TAL"/>
              <w:keepNext w:val="0"/>
              <w:keepLines w:val="0"/>
              <w:widowControl w:val="0"/>
              <w:rPr>
                <w:rFonts w:cs="Arial"/>
                <w:i/>
                <w:lang w:eastAsia="ja-JP"/>
              </w:rPr>
            </w:pPr>
          </w:p>
        </w:tc>
        <w:tc>
          <w:tcPr>
            <w:tcW w:w="1872" w:type="dxa"/>
          </w:tcPr>
          <w:p w14:paraId="1A7829E8" w14:textId="77777777" w:rsidR="002F40C6" w:rsidRDefault="002F40C6" w:rsidP="0073372F">
            <w:pPr>
              <w:pStyle w:val="TAL"/>
              <w:keepNext w:val="0"/>
              <w:keepLines w:val="0"/>
              <w:widowControl w:val="0"/>
              <w:rPr>
                <w:rFonts w:cs="Arial"/>
                <w:lang w:eastAsia="ja-JP"/>
              </w:rPr>
            </w:pPr>
          </w:p>
        </w:tc>
        <w:tc>
          <w:tcPr>
            <w:tcW w:w="2880" w:type="dxa"/>
          </w:tcPr>
          <w:p w14:paraId="0EEC67B3" w14:textId="77777777" w:rsidR="002F40C6" w:rsidRPr="009F5A10" w:rsidRDefault="002F40C6" w:rsidP="0073372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73372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73372F">
            <w:pPr>
              <w:pStyle w:val="TAL"/>
              <w:keepNext w:val="0"/>
              <w:keepLines w:val="0"/>
              <w:widowControl w:val="0"/>
              <w:rPr>
                <w:rFonts w:cs="Arial"/>
                <w:i/>
                <w:lang w:eastAsia="ja-JP"/>
              </w:rPr>
            </w:pPr>
          </w:p>
        </w:tc>
        <w:tc>
          <w:tcPr>
            <w:tcW w:w="1872" w:type="dxa"/>
          </w:tcPr>
          <w:p w14:paraId="5A8034B0" w14:textId="77777777" w:rsidR="002F40C6" w:rsidRDefault="002F40C6" w:rsidP="0073372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73372F">
            <w:pPr>
              <w:pStyle w:val="TAL"/>
              <w:keepNext w:val="0"/>
              <w:keepLines w:val="0"/>
              <w:widowControl w:val="0"/>
              <w:rPr>
                <w:rFonts w:cs="Arial"/>
                <w:lang w:eastAsia="ja-JP"/>
              </w:rPr>
            </w:pPr>
          </w:p>
        </w:tc>
      </w:tr>
    </w:tbl>
    <w:p w14:paraId="6EA387A7" w14:textId="77777777" w:rsidR="002F40C6" w:rsidRPr="009F5A10" w:rsidRDefault="002F40C6" w:rsidP="0073372F">
      <w:pPr>
        <w:widowControl w:val="0"/>
      </w:pPr>
    </w:p>
    <w:p w14:paraId="1297F2A1" w14:textId="77777777" w:rsidR="002F40C6" w:rsidRPr="0046022C" w:rsidRDefault="002F40C6" w:rsidP="0073372F">
      <w:pPr>
        <w:pStyle w:val="Heading4"/>
        <w:keepNext w:val="0"/>
        <w:keepLines w:val="0"/>
        <w:widowControl w:val="0"/>
        <w:rPr>
          <w:rFonts w:eastAsia="SimSun"/>
        </w:rPr>
      </w:pPr>
      <w:bookmarkStart w:id="6441" w:name="_CR9_2_2_72"/>
      <w:bookmarkStart w:id="6442" w:name="_Hlk44446715"/>
      <w:bookmarkStart w:id="6443" w:name="_Toc44497656"/>
      <w:bookmarkStart w:id="6444" w:name="_Toc45108044"/>
      <w:bookmarkStart w:id="6445" w:name="_Toc45901664"/>
      <w:bookmarkStart w:id="6446" w:name="_Toc51850744"/>
      <w:bookmarkStart w:id="6447" w:name="_Toc56693747"/>
      <w:bookmarkStart w:id="6448" w:name="_Toc64447290"/>
      <w:bookmarkStart w:id="6449" w:name="_Toc66286784"/>
      <w:bookmarkStart w:id="6450" w:name="_Toc74151479"/>
      <w:bookmarkStart w:id="6451" w:name="_Toc88653952"/>
      <w:bookmarkStart w:id="6452" w:name="_Toc97904308"/>
      <w:bookmarkStart w:id="6453" w:name="_Toc105175349"/>
      <w:bookmarkStart w:id="6454" w:name="_Toc113826379"/>
      <w:bookmarkStart w:id="6455" w:name="_Toc175586965"/>
      <w:bookmarkEnd w:id="6441"/>
      <w:r w:rsidRPr="00750353">
        <w:rPr>
          <w:rFonts w:eastAsia="SimSun"/>
        </w:rPr>
        <w:t>9.</w:t>
      </w:r>
      <w:r w:rsidRPr="00DD545E">
        <w:rPr>
          <w:rFonts w:eastAsia="SimSun"/>
        </w:rPr>
        <w:t>2.2.</w:t>
      </w:r>
      <w:bookmarkEnd w:id="6442"/>
      <w:r>
        <w:rPr>
          <w:rFonts w:eastAsia="SimSun"/>
        </w:rPr>
        <w:t>72</w:t>
      </w:r>
      <w:r w:rsidRPr="00DD545E">
        <w:rPr>
          <w:rFonts w:eastAsia="SimSun"/>
        </w:rPr>
        <w:tab/>
        <w:t>NPN Sup</w:t>
      </w:r>
      <w:r w:rsidRPr="0046022C">
        <w:rPr>
          <w:rFonts w:eastAsia="SimSun"/>
        </w:rPr>
        <w:t>port</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A43BFC3" w14:textId="77777777" w:rsidR="002F40C6" w:rsidRPr="00750353" w:rsidRDefault="002F40C6" w:rsidP="0073372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73372F">
            <w:pPr>
              <w:pStyle w:val="TAH"/>
              <w:keepNext w:val="0"/>
              <w:keepLines w:val="0"/>
              <w:widowControl w:val="0"/>
              <w:rPr>
                <w:rFonts w:cs="Arial"/>
                <w:lang w:eastAsia="ja-JP"/>
              </w:rPr>
            </w:pPr>
            <w:r w:rsidRPr="00DD545E">
              <w:rPr>
                <w:rFonts w:cs="Arial"/>
                <w:lang w:eastAsia="ja-JP"/>
              </w:rPr>
              <w:t>IE/Group Name</w:t>
            </w:r>
          </w:p>
        </w:tc>
        <w:tc>
          <w:tcPr>
            <w:tcW w:w="1080" w:type="dxa"/>
          </w:tcPr>
          <w:p w14:paraId="2D26FC2F"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73372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73372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73372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73372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73372F">
            <w:pPr>
              <w:pStyle w:val="TAL"/>
              <w:keepNext w:val="0"/>
              <w:keepLines w:val="0"/>
              <w:widowControl w:val="0"/>
              <w:rPr>
                <w:lang w:eastAsia="ja-JP"/>
              </w:rPr>
            </w:pPr>
          </w:p>
        </w:tc>
        <w:tc>
          <w:tcPr>
            <w:tcW w:w="1872" w:type="dxa"/>
          </w:tcPr>
          <w:p w14:paraId="4836024B" w14:textId="77777777" w:rsidR="002F40C6" w:rsidRPr="009354E2" w:rsidRDefault="002F40C6" w:rsidP="0073372F">
            <w:pPr>
              <w:pStyle w:val="TAL"/>
              <w:keepNext w:val="0"/>
              <w:keepLines w:val="0"/>
              <w:widowControl w:val="0"/>
              <w:rPr>
                <w:lang w:eastAsia="ja-JP"/>
              </w:rPr>
            </w:pPr>
          </w:p>
        </w:tc>
        <w:tc>
          <w:tcPr>
            <w:tcW w:w="2880" w:type="dxa"/>
          </w:tcPr>
          <w:p w14:paraId="5B02CCAA" w14:textId="77777777" w:rsidR="002F40C6" w:rsidRPr="009354E2" w:rsidRDefault="002F40C6" w:rsidP="0073372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73372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73372F">
            <w:pPr>
              <w:pStyle w:val="TAL"/>
              <w:keepNext w:val="0"/>
              <w:keepLines w:val="0"/>
              <w:widowControl w:val="0"/>
              <w:rPr>
                <w:lang w:eastAsia="ja-JP"/>
              </w:rPr>
            </w:pPr>
          </w:p>
        </w:tc>
        <w:tc>
          <w:tcPr>
            <w:tcW w:w="1440" w:type="dxa"/>
          </w:tcPr>
          <w:p w14:paraId="466F38E3" w14:textId="77777777" w:rsidR="002F40C6" w:rsidRPr="009354E2" w:rsidRDefault="002F40C6" w:rsidP="0073372F">
            <w:pPr>
              <w:pStyle w:val="TAL"/>
              <w:keepNext w:val="0"/>
              <w:keepLines w:val="0"/>
              <w:widowControl w:val="0"/>
              <w:rPr>
                <w:lang w:eastAsia="ja-JP"/>
              </w:rPr>
            </w:pPr>
          </w:p>
        </w:tc>
        <w:tc>
          <w:tcPr>
            <w:tcW w:w="1872" w:type="dxa"/>
          </w:tcPr>
          <w:p w14:paraId="33E642E5" w14:textId="77777777" w:rsidR="002F40C6" w:rsidRPr="009354E2" w:rsidRDefault="002F40C6" w:rsidP="0073372F">
            <w:pPr>
              <w:pStyle w:val="TAL"/>
              <w:keepNext w:val="0"/>
              <w:keepLines w:val="0"/>
              <w:widowControl w:val="0"/>
              <w:rPr>
                <w:lang w:eastAsia="ja-JP"/>
              </w:rPr>
            </w:pPr>
          </w:p>
        </w:tc>
        <w:tc>
          <w:tcPr>
            <w:tcW w:w="2880" w:type="dxa"/>
          </w:tcPr>
          <w:p w14:paraId="23A10A48" w14:textId="77777777" w:rsidR="002F40C6" w:rsidRPr="009354E2" w:rsidRDefault="002F40C6" w:rsidP="0073372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73372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73372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73372F">
            <w:pPr>
              <w:pStyle w:val="TAL"/>
              <w:keepNext w:val="0"/>
              <w:keepLines w:val="0"/>
              <w:widowControl w:val="0"/>
              <w:rPr>
                <w:lang w:eastAsia="ja-JP"/>
              </w:rPr>
            </w:pPr>
          </w:p>
        </w:tc>
        <w:tc>
          <w:tcPr>
            <w:tcW w:w="1872" w:type="dxa"/>
          </w:tcPr>
          <w:p w14:paraId="6D91CFCF" w14:textId="77777777" w:rsidR="002F40C6" w:rsidRPr="00DD545E" w:rsidRDefault="002F40C6" w:rsidP="0073372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73372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73372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73372F">
      <w:pPr>
        <w:widowControl w:val="0"/>
      </w:pPr>
    </w:p>
    <w:p w14:paraId="7A06F3EC" w14:textId="77777777" w:rsidR="00C06B51" w:rsidRPr="00FD0425" w:rsidRDefault="00C06B51" w:rsidP="0073372F">
      <w:pPr>
        <w:pStyle w:val="Heading4"/>
        <w:keepNext w:val="0"/>
        <w:keepLines w:val="0"/>
        <w:widowControl w:val="0"/>
      </w:pPr>
      <w:bookmarkStart w:id="6456" w:name="_CR9_2_2_73"/>
      <w:bookmarkStart w:id="6457" w:name="_Toc51850745"/>
      <w:bookmarkStart w:id="6458" w:name="_Toc56693748"/>
      <w:bookmarkStart w:id="6459" w:name="_Toc64447291"/>
      <w:bookmarkStart w:id="6460" w:name="_Toc66286785"/>
      <w:bookmarkStart w:id="6461" w:name="_Toc74151480"/>
      <w:bookmarkStart w:id="6462" w:name="_Toc88653953"/>
      <w:bookmarkStart w:id="6463" w:name="_Toc97904309"/>
      <w:bookmarkStart w:id="6464" w:name="_Toc105175350"/>
      <w:bookmarkStart w:id="6465" w:name="_Toc113826380"/>
      <w:bookmarkStart w:id="6466" w:name="_Toc175586966"/>
      <w:bookmarkStart w:id="6467" w:name="_Toc44497658"/>
      <w:bookmarkStart w:id="6468" w:name="_Toc45108045"/>
      <w:bookmarkStart w:id="6469" w:name="_Toc45901665"/>
      <w:bookmarkEnd w:id="6456"/>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457"/>
      <w:bookmarkEnd w:id="6458"/>
      <w:bookmarkEnd w:id="6459"/>
      <w:bookmarkEnd w:id="6460"/>
      <w:bookmarkEnd w:id="6461"/>
      <w:bookmarkEnd w:id="6462"/>
      <w:bookmarkEnd w:id="6463"/>
      <w:bookmarkEnd w:id="6464"/>
      <w:bookmarkEnd w:id="6465"/>
      <w:bookmarkEnd w:id="6466"/>
    </w:p>
    <w:p w14:paraId="77C89F3D" w14:textId="77777777" w:rsidR="00C06B51" w:rsidRPr="00FD0425" w:rsidRDefault="00C06B51" w:rsidP="0073372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06B51" w:rsidRPr="00AA20DC" w14:paraId="19FC3239" w14:textId="77777777" w:rsidTr="0073372F">
        <w:trPr>
          <w:tblHeader/>
        </w:trPr>
        <w:tc>
          <w:tcPr>
            <w:tcW w:w="2448" w:type="dxa"/>
          </w:tcPr>
          <w:p w14:paraId="6691E6C3"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Presence</w:t>
            </w:r>
          </w:p>
        </w:tc>
        <w:tc>
          <w:tcPr>
            <w:tcW w:w="1440" w:type="dxa"/>
          </w:tcPr>
          <w:p w14:paraId="13656EA4"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Range</w:t>
            </w:r>
          </w:p>
        </w:tc>
        <w:tc>
          <w:tcPr>
            <w:tcW w:w="1872" w:type="dxa"/>
          </w:tcPr>
          <w:p w14:paraId="355250B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 type and reference</w:t>
            </w:r>
          </w:p>
        </w:tc>
        <w:tc>
          <w:tcPr>
            <w:tcW w:w="2880" w:type="dxa"/>
          </w:tcPr>
          <w:p w14:paraId="31EE31E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5926E2">
        <w:tc>
          <w:tcPr>
            <w:tcW w:w="2448" w:type="dxa"/>
          </w:tcPr>
          <w:p w14:paraId="7B1F71FF" w14:textId="77777777" w:rsidR="00C06B51" w:rsidRPr="00AA20DC" w:rsidRDefault="00C06B51" w:rsidP="0073372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73372F">
            <w:pPr>
              <w:pStyle w:val="TAL"/>
              <w:keepNext w:val="0"/>
              <w:keepLines w:val="0"/>
              <w:widowControl w:val="0"/>
              <w:rPr>
                <w:lang w:eastAsia="zh-CN"/>
              </w:rPr>
            </w:pPr>
            <w:r w:rsidRPr="00EA57B7">
              <w:rPr>
                <w:rFonts w:eastAsia="SimSun" w:cs="Arial"/>
                <w:lang w:eastAsia="ja-JP"/>
              </w:rPr>
              <w:t>M</w:t>
            </w:r>
          </w:p>
        </w:tc>
        <w:tc>
          <w:tcPr>
            <w:tcW w:w="1440" w:type="dxa"/>
          </w:tcPr>
          <w:p w14:paraId="45813C87" w14:textId="77777777" w:rsidR="00C06B51" w:rsidRPr="00AA20DC" w:rsidRDefault="00C06B51" w:rsidP="0073372F">
            <w:pPr>
              <w:pStyle w:val="TAL"/>
              <w:keepNext w:val="0"/>
              <w:keepLines w:val="0"/>
              <w:widowControl w:val="0"/>
              <w:rPr>
                <w:lang w:eastAsia="ja-JP"/>
              </w:rPr>
            </w:pPr>
          </w:p>
        </w:tc>
        <w:tc>
          <w:tcPr>
            <w:tcW w:w="1872" w:type="dxa"/>
          </w:tcPr>
          <w:p w14:paraId="09FBE6F5" w14:textId="77777777" w:rsidR="00C06B51" w:rsidRPr="00AA20DC" w:rsidRDefault="00C06B51" w:rsidP="0073372F">
            <w:pPr>
              <w:pStyle w:val="TAL"/>
              <w:keepNext w:val="0"/>
              <w:keepLines w:val="0"/>
              <w:widowControl w:val="0"/>
              <w:rPr>
                <w:lang w:eastAsia="ja-JP"/>
              </w:rPr>
            </w:pPr>
            <w:r w:rsidRPr="00EA57B7">
              <w:rPr>
                <w:rFonts w:eastAsia="SimSun"/>
                <w:lang w:eastAsia="ja-JP"/>
              </w:rPr>
              <w:t>9.2.2.4</w:t>
            </w:r>
          </w:p>
        </w:tc>
        <w:tc>
          <w:tcPr>
            <w:tcW w:w="2880" w:type="dxa"/>
          </w:tcPr>
          <w:p w14:paraId="1FD7F3B0" w14:textId="77777777" w:rsidR="00C06B51" w:rsidRPr="00AA20DC" w:rsidRDefault="00C06B51" w:rsidP="0073372F">
            <w:pPr>
              <w:pStyle w:val="TAL"/>
              <w:keepNext w:val="0"/>
              <w:keepLines w:val="0"/>
              <w:widowControl w:val="0"/>
              <w:rPr>
                <w:lang w:eastAsia="zh-CN"/>
              </w:rPr>
            </w:pPr>
          </w:p>
        </w:tc>
      </w:tr>
      <w:tr w:rsidR="00C06B51" w14:paraId="075B45DB" w14:textId="77777777" w:rsidTr="005926E2">
        <w:tc>
          <w:tcPr>
            <w:tcW w:w="2448"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73372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73372F">
            <w:pPr>
              <w:pStyle w:val="TAL"/>
              <w:keepNext w:val="0"/>
              <w:keepLines w:val="0"/>
              <w:widowControl w:val="0"/>
              <w:rPr>
                <w:lang w:eastAsia="zh-CN"/>
              </w:rPr>
            </w:pPr>
          </w:p>
        </w:tc>
      </w:tr>
      <w:tr w:rsidR="00C06B51" w14:paraId="29F4D7A9" w14:textId="77777777" w:rsidTr="005926E2">
        <w:tc>
          <w:tcPr>
            <w:tcW w:w="2448"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73372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73372F">
            <w:pPr>
              <w:pStyle w:val="TAL"/>
              <w:keepNext w:val="0"/>
              <w:keepLines w:val="0"/>
              <w:widowControl w:val="0"/>
              <w:rPr>
                <w:lang w:eastAsia="zh-CN"/>
              </w:rPr>
            </w:pPr>
          </w:p>
        </w:tc>
      </w:tr>
      <w:tr w:rsidR="00C06B51" w14:paraId="5219EE43" w14:textId="77777777" w:rsidTr="005926E2">
        <w:tc>
          <w:tcPr>
            <w:tcW w:w="2448"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73372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5926E2">
        <w:tc>
          <w:tcPr>
            <w:tcW w:w="2448"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73372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73372F">
            <w:pPr>
              <w:pStyle w:val="TAL"/>
              <w:keepNext w:val="0"/>
              <w:keepLines w:val="0"/>
              <w:widowControl w:val="0"/>
              <w:rPr>
                <w:lang w:eastAsia="zh-CN"/>
              </w:rPr>
            </w:pPr>
          </w:p>
        </w:tc>
      </w:tr>
      <w:tr w:rsidR="00C06B51" w14:paraId="1ECB441B" w14:textId="77777777" w:rsidTr="005926E2">
        <w:tc>
          <w:tcPr>
            <w:tcW w:w="2448"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73372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73372F">
            <w:pPr>
              <w:pStyle w:val="TAL"/>
              <w:keepNext w:val="0"/>
              <w:keepLines w:val="0"/>
              <w:widowControl w:val="0"/>
              <w:rPr>
                <w:lang w:eastAsia="ja-JP"/>
              </w:rPr>
            </w:pPr>
            <w:r>
              <w:rPr>
                <w:lang w:eastAsia="ja-JP"/>
              </w:rPr>
              <w:t>BIT STRING (SIZE(36))</w:t>
            </w:r>
          </w:p>
        </w:tc>
        <w:tc>
          <w:tcPr>
            <w:tcW w:w="2880"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5926E2">
        <w:tc>
          <w:tcPr>
            <w:tcW w:w="2448"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73372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73372F">
            <w:pPr>
              <w:pStyle w:val="TAL"/>
              <w:keepNext w:val="0"/>
              <w:keepLines w:val="0"/>
              <w:widowControl w:val="0"/>
              <w:rPr>
                <w:lang w:eastAsia="zh-CN"/>
              </w:rPr>
            </w:pPr>
          </w:p>
        </w:tc>
      </w:tr>
      <w:tr w:rsidR="00C06B51" w14:paraId="1736E448" w14:textId="77777777" w:rsidTr="005926E2">
        <w:tc>
          <w:tcPr>
            <w:tcW w:w="2448"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73372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73372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73372F">
      <w:pPr>
        <w:widowControl w:val="0"/>
        <w:rPr>
          <w:rFonts w:eastAsia="SimSun"/>
        </w:rPr>
      </w:pPr>
    </w:p>
    <w:p w14:paraId="5003D358" w14:textId="77777777" w:rsidR="001F2308" w:rsidRPr="001F2308" w:rsidRDefault="001F2308" w:rsidP="0073372F">
      <w:pPr>
        <w:pStyle w:val="Heading4"/>
        <w:keepNext w:val="0"/>
        <w:keepLines w:val="0"/>
        <w:widowControl w:val="0"/>
        <w:rPr>
          <w:rFonts w:eastAsia="Malgun Gothic"/>
          <w:lang w:eastAsia="en-US"/>
        </w:rPr>
      </w:pPr>
      <w:bookmarkStart w:id="6470" w:name="_CR9_2_2_74"/>
      <w:bookmarkStart w:id="6471" w:name="_Toc56693749"/>
      <w:bookmarkStart w:id="6472" w:name="_Toc64447292"/>
      <w:bookmarkStart w:id="6473" w:name="_Toc66286786"/>
      <w:bookmarkStart w:id="6474" w:name="_Toc74151481"/>
      <w:bookmarkStart w:id="6475" w:name="_Toc88653954"/>
      <w:bookmarkStart w:id="6476" w:name="_Toc97904310"/>
      <w:bookmarkStart w:id="6477" w:name="_Toc105175351"/>
      <w:bookmarkStart w:id="6478" w:name="_Toc113826381"/>
      <w:bookmarkStart w:id="6479" w:name="_Toc175586967"/>
      <w:bookmarkStart w:id="6480" w:name="_Toc20953694"/>
      <w:bookmarkStart w:id="6481" w:name="_Toc29390871"/>
      <w:bookmarkStart w:id="6482" w:name="_Toc51850746"/>
      <w:bookmarkEnd w:id="6470"/>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471"/>
      <w:bookmarkEnd w:id="6472"/>
      <w:bookmarkEnd w:id="6473"/>
      <w:bookmarkEnd w:id="6474"/>
      <w:bookmarkEnd w:id="6475"/>
      <w:bookmarkEnd w:id="6476"/>
      <w:bookmarkEnd w:id="6477"/>
      <w:bookmarkEnd w:id="6478"/>
      <w:bookmarkEnd w:id="6479"/>
    </w:p>
    <w:p w14:paraId="3DCFBCA6" w14:textId="77777777" w:rsidR="001F2308" w:rsidRPr="001F2308" w:rsidRDefault="001F2308" w:rsidP="0073372F">
      <w:pPr>
        <w:widowControl w:val="0"/>
        <w:rPr>
          <w:rFonts w:eastAsia="Malgun Gothic"/>
          <w:lang w:eastAsia="zh-CN"/>
        </w:rPr>
      </w:pPr>
      <w:r>
        <w:t>Th</w:t>
      </w:r>
      <w:r>
        <w:rPr>
          <w:lang w:eastAsia="zh-CN"/>
        </w:rPr>
        <w:t>is</w:t>
      </w:r>
      <w:r>
        <w:t xml:space="preserve"> </w:t>
      </w:r>
      <w:r>
        <w:rPr>
          <w:lang w:eastAsia="zh-CN"/>
        </w:rPr>
        <w:t>IE indicates the NPRACH Configuration.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F2308" w14:paraId="3B1D14DE"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73372F">
            <w:pPr>
              <w:pStyle w:val="TAH"/>
              <w:keepNext w:val="0"/>
              <w:keepLines w:val="0"/>
              <w:widowControl w:val="0"/>
              <w:rPr>
                <w:lang w:val="fr-FR" w:eastAsia="ja-JP"/>
              </w:rPr>
            </w:pPr>
            <w:r>
              <w:rPr>
                <w:lang w:val="fr-FR" w:eastAsia="ja-JP"/>
              </w:rPr>
              <w:t>Semantics description</w:t>
            </w:r>
          </w:p>
        </w:tc>
      </w:tr>
      <w:tr w:rsidR="001F2308" w14:paraId="56E0DB42" w14:textId="77777777" w:rsidTr="005926E2">
        <w:trPr>
          <w:trHeight w:val="328"/>
        </w:trPr>
        <w:tc>
          <w:tcPr>
            <w:tcW w:w="2448"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73372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80"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73372F">
            <w:pPr>
              <w:pStyle w:val="TAL"/>
              <w:keepNext w:val="0"/>
              <w:keepLines w:val="0"/>
              <w:widowControl w:val="0"/>
              <w:rPr>
                <w:szCs w:val="22"/>
                <w:lang w:val="fr-FR" w:eastAsia="ja-JP"/>
              </w:rPr>
            </w:pPr>
          </w:p>
        </w:tc>
      </w:tr>
      <w:tr w:rsidR="001F2308" w14:paraId="338356D8" w14:textId="77777777" w:rsidTr="005926E2">
        <w:trPr>
          <w:trHeight w:val="211"/>
        </w:trPr>
        <w:tc>
          <w:tcPr>
            <w:tcW w:w="2448"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3372F">
            <w:pPr>
              <w:pStyle w:val="TAL"/>
              <w:keepNext w:val="0"/>
              <w:keepLines w:val="0"/>
              <w:widowControl w:val="0"/>
              <w:ind w:left="113"/>
              <w:rPr>
                <w:lang w:val="en-US" w:eastAsia="zh-CN"/>
              </w:rPr>
            </w:pPr>
            <w:r>
              <w:rPr>
                <w:lang w:val="en-US" w:eastAsia="zh-CN"/>
              </w:rPr>
              <w:t>&gt;</w:t>
            </w:r>
            <w:r>
              <w:rPr>
                <w:i/>
                <w:iCs/>
                <w:lang w:val="en-US" w:eastAsia="zh-CN"/>
              </w:rPr>
              <w:t>FDD</w:t>
            </w:r>
          </w:p>
        </w:tc>
        <w:tc>
          <w:tcPr>
            <w:tcW w:w="1080"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73372F">
            <w:pPr>
              <w:pStyle w:val="TAL"/>
              <w:keepNext w:val="0"/>
              <w:keepLines w:val="0"/>
              <w:widowControl w:val="0"/>
              <w:rPr>
                <w:szCs w:val="22"/>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73372F">
            <w:pPr>
              <w:pStyle w:val="TAL"/>
              <w:keepNext w:val="0"/>
              <w:keepLines w:val="0"/>
              <w:widowControl w:val="0"/>
              <w:rPr>
                <w:szCs w:val="22"/>
                <w:lang w:val="fr-FR" w:eastAsia="ja-JP"/>
              </w:rPr>
            </w:pPr>
          </w:p>
        </w:tc>
      </w:tr>
      <w:tr w:rsidR="001F2308" w14:paraId="307654F4" w14:textId="77777777" w:rsidTr="005926E2">
        <w:trPr>
          <w:trHeight w:val="960"/>
        </w:trPr>
        <w:tc>
          <w:tcPr>
            <w:tcW w:w="2448"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3372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80"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73372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2880"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73372F">
            <w:pPr>
              <w:pStyle w:val="TAL"/>
              <w:keepNext w:val="0"/>
              <w:keepLines w:val="0"/>
              <w:widowControl w:val="0"/>
              <w:rPr>
                <w:szCs w:val="22"/>
                <w:lang w:val="fr-FR" w:eastAsia="ja-JP"/>
              </w:rPr>
            </w:pPr>
          </w:p>
        </w:tc>
      </w:tr>
      <w:tr w:rsidR="001F2308" w14:paraId="0CBAEB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73372F">
            <w:pPr>
              <w:pStyle w:val="TAL"/>
              <w:keepNext w:val="0"/>
              <w:keepLines w:val="0"/>
              <w:widowControl w:val="0"/>
              <w:rPr>
                <w:lang w:val="fr-FR" w:eastAsia="ja-JP"/>
              </w:rPr>
            </w:pPr>
            <w:r>
              <w:rPr>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73372F">
            <w:pPr>
              <w:pStyle w:val="TAL"/>
              <w:keepNext w:val="0"/>
              <w:keepLines w:val="0"/>
              <w:widowControl w:val="0"/>
              <w:rPr>
                <w:rFonts w:cs="Arial"/>
                <w:szCs w:val="18"/>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73372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3372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73372F">
            <w:pPr>
              <w:pStyle w:val="TAL"/>
              <w:keepNext w:val="0"/>
              <w:keepLines w:val="0"/>
              <w:widowControl w:val="0"/>
              <w:rPr>
                <w:lang w:val="fr-FR" w:eastAsia="ja-JP"/>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87F6A97" w14:textId="3FDB1BD2"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80"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73372F">
            <w:pPr>
              <w:pStyle w:val="TAL"/>
              <w:keepNext w:val="0"/>
              <w:keepLines w:val="0"/>
              <w:widowControl w:val="0"/>
              <w:rPr>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73372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5926E2">
        <w:trPr>
          <w:trHeight w:val="272"/>
        </w:trPr>
        <w:tc>
          <w:tcPr>
            <w:tcW w:w="2448"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3372F">
            <w:pPr>
              <w:pStyle w:val="TAL"/>
              <w:keepNext w:val="0"/>
              <w:keepLines w:val="0"/>
              <w:widowControl w:val="0"/>
              <w:ind w:left="113"/>
              <w:rPr>
                <w:lang w:val="fr-FR" w:eastAsia="zh-CN"/>
              </w:rPr>
            </w:pPr>
            <w:r>
              <w:rPr>
                <w:lang w:val="en-US" w:eastAsia="zh-CN"/>
              </w:rPr>
              <w:t>&gt;</w:t>
            </w:r>
            <w:r>
              <w:rPr>
                <w:i/>
                <w:iCs/>
                <w:lang w:val="en-US" w:eastAsia="zh-CN"/>
              </w:rPr>
              <w:t>TDD</w:t>
            </w:r>
          </w:p>
        </w:tc>
        <w:tc>
          <w:tcPr>
            <w:tcW w:w="1080"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73372F">
            <w:pPr>
              <w:pStyle w:val="TAL"/>
              <w:keepNext w:val="0"/>
              <w:keepLines w:val="0"/>
              <w:widowControl w:val="0"/>
              <w:rPr>
                <w:rFonts w:cs="Arial"/>
                <w:lang w:val="fr-FR" w:eastAsia="ja-JP"/>
              </w:rPr>
            </w:pPr>
          </w:p>
        </w:tc>
      </w:tr>
      <w:tr w:rsidR="00F15D66" w14:paraId="0A09CE46"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3372F">
            <w:pPr>
              <w:pStyle w:val="TAL"/>
              <w:keepNext w:val="0"/>
              <w:keepLines w:val="0"/>
              <w:widowControl w:val="0"/>
              <w:ind w:left="227"/>
              <w:rPr>
                <w:lang w:val="en-US" w:eastAsia="zh-CN"/>
              </w:rPr>
            </w:pPr>
            <w:r>
              <w:rPr>
                <w:lang w:val="en-US" w:eastAsia="zh-CN"/>
              </w:rPr>
              <w:t>&gt;&gt;NPRACH</w:t>
            </w:r>
            <w:r>
              <w:rPr>
                <w:lang w:val="fr-FR"/>
              </w:rPr>
              <w:t>-PreambleFormat</w:t>
            </w:r>
          </w:p>
        </w:tc>
        <w:tc>
          <w:tcPr>
            <w:tcW w:w="1080"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73372F">
            <w:pPr>
              <w:pStyle w:val="TAL"/>
              <w:keepNext w:val="0"/>
              <w:keepLines w:val="0"/>
              <w:widowControl w:val="0"/>
              <w:rPr>
                <w:rFonts w:cs="Arial"/>
                <w:lang w:eastAsia="ja-JP"/>
              </w:rPr>
            </w:pPr>
            <w:r w:rsidRPr="00DE149B">
              <w:t>ENUMERATED (fmt0, fmt1, fmt2, fmt0-a, fmt1-a, …)</w:t>
            </w:r>
          </w:p>
        </w:tc>
        <w:tc>
          <w:tcPr>
            <w:tcW w:w="2880"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73372F">
            <w:pPr>
              <w:pStyle w:val="TAL"/>
              <w:keepNext w:val="0"/>
              <w:keepLines w:val="0"/>
              <w:widowControl w:val="0"/>
              <w:rPr>
                <w:rFonts w:cs="Arial"/>
                <w:lang w:eastAsia="ja-JP"/>
              </w:rPr>
            </w:pPr>
          </w:p>
        </w:tc>
      </w:tr>
      <w:tr w:rsidR="00F15D66" w14:paraId="3343391B"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3372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80"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73372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3372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80"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73372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1872"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73372F">
            <w:pPr>
              <w:pStyle w:val="TAL"/>
              <w:keepNext w:val="0"/>
              <w:keepLines w:val="0"/>
              <w:widowControl w:val="0"/>
              <w:rPr>
                <w:rFonts w:cs="Arial"/>
                <w:lang w:val="en-US" w:eastAsia="zh-CN"/>
              </w:rPr>
            </w:pPr>
          </w:p>
        </w:tc>
      </w:tr>
      <w:tr w:rsidR="00F15D66" w14:paraId="2B463A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3372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80"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73372F">
            <w:pPr>
              <w:pStyle w:val="TAL"/>
              <w:keepNext w:val="0"/>
              <w:keepLines w:val="0"/>
              <w:widowControl w:val="0"/>
              <w:rPr>
                <w:lang w:val="en-US"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80"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73372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73372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73372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73372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73372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480"/>
      <w:bookmarkEnd w:id="6481"/>
    </w:tbl>
    <w:p w14:paraId="0998A5F8" w14:textId="77777777" w:rsidR="001F2308" w:rsidRDefault="001F2308" w:rsidP="0073372F">
      <w:pPr>
        <w:widowControl w:val="0"/>
        <w:rPr>
          <w:lang w:eastAsia="zh-CN"/>
        </w:rPr>
      </w:pPr>
    </w:p>
    <w:p w14:paraId="4023DA7C" w14:textId="77777777" w:rsidR="00106221" w:rsidRDefault="00106221" w:rsidP="0073372F">
      <w:pPr>
        <w:pStyle w:val="Heading4"/>
        <w:keepNext w:val="0"/>
        <w:keepLines w:val="0"/>
        <w:widowControl w:val="0"/>
        <w:rPr>
          <w:lang w:eastAsia="zh-CN"/>
        </w:rPr>
      </w:pPr>
      <w:bookmarkStart w:id="6483" w:name="_CR9_2_2_75"/>
      <w:bookmarkStart w:id="6484" w:name="_Toc5646299"/>
      <w:bookmarkStart w:id="6485" w:name="_Toc66286787"/>
      <w:bookmarkStart w:id="6486" w:name="_Toc74151482"/>
      <w:bookmarkStart w:id="6487" w:name="_Toc88653955"/>
      <w:bookmarkStart w:id="6488" w:name="_Toc97904311"/>
      <w:bookmarkStart w:id="6489" w:name="_Toc105175352"/>
      <w:bookmarkStart w:id="6490" w:name="_Toc113826382"/>
      <w:bookmarkStart w:id="6491" w:name="_Toc175586968"/>
      <w:bookmarkStart w:id="6492" w:name="_Toc56693750"/>
      <w:bookmarkStart w:id="6493" w:name="_Toc64447294"/>
      <w:bookmarkEnd w:id="6483"/>
      <w:r>
        <w:rPr>
          <w:lang w:eastAsia="zh-CN"/>
        </w:rPr>
        <w:t>9.2.2.75</w:t>
      </w:r>
      <w:r>
        <w:rPr>
          <w:lang w:eastAsia="zh-CN"/>
        </w:rPr>
        <w:tab/>
      </w:r>
      <w:bookmarkEnd w:id="6484"/>
      <w:r>
        <w:rPr>
          <w:lang w:eastAsia="zh-CN"/>
        </w:rPr>
        <w:t>SFN Offset</w:t>
      </w:r>
      <w:bookmarkEnd w:id="6485"/>
      <w:bookmarkEnd w:id="6486"/>
      <w:bookmarkEnd w:id="6487"/>
      <w:bookmarkEnd w:id="6488"/>
      <w:bookmarkEnd w:id="6489"/>
      <w:bookmarkEnd w:id="6490"/>
      <w:bookmarkEnd w:id="6491"/>
    </w:p>
    <w:p w14:paraId="3A819426" w14:textId="77777777" w:rsidR="00106221" w:rsidRDefault="00106221" w:rsidP="0073372F">
      <w:pPr>
        <w:widowControl w:val="0"/>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52357" w14:paraId="735B94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73372F">
            <w:pPr>
              <w:pStyle w:val="TAH"/>
              <w:keepNext w:val="0"/>
              <w:keepLines w:val="0"/>
              <w:widowControl w:val="0"/>
              <w:rPr>
                <w:lang w:val="fr-FR" w:eastAsia="ja-JP"/>
              </w:rPr>
            </w:pPr>
            <w:r>
              <w:rPr>
                <w:lang w:val="fr-FR" w:eastAsia="ja-JP"/>
              </w:rPr>
              <w:t>Semantics description</w:t>
            </w:r>
          </w:p>
        </w:tc>
      </w:tr>
      <w:tr w:rsidR="00752357" w14:paraId="72F4460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73372F">
            <w:pPr>
              <w:pStyle w:val="TAL"/>
              <w:keepNext w:val="0"/>
              <w:keepLines w:val="0"/>
              <w:widowControl w:val="0"/>
              <w:rPr>
                <w:rFonts w:cs="Arial"/>
                <w:szCs w:val="18"/>
                <w:lang w:val="fr-FR" w:eastAsia="ja-JP"/>
              </w:rPr>
            </w:pPr>
            <w:r>
              <w:rPr>
                <w:lang w:val="fr-FR" w:eastAsia="zh-CN"/>
              </w:rPr>
              <w:t>SFN Time Offset</w:t>
            </w:r>
          </w:p>
        </w:tc>
        <w:tc>
          <w:tcPr>
            <w:tcW w:w="1080"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73372F">
            <w:pPr>
              <w:pStyle w:val="TAL"/>
              <w:keepNext w:val="0"/>
              <w:keepLines w:val="0"/>
              <w:widowControl w:val="0"/>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73372F">
            <w:pPr>
              <w:pStyle w:val="TAL"/>
              <w:keepNext w:val="0"/>
              <w:keepLines w:val="0"/>
              <w:widowControl w:val="0"/>
              <w:rPr>
                <w:rFonts w:cs="Arial"/>
                <w:szCs w:val="18"/>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73372F">
            <w:pPr>
              <w:pStyle w:val="TAC"/>
              <w:keepNext w:val="0"/>
              <w:keepLines w:val="0"/>
              <w:widowControl w:val="0"/>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73372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(1024*10^4-1). Values higher than the maximum are discarded.</w:t>
            </w:r>
          </w:p>
        </w:tc>
      </w:tr>
    </w:tbl>
    <w:p w14:paraId="202F3A89" w14:textId="77777777" w:rsidR="00106221" w:rsidRDefault="00106221" w:rsidP="0073372F">
      <w:pPr>
        <w:widowControl w:val="0"/>
        <w:rPr>
          <w:noProof/>
        </w:rPr>
      </w:pPr>
    </w:p>
    <w:p w14:paraId="4EE5520A" w14:textId="77777777" w:rsidR="00F02090" w:rsidRPr="00FD0425" w:rsidRDefault="00F02090" w:rsidP="0073372F">
      <w:pPr>
        <w:pStyle w:val="Heading3"/>
        <w:keepNext w:val="0"/>
        <w:keepLines w:val="0"/>
        <w:widowControl w:val="0"/>
      </w:pPr>
      <w:bookmarkStart w:id="6494" w:name="_CR9_2_3"/>
      <w:bookmarkStart w:id="6495" w:name="_Toc66286788"/>
      <w:bookmarkStart w:id="6496" w:name="_Toc74151483"/>
      <w:bookmarkStart w:id="6497" w:name="_Toc88653956"/>
      <w:bookmarkStart w:id="6498" w:name="_Toc97904312"/>
      <w:bookmarkStart w:id="6499" w:name="_Toc105175353"/>
      <w:bookmarkStart w:id="6500" w:name="_Toc113826383"/>
      <w:bookmarkStart w:id="6501" w:name="_Toc175586969"/>
      <w:bookmarkEnd w:id="6494"/>
      <w:r w:rsidRPr="00FD0425">
        <w:t>9.2.3</w:t>
      </w:r>
      <w:r w:rsidRPr="00FD0425">
        <w:tab/>
        <w:t>General IE definitions</w:t>
      </w:r>
      <w:bookmarkEnd w:id="6118"/>
      <w:bookmarkEnd w:id="6119"/>
      <w:bookmarkEnd w:id="6120"/>
      <w:bookmarkEnd w:id="6467"/>
      <w:bookmarkEnd w:id="6468"/>
      <w:bookmarkEnd w:id="6469"/>
      <w:bookmarkEnd w:id="6482"/>
      <w:bookmarkEnd w:id="6492"/>
      <w:bookmarkEnd w:id="6493"/>
      <w:bookmarkEnd w:id="6495"/>
      <w:bookmarkEnd w:id="6496"/>
      <w:bookmarkEnd w:id="6497"/>
      <w:bookmarkEnd w:id="6498"/>
      <w:bookmarkEnd w:id="6499"/>
      <w:bookmarkEnd w:id="6500"/>
      <w:bookmarkEnd w:id="6501"/>
    </w:p>
    <w:p w14:paraId="4E893348" w14:textId="77777777" w:rsidR="00F02090" w:rsidRPr="00FD0425" w:rsidRDefault="00F02090" w:rsidP="0073372F">
      <w:pPr>
        <w:pStyle w:val="Heading4"/>
        <w:keepNext w:val="0"/>
        <w:keepLines w:val="0"/>
        <w:widowControl w:val="0"/>
      </w:pPr>
      <w:bookmarkStart w:id="6502" w:name="_CR9_2_3_1"/>
      <w:bookmarkStart w:id="6503" w:name="_Toc20955310"/>
      <w:bookmarkStart w:id="6504" w:name="_Toc29991513"/>
      <w:bookmarkStart w:id="6505" w:name="_Toc36555914"/>
      <w:bookmarkStart w:id="6506" w:name="_Toc44497659"/>
      <w:bookmarkStart w:id="6507" w:name="_Toc45108046"/>
      <w:bookmarkStart w:id="6508" w:name="_Toc45901666"/>
      <w:bookmarkStart w:id="6509" w:name="_Toc51850747"/>
      <w:bookmarkStart w:id="6510" w:name="_Toc56693751"/>
      <w:bookmarkStart w:id="6511" w:name="_Toc64447295"/>
      <w:bookmarkStart w:id="6512" w:name="_Toc66286789"/>
      <w:bookmarkStart w:id="6513" w:name="_Toc74151484"/>
      <w:bookmarkStart w:id="6514" w:name="_Toc88653957"/>
      <w:bookmarkStart w:id="6515" w:name="_Toc97904313"/>
      <w:bookmarkStart w:id="6516" w:name="_Toc105175354"/>
      <w:bookmarkStart w:id="6517" w:name="_Toc113826384"/>
      <w:bookmarkStart w:id="6518" w:name="_Toc175586970"/>
      <w:bookmarkEnd w:id="6502"/>
      <w:r w:rsidRPr="00FD0425">
        <w:t>9.2.3.1</w:t>
      </w:r>
      <w:r w:rsidRPr="00FD0425">
        <w:tab/>
        <w:t>Message Type</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0812F58" w14:textId="77777777" w:rsidR="00F02090" w:rsidRPr="00FD0425" w:rsidRDefault="00F02090" w:rsidP="0073372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7C2838A" w14:textId="77777777" w:rsidTr="005926E2">
        <w:tc>
          <w:tcPr>
            <w:tcW w:w="2448" w:type="dxa"/>
          </w:tcPr>
          <w:p w14:paraId="770202C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3328F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5C181F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BA3593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A34CB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5926E2">
        <w:tc>
          <w:tcPr>
            <w:tcW w:w="2448" w:type="dxa"/>
          </w:tcPr>
          <w:p w14:paraId="1C3CF910" w14:textId="77777777" w:rsidR="00F02090" w:rsidRPr="00FD0425" w:rsidRDefault="00F02090" w:rsidP="0073372F">
            <w:pPr>
              <w:pStyle w:val="TAL"/>
              <w:keepNext w:val="0"/>
              <w:keepLines w:val="0"/>
              <w:widowControl w:val="0"/>
              <w:rPr>
                <w:b/>
                <w:lang w:eastAsia="ja-JP"/>
              </w:rPr>
            </w:pPr>
            <w:r w:rsidRPr="00FD0425">
              <w:rPr>
                <w:lang w:eastAsia="ja-JP"/>
              </w:rPr>
              <w:t>Procedure Code</w:t>
            </w:r>
          </w:p>
        </w:tc>
        <w:tc>
          <w:tcPr>
            <w:tcW w:w="1080" w:type="dxa"/>
          </w:tcPr>
          <w:p w14:paraId="6A2B899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34966B4" w14:textId="77777777" w:rsidR="00F02090" w:rsidRPr="00FD0425" w:rsidRDefault="00F02090" w:rsidP="0073372F">
            <w:pPr>
              <w:pStyle w:val="TAL"/>
              <w:keepNext w:val="0"/>
              <w:keepLines w:val="0"/>
              <w:widowControl w:val="0"/>
              <w:rPr>
                <w:lang w:eastAsia="ja-JP"/>
              </w:rPr>
            </w:pPr>
          </w:p>
        </w:tc>
        <w:tc>
          <w:tcPr>
            <w:tcW w:w="1872" w:type="dxa"/>
          </w:tcPr>
          <w:p w14:paraId="51F5D7DD"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2880" w:type="dxa"/>
          </w:tcPr>
          <w:p w14:paraId="5F671645" w14:textId="77777777" w:rsidR="00F02090" w:rsidRPr="00FD0425" w:rsidRDefault="00F02090" w:rsidP="0073372F">
            <w:pPr>
              <w:pStyle w:val="TAL"/>
              <w:keepNext w:val="0"/>
              <w:keepLines w:val="0"/>
              <w:widowControl w:val="0"/>
              <w:rPr>
                <w:lang w:eastAsia="ja-JP"/>
              </w:rPr>
            </w:pPr>
          </w:p>
        </w:tc>
      </w:tr>
      <w:tr w:rsidR="00F02090" w:rsidRPr="00FD0425" w14:paraId="6B5E7F0E" w14:textId="77777777" w:rsidTr="005926E2">
        <w:tc>
          <w:tcPr>
            <w:tcW w:w="2448"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73372F">
            <w:pPr>
              <w:pStyle w:val="TAL"/>
              <w:keepNext w:val="0"/>
              <w:keepLines w:val="0"/>
              <w:widowControl w:val="0"/>
              <w:rPr>
                <w:bCs/>
                <w:lang w:eastAsia="ja-JP"/>
              </w:rPr>
            </w:pPr>
            <w:r w:rsidRPr="00FD0425">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73372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73372F">
            <w:pPr>
              <w:pStyle w:val="TAL"/>
              <w:keepNext w:val="0"/>
              <w:keepLines w:val="0"/>
              <w:widowControl w:val="0"/>
              <w:rPr>
                <w:lang w:eastAsia="ja-JP"/>
              </w:rPr>
            </w:pPr>
            <w:r w:rsidRPr="00FD0425">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73372F">
            <w:pPr>
              <w:pStyle w:val="TAL"/>
              <w:keepNext w:val="0"/>
              <w:keepLines w:val="0"/>
              <w:widowControl w:val="0"/>
              <w:rPr>
                <w:lang w:eastAsia="ja-JP"/>
              </w:rPr>
            </w:pPr>
          </w:p>
        </w:tc>
      </w:tr>
    </w:tbl>
    <w:p w14:paraId="233D3758" w14:textId="77777777" w:rsidR="00F02090" w:rsidRPr="00FD0425" w:rsidRDefault="00F02090" w:rsidP="0073372F">
      <w:pPr>
        <w:widowControl w:val="0"/>
        <w:rPr>
          <w:lang w:eastAsia="zh-CN"/>
        </w:rPr>
      </w:pPr>
    </w:p>
    <w:p w14:paraId="7E80FD29" w14:textId="77777777" w:rsidR="00F02090" w:rsidRPr="00FD0425" w:rsidRDefault="00F02090" w:rsidP="0073372F">
      <w:pPr>
        <w:pStyle w:val="Heading4"/>
        <w:keepNext w:val="0"/>
        <w:keepLines w:val="0"/>
        <w:widowControl w:val="0"/>
      </w:pPr>
      <w:bookmarkStart w:id="6519" w:name="_CR9_2_3_2"/>
      <w:bookmarkStart w:id="6520" w:name="_Toc20955311"/>
      <w:bookmarkStart w:id="6521" w:name="_Toc29991514"/>
      <w:bookmarkStart w:id="6522" w:name="_Toc36555915"/>
      <w:bookmarkStart w:id="6523" w:name="_Toc44497660"/>
      <w:bookmarkStart w:id="6524" w:name="_Toc45108047"/>
      <w:bookmarkStart w:id="6525" w:name="_Toc45901667"/>
      <w:bookmarkStart w:id="6526" w:name="_Toc51850748"/>
      <w:bookmarkStart w:id="6527" w:name="_Toc56693752"/>
      <w:bookmarkStart w:id="6528" w:name="_Toc64447296"/>
      <w:bookmarkStart w:id="6529" w:name="_Toc66286790"/>
      <w:bookmarkStart w:id="6530" w:name="_Toc74151485"/>
      <w:bookmarkStart w:id="6531" w:name="_Toc88653958"/>
      <w:bookmarkStart w:id="6532" w:name="_Toc97904314"/>
      <w:bookmarkStart w:id="6533" w:name="_Toc105175355"/>
      <w:bookmarkStart w:id="6534" w:name="_Toc113826385"/>
      <w:bookmarkStart w:id="6535" w:name="_Toc175586971"/>
      <w:bookmarkEnd w:id="6519"/>
      <w:r w:rsidRPr="00FD0425">
        <w:t>9.2.3.2</w:t>
      </w:r>
      <w:r w:rsidRPr="00FD0425">
        <w:tab/>
        <w:t>Cause</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357D1810" w14:textId="77777777" w:rsidR="00F02090" w:rsidRPr="00FD0425" w:rsidRDefault="00F02090" w:rsidP="0073372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F88F71F" w14:textId="77777777" w:rsidTr="0073372F">
        <w:trPr>
          <w:tblHeader/>
        </w:trPr>
        <w:tc>
          <w:tcPr>
            <w:tcW w:w="2448" w:type="dxa"/>
          </w:tcPr>
          <w:p w14:paraId="1B10F5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4A91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5E2B50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48C4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9E00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5926E2">
        <w:tc>
          <w:tcPr>
            <w:tcW w:w="2448" w:type="dxa"/>
          </w:tcPr>
          <w:p w14:paraId="647D336E" w14:textId="77777777" w:rsidR="00F02090" w:rsidRPr="00FD0425" w:rsidRDefault="00F02090" w:rsidP="0073372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080" w:type="dxa"/>
          </w:tcPr>
          <w:p w14:paraId="322AF4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4F78D05" w14:textId="77777777" w:rsidR="00F02090" w:rsidRPr="00FD0425" w:rsidRDefault="00F02090" w:rsidP="0073372F">
            <w:pPr>
              <w:pStyle w:val="TAL"/>
              <w:keepNext w:val="0"/>
              <w:keepLines w:val="0"/>
              <w:widowControl w:val="0"/>
              <w:rPr>
                <w:rFonts w:cs="Arial"/>
                <w:lang w:eastAsia="ja-JP"/>
              </w:rPr>
            </w:pPr>
          </w:p>
        </w:tc>
        <w:tc>
          <w:tcPr>
            <w:tcW w:w="1872" w:type="dxa"/>
          </w:tcPr>
          <w:p w14:paraId="17E9CC11" w14:textId="77777777" w:rsidR="00F02090" w:rsidRPr="00FD0425" w:rsidRDefault="00F02090" w:rsidP="0073372F">
            <w:pPr>
              <w:pStyle w:val="TAL"/>
              <w:keepNext w:val="0"/>
              <w:keepLines w:val="0"/>
              <w:widowControl w:val="0"/>
              <w:rPr>
                <w:rFonts w:cs="Arial"/>
                <w:lang w:eastAsia="ja-JP"/>
              </w:rPr>
            </w:pPr>
          </w:p>
        </w:tc>
        <w:tc>
          <w:tcPr>
            <w:tcW w:w="2880" w:type="dxa"/>
          </w:tcPr>
          <w:p w14:paraId="7F465415" w14:textId="77777777" w:rsidR="00F02090" w:rsidRPr="00FD0425" w:rsidRDefault="00F02090" w:rsidP="0073372F">
            <w:pPr>
              <w:pStyle w:val="TAL"/>
              <w:keepNext w:val="0"/>
              <w:keepLines w:val="0"/>
              <w:widowControl w:val="0"/>
              <w:rPr>
                <w:rFonts w:cs="Arial"/>
                <w:lang w:eastAsia="ja-JP"/>
              </w:rPr>
            </w:pPr>
          </w:p>
        </w:tc>
      </w:tr>
      <w:tr w:rsidR="00F02090" w:rsidRPr="00FD0425" w14:paraId="3EB544C8" w14:textId="77777777" w:rsidTr="005926E2">
        <w:tc>
          <w:tcPr>
            <w:tcW w:w="2448" w:type="dxa"/>
          </w:tcPr>
          <w:p w14:paraId="588E071D"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080" w:type="dxa"/>
          </w:tcPr>
          <w:p w14:paraId="5BB3B940" w14:textId="77777777" w:rsidR="00F02090" w:rsidRPr="00FD0425" w:rsidRDefault="00F02090" w:rsidP="0073372F">
            <w:pPr>
              <w:pStyle w:val="TAL"/>
              <w:keepNext w:val="0"/>
              <w:keepLines w:val="0"/>
              <w:widowControl w:val="0"/>
              <w:rPr>
                <w:rFonts w:cs="Arial"/>
                <w:lang w:eastAsia="ja-JP"/>
              </w:rPr>
            </w:pPr>
          </w:p>
        </w:tc>
        <w:tc>
          <w:tcPr>
            <w:tcW w:w="1440" w:type="dxa"/>
          </w:tcPr>
          <w:p w14:paraId="18D6C4AA" w14:textId="77777777" w:rsidR="00F02090" w:rsidRPr="00FD0425" w:rsidRDefault="00F02090" w:rsidP="0073372F">
            <w:pPr>
              <w:pStyle w:val="TAL"/>
              <w:keepNext w:val="0"/>
              <w:keepLines w:val="0"/>
              <w:widowControl w:val="0"/>
              <w:rPr>
                <w:rFonts w:cs="Arial"/>
                <w:lang w:eastAsia="ja-JP"/>
              </w:rPr>
            </w:pPr>
          </w:p>
        </w:tc>
        <w:tc>
          <w:tcPr>
            <w:tcW w:w="1872" w:type="dxa"/>
          </w:tcPr>
          <w:p w14:paraId="02435D44" w14:textId="77777777" w:rsidR="00F02090" w:rsidRPr="00FD0425" w:rsidRDefault="00F02090" w:rsidP="0073372F">
            <w:pPr>
              <w:pStyle w:val="TAL"/>
              <w:keepNext w:val="0"/>
              <w:keepLines w:val="0"/>
              <w:widowControl w:val="0"/>
              <w:rPr>
                <w:rFonts w:cs="Arial"/>
                <w:lang w:eastAsia="ja-JP"/>
              </w:rPr>
            </w:pPr>
          </w:p>
        </w:tc>
        <w:tc>
          <w:tcPr>
            <w:tcW w:w="2880" w:type="dxa"/>
          </w:tcPr>
          <w:p w14:paraId="6D5DB352" w14:textId="77777777" w:rsidR="00F02090" w:rsidRPr="00FD0425" w:rsidRDefault="00F02090" w:rsidP="0073372F">
            <w:pPr>
              <w:pStyle w:val="TAL"/>
              <w:keepNext w:val="0"/>
              <w:keepLines w:val="0"/>
              <w:widowControl w:val="0"/>
              <w:rPr>
                <w:rFonts w:cs="Arial"/>
                <w:lang w:eastAsia="ja-JP"/>
              </w:rPr>
            </w:pPr>
          </w:p>
        </w:tc>
      </w:tr>
      <w:tr w:rsidR="00F02090" w:rsidRPr="00FD0425" w14:paraId="58534ED0" w14:textId="77777777" w:rsidTr="005926E2">
        <w:tc>
          <w:tcPr>
            <w:tcW w:w="2448" w:type="dxa"/>
          </w:tcPr>
          <w:p w14:paraId="4B1C7E1A"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080" w:type="dxa"/>
          </w:tcPr>
          <w:p w14:paraId="1F1E964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37895D5" w14:textId="77777777" w:rsidR="00F02090" w:rsidRPr="00FD0425" w:rsidRDefault="00F02090" w:rsidP="0073372F">
            <w:pPr>
              <w:pStyle w:val="TAL"/>
              <w:keepNext w:val="0"/>
              <w:keepLines w:val="0"/>
              <w:widowControl w:val="0"/>
              <w:rPr>
                <w:rFonts w:cs="Arial"/>
                <w:lang w:eastAsia="ja-JP"/>
              </w:rPr>
            </w:pPr>
          </w:p>
        </w:tc>
        <w:tc>
          <w:tcPr>
            <w:tcW w:w="1872" w:type="dxa"/>
          </w:tcPr>
          <w:p w14:paraId="7418FD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GUAMI ID,</w:t>
            </w:r>
          </w:p>
          <w:p w14:paraId="3469EF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Protection Algorithms Not Supported,</w:t>
            </w:r>
          </w:p>
          <w:p w14:paraId="29388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Not supported 5QI value,</w:t>
            </w:r>
          </w:p>
          <w:p w14:paraId="0C32D756"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73372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73372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73372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73372F">
            <w:pPr>
              <w:pStyle w:val="TAL"/>
              <w:keepNext w:val="0"/>
              <w:keepLines w:val="0"/>
              <w:widowControl w:val="0"/>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73372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73372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73372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73372F">
            <w:pPr>
              <w:pStyle w:val="TAL"/>
              <w:keepNext w:val="0"/>
              <w:keepLines w:val="0"/>
              <w:widowControl w:val="0"/>
              <w:rPr>
                <w:rFonts w:cs="Arial"/>
              </w:rPr>
            </w:pPr>
            <w:r w:rsidRPr="00FD0425">
              <w:rPr>
                <w:rFonts w:cs="Arial"/>
              </w:rPr>
              <w:t>UE Context ID not known, Non-relocation of context</w:t>
            </w:r>
            <w:r w:rsidR="003D676C" w:rsidRPr="00947DB1">
              <w:rPr>
                <w:rFonts w:cs="Arial"/>
              </w:rPr>
              <w:t>, CHO-CPC resources to be changed</w:t>
            </w:r>
            <w:r w:rsidR="00AE1789">
              <w:rPr>
                <w:rFonts w:cs="Arial"/>
              </w:rPr>
              <w:t>,</w:t>
            </w:r>
          </w:p>
          <w:p w14:paraId="430C4463" w14:textId="77777777" w:rsidR="00AE1789" w:rsidRDefault="00AE1789" w:rsidP="0073372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73372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73372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73372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73372F">
            <w:pPr>
              <w:pStyle w:val="TAL"/>
              <w:keepNext w:val="0"/>
              <w:keepLines w:val="0"/>
              <w:widowControl w:val="0"/>
              <w:rPr>
                <w:lang w:eastAsia="ja-JP"/>
              </w:rPr>
            </w:pPr>
            <w:r>
              <w:rPr>
                <w:lang w:eastAsia="ja-JP"/>
              </w:rPr>
              <w:t>Measurement Temporarily not Available,</w:t>
            </w:r>
          </w:p>
          <w:p w14:paraId="386FD046" w14:textId="77777777" w:rsidR="00C97A92" w:rsidRDefault="00E1669B" w:rsidP="0073372F">
            <w:pPr>
              <w:pStyle w:val="TAL"/>
              <w:keepNext w:val="0"/>
              <w:keepLines w:val="0"/>
              <w:widowControl w:val="0"/>
            </w:pPr>
            <w:r>
              <w:t>Measurement not Supported For The Object</w:t>
            </w:r>
            <w:r w:rsidR="00C97A92">
              <w:t>,</w:t>
            </w:r>
          </w:p>
          <w:p w14:paraId="3495DFED" w14:textId="77777777" w:rsidR="0034011F" w:rsidRDefault="00C97A92" w:rsidP="0073372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73372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73372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2880" w:type="dxa"/>
          </w:tcPr>
          <w:p w14:paraId="1070F428" w14:textId="77777777" w:rsidR="00F02090" w:rsidRPr="00FD0425" w:rsidRDefault="00F02090" w:rsidP="0073372F">
            <w:pPr>
              <w:pStyle w:val="TAL"/>
              <w:keepNext w:val="0"/>
              <w:keepLines w:val="0"/>
              <w:widowControl w:val="0"/>
              <w:rPr>
                <w:rFonts w:cs="Arial"/>
                <w:lang w:eastAsia="ja-JP"/>
              </w:rPr>
            </w:pPr>
          </w:p>
        </w:tc>
      </w:tr>
      <w:tr w:rsidR="00F02090" w:rsidRPr="00FD0425" w14:paraId="2119FF9D" w14:textId="77777777" w:rsidTr="005926E2">
        <w:tc>
          <w:tcPr>
            <w:tcW w:w="2448" w:type="dxa"/>
          </w:tcPr>
          <w:p w14:paraId="0F0368D1"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&gt;Transport Layer</w:t>
            </w:r>
          </w:p>
        </w:tc>
        <w:tc>
          <w:tcPr>
            <w:tcW w:w="1080" w:type="dxa"/>
          </w:tcPr>
          <w:p w14:paraId="10D8D8F2" w14:textId="77777777" w:rsidR="00F02090" w:rsidRPr="00FD0425" w:rsidRDefault="00F02090" w:rsidP="0073372F">
            <w:pPr>
              <w:pStyle w:val="TAL"/>
              <w:keepNext w:val="0"/>
              <w:keepLines w:val="0"/>
              <w:widowControl w:val="0"/>
              <w:rPr>
                <w:rFonts w:cs="Arial"/>
                <w:lang w:eastAsia="ja-JP"/>
              </w:rPr>
            </w:pPr>
          </w:p>
        </w:tc>
        <w:tc>
          <w:tcPr>
            <w:tcW w:w="1440" w:type="dxa"/>
          </w:tcPr>
          <w:p w14:paraId="6A07662C" w14:textId="77777777" w:rsidR="00F02090" w:rsidRPr="00FD0425" w:rsidRDefault="00F02090" w:rsidP="0073372F">
            <w:pPr>
              <w:pStyle w:val="TAL"/>
              <w:keepNext w:val="0"/>
              <w:keepLines w:val="0"/>
              <w:widowControl w:val="0"/>
              <w:rPr>
                <w:rFonts w:cs="Arial"/>
                <w:lang w:eastAsia="ja-JP"/>
              </w:rPr>
            </w:pPr>
          </w:p>
        </w:tc>
        <w:tc>
          <w:tcPr>
            <w:tcW w:w="1872" w:type="dxa"/>
          </w:tcPr>
          <w:p w14:paraId="38E790E8" w14:textId="77777777" w:rsidR="00F02090" w:rsidRPr="00FD0425" w:rsidRDefault="00F02090" w:rsidP="0073372F">
            <w:pPr>
              <w:pStyle w:val="TAL"/>
              <w:keepNext w:val="0"/>
              <w:keepLines w:val="0"/>
              <w:widowControl w:val="0"/>
              <w:rPr>
                <w:rFonts w:cs="Arial"/>
                <w:lang w:eastAsia="ja-JP"/>
              </w:rPr>
            </w:pPr>
          </w:p>
        </w:tc>
        <w:tc>
          <w:tcPr>
            <w:tcW w:w="2880" w:type="dxa"/>
          </w:tcPr>
          <w:p w14:paraId="26AEF5D7" w14:textId="77777777" w:rsidR="00F02090" w:rsidRPr="00FD0425" w:rsidRDefault="00F02090" w:rsidP="0073372F">
            <w:pPr>
              <w:pStyle w:val="TAL"/>
              <w:keepNext w:val="0"/>
              <w:keepLines w:val="0"/>
              <w:widowControl w:val="0"/>
              <w:rPr>
                <w:rFonts w:cs="Arial"/>
                <w:lang w:eastAsia="ja-JP"/>
              </w:rPr>
            </w:pPr>
          </w:p>
        </w:tc>
      </w:tr>
      <w:tr w:rsidR="00F02090" w:rsidRPr="00FD0425" w14:paraId="1550AE32" w14:textId="77777777" w:rsidTr="005926E2">
        <w:tc>
          <w:tcPr>
            <w:tcW w:w="2448" w:type="dxa"/>
          </w:tcPr>
          <w:p w14:paraId="7D7000F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&gt;&gt;Transport Layer Cause</w:t>
            </w:r>
          </w:p>
        </w:tc>
        <w:tc>
          <w:tcPr>
            <w:tcW w:w="1080" w:type="dxa"/>
          </w:tcPr>
          <w:p w14:paraId="4CE15F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D09D616" w14:textId="77777777" w:rsidR="00F02090" w:rsidRPr="00FD0425" w:rsidRDefault="00F02090" w:rsidP="0073372F">
            <w:pPr>
              <w:pStyle w:val="TAL"/>
              <w:keepNext w:val="0"/>
              <w:keepLines w:val="0"/>
              <w:widowControl w:val="0"/>
              <w:rPr>
                <w:rFonts w:cs="Arial"/>
                <w:lang w:eastAsia="ja-JP"/>
              </w:rPr>
            </w:pPr>
          </w:p>
        </w:tc>
        <w:tc>
          <w:tcPr>
            <w:tcW w:w="1872" w:type="dxa"/>
          </w:tcPr>
          <w:p w14:paraId="7D66F6E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2880" w:type="dxa"/>
          </w:tcPr>
          <w:p w14:paraId="3EE5EA0C" w14:textId="77777777" w:rsidR="00F02090" w:rsidRPr="00FD0425" w:rsidRDefault="00F02090" w:rsidP="0073372F">
            <w:pPr>
              <w:pStyle w:val="TAL"/>
              <w:keepNext w:val="0"/>
              <w:keepLines w:val="0"/>
              <w:widowControl w:val="0"/>
              <w:rPr>
                <w:rFonts w:cs="Arial"/>
                <w:lang w:eastAsia="ja-JP"/>
              </w:rPr>
            </w:pPr>
          </w:p>
        </w:tc>
      </w:tr>
      <w:tr w:rsidR="00F02090" w:rsidRPr="00FD0425" w14:paraId="4657F1BB" w14:textId="77777777" w:rsidTr="005926E2">
        <w:tc>
          <w:tcPr>
            <w:tcW w:w="2448" w:type="dxa"/>
          </w:tcPr>
          <w:p w14:paraId="533773DA"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&gt;Protocol</w:t>
            </w:r>
          </w:p>
        </w:tc>
        <w:tc>
          <w:tcPr>
            <w:tcW w:w="1080" w:type="dxa"/>
          </w:tcPr>
          <w:p w14:paraId="11645B2C" w14:textId="77777777" w:rsidR="00F02090" w:rsidRPr="00FD0425" w:rsidRDefault="00F02090" w:rsidP="0073372F">
            <w:pPr>
              <w:pStyle w:val="TAL"/>
              <w:keepNext w:val="0"/>
              <w:keepLines w:val="0"/>
              <w:widowControl w:val="0"/>
              <w:rPr>
                <w:rFonts w:cs="Arial"/>
                <w:lang w:eastAsia="ja-JP"/>
              </w:rPr>
            </w:pPr>
          </w:p>
        </w:tc>
        <w:tc>
          <w:tcPr>
            <w:tcW w:w="1440" w:type="dxa"/>
          </w:tcPr>
          <w:p w14:paraId="520A6CD1" w14:textId="77777777" w:rsidR="00F02090" w:rsidRPr="00FD0425" w:rsidRDefault="00F02090" w:rsidP="0073372F">
            <w:pPr>
              <w:pStyle w:val="TAL"/>
              <w:keepNext w:val="0"/>
              <w:keepLines w:val="0"/>
              <w:widowControl w:val="0"/>
              <w:rPr>
                <w:rFonts w:cs="Arial"/>
                <w:lang w:eastAsia="ja-JP"/>
              </w:rPr>
            </w:pPr>
          </w:p>
        </w:tc>
        <w:tc>
          <w:tcPr>
            <w:tcW w:w="1872" w:type="dxa"/>
          </w:tcPr>
          <w:p w14:paraId="74FD72DA" w14:textId="77777777" w:rsidR="00F02090" w:rsidRPr="00FD0425" w:rsidRDefault="00F02090" w:rsidP="0073372F">
            <w:pPr>
              <w:pStyle w:val="TAL"/>
              <w:keepNext w:val="0"/>
              <w:keepLines w:val="0"/>
              <w:widowControl w:val="0"/>
              <w:rPr>
                <w:rFonts w:cs="Arial"/>
                <w:lang w:eastAsia="ja-JP"/>
              </w:rPr>
            </w:pPr>
          </w:p>
        </w:tc>
        <w:tc>
          <w:tcPr>
            <w:tcW w:w="2880" w:type="dxa"/>
          </w:tcPr>
          <w:p w14:paraId="3A2C08BC" w14:textId="77777777" w:rsidR="00F02090" w:rsidRPr="00FD0425" w:rsidRDefault="00F02090" w:rsidP="0073372F">
            <w:pPr>
              <w:pStyle w:val="TAL"/>
              <w:keepNext w:val="0"/>
              <w:keepLines w:val="0"/>
              <w:widowControl w:val="0"/>
              <w:rPr>
                <w:rFonts w:cs="Arial"/>
                <w:lang w:eastAsia="ja-JP"/>
              </w:rPr>
            </w:pPr>
          </w:p>
        </w:tc>
      </w:tr>
      <w:tr w:rsidR="00F02090" w:rsidRPr="00FD0425" w14:paraId="782776EE" w14:textId="77777777" w:rsidTr="005926E2">
        <w:tc>
          <w:tcPr>
            <w:tcW w:w="2448" w:type="dxa"/>
          </w:tcPr>
          <w:p w14:paraId="36E1802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&gt;&gt;Protocol Cause</w:t>
            </w:r>
          </w:p>
        </w:tc>
        <w:tc>
          <w:tcPr>
            <w:tcW w:w="1080" w:type="dxa"/>
          </w:tcPr>
          <w:p w14:paraId="03FF381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1184404" w14:textId="77777777" w:rsidR="00F02090" w:rsidRPr="00FD0425" w:rsidRDefault="00F02090" w:rsidP="0073372F">
            <w:pPr>
              <w:pStyle w:val="TAL"/>
              <w:keepNext w:val="0"/>
              <w:keepLines w:val="0"/>
              <w:widowControl w:val="0"/>
              <w:rPr>
                <w:rFonts w:cs="Arial"/>
                <w:lang w:eastAsia="ja-JP"/>
              </w:rPr>
            </w:pPr>
          </w:p>
        </w:tc>
        <w:tc>
          <w:tcPr>
            <w:tcW w:w="1872" w:type="dxa"/>
          </w:tcPr>
          <w:p w14:paraId="4AF62FF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2880" w:type="dxa"/>
          </w:tcPr>
          <w:p w14:paraId="6F5A5979" w14:textId="77777777" w:rsidR="00F02090" w:rsidRPr="00FD0425" w:rsidRDefault="00F02090" w:rsidP="0073372F">
            <w:pPr>
              <w:pStyle w:val="TAL"/>
              <w:keepNext w:val="0"/>
              <w:keepLines w:val="0"/>
              <w:widowControl w:val="0"/>
              <w:rPr>
                <w:rFonts w:cs="Arial"/>
                <w:lang w:eastAsia="ja-JP"/>
              </w:rPr>
            </w:pPr>
          </w:p>
        </w:tc>
      </w:tr>
      <w:tr w:rsidR="00F02090" w:rsidRPr="00FD0425" w14:paraId="222E9228" w14:textId="77777777" w:rsidTr="005926E2">
        <w:tc>
          <w:tcPr>
            <w:tcW w:w="2448" w:type="dxa"/>
          </w:tcPr>
          <w:p w14:paraId="1D0A91F5"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&gt;Misc</w:t>
            </w:r>
          </w:p>
        </w:tc>
        <w:tc>
          <w:tcPr>
            <w:tcW w:w="1080" w:type="dxa"/>
          </w:tcPr>
          <w:p w14:paraId="398E2378" w14:textId="77777777" w:rsidR="00F02090" w:rsidRPr="00FD0425" w:rsidRDefault="00F02090" w:rsidP="0073372F">
            <w:pPr>
              <w:pStyle w:val="TAL"/>
              <w:keepNext w:val="0"/>
              <w:keepLines w:val="0"/>
              <w:widowControl w:val="0"/>
              <w:rPr>
                <w:rFonts w:cs="Arial"/>
                <w:lang w:eastAsia="ja-JP"/>
              </w:rPr>
            </w:pPr>
          </w:p>
        </w:tc>
        <w:tc>
          <w:tcPr>
            <w:tcW w:w="1440" w:type="dxa"/>
          </w:tcPr>
          <w:p w14:paraId="1CF386AA" w14:textId="77777777" w:rsidR="00F02090" w:rsidRPr="00FD0425" w:rsidRDefault="00F02090" w:rsidP="0073372F">
            <w:pPr>
              <w:pStyle w:val="TAL"/>
              <w:keepNext w:val="0"/>
              <w:keepLines w:val="0"/>
              <w:widowControl w:val="0"/>
              <w:rPr>
                <w:rFonts w:cs="Arial"/>
                <w:lang w:eastAsia="ja-JP"/>
              </w:rPr>
            </w:pPr>
          </w:p>
        </w:tc>
        <w:tc>
          <w:tcPr>
            <w:tcW w:w="1872" w:type="dxa"/>
          </w:tcPr>
          <w:p w14:paraId="4581F9F4" w14:textId="77777777" w:rsidR="00F02090" w:rsidRPr="00FD0425" w:rsidRDefault="00F02090" w:rsidP="0073372F">
            <w:pPr>
              <w:pStyle w:val="TAL"/>
              <w:keepNext w:val="0"/>
              <w:keepLines w:val="0"/>
              <w:widowControl w:val="0"/>
              <w:rPr>
                <w:rFonts w:cs="Arial"/>
                <w:lang w:eastAsia="ja-JP"/>
              </w:rPr>
            </w:pPr>
          </w:p>
        </w:tc>
        <w:tc>
          <w:tcPr>
            <w:tcW w:w="2880" w:type="dxa"/>
          </w:tcPr>
          <w:p w14:paraId="265EE972" w14:textId="77777777" w:rsidR="00F02090" w:rsidRPr="00FD0425" w:rsidRDefault="00F02090" w:rsidP="0073372F">
            <w:pPr>
              <w:pStyle w:val="TAL"/>
              <w:keepNext w:val="0"/>
              <w:keepLines w:val="0"/>
              <w:widowControl w:val="0"/>
              <w:rPr>
                <w:rFonts w:cs="Arial"/>
                <w:lang w:eastAsia="ja-JP"/>
              </w:rPr>
            </w:pPr>
          </w:p>
        </w:tc>
      </w:tr>
      <w:tr w:rsidR="00F02090" w:rsidRPr="00FD0425" w14:paraId="7B058709" w14:textId="77777777" w:rsidTr="005926E2">
        <w:tc>
          <w:tcPr>
            <w:tcW w:w="2448" w:type="dxa"/>
          </w:tcPr>
          <w:p w14:paraId="6FA9D6E7"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&gt;&gt;Miscellaneous Cause</w:t>
            </w:r>
          </w:p>
        </w:tc>
        <w:tc>
          <w:tcPr>
            <w:tcW w:w="1080" w:type="dxa"/>
          </w:tcPr>
          <w:p w14:paraId="61A65BF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6232344" w14:textId="77777777" w:rsidR="00F02090" w:rsidRPr="00FD0425" w:rsidRDefault="00F02090" w:rsidP="0073372F">
            <w:pPr>
              <w:pStyle w:val="TAL"/>
              <w:keepNext w:val="0"/>
              <w:keepLines w:val="0"/>
              <w:widowControl w:val="0"/>
              <w:rPr>
                <w:rFonts w:cs="Arial"/>
                <w:lang w:eastAsia="ja-JP"/>
              </w:rPr>
            </w:pPr>
          </w:p>
        </w:tc>
        <w:tc>
          <w:tcPr>
            <w:tcW w:w="1872" w:type="dxa"/>
          </w:tcPr>
          <w:p w14:paraId="4D0CD04D" w14:textId="77777777" w:rsidR="00F02090" w:rsidRPr="00FD0425" w:rsidRDefault="00F02090" w:rsidP="0073372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73372F">
            <w:pPr>
              <w:pStyle w:val="TAL"/>
              <w:keepNext w:val="0"/>
              <w:keepLines w:val="0"/>
              <w:widowControl w:val="0"/>
              <w:rPr>
                <w:lang w:eastAsia="ja-JP"/>
              </w:rPr>
            </w:pPr>
            <w:r w:rsidRPr="00FD0425">
              <w:rPr>
                <w:lang w:eastAsia="ja-JP"/>
              </w:rPr>
              <w:t>O&amp;M Intervention,</w:t>
            </w:r>
          </w:p>
          <w:p w14:paraId="39A09E79"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73372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2880" w:type="dxa"/>
          </w:tcPr>
          <w:p w14:paraId="4248B99D" w14:textId="77777777" w:rsidR="00F02090" w:rsidRPr="00FD0425" w:rsidRDefault="00F02090" w:rsidP="0073372F">
            <w:pPr>
              <w:pStyle w:val="TAL"/>
              <w:keepNext w:val="0"/>
              <w:keepLines w:val="0"/>
              <w:widowControl w:val="0"/>
              <w:rPr>
                <w:rFonts w:cs="Arial"/>
                <w:lang w:eastAsia="ja-JP"/>
              </w:rPr>
            </w:pPr>
          </w:p>
        </w:tc>
      </w:tr>
    </w:tbl>
    <w:p w14:paraId="1E1A5DA8" w14:textId="77777777" w:rsidR="00F02090" w:rsidRPr="00FD0425" w:rsidRDefault="00F02090" w:rsidP="0073372F">
      <w:pPr>
        <w:widowControl w:val="0"/>
        <w:rPr>
          <w:rFonts w:eastAsia="MS Mincho"/>
        </w:rPr>
      </w:pPr>
    </w:p>
    <w:p w14:paraId="7487B365" w14:textId="77777777" w:rsidR="00F02090" w:rsidRPr="00FD0425" w:rsidRDefault="00F02090" w:rsidP="0073372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73372F">
        <w:trPr>
          <w:tblHeader/>
        </w:trPr>
        <w:tc>
          <w:tcPr>
            <w:tcW w:w="2977" w:type="dxa"/>
          </w:tcPr>
          <w:p w14:paraId="14FA20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Radio Network Layer cause</w:t>
            </w:r>
          </w:p>
        </w:tc>
        <w:tc>
          <w:tcPr>
            <w:tcW w:w="5245" w:type="dxa"/>
          </w:tcPr>
          <w:p w14:paraId="5ACA37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73372F">
            <w:pPr>
              <w:pStyle w:val="TAL"/>
              <w:keepNext w:val="0"/>
              <w:keepLines w:val="0"/>
              <w:widowControl w:val="0"/>
              <w:rPr>
                <w:lang w:eastAsia="ja-JP"/>
              </w:rPr>
            </w:pPr>
            <w:r w:rsidRPr="00FD0425">
              <w:rPr>
                <w:lang w:eastAsia="ja-JP"/>
              </w:rPr>
              <w:t>Cell not Available</w:t>
            </w:r>
          </w:p>
        </w:tc>
        <w:tc>
          <w:tcPr>
            <w:tcW w:w="5245" w:type="dxa"/>
          </w:tcPr>
          <w:p w14:paraId="731E7A69" w14:textId="77777777" w:rsidR="00F02090" w:rsidRPr="00FD0425" w:rsidRDefault="00F02090" w:rsidP="0073372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73372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73372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73372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73372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73372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73372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73372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73372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73372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73372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73372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73372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73372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73372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73372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73372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73372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73372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73372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73372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73372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73372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73372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73372F">
            <w:pPr>
              <w:pStyle w:val="TAL"/>
              <w:keepNext w:val="0"/>
              <w:keepLines w:val="0"/>
              <w:widowControl w:val="0"/>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73372F">
            <w:pPr>
              <w:pStyle w:val="TAL"/>
              <w:keepNext w:val="0"/>
              <w:keepLines w:val="0"/>
              <w:widowControl w:val="0"/>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6B55F2" w:rsidRDefault="00F02090" w:rsidP="0073372F">
            <w:pPr>
              <w:pStyle w:val="TAL"/>
              <w:keepNext w:val="0"/>
              <w:keepLines w:val="0"/>
              <w:widowControl w:val="0"/>
              <w:rPr>
                <w:lang w:val="fr-FR" w:eastAsia="ja-JP"/>
              </w:rPr>
            </w:pPr>
            <w:r w:rsidRPr="006B55F2">
              <w:rPr>
                <w:lang w:val="fr-FR" w:eastAsia="ja-JP"/>
              </w:rPr>
              <w:t>Multiple PDU Session ID Instances</w:t>
            </w:r>
          </w:p>
        </w:tc>
        <w:tc>
          <w:tcPr>
            <w:tcW w:w="5245" w:type="dxa"/>
          </w:tcPr>
          <w:p w14:paraId="18D338F1" w14:textId="77777777" w:rsidR="00F02090" w:rsidRPr="00FD0425" w:rsidRDefault="00F02090" w:rsidP="0073372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73372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73372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73372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73372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73372F">
            <w:pPr>
              <w:pStyle w:val="TAL"/>
              <w:keepNext w:val="0"/>
              <w:keepLines w:val="0"/>
              <w:widowControl w:val="0"/>
              <w:rPr>
                <w:lang w:eastAsia="ja-JP"/>
              </w:rPr>
            </w:pPr>
            <w:r w:rsidRPr="00FD0425">
              <w:rPr>
                <w:lang w:eastAsia="ja-JP"/>
              </w:rPr>
              <w:t>Not supported 5QI value</w:t>
            </w:r>
          </w:p>
        </w:tc>
        <w:tc>
          <w:tcPr>
            <w:tcW w:w="5245" w:type="dxa"/>
          </w:tcPr>
          <w:p w14:paraId="1E4552D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73372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73372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73372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73372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73372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73372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73372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73372F">
            <w:pPr>
              <w:pStyle w:val="TAL"/>
              <w:keepNext w:val="0"/>
              <w:keepLines w:val="0"/>
              <w:widowControl w:val="0"/>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73372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73372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73372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73372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73372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73372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73372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73372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73372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73372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73372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73372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73372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73372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73372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73372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73372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73372F">
            <w:pPr>
              <w:pStyle w:val="TAL"/>
              <w:keepNext w:val="0"/>
              <w:keepLines w:val="0"/>
              <w:widowControl w:val="0"/>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73372F">
            <w:pPr>
              <w:pStyle w:val="TAL"/>
              <w:keepNext w:val="0"/>
              <w:keepLines w:val="0"/>
              <w:widowControl w:val="0"/>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73372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73372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73372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73372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73372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73372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73372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73372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73372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73372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73372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73372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73372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73372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73372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73372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73372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73372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73372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73372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73372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73372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73372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73372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73372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73372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73372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73372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73372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73372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73372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73372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73372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73372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73372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73372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73372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73372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73372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73372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73372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73372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73372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73372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73372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73372F">
            <w:pPr>
              <w:pStyle w:val="TAL"/>
              <w:keepNext w:val="0"/>
              <w:keepLines w:val="0"/>
              <w:widowControl w:val="0"/>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73372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73372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73372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73372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73372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140708">
        <w:trPr>
          <w:tblHeader/>
        </w:trPr>
        <w:tc>
          <w:tcPr>
            <w:tcW w:w="3060" w:type="dxa"/>
          </w:tcPr>
          <w:p w14:paraId="665067AC"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(Falsely Constructed Message)</w:t>
            </w:r>
          </w:p>
        </w:tc>
        <w:tc>
          <w:tcPr>
            <w:tcW w:w="5220" w:type="dxa"/>
          </w:tcPr>
          <w:p w14:paraId="5E26D0A5"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contained IEs or IE groups in wrong order or with too many occurrences.</w:t>
            </w:r>
          </w:p>
        </w:tc>
      </w:tr>
      <w:tr w:rsidR="00F02090" w:rsidRPr="00FD0425" w14:paraId="623EBD2E" w14:textId="77777777" w:rsidTr="00694C97">
        <w:tc>
          <w:tcPr>
            <w:tcW w:w="3060" w:type="dxa"/>
          </w:tcPr>
          <w:p w14:paraId="5407CF2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Unspecified</w:t>
            </w:r>
          </w:p>
        </w:tc>
        <w:tc>
          <w:tcPr>
            <w:tcW w:w="5220" w:type="dxa"/>
          </w:tcPr>
          <w:p w14:paraId="4AA2CA7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73372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73372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73372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73372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73372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73372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73372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73372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73372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73372F">
      <w:pPr>
        <w:widowControl w:val="0"/>
      </w:pPr>
    </w:p>
    <w:p w14:paraId="631A4DD3" w14:textId="77777777" w:rsidR="00F02090" w:rsidRPr="00FD0425" w:rsidRDefault="00F02090" w:rsidP="0073372F">
      <w:pPr>
        <w:pStyle w:val="Heading4"/>
        <w:keepNext w:val="0"/>
        <w:keepLines w:val="0"/>
        <w:widowControl w:val="0"/>
        <w:rPr>
          <w:rFonts w:eastAsia="MS Mincho"/>
        </w:rPr>
      </w:pPr>
      <w:bookmarkStart w:id="6536" w:name="_CR9_2_3_3"/>
      <w:bookmarkStart w:id="6537" w:name="_Toc20955312"/>
      <w:bookmarkStart w:id="6538" w:name="_Toc29991515"/>
      <w:bookmarkStart w:id="6539" w:name="_Toc36555916"/>
      <w:bookmarkStart w:id="6540" w:name="_Toc44497661"/>
      <w:bookmarkStart w:id="6541" w:name="_Toc45108048"/>
      <w:bookmarkStart w:id="6542" w:name="_Toc45901668"/>
      <w:bookmarkStart w:id="6543" w:name="_Toc51850749"/>
      <w:bookmarkStart w:id="6544" w:name="_Toc56693753"/>
      <w:bookmarkStart w:id="6545" w:name="_Toc64447297"/>
      <w:bookmarkStart w:id="6546" w:name="_Toc66286791"/>
      <w:bookmarkStart w:id="6547" w:name="_Toc74151486"/>
      <w:bookmarkStart w:id="6548" w:name="_Toc88653959"/>
      <w:bookmarkStart w:id="6549" w:name="_Toc97904315"/>
      <w:bookmarkStart w:id="6550" w:name="_Toc105175356"/>
      <w:bookmarkStart w:id="6551" w:name="_Toc113826386"/>
      <w:bookmarkStart w:id="6552" w:name="_Toc175586972"/>
      <w:bookmarkEnd w:id="6536"/>
      <w:r w:rsidRPr="00FD0425">
        <w:t>9.2.3.3</w:t>
      </w:r>
      <w:r w:rsidRPr="00FD0425">
        <w:tab/>
        <w:t>Criticality Diagnostics</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0328723F" w14:textId="77777777" w:rsidR="00F02090" w:rsidRPr="00FD0425" w:rsidRDefault="00F02090" w:rsidP="0073372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C62D6A" w14:textId="77777777" w:rsidTr="0073372F">
        <w:trPr>
          <w:tblHeader/>
          <w:jc w:val="center"/>
        </w:trPr>
        <w:tc>
          <w:tcPr>
            <w:tcW w:w="2448" w:type="dxa"/>
          </w:tcPr>
          <w:p w14:paraId="41B37F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2771C1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E7D8A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139282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5926E2">
        <w:trPr>
          <w:jc w:val="center"/>
        </w:trPr>
        <w:tc>
          <w:tcPr>
            <w:tcW w:w="2448" w:type="dxa"/>
          </w:tcPr>
          <w:p w14:paraId="65C94620" w14:textId="77777777" w:rsidR="00F02090" w:rsidRPr="00FD0425" w:rsidRDefault="00F02090" w:rsidP="0073372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4CF50B51" w14:textId="77777777" w:rsidR="00F02090" w:rsidRPr="00FD0425" w:rsidRDefault="00F02090" w:rsidP="0073372F">
            <w:pPr>
              <w:pStyle w:val="TAL"/>
              <w:keepNext w:val="0"/>
              <w:keepLines w:val="0"/>
              <w:widowControl w:val="0"/>
              <w:rPr>
                <w:i/>
                <w:lang w:eastAsia="ja-JP"/>
              </w:rPr>
            </w:pPr>
          </w:p>
        </w:tc>
        <w:tc>
          <w:tcPr>
            <w:tcW w:w="1872" w:type="dxa"/>
          </w:tcPr>
          <w:p w14:paraId="6FBFF645" w14:textId="77777777" w:rsidR="00F02090" w:rsidRPr="00FD0425" w:rsidRDefault="00F02090" w:rsidP="0073372F">
            <w:pPr>
              <w:pStyle w:val="TAL"/>
              <w:keepNext w:val="0"/>
              <w:keepLines w:val="0"/>
              <w:widowControl w:val="0"/>
              <w:rPr>
                <w:lang w:eastAsia="ja-JP"/>
              </w:rPr>
            </w:pPr>
            <w:r w:rsidRPr="00FD0425">
              <w:rPr>
                <w:snapToGrid w:val="0"/>
                <w:lang w:eastAsia="ja-JP"/>
              </w:rPr>
              <w:t>INTEGER (0..255)</w:t>
            </w:r>
          </w:p>
        </w:tc>
        <w:tc>
          <w:tcPr>
            <w:tcW w:w="2880" w:type="dxa"/>
          </w:tcPr>
          <w:p w14:paraId="325798B9" w14:textId="77777777" w:rsidR="00F02090" w:rsidRPr="00FD0425" w:rsidRDefault="00F02090" w:rsidP="0073372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5926E2">
        <w:trPr>
          <w:jc w:val="center"/>
        </w:trPr>
        <w:tc>
          <w:tcPr>
            <w:tcW w:w="2448" w:type="dxa"/>
          </w:tcPr>
          <w:p w14:paraId="163AF874" w14:textId="77777777" w:rsidR="00F02090" w:rsidRPr="00FD0425" w:rsidRDefault="00F02090" w:rsidP="0073372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703627D8" w14:textId="77777777" w:rsidR="00F02090" w:rsidRPr="00FD0425" w:rsidRDefault="00F02090" w:rsidP="0073372F">
            <w:pPr>
              <w:pStyle w:val="TAL"/>
              <w:keepNext w:val="0"/>
              <w:keepLines w:val="0"/>
              <w:widowControl w:val="0"/>
              <w:rPr>
                <w:i/>
                <w:lang w:eastAsia="ja-JP"/>
              </w:rPr>
            </w:pPr>
          </w:p>
        </w:tc>
        <w:tc>
          <w:tcPr>
            <w:tcW w:w="1872" w:type="dxa"/>
          </w:tcPr>
          <w:p w14:paraId="68A38D4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880" w:type="dxa"/>
          </w:tcPr>
          <w:p w14:paraId="656F57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5926E2">
        <w:trPr>
          <w:jc w:val="center"/>
        </w:trPr>
        <w:tc>
          <w:tcPr>
            <w:tcW w:w="2448" w:type="dxa"/>
          </w:tcPr>
          <w:p w14:paraId="3A46BF95"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2E94FBFD" w14:textId="77777777" w:rsidR="00F02090" w:rsidRPr="00FD0425" w:rsidRDefault="00F02090" w:rsidP="0073372F">
            <w:pPr>
              <w:pStyle w:val="TAL"/>
              <w:keepNext w:val="0"/>
              <w:keepLines w:val="0"/>
              <w:widowControl w:val="0"/>
              <w:rPr>
                <w:i/>
                <w:lang w:eastAsia="ja-JP"/>
              </w:rPr>
            </w:pPr>
          </w:p>
        </w:tc>
        <w:tc>
          <w:tcPr>
            <w:tcW w:w="1872" w:type="dxa"/>
          </w:tcPr>
          <w:p w14:paraId="2493EE4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5A2809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5926E2">
        <w:trPr>
          <w:jc w:val="center"/>
        </w:trPr>
        <w:tc>
          <w:tcPr>
            <w:tcW w:w="2448" w:type="dxa"/>
          </w:tcPr>
          <w:p w14:paraId="71142D2E" w14:textId="77777777" w:rsidR="00F02090" w:rsidRPr="00FD0425" w:rsidRDefault="00F02090" w:rsidP="0073372F">
            <w:pPr>
              <w:pStyle w:val="TAL"/>
              <w:keepNext w:val="0"/>
              <w:keepLines w:val="0"/>
              <w:widowControl w:val="0"/>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73372F">
            <w:pPr>
              <w:pStyle w:val="TAL"/>
              <w:keepNext w:val="0"/>
              <w:keepLines w:val="0"/>
              <w:widowControl w:val="0"/>
              <w:rPr>
                <w:b/>
                <w:lang w:eastAsia="ja-JP"/>
              </w:rPr>
            </w:pPr>
          </w:p>
        </w:tc>
        <w:tc>
          <w:tcPr>
            <w:tcW w:w="1440" w:type="dxa"/>
          </w:tcPr>
          <w:p w14:paraId="27210272" w14:textId="77777777" w:rsidR="00F02090" w:rsidRPr="00FD0425" w:rsidRDefault="00F02090" w:rsidP="0073372F">
            <w:pPr>
              <w:pStyle w:val="TAL"/>
              <w:keepNext w:val="0"/>
              <w:keepLines w:val="0"/>
              <w:widowControl w:val="0"/>
              <w:rPr>
                <w:i/>
                <w:lang w:eastAsia="ja-JP"/>
              </w:rPr>
            </w:pPr>
            <w:r w:rsidRPr="00FD0425">
              <w:rPr>
                <w:i/>
                <w:lang w:eastAsia="ja-JP"/>
              </w:rPr>
              <w:t>0..&lt;maxNrOfErrors&gt;</w:t>
            </w:r>
          </w:p>
        </w:tc>
        <w:tc>
          <w:tcPr>
            <w:tcW w:w="1872" w:type="dxa"/>
          </w:tcPr>
          <w:p w14:paraId="38679399" w14:textId="77777777" w:rsidR="00F02090" w:rsidRPr="00FD0425" w:rsidRDefault="00F02090" w:rsidP="0073372F">
            <w:pPr>
              <w:pStyle w:val="TAL"/>
              <w:keepNext w:val="0"/>
              <w:keepLines w:val="0"/>
              <w:widowControl w:val="0"/>
              <w:rPr>
                <w:snapToGrid w:val="0"/>
                <w:lang w:eastAsia="ja-JP"/>
              </w:rPr>
            </w:pPr>
          </w:p>
        </w:tc>
        <w:tc>
          <w:tcPr>
            <w:tcW w:w="2880" w:type="dxa"/>
          </w:tcPr>
          <w:p w14:paraId="789639A8" w14:textId="77777777" w:rsidR="00F02090" w:rsidRPr="00FD0425" w:rsidRDefault="00F02090" w:rsidP="0073372F">
            <w:pPr>
              <w:pStyle w:val="TAL"/>
              <w:keepNext w:val="0"/>
              <w:keepLines w:val="0"/>
              <w:widowControl w:val="0"/>
              <w:rPr>
                <w:snapToGrid w:val="0"/>
                <w:lang w:eastAsia="ja-JP"/>
              </w:rPr>
            </w:pPr>
          </w:p>
        </w:tc>
      </w:tr>
      <w:tr w:rsidR="00F02090" w:rsidRPr="00FD0425" w14:paraId="13C4A2BC" w14:textId="77777777" w:rsidTr="005926E2">
        <w:trPr>
          <w:jc w:val="center"/>
        </w:trPr>
        <w:tc>
          <w:tcPr>
            <w:tcW w:w="2448" w:type="dxa"/>
          </w:tcPr>
          <w:p w14:paraId="3FDAC745"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55BDA39" w14:textId="77777777" w:rsidR="00F02090" w:rsidRPr="00FD0425" w:rsidRDefault="00F02090" w:rsidP="0073372F">
            <w:pPr>
              <w:pStyle w:val="TAL"/>
              <w:keepNext w:val="0"/>
              <w:keepLines w:val="0"/>
              <w:widowControl w:val="0"/>
              <w:rPr>
                <w:i/>
                <w:lang w:eastAsia="ja-JP"/>
              </w:rPr>
            </w:pPr>
          </w:p>
        </w:tc>
        <w:tc>
          <w:tcPr>
            <w:tcW w:w="1872" w:type="dxa"/>
          </w:tcPr>
          <w:p w14:paraId="2FCF72F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4479E7F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5926E2">
        <w:trPr>
          <w:jc w:val="center"/>
        </w:trPr>
        <w:tc>
          <w:tcPr>
            <w:tcW w:w="2448" w:type="dxa"/>
          </w:tcPr>
          <w:p w14:paraId="79A3BC04" w14:textId="77777777" w:rsidR="00F02090" w:rsidRPr="00FD0425" w:rsidRDefault="00F02090" w:rsidP="0073372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83000F" w14:textId="77777777" w:rsidR="00F02090" w:rsidRPr="00FD0425" w:rsidRDefault="00F02090" w:rsidP="0073372F">
            <w:pPr>
              <w:pStyle w:val="TAL"/>
              <w:keepNext w:val="0"/>
              <w:keepLines w:val="0"/>
              <w:widowControl w:val="0"/>
              <w:rPr>
                <w:i/>
                <w:lang w:eastAsia="ja-JP"/>
              </w:rPr>
            </w:pPr>
          </w:p>
        </w:tc>
        <w:tc>
          <w:tcPr>
            <w:tcW w:w="1872" w:type="dxa"/>
          </w:tcPr>
          <w:p w14:paraId="68A5F28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INTEGER (0..65535)</w:t>
            </w:r>
          </w:p>
        </w:tc>
        <w:tc>
          <w:tcPr>
            <w:tcW w:w="2880" w:type="dxa"/>
          </w:tcPr>
          <w:p w14:paraId="4156E06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5926E2">
        <w:trPr>
          <w:jc w:val="center"/>
        </w:trPr>
        <w:tc>
          <w:tcPr>
            <w:tcW w:w="2448" w:type="dxa"/>
          </w:tcPr>
          <w:p w14:paraId="4C0D9137" w14:textId="77777777" w:rsidR="00F02090" w:rsidRPr="00FD0425" w:rsidRDefault="00F02090" w:rsidP="0073372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D7A97E1" w14:textId="77777777" w:rsidR="00F02090" w:rsidRPr="00FD0425" w:rsidRDefault="00F02090" w:rsidP="0073372F">
            <w:pPr>
              <w:pStyle w:val="TAL"/>
              <w:keepNext w:val="0"/>
              <w:keepLines w:val="0"/>
              <w:widowControl w:val="0"/>
              <w:rPr>
                <w:i/>
                <w:lang w:eastAsia="ja-JP"/>
              </w:rPr>
            </w:pPr>
          </w:p>
        </w:tc>
        <w:tc>
          <w:tcPr>
            <w:tcW w:w="1872" w:type="dxa"/>
          </w:tcPr>
          <w:p w14:paraId="6321909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ENUMERATED(not understood, missing, …)</w:t>
            </w:r>
          </w:p>
        </w:tc>
        <w:tc>
          <w:tcPr>
            <w:tcW w:w="2880" w:type="dxa"/>
          </w:tcPr>
          <w:p w14:paraId="19B5DD3C" w14:textId="77777777" w:rsidR="00F02090" w:rsidRPr="00BD1D4F" w:rsidRDefault="00F02090" w:rsidP="00BD1D4F">
            <w:pPr>
              <w:pStyle w:val="TAL"/>
            </w:pPr>
          </w:p>
        </w:tc>
      </w:tr>
    </w:tbl>
    <w:p w14:paraId="0306AC07" w14:textId="77777777" w:rsidR="00F02090" w:rsidRPr="00FD0425" w:rsidRDefault="00F02090"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73372F">
            <w:pPr>
              <w:pStyle w:val="TAL"/>
              <w:keepNext w:val="0"/>
              <w:keepLines w:val="0"/>
              <w:widowControl w:val="0"/>
              <w:rPr>
                <w:lang w:eastAsia="ja-JP"/>
              </w:rPr>
            </w:pPr>
            <w:r w:rsidRPr="00FD0425">
              <w:rPr>
                <w:lang w:eastAsia="ja-JP"/>
              </w:rPr>
              <w:t>maxNrOfErrors</w:t>
            </w:r>
          </w:p>
        </w:tc>
        <w:tc>
          <w:tcPr>
            <w:tcW w:w="5670" w:type="dxa"/>
          </w:tcPr>
          <w:p w14:paraId="30BE8610" w14:textId="77777777" w:rsidR="00F02090" w:rsidRPr="00FD0425" w:rsidRDefault="00F02090" w:rsidP="0073372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73372F">
      <w:pPr>
        <w:widowControl w:val="0"/>
      </w:pPr>
    </w:p>
    <w:p w14:paraId="487D338C" w14:textId="77777777" w:rsidR="00F02090" w:rsidRPr="00FD0425" w:rsidRDefault="00F02090" w:rsidP="0073372F">
      <w:pPr>
        <w:pStyle w:val="Heading4"/>
        <w:keepNext w:val="0"/>
        <w:keepLines w:val="0"/>
        <w:widowControl w:val="0"/>
      </w:pPr>
      <w:bookmarkStart w:id="6553" w:name="_CR9_2_3_4"/>
      <w:bookmarkStart w:id="6554" w:name="_Toc20955313"/>
      <w:bookmarkStart w:id="6555" w:name="_Toc29991516"/>
      <w:bookmarkStart w:id="6556" w:name="_Toc36555917"/>
      <w:bookmarkStart w:id="6557" w:name="_Toc44497662"/>
      <w:bookmarkStart w:id="6558" w:name="_Toc45108049"/>
      <w:bookmarkStart w:id="6559" w:name="_Toc45901669"/>
      <w:bookmarkStart w:id="6560" w:name="_Toc51850750"/>
      <w:bookmarkStart w:id="6561" w:name="_Toc56693754"/>
      <w:bookmarkStart w:id="6562" w:name="_Toc64447298"/>
      <w:bookmarkStart w:id="6563" w:name="_Toc66286792"/>
      <w:bookmarkStart w:id="6564" w:name="_Toc74151487"/>
      <w:bookmarkStart w:id="6565" w:name="_Toc88653960"/>
      <w:bookmarkStart w:id="6566" w:name="_Toc97904316"/>
      <w:bookmarkStart w:id="6567" w:name="_Toc105175357"/>
      <w:bookmarkStart w:id="6568" w:name="_Toc113826387"/>
      <w:bookmarkStart w:id="6569" w:name="_Toc175586973"/>
      <w:bookmarkEnd w:id="6553"/>
      <w:r w:rsidRPr="00FD0425">
        <w:t>9.2.3.4</w:t>
      </w:r>
      <w:r w:rsidRPr="00FD0425">
        <w:tab/>
        <w:t>Bit Rate</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62F64C5" w14:textId="77777777" w:rsidR="00F02090" w:rsidRPr="00FD0425" w:rsidRDefault="00F02090" w:rsidP="0073372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C23F7E" w14:textId="77777777" w:rsidTr="00140708">
        <w:trPr>
          <w:tblHeader/>
          <w:jc w:val="center"/>
        </w:trPr>
        <w:tc>
          <w:tcPr>
            <w:tcW w:w="2448" w:type="dxa"/>
          </w:tcPr>
          <w:p w14:paraId="6339840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8BC03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C58C6A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4C8FC7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8AED6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5926E2">
        <w:trPr>
          <w:jc w:val="center"/>
        </w:trPr>
        <w:tc>
          <w:tcPr>
            <w:tcW w:w="2448" w:type="dxa"/>
          </w:tcPr>
          <w:p w14:paraId="780A8BA7" w14:textId="77777777" w:rsidR="00F02090" w:rsidRPr="00FD0425" w:rsidRDefault="00F02090" w:rsidP="0073372F">
            <w:pPr>
              <w:pStyle w:val="TAL"/>
              <w:keepNext w:val="0"/>
              <w:keepLines w:val="0"/>
              <w:widowControl w:val="0"/>
              <w:rPr>
                <w:lang w:eastAsia="ja-JP"/>
              </w:rPr>
            </w:pPr>
            <w:r w:rsidRPr="00FD0425">
              <w:rPr>
                <w:rFonts w:cs="Arial"/>
                <w:szCs w:val="18"/>
                <w:lang w:eastAsia="ja-JP"/>
              </w:rPr>
              <w:t>Bit Rate</w:t>
            </w:r>
          </w:p>
        </w:tc>
        <w:tc>
          <w:tcPr>
            <w:tcW w:w="1080" w:type="dxa"/>
          </w:tcPr>
          <w:p w14:paraId="479C7F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9D158E1" w14:textId="77777777" w:rsidR="00F02090" w:rsidRPr="00FD0425" w:rsidRDefault="00F02090" w:rsidP="0073372F">
            <w:pPr>
              <w:pStyle w:val="TAL"/>
              <w:keepNext w:val="0"/>
              <w:keepLines w:val="0"/>
              <w:widowControl w:val="0"/>
              <w:rPr>
                <w:lang w:eastAsia="ja-JP"/>
              </w:rPr>
            </w:pPr>
          </w:p>
        </w:tc>
        <w:tc>
          <w:tcPr>
            <w:tcW w:w="1872" w:type="dxa"/>
          </w:tcPr>
          <w:p w14:paraId="4F4B993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INTEGER (0..4,000,000,000,000,…)</w:t>
            </w:r>
          </w:p>
        </w:tc>
        <w:tc>
          <w:tcPr>
            <w:tcW w:w="2880" w:type="dxa"/>
          </w:tcPr>
          <w:p w14:paraId="22428969" w14:textId="77777777" w:rsidR="00F02090" w:rsidRPr="00FD0425" w:rsidRDefault="00F02090" w:rsidP="0073372F">
            <w:pPr>
              <w:pStyle w:val="TAL"/>
              <w:keepNext w:val="0"/>
              <w:keepLines w:val="0"/>
              <w:widowControl w:val="0"/>
            </w:pPr>
            <w:r w:rsidRPr="00FD0425">
              <w:t>The unit is: bit/s</w:t>
            </w:r>
          </w:p>
        </w:tc>
      </w:tr>
    </w:tbl>
    <w:p w14:paraId="6C6C05DE" w14:textId="77777777" w:rsidR="00F02090" w:rsidRPr="00FD0425" w:rsidRDefault="00F02090" w:rsidP="0073372F">
      <w:pPr>
        <w:widowControl w:val="0"/>
      </w:pPr>
    </w:p>
    <w:p w14:paraId="072A00BA" w14:textId="77777777" w:rsidR="00F02090" w:rsidRPr="00FD0425" w:rsidRDefault="00F02090" w:rsidP="0073372F">
      <w:pPr>
        <w:pStyle w:val="Heading4"/>
        <w:keepNext w:val="0"/>
        <w:keepLines w:val="0"/>
        <w:widowControl w:val="0"/>
      </w:pPr>
      <w:bookmarkStart w:id="6570" w:name="_CR9_2_3_5"/>
      <w:bookmarkStart w:id="6571" w:name="_Toc20955314"/>
      <w:bookmarkStart w:id="6572" w:name="_Toc29991517"/>
      <w:bookmarkStart w:id="6573" w:name="_Toc36555918"/>
      <w:bookmarkStart w:id="6574" w:name="_Toc44497663"/>
      <w:bookmarkStart w:id="6575" w:name="_Toc45108050"/>
      <w:bookmarkStart w:id="6576" w:name="_Toc45901670"/>
      <w:bookmarkStart w:id="6577" w:name="_Toc51850751"/>
      <w:bookmarkStart w:id="6578" w:name="_Toc56693755"/>
      <w:bookmarkStart w:id="6579" w:name="_Toc64447299"/>
      <w:bookmarkStart w:id="6580" w:name="_Toc66286793"/>
      <w:bookmarkStart w:id="6581" w:name="_Toc74151488"/>
      <w:bookmarkStart w:id="6582" w:name="_Toc88653961"/>
      <w:bookmarkStart w:id="6583" w:name="_Toc97904317"/>
      <w:bookmarkStart w:id="6584" w:name="_Toc105175358"/>
      <w:bookmarkStart w:id="6585" w:name="_Toc113826388"/>
      <w:bookmarkStart w:id="6586" w:name="_Toc175586974"/>
      <w:bookmarkEnd w:id="6570"/>
      <w:r w:rsidRPr="00FD0425">
        <w:t>9.2.3.5</w:t>
      </w:r>
      <w:r w:rsidRPr="00FD0425">
        <w:tab/>
        <w:t>QoS Flow</w:t>
      </w:r>
      <w:r w:rsidRPr="00FD0425">
        <w:rPr>
          <w:rFonts w:eastAsia="Batang"/>
        </w:rPr>
        <w:t xml:space="preserve"> Level QoS Parameters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716A8269" w14:textId="77777777" w:rsidR="00F02090" w:rsidRPr="00FD0425" w:rsidRDefault="00F02090" w:rsidP="0073372F">
      <w:pPr>
        <w:widowControl w:val="0"/>
      </w:pPr>
      <w:r w:rsidRPr="00FD0425">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2516" w:rsidRPr="00FD0425" w14:paraId="20C017DB" w14:textId="77777777" w:rsidTr="0073372F">
        <w:trPr>
          <w:tblHeader/>
          <w:jc w:val="center"/>
        </w:trPr>
        <w:tc>
          <w:tcPr>
            <w:tcW w:w="2160" w:type="dxa"/>
          </w:tcPr>
          <w:p w14:paraId="1E19E1BE" w14:textId="77777777" w:rsidR="008A2516" w:rsidRPr="00FD0425" w:rsidRDefault="008A2516" w:rsidP="0073372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73372F">
            <w:pPr>
              <w:pStyle w:val="TAH"/>
              <w:keepNext w:val="0"/>
              <w:keepLines w:val="0"/>
              <w:widowControl w:val="0"/>
              <w:rPr>
                <w:lang w:eastAsia="ja-JP"/>
              </w:rPr>
            </w:pPr>
            <w:r w:rsidRPr="00FD0425">
              <w:rPr>
                <w:lang w:eastAsia="ja-JP"/>
              </w:rPr>
              <w:t>Presence</w:t>
            </w:r>
          </w:p>
        </w:tc>
        <w:tc>
          <w:tcPr>
            <w:tcW w:w="1080" w:type="dxa"/>
          </w:tcPr>
          <w:p w14:paraId="36D9EDD2" w14:textId="77777777" w:rsidR="008A2516" w:rsidRPr="00FD0425" w:rsidRDefault="008A2516" w:rsidP="0073372F">
            <w:pPr>
              <w:pStyle w:val="TAH"/>
              <w:keepNext w:val="0"/>
              <w:keepLines w:val="0"/>
              <w:widowControl w:val="0"/>
              <w:rPr>
                <w:lang w:eastAsia="ja-JP"/>
              </w:rPr>
            </w:pPr>
            <w:r w:rsidRPr="00FD0425">
              <w:rPr>
                <w:lang w:eastAsia="ja-JP"/>
              </w:rPr>
              <w:t>Range</w:t>
            </w:r>
          </w:p>
        </w:tc>
        <w:tc>
          <w:tcPr>
            <w:tcW w:w="1512" w:type="dxa"/>
          </w:tcPr>
          <w:p w14:paraId="61856B93" w14:textId="77777777" w:rsidR="008A2516" w:rsidRPr="00FD0425" w:rsidRDefault="008A2516" w:rsidP="0073372F">
            <w:pPr>
              <w:pStyle w:val="TAH"/>
              <w:keepNext w:val="0"/>
              <w:keepLines w:val="0"/>
              <w:widowControl w:val="0"/>
              <w:rPr>
                <w:lang w:eastAsia="ja-JP"/>
              </w:rPr>
            </w:pPr>
            <w:r w:rsidRPr="00FD0425">
              <w:rPr>
                <w:lang w:eastAsia="ja-JP"/>
              </w:rPr>
              <w:t>IE type and reference</w:t>
            </w:r>
          </w:p>
        </w:tc>
        <w:tc>
          <w:tcPr>
            <w:tcW w:w="1728" w:type="dxa"/>
          </w:tcPr>
          <w:p w14:paraId="567CE1E2" w14:textId="77777777" w:rsidR="008A2516" w:rsidRPr="00FD0425" w:rsidRDefault="008A2516" w:rsidP="0073372F">
            <w:pPr>
              <w:pStyle w:val="TAH"/>
              <w:keepNext w:val="0"/>
              <w:keepLines w:val="0"/>
              <w:widowControl w:val="0"/>
              <w:rPr>
                <w:lang w:eastAsia="ja-JP"/>
              </w:rPr>
            </w:pPr>
            <w:r w:rsidRPr="00FD0425">
              <w:rPr>
                <w:lang w:eastAsia="ja-JP"/>
              </w:rPr>
              <w:t>Semantics description</w:t>
            </w:r>
          </w:p>
        </w:tc>
        <w:tc>
          <w:tcPr>
            <w:tcW w:w="1080" w:type="dxa"/>
          </w:tcPr>
          <w:p w14:paraId="0FF28222"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Criticality</w:t>
            </w:r>
          </w:p>
        </w:tc>
        <w:tc>
          <w:tcPr>
            <w:tcW w:w="1080" w:type="dxa"/>
          </w:tcPr>
          <w:p w14:paraId="6576FC76"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73372F">
        <w:trPr>
          <w:jc w:val="center"/>
        </w:trPr>
        <w:tc>
          <w:tcPr>
            <w:tcW w:w="2160" w:type="dxa"/>
          </w:tcPr>
          <w:p w14:paraId="045FEFFF"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21CF33A7" w14:textId="77777777" w:rsidR="008A2516" w:rsidRPr="00FD0425" w:rsidRDefault="008A2516" w:rsidP="0073372F">
            <w:pPr>
              <w:pStyle w:val="TAL"/>
              <w:keepNext w:val="0"/>
              <w:keepLines w:val="0"/>
              <w:widowControl w:val="0"/>
              <w:rPr>
                <w:lang w:eastAsia="ja-JP"/>
              </w:rPr>
            </w:pPr>
          </w:p>
        </w:tc>
        <w:tc>
          <w:tcPr>
            <w:tcW w:w="1512" w:type="dxa"/>
          </w:tcPr>
          <w:p w14:paraId="24FD5F1E"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2736C662" w14:textId="77777777" w:rsidR="008A2516" w:rsidRPr="00FD0425" w:rsidDel="005E072B" w:rsidRDefault="008A2516" w:rsidP="0073372F">
            <w:pPr>
              <w:pStyle w:val="TAL"/>
              <w:keepNext w:val="0"/>
              <w:keepLines w:val="0"/>
              <w:widowControl w:val="0"/>
              <w:rPr>
                <w:lang w:eastAsia="ja-JP"/>
              </w:rPr>
            </w:pPr>
          </w:p>
        </w:tc>
        <w:tc>
          <w:tcPr>
            <w:tcW w:w="1080" w:type="dxa"/>
          </w:tcPr>
          <w:p w14:paraId="7B657830" w14:textId="77777777" w:rsidR="008A2516" w:rsidRPr="00FD0425" w:rsidDel="005E072B" w:rsidRDefault="005D5320" w:rsidP="0073372F">
            <w:pPr>
              <w:pStyle w:val="TAC"/>
              <w:keepNext w:val="0"/>
              <w:keepLines w:val="0"/>
              <w:widowControl w:val="0"/>
              <w:rPr>
                <w:lang w:eastAsia="ja-JP"/>
              </w:rPr>
            </w:pPr>
            <w:bookmarkStart w:id="6587" w:name="OLE_LINK178"/>
            <w:r w:rsidRPr="007F64C3">
              <w:rPr>
                <w:lang w:eastAsia="ja-JP"/>
              </w:rPr>
              <w:t>–</w:t>
            </w:r>
            <w:bookmarkEnd w:id="6587"/>
          </w:p>
        </w:tc>
        <w:tc>
          <w:tcPr>
            <w:tcW w:w="1080" w:type="dxa"/>
          </w:tcPr>
          <w:p w14:paraId="7EC0BA6D" w14:textId="77777777" w:rsidR="008A2516" w:rsidRPr="00FD0425" w:rsidDel="005E072B" w:rsidRDefault="008A2516" w:rsidP="0073372F">
            <w:pPr>
              <w:pStyle w:val="TAC"/>
              <w:keepNext w:val="0"/>
              <w:keepLines w:val="0"/>
              <w:widowControl w:val="0"/>
              <w:rPr>
                <w:lang w:eastAsia="ja-JP"/>
              </w:rPr>
            </w:pPr>
          </w:p>
        </w:tc>
      </w:tr>
      <w:tr w:rsidR="008A2516" w:rsidRPr="00FD0425" w14:paraId="4ECAB22B" w14:textId="77777777" w:rsidTr="0073372F">
        <w:trPr>
          <w:jc w:val="center"/>
        </w:trPr>
        <w:tc>
          <w:tcPr>
            <w:tcW w:w="2160" w:type="dxa"/>
          </w:tcPr>
          <w:p w14:paraId="6396FAE8"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73372F">
            <w:pPr>
              <w:pStyle w:val="TAL"/>
              <w:keepNext w:val="0"/>
              <w:keepLines w:val="0"/>
              <w:widowControl w:val="0"/>
              <w:rPr>
                <w:lang w:eastAsia="ja-JP"/>
              </w:rPr>
            </w:pPr>
          </w:p>
        </w:tc>
        <w:tc>
          <w:tcPr>
            <w:tcW w:w="1080" w:type="dxa"/>
          </w:tcPr>
          <w:p w14:paraId="40158B93" w14:textId="77777777" w:rsidR="008A2516" w:rsidRPr="00FD0425" w:rsidRDefault="008A2516" w:rsidP="0073372F">
            <w:pPr>
              <w:pStyle w:val="TAL"/>
              <w:keepNext w:val="0"/>
              <w:keepLines w:val="0"/>
              <w:widowControl w:val="0"/>
              <w:rPr>
                <w:lang w:eastAsia="ja-JP"/>
              </w:rPr>
            </w:pPr>
          </w:p>
        </w:tc>
        <w:tc>
          <w:tcPr>
            <w:tcW w:w="1512" w:type="dxa"/>
          </w:tcPr>
          <w:p w14:paraId="15985408"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0FDC7147" w14:textId="77777777" w:rsidR="008A2516" w:rsidRPr="00FD0425" w:rsidDel="005E072B" w:rsidRDefault="008A2516" w:rsidP="0073372F">
            <w:pPr>
              <w:pStyle w:val="TAL"/>
              <w:keepNext w:val="0"/>
              <w:keepLines w:val="0"/>
              <w:widowControl w:val="0"/>
              <w:rPr>
                <w:lang w:eastAsia="ja-JP"/>
              </w:rPr>
            </w:pPr>
          </w:p>
        </w:tc>
        <w:tc>
          <w:tcPr>
            <w:tcW w:w="1080" w:type="dxa"/>
          </w:tcPr>
          <w:p w14:paraId="16F27761" w14:textId="77777777" w:rsidR="008A2516" w:rsidRPr="00FD0425" w:rsidDel="005E072B" w:rsidRDefault="008A2516" w:rsidP="0073372F">
            <w:pPr>
              <w:pStyle w:val="TAC"/>
              <w:keepNext w:val="0"/>
              <w:keepLines w:val="0"/>
              <w:widowControl w:val="0"/>
              <w:rPr>
                <w:lang w:eastAsia="ja-JP"/>
              </w:rPr>
            </w:pPr>
          </w:p>
        </w:tc>
        <w:tc>
          <w:tcPr>
            <w:tcW w:w="1080" w:type="dxa"/>
          </w:tcPr>
          <w:p w14:paraId="6EDA7BC2" w14:textId="77777777" w:rsidR="008A2516" w:rsidRPr="00FD0425" w:rsidDel="005E072B" w:rsidRDefault="008A2516" w:rsidP="0073372F">
            <w:pPr>
              <w:pStyle w:val="TAC"/>
              <w:keepNext w:val="0"/>
              <w:keepLines w:val="0"/>
              <w:widowControl w:val="0"/>
              <w:rPr>
                <w:lang w:eastAsia="ja-JP"/>
              </w:rPr>
            </w:pPr>
          </w:p>
        </w:tc>
      </w:tr>
      <w:tr w:rsidR="008A2516" w:rsidRPr="00FD0425" w14:paraId="435F5272" w14:textId="77777777" w:rsidTr="0073372F">
        <w:trPr>
          <w:jc w:val="center"/>
        </w:trPr>
        <w:tc>
          <w:tcPr>
            <w:tcW w:w="2160" w:type="dxa"/>
          </w:tcPr>
          <w:p w14:paraId="5121FCA7" w14:textId="77777777" w:rsidR="008A2516" w:rsidRPr="00FD0425" w:rsidRDefault="008A2516" w:rsidP="0073372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67281A06" w14:textId="77777777" w:rsidR="008A2516" w:rsidRPr="00FD0425" w:rsidRDefault="008A2516" w:rsidP="0073372F">
            <w:pPr>
              <w:pStyle w:val="TAL"/>
              <w:keepNext w:val="0"/>
              <w:keepLines w:val="0"/>
              <w:widowControl w:val="0"/>
              <w:rPr>
                <w:lang w:eastAsia="ja-JP"/>
              </w:rPr>
            </w:pPr>
          </w:p>
        </w:tc>
        <w:tc>
          <w:tcPr>
            <w:tcW w:w="1512" w:type="dxa"/>
          </w:tcPr>
          <w:p w14:paraId="087B4A60"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9.2.3.8</w:t>
            </w:r>
          </w:p>
        </w:tc>
        <w:tc>
          <w:tcPr>
            <w:tcW w:w="1728" w:type="dxa"/>
          </w:tcPr>
          <w:p w14:paraId="7CE0F174" w14:textId="77777777" w:rsidR="008A2516" w:rsidRPr="00FD0425" w:rsidDel="005E072B" w:rsidRDefault="008A2516" w:rsidP="0073372F">
            <w:pPr>
              <w:pStyle w:val="TAL"/>
              <w:keepNext w:val="0"/>
              <w:keepLines w:val="0"/>
              <w:widowControl w:val="0"/>
              <w:rPr>
                <w:lang w:eastAsia="ja-JP"/>
              </w:rPr>
            </w:pPr>
          </w:p>
        </w:tc>
        <w:tc>
          <w:tcPr>
            <w:tcW w:w="1080" w:type="dxa"/>
          </w:tcPr>
          <w:p w14:paraId="5C9BF244" w14:textId="77777777" w:rsidR="008A2516" w:rsidRPr="00FD0425" w:rsidDel="005E072B" w:rsidRDefault="005D5320" w:rsidP="0073372F">
            <w:pPr>
              <w:pStyle w:val="TAC"/>
              <w:keepNext w:val="0"/>
              <w:keepLines w:val="0"/>
              <w:widowControl w:val="0"/>
              <w:rPr>
                <w:lang w:eastAsia="ja-JP"/>
              </w:rPr>
            </w:pPr>
            <w:r w:rsidRPr="007F64C3">
              <w:rPr>
                <w:lang w:eastAsia="ja-JP"/>
              </w:rPr>
              <w:t>–</w:t>
            </w:r>
          </w:p>
        </w:tc>
        <w:tc>
          <w:tcPr>
            <w:tcW w:w="1080" w:type="dxa"/>
          </w:tcPr>
          <w:p w14:paraId="65A9EFBF" w14:textId="77777777" w:rsidR="008A2516" w:rsidRPr="00FD0425" w:rsidDel="005E072B" w:rsidRDefault="008A2516" w:rsidP="0073372F">
            <w:pPr>
              <w:pStyle w:val="TAC"/>
              <w:keepNext w:val="0"/>
              <w:keepLines w:val="0"/>
              <w:widowControl w:val="0"/>
              <w:rPr>
                <w:lang w:eastAsia="ja-JP"/>
              </w:rPr>
            </w:pPr>
          </w:p>
        </w:tc>
      </w:tr>
      <w:tr w:rsidR="008A2516" w:rsidRPr="00FD0425" w14:paraId="2193261F" w14:textId="77777777" w:rsidTr="0073372F">
        <w:trPr>
          <w:jc w:val="center"/>
        </w:trPr>
        <w:tc>
          <w:tcPr>
            <w:tcW w:w="2160" w:type="dxa"/>
          </w:tcPr>
          <w:p w14:paraId="3AEAB402"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73372F">
            <w:pPr>
              <w:pStyle w:val="TAL"/>
              <w:keepNext w:val="0"/>
              <w:keepLines w:val="0"/>
              <w:widowControl w:val="0"/>
              <w:rPr>
                <w:lang w:eastAsia="ja-JP"/>
              </w:rPr>
            </w:pPr>
          </w:p>
        </w:tc>
        <w:tc>
          <w:tcPr>
            <w:tcW w:w="1080" w:type="dxa"/>
          </w:tcPr>
          <w:p w14:paraId="38230990" w14:textId="77777777" w:rsidR="008A2516" w:rsidRPr="00FD0425" w:rsidRDefault="008A2516" w:rsidP="0073372F">
            <w:pPr>
              <w:pStyle w:val="TAL"/>
              <w:keepNext w:val="0"/>
              <w:keepLines w:val="0"/>
              <w:widowControl w:val="0"/>
              <w:rPr>
                <w:lang w:eastAsia="ja-JP"/>
              </w:rPr>
            </w:pPr>
          </w:p>
        </w:tc>
        <w:tc>
          <w:tcPr>
            <w:tcW w:w="1512" w:type="dxa"/>
          </w:tcPr>
          <w:p w14:paraId="3332B3AD"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3B23CFEF" w14:textId="77777777" w:rsidR="008A2516" w:rsidRPr="00FD0425" w:rsidDel="005E072B" w:rsidRDefault="008A2516" w:rsidP="0073372F">
            <w:pPr>
              <w:pStyle w:val="TAL"/>
              <w:keepNext w:val="0"/>
              <w:keepLines w:val="0"/>
              <w:widowControl w:val="0"/>
              <w:rPr>
                <w:lang w:eastAsia="ja-JP"/>
              </w:rPr>
            </w:pPr>
          </w:p>
        </w:tc>
        <w:tc>
          <w:tcPr>
            <w:tcW w:w="1080" w:type="dxa"/>
          </w:tcPr>
          <w:p w14:paraId="67ECE6BA" w14:textId="77777777" w:rsidR="008A2516" w:rsidRPr="00FD0425" w:rsidDel="005E072B" w:rsidRDefault="008A2516" w:rsidP="0073372F">
            <w:pPr>
              <w:pStyle w:val="TAC"/>
              <w:keepNext w:val="0"/>
              <w:keepLines w:val="0"/>
              <w:widowControl w:val="0"/>
              <w:rPr>
                <w:lang w:eastAsia="ja-JP"/>
              </w:rPr>
            </w:pPr>
          </w:p>
        </w:tc>
        <w:tc>
          <w:tcPr>
            <w:tcW w:w="1080" w:type="dxa"/>
          </w:tcPr>
          <w:p w14:paraId="065C64C9" w14:textId="77777777" w:rsidR="008A2516" w:rsidRPr="00FD0425" w:rsidDel="005E072B" w:rsidRDefault="008A2516" w:rsidP="0073372F">
            <w:pPr>
              <w:pStyle w:val="TAC"/>
              <w:keepNext w:val="0"/>
              <w:keepLines w:val="0"/>
              <w:widowControl w:val="0"/>
              <w:rPr>
                <w:lang w:eastAsia="ja-JP"/>
              </w:rPr>
            </w:pPr>
          </w:p>
        </w:tc>
      </w:tr>
      <w:tr w:rsidR="005D5320" w:rsidRPr="00FD0425" w14:paraId="7D67BC4E" w14:textId="77777777" w:rsidTr="0073372F">
        <w:trPr>
          <w:jc w:val="center"/>
        </w:trPr>
        <w:tc>
          <w:tcPr>
            <w:tcW w:w="2160" w:type="dxa"/>
          </w:tcPr>
          <w:p w14:paraId="252A4875" w14:textId="77777777" w:rsidR="005D5320" w:rsidRPr="00FD0425" w:rsidRDefault="005D5320" w:rsidP="0073372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73372F">
            <w:pPr>
              <w:pStyle w:val="TAL"/>
              <w:keepNext w:val="0"/>
              <w:keepLines w:val="0"/>
              <w:widowControl w:val="0"/>
              <w:rPr>
                <w:lang w:eastAsia="ja-JP"/>
              </w:rPr>
            </w:pPr>
            <w:r w:rsidRPr="00FD0425">
              <w:rPr>
                <w:lang w:eastAsia="ja-JP"/>
              </w:rPr>
              <w:t>M</w:t>
            </w:r>
          </w:p>
        </w:tc>
        <w:tc>
          <w:tcPr>
            <w:tcW w:w="1080" w:type="dxa"/>
          </w:tcPr>
          <w:p w14:paraId="124FA312" w14:textId="77777777" w:rsidR="005D5320" w:rsidRPr="00FD0425" w:rsidRDefault="005D5320" w:rsidP="0073372F">
            <w:pPr>
              <w:pStyle w:val="TAL"/>
              <w:keepNext w:val="0"/>
              <w:keepLines w:val="0"/>
              <w:widowControl w:val="0"/>
              <w:rPr>
                <w:lang w:eastAsia="ja-JP"/>
              </w:rPr>
            </w:pPr>
          </w:p>
        </w:tc>
        <w:tc>
          <w:tcPr>
            <w:tcW w:w="1512" w:type="dxa"/>
          </w:tcPr>
          <w:p w14:paraId="142FA08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9.2.3.9</w:t>
            </w:r>
          </w:p>
        </w:tc>
        <w:tc>
          <w:tcPr>
            <w:tcW w:w="1728" w:type="dxa"/>
          </w:tcPr>
          <w:p w14:paraId="022E8E0D" w14:textId="77777777" w:rsidR="005D5320" w:rsidRPr="00FD0425" w:rsidDel="005E072B" w:rsidRDefault="005D5320" w:rsidP="0073372F">
            <w:pPr>
              <w:pStyle w:val="TAL"/>
              <w:keepNext w:val="0"/>
              <w:keepLines w:val="0"/>
              <w:widowControl w:val="0"/>
              <w:rPr>
                <w:lang w:eastAsia="ja-JP"/>
              </w:rPr>
            </w:pPr>
          </w:p>
        </w:tc>
        <w:tc>
          <w:tcPr>
            <w:tcW w:w="1080" w:type="dxa"/>
          </w:tcPr>
          <w:p w14:paraId="4F0C39E0" w14:textId="77777777" w:rsidR="005D5320" w:rsidRPr="00FD0425" w:rsidDel="005E072B" w:rsidRDefault="005D5320" w:rsidP="0073372F">
            <w:pPr>
              <w:pStyle w:val="TAC"/>
              <w:keepNext w:val="0"/>
              <w:keepLines w:val="0"/>
              <w:widowControl w:val="0"/>
              <w:rPr>
                <w:lang w:eastAsia="ja-JP"/>
              </w:rPr>
            </w:pPr>
            <w:r w:rsidRPr="00275322">
              <w:rPr>
                <w:lang w:eastAsia="ja-JP"/>
              </w:rPr>
              <w:t>–</w:t>
            </w:r>
          </w:p>
        </w:tc>
        <w:tc>
          <w:tcPr>
            <w:tcW w:w="1080" w:type="dxa"/>
          </w:tcPr>
          <w:p w14:paraId="23152636" w14:textId="77777777" w:rsidR="005D5320" w:rsidRPr="00FD0425" w:rsidDel="005E072B" w:rsidRDefault="005D5320" w:rsidP="0073372F">
            <w:pPr>
              <w:pStyle w:val="TAC"/>
              <w:keepNext w:val="0"/>
              <w:keepLines w:val="0"/>
              <w:widowControl w:val="0"/>
              <w:rPr>
                <w:lang w:eastAsia="ja-JP"/>
              </w:rPr>
            </w:pPr>
          </w:p>
        </w:tc>
      </w:tr>
      <w:tr w:rsidR="005D5320" w:rsidRPr="00FD0425" w14:paraId="1E85E03D" w14:textId="77777777" w:rsidTr="0073372F">
        <w:trPr>
          <w:jc w:val="center"/>
        </w:trPr>
        <w:tc>
          <w:tcPr>
            <w:tcW w:w="2160" w:type="dxa"/>
          </w:tcPr>
          <w:p w14:paraId="0FB0029C" w14:textId="77777777" w:rsidR="005D5320" w:rsidRPr="00FD0425" w:rsidRDefault="005D5320" w:rsidP="0073372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73372F">
            <w:pPr>
              <w:pStyle w:val="TAL"/>
              <w:keepNext w:val="0"/>
              <w:keepLines w:val="0"/>
              <w:widowControl w:val="0"/>
              <w:rPr>
                <w:lang w:eastAsia="ja-JP"/>
              </w:rPr>
            </w:pPr>
            <w:r w:rsidRPr="00FD0425">
              <w:rPr>
                <w:lang w:eastAsia="ja-JP"/>
              </w:rPr>
              <w:t xml:space="preserve">M </w:t>
            </w:r>
          </w:p>
        </w:tc>
        <w:tc>
          <w:tcPr>
            <w:tcW w:w="1080" w:type="dxa"/>
          </w:tcPr>
          <w:p w14:paraId="15B1385F" w14:textId="77777777" w:rsidR="005D5320" w:rsidRPr="00FD0425" w:rsidRDefault="005D5320" w:rsidP="0073372F">
            <w:pPr>
              <w:pStyle w:val="TAL"/>
              <w:keepNext w:val="0"/>
              <w:keepLines w:val="0"/>
              <w:widowControl w:val="0"/>
              <w:rPr>
                <w:lang w:eastAsia="ja-JP"/>
              </w:rPr>
            </w:pPr>
          </w:p>
        </w:tc>
        <w:tc>
          <w:tcPr>
            <w:tcW w:w="1512" w:type="dxa"/>
          </w:tcPr>
          <w:p w14:paraId="4ACC5ADE" w14:textId="77777777" w:rsidR="005D5320" w:rsidRPr="00FD0425" w:rsidRDefault="005D5320" w:rsidP="0073372F">
            <w:pPr>
              <w:pStyle w:val="TAL"/>
              <w:keepNext w:val="0"/>
              <w:keepLines w:val="0"/>
              <w:widowControl w:val="0"/>
              <w:rPr>
                <w:lang w:eastAsia="ja-JP"/>
              </w:rPr>
            </w:pPr>
            <w:r w:rsidRPr="00FD0425">
              <w:rPr>
                <w:snapToGrid w:val="0"/>
                <w:lang w:eastAsia="ja-JP"/>
              </w:rPr>
              <w:t>9.2.3.7</w:t>
            </w:r>
          </w:p>
        </w:tc>
        <w:tc>
          <w:tcPr>
            <w:tcW w:w="1728" w:type="dxa"/>
          </w:tcPr>
          <w:p w14:paraId="1CC6E5FF" w14:textId="77777777" w:rsidR="005D5320" w:rsidRPr="00FD0425" w:rsidRDefault="005D5320" w:rsidP="0073372F">
            <w:pPr>
              <w:pStyle w:val="TAL"/>
              <w:keepNext w:val="0"/>
              <w:keepLines w:val="0"/>
              <w:widowControl w:val="0"/>
              <w:rPr>
                <w:lang w:eastAsia="ja-JP"/>
              </w:rPr>
            </w:pPr>
          </w:p>
        </w:tc>
        <w:tc>
          <w:tcPr>
            <w:tcW w:w="1080" w:type="dxa"/>
          </w:tcPr>
          <w:p w14:paraId="157217F8" w14:textId="77777777" w:rsidR="005D5320" w:rsidRPr="00FD0425" w:rsidRDefault="005D5320" w:rsidP="0073372F">
            <w:pPr>
              <w:pStyle w:val="TAC"/>
              <w:keepNext w:val="0"/>
              <w:keepLines w:val="0"/>
              <w:widowControl w:val="0"/>
              <w:rPr>
                <w:lang w:eastAsia="ja-JP"/>
              </w:rPr>
            </w:pPr>
            <w:r w:rsidRPr="00275322">
              <w:rPr>
                <w:lang w:eastAsia="ja-JP"/>
              </w:rPr>
              <w:t>–</w:t>
            </w:r>
          </w:p>
        </w:tc>
        <w:tc>
          <w:tcPr>
            <w:tcW w:w="1080" w:type="dxa"/>
          </w:tcPr>
          <w:p w14:paraId="550E3EA3" w14:textId="77777777" w:rsidR="005D5320" w:rsidRPr="00FD0425" w:rsidRDefault="005D5320" w:rsidP="0073372F">
            <w:pPr>
              <w:pStyle w:val="TAC"/>
              <w:keepNext w:val="0"/>
              <w:keepLines w:val="0"/>
              <w:widowControl w:val="0"/>
              <w:rPr>
                <w:lang w:eastAsia="ja-JP"/>
              </w:rPr>
            </w:pPr>
          </w:p>
        </w:tc>
      </w:tr>
      <w:tr w:rsidR="005D5320" w:rsidRPr="00FD0425" w14:paraId="4F8B1091" w14:textId="77777777" w:rsidTr="0073372F">
        <w:trPr>
          <w:jc w:val="center"/>
        </w:trPr>
        <w:tc>
          <w:tcPr>
            <w:tcW w:w="2160" w:type="dxa"/>
          </w:tcPr>
          <w:p w14:paraId="10F842A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73372F">
            <w:pPr>
              <w:pStyle w:val="TAL"/>
              <w:keepNext w:val="0"/>
              <w:keepLines w:val="0"/>
              <w:widowControl w:val="0"/>
              <w:rPr>
                <w:lang w:eastAsia="ja-JP"/>
              </w:rPr>
            </w:pPr>
            <w:r w:rsidRPr="00FD0425">
              <w:rPr>
                <w:lang w:eastAsia="ja-JP"/>
              </w:rPr>
              <w:t>O</w:t>
            </w:r>
          </w:p>
        </w:tc>
        <w:tc>
          <w:tcPr>
            <w:tcW w:w="1080" w:type="dxa"/>
          </w:tcPr>
          <w:p w14:paraId="6DD760C8" w14:textId="77777777" w:rsidR="005D5320" w:rsidRPr="00FD0425" w:rsidRDefault="005D5320" w:rsidP="0073372F">
            <w:pPr>
              <w:pStyle w:val="TAL"/>
              <w:keepNext w:val="0"/>
              <w:keepLines w:val="0"/>
              <w:widowControl w:val="0"/>
              <w:rPr>
                <w:lang w:eastAsia="ja-JP"/>
              </w:rPr>
            </w:pPr>
          </w:p>
        </w:tc>
        <w:tc>
          <w:tcPr>
            <w:tcW w:w="1512" w:type="dxa"/>
          </w:tcPr>
          <w:p w14:paraId="7AA8B796" w14:textId="77777777" w:rsidR="005D5320" w:rsidRPr="00FD0425" w:rsidRDefault="005D5320" w:rsidP="0073372F">
            <w:pPr>
              <w:pStyle w:val="TAL"/>
              <w:keepNext w:val="0"/>
              <w:keepLines w:val="0"/>
              <w:widowControl w:val="0"/>
              <w:rPr>
                <w:snapToGrid w:val="0"/>
                <w:lang w:eastAsia="ja-JP"/>
              </w:rPr>
            </w:pPr>
            <w:r w:rsidRPr="00FD0425">
              <w:rPr>
                <w:rFonts w:cs="Arial"/>
                <w:szCs w:val="18"/>
                <w:lang w:eastAsia="ja-JP"/>
              </w:rPr>
              <w:t>9.2.3.6</w:t>
            </w:r>
          </w:p>
        </w:tc>
        <w:tc>
          <w:tcPr>
            <w:tcW w:w="1728" w:type="dxa"/>
          </w:tcPr>
          <w:p w14:paraId="3597FB1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080" w:type="dxa"/>
          </w:tcPr>
          <w:p w14:paraId="2288761A" w14:textId="77777777" w:rsidR="005D5320" w:rsidRPr="00FD0425" w:rsidRDefault="005D5320" w:rsidP="0073372F">
            <w:pPr>
              <w:pStyle w:val="TAC"/>
              <w:keepNext w:val="0"/>
              <w:keepLines w:val="0"/>
              <w:widowControl w:val="0"/>
              <w:rPr>
                <w:rFonts w:cs="Arial"/>
                <w:szCs w:val="18"/>
                <w:lang w:eastAsia="ja-JP"/>
              </w:rPr>
            </w:pPr>
            <w:r w:rsidRPr="00321E95">
              <w:rPr>
                <w:lang w:eastAsia="ja-JP"/>
              </w:rPr>
              <w:t>–</w:t>
            </w:r>
          </w:p>
        </w:tc>
        <w:tc>
          <w:tcPr>
            <w:tcW w:w="1080" w:type="dxa"/>
          </w:tcPr>
          <w:p w14:paraId="682787A1" w14:textId="77777777" w:rsidR="005D5320" w:rsidRPr="00FD0425" w:rsidRDefault="005D5320" w:rsidP="0073372F">
            <w:pPr>
              <w:pStyle w:val="TAC"/>
              <w:keepNext w:val="0"/>
              <w:keepLines w:val="0"/>
              <w:widowControl w:val="0"/>
              <w:rPr>
                <w:rFonts w:cs="Arial"/>
                <w:szCs w:val="18"/>
                <w:lang w:eastAsia="ja-JP"/>
              </w:rPr>
            </w:pPr>
          </w:p>
        </w:tc>
      </w:tr>
      <w:tr w:rsidR="005D5320" w:rsidRPr="00FD0425" w14:paraId="0D9D83CD" w14:textId="77777777" w:rsidTr="0073372F">
        <w:trPr>
          <w:jc w:val="center"/>
        </w:trPr>
        <w:tc>
          <w:tcPr>
            <w:tcW w:w="2160" w:type="dxa"/>
          </w:tcPr>
          <w:p w14:paraId="250765C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73372F">
            <w:pPr>
              <w:pStyle w:val="TAL"/>
              <w:keepNext w:val="0"/>
              <w:keepLines w:val="0"/>
              <w:widowControl w:val="0"/>
              <w:rPr>
                <w:lang w:eastAsia="ja-JP"/>
              </w:rPr>
            </w:pPr>
            <w:r w:rsidRPr="00FD0425">
              <w:rPr>
                <w:rFonts w:cs="Arial"/>
              </w:rPr>
              <w:t>O</w:t>
            </w:r>
          </w:p>
        </w:tc>
        <w:tc>
          <w:tcPr>
            <w:tcW w:w="1080" w:type="dxa"/>
          </w:tcPr>
          <w:p w14:paraId="4300F4A8" w14:textId="77777777" w:rsidR="005D5320" w:rsidRPr="00FD0425" w:rsidRDefault="005D5320" w:rsidP="0073372F">
            <w:pPr>
              <w:pStyle w:val="TAL"/>
              <w:keepNext w:val="0"/>
              <w:keepLines w:val="0"/>
              <w:widowControl w:val="0"/>
              <w:rPr>
                <w:lang w:eastAsia="ja-JP"/>
              </w:rPr>
            </w:pPr>
          </w:p>
        </w:tc>
        <w:tc>
          <w:tcPr>
            <w:tcW w:w="1512" w:type="dxa"/>
          </w:tcPr>
          <w:p w14:paraId="16B6A5A1"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ENUMERATED (subject to, ...)</w:t>
            </w:r>
          </w:p>
        </w:tc>
        <w:tc>
          <w:tcPr>
            <w:tcW w:w="1728" w:type="dxa"/>
          </w:tcPr>
          <w:p w14:paraId="77FCC7BC"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080" w:type="dxa"/>
          </w:tcPr>
          <w:p w14:paraId="3787649E"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Pr>
          <w:p w14:paraId="602BDBD6" w14:textId="77777777" w:rsidR="005D5320" w:rsidRPr="00FD0425" w:rsidRDefault="005D5320" w:rsidP="0073372F">
            <w:pPr>
              <w:pStyle w:val="TAC"/>
              <w:keepNext w:val="0"/>
              <w:keepLines w:val="0"/>
              <w:widowControl w:val="0"/>
              <w:rPr>
                <w:rFonts w:cs="Arial"/>
                <w:szCs w:val="18"/>
              </w:rPr>
            </w:pPr>
          </w:p>
        </w:tc>
      </w:tr>
      <w:tr w:rsidR="005D5320" w:rsidRPr="00FD0425" w14:paraId="3AF1FD4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73372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73372F">
            <w:pPr>
              <w:pStyle w:val="TAL"/>
              <w:keepNext w:val="0"/>
              <w:keepLines w:val="0"/>
              <w:widowControl w:val="0"/>
              <w:rPr>
                <w:rFonts w:cs="Arial"/>
              </w:rPr>
            </w:pPr>
            <w:r w:rsidRPr="00FD0425">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73372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728"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73372F">
            <w:pPr>
              <w:pStyle w:val="TAL"/>
              <w:keepNext w:val="0"/>
              <w:keepLines w:val="0"/>
              <w:widowControl w:val="0"/>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080"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73372F">
            <w:pPr>
              <w:pStyle w:val="TAC"/>
              <w:keepNext w:val="0"/>
              <w:keepLines w:val="0"/>
              <w:widowControl w:val="0"/>
              <w:rPr>
                <w:rFonts w:cs="Arial"/>
                <w:szCs w:val="18"/>
              </w:rPr>
            </w:pPr>
          </w:p>
        </w:tc>
      </w:tr>
      <w:tr w:rsidR="008A2516" w:rsidRPr="00FD0425" w14:paraId="5B4ABF1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73372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73372F">
            <w:pPr>
              <w:pStyle w:val="TAL"/>
              <w:keepNext w:val="0"/>
              <w:keepLines w:val="0"/>
              <w:widowControl w:val="0"/>
              <w:rPr>
                <w:rFonts w:cs="Arial"/>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73372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73372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73372F">
            <w:pPr>
              <w:pStyle w:val="TAC"/>
              <w:keepNext w:val="0"/>
              <w:keepLines w:val="0"/>
              <w:widowControl w:val="0"/>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73372F">
            <w:pPr>
              <w:pStyle w:val="TAC"/>
              <w:keepNext w:val="0"/>
              <w:keepLines w:val="0"/>
              <w:widowControl w:val="0"/>
              <w:rPr>
                <w:rFonts w:cs="Arial"/>
                <w:szCs w:val="18"/>
              </w:rPr>
            </w:pPr>
            <w:r>
              <w:rPr>
                <w:lang w:eastAsia="ja-JP"/>
              </w:rPr>
              <w:t>ignore</w:t>
            </w:r>
          </w:p>
        </w:tc>
      </w:tr>
      <w:tr w:rsidR="003E491F" w:rsidRPr="00FD0425" w14:paraId="19A6600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73372F">
            <w:pPr>
              <w:pStyle w:val="TAL"/>
              <w:keepNext w:val="0"/>
              <w:keepLines w:val="0"/>
              <w:widowControl w:val="0"/>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73372F">
            <w:pPr>
              <w:pStyle w:val="TAL"/>
              <w:keepNext w:val="0"/>
              <w:keepLines w:val="0"/>
              <w:widowControl w:val="0"/>
              <w:rPr>
                <w:rFonts w:eastAsia="Batang"/>
                <w:lang w:eastAsia="ja-JP"/>
              </w:rPr>
            </w:pPr>
            <w:r w:rsidRPr="00C46A6D">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73372F">
            <w:pPr>
              <w:pStyle w:val="TAL"/>
              <w:keepNext w:val="0"/>
              <w:keepLines w:val="0"/>
              <w:widowControl w:val="0"/>
              <w:rPr>
                <w:lang w:eastAsia="ja-JP"/>
              </w:rPr>
            </w:pPr>
            <w:r w:rsidRPr="00484B6D">
              <w:rPr>
                <w:lang w:eastAsia="ja-JP"/>
              </w:rPr>
              <w:t>INTEGER (1.. 1800, …)</w:t>
            </w:r>
          </w:p>
        </w:tc>
        <w:tc>
          <w:tcPr>
            <w:tcW w:w="1728"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3372F">
            <w:pPr>
              <w:pStyle w:val="TAL"/>
              <w:keepNext w:val="0"/>
              <w:keepLines w:val="0"/>
              <w:widowControl w:val="0"/>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73372F">
            <w:pPr>
              <w:pStyle w:val="TAL"/>
              <w:keepNext w:val="0"/>
              <w:keepLines w:val="0"/>
              <w:widowControl w:val="0"/>
              <w:rPr>
                <w:lang w:eastAsia="ja-JP"/>
              </w:rPr>
            </w:pPr>
            <w:r>
              <w:rPr>
                <w:lang w:eastAsia="zh-CN"/>
              </w:rPr>
              <w:t>Unit: second</w:t>
            </w:r>
          </w:p>
        </w:tc>
        <w:tc>
          <w:tcPr>
            <w:tcW w:w="1080"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73372F">
            <w:pPr>
              <w:pStyle w:val="TAC"/>
              <w:keepNext w:val="0"/>
              <w:keepLines w:val="0"/>
              <w:widowControl w:val="0"/>
              <w:rPr>
                <w:lang w:eastAsia="ja-JP"/>
              </w:rPr>
            </w:pPr>
            <w:r w:rsidRPr="00C46A6D">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73372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3372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3372F">
            <w:pPr>
              <w:pStyle w:val="TAL"/>
              <w:keepNext w:val="0"/>
              <w:keepLines w:val="0"/>
              <w:widowControl w:val="0"/>
              <w:rPr>
                <w:rFonts w:eastAsia="Batang"/>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3372F">
            <w:pPr>
              <w:pStyle w:val="TAL"/>
              <w:keepNext w:val="0"/>
              <w:keepLines w:val="0"/>
              <w:widowControl w:val="0"/>
              <w:rPr>
                <w:lang w:eastAsia="ja-JP"/>
              </w:rPr>
            </w:pPr>
            <w:r>
              <w:rPr>
                <w:rFonts w:eastAsia="Batang"/>
              </w:rPr>
              <w:t>ENUMERATED(true, ...)</w:t>
            </w:r>
          </w:p>
        </w:tc>
        <w:tc>
          <w:tcPr>
            <w:tcW w:w="1728"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3372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3372F">
            <w:pPr>
              <w:pStyle w:val="TAC"/>
              <w:keepNext w:val="0"/>
              <w:keepLines w:val="0"/>
              <w:widowControl w:val="0"/>
              <w:rPr>
                <w:rFonts w:cs="Arial"/>
                <w:lang w:eastAsia="ja-JP"/>
              </w:rPr>
            </w:pPr>
            <w:r>
              <w:rPr>
                <w:rFonts w:eastAsia="SimSun" w:cs="Arial"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3372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73372F">
      <w:pPr>
        <w:widowControl w:val="0"/>
        <w:rPr>
          <w:lang w:eastAsia="ja-JP"/>
        </w:rPr>
      </w:pPr>
    </w:p>
    <w:p w14:paraId="08EB5094" w14:textId="77777777" w:rsidR="00F02090" w:rsidRPr="00FD0425" w:rsidRDefault="00F02090" w:rsidP="0073372F">
      <w:pPr>
        <w:pStyle w:val="Heading4"/>
        <w:keepNext w:val="0"/>
        <w:keepLines w:val="0"/>
        <w:widowControl w:val="0"/>
      </w:pPr>
      <w:bookmarkStart w:id="6588" w:name="_CR9_2_3_6"/>
      <w:bookmarkStart w:id="6589" w:name="_Toc20955315"/>
      <w:bookmarkStart w:id="6590" w:name="_Toc29991518"/>
      <w:bookmarkStart w:id="6591" w:name="_Toc36555919"/>
      <w:bookmarkStart w:id="6592" w:name="_Toc44497664"/>
      <w:bookmarkStart w:id="6593" w:name="_Toc45108051"/>
      <w:bookmarkStart w:id="6594" w:name="_Toc45901671"/>
      <w:bookmarkStart w:id="6595" w:name="_Toc51850752"/>
      <w:bookmarkStart w:id="6596" w:name="_Toc56693756"/>
      <w:bookmarkStart w:id="6597" w:name="_Toc64447300"/>
      <w:bookmarkStart w:id="6598" w:name="_Toc66286794"/>
      <w:bookmarkStart w:id="6599" w:name="_Toc74151489"/>
      <w:bookmarkStart w:id="6600" w:name="_Toc88653962"/>
      <w:bookmarkStart w:id="6601" w:name="_Toc97904318"/>
      <w:bookmarkStart w:id="6602" w:name="_Toc105175359"/>
      <w:bookmarkStart w:id="6603" w:name="_Toc113826389"/>
      <w:bookmarkStart w:id="6604" w:name="_Toc175586975"/>
      <w:bookmarkEnd w:id="6588"/>
      <w:r w:rsidRPr="00FD0425">
        <w:t>9.2.3.6</w:t>
      </w:r>
      <w:r w:rsidRPr="00FD0425">
        <w:tab/>
        <w:t>GBR QoS Flow Information</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67EED92" w14:textId="77777777" w:rsidR="00F02090" w:rsidRPr="00FD0425" w:rsidRDefault="00F02090" w:rsidP="0073372F">
      <w:pPr>
        <w:widowControl w:val="0"/>
      </w:pPr>
      <w:r w:rsidRPr="00FD0425">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201FF7E6" w14:textId="77777777" w:rsidTr="00807553">
        <w:trPr>
          <w:tblHeader/>
        </w:trPr>
        <w:tc>
          <w:tcPr>
            <w:tcW w:w="2160" w:type="dxa"/>
          </w:tcPr>
          <w:p w14:paraId="0E6CCF89" w14:textId="77777777" w:rsidR="00E6030C" w:rsidRPr="00FD0425" w:rsidRDefault="00E6030C" w:rsidP="0073372F">
            <w:pPr>
              <w:pStyle w:val="TAH"/>
              <w:keepNext w:val="0"/>
              <w:keepLines w:val="0"/>
              <w:widowControl w:val="0"/>
              <w:rPr>
                <w:lang w:eastAsia="ja-JP"/>
              </w:rPr>
            </w:pPr>
            <w:r w:rsidRPr="00FD0425">
              <w:rPr>
                <w:lang w:eastAsia="ja-JP"/>
              </w:rPr>
              <w:t>IE/Group Name</w:t>
            </w:r>
          </w:p>
        </w:tc>
        <w:tc>
          <w:tcPr>
            <w:tcW w:w="1080" w:type="dxa"/>
          </w:tcPr>
          <w:p w14:paraId="7F6277E8" w14:textId="77777777" w:rsidR="00E6030C" w:rsidRPr="00FD0425" w:rsidRDefault="00E6030C" w:rsidP="0073372F">
            <w:pPr>
              <w:pStyle w:val="TAH"/>
              <w:keepNext w:val="0"/>
              <w:keepLines w:val="0"/>
              <w:widowControl w:val="0"/>
              <w:rPr>
                <w:lang w:eastAsia="ja-JP"/>
              </w:rPr>
            </w:pPr>
            <w:r w:rsidRPr="00FD0425">
              <w:rPr>
                <w:lang w:eastAsia="ja-JP"/>
              </w:rPr>
              <w:t>Presence</w:t>
            </w:r>
          </w:p>
        </w:tc>
        <w:tc>
          <w:tcPr>
            <w:tcW w:w="1080" w:type="dxa"/>
          </w:tcPr>
          <w:p w14:paraId="7F9F07DF" w14:textId="77777777" w:rsidR="00E6030C" w:rsidRPr="00FD0425" w:rsidRDefault="00E6030C" w:rsidP="0073372F">
            <w:pPr>
              <w:pStyle w:val="TAH"/>
              <w:keepNext w:val="0"/>
              <w:keepLines w:val="0"/>
              <w:widowControl w:val="0"/>
              <w:rPr>
                <w:lang w:eastAsia="ja-JP"/>
              </w:rPr>
            </w:pPr>
            <w:r w:rsidRPr="00FD0425">
              <w:rPr>
                <w:lang w:eastAsia="ja-JP"/>
              </w:rPr>
              <w:t>Range</w:t>
            </w:r>
          </w:p>
        </w:tc>
        <w:tc>
          <w:tcPr>
            <w:tcW w:w="1512" w:type="dxa"/>
          </w:tcPr>
          <w:p w14:paraId="12FDFB50" w14:textId="77777777" w:rsidR="00E6030C" w:rsidRPr="00FD0425" w:rsidRDefault="00E6030C" w:rsidP="0073372F">
            <w:pPr>
              <w:pStyle w:val="TAH"/>
              <w:keepNext w:val="0"/>
              <w:keepLines w:val="0"/>
              <w:widowControl w:val="0"/>
              <w:rPr>
                <w:lang w:eastAsia="ja-JP"/>
              </w:rPr>
            </w:pPr>
            <w:r w:rsidRPr="00FD0425">
              <w:rPr>
                <w:lang w:eastAsia="ja-JP"/>
              </w:rPr>
              <w:t>IE type and reference</w:t>
            </w:r>
          </w:p>
        </w:tc>
        <w:tc>
          <w:tcPr>
            <w:tcW w:w="1728" w:type="dxa"/>
          </w:tcPr>
          <w:p w14:paraId="349EE4EF" w14:textId="77777777" w:rsidR="00E6030C" w:rsidRPr="00FD0425" w:rsidRDefault="00E6030C" w:rsidP="0073372F">
            <w:pPr>
              <w:pStyle w:val="TAH"/>
              <w:keepNext w:val="0"/>
              <w:keepLines w:val="0"/>
              <w:widowControl w:val="0"/>
              <w:rPr>
                <w:lang w:eastAsia="ja-JP"/>
              </w:rPr>
            </w:pPr>
            <w:r w:rsidRPr="00FD0425">
              <w:rPr>
                <w:lang w:eastAsia="ja-JP"/>
              </w:rPr>
              <w:t>Semantics description</w:t>
            </w:r>
          </w:p>
        </w:tc>
        <w:tc>
          <w:tcPr>
            <w:tcW w:w="1080" w:type="dxa"/>
          </w:tcPr>
          <w:p w14:paraId="4EC1797E" w14:textId="77777777" w:rsidR="00E6030C" w:rsidRPr="00FD0425" w:rsidRDefault="00E6030C" w:rsidP="0073372F">
            <w:pPr>
              <w:pStyle w:val="TAH"/>
              <w:keepNext w:val="0"/>
              <w:keepLines w:val="0"/>
              <w:widowControl w:val="0"/>
              <w:rPr>
                <w:lang w:eastAsia="ja-JP"/>
              </w:rPr>
            </w:pPr>
            <w:r w:rsidRPr="00C42F7A">
              <w:rPr>
                <w:lang w:eastAsia="ja-JP"/>
              </w:rPr>
              <w:t>Criticality</w:t>
            </w:r>
          </w:p>
        </w:tc>
        <w:tc>
          <w:tcPr>
            <w:tcW w:w="1080" w:type="dxa"/>
          </w:tcPr>
          <w:p w14:paraId="6F5EBA5A" w14:textId="77777777" w:rsidR="00E6030C" w:rsidRPr="00FD0425" w:rsidRDefault="00E6030C" w:rsidP="0073372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73372F">
        <w:tc>
          <w:tcPr>
            <w:tcW w:w="2160" w:type="dxa"/>
          </w:tcPr>
          <w:p w14:paraId="0575E6EF" w14:textId="77777777" w:rsidR="00E6030C" w:rsidRPr="00FD0425" w:rsidRDefault="00E6030C" w:rsidP="0073372F">
            <w:pPr>
              <w:pStyle w:val="TAL"/>
              <w:keepNext w:val="0"/>
              <w:keepLines w:val="0"/>
              <w:widowControl w:val="0"/>
              <w:rPr>
                <w:lang w:eastAsia="ja-JP"/>
              </w:rPr>
            </w:pPr>
            <w:r w:rsidRPr="00FD0425">
              <w:rPr>
                <w:lang w:eastAsia="ja-JP"/>
              </w:rPr>
              <w:t>Maximum Flow Bit Rate Downlink</w:t>
            </w:r>
          </w:p>
        </w:tc>
        <w:tc>
          <w:tcPr>
            <w:tcW w:w="1080" w:type="dxa"/>
          </w:tcPr>
          <w:p w14:paraId="17291107"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1D7F07D8" w14:textId="77777777" w:rsidR="00E6030C" w:rsidRPr="00FD0425" w:rsidRDefault="00E6030C" w:rsidP="0073372F">
            <w:pPr>
              <w:pStyle w:val="TAL"/>
              <w:keepNext w:val="0"/>
              <w:keepLines w:val="0"/>
              <w:widowControl w:val="0"/>
              <w:rPr>
                <w:lang w:eastAsia="ja-JP"/>
              </w:rPr>
            </w:pPr>
          </w:p>
        </w:tc>
        <w:tc>
          <w:tcPr>
            <w:tcW w:w="1512" w:type="dxa"/>
          </w:tcPr>
          <w:p w14:paraId="2D5CBC31" w14:textId="77777777" w:rsidR="00E6030C" w:rsidRPr="00FD0425" w:rsidRDefault="00E6030C" w:rsidP="0073372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46AAED4A" w14:textId="77777777" w:rsidR="00E6030C" w:rsidRPr="00FD0425" w:rsidRDefault="00E6030C" w:rsidP="0073372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F549F23"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C69F507" w14:textId="77777777" w:rsidR="00E6030C" w:rsidRPr="00FD0425" w:rsidRDefault="00E6030C" w:rsidP="0073372F">
            <w:pPr>
              <w:pStyle w:val="TAC"/>
              <w:keepNext w:val="0"/>
              <w:keepLines w:val="0"/>
              <w:widowControl w:val="0"/>
              <w:rPr>
                <w:lang w:eastAsia="ja-JP"/>
              </w:rPr>
            </w:pPr>
          </w:p>
        </w:tc>
      </w:tr>
      <w:tr w:rsidR="008041F2" w:rsidRPr="00FD0425" w14:paraId="394CA4A9" w14:textId="77777777" w:rsidTr="0073372F">
        <w:tc>
          <w:tcPr>
            <w:tcW w:w="2160" w:type="dxa"/>
          </w:tcPr>
          <w:p w14:paraId="26834824" w14:textId="77777777" w:rsidR="00E6030C" w:rsidRPr="00FD0425" w:rsidRDefault="00E6030C" w:rsidP="0073372F">
            <w:pPr>
              <w:pStyle w:val="TAL"/>
              <w:keepNext w:val="0"/>
              <w:keepLines w:val="0"/>
              <w:widowControl w:val="0"/>
              <w:rPr>
                <w:lang w:eastAsia="ja-JP"/>
              </w:rPr>
            </w:pPr>
            <w:r w:rsidRPr="00FD0425">
              <w:rPr>
                <w:lang w:eastAsia="ja-JP"/>
              </w:rPr>
              <w:t>Maximum Flow Bit Rate Uplink</w:t>
            </w:r>
          </w:p>
        </w:tc>
        <w:tc>
          <w:tcPr>
            <w:tcW w:w="1080" w:type="dxa"/>
          </w:tcPr>
          <w:p w14:paraId="15734414"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0207732F" w14:textId="77777777" w:rsidR="00E6030C" w:rsidRPr="00FD0425" w:rsidRDefault="00E6030C" w:rsidP="0073372F">
            <w:pPr>
              <w:pStyle w:val="TAL"/>
              <w:keepNext w:val="0"/>
              <w:keepLines w:val="0"/>
              <w:widowControl w:val="0"/>
              <w:rPr>
                <w:lang w:eastAsia="ja-JP"/>
              </w:rPr>
            </w:pPr>
          </w:p>
        </w:tc>
        <w:tc>
          <w:tcPr>
            <w:tcW w:w="1512" w:type="dxa"/>
          </w:tcPr>
          <w:p w14:paraId="72DA8339" w14:textId="77777777" w:rsidR="00E6030C" w:rsidRPr="00FD0425" w:rsidRDefault="00E6030C" w:rsidP="0073372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2ACC5F9" w14:textId="77777777" w:rsidR="00E6030C" w:rsidRPr="00FD0425" w:rsidRDefault="00E6030C" w:rsidP="0073372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18DF9C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EB538B0" w14:textId="77777777" w:rsidR="00E6030C" w:rsidRPr="00FD0425" w:rsidRDefault="00E6030C" w:rsidP="0073372F">
            <w:pPr>
              <w:pStyle w:val="TAC"/>
              <w:keepNext w:val="0"/>
              <w:keepLines w:val="0"/>
              <w:widowControl w:val="0"/>
              <w:rPr>
                <w:lang w:eastAsia="ja-JP"/>
              </w:rPr>
            </w:pPr>
          </w:p>
        </w:tc>
      </w:tr>
      <w:tr w:rsidR="008041F2" w:rsidRPr="00FD0425" w14:paraId="14FA647C" w14:textId="77777777" w:rsidTr="0073372F">
        <w:tc>
          <w:tcPr>
            <w:tcW w:w="2160" w:type="dxa"/>
          </w:tcPr>
          <w:p w14:paraId="4C55B073" w14:textId="77777777" w:rsidR="00E6030C" w:rsidRPr="00FD0425" w:rsidRDefault="00E6030C" w:rsidP="0073372F">
            <w:pPr>
              <w:pStyle w:val="TAL"/>
              <w:keepNext w:val="0"/>
              <w:keepLines w:val="0"/>
              <w:widowControl w:val="0"/>
              <w:rPr>
                <w:lang w:eastAsia="ja-JP"/>
              </w:rPr>
            </w:pPr>
            <w:r w:rsidRPr="00FD0425">
              <w:rPr>
                <w:lang w:eastAsia="ja-JP"/>
              </w:rPr>
              <w:t>Guaranteed Flow Bit Rate Downlink</w:t>
            </w:r>
          </w:p>
        </w:tc>
        <w:tc>
          <w:tcPr>
            <w:tcW w:w="1080" w:type="dxa"/>
          </w:tcPr>
          <w:p w14:paraId="0E5F0971"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EF9E979" w14:textId="77777777" w:rsidR="00E6030C" w:rsidRPr="00FD0425" w:rsidRDefault="00E6030C" w:rsidP="0073372F">
            <w:pPr>
              <w:pStyle w:val="TAL"/>
              <w:keepNext w:val="0"/>
              <w:keepLines w:val="0"/>
              <w:widowControl w:val="0"/>
              <w:rPr>
                <w:lang w:eastAsia="ja-JP"/>
              </w:rPr>
            </w:pPr>
          </w:p>
        </w:tc>
        <w:tc>
          <w:tcPr>
            <w:tcW w:w="1512" w:type="dxa"/>
          </w:tcPr>
          <w:p w14:paraId="047EB45B" w14:textId="77777777" w:rsidR="00E6030C" w:rsidRPr="00FD0425" w:rsidRDefault="00E6030C" w:rsidP="0073372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3BF55E82"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1FE33C8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B96D871" w14:textId="77777777" w:rsidR="00E6030C" w:rsidRPr="00FD0425" w:rsidRDefault="00E6030C" w:rsidP="0073372F">
            <w:pPr>
              <w:pStyle w:val="TAC"/>
              <w:keepNext w:val="0"/>
              <w:keepLines w:val="0"/>
              <w:widowControl w:val="0"/>
              <w:rPr>
                <w:lang w:eastAsia="ja-JP"/>
              </w:rPr>
            </w:pPr>
          </w:p>
        </w:tc>
      </w:tr>
      <w:tr w:rsidR="008041F2" w:rsidRPr="00FD0425" w14:paraId="10DC735F" w14:textId="77777777" w:rsidTr="0073372F">
        <w:tc>
          <w:tcPr>
            <w:tcW w:w="2160" w:type="dxa"/>
          </w:tcPr>
          <w:p w14:paraId="64ED9F38" w14:textId="77777777" w:rsidR="00E6030C" w:rsidRPr="00FD0425" w:rsidRDefault="00E6030C" w:rsidP="0073372F">
            <w:pPr>
              <w:pStyle w:val="TAL"/>
              <w:keepNext w:val="0"/>
              <w:keepLines w:val="0"/>
              <w:widowControl w:val="0"/>
              <w:rPr>
                <w:lang w:eastAsia="ja-JP"/>
              </w:rPr>
            </w:pPr>
            <w:r w:rsidRPr="00FD0425">
              <w:rPr>
                <w:lang w:eastAsia="ja-JP"/>
              </w:rPr>
              <w:t>Guaranteed Flow Bit Rate Uplink</w:t>
            </w:r>
          </w:p>
        </w:tc>
        <w:tc>
          <w:tcPr>
            <w:tcW w:w="1080" w:type="dxa"/>
          </w:tcPr>
          <w:p w14:paraId="0B020DB3"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8D44425" w14:textId="77777777" w:rsidR="00E6030C" w:rsidRPr="00FD0425" w:rsidRDefault="00E6030C" w:rsidP="0073372F">
            <w:pPr>
              <w:pStyle w:val="TAL"/>
              <w:keepNext w:val="0"/>
              <w:keepLines w:val="0"/>
              <w:widowControl w:val="0"/>
              <w:rPr>
                <w:lang w:eastAsia="ja-JP"/>
              </w:rPr>
            </w:pPr>
          </w:p>
        </w:tc>
        <w:tc>
          <w:tcPr>
            <w:tcW w:w="1512" w:type="dxa"/>
          </w:tcPr>
          <w:p w14:paraId="32474185" w14:textId="77777777" w:rsidR="00E6030C" w:rsidRPr="00FD0425" w:rsidRDefault="00E6030C" w:rsidP="0073372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3BDADB0"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3BF56F5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1BE695A" w14:textId="77777777" w:rsidR="00E6030C" w:rsidRPr="00FD0425" w:rsidRDefault="00E6030C" w:rsidP="0073372F">
            <w:pPr>
              <w:pStyle w:val="TAC"/>
              <w:keepNext w:val="0"/>
              <w:keepLines w:val="0"/>
              <w:widowControl w:val="0"/>
              <w:rPr>
                <w:lang w:eastAsia="ja-JP"/>
              </w:rPr>
            </w:pPr>
          </w:p>
        </w:tc>
      </w:tr>
      <w:tr w:rsidR="008041F2" w:rsidRPr="00FD0425" w14:paraId="3B03359F" w14:textId="77777777" w:rsidTr="0073372F">
        <w:tc>
          <w:tcPr>
            <w:tcW w:w="2160" w:type="dxa"/>
          </w:tcPr>
          <w:p w14:paraId="7442B689" w14:textId="77777777" w:rsidR="00E6030C" w:rsidRPr="00FD0425" w:rsidRDefault="00E6030C" w:rsidP="0073372F">
            <w:pPr>
              <w:pStyle w:val="TAL"/>
              <w:keepNext w:val="0"/>
              <w:keepLines w:val="0"/>
              <w:widowControl w:val="0"/>
              <w:rPr>
                <w:lang w:eastAsia="ja-JP"/>
              </w:rPr>
            </w:pPr>
            <w:r w:rsidRPr="00FD0425">
              <w:rPr>
                <w:lang w:eastAsia="ja-JP"/>
              </w:rPr>
              <w:t>Notification Control</w:t>
            </w:r>
          </w:p>
        </w:tc>
        <w:tc>
          <w:tcPr>
            <w:tcW w:w="1080" w:type="dxa"/>
          </w:tcPr>
          <w:p w14:paraId="3E619A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416B872D" w14:textId="77777777" w:rsidR="00E6030C" w:rsidRPr="00FD0425" w:rsidRDefault="00E6030C" w:rsidP="0073372F">
            <w:pPr>
              <w:pStyle w:val="TAL"/>
              <w:keepNext w:val="0"/>
              <w:keepLines w:val="0"/>
              <w:widowControl w:val="0"/>
              <w:rPr>
                <w:lang w:eastAsia="ja-JP"/>
              </w:rPr>
            </w:pPr>
          </w:p>
        </w:tc>
        <w:tc>
          <w:tcPr>
            <w:tcW w:w="1512" w:type="dxa"/>
          </w:tcPr>
          <w:p w14:paraId="552D9553" w14:textId="77777777" w:rsidR="00E6030C" w:rsidRPr="00FD0425" w:rsidRDefault="00E6030C" w:rsidP="0073372F">
            <w:pPr>
              <w:pStyle w:val="TAL"/>
              <w:keepNext w:val="0"/>
              <w:keepLines w:val="0"/>
              <w:widowControl w:val="0"/>
              <w:rPr>
                <w:lang w:eastAsia="ja-JP"/>
              </w:rPr>
            </w:pPr>
            <w:r w:rsidRPr="00FD0425">
              <w:rPr>
                <w:rFonts w:cs="Arial"/>
                <w:szCs w:val="18"/>
              </w:rPr>
              <w:t>ENUMERATED (notification requested, ...)</w:t>
            </w:r>
          </w:p>
        </w:tc>
        <w:tc>
          <w:tcPr>
            <w:tcW w:w="1728" w:type="dxa"/>
          </w:tcPr>
          <w:p w14:paraId="50C67209" w14:textId="77777777" w:rsidR="00E6030C" w:rsidRPr="00FD0425" w:rsidRDefault="00E6030C" w:rsidP="0073372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080" w:type="dxa"/>
          </w:tcPr>
          <w:p w14:paraId="681197C9"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05F8F608" w14:textId="77777777" w:rsidR="00E6030C" w:rsidRPr="00FD0425" w:rsidRDefault="00E6030C" w:rsidP="0073372F">
            <w:pPr>
              <w:pStyle w:val="TAC"/>
              <w:keepNext w:val="0"/>
              <w:keepLines w:val="0"/>
              <w:widowControl w:val="0"/>
              <w:rPr>
                <w:lang w:eastAsia="ja-JP"/>
              </w:rPr>
            </w:pPr>
          </w:p>
        </w:tc>
      </w:tr>
      <w:tr w:rsidR="008041F2" w:rsidRPr="00FD0425" w14:paraId="73764D8D" w14:textId="77777777" w:rsidTr="0073372F">
        <w:tc>
          <w:tcPr>
            <w:tcW w:w="2160" w:type="dxa"/>
          </w:tcPr>
          <w:p w14:paraId="052CEEC1" w14:textId="77777777" w:rsidR="00E6030C" w:rsidRPr="00FD0425" w:rsidRDefault="00E6030C" w:rsidP="0073372F">
            <w:pPr>
              <w:pStyle w:val="TAL"/>
              <w:keepNext w:val="0"/>
              <w:keepLines w:val="0"/>
              <w:widowControl w:val="0"/>
              <w:rPr>
                <w:lang w:eastAsia="ja-JP"/>
              </w:rPr>
            </w:pPr>
            <w:r w:rsidRPr="00FD0425">
              <w:t>Maximum Packet Loss Rate Downlink</w:t>
            </w:r>
          </w:p>
        </w:tc>
        <w:tc>
          <w:tcPr>
            <w:tcW w:w="1080" w:type="dxa"/>
          </w:tcPr>
          <w:p w14:paraId="27D01B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75B66991" w14:textId="77777777" w:rsidR="00E6030C" w:rsidRPr="00FD0425" w:rsidRDefault="00E6030C" w:rsidP="0073372F">
            <w:pPr>
              <w:pStyle w:val="TAL"/>
              <w:keepNext w:val="0"/>
              <w:keepLines w:val="0"/>
              <w:widowControl w:val="0"/>
              <w:rPr>
                <w:lang w:eastAsia="ja-JP"/>
              </w:rPr>
            </w:pPr>
          </w:p>
        </w:tc>
        <w:tc>
          <w:tcPr>
            <w:tcW w:w="1512" w:type="dxa"/>
          </w:tcPr>
          <w:p w14:paraId="71FCD503" w14:textId="77777777" w:rsidR="00E6030C" w:rsidRPr="00FD0425" w:rsidRDefault="00E6030C" w:rsidP="0073372F">
            <w:pPr>
              <w:pStyle w:val="TAL"/>
              <w:keepNext w:val="0"/>
              <w:keepLines w:val="0"/>
              <w:widowControl w:val="0"/>
            </w:pPr>
            <w:r w:rsidRPr="00FD0425">
              <w:t>Packet Loss Rate</w:t>
            </w:r>
          </w:p>
          <w:p w14:paraId="0B84BF51"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7EAC3733"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2FCEA93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263FAA55" w14:textId="77777777" w:rsidR="00E6030C" w:rsidRPr="00FD0425" w:rsidRDefault="00E6030C" w:rsidP="0073372F">
            <w:pPr>
              <w:pStyle w:val="TAC"/>
              <w:keepNext w:val="0"/>
              <w:keepLines w:val="0"/>
              <w:widowControl w:val="0"/>
              <w:rPr>
                <w:lang w:eastAsia="ja-JP"/>
              </w:rPr>
            </w:pPr>
          </w:p>
        </w:tc>
      </w:tr>
      <w:tr w:rsidR="008041F2" w:rsidRPr="00FD0425" w14:paraId="119E909C" w14:textId="77777777" w:rsidTr="0073372F">
        <w:tc>
          <w:tcPr>
            <w:tcW w:w="2160" w:type="dxa"/>
          </w:tcPr>
          <w:p w14:paraId="1C8A0FCA" w14:textId="77777777" w:rsidR="00E6030C" w:rsidRPr="00FD0425" w:rsidRDefault="00E6030C" w:rsidP="0073372F">
            <w:pPr>
              <w:pStyle w:val="TAL"/>
              <w:keepNext w:val="0"/>
              <w:keepLines w:val="0"/>
              <w:widowControl w:val="0"/>
              <w:rPr>
                <w:lang w:eastAsia="ja-JP"/>
              </w:rPr>
            </w:pPr>
            <w:r w:rsidRPr="00FD0425">
              <w:t>Maximum Packet Loss Rate Uplink</w:t>
            </w:r>
          </w:p>
        </w:tc>
        <w:tc>
          <w:tcPr>
            <w:tcW w:w="1080" w:type="dxa"/>
          </w:tcPr>
          <w:p w14:paraId="778C6BB5"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610CE8DA" w14:textId="77777777" w:rsidR="00E6030C" w:rsidRPr="00FD0425" w:rsidRDefault="00E6030C" w:rsidP="0073372F">
            <w:pPr>
              <w:pStyle w:val="TAL"/>
              <w:keepNext w:val="0"/>
              <w:keepLines w:val="0"/>
              <w:widowControl w:val="0"/>
              <w:rPr>
                <w:lang w:eastAsia="ja-JP"/>
              </w:rPr>
            </w:pPr>
          </w:p>
        </w:tc>
        <w:tc>
          <w:tcPr>
            <w:tcW w:w="1512" w:type="dxa"/>
          </w:tcPr>
          <w:p w14:paraId="474DD4D4" w14:textId="77777777" w:rsidR="00E6030C" w:rsidRPr="00FD0425" w:rsidRDefault="00E6030C" w:rsidP="0073372F">
            <w:pPr>
              <w:pStyle w:val="TAL"/>
              <w:keepNext w:val="0"/>
              <w:keepLines w:val="0"/>
              <w:widowControl w:val="0"/>
            </w:pPr>
            <w:r w:rsidRPr="00FD0425">
              <w:t>Packet Loss Rate</w:t>
            </w:r>
          </w:p>
          <w:p w14:paraId="0FEA967F"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359C3292"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444CD9DD"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34ED06C" w14:textId="77777777" w:rsidR="00E6030C" w:rsidRPr="00FD0425" w:rsidRDefault="00E6030C" w:rsidP="0073372F">
            <w:pPr>
              <w:pStyle w:val="TAC"/>
              <w:keepNext w:val="0"/>
              <w:keepLines w:val="0"/>
              <w:widowControl w:val="0"/>
              <w:rPr>
                <w:lang w:eastAsia="ja-JP"/>
              </w:rPr>
            </w:pPr>
          </w:p>
        </w:tc>
      </w:tr>
      <w:tr w:rsidR="00E6030C" w:rsidRPr="00FD0425" w14:paraId="178AA239" w14:textId="77777777" w:rsidTr="0073372F">
        <w:tc>
          <w:tcPr>
            <w:tcW w:w="2160" w:type="dxa"/>
          </w:tcPr>
          <w:p w14:paraId="0B1E6E31" w14:textId="77777777" w:rsidR="00E6030C" w:rsidRPr="00FD0425" w:rsidRDefault="00E6030C" w:rsidP="0073372F">
            <w:pPr>
              <w:pStyle w:val="TAL"/>
              <w:keepNext w:val="0"/>
              <w:keepLines w:val="0"/>
              <w:widowControl w:val="0"/>
            </w:pPr>
            <w:r w:rsidRPr="00C42F7A">
              <w:t>Alternative QoS Parameters Set List</w:t>
            </w:r>
          </w:p>
        </w:tc>
        <w:tc>
          <w:tcPr>
            <w:tcW w:w="1080" w:type="dxa"/>
          </w:tcPr>
          <w:p w14:paraId="29760626" w14:textId="77777777" w:rsidR="00E6030C" w:rsidRPr="00FD0425" w:rsidRDefault="00E6030C" w:rsidP="0073372F">
            <w:pPr>
              <w:pStyle w:val="TAL"/>
              <w:keepNext w:val="0"/>
              <w:keepLines w:val="0"/>
              <w:widowControl w:val="0"/>
              <w:rPr>
                <w:lang w:eastAsia="ja-JP"/>
              </w:rPr>
            </w:pPr>
            <w:r w:rsidRPr="00C42F7A">
              <w:rPr>
                <w:lang w:eastAsia="ja-JP"/>
              </w:rPr>
              <w:t>O</w:t>
            </w:r>
          </w:p>
        </w:tc>
        <w:tc>
          <w:tcPr>
            <w:tcW w:w="1080" w:type="dxa"/>
          </w:tcPr>
          <w:p w14:paraId="2FD6AA0F" w14:textId="77777777" w:rsidR="00E6030C" w:rsidRPr="00FD0425" w:rsidRDefault="00E6030C" w:rsidP="0073372F">
            <w:pPr>
              <w:pStyle w:val="TAL"/>
              <w:keepNext w:val="0"/>
              <w:keepLines w:val="0"/>
              <w:widowControl w:val="0"/>
              <w:rPr>
                <w:lang w:eastAsia="ja-JP"/>
              </w:rPr>
            </w:pPr>
          </w:p>
        </w:tc>
        <w:tc>
          <w:tcPr>
            <w:tcW w:w="1512" w:type="dxa"/>
          </w:tcPr>
          <w:p w14:paraId="5946DB83" w14:textId="77777777" w:rsidR="00E6030C" w:rsidRPr="00FD0425" w:rsidRDefault="00E6030C" w:rsidP="0073372F">
            <w:pPr>
              <w:pStyle w:val="TAL"/>
              <w:keepNext w:val="0"/>
              <w:keepLines w:val="0"/>
              <w:widowControl w:val="0"/>
            </w:pPr>
            <w:bookmarkStart w:id="6605" w:name="_Hlk44414488"/>
            <w:r w:rsidRPr="00C42F7A">
              <w:t>9.2.3.</w:t>
            </w:r>
            <w:bookmarkEnd w:id="6605"/>
            <w:r w:rsidR="00863083">
              <w:t>102</w:t>
            </w:r>
          </w:p>
        </w:tc>
        <w:tc>
          <w:tcPr>
            <w:tcW w:w="1728" w:type="dxa"/>
          </w:tcPr>
          <w:p w14:paraId="0E60172C" w14:textId="77777777" w:rsidR="00E6030C" w:rsidRPr="00FD0425" w:rsidRDefault="00E6030C" w:rsidP="0073372F">
            <w:pPr>
              <w:pStyle w:val="TAL"/>
              <w:keepNext w:val="0"/>
              <w:keepLines w:val="0"/>
              <w:widowControl w:val="0"/>
              <w:rPr>
                <w:rFonts w:cs="Arial"/>
                <w:szCs w:val="18"/>
              </w:rPr>
            </w:pPr>
            <w:r w:rsidRPr="00C42F7A">
              <w:rPr>
                <w:rFonts w:cs="Arial"/>
                <w:szCs w:val="18"/>
              </w:rPr>
              <w:t xml:space="preserve">Indicates alternative sets of QoS Parameters for the QoS flow. </w:t>
            </w:r>
          </w:p>
        </w:tc>
        <w:tc>
          <w:tcPr>
            <w:tcW w:w="1080" w:type="dxa"/>
          </w:tcPr>
          <w:p w14:paraId="176599A6" w14:textId="77777777" w:rsidR="00E6030C" w:rsidRPr="00FD0425" w:rsidRDefault="00E6030C" w:rsidP="0073372F">
            <w:pPr>
              <w:pStyle w:val="TAC"/>
              <w:keepNext w:val="0"/>
              <w:keepLines w:val="0"/>
              <w:widowControl w:val="0"/>
              <w:rPr>
                <w:lang w:eastAsia="ja-JP"/>
              </w:rPr>
            </w:pPr>
            <w:r w:rsidRPr="009354E2">
              <w:rPr>
                <w:lang w:eastAsia="ja-JP"/>
              </w:rPr>
              <w:t>YES</w:t>
            </w:r>
          </w:p>
        </w:tc>
        <w:tc>
          <w:tcPr>
            <w:tcW w:w="1080" w:type="dxa"/>
          </w:tcPr>
          <w:p w14:paraId="2FC444A8" w14:textId="77777777" w:rsidR="00E6030C" w:rsidRPr="00FD0425" w:rsidRDefault="00E6030C" w:rsidP="0073372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73372F">
      <w:pPr>
        <w:widowControl w:val="0"/>
      </w:pPr>
    </w:p>
    <w:p w14:paraId="4C9AD2EF" w14:textId="77777777" w:rsidR="00F02090" w:rsidRPr="00FD0425" w:rsidRDefault="00F02090" w:rsidP="0073372F">
      <w:pPr>
        <w:pStyle w:val="Heading4"/>
        <w:keepNext w:val="0"/>
        <w:keepLines w:val="0"/>
        <w:widowControl w:val="0"/>
        <w:rPr>
          <w:lang w:val="fr-FR"/>
        </w:rPr>
      </w:pPr>
      <w:bookmarkStart w:id="6606" w:name="_CR9_2_3_7"/>
      <w:bookmarkStart w:id="6607" w:name="_Toc20955316"/>
      <w:bookmarkStart w:id="6608" w:name="_Toc29991519"/>
      <w:bookmarkStart w:id="6609" w:name="_Toc36555920"/>
      <w:bookmarkStart w:id="6610" w:name="_Toc44497665"/>
      <w:bookmarkStart w:id="6611" w:name="_Toc45108052"/>
      <w:bookmarkStart w:id="6612" w:name="_Toc45901672"/>
      <w:bookmarkStart w:id="6613" w:name="_Toc51850753"/>
      <w:bookmarkStart w:id="6614" w:name="_Toc56693757"/>
      <w:bookmarkStart w:id="6615" w:name="_Toc64447301"/>
      <w:bookmarkStart w:id="6616" w:name="_Toc66286795"/>
      <w:bookmarkStart w:id="6617" w:name="_Toc74151490"/>
      <w:bookmarkStart w:id="6618" w:name="_Toc88653963"/>
      <w:bookmarkStart w:id="6619" w:name="_Toc97904319"/>
      <w:bookmarkStart w:id="6620" w:name="_Toc105175360"/>
      <w:bookmarkStart w:id="6621" w:name="_Toc113826390"/>
      <w:bookmarkStart w:id="6622" w:name="_Toc175586976"/>
      <w:bookmarkEnd w:id="6606"/>
      <w:r w:rsidRPr="00FD0425">
        <w:rPr>
          <w:lang w:val="fr-FR"/>
        </w:rPr>
        <w:t>9.2.3.7</w:t>
      </w:r>
      <w:r w:rsidRPr="00FD0425">
        <w:rPr>
          <w:lang w:val="fr-FR"/>
        </w:rPr>
        <w:tab/>
        <w:t>Allocation and Retention Priority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6A9B073E" w14:textId="77777777" w:rsidR="00F02090" w:rsidRPr="00FD0425" w:rsidRDefault="00F02090" w:rsidP="0073372F">
      <w:pPr>
        <w:widowControl w:val="0"/>
      </w:pPr>
      <w:r w:rsidRPr="00FD0425">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2B3327" w14:textId="77777777" w:rsidTr="00140708">
        <w:trPr>
          <w:tblHeader/>
          <w:jc w:val="center"/>
        </w:trPr>
        <w:tc>
          <w:tcPr>
            <w:tcW w:w="2448" w:type="dxa"/>
          </w:tcPr>
          <w:p w14:paraId="5871CF5B" w14:textId="77777777" w:rsidR="00F02090" w:rsidRPr="00FD0425" w:rsidRDefault="00F02090" w:rsidP="0073372F">
            <w:pPr>
              <w:pStyle w:val="TAH"/>
              <w:keepNext w:val="0"/>
              <w:keepLines w:val="0"/>
              <w:widowControl w:val="0"/>
            </w:pPr>
            <w:r w:rsidRPr="00FD0425">
              <w:t>IE/Group Name</w:t>
            </w:r>
          </w:p>
        </w:tc>
        <w:tc>
          <w:tcPr>
            <w:tcW w:w="1080" w:type="dxa"/>
          </w:tcPr>
          <w:p w14:paraId="212CBD3D" w14:textId="77777777" w:rsidR="00F02090" w:rsidRPr="00FD0425" w:rsidRDefault="00F02090" w:rsidP="0073372F">
            <w:pPr>
              <w:pStyle w:val="TAH"/>
              <w:keepNext w:val="0"/>
              <w:keepLines w:val="0"/>
              <w:widowControl w:val="0"/>
            </w:pPr>
            <w:r w:rsidRPr="00FD0425">
              <w:t>Presence</w:t>
            </w:r>
          </w:p>
        </w:tc>
        <w:tc>
          <w:tcPr>
            <w:tcW w:w="1440" w:type="dxa"/>
          </w:tcPr>
          <w:p w14:paraId="4C648535" w14:textId="77777777" w:rsidR="00F02090" w:rsidRPr="00FD0425" w:rsidRDefault="00F02090" w:rsidP="0073372F">
            <w:pPr>
              <w:pStyle w:val="TAH"/>
              <w:keepNext w:val="0"/>
              <w:keepLines w:val="0"/>
              <w:widowControl w:val="0"/>
            </w:pPr>
            <w:r w:rsidRPr="00FD0425">
              <w:t>Range</w:t>
            </w:r>
          </w:p>
        </w:tc>
        <w:tc>
          <w:tcPr>
            <w:tcW w:w="1872" w:type="dxa"/>
          </w:tcPr>
          <w:p w14:paraId="475716FF" w14:textId="77777777" w:rsidR="00F02090" w:rsidRPr="00FD0425" w:rsidRDefault="00F02090" w:rsidP="0073372F">
            <w:pPr>
              <w:pStyle w:val="TAH"/>
              <w:keepNext w:val="0"/>
              <w:keepLines w:val="0"/>
              <w:widowControl w:val="0"/>
            </w:pPr>
            <w:r w:rsidRPr="00FD0425">
              <w:t>IE type and reference</w:t>
            </w:r>
          </w:p>
        </w:tc>
        <w:tc>
          <w:tcPr>
            <w:tcW w:w="2880" w:type="dxa"/>
          </w:tcPr>
          <w:p w14:paraId="731A1F2F" w14:textId="77777777" w:rsidR="00F02090" w:rsidRPr="00FD0425" w:rsidRDefault="00F02090" w:rsidP="0073372F">
            <w:pPr>
              <w:pStyle w:val="TAH"/>
              <w:keepNext w:val="0"/>
              <w:keepLines w:val="0"/>
              <w:widowControl w:val="0"/>
            </w:pPr>
            <w:r w:rsidRPr="00FD0425">
              <w:t>Semantics description</w:t>
            </w:r>
          </w:p>
        </w:tc>
      </w:tr>
      <w:tr w:rsidR="00F02090" w:rsidRPr="00FD0425" w14:paraId="35DF5237" w14:textId="77777777" w:rsidTr="005926E2">
        <w:trPr>
          <w:jc w:val="center"/>
        </w:trPr>
        <w:tc>
          <w:tcPr>
            <w:tcW w:w="2448" w:type="dxa"/>
          </w:tcPr>
          <w:p w14:paraId="30563A5B" w14:textId="77777777" w:rsidR="00F02090" w:rsidRPr="00FD0425" w:rsidRDefault="00F02090" w:rsidP="0073372F">
            <w:pPr>
              <w:pStyle w:val="TAL"/>
              <w:keepNext w:val="0"/>
              <w:keepLines w:val="0"/>
              <w:widowControl w:val="0"/>
              <w:rPr>
                <w:b/>
              </w:rPr>
            </w:pPr>
            <w:r w:rsidRPr="00FD0425">
              <w:rPr>
                <w:b/>
              </w:rPr>
              <w:t xml:space="preserve">Allocation/Retention </w:t>
            </w:r>
            <w:r w:rsidRPr="00FD0425">
              <w:rPr>
                <w:rFonts w:eastAsia="MS Mincho"/>
                <w:b/>
              </w:rPr>
              <w:t>P</w:t>
            </w:r>
            <w:r w:rsidRPr="00FD0425">
              <w:rPr>
                <w:b/>
              </w:rPr>
              <w:t>riority</w:t>
            </w:r>
          </w:p>
        </w:tc>
        <w:tc>
          <w:tcPr>
            <w:tcW w:w="1080" w:type="dxa"/>
          </w:tcPr>
          <w:p w14:paraId="77099111" w14:textId="77777777" w:rsidR="00F02090" w:rsidRPr="00FD0425" w:rsidRDefault="00F02090" w:rsidP="0073372F">
            <w:pPr>
              <w:pStyle w:val="TAL"/>
              <w:keepNext w:val="0"/>
              <w:keepLines w:val="0"/>
              <w:widowControl w:val="0"/>
            </w:pPr>
          </w:p>
        </w:tc>
        <w:tc>
          <w:tcPr>
            <w:tcW w:w="1440" w:type="dxa"/>
          </w:tcPr>
          <w:p w14:paraId="450F3B7A" w14:textId="77777777" w:rsidR="00F02090" w:rsidRPr="00FD0425" w:rsidRDefault="00F02090" w:rsidP="0073372F">
            <w:pPr>
              <w:pStyle w:val="TAL"/>
              <w:keepNext w:val="0"/>
              <w:keepLines w:val="0"/>
              <w:widowControl w:val="0"/>
              <w:rPr>
                <w:i/>
              </w:rPr>
            </w:pPr>
            <w:r w:rsidRPr="00FD0425">
              <w:rPr>
                <w:i/>
              </w:rPr>
              <w:t>1</w:t>
            </w:r>
          </w:p>
        </w:tc>
        <w:tc>
          <w:tcPr>
            <w:tcW w:w="1872" w:type="dxa"/>
          </w:tcPr>
          <w:p w14:paraId="74698C5C" w14:textId="77777777" w:rsidR="00F02090" w:rsidRPr="00FD0425" w:rsidRDefault="00F02090" w:rsidP="0073372F">
            <w:pPr>
              <w:pStyle w:val="TAL"/>
              <w:keepNext w:val="0"/>
              <w:keepLines w:val="0"/>
              <w:widowControl w:val="0"/>
              <w:rPr>
                <w:sz w:val="16"/>
              </w:rPr>
            </w:pPr>
          </w:p>
        </w:tc>
        <w:tc>
          <w:tcPr>
            <w:tcW w:w="2880" w:type="dxa"/>
          </w:tcPr>
          <w:p w14:paraId="103AABD9" w14:textId="77777777" w:rsidR="00F02090" w:rsidRPr="00FD0425" w:rsidRDefault="00F02090" w:rsidP="0073372F">
            <w:pPr>
              <w:pStyle w:val="TAL"/>
              <w:keepNext w:val="0"/>
              <w:keepLines w:val="0"/>
              <w:widowControl w:val="0"/>
            </w:pPr>
          </w:p>
        </w:tc>
      </w:tr>
      <w:tr w:rsidR="00F02090" w:rsidRPr="00FD0425" w14:paraId="33F82ABA" w14:textId="77777777" w:rsidTr="005926E2">
        <w:trPr>
          <w:jc w:val="center"/>
        </w:trPr>
        <w:tc>
          <w:tcPr>
            <w:tcW w:w="2448" w:type="dxa"/>
          </w:tcPr>
          <w:p w14:paraId="5361CC2A" w14:textId="77777777" w:rsidR="00F02090" w:rsidRPr="00FD0425" w:rsidRDefault="00F02090" w:rsidP="0073372F">
            <w:pPr>
              <w:pStyle w:val="TAL"/>
              <w:keepNext w:val="0"/>
              <w:keepLines w:val="0"/>
              <w:widowControl w:val="0"/>
              <w:ind w:left="113"/>
            </w:pPr>
            <w:r w:rsidRPr="00FD0425">
              <w:t xml:space="preserve">&gt;Priority </w:t>
            </w:r>
            <w:r w:rsidRPr="00FD0425">
              <w:rPr>
                <w:rFonts w:eastAsia="MS Mincho"/>
              </w:rPr>
              <w:t>L</w:t>
            </w:r>
            <w:r w:rsidRPr="00FD0425">
              <w:t>evel</w:t>
            </w:r>
          </w:p>
        </w:tc>
        <w:tc>
          <w:tcPr>
            <w:tcW w:w="1080" w:type="dxa"/>
          </w:tcPr>
          <w:p w14:paraId="69E24C55" w14:textId="77777777" w:rsidR="00F02090" w:rsidRPr="00FD0425" w:rsidRDefault="00F02090" w:rsidP="0073372F">
            <w:pPr>
              <w:pStyle w:val="TAL"/>
              <w:keepNext w:val="0"/>
              <w:keepLines w:val="0"/>
              <w:widowControl w:val="0"/>
            </w:pPr>
            <w:r w:rsidRPr="00FD0425">
              <w:t>M</w:t>
            </w:r>
          </w:p>
        </w:tc>
        <w:tc>
          <w:tcPr>
            <w:tcW w:w="1440" w:type="dxa"/>
          </w:tcPr>
          <w:p w14:paraId="29975A5B" w14:textId="77777777" w:rsidR="00F02090" w:rsidRPr="00FD0425" w:rsidRDefault="00F02090" w:rsidP="0073372F">
            <w:pPr>
              <w:pStyle w:val="TAL"/>
              <w:keepNext w:val="0"/>
              <w:keepLines w:val="0"/>
              <w:widowControl w:val="0"/>
            </w:pPr>
          </w:p>
        </w:tc>
        <w:tc>
          <w:tcPr>
            <w:tcW w:w="1872" w:type="dxa"/>
          </w:tcPr>
          <w:p w14:paraId="2E722A1B" w14:textId="77777777" w:rsidR="00F02090" w:rsidRPr="00FD0425" w:rsidRDefault="00F02090" w:rsidP="0073372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2880" w:type="dxa"/>
          </w:tcPr>
          <w:p w14:paraId="6CC60780" w14:textId="77777777" w:rsidR="00F02090" w:rsidRPr="00FD0425" w:rsidRDefault="00F02090" w:rsidP="0073372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623" w:name="OLE_LINK464"/>
            <w:bookmarkStart w:id="6624" w:name="OLE_LINK465"/>
            <w:bookmarkStart w:id="6625" w:name="OLE_LINK466"/>
            <w:bookmarkStart w:id="6626" w:name="OLE_LINK467"/>
            <w:bookmarkStart w:id="6627" w:name="OLE_LINK468"/>
            <w:r w:rsidRPr="00FD0425">
              <w:rPr>
                <w:rFonts w:cs="Arial"/>
                <w:szCs w:val="18"/>
              </w:rPr>
              <w:t>23.501</w:t>
            </w:r>
            <w:bookmarkEnd w:id="6623"/>
            <w:bookmarkEnd w:id="6624"/>
            <w:bookmarkEnd w:id="6625"/>
            <w:bookmarkEnd w:id="6626"/>
            <w:bookmarkEnd w:id="6627"/>
            <w:r w:rsidRPr="00FD0425">
              <w:rPr>
                <w:rFonts w:cs="Arial"/>
                <w:szCs w:val="18"/>
              </w:rPr>
              <w:t xml:space="preserve"> [7]).</w:t>
            </w:r>
          </w:p>
          <w:p w14:paraId="041AB476" w14:textId="77777777" w:rsidR="00F02090" w:rsidRPr="00FD0425" w:rsidRDefault="00F02090" w:rsidP="0073372F">
            <w:pPr>
              <w:pStyle w:val="TAL"/>
              <w:keepNext w:val="0"/>
              <w:keepLines w:val="0"/>
              <w:widowControl w:val="0"/>
              <w:rPr>
                <w:b/>
                <w:szCs w:val="18"/>
              </w:rPr>
            </w:pPr>
            <w:r w:rsidRPr="00FD0425">
              <w:rPr>
                <w:b/>
                <w:szCs w:val="18"/>
              </w:rPr>
              <w:t>Usage:</w:t>
            </w:r>
          </w:p>
          <w:p w14:paraId="0F89C932" w14:textId="77777777" w:rsidR="00F02090" w:rsidRPr="00FD0425" w:rsidRDefault="00F02090" w:rsidP="0073372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5926E2">
        <w:trPr>
          <w:jc w:val="center"/>
        </w:trPr>
        <w:tc>
          <w:tcPr>
            <w:tcW w:w="2448" w:type="dxa"/>
          </w:tcPr>
          <w:p w14:paraId="528BF7D0" w14:textId="77777777" w:rsidR="00F02090" w:rsidRPr="00FD0425" w:rsidRDefault="00F02090" w:rsidP="0073372F">
            <w:pPr>
              <w:pStyle w:val="TAL"/>
              <w:keepNext w:val="0"/>
              <w:keepLines w:val="0"/>
              <w:widowControl w:val="0"/>
              <w:ind w:left="113"/>
              <w:rPr>
                <w:szCs w:val="18"/>
              </w:rPr>
            </w:pPr>
            <w:r w:rsidRPr="00FD0425">
              <w:rPr>
                <w:szCs w:val="18"/>
              </w:rPr>
              <w:t>&gt;Pre-emption Capability</w:t>
            </w:r>
          </w:p>
        </w:tc>
        <w:tc>
          <w:tcPr>
            <w:tcW w:w="1080" w:type="dxa"/>
          </w:tcPr>
          <w:p w14:paraId="5EAEC306"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717C9C90" w14:textId="77777777" w:rsidR="00F02090" w:rsidRPr="00FD0425" w:rsidRDefault="00F02090" w:rsidP="0073372F">
            <w:pPr>
              <w:pStyle w:val="TAL"/>
              <w:keepNext w:val="0"/>
              <w:keepLines w:val="0"/>
              <w:widowControl w:val="0"/>
              <w:rPr>
                <w:szCs w:val="18"/>
              </w:rPr>
            </w:pPr>
          </w:p>
        </w:tc>
        <w:tc>
          <w:tcPr>
            <w:tcW w:w="1872" w:type="dxa"/>
          </w:tcPr>
          <w:p w14:paraId="548F22EB" w14:textId="77777777" w:rsidR="00F02090" w:rsidRPr="00FD0425" w:rsidRDefault="00F02090" w:rsidP="0073372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2880" w:type="dxa"/>
          </w:tcPr>
          <w:p w14:paraId="123B6CB6"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73372F">
            <w:pPr>
              <w:pStyle w:val="TAL"/>
              <w:keepNext w:val="0"/>
              <w:keepLines w:val="0"/>
              <w:widowControl w:val="0"/>
              <w:rPr>
                <w:b/>
                <w:szCs w:val="18"/>
              </w:rPr>
            </w:pPr>
            <w:r w:rsidRPr="00FD0425">
              <w:rPr>
                <w:b/>
                <w:szCs w:val="18"/>
              </w:rPr>
              <w:t>Usage:</w:t>
            </w:r>
          </w:p>
          <w:p w14:paraId="2D6CDE16" w14:textId="77777777" w:rsidR="00F02090" w:rsidRPr="00FD0425" w:rsidRDefault="00F02090" w:rsidP="0073372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5926E2">
        <w:trPr>
          <w:jc w:val="center"/>
        </w:trPr>
        <w:tc>
          <w:tcPr>
            <w:tcW w:w="2448" w:type="dxa"/>
          </w:tcPr>
          <w:p w14:paraId="1DCB1821" w14:textId="77777777" w:rsidR="00F02090" w:rsidRPr="00FD0425" w:rsidRDefault="00F02090" w:rsidP="0073372F">
            <w:pPr>
              <w:pStyle w:val="TAL"/>
              <w:keepNext w:val="0"/>
              <w:keepLines w:val="0"/>
              <w:widowControl w:val="0"/>
              <w:ind w:left="113"/>
              <w:rPr>
                <w:szCs w:val="18"/>
              </w:rPr>
            </w:pPr>
            <w:r w:rsidRPr="00FD0425">
              <w:rPr>
                <w:szCs w:val="18"/>
              </w:rPr>
              <w:t>&gt;Pre-emption Vulnerability</w:t>
            </w:r>
          </w:p>
        </w:tc>
        <w:tc>
          <w:tcPr>
            <w:tcW w:w="1080" w:type="dxa"/>
          </w:tcPr>
          <w:p w14:paraId="1369639D"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4D1F30CC" w14:textId="77777777" w:rsidR="00F02090" w:rsidRPr="00FD0425" w:rsidRDefault="00F02090" w:rsidP="0073372F">
            <w:pPr>
              <w:pStyle w:val="TAL"/>
              <w:keepNext w:val="0"/>
              <w:keepLines w:val="0"/>
              <w:widowControl w:val="0"/>
              <w:rPr>
                <w:szCs w:val="18"/>
              </w:rPr>
            </w:pPr>
          </w:p>
        </w:tc>
        <w:tc>
          <w:tcPr>
            <w:tcW w:w="1872" w:type="dxa"/>
          </w:tcPr>
          <w:p w14:paraId="409FF17E" w14:textId="77777777" w:rsidR="00F02090" w:rsidRPr="00FD0425" w:rsidRDefault="00F02090" w:rsidP="0073372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2880" w:type="dxa"/>
          </w:tcPr>
          <w:p w14:paraId="530035CE"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73372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73372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73372F">
      <w:pPr>
        <w:widowControl w:val="0"/>
        <w:rPr>
          <w:lang w:eastAsia="zh-CN"/>
        </w:rPr>
      </w:pPr>
    </w:p>
    <w:p w14:paraId="2A1248CF" w14:textId="77777777" w:rsidR="00F02090" w:rsidRPr="006B55F2" w:rsidRDefault="00F02090" w:rsidP="0073372F">
      <w:pPr>
        <w:pStyle w:val="Heading4"/>
        <w:keepNext w:val="0"/>
        <w:keepLines w:val="0"/>
        <w:widowControl w:val="0"/>
      </w:pPr>
      <w:bookmarkStart w:id="6628" w:name="_CR9_2_3_8"/>
      <w:bookmarkStart w:id="6629" w:name="_Toc20955317"/>
      <w:bookmarkStart w:id="6630" w:name="_Toc29991520"/>
      <w:bookmarkStart w:id="6631" w:name="_Toc36555921"/>
      <w:bookmarkStart w:id="6632" w:name="_Toc44497666"/>
      <w:bookmarkStart w:id="6633" w:name="_Toc45108053"/>
      <w:bookmarkStart w:id="6634" w:name="_Toc45901673"/>
      <w:bookmarkStart w:id="6635" w:name="_Toc51850754"/>
      <w:bookmarkStart w:id="6636" w:name="_Toc56693758"/>
      <w:bookmarkStart w:id="6637" w:name="_Toc64447302"/>
      <w:bookmarkStart w:id="6638" w:name="_Toc66286796"/>
      <w:bookmarkStart w:id="6639" w:name="_Toc74151491"/>
      <w:bookmarkStart w:id="6640" w:name="_Toc88653964"/>
      <w:bookmarkStart w:id="6641" w:name="_Toc97904320"/>
      <w:bookmarkStart w:id="6642" w:name="_Toc105175361"/>
      <w:bookmarkStart w:id="6643" w:name="_Toc113826391"/>
      <w:bookmarkStart w:id="6644" w:name="_Toc175586977"/>
      <w:bookmarkEnd w:id="6628"/>
      <w:r w:rsidRPr="006B55F2">
        <w:t>9.2.3.8</w:t>
      </w:r>
      <w:r w:rsidRPr="006B55F2">
        <w:tab/>
        <w:t>Non dynamic 5QI Descriptor</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A800997" w14:textId="77777777" w:rsidR="00F02090" w:rsidRPr="00FD0425" w:rsidRDefault="00F02090" w:rsidP="0073372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035026D8"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73372F">
            <w:pPr>
              <w:pStyle w:val="TAH"/>
              <w:keepNext w:val="0"/>
              <w:keepLines w:val="0"/>
              <w:widowControl w:val="0"/>
            </w:pPr>
            <w:r w:rsidRPr="00FD0425">
              <w:t>Presence</w:t>
            </w:r>
          </w:p>
        </w:tc>
        <w:tc>
          <w:tcPr>
            <w:tcW w:w="556"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73372F">
            <w:pPr>
              <w:pStyle w:val="TAH"/>
              <w:keepNext w:val="0"/>
              <w:keepLines w:val="0"/>
              <w:widowControl w:val="0"/>
            </w:pPr>
            <w:r w:rsidRPr="00FD0425">
              <w:t>Range</w:t>
            </w:r>
          </w:p>
        </w:tc>
        <w:tc>
          <w:tcPr>
            <w:tcW w:w="778"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73372F">
            <w:pPr>
              <w:pStyle w:val="TAH"/>
              <w:keepNext w:val="0"/>
              <w:keepLines w:val="0"/>
              <w:widowControl w:val="0"/>
            </w:pPr>
            <w:r w:rsidRPr="00FD0425">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73372F">
            <w:pPr>
              <w:pStyle w:val="TAH"/>
              <w:keepNext w:val="0"/>
              <w:keepLines w:val="0"/>
              <w:widowControl w:val="0"/>
            </w:pPr>
            <w:r w:rsidRPr="00FD0425">
              <w:t>Semantics description</w:t>
            </w:r>
          </w:p>
        </w:tc>
        <w:tc>
          <w:tcPr>
            <w:tcW w:w="556"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73372F">
            <w:pPr>
              <w:pStyle w:val="TAH"/>
              <w:keepNext w:val="0"/>
              <w:keepLines w:val="0"/>
              <w:widowControl w:val="0"/>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73372F">
            <w:pPr>
              <w:pStyle w:val="TAH"/>
              <w:keepNext w:val="0"/>
              <w:keepLines w:val="0"/>
              <w:widowControl w:val="0"/>
            </w:pPr>
            <w:r>
              <w:rPr>
                <w:rFonts w:cs="Arial"/>
                <w:lang w:eastAsia="ja-JP"/>
              </w:rPr>
              <w:t>Assigned Criticality</w:t>
            </w:r>
          </w:p>
        </w:tc>
      </w:tr>
      <w:tr w:rsidR="00021159" w:rsidRPr="00FD0425" w14:paraId="5AA46AD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73372F">
            <w:pPr>
              <w:pStyle w:val="TAL"/>
              <w:keepNext w:val="0"/>
              <w:keepLines w:val="0"/>
              <w:widowControl w:val="0"/>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73372F">
            <w:pPr>
              <w:pStyle w:val="TAL"/>
              <w:keepNext w:val="0"/>
              <w:keepLines w:val="0"/>
              <w:widowControl w:val="0"/>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73372F">
            <w:pPr>
              <w:pStyle w:val="TAL"/>
              <w:keepNext w:val="0"/>
              <w:keepLines w:val="0"/>
              <w:widowControl w:val="0"/>
              <w:rPr>
                <w:szCs w:val="22"/>
              </w:rPr>
            </w:pPr>
            <w:r w:rsidRPr="00FD0425">
              <w:rPr>
                <w:szCs w:val="22"/>
              </w:rPr>
              <w:t>This IE contains the standardized or pre-configured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73372F">
            <w:pPr>
              <w:pStyle w:val="TAC"/>
              <w:keepNext w:val="0"/>
              <w:keepLines w:val="0"/>
              <w:widowControl w:val="0"/>
              <w:rPr>
                <w:szCs w:val="22"/>
              </w:rPr>
            </w:pPr>
          </w:p>
        </w:tc>
      </w:tr>
      <w:tr w:rsidR="00021159" w:rsidRPr="00FD0425" w14:paraId="3F5A37D0"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73372F">
            <w:pPr>
              <w:pStyle w:val="TAL"/>
              <w:keepNext w:val="0"/>
              <w:keepLines w:val="0"/>
              <w:widowControl w:val="0"/>
            </w:pPr>
            <w:r w:rsidRPr="00FD0425">
              <w:t>Priority Level</w:t>
            </w:r>
          </w:p>
        </w:tc>
        <w:tc>
          <w:tcPr>
            <w:tcW w:w="55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73372F">
            <w:pPr>
              <w:pStyle w:val="TAL"/>
              <w:keepNext w:val="0"/>
              <w:keepLines w:val="0"/>
              <w:widowControl w:val="0"/>
            </w:pPr>
            <w:r w:rsidRPr="00FD0425">
              <w:t>9.2.3.62</w:t>
            </w:r>
          </w:p>
        </w:tc>
        <w:tc>
          <w:tcPr>
            <w:tcW w:w="889"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73372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73372F">
            <w:pPr>
              <w:pStyle w:val="TAC"/>
              <w:keepNext w:val="0"/>
              <w:keepLines w:val="0"/>
              <w:widowControl w:val="0"/>
              <w:rPr>
                <w:szCs w:val="22"/>
              </w:rPr>
            </w:pPr>
          </w:p>
        </w:tc>
      </w:tr>
      <w:tr w:rsidR="00021159" w:rsidRPr="00FD0425" w14:paraId="6B8F3F82"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73372F">
            <w:pPr>
              <w:pStyle w:val="TAL"/>
              <w:keepNext w:val="0"/>
              <w:keepLines w:val="0"/>
              <w:widowControl w:val="0"/>
            </w:pPr>
            <w:r w:rsidRPr="00FD0425">
              <w:t>Averaging Window</w:t>
            </w:r>
          </w:p>
        </w:tc>
        <w:tc>
          <w:tcPr>
            <w:tcW w:w="55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73372F">
            <w:pPr>
              <w:pStyle w:val="TAL"/>
              <w:keepNext w:val="0"/>
              <w:keepLines w:val="0"/>
              <w:widowControl w:val="0"/>
            </w:pPr>
            <w:r w:rsidRPr="00FD0425">
              <w:t>9.2.3.14</w:t>
            </w:r>
          </w:p>
        </w:tc>
        <w:tc>
          <w:tcPr>
            <w:tcW w:w="889"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73372F">
            <w:pPr>
              <w:pStyle w:val="TAL"/>
              <w:keepNext w:val="0"/>
              <w:keepLines w:val="0"/>
              <w:widowControl w:val="0"/>
            </w:pPr>
            <w:r w:rsidRPr="00FD0425">
              <w:rPr>
                <w:szCs w:val="22"/>
              </w:rPr>
              <w:t xml:space="preserve">Averaging window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73372F">
            <w:pPr>
              <w:pStyle w:val="TAC"/>
              <w:keepNext w:val="0"/>
              <w:keepLines w:val="0"/>
              <w:widowControl w:val="0"/>
              <w:rPr>
                <w:szCs w:val="22"/>
              </w:rPr>
            </w:pPr>
          </w:p>
        </w:tc>
      </w:tr>
      <w:tr w:rsidR="00021159" w:rsidRPr="00FD0425" w14:paraId="6C54CF0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73372F">
            <w:pPr>
              <w:pStyle w:val="TAL"/>
              <w:keepNext w:val="0"/>
              <w:keepLines w:val="0"/>
              <w:widowControl w:val="0"/>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73372F">
            <w:pPr>
              <w:pStyle w:val="TAL"/>
              <w:keepNext w:val="0"/>
              <w:keepLines w:val="0"/>
              <w:widowControl w:val="0"/>
            </w:pPr>
            <w:r w:rsidRPr="00FD0425">
              <w:t>9.2.3.15</w:t>
            </w:r>
          </w:p>
        </w:tc>
        <w:tc>
          <w:tcPr>
            <w:tcW w:w="889"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73372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73372F">
            <w:pPr>
              <w:pStyle w:val="TAC"/>
              <w:keepNext w:val="0"/>
              <w:keepLines w:val="0"/>
              <w:widowControl w:val="0"/>
              <w:rPr>
                <w:szCs w:val="22"/>
              </w:rPr>
            </w:pPr>
          </w:p>
        </w:tc>
      </w:tr>
      <w:tr w:rsidR="00021159" w:rsidRPr="00FD0425" w14:paraId="2471529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73372F">
            <w:pPr>
              <w:pStyle w:val="TAL"/>
              <w:keepNext w:val="0"/>
              <w:keepLines w:val="0"/>
              <w:widowControl w:val="0"/>
            </w:pPr>
            <w:r>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73372F">
            <w:pPr>
              <w:pStyle w:val="TAL"/>
              <w:keepNext w:val="0"/>
              <w:keepLines w:val="0"/>
              <w:widowControl w:val="0"/>
              <w:rPr>
                <w:lang w:eastAsia="ja-JP"/>
              </w:rPr>
            </w:pPr>
            <w:r w:rsidRPr="000F7162">
              <w:t>Extended Packet Delay Budget</w:t>
            </w:r>
          </w:p>
          <w:p w14:paraId="169FDD9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73372F">
            <w:pPr>
              <w:pStyle w:val="TAL"/>
              <w:keepNext w:val="0"/>
              <w:keepLines w:val="0"/>
              <w:widowControl w:val="0"/>
            </w:pPr>
            <w:r>
              <w:t>Core Network Packet Delay Budget is specified in TS 23.501 [7].</w:t>
            </w:r>
          </w:p>
          <w:p w14:paraId="041CD398"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73372F">
            <w:pPr>
              <w:pStyle w:val="TAC"/>
              <w:keepNext w:val="0"/>
              <w:keepLines w:val="0"/>
              <w:widowControl w:val="0"/>
            </w:pPr>
            <w:r w:rsidRPr="009354E2">
              <w:t>ignore</w:t>
            </w:r>
          </w:p>
        </w:tc>
      </w:tr>
      <w:tr w:rsidR="00021159" w:rsidRPr="00FD0425" w14:paraId="7A425F5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73372F">
            <w:pPr>
              <w:pStyle w:val="TAL"/>
              <w:keepNext w:val="0"/>
              <w:keepLines w:val="0"/>
              <w:widowControl w:val="0"/>
            </w:pPr>
            <w:r>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73372F">
            <w:pPr>
              <w:pStyle w:val="TAL"/>
              <w:keepNext w:val="0"/>
              <w:keepLines w:val="0"/>
              <w:widowControl w:val="0"/>
              <w:rPr>
                <w:lang w:eastAsia="ja-JP"/>
              </w:rPr>
            </w:pPr>
            <w:r w:rsidRPr="000F7162">
              <w:t>Extended Packet Delay Budget</w:t>
            </w:r>
          </w:p>
          <w:p w14:paraId="0CEF95D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73372F">
            <w:pPr>
              <w:pStyle w:val="TAL"/>
              <w:keepNext w:val="0"/>
              <w:keepLines w:val="0"/>
              <w:widowControl w:val="0"/>
            </w:pPr>
            <w:r>
              <w:t>Core Network Packet Delay Budget is specified in TS 23.501 [7].</w:t>
            </w:r>
          </w:p>
          <w:p w14:paraId="7E2DFAC6"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73372F">
            <w:pPr>
              <w:pStyle w:val="TAC"/>
              <w:keepNext w:val="0"/>
              <w:keepLines w:val="0"/>
              <w:widowControl w:val="0"/>
            </w:pPr>
            <w:r w:rsidRPr="009354E2">
              <w:t>ignore</w:t>
            </w:r>
          </w:p>
        </w:tc>
      </w:tr>
    </w:tbl>
    <w:p w14:paraId="5F4FE9E9" w14:textId="77777777" w:rsidR="00F02090" w:rsidRPr="00FD0425" w:rsidRDefault="00F02090" w:rsidP="0073372F">
      <w:pPr>
        <w:widowControl w:val="0"/>
        <w:rPr>
          <w:rFonts w:eastAsia="Malgun Gothic"/>
        </w:rPr>
      </w:pPr>
    </w:p>
    <w:p w14:paraId="17CD8C1A" w14:textId="77777777" w:rsidR="00F02090" w:rsidRPr="00FD0425" w:rsidRDefault="00F02090" w:rsidP="0073372F">
      <w:pPr>
        <w:pStyle w:val="Heading4"/>
        <w:keepNext w:val="0"/>
        <w:keepLines w:val="0"/>
        <w:widowControl w:val="0"/>
        <w:rPr>
          <w:lang w:val="fr-FR"/>
        </w:rPr>
      </w:pPr>
      <w:bookmarkStart w:id="6645" w:name="_CR9_2_3_9"/>
      <w:bookmarkStart w:id="6646" w:name="_Toc20955318"/>
      <w:bookmarkStart w:id="6647" w:name="_Toc29991521"/>
      <w:bookmarkStart w:id="6648" w:name="_Toc36555922"/>
      <w:bookmarkStart w:id="6649" w:name="_Toc44497667"/>
      <w:bookmarkStart w:id="6650" w:name="_Toc45108054"/>
      <w:bookmarkStart w:id="6651" w:name="_Toc45901674"/>
      <w:bookmarkStart w:id="6652" w:name="_Toc51850755"/>
      <w:bookmarkStart w:id="6653" w:name="_Toc56693759"/>
      <w:bookmarkStart w:id="6654" w:name="_Toc64447303"/>
      <w:bookmarkStart w:id="6655" w:name="_Toc66286797"/>
      <w:bookmarkStart w:id="6656" w:name="_Toc74151492"/>
      <w:bookmarkStart w:id="6657" w:name="_Toc88653965"/>
      <w:bookmarkStart w:id="6658" w:name="_Toc97904321"/>
      <w:bookmarkStart w:id="6659" w:name="_Toc105175362"/>
      <w:bookmarkStart w:id="6660" w:name="_Toc113826392"/>
      <w:bookmarkStart w:id="6661" w:name="_Toc175586978"/>
      <w:bookmarkEnd w:id="6645"/>
      <w:r w:rsidRPr="00FD0425">
        <w:rPr>
          <w:lang w:val="fr-FR"/>
        </w:rPr>
        <w:t>9.2.3.9</w:t>
      </w:r>
      <w:r w:rsidRPr="00FD0425">
        <w:rPr>
          <w:lang w:val="fr-FR"/>
        </w:rPr>
        <w:tab/>
        <w:t>Dynamic 5QI Descriptor</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43848FF8" w14:textId="77777777" w:rsidR="00F02090" w:rsidRPr="00FD0425" w:rsidRDefault="00F02090" w:rsidP="0073372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42AC513B"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73372F">
            <w:pPr>
              <w:pStyle w:val="TAH"/>
              <w:keepNext w:val="0"/>
              <w:keepLines w:val="0"/>
              <w:widowControl w:val="0"/>
              <w:rPr>
                <w:lang w:eastAsia="ja-JP"/>
              </w:rPr>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73372F">
            <w:pPr>
              <w:pStyle w:val="TAH"/>
              <w:keepNext w:val="0"/>
              <w:keepLines w:val="0"/>
              <w:widowControl w:val="0"/>
              <w:rPr>
                <w:lang w:eastAsia="ja-JP"/>
              </w:rPr>
            </w:pPr>
            <w:r>
              <w:rPr>
                <w:rFonts w:cs="Arial"/>
                <w:lang w:eastAsia="ja-JP"/>
              </w:rPr>
              <w:t>Assigned Criticality</w:t>
            </w:r>
          </w:p>
        </w:tc>
      </w:tr>
      <w:tr w:rsidR="00021159" w:rsidRPr="00FD0425" w14:paraId="0ED2C3A4"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73372F">
            <w:pPr>
              <w:pStyle w:val="TAL"/>
              <w:keepNext w:val="0"/>
              <w:keepLines w:val="0"/>
              <w:widowControl w:val="0"/>
              <w:rPr>
                <w:lang w:eastAsia="ja-JP"/>
              </w:rPr>
            </w:pPr>
            <w:r w:rsidRPr="00FD0425">
              <w:rPr>
                <w:lang w:eastAsia="ja-JP"/>
              </w:rPr>
              <w:t>Priority Level</w:t>
            </w:r>
          </w:p>
        </w:tc>
        <w:tc>
          <w:tcPr>
            <w:tcW w:w="556"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73372F">
            <w:pPr>
              <w:pStyle w:val="TAL"/>
              <w:keepNext w:val="0"/>
              <w:keepLines w:val="0"/>
              <w:widowControl w:val="0"/>
              <w:rPr>
                <w:lang w:eastAsia="ja-JP"/>
              </w:rPr>
            </w:pPr>
            <w:r w:rsidRPr="00FD0425">
              <w:rPr>
                <w:lang w:eastAsia="ja-JP"/>
              </w:rPr>
              <w:t>9.2.3.62</w:t>
            </w:r>
          </w:p>
        </w:tc>
        <w:tc>
          <w:tcPr>
            <w:tcW w:w="889"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73372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73372F">
            <w:pPr>
              <w:pStyle w:val="TAC"/>
              <w:keepNext w:val="0"/>
              <w:keepLines w:val="0"/>
              <w:widowControl w:val="0"/>
              <w:rPr>
                <w:szCs w:val="22"/>
              </w:rPr>
            </w:pPr>
          </w:p>
        </w:tc>
      </w:tr>
      <w:tr w:rsidR="00021159" w:rsidRPr="00FD0425" w14:paraId="36E2692A"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73372F">
            <w:pPr>
              <w:pStyle w:val="TAL"/>
              <w:keepNext w:val="0"/>
              <w:keepLines w:val="0"/>
              <w:widowControl w:val="0"/>
              <w:rPr>
                <w:lang w:eastAsia="ja-JP"/>
              </w:rPr>
            </w:pPr>
            <w:r w:rsidRPr="00FD0425">
              <w:rPr>
                <w:lang w:eastAsia="ja-JP"/>
              </w:rPr>
              <w:t>Packet Delay Budget</w:t>
            </w:r>
          </w:p>
        </w:tc>
        <w:tc>
          <w:tcPr>
            <w:tcW w:w="556"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73372F">
            <w:pPr>
              <w:pStyle w:val="TAL"/>
              <w:keepNext w:val="0"/>
              <w:keepLines w:val="0"/>
              <w:widowControl w:val="0"/>
              <w:rPr>
                <w:lang w:eastAsia="ja-JP"/>
              </w:rPr>
            </w:pPr>
            <w:r w:rsidRPr="00FD0425">
              <w:rPr>
                <w:lang w:eastAsia="ja-JP"/>
              </w:rPr>
              <w:t>9.2.3.12</w:t>
            </w:r>
          </w:p>
        </w:tc>
        <w:tc>
          <w:tcPr>
            <w:tcW w:w="889"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73372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73372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73372F">
            <w:pPr>
              <w:pStyle w:val="TAC"/>
              <w:keepNext w:val="0"/>
              <w:keepLines w:val="0"/>
              <w:widowControl w:val="0"/>
            </w:pPr>
          </w:p>
        </w:tc>
      </w:tr>
      <w:tr w:rsidR="00021159" w:rsidRPr="00FD0425" w14:paraId="7F8B07D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73372F">
            <w:pPr>
              <w:pStyle w:val="TAL"/>
              <w:keepNext w:val="0"/>
              <w:keepLines w:val="0"/>
              <w:widowControl w:val="0"/>
              <w:rPr>
                <w:lang w:eastAsia="ja-JP"/>
              </w:rPr>
            </w:pPr>
            <w:r w:rsidRPr="00FD0425">
              <w:rPr>
                <w:lang w:eastAsia="ja-JP"/>
              </w:rPr>
              <w:t>Packet Error Rate</w:t>
            </w:r>
          </w:p>
        </w:tc>
        <w:tc>
          <w:tcPr>
            <w:tcW w:w="556"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73372F">
            <w:pPr>
              <w:pStyle w:val="TAL"/>
              <w:keepNext w:val="0"/>
              <w:keepLines w:val="0"/>
              <w:widowControl w:val="0"/>
              <w:rPr>
                <w:lang w:eastAsia="ja-JP"/>
              </w:rPr>
            </w:pPr>
            <w:r w:rsidRPr="00FD0425">
              <w:rPr>
                <w:lang w:eastAsia="ja-JP"/>
              </w:rPr>
              <w:t>9.2.3.13</w:t>
            </w:r>
          </w:p>
        </w:tc>
        <w:tc>
          <w:tcPr>
            <w:tcW w:w="889"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73372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73372F">
            <w:pPr>
              <w:pStyle w:val="TAC"/>
              <w:keepNext w:val="0"/>
              <w:keepLines w:val="0"/>
              <w:widowControl w:val="0"/>
            </w:pPr>
          </w:p>
        </w:tc>
      </w:tr>
      <w:tr w:rsidR="00021159" w:rsidRPr="00FD0425" w14:paraId="12FC0ACC"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73372F">
            <w:pPr>
              <w:pStyle w:val="TAL"/>
              <w:keepNext w:val="0"/>
              <w:keepLines w:val="0"/>
              <w:widowControl w:val="0"/>
              <w:rPr>
                <w:lang w:eastAsia="ja-JP"/>
              </w:rPr>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73372F">
            <w:pPr>
              <w:pStyle w:val="TAL"/>
              <w:keepNext w:val="0"/>
              <w:keepLines w:val="0"/>
              <w:widowControl w:val="0"/>
              <w:rPr>
                <w:lang w:eastAsia="ja-JP"/>
              </w:rPr>
            </w:pPr>
            <w:r w:rsidRPr="00FD0425">
              <w:t>O</w:t>
            </w:r>
          </w:p>
        </w:tc>
        <w:tc>
          <w:tcPr>
            <w:tcW w:w="556"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73372F">
            <w:pPr>
              <w:pStyle w:val="TAL"/>
              <w:keepNext w:val="0"/>
              <w:keepLines w:val="0"/>
              <w:widowControl w:val="0"/>
              <w:rPr>
                <w:lang w:eastAsia="ja-JP"/>
              </w:rPr>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73372F">
            <w:pPr>
              <w:pStyle w:val="TAL"/>
              <w:keepNext w:val="0"/>
              <w:keepLines w:val="0"/>
              <w:widowControl w:val="0"/>
            </w:pPr>
            <w:r w:rsidRPr="00FD0425">
              <w:rPr>
                <w:szCs w:val="22"/>
              </w:rPr>
              <w:t>This IE contains the dynamically assigned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73372F">
            <w:pPr>
              <w:pStyle w:val="TAC"/>
              <w:keepNext w:val="0"/>
              <w:keepLines w:val="0"/>
              <w:widowControl w:val="0"/>
              <w:rPr>
                <w:szCs w:val="22"/>
              </w:rPr>
            </w:pPr>
          </w:p>
        </w:tc>
      </w:tr>
      <w:tr w:rsidR="00021159" w:rsidRPr="00FD0425" w14:paraId="3275C8F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73372F">
            <w:pPr>
              <w:pStyle w:val="TAL"/>
              <w:keepNext w:val="0"/>
              <w:keepLines w:val="0"/>
              <w:widowControl w:val="0"/>
              <w:rPr>
                <w:lang w:eastAsia="ja-JP"/>
              </w:rPr>
            </w:pPr>
            <w:r w:rsidRPr="00FD0425">
              <w:rPr>
                <w:lang w:eastAsia="ja-JP"/>
              </w:rPr>
              <w:t>Delay Critical</w:t>
            </w:r>
          </w:p>
        </w:tc>
        <w:tc>
          <w:tcPr>
            <w:tcW w:w="556"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73372F">
            <w:pPr>
              <w:pStyle w:val="TAL"/>
              <w:keepNext w:val="0"/>
              <w:keepLines w:val="0"/>
              <w:widowControl w:val="0"/>
              <w:rPr>
                <w:lang w:eastAsia="ja-JP"/>
              </w:rPr>
            </w:pPr>
            <w:r w:rsidRPr="00FD0425">
              <w:rPr>
                <w:lang w:eastAsia="ja-JP"/>
              </w:rPr>
              <w:t>ENUMERATED (Delay critical, Non-delay critical, ...)</w:t>
            </w:r>
          </w:p>
        </w:tc>
        <w:tc>
          <w:tcPr>
            <w:tcW w:w="889"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73372F">
            <w:pPr>
              <w:pStyle w:val="TAL"/>
              <w:keepNext w:val="0"/>
              <w:keepLines w:val="0"/>
              <w:widowControl w:val="0"/>
              <w:rPr>
                <w:szCs w:val="22"/>
              </w:rPr>
            </w:pPr>
            <w:r w:rsidRPr="00FD0425">
              <w:rPr>
                <w:szCs w:val="22"/>
              </w:rPr>
              <w:t xml:space="preserve">This IE indicates whether the GBR QoS flow is delay critical as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73372F">
            <w:pPr>
              <w:pStyle w:val="TAC"/>
              <w:keepNext w:val="0"/>
              <w:keepLines w:val="0"/>
              <w:widowControl w:val="0"/>
              <w:rPr>
                <w:szCs w:val="22"/>
              </w:rPr>
            </w:pPr>
          </w:p>
        </w:tc>
      </w:tr>
      <w:tr w:rsidR="00021159" w:rsidRPr="00FD0425" w14:paraId="7E8EF62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73372F">
            <w:pPr>
              <w:pStyle w:val="TAL"/>
              <w:keepNext w:val="0"/>
              <w:keepLines w:val="0"/>
              <w:widowControl w:val="0"/>
              <w:rPr>
                <w:lang w:eastAsia="ja-JP"/>
              </w:rPr>
            </w:pPr>
            <w:r w:rsidRPr="00FD0425">
              <w:rPr>
                <w:lang w:eastAsia="ja-JP"/>
              </w:rPr>
              <w:t>Averaging Window</w:t>
            </w:r>
          </w:p>
        </w:tc>
        <w:tc>
          <w:tcPr>
            <w:tcW w:w="556"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73372F">
            <w:pPr>
              <w:pStyle w:val="TAL"/>
              <w:keepNext w:val="0"/>
              <w:keepLines w:val="0"/>
              <w:widowControl w:val="0"/>
              <w:rPr>
                <w:lang w:eastAsia="ja-JP"/>
              </w:rPr>
            </w:pPr>
            <w:r w:rsidRPr="00FD0425">
              <w:rPr>
                <w:lang w:eastAsia="ja-JP"/>
              </w:rPr>
              <w:t>9.2.3.14</w:t>
            </w:r>
          </w:p>
        </w:tc>
        <w:tc>
          <w:tcPr>
            <w:tcW w:w="889"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73372F">
            <w:pPr>
              <w:pStyle w:val="TAL"/>
              <w:keepNext w:val="0"/>
              <w:keepLines w:val="0"/>
              <w:widowControl w:val="0"/>
              <w:rPr>
                <w:lang w:eastAsia="ja-JP"/>
              </w:rPr>
            </w:pPr>
            <w:r w:rsidRPr="00FD0425">
              <w:t>Averaging window</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73372F">
            <w:pPr>
              <w:pStyle w:val="TAC"/>
              <w:keepNext w:val="0"/>
              <w:keepLines w:val="0"/>
              <w:widowControl w:val="0"/>
            </w:pPr>
          </w:p>
        </w:tc>
      </w:tr>
      <w:tr w:rsidR="00021159" w:rsidRPr="00FD0425" w14:paraId="39BE721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73372F">
            <w:pPr>
              <w:pStyle w:val="TAL"/>
              <w:keepNext w:val="0"/>
              <w:keepLines w:val="0"/>
              <w:widowControl w:val="0"/>
              <w:rPr>
                <w:lang w:eastAsia="ja-JP"/>
              </w:rPr>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73372F">
            <w:pPr>
              <w:pStyle w:val="TAL"/>
              <w:keepNext w:val="0"/>
              <w:keepLines w:val="0"/>
              <w:widowControl w:val="0"/>
              <w:rPr>
                <w:lang w:eastAsia="ja-JP"/>
              </w:rPr>
            </w:pPr>
            <w:r w:rsidRPr="00FD0425">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73372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556"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73372F">
            <w:pPr>
              <w:pStyle w:val="TAC"/>
              <w:keepNext w:val="0"/>
              <w:keepLines w:val="0"/>
              <w:widowControl w:val="0"/>
            </w:pPr>
          </w:p>
        </w:tc>
      </w:tr>
      <w:tr w:rsidR="00021159" w:rsidRPr="00FD0425" w14:paraId="263BDF5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73372F">
            <w:pPr>
              <w:pStyle w:val="TAL"/>
              <w:keepNext w:val="0"/>
              <w:keepLines w:val="0"/>
              <w:widowControl w:val="0"/>
            </w:pPr>
            <w:r w:rsidRPr="00E50E51">
              <w:rPr>
                <w:lang w:eastAsia="ja-JP"/>
              </w:rPr>
              <w:t>Extended Packet Delay Budget</w:t>
            </w:r>
          </w:p>
        </w:tc>
        <w:tc>
          <w:tcPr>
            <w:tcW w:w="556"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73372F">
            <w:pPr>
              <w:pStyle w:val="TAL"/>
              <w:keepNext w:val="0"/>
              <w:keepLines w:val="0"/>
              <w:widowControl w:val="0"/>
            </w:pPr>
            <w:r w:rsidRPr="00E50E51">
              <w:rPr>
                <w:szCs w:val="18"/>
              </w:rPr>
              <w:t>Packet Delay Budget is specified in TS 23.501 [7].</w:t>
            </w:r>
          </w:p>
        </w:tc>
        <w:tc>
          <w:tcPr>
            <w:tcW w:w="556"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73372F">
            <w:pPr>
              <w:pStyle w:val="TAC"/>
              <w:keepNext w:val="0"/>
              <w:keepLines w:val="0"/>
              <w:widowControl w:val="0"/>
            </w:pPr>
            <w:r w:rsidRPr="009354E2">
              <w:t>ignore</w:t>
            </w:r>
          </w:p>
        </w:tc>
      </w:tr>
      <w:tr w:rsidR="00021159" w:rsidRPr="00FD0425" w14:paraId="33EA74CE"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73372F">
            <w:pPr>
              <w:pStyle w:val="TAL"/>
              <w:keepNext w:val="0"/>
              <w:keepLines w:val="0"/>
              <w:widowControl w:val="0"/>
            </w:pPr>
            <w:r w:rsidRPr="00E50E51">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73372F">
            <w:pPr>
              <w:pStyle w:val="TAL"/>
              <w:keepNext w:val="0"/>
              <w:keepLines w:val="0"/>
              <w:widowControl w:val="0"/>
              <w:rPr>
                <w:lang w:eastAsia="ja-JP"/>
              </w:rPr>
            </w:pPr>
            <w:r w:rsidRPr="00E50E51">
              <w:t>Extended Packet Delay Budget</w:t>
            </w:r>
          </w:p>
          <w:p w14:paraId="546722FA"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889"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73372F">
            <w:pPr>
              <w:pStyle w:val="TAL"/>
              <w:keepNext w:val="0"/>
              <w:keepLines w:val="0"/>
              <w:widowControl w:val="0"/>
            </w:pPr>
            <w:r w:rsidRPr="00E50E51">
              <w:t>Core Network Packet Delay Budget is specified in TS 23.501 [7].</w:t>
            </w:r>
          </w:p>
          <w:p w14:paraId="3AE54CA1"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73372F">
            <w:pPr>
              <w:pStyle w:val="TAC"/>
              <w:keepNext w:val="0"/>
              <w:keepLines w:val="0"/>
              <w:widowControl w:val="0"/>
            </w:pPr>
            <w:r w:rsidRPr="009354E2">
              <w:t>ignore</w:t>
            </w:r>
          </w:p>
        </w:tc>
      </w:tr>
      <w:tr w:rsidR="00021159" w:rsidRPr="00FD0425" w14:paraId="7714966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73372F">
            <w:pPr>
              <w:pStyle w:val="TAL"/>
              <w:keepNext w:val="0"/>
              <w:keepLines w:val="0"/>
              <w:widowControl w:val="0"/>
            </w:pPr>
            <w:r w:rsidRPr="00E50E51">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73372F">
            <w:pPr>
              <w:pStyle w:val="TAL"/>
              <w:keepNext w:val="0"/>
              <w:keepLines w:val="0"/>
              <w:widowControl w:val="0"/>
              <w:rPr>
                <w:lang w:eastAsia="ja-JP"/>
              </w:rPr>
            </w:pPr>
            <w:r w:rsidRPr="00E50E51">
              <w:t>Extended Packet Delay Budget</w:t>
            </w:r>
          </w:p>
          <w:p w14:paraId="1A3EA8C1"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73372F">
            <w:pPr>
              <w:pStyle w:val="TAL"/>
              <w:keepNext w:val="0"/>
              <w:keepLines w:val="0"/>
              <w:widowControl w:val="0"/>
            </w:pPr>
            <w:r w:rsidRPr="00E50E51">
              <w:t>Core Network Packet Delay Budget is specified in TS 23.501 [7].</w:t>
            </w:r>
          </w:p>
          <w:p w14:paraId="60071022"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73372F">
            <w:pPr>
              <w:pStyle w:val="TAC"/>
              <w:keepNext w:val="0"/>
              <w:keepLines w:val="0"/>
              <w:widowControl w:val="0"/>
            </w:pPr>
            <w:r w:rsidRPr="009354E2">
              <w:t>ignore</w:t>
            </w:r>
          </w:p>
        </w:tc>
      </w:tr>
    </w:tbl>
    <w:p w14:paraId="6BDA0C29" w14:textId="77777777" w:rsidR="00F02090" w:rsidRPr="00FD0425" w:rsidRDefault="00F02090" w:rsidP="0073372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73372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73372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73372F">
      <w:pPr>
        <w:widowControl w:val="0"/>
      </w:pPr>
    </w:p>
    <w:p w14:paraId="0DCD51A1" w14:textId="77777777" w:rsidR="00F02090" w:rsidRPr="00FD0425" w:rsidRDefault="00F02090" w:rsidP="0073372F">
      <w:pPr>
        <w:pStyle w:val="Heading4"/>
        <w:keepNext w:val="0"/>
        <w:keepLines w:val="0"/>
        <w:widowControl w:val="0"/>
        <w:rPr>
          <w:rFonts w:eastAsia="Batang"/>
        </w:rPr>
      </w:pPr>
      <w:bookmarkStart w:id="6662" w:name="_CR9_2_3_10"/>
      <w:bookmarkStart w:id="6663" w:name="_Toc20955319"/>
      <w:bookmarkStart w:id="6664" w:name="_Toc29991522"/>
      <w:bookmarkStart w:id="6665" w:name="_Toc36555923"/>
      <w:bookmarkStart w:id="6666" w:name="_Toc44497668"/>
      <w:bookmarkStart w:id="6667" w:name="_Toc45108055"/>
      <w:bookmarkStart w:id="6668" w:name="_Toc45901675"/>
      <w:bookmarkStart w:id="6669" w:name="_Toc51850756"/>
      <w:bookmarkStart w:id="6670" w:name="_Toc56693760"/>
      <w:bookmarkStart w:id="6671" w:name="_Toc64447304"/>
      <w:bookmarkStart w:id="6672" w:name="_Toc66286798"/>
      <w:bookmarkStart w:id="6673" w:name="_Toc74151493"/>
      <w:bookmarkStart w:id="6674" w:name="_Toc88653966"/>
      <w:bookmarkStart w:id="6675" w:name="_Toc97904322"/>
      <w:bookmarkStart w:id="6676" w:name="_Toc105175363"/>
      <w:bookmarkStart w:id="6677" w:name="_Toc113826393"/>
      <w:bookmarkStart w:id="6678" w:name="_Toc175586979"/>
      <w:bookmarkEnd w:id="6662"/>
      <w:r w:rsidRPr="00FD0425">
        <w:rPr>
          <w:rFonts w:eastAsia="Batang"/>
        </w:rPr>
        <w:t>9.2.3.10</w:t>
      </w:r>
      <w:r w:rsidRPr="00FD0425">
        <w:rPr>
          <w:rFonts w:eastAsia="Batang"/>
        </w:rPr>
        <w:tab/>
        <w:t xml:space="preserve">QoS Flow </w:t>
      </w:r>
      <w:r w:rsidRPr="00FD0425">
        <w:rPr>
          <w:rFonts w:cs="Arial"/>
          <w:bCs/>
          <w:iCs/>
          <w:lang w:eastAsia="ja-JP"/>
        </w:rPr>
        <w:t>Identifier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18C14337" w14:textId="77777777" w:rsidR="00F02090" w:rsidRPr="00FD0425" w:rsidRDefault="00F02090" w:rsidP="0073372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C3C9501" w14:textId="77777777" w:rsidTr="005926E2">
        <w:tc>
          <w:tcPr>
            <w:tcW w:w="2448" w:type="dxa"/>
          </w:tcPr>
          <w:p w14:paraId="493C518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F3ADE8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076F66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ED854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5926E2">
        <w:tc>
          <w:tcPr>
            <w:tcW w:w="2448" w:type="dxa"/>
          </w:tcPr>
          <w:p w14:paraId="5B2CFE5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9ACAB8B" w14:textId="77777777" w:rsidR="00F02090" w:rsidRPr="00FD0425" w:rsidRDefault="00F02090" w:rsidP="0073372F">
            <w:pPr>
              <w:pStyle w:val="TAL"/>
              <w:keepNext w:val="0"/>
              <w:keepLines w:val="0"/>
              <w:widowControl w:val="0"/>
              <w:rPr>
                <w:i/>
                <w:lang w:eastAsia="ja-JP"/>
              </w:rPr>
            </w:pPr>
          </w:p>
        </w:tc>
        <w:tc>
          <w:tcPr>
            <w:tcW w:w="1872" w:type="dxa"/>
          </w:tcPr>
          <w:p w14:paraId="303DD355" w14:textId="77777777" w:rsidR="00F02090" w:rsidRPr="00FD0425" w:rsidRDefault="00F02090" w:rsidP="0073372F">
            <w:pPr>
              <w:pStyle w:val="TAL"/>
              <w:keepNext w:val="0"/>
              <w:keepLines w:val="0"/>
              <w:widowControl w:val="0"/>
              <w:rPr>
                <w:lang w:eastAsia="ja-JP"/>
              </w:rPr>
            </w:pPr>
            <w:r w:rsidRPr="00FD0425">
              <w:rPr>
                <w:rFonts w:cs="Arial"/>
                <w:lang w:eastAsia="ja-JP"/>
              </w:rPr>
              <w:t>INTEGER (0 ..63, ...)</w:t>
            </w:r>
          </w:p>
        </w:tc>
        <w:tc>
          <w:tcPr>
            <w:tcW w:w="2880" w:type="dxa"/>
          </w:tcPr>
          <w:p w14:paraId="4EE12391" w14:textId="77777777" w:rsidR="00F02090" w:rsidRPr="00FD0425" w:rsidRDefault="00F02090" w:rsidP="0073372F">
            <w:pPr>
              <w:pStyle w:val="TAL"/>
              <w:keepNext w:val="0"/>
              <w:keepLines w:val="0"/>
              <w:widowControl w:val="0"/>
              <w:rPr>
                <w:lang w:eastAsia="ja-JP"/>
              </w:rPr>
            </w:pPr>
          </w:p>
        </w:tc>
      </w:tr>
    </w:tbl>
    <w:p w14:paraId="5D887E80" w14:textId="77777777" w:rsidR="00F02090" w:rsidRPr="00FD0425" w:rsidRDefault="00F02090" w:rsidP="0073372F">
      <w:pPr>
        <w:widowControl w:val="0"/>
        <w:rPr>
          <w:rFonts w:eastAsia="Batang"/>
        </w:rPr>
      </w:pPr>
    </w:p>
    <w:p w14:paraId="5869D96D" w14:textId="77777777" w:rsidR="00F02090" w:rsidRPr="00FD0425" w:rsidRDefault="00F02090" w:rsidP="0073372F">
      <w:pPr>
        <w:pStyle w:val="Heading4"/>
        <w:keepNext w:val="0"/>
        <w:keepLines w:val="0"/>
        <w:widowControl w:val="0"/>
      </w:pPr>
      <w:bookmarkStart w:id="6679" w:name="_CR9_2_3_11"/>
      <w:bookmarkStart w:id="6680" w:name="_Toc20955320"/>
      <w:bookmarkStart w:id="6681" w:name="_Toc29991523"/>
      <w:bookmarkStart w:id="6682" w:name="_Toc36555924"/>
      <w:bookmarkStart w:id="6683" w:name="_Toc44497669"/>
      <w:bookmarkStart w:id="6684" w:name="_Toc45108056"/>
      <w:bookmarkStart w:id="6685" w:name="_Toc45901676"/>
      <w:bookmarkStart w:id="6686" w:name="_Toc51850757"/>
      <w:bookmarkStart w:id="6687" w:name="_Toc56693761"/>
      <w:bookmarkStart w:id="6688" w:name="_Toc64447305"/>
      <w:bookmarkStart w:id="6689" w:name="_Toc66286799"/>
      <w:bookmarkStart w:id="6690" w:name="_Toc74151494"/>
      <w:bookmarkStart w:id="6691" w:name="_Toc88653967"/>
      <w:bookmarkStart w:id="6692" w:name="_Toc97904323"/>
      <w:bookmarkStart w:id="6693" w:name="_Toc105175364"/>
      <w:bookmarkStart w:id="6694" w:name="_Toc113826394"/>
      <w:bookmarkStart w:id="6695" w:name="_Toc175586980"/>
      <w:bookmarkEnd w:id="6679"/>
      <w:r w:rsidRPr="00FD0425">
        <w:t>9.2.3.11</w:t>
      </w:r>
      <w:r w:rsidRPr="00FD0425">
        <w:tab/>
        <w:t>Packet Loss Rate</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6FC71E22" w14:textId="77777777" w:rsidR="00F02090" w:rsidRPr="00FD0425" w:rsidRDefault="00F02090" w:rsidP="0073372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BC388" w14:textId="77777777" w:rsidTr="005926E2">
        <w:tc>
          <w:tcPr>
            <w:tcW w:w="2448" w:type="dxa"/>
          </w:tcPr>
          <w:p w14:paraId="44DC020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745996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41A27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A5EF7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84D45C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5926E2">
        <w:tc>
          <w:tcPr>
            <w:tcW w:w="2448" w:type="dxa"/>
          </w:tcPr>
          <w:p w14:paraId="72090E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Packet Loss Rate</w:t>
            </w:r>
          </w:p>
        </w:tc>
        <w:tc>
          <w:tcPr>
            <w:tcW w:w="1080" w:type="dxa"/>
          </w:tcPr>
          <w:p w14:paraId="607293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30D3F" w14:textId="77777777" w:rsidR="00F02090" w:rsidRPr="00FD0425" w:rsidRDefault="00F02090" w:rsidP="0073372F">
            <w:pPr>
              <w:pStyle w:val="TAL"/>
              <w:keepNext w:val="0"/>
              <w:keepLines w:val="0"/>
              <w:widowControl w:val="0"/>
              <w:rPr>
                <w:rFonts w:cs="Arial"/>
                <w:lang w:eastAsia="ja-JP"/>
              </w:rPr>
            </w:pPr>
          </w:p>
        </w:tc>
        <w:tc>
          <w:tcPr>
            <w:tcW w:w="1872" w:type="dxa"/>
          </w:tcPr>
          <w:p w14:paraId="726FE3E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(0..1000, ...)</w:t>
            </w:r>
          </w:p>
        </w:tc>
        <w:tc>
          <w:tcPr>
            <w:tcW w:w="2880" w:type="dxa"/>
          </w:tcPr>
          <w:p w14:paraId="49861F3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73372F">
      <w:pPr>
        <w:widowControl w:val="0"/>
      </w:pPr>
    </w:p>
    <w:p w14:paraId="50C80D9E" w14:textId="77777777" w:rsidR="00F02090" w:rsidRPr="00FD0425" w:rsidRDefault="00F02090" w:rsidP="0073372F">
      <w:pPr>
        <w:pStyle w:val="Heading4"/>
        <w:keepNext w:val="0"/>
        <w:keepLines w:val="0"/>
        <w:widowControl w:val="0"/>
      </w:pPr>
      <w:bookmarkStart w:id="6696" w:name="_CR9_2_3_12"/>
      <w:bookmarkStart w:id="6697" w:name="_Toc20955321"/>
      <w:bookmarkStart w:id="6698" w:name="_Toc29991524"/>
      <w:bookmarkStart w:id="6699" w:name="_Toc36555925"/>
      <w:bookmarkStart w:id="6700" w:name="_Toc44497670"/>
      <w:bookmarkStart w:id="6701" w:name="_Toc45108057"/>
      <w:bookmarkStart w:id="6702" w:name="_Toc45901677"/>
      <w:bookmarkStart w:id="6703" w:name="_Toc51850758"/>
      <w:bookmarkStart w:id="6704" w:name="_Toc56693762"/>
      <w:bookmarkStart w:id="6705" w:name="_Toc64447306"/>
      <w:bookmarkStart w:id="6706" w:name="_Toc66286800"/>
      <w:bookmarkStart w:id="6707" w:name="_Toc74151495"/>
      <w:bookmarkStart w:id="6708" w:name="_Toc88653968"/>
      <w:bookmarkStart w:id="6709" w:name="_Toc97904324"/>
      <w:bookmarkStart w:id="6710" w:name="_Toc105175365"/>
      <w:bookmarkStart w:id="6711" w:name="_Toc113826395"/>
      <w:bookmarkStart w:id="6712" w:name="_Toc175586981"/>
      <w:bookmarkEnd w:id="6696"/>
      <w:r w:rsidRPr="00FD0425">
        <w:t>9.2.3.12</w:t>
      </w:r>
      <w:r w:rsidRPr="00FD0425">
        <w:tab/>
        <w:t>Packet Delay Budget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25BF3D2B" w14:textId="77777777" w:rsidR="00F02090" w:rsidRPr="00FD0425" w:rsidRDefault="00F02090" w:rsidP="0073372F">
      <w:pPr>
        <w:widowControl w:val="0"/>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51017E0" w14:textId="77777777" w:rsidTr="005926E2">
        <w:tc>
          <w:tcPr>
            <w:tcW w:w="2448" w:type="dxa"/>
          </w:tcPr>
          <w:p w14:paraId="349A5B2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4274C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2ADCD5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0AC825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5926E2">
        <w:tc>
          <w:tcPr>
            <w:tcW w:w="2448" w:type="dxa"/>
          </w:tcPr>
          <w:p w14:paraId="55709390" w14:textId="77777777" w:rsidR="00F02090" w:rsidRPr="00FD0425" w:rsidRDefault="00F02090" w:rsidP="0073372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71D02AF7" w14:textId="77777777" w:rsidR="00F02090" w:rsidRPr="00FD0425" w:rsidRDefault="00F02090" w:rsidP="0073372F">
            <w:pPr>
              <w:pStyle w:val="TAL"/>
              <w:keepNext w:val="0"/>
              <w:keepLines w:val="0"/>
              <w:widowControl w:val="0"/>
              <w:rPr>
                <w:szCs w:val="22"/>
              </w:rPr>
            </w:pPr>
          </w:p>
        </w:tc>
        <w:tc>
          <w:tcPr>
            <w:tcW w:w="1872" w:type="dxa"/>
          </w:tcPr>
          <w:p w14:paraId="5A0D499A" w14:textId="77777777" w:rsidR="00F02090" w:rsidRPr="00FD0425" w:rsidRDefault="00F02090" w:rsidP="0073372F">
            <w:pPr>
              <w:pStyle w:val="TAL"/>
              <w:keepNext w:val="0"/>
              <w:keepLines w:val="0"/>
              <w:widowControl w:val="0"/>
              <w:rPr>
                <w:szCs w:val="22"/>
              </w:rPr>
            </w:pPr>
            <w:r w:rsidRPr="00FD0425">
              <w:rPr>
                <w:szCs w:val="22"/>
              </w:rPr>
              <w:t>INTEGER (0..1023, ...)</w:t>
            </w:r>
          </w:p>
        </w:tc>
        <w:tc>
          <w:tcPr>
            <w:tcW w:w="2880" w:type="dxa"/>
          </w:tcPr>
          <w:p w14:paraId="4ACD8D29" w14:textId="77777777" w:rsidR="00F02090" w:rsidRPr="00FD0425" w:rsidRDefault="00F02090" w:rsidP="0073372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73372F">
      <w:pPr>
        <w:widowControl w:val="0"/>
      </w:pPr>
    </w:p>
    <w:p w14:paraId="5E76C8E6" w14:textId="77777777" w:rsidR="00F02090" w:rsidRPr="00FD0425" w:rsidRDefault="00F02090" w:rsidP="0073372F">
      <w:pPr>
        <w:pStyle w:val="Heading4"/>
        <w:keepNext w:val="0"/>
        <w:keepLines w:val="0"/>
        <w:widowControl w:val="0"/>
      </w:pPr>
      <w:bookmarkStart w:id="6713" w:name="_CR9_2_3_13"/>
      <w:bookmarkStart w:id="6714" w:name="_Toc20955322"/>
      <w:bookmarkStart w:id="6715" w:name="_Toc29991525"/>
      <w:bookmarkStart w:id="6716" w:name="_Toc36555926"/>
      <w:bookmarkStart w:id="6717" w:name="_Toc44497671"/>
      <w:bookmarkStart w:id="6718" w:name="_Toc45108058"/>
      <w:bookmarkStart w:id="6719" w:name="_Toc45901678"/>
      <w:bookmarkStart w:id="6720" w:name="_Toc51850759"/>
      <w:bookmarkStart w:id="6721" w:name="_Toc56693763"/>
      <w:bookmarkStart w:id="6722" w:name="_Toc64447307"/>
      <w:bookmarkStart w:id="6723" w:name="_Toc66286801"/>
      <w:bookmarkStart w:id="6724" w:name="_Toc74151496"/>
      <w:bookmarkStart w:id="6725" w:name="_Toc88653969"/>
      <w:bookmarkStart w:id="6726" w:name="_Toc97904325"/>
      <w:bookmarkStart w:id="6727" w:name="_Toc105175366"/>
      <w:bookmarkStart w:id="6728" w:name="_Toc113826396"/>
      <w:bookmarkStart w:id="6729" w:name="_Toc175586982"/>
      <w:bookmarkEnd w:id="6713"/>
      <w:r w:rsidRPr="00FD0425">
        <w:t>9.2.3.13</w:t>
      </w:r>
      <w:r w:rsidRPr="00FD0425">
        <w:tab/>
        <w:t>Packet Error Rate</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0E0605AF" w14:textId="77777777" w:rsidR="00F02090" w:rsidRPr="00FD0425" w:rsidRDefault="00F02090" w:rsidP="0073372F">
      <w:pPr>
        <w:widowControl w:val="0"/>
        <w:rPr>
          <w:lang w:val="en-US" w:eastAsia="zh-CN"/>
        </w:rPr>
      </w:pPr>
      <w:r w:rsidRPr="00FD0425">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BCE8C70" w14:textId="77777777" w:rsidTr="005926E2">
        <w:tc>
          <w:tcPr>
            <w:tcW w:w="2448" w:type="dxa"/>
          </w:tcPr>
          <w:p w14:paraId="1814D42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E4463D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0B685A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532E0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5926E2">
        <w:tc>
          <w:tcPr>
            <w:tcW w:w="2448" w:type="dxa"/>
          </w:tcPr>
          <w:p w14:paraId="4DEE9514" w14:textId="77777777" w:rsidR="00F02090" w:rsidRPr="00FD0425" w:rsidRDefault="00F02090" w:rsidP="0073372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C0310F6" w14:textId="77777777" w:rsidR="00F02090" w:rsidRPr="00FD0425" w:rsidRDefault="00F02090" w:rsidP="0073372F">
            <w:pPr>
              <w:pStyle w:val="TAL"/>
              <w:keepNext w:val="0"/>
              <w:keepLines w:val="0"/>
              <w:widowControl w:val="0"/>
              <w:rPr>
                <w:szCs w:val="22"/>
              </w:rPr>
            </w:pPr>
          </w:p>
        </w:tc>
        <w:tc>
          <w:tcPr>
            <w:tcW w:w="1872" w:type="dxa"/>
          </w:tcPr>
          <w:p w14:paraId="2CAE7945" w14:textId="77777777" w:rsidR="00F02090" w:rsidRPr="00FD0425" w:rsidRDefault="00F02090" w:rsidP="0073372F">
            <w:pPr>
              <w:pStyle w:val="TAL"/>
              <w:keepNext w:val="0"/>
              <w:keepLines w:val="0"/>
              <w:widowControl w:val="0"/>
              <w:rPr>
                <w:szCs w:val="22"/>
              </w:rPr>
            </w:pPr>
            <w:r w:rsidRPr="00FD0425">
              <w:rPr>
                <w:szCs w:val="22"/>
              </w:rPr>
              <w:t>INTEGER (0..9,…)</w:t>
            </w:r>
          </w:p>
        </w:tc>
        <w:tc>
          <w:tcPr>
            <w:tcW w:w="2880" w:type="dxa"/>
          </w:tcPr>
          <w:p w14:paraId="3C6F25FB" w14:textId="77777777" w:rsidR="00F02090" w:rsidRPr="00FD0425" w:rsidRDefault="00F02090" w:rsidP="0073372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5926E2">
        <w:tc>
          <w:tcPr>
            <w:tcW w:w="2448" w:type="dxa"/>
          </w:tcPr>
          <w:p w14:paraId="167401EC" w14:textId="77777777" w:rsidR="00F02090" w:rsidRPr="00FD0425" w:rsidRDefault="00F02090" w:rsidP="0073372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26F3707A" w14:textId="77777777" w:rsidR="00F02090" w:rsidRPr="00FD0425" w:rsidRDefault="00F02090" w:rsidP="0073372F">
            <w:pPr>
              <w:pStyle w:val="TAL"/>
              <w:keepNext w:val="0"/>
              <w:keepLines w:val="0"/>
              <w:widowControl w:val="0"/>
              <w:rPr>
                <w:szCs w:val="22"/>
              </w:rPr>
            </w:pPr>
          </w:p>
        </w:tc>
        <w:tc>
          <w:tcPr>
            <w:tcW w:w="1872" w:type="dxa"/>
          </w:tcPr>
          <w:p w14:paraId="642EAFB1" w14:textId="77777777" w:rsidR="00F02090" w:rsidRPr="00FD0425" w:rsidRDefault="00F02090" w:rsidP="0073372F">
            <w:pPr>
              <w:pStyle w:val="TAL"/>
              <w:keepNext w:val="0"/>
              <w:keepLines w:val="0"/>
              <w:widowControl w:val="0"/>
              <w:rPr>
                <w:szCs w:val="22"/>
              </w:rPr>
            </w:pPr>
            <w:r w:rsidRPr="00FD0425">
              <w:rPr>
                <w:szCs w:val="22"/>
              </w:rPr>
              <w:t>INTEGER (0..9, ...)</w:t>
            </w:r>
          </w:p>
        </w:tc>
        <w:tc>
          <w:tcPr>
            <w:tcW w:w="2880" w:type="dxa"/>
          </w:tcPr>
          <w:p w14:paraId="6E16FC0E" w14:textId="77777777" w:rsidR="00F02090" w:rsidRPr="00FD0425" w:rsidRDefault="00F02090" w:rsidP="0073372F">
            <w:pPr>
              <w:pStyle w:val="TAL"/>
              <w:keepNext w:val="0"/>
              <w:keepLines w:val="0"/>
              <w:widowControl w:val="0"/>
              <w:rPr>
                <w:szCs w:val="22"/>
              </w:rPr>
            </w:pPr>
          </w:p>
        </w:tc>
      </w:tr>
    </w:tbl>
    <w:p w14:paraId="15F24135" w14:textId="77777777" w:rsidR="00F02090" w:rsidRPr="00FD0425" w:rsidRDefault="00F02090" w:rsidP="0073372F">
      <w:pPr>
        <w:widowControl w:val="0"/>
        <w:rPr>
          <w:lang w:eastAsia="zh-CN"/>
        </w:rPr>
      </w:pPr>
    </w:p>
    <w:p w14:paraId="09BC434F" w14:textId="77777777" w:rsidR="00F02090" w:rsidRPr="00FD0425" w:rsidRDefault="00F02090" w:rsidP="0073372F">
      <w:pPr>
        <w:pStyle w:val="Heading4"/>
        <w:keepNext w:val="0"/>
        <w:keepLines w:val="0"/>
        <w:widowControl w:val="0"/>
      </w:pPr>
      <w:bookmarkStart w:id="6730" w:name="_CR9_2_3_14"/>
      <w:bookmarkStart w:id="6731" w:name="_Toc20955323"/>
      <w:bookmarkStart w:id="6732" w:name="_Toc29991526"/>
      <w:bookmarkStart w:id="6733" w:name="_Toc36555927"/>
      <w:bookmarkStart w:id="6734" w:name="_Toc44497672"/>
      <w:bookmarkStart w:id="6735" w:name="_Toc45108059"/>
      <w:bookmarkStart w:id="6736" w:name="_Toc45901679"/>
      <w:bookmarkStart w:id="6737" w:name="_Toc51850760"/>
      <w:bookmarkStart w:id="6738" w:name="_Toc56693764"/>
      <w:bookmarkStart w:id="6739" w:name="_Toc64447308"/>
      <w:bookmarkStart w:id="6740" w:name="_Toc66286802"/>
      <w:bookmarkStart w:id="6741" w:name="_Toc74151497"/>
      <w:bookmarkStart w:id="6742" w:name="_Toc88653970"/>
      <w:bookmarkStart w:id="6743" w:name="_Toc97904326"/>
      <w:bookmarkStart w:id="6744" w:name="_Toc105175367"/>
      <w:bookmarkStart w:id="6745" w:name="_Toc113826397"/>
      <w:bookmarkStart w:id="6746" w:name="_Toc175586983"/>
      <w:bookmarkEnd w:id="6730"/>
      <w:r w:rsidRPr="00FD0425">
        <w:t>9.2.3.14</w:t>
      </w:r>
      <w:r w:rsidRPr="00FD0425">
        <w:tab/>
        <w:t>Averaging Window</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166EE8E5" w14:textId="77777777" w:rsidR="00F02090" w:rsidRPr="00FD0425" w:rsidRDefault="00F02090" w:rsidP="0073372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15BA54A" w14:textId="77777777" w:rsidTr="005926E2">
        <w:tc>
          <w:tcPr>
            <w:tcW w:w="2448" w:type="dxa"/>
          </w:tcPr>
          <w:p w14:paraId="37E95FB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E0E0E5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C49E67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A1A632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5926E2">
        <w:tc>
          <w:tcPr>
            <w:tcW w:w="2448" w:type="dxa"/>
          </w:tcPr>
          <w:p w14:paraId="43E0EFF5" w14:textId="77777777" w:rsidR="00F02090" w:rsidRPr="00FD0425" w:rsidRDefault="00F02090" w:rsidP="0073372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0654F35C" w14:textId="77777777" w:rsidR="00F02090" w:rsidRPr="00FD0425" w:rsidRDefault="00F02090" w:rsidP="0073372F">
            <w:pPr>
              <w:pStyle w:val="TAL"/>
              <w:keepNext w:val="0"/>
              <w:keepLines w:val="0"/>
              <w:widowControl w:val="0"/>
              <w:rPr>
                <w:szCs w:val="22"/>
              </w:rPr>
            </w:pPr>
          </w:p>
        </w:tc>
        <w:tc>
          <w:tcPr>
            <w:tcW w:w="1872" w:type="dxa"/>
          </w:tcPr>
          <w:p w14:paraId="0408B2BE" w14:textId="77777777" w:rsidR="00F02090" w:rsidRPr="00FD0425" w:rsidRDefault="00F02090" w:rsidP="0073372F">
            <w:pPr>
              <w:pStyle w:val="TAL"/>
              <w:keepNext w:val="0"/>
              <w:keepLines w:val="0"/>
              <w:widowControl w:val="0"/>
              <w:rPr>
                <w:szCs w:val="22"/>
              </w:rPr>
            </w:pPr>
            <w:r w:rsidRPr="00FD0425">
              <w:rPr>
                <w:szCs w:val="22"/>
              </w:rPr>
              <w:t>INTEGER (0..4095, ...)</w:t>
            </w:r>
          </w:p>
        </w:tc>
        <w:tc>
          <w:tcPr>
            <w:tcW w:w="2880" w:type="dxa"/>
          </w:tcPr>
          <w:p w14:paraId="5CBDDDD7" w14:textId="77777777" w:rsidR="00F02090" w:rsidRPr="00FD0425" w:rsidRDefault="00F02090" w:rsidP="0073372F">
            <w:pPr>
              <w:pStyle w:val="TAL"/>
              <w:keepNext w:val="0"/>
              <w:keepLines w:val="0"/>
              <w:widowControl w:val="0"/>
              <w:rPr>
                <w:szCs w:val="22"/>
              </w:rPr>
            </w:pPr>
            <w:r w:rsidRPr="00FD0425">
              <w:rPr>
                <w:szCs w:val="22"/>
              </w:rPr>
              <w:t>Unit: ms.</w:t>
            </w:r>
          </w:p>
        </w:tc>
      </w:tr>
    </w:tbl>
    <w:p w14:paraId="0EB300AA" w14:textId="77777777" w:rsidR="00F02090" w:rsidRPr="00FD0425" w:rsidRDefault="00F02090" w:rsidP="0073372F">
      <w:pPr>
        <w:widowControl w:val="0"/>
        <w:rPr>
          <w:lang w:eastAsia="zh-CN"/>
        </w:rPr>
      </w:pPr>
    </w:p>
    <w:p w14:paraId="042D200D" w14:textId="77777777" w:rsidR="00F02090" w:rsidRPr="00FD0425" w:rsidRDefault="00F02090" w:rsidP="0073372F">
      <w:pPr>
        <w:pStyle w:val="Heading4"/>
        <w:keepNext w:val="0"/>
        <w:keepLines w:val="0"/>
        <w:widowControl w:val="0"/>
      </w:pPr>
      <w:bookmarkStart w:id="6747" w:name="_CR9_2_3_15"/>
      <w:bookmarkStart w:id="6748" w:name="_Toc20955324"/>
      <w:bookmarkStart w:id="6749" w:name="_Toc29991527"/>
      <w:bookmarkStart w:id="6750" w:name="_Toc36555928"/>
      <w:bookmarkStart w:id="6751" w:name="_Toc44497673"/>
      <w:bookmarkStart w:id="6752" w:name="_Toc45108060"/>
      <w:bookmarkStart w:id="6753" w:name="_Toc45901680"/>
      <w:bookmarkStart w:id="6754" w:name="_Toc51850761"/>
      <w:bookmarkStart w:id="6755" w:name="_Toc56693765"/>
      <w:bookmarkStart w:id="6756" w:name="_Toc64447309"/>
      <w:bookmarkStart w:id="6757" w:name="_Toc66286803"/>
      <w:bookmarkStart w:id="6758" w:name="_Toc74151498"/>
      <w:bookmarkStart w:id="6759" w:name="_Toc88653971"/>
      <w:bookmarkStart w:id="6760" w:name="_Toc97904327"/>
      <w:bookmarkStart w:id="6761" w:name="_Toc105175368"/>
      <w:bookmarkStart w:id="6762" w:name="_Toc113826398"/>
      <w:bookmarkStart w:id="6763" w:name="_Toc175586984"/>
      <w:bookmarkEnd w:id="6747"/>
      <w:r w:rsidRPr="00FD0425">
        <w:t>9.2.3.15</w:t>
      </w:r>
      <w:r w:rsidRPr="00FD0425">
        <w:tab/>
        <w:t>Maximum Data Burst Volume</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52333F3B" w14:textId="77777777" w:rsidR="00F02090" w:rsidRPr="00FD0425" w:rsidRDefault="00F02090" w:rsidP="0073372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1D384DD" w14:textId="77777777" w:rsidTr="005926E2">
        <w:tc>
          <w:tcPr>
            <w:tcW w:w="2448" w:type="dxa"/>
          </w:tcPr>
          <w:p w14:paraId="130D903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D554FB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CE0E60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AE517E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5926E2">
        <w:tc>
          <w:tcPr>
            <w:tcW w:w="2448" w:type="dxa"/>
          </w:tcPr>
          <w:p w14:paraId="6A9CDABD" w14:textId="77777777" w:rsidR="00F02090" w:rsidRPr="00FD0425" w:rsidRDefault="00F02090" w:rsidP="0073372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16D9B5D" w14:textId="77777777" w:rsidR="00F02090" w:rsidRPr="00FD0425" w:rsidRDefault="00F02090" w:rsidP="0073372F">
            <w:pPr>
              <w:pStyle w:val="TAL"/>
              <w:keepNext w:val="0"/>
              <w:keepLines w:val="0"/>
              <w:widowControl w:val="0"/>
              <w:rPr>
                <w:szCs w:val="22"/>
              </w:rPr>
            </w:pPr>
          </w:p>
        </w:tc>
        <w:tc>
          <w:tcPr>
            <w:tcW w:w="1872" w:type="dxa"/>
          </w:tcPr>
          <w:p w14:paraId="24EE292F" w14:textId="77777777" w:rsidR="00F02090" w:rsidRPr="00FD0425" w:rsidRDefault="00F02090" w:rsidP="0073372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880" w:type="dxa"/>
          </w:tcPr>
          <w:p w14:paraId="5FAEC737" w14:textId="77777777" w:rsidR="00F02090" w:rsidRPr="00FD0425" w:rsidRDefault="00F02090" w:rsidP="0073372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73372F">
      <w:pPr>
        <w:widowControl w:val="0"/>
        <w:rPr>
          <w:lang w:eastAsia="zh-CN"/>
        </w:rPr>
      </w:pPr>
    </w:p>
    <w:p w14:paraId="2F78B5DF" w14:textId="77777777" w:rsidR="00F02090" w:rsidRPr="00FD0425" w:rsidRDefault="00F02090" w:rsidP="0073372F">
      <w:pPr>
        <w:pStyle w:val="Heading4"/>
        <w:keepNext w:val="0"/>
        <w:keepLines w:val="0"/>
        <w:widowControl w:val="0"/>
        <w:rPr>
          <w:rFonts w:eastAsia="Batang"/>
        </w:rPr>
      </w:pPr>
      <w:bookmarkStart w:id="6764" w:name="_CR9_2_3_16"/>
      <w:bookmarkStart w:id="6765" w:name="_Toc20955325"/>
      <w:bookmarkStart w:id="6766" w:name="_Toc29991528"/>
      <w:bookmarkStart w:id="6767" w:name="_Toc36555929"/>
      <w:bookmarkStart w:id="6768" w:name="_Toc44497674"/>
      <w:bookmarkStart w:id="6769" w:name="_Toc45108061"/>
      <w:bookmarkStart w:id="6770" w:name="_Toc45901681"/>
      <w:bookmarkStart w:id="6771" w:name="_Toc51850762"/>
      <w:bookmarkStart w:id="6772" w:name="_Toc56693766"/>
      <w:bookmarkStart w:id="6773" w:name="_Toc64447310"/>
      <w:bookmarkStart w:id="6774" w:name="_Toc66286804"/>
      <w:bookmarkStart w:id="6775" w:name="_Toc74151499"/>
      <w:bookmarkStart w:id="6776" w:name="_Toc88653972"/>
      <w:bookmarkStart w:id="6777" w:name="_Toc97904328"/>
      <w:bookmarkStart w:id="6778" w:name="_Toc105175369"/>
      <w:bookmarkStart w:id="6779" w:name="_Toc113826399"/>
      <w:bookmarkStart w:id="6780" w:name="_Toc175586985"/>
      <w:bookmarkEnd w:id="6764"/>
      <w:r w:rsidRPr="00FD0425">
        <w:rPr>
          <w:rFonts w:eastAsia="Batang"/>
        </w:rPr>
        <w:t>9.2.3.16</w:t>
      </w:r>
      <w:r w:rsidRPr="00FD0425">
        <w:rPr>
          <w:rFonts w:eastAsia="Batang"/>
        </w:rPr>
        <w:tab/>
        <w:t>NG-RAN node UE XnAP ID</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44E60374" w14:textId="77777777" w:rsidR="00F02090" w:rsidRPr="00FD0425" w:rsidRDefault="00F02090" w:rsidP="0073372F">
      <w:pPr>
        <w:widowControl w:val="0"/>
      </w:pPr>
      <w:r w:rsidRPr="00FD0425">
        <w:t>The NG-RAN node UE XnAP ID uniquely identifies a UE over the Xn interface within the NG-RAN node.</w:t>
      </w:r>
    </w:p>
    <w:p w14:paraId="471F5201" w14:textId="77777777" w:rsidR="00F02090" w:rsidRPr="00FD0425" w:rsidRDefault="00F02090" w:rsidP="0073372F">
      <w:pPr>
        <w:widowControl w:val="0"/>
      </w:pPr>
      <w:r w:rsidRPr="00FD0425">
        <w:t>The use of this IE is defined in TS 38.401 [2].</w:t>
      </w:r>
    </w:p>
    <w:p w14:paraId="1799DA8A" w14:textId="77777777" w:rsidR="002C6443" w:rsidRPr="00FD0425" w:rsidRDefault="002C6443" w:rsidP="0073372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AD1A8FF" w14:textId="77777777" w:rsidTr="005926E2">
        <w:tc>
          <w:tcPr>
            <w:tcW w:w="2448" w:type="dxa"/>
          </w:tcPr>
          <w:p w14:paraId="0461A26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9FF1AD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AB4B59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1A75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5926E2">
        <w:tc>
          <w:tcPr>
            <w:tcW w:w="2448" w:type="dxa"/>
          </w:tcPr>
          <w:p w14:paraId="184D10F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6F37998" w14:textId="77777777" w:rsidR="00F02090" w:rsidRPr="00FD0425" w:rsidRDefault="00F02090" w:rsidP="0073372F">
            <w:pPr>
              <w:pStyle w:val="TAL"/>
              <w:keepNext w:val="0"/>
              <w:keepLines w:val="0"/>
              <w:widowControl w:val="0"/>
              <w:rPr>
                <w:i/>
                <w:lang w:eastAsia="ja-JP"/>
              </w:rPr>
            </w:pPr>
          </w:p>
        </w:tc>
        <w:tc>
          <w:tcPr>
            <w:tcW w:w="1872" w:type="dxa"/>
          </w:tcPr>
          <w:p w14:paraId="258CB1B5"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880" w:type="dxa"/>
          </w:tcPr>
          <w:p w14:paraId="218A3F67" w14:textId="77777777" w:rsidR="00F02090" w:rsidRPr="00FD0425" w:rsidRDefault="00F02090" w:rsidP="0073372F">
            <w:pPr>
              <w:pStyle w:val="TAL"/>
              <w:keepNext w:val="0"/>
              <w:keepLines w:val="0"/>
              <w:widowControl w:val="0"/>
              <w:rPr>
                <w:lang w:eastAsia="ja-JP"/>
              </w:rPr>
            </w:pPr>
          </w:p>
        </w:tc>
      </w:tr>
    </w:tbl>
    <w:p w14:paraId="0A847CB8" w14:textId="77777777" w:rsidR="00F02090" w:rsidRPr="00FD0425" w:rsidRDefault="00F02090" w:rsidP="0073372F">
      <w:pPr>
        <w:widowControl w:val="0"/>
        <w:rPr>
          <w:rFonts w:eastAsia="Batang"/>
        </w:rPr>
      </w:pPr>
    </w:p>
    <w:p w14:paraId="17B1491B" w14:textId="77777777" w:rsidR="00F02090" w:rsidRPr="00FD0425" w:rsidRDefault="00F02090" w:rsidP="0073372F">
      <w:pPr>
        <w:pStyle w:val="Heading4"/>
        <w:keepNext w:val="0"/>
        <w:keepLines w:val="0"/>
        <w:widowControl w:val="0"/>
        <w:rPr>
          <w:rFonts w:eastAsia="Malgun Gothic"/>
        </w:rPr>
      </w:pPr>
      <w:bookmarkStart w:id="6781" w:name="_CR9_2_3_17"/>
      <w:bookmarkStart w:id="6782" w:name="_Toc20955326"/>
      <w:bookmarkStart w:id="6783" w:name="_Toc29991529"/>
      <w:bookmarkStart w:id="6784" w:name="_Toc36555930"/>
      <w:bookmarkStart w:id="6785" w:name="_Toc44497675"/>
      <w:bookmarkStart w:id="6786" w:name="_Toc45108062"/>
      <w:bookmarkStart w:id="6787" w:name="_Toc45901682"/>
      <w:bookmarkStart w:id="6788" w:name="_Toc51850763"/>
      <w:bookmarkStart w:id="6789" w:name="_Toc56693767"/>
      <w:bookmarkStart w:id="6790" w:name="_Toc64447311"/>
      <w:bookmarkStart w:id="6791" w:name="_Toc66286805"/>
      <w:bookmarkStart w:id="6792" w:name="_Toc74151500"/>
      <w:bookmarkStart w:id="6793" w:name="_Toc88653973"/>
      <w:bookmarkStart w:id="6794" w:name="_Toc97904329"/>
      <w:bookmarkStart w:id="6795" w:name="_Toc105175370"/>
      <w:bookmarkStart w:id="6796" w:name="_Toc113826400"/>
      <w:bookmarkStart w:id="6797" w:name="_Toc175586986"/>
      <w:bookmarkEnd w:id="6781"/>
      <w:r w:rsidRPr="00FD0425">
        <w:rPr>
          <w:rFonts w:eastAsia="Malgun Gothic"/>
        </w:rPr>
        <w:t>9.2.3.17</w:t>
      </w:r>
      <w:r w:rsidRPr="00FD0425">
        <w:rPr>
          <w:rFonts w:eastAsia="Malgun Gothic"/>
        </w:rPr>
        <w:tab/>
        <w:t>UE Aggregate Maximum Bit Rate</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074E555F" w14:textId="77777777" w:rsidR="00F02090" w:rsidRPr="00FD0425" w:rsidRDefault="00F02090" w:rsidP="0073372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5B2698" w14:textId="77777777" w:rsidTr="0073372F">
        <w:trPr>
          <w:tblHeader/>
          <w:jc w:val="center"/>
        </w:trPr>
        <w:tc>
          <w:tcPr>
            <w:tcW w:w="2448" w:type="dxa"/>
          </w:tcPr>
          <w:p w14:paraId="632DD8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0DF5E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4300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1933D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8A85F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5926E2">
        <w:trPr>
          <w:jc w:val="center"/>
        </w:trPr>
        <w:tc>
          <w:tcPr>
            <w:tcW w:w="2448" w:type="dxa"/>
          </w:tcPr>
          <w:p w14:paraId="49E45C5D" w14:textId="77777777" w:rsidR="00F02090" w:rsidRPr="00FD0425" w:rsidRDefault="00F02090" w:rsidP="0073372F">
            <w:pPr>
              <w:pStyle w:val="TAL"/>
              <w:keepNext w:val="0"/>
              <w:keepLines w:val="0"/>
              <w:widowControl w:val="0"/>
              <w:rPr>
                <w:rFonts w:cs="Arial"/>
                <w:b/>
                <w:lang w:eastAsia="ja-JP"/>
              </w:rPr>
            </w:pPr>
            <w:r w:rsidRPr="00FD0425">
              <w:rPr>
                <w:rFonts w:cs="Arial"/>
                <w:b/>
                <w:lang w:eastAsia="ja-JP"/>
              </w:rPr>
              <w:t>UE Aggregate Maximum Bit Rate</w:t>
            </w:r>
          </w:p>
        </w:tc>
        <w:tc>
          <w:tcPr>
            <w:tcW w:w="1080" w:type="dxa"/>
          </w:tcPr>
          <w:p w14:paraId="58B83459" w14:textId="77777777" w:rsidR="00F02090" w:rsidRPr="00FD0425" w:rsidRDefault="00F02090" w:rsidP="0073372F">
            <w:pPr>
              <w:pStyle w:val="TAL"/>
              <w:keepNext w:val="0"/>
              <w:keepLines w:val="0"/>
              <w:widowControl w:val="0"/>
              <w:rPr>
                <w:rFonts w:cs="Arial"/>
                <w:lang w:eastAsia="ja-JP"/>
              </w:rPr>
            </w:pPr>
          </w:p>
        </w:tc>
        <w:tc>
          <w:tcPr>
            <w:tcW w:w="1440" w:type="dxa"/>
          </w:tcPr>
          <w:p w14:paraId="2DBD2EF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1</w:t>
            </w:r>
          </w:p>
        </w:tc>
        <w:tc>
          <w:tcPr>
            <w:tcW w:w="1872" w:type="dxa"/>
          </w:tcPr>
          <w:p w14:paraId="4DC0BF5B" w14:textId="77777777" w:rsidR="00F02090" w:rsidRPr="00FD0425" w:rsidRDefault="00F02090" w:rsidP="0073372F">
            <w:pPr>
              <w:pStyle w:val="TAL"/>
              <w:keepNext w:val="0"/>
              <w:keepLines w:val="0"/>
              <w:widowControl w:val="0"/>
              <w:rPr>
                <w:rFonts w:cs="Arial"/>
                <w:lang w:eastAsia="ja-JP"/>
              </w:rPr>
            </w:pPr>
          </w:p>
        </w:tc>
        <w:tc>
          <w:tcPr>
            <w:tcW w:w="2880" w:type="dxa"/>
          </w:tcPr>
          <w:p w14:paraId="7679F4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Applicable for Non-GBR QoS flows.</w:t>
            </w:r>
          </w:p>
        </w:tc>
      </w:tr>
      <w:tr w:rsidR="00F02090" w:rsidRPr="00FD0425" w14:paraId="487BC62B" w14:textId="77777777" w:rsidTr="005926E2">
        <w:trPr>
          <w:jc w:val="center"/>
        </w:trPr>
        <w:tc>
          <w:tcPr>
            <w:tcW w:w="2448" w:type="dxa"/>
          </w:tcPr>
          <w:p w14:paraId="0B3CA8E0"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Downlink</w:t>
            </w:r>
          </w:p>
        </w:tc>
        <w:tc>
          <w:tcPr>
            <w:tcW w:w="1080" w:type="dxa"/>
          </w:tcPr>
          <w:p w14:paraId="312741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1B4B9E" w14:textId="77777777" w:rsidR="00F02090" w:rsidRPr="00FD0425" w:rsidRDefault="00F02090" w:rsidP="0073372F">
            <w:pPr>
              <w:pStyle w:val="TAL"/>
              <w:keepNext w:val="0"/>
              <w:keepLines w:val="0"/>
              <w:widowControl w:val="0"/>
              <w:rPr>
                <w:rFonts w:cs="Arial"/>
                <w:lang w:eastAsia="ja-JP"/>
              </w:rPr>
            </w:pPr>
          </w:p>
        </w:tc>
        <w:tc>
          <w:tcPr>
            <w:tcW w:w="1872" w:type="dxa"/>
          </w:tcPr>
          <w:p w14:paraId="1430DBE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31709E7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5926E2">
        <w:trPr>
          <w:jc w:val="center"/>
        </w:trPr>
        <w:tc>
          <w:tcPr>
            <w:tcW w:w="2448" w:type="dxa"/>
          </w:tcPr>
          <w:p w14:paraId="4F6E4D64"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080" w:type="dxa"/>
          </w:tcPr>
          <w:p w14:paraId="559BD3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5FFCF70" w14:textId="77777777" w:rsidR="00F02090" w:rsidRPr="00FD0425" w:rsidRDefault="00F02090" w:rsidP="0073372F">
            <w:pPr>
              <w:pStyle w:val="TAL"/>
              <w:keepNext w:val="0"/>
              <w:keepLines w:val="0"/>
              <w:widowControl w:val="0"/>
              <w:rPr>
                <w:rFonts w:cs="Arial"/>
                <w:lang w:eastAsia="ja-JP"/>
              </w:rPr>
            </w:pPr>
          </w:p>
        </w:tc>
        <w:tc>
          <w:tcPr>
            <w:tcW w:w="1872" w:type="dxa"/>
          </w:tcPr>
          <w:p w14:paraId="51C5E0D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2F4F7A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73372F">
      <w:pPr>
        <w:widowControl w:val="0"/>
        <w:rPr>
          <w:rFonts w:eastAsia="Malgun Gothic"/>
        </w:rPr>
      </w:pPr>
    </w:p>
    <w:p w14:paraId="00FFFBA3" w14:textId="77777777" w:rsidR="00F02090" w:rsidRPr="00FD0425" w:rsidRDefault="00F02090" w:rsidP="0073372F">
      <w:pPr>
        <w:pStyle w:val="Heading4"/>
        <w:keepNext w:val="0"/>
        <w:keepLines w:val="0"/>
        <w:widowControl w:val="0"/>
        <w:rPr>
          <w:rFonts w:eastAsia="Batang"/>
        </w:rPr>
      </w:pPr>
      <w:bookmarkStart w:id="6798" w:name="_CR9_2_3_18"/>
      <w:bookmarkStart w:id="6799" w:name="_Toc20955327"/>
      <w:bookmarkStart w:id="6800" w:name="_Toc29991530"/>
      <w:bookmarkStart w:id="6801" w:name="_Toc36555931"/>
      <w:bookmarkStart w:id="6802" w:name="_Toc44497676"/>
      <w:bookmarkStart w:id="6803" w:name="_Toc45108063"/>
      <w:bookmarkStart w:id="6804" w:name="_Toc45901683"/>
      <w:bookmarkStart w:id="6805" w:name="_Toc51850764"/>
      <w:bookmarkStart w:id="6806" w:name="_Toc56693768"/>
      <w:bookmarkStart w:id="6807" w:name="_Toc64447312"/>
      <w:bookmarkStart w:id="6808" w:name="_Toc66286806"/>
      <w:bookmarkStart w:id="6809" w:name="_Toc74151501"/>
      <w:bookmarkStart w:id="6810" w:name="_Toc88653974"/>
      <w:bookmarkStart w:id="6811" w:name="_Toc97904330"/>
      <w:bookmarkStart w:id="6812" w:name="_Toc105175371"/>
      <w:bookmarkStart w:id="6813" w:name="_Toc113826401"/>
      <w:bookmarkStart w:id="6814" w:name="_Toc175586987"/>
      <w:bookmarkEnd w:id="6798"/>
      <w:r w:rsidRPr="00FD0425">
        <w:rPr>
          <w:rFonts w:eastAsia="Batang"/>
        </w:rPr>
        <w:t>9.2.3.18</w:t>
      </w:r>
      <w:r w:rsidRPr="00FD0425">
        <w:rPr>
          <w:rFonts w:eastAsia="Batang"/>
        </w:rPr>
        <w:tab/>
        <w:t>PDU Session ID</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77653DDB" w14:textId="77777777" w:rsidR="00F02090" w:rsidRPr="00FD0425" w:rsidRDefault="00F02090" w:rsidP="0073372F">
      <w:pPr>
        <w:widowControl w:val="0"/>
      </w:pPr>
      <w:r w:rsidRPr="00FD0425">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54871A" w14:textId="77777777" w:rsidTr="005926E2">
        <w:tc>
          <w:tcPr>
            <w:tcW w:w="2448" w:type="dxa"/>
          </w:tcPr>
          <w:p w14:paraId="0202E9C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152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08E258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8433B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5926E2">
        <w:tc>
          <w:tcPr>
            <w:tcW w:w="2448" w:type="dxa"/>
          </w:tcPr>
          <w:p w14:paraId="53CFDFF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46CF97" w14:textId="77777777" w:rsidR="00F02090" w:rsidRPr="00FD0425" w:rsidRDefault="00F02090" w:rsidP="0073372F">
            <w:pPr>
              <w:pStyle w:val="TAL"/>
              <w:keepNext w:val="0"/>
              <w:keepLines w:val="0"/>
              <w:widowControl w:val="0"/>
              <w:rPr>
                <w:i/>
                <w:lang w:eastAsia="ja-JP"/>
              </w:rPr>
            </w:pPr>
          </w:p>
        </w:tc>
        <w:tc>
          <w:tcPr>
            <w:tcW w:w="1872" w:type="dxa"/>
          </w:tcPr>
          <w:p w14:paraId="2E96C1A0" w14:textId="77777777" w:rsidR="00F02090" w:rsidRPr="00FD0425" w:rsidRDefault="00F02090" w:rsidP="0073372F">
            <w:pPr>
              <w:pStyle w:val="TAL"/>
              <w:keepNext w:val="0"/>
              <w:keepLines w:val="0"/>
              <w:widowControl w:val="0"/>
              <w:rPr>
                <w:lang w:eastAsia="ja-JP"/>
              </w:rPr>
            </w:pPr>
            <w:r w:rsidRPr="00FD0425">
              <w:rPr>
                <w:rFonts w:cs="Arial"/>
                <w:lang w:eastAsia="ja-JP"/>
              </w:rPr>
              <w:t>INTEGER (0 ..255)</w:t>
            </w:r>
          </w:p>
        </w:tc>
        <w:tc>
          <w:tcPr>
            <w:tcW w:w="2880" w:type="dxa"/>
          </w:tcPr>
          <w:p w14:paraId="688EF4EF" w14:textId="77777777" w:rsidR="00F02090" w:rsidRPr="00FD0425" w:rsidRDefault="00F02090" w:rsidP="0073372F">
            <w:pPr>
              <w:pStyle w:val="TAL"/>
              <w:keepNext w:val="0"/>
              <w:keepLines w:val="0"/>
              <w:widowControl w:val="0"/>
            </w:pPr>
          </w:p>
        </w:tc>
      </w:tr>
    </w:tbl>
    <w:p w14:paraId="65D30603" w14:textId="77777777" w:rsidR="00F02090" w:rsidRPr="00FD0425" w:rsidRDefault="00F02090" w:rsidP="0073372F">
      <w:pPr>
        <w:widowControl w:val="0"/>
        <w:rPr>
          <w:rFonts w:eastAsia="Batang"/>
        </w:rPr>
      </w:pPr>
    </w:p>
    <w:p w14:paraId="6B9A832B" w14:textId="77777777" w:rsidR="00F02090" w:rsidRPr="00FD0425" w:rsidRDefault="00F02090" w:rsidP="0073372F">
      <w:pPr>
        <w:pStyle w:val="Heading4"/>
        <w:keepNext w:val="0"/>
        <w:keepLines w:val="0"/>
        <w:widowControl w:val="0"/>
        <w:rPr>
          <w:rFonts w:eastAsia="Batang"/>
        </w:rPr>
      </w:pPr>
      <w:bookmarkStart w:id="6815" w:name="_CR9_2_3_19"/>
      <w:bookmarkStart w:id="6816" w:name="_Toc20955328"/>
      <w:bookmarkStart w:id="6817" w:name="_Toc29991531"/>
      <w:bookmarkStart w:id="6818" w:name="_Toc36555932"/>
      <w:bookmarkStart w:id="6819" w:name="_Toc44497677"/>
      <w:bookmarkStart w:id="6820" w:name="_Toc45108064"/>
      <w:bookmarkStart w:id="6821" w:name="_Toc45901684"/>
      <w:bookmarkStart w:id="6822" w:name="_Toc51850765"/>
      <w:bookmarkStart w:id="6823" w:name="_Toc56693769"/>
      <w:bookmarkStart w:id="6824" w:name="_Toc64447313"/>
      <w:bookmarkStart w:id="6825" w:name="_Toc66286807"/>
      <w:bookmarkStart w:id="6826" w:name="_Toc74151502"/>
      <w:bookmarkStart w:id="6827" w:name="_Toc88653975"/>
      <w:bookmarkStart w:id="6828" w:name="_Toc97904331"/>
      <w:bookmarkStart w:id="6829" w:name="_Toc105175372"/>
      <w:bookmarkStart w:id="6830" w:name="_Toc113826402"/>
      <w:bookmarkStart w:id="6831" w:name="_Toc175586988"/>
      <w:bookmarkEnd w:id="6815"/>
      <w:r w:rsidRPr="00FD0425">
        <w:rPr>
          <w:rFonts w:eastAsia="Batang"/>
        </w:rPr>
        <w:t>9.2.3.19</w:t>
      </w:r>
      <w:r w:rsidRPr="00FD0425">
        <w:rPr>
          <w:rFonts w:eastAsia="Batang"/>
        </w:rPr>
        <w:tab/>
        <w:t>PDU Session Type</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21A6FFE9" w14:textId="77777777" w:rsidR="00F02090" w:rsidRPr="00FD0425" w:rsidRDefault="00F02090" w:rsidP="0073372F">
      <w:pPr>
        <w:widowControl w:val="0"/>
      </w:pPr>
      <w:r w:rsidRPr="00FD0425">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F480279" w14:textId="77777777" w:rsidTr="005926E2">
        <w:tc>
          <w:tcPr>
            <w:tcW w:w="2448" w:type="dxa"/>
          </w:tcPr>
          <w:p w14:paraId="1EB447B7" w14:textId="77777777" w:rsidR="00F02090" w:rsidRPr="00FD0425" w:rsidRDefault="00F02090" w:rsidP="0073372F">
            <w:pPr>
              <w:pStyle w:val="TAH"/>
              <w:keepNext w:val="0"/>
              <w:keepLines w:val="0"/>
              <w:widowControl w:val="0"/>
            </w:pPr>
            <w:r w:rsidRPr="00FD0425">
              <w:t>IE/Group Name</w:t>
            </w:r>
          </w:p>
        </w:tc>
        <w:tc>
          <w:tcPr>
            <w:tcW w:w="1080" w:type="dxa"/>
          </w:tcPr>
          <w:p w14:paraId="0530088F" w14:textId="77777777" w:rsidR="00F02090" w:rsidRPr="00FD0425" w:rsidRDefault="00F02090" w:rsidP="0073372F">
            <w:pPr>
              <w:pStyle w:val="TAH"/>
              <w:keepNext w:val="0"/>
              <w:keepLines w:val="0"/>
              <w:widowControl w:val="0"/>
            </w:pPr>
            <w:r w:rsidRPr="00FD0425">
              <w:t>Presence</w:t>
            </w:r>
          </w:p>
        </w:tc>
        <w:tc>
          <w:tcPr>
            <w:tcW w:w="1440" w:type="dxa"/>
          </w:tcPr>
          <w:p w14:paraId="1EC4F798" w14:textId="77777777" w:rsidR="00F02090" w:rsidRPr="00FD0425" w:rsidRDefault="00F02090" w:rsidP="0073372F">
            <w:pPr>
              <w:pStyle w:val="TAH"/>
              <w:keepNext w:val="0"/>
              <w:keepLines w:val="0"/>
              <w:widowControl w:val="0"/>
            </w:pPr>
            <w:r w:rsidRPr="00FD0425">
              <w:t>Range</w:t>
            </w:r>
          </w:p>
        </w:tc>
        <w:tc>
          <w:tcPr>
            <w:tcW w:w="1872" w:type="dxa"/>
          </w:tcPr>
          <w:p w14:paraId="055B4B0E" w14:textId="77777777" w:rsidR="00F02090" w:rsidRPr="00FD0425" w:rsidRDefault="00F02090" w:rsidP="0073372F">
            <w:pPr>
              <w:pStyle w:val="TAH"/>
              <w:keepNext w:val="0"/>
              <w:keepLines w:val="0"/>
              <w:widowControl w:val="0"/>
            </w:pPr>
            <w:r w:rsidRPr="00FD0425">
              <w:t>IE type and reference</w:t>
            </w:r>
          </w:p>
        </w:tc>
        <w:tc>
          <w:tcPr>
            <w:tcW w:w="2880" w:type="dxa"/>
          </w:tcPr>
          <w:p w14:paraId="1A5AFA7B" w14:textId="77777777" w:rsidR="00F02090" w:rsidRPr="00FD0425" w:rsidRDefault="00F02090" w:rsidP="0073372F">
            <w:pPr>
              <w:pStyle w:val="TAH"/>
              <w:keepNext w:val="0"/>
              <w:keepLines w:val="0"/>
              <w:widowControl w:val="0"/>
            </w:pPr>
            <w:r w:rsidRPr="00FD0425">
              <w:t>Semantics description</w:t>
            </w:r>
          </w:p>
        </w:tc>
      </w:tr>
      <w:tr w:rsidR="00F02090" w:rsidRPr="00FD0425" w14:paraId="1A038DC1" w14:textId="77777777" w:rsidTr="005926E2">
        <w:tc>
          <w:tcPr>
            <w:tcW w:w="2448" w:type="dxa"/>
          </w:tcPr>
          <w:p w14:paraId="7893A1DD" w14:textId="77777777" w:rsidR="00F02090" w:rsidRPr="00FD0425" w:rsidRDefault="00F02090" w:rsidP="0073372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73372F">
            <w:pPr>
              <w:pStyle w:val="TAL"/>
              <w:keepNext w:val="0"/>
              <w:keepLines w:val="0"/>
              <w:widowControl w:val="0"/>
            </w:pPr>
            <w:r w:rsidRPr="00FD0425">
              <w:t>M</w:t>
            </w:r>
          </w:p>
        </w:tc>
        <w:tc>
          <w:tcPr>
            <w:tcW w:w="1440" w:type="dxa"/>
          </w:tcPr>
          <w:p w14:paraId="190FDF22" w14:textId="77777777" w:rsidR="00F02090" w:rsidRPr="00FD0425" w:rsidRDefault="00F02090" w:rsidP="0073372F">
            <w:pPr>
              <w:pStyle w:val="TAL"/>
              <w:keepNext w:val="0"/>
              <w:keepLines w:val="0"/>
              <w:widowControl w:val="0"/>
              <w:rPr>
                <w:i/>
              </w:rPr>
            </w:pPr>
          </w:p>
        </w:tc>
        <w:tc>
          <w:tcPr>
            <w:tcW w:w="1872" w:type="dxa"/>
          </w:tcPr>
          <w:p w14:paraId="10EFD2A7" w14:textId="77777777" w:rsidR="00F02090" w:rsidRPr="00FD0425" w:rsidRDefault="00F02090" w:rsidP="0073372F">
            <w:pPr>
              <w:pStyle w:val="TAL"/>
              <w:keepNext w:val="0"/>
              <w:keepLines w:val="0"/>
              <w:widowControl w:val="0"/>
            </w:pPr>
            <w:r w:rsidRPr="00FD0425">
              <w:t>ENUMERATED (IPv4, IPv6, IPv4v6, Ethernet, Unstructured, ...)</w:t>
            </w:r>
          </w:p>
        </w:tc>
        <w:tc>
          <w:tcPr>
            <w:tcW w:w="2880" w:type="dxa"/>
          </w:tcPr>
          <w:p w14:paraId="5B710617" w14:textId="77777777" w:rsidR="00F02090" w:rsidRPr="00FD0425" w:rsidRDefault="00F02090" w:rsidP="0073372F">
            <w:pPr>
              <w:pStyle w:val="TAL"/>
              <w:keepNext w:val="0"/>
              <w:keepLines w:val="0"/>
              <w:widowControl w:val="0"/>
            </w:pPr>
          </w:p>
        </w:tc>
      </w:tr>
    </w:tbl>
    <w:p w14:paraId="1561E016" w14:textId="77777777" w:rsidR="00F02090" w:rsidRPr="00FD0425" w:rsidRDefault="00F02090" w:rsidP="0073372F">
      <w:pPr>
        <w:widowControl w:val="0"/>
        <w:rPr>
          <w:lang w:eastAsia="zh-CN"/>
        </w:rPr>
      </w:pPr>
    </w:p>
    <w:p w14:paraId="66DE5D98" w14:textId="77777777" w:rsidR="00F02090" w:rsidRPr="00FD0425" w:rsidRDefault="00F02090" w:rsidP="0073372F">
      <w:pPr>
        <w:pStyle w:val="Heading4"/>
        <w:keepNext w:val="0"/>
        <w:keepLines w:val="0"/>
        <w:widowControl w:val="0"/>
      </w:pPr>
      <w:bookmarkStart w:id="6832" w:name="_CR9_2_3_20"/>
      <w:bookmarkStart w:id="6833" w:name="_Toc20955329"/>
      <w:bookmarkStart w:id="6834" w:name="_Toc29991532"/>
      <w:bookmarkStart w:id="6835" w:name="_Toc36555933"/>
      <w:bookmarkStart w:id="6836" w:name="_Toc44497678"/>
      <w:bookmarkStart w:id="6837" w:name="_Toc45108065"/>
      <w:bookmarkStart w:id="6838" w:name="_Toc45901685"/>
      <w:bookmarkStart w:id="6839" w:name="_Toc51850766"/>
      <w:bookmarkStart w:id="6840" w:name="_Toc56693770"/>
      <w:bookmarkStart w:id="6841" w:name="_Toc64447314"/>
      <w:bookmarkStart w:id="6842" w:name="_Toc66286808"/>
      <w:bookmarkStart w:id="6843" w:name="_Toc74151503"/>
      <w:bookmarkStart w:id="6844" w:name="_Toc88653976"/>
      <w:bookmarkStart w:id="6845" w:name="_Toc97904332"/>
      <w:bookmarkStart w:id="6846" w:name="_Toc105175373"/>
      <w:bookmarkStart w:id="6847" w:name="_Toc113826403"/>
      <w:bookmarkStart w:id="6848" w:name="_Toc175586989"/>
      <w:bookmarkEnd w:id="6832"/>
      <w:r w:rsidRPr="00FD0425">
        <w:t>9.2.3.20</w:t>
      </w:r>
      <w:r w:rsidRPr="00FD0425">
        <w:tab/>
        <w:t>TAI Support List</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7BB9737F" w14:textId="77777777" w:rsidR="00F02090" w:rsidRPr="00FD0425" w:rsidRDefault="00F02090" w:rsidP="0073372F">
      <w:pPr>
        <w:widowControl w:val="0"/>
      </w:pPr>
      <w:r w:rsidRPr="00FD0425">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D60" w:rsidRPr="00FD0425" w14:paraId="5D133A62" w14:textId="77777777" w:rsidTr="0073372F">
        <w:tc>
          <w:tcPr>
            <w:tcW w:w="2160" w:type="dxa"/>
          </w:tcPr>
          <w:p w14:paraId="1490C2D4" w14:textId="77777777" w:rsidR="000E2D60" w:rsidRPr="00FD0425" w:rsidRDefault="000E2D60" w:rsidP="0073372F">
            <w:pPr>
              <w:pStyle w:val="TAH"/>
              <w:keepNext w:val="0"/>
              <w:keepLines w:val="0"/>
              <w:widowControl w:val="0"/>
            </w:pPr>
            <w:r w:rsidRPr="00FD0425">
              <w:t>IE/Group Name</w:t>
            </w:r>
          </w:p>
        </w:tc>
        <w:tc>
          <w:tcPr>
            <w:tcW w:w="1080" w:type="dxa"/>
          </w:tcPr>
          <w:p w14:paraId="108F03E1" w14:textId="77777777" w:rsidR="000E2D60" w:rsidRPr="00FD0425" w:rsidRDefault="000E2D60" w:rsidP="0073372F">
            <w:pPr>
              <w:pStyle w:val="TAH"/>
              <w:keepNext w:val="0"/>
              <w:keepLines w:val="0"/>
              <w:widowControl w:val="0"/>
            </w:pPr>
            <w:r w:rsidRPr="00FD0425">
              <w:t>Presence</w:t>
            </w:r>
          </w:p>
        </w:tc>
        <w:tc>
          <w:tcPr>
            <w:tcW w:w="1080" w:type="dxa"/>
          </w:tcPr>
          <w:p w14:paraId="59947F71" w14:textId="77777777" w:rsidR="000E2D60" w:rsidRPr="00FD0425" w:rsidRDefault="000E2D60" w:rsidP="0073372F">
            <w:pPr>
              <w:pStyle w:val="TAH"/>
              <w:keepNext w:val="0"/>
              <w:keepLines w:val="0"/>
              <w:widowControl w:val="0"/>
            </w:pPr>
            <w:r w:rsidRPr="00FD0425">
              <w:t>Range</w:t>
            </w:r>
          </w:p>
        </w:tc>
        <w:tc>
          <w:tcPr>
            <w:tcW w:w="1512" w:type="dxa"/>
          </w:tcPr>
          <w:p w14:paraId="30E9EE70" w14:textId="77777777" w:rsidR="000E2D60" w:rsidRPr="00FD0425" w:rsidRDefault="000E2D60" w:rsidP="0073372F">
            <w:pPr>
              <w:pStyle w:val="TAH"/>
              <w:keepNext w:val="0"/>
              <w:keepLines w:val="0"/>
              <w:widowControl w:val="0"/>
            </w:pPr>
            <w:r w:rsidRPr="00FD0425">
              <w:t>IE type and reference</w:t>
            </w:r>
          </w:p>
        </w:tc>
        <w:tc>
          <w:tcPr>
            <w:tcW w:w="1728" w:type="dxa"/>
          </w:tcPr>
          <w:p w14:paraId="196D171B" w14:textId="77777777" w:rsidR="000E2D60" w:rsidRPr="00FD0425" w:rsidRDefault="000E2D60" w:rsidP="0073372F">
            <w:pPr>
              <w:pStyle w:val="TAH"/>
              <w:keepNext w:val="0"/>
              <w:keepLines w:val="0"/>
              <w:widowControl w:val="0"/>
            </w:pPr>
            <w:r w:rsidRPr="00FD0425">
              <w:t>Semantics description</w:t>
            </w:r>
          </w:p>
        </w:tc>
        <w:tc>
          <w:tcPr>
            <w:tcW w:w="1080" w:type="dxa"/>
          </w:tcPr>
          <w:p w14:paraId="091C272D" w14:textId="77777777" w:rsidR="000E2D60" w:rsidRPr="00FD0425" w:rsidRDefault="000E2D60" w:rsidP="0073372F">
            <w:pPr>
              <w:pStyle w:val="TAH"/>
              <w:keepNext w:val="0"/>
              <w:keepLines w:val="0"/>
              <w:widowControl w:val="0"/>
            </w:pPr>
            <w:r>
              <w:t>Criticality</w:t>
            </w:r>
          </w:p>
        </w:tc>
        <w:tc>
          <w:tcPr>
            <w:tcW w:w="1080" w:type="dxa"/>
          </w:tcPr>
          <w:p w14:paraId="18179DF3" w14:textId="77777777" w:rsidR="000E2D60" w:rsidRPr="00FD0425" w:rsidRDefault="000E2D60" w:rsidP="0073372F">
            <w:pPr>
              <w:pStyle w:val="TAH"/>
              <w:keepNext w:val="0"/>
              <w:keepLines w:val="0"/>
              <w:widowControl w:val="0"/>
            </w:pPr>
            <w:r>
              <w:t>Assigned Criticality</w:t>
            </w:r>
          </w:p>
        </w:tc>
      </w:tr>
      <w:tr w:rsidR="000E2D60" w:rsidRPr="00FD0425" w14:paraId="5887E4ED" w14:textId="77777777" w:rsidTr="0073372F">
        <w:tc>
          <w:tcPr>
            <w:tcW w:w="2160" w:type="dxa"/>
          </w:tcPr>
          <w:p w14:paraId="45B3A9E7" w14:textId="77777777" w:rsidR="000E2D60" w:rsidRPr="00FD0425" w:rsidRDefault="000E2D60" w:rsidP="0073372F">
            <w:pPr>
              <w:pStyle w:val="TAL"/>
              <w:keepNext w:val="0"/>
              <w:keepLines w:val="0"/>
              <w:widowControl w:val="0"/>
              <w:rPr>
                <w:lang w:eastAsia="ja-JP"/>
              </w:rPr>
            </w:pPr>
            <w:r w:rsidRPr="00FD0425">
              <w:rPr>
                <w:b/>
              </w:rPr>
              <w:t xml:space="preserve">TAI Support </w:t>
            </w:r>
            <w:r w:rsidRPr="00FD0425">
              <w:rPr>
                <w:rFonts w:eastAsia="MS Mincho"/>
                <w:b/>
              </w:rPr>
              <w:t>Item</w:t>
            </w:r>
          </w:p>
        </w:tc>
        <w:tc>
          <w:tcPr>
            <w:tcW w:w="1080" w:type="dxa"/>
          </w:tcPr>
          <w:p w14:paraId="1889D6C4" w14:textId="77777777" w:rsidR="000E2D60" w:rsidRPr="00FD0425" w:rsidRDefault="000E2D60" w:rsidP="0073372F">
            <w:pPr>
              <w:pStyle w:val="TAC"/>
              <w:keepNext w:val="0"/>
              <w:keepLines w:val="0"/>
              <w:widowControl w:val="0"/>
              <w:rPr>
                <w:lang w:eastAsia="ja-JP"/>
              </w:rPr>
            </w:pPr>
          </w:p>
        </w:tc>
        <w:tc>
          <w:tcPr>
            <w:tcW w:w="1080" w:type="dxa"/>
          </w:tcPr>
          <w:p w14:paraId="7B00DA7E" w14:textId="77777777" w:rsidR="000E2D60" w:rsidRPr="00FD0425" w:rsidRDefault="000E2D60" w:rsidP="0073372F">
            <w:pPr>
              <w:pStyle w:val="TAL"/>
              <w:keepNext w:val="0"/>
              <w:keepLines w:val="0"/>
              <w:widowControl w:val="0"/>
              <w:rPr>
                <w:lang w:eastAsia="ja-JP"/>
              </w:rPr>
            </w:pPr>
            <w:r w:rsidRPr="00FD0425">
              <w:rPr>
                <w:bCs/>
                <w:i/>
                <w:szCs w:val="18"/>
              </w:rPr>
              <w:t>1..&lt;maxnoofsupportedTACs&gt;</w:t>
            </w:r>
          </w:p>
        </w:tc>
        <w:tc>
          <w:tcPr>
            <w:tcW w:w="1512" w:type="dxa"/>
          </w:tcPr>
          <w:p w14:paraId="6ACB03F0" w14:textId="77777777" w:rsidR="000E2D60" w:rsidRPr="00FD0425" w:rsidRDefault="000E2D60" w:rsidP="0073372F">
            <w:pPr>
              <w:pStyle w:val="TAL"/>
              <w:keepNext w:val="0"/>
              <w:keepLines w:val="0"/>
              <w:widowControl w:val="0"/>
              <w:rPr>
                <w:lang w:eastAsia="ja-JP"/>
              </w:rPr>
            </w:pPr>
          </w:p>
        </w:tc>
        <w:tc>
          <w:tcPr>
            <w:tcW w:w="1728" w:type="dxa"/>
          </w:tcPr>
          <w:p w14:paraId="09630B3F" w14:textId="77777777" w:rsidR="000E2D60" w:rsidRPr="00FD0425" w:rsidRDefault="000E2D60" w:rsidP="0073372F">
            <w:pPr>
              <w:pStyle w:val="TAL"/>
              <w:keepNext w:val="0"/>
              <w:keepLines w:val="0"/>
              <w:widowControl w:val="0"/>
            </w:pPr>
          </w:p>
        </w:tc>
        <w:tc>
          <w:tcPr>
            <w:tcW w:w="1080" w:type="dxa"/>
          </w:tcPr>
          <w:p w14:paraId="37B32982"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6F4C2DDA" w14:textId="77777777" w:rsidR="000E2D60" w:rsidRPr="00FD0425" w:rsidRDefault="000E2D60" w:rsidP="0073372F">
            <w:pPr>
              <w:pStyle w:val="TAC"/>
              <w:keepNext w:val="0"/>
              <w:keepLines w:val="0"/>
              <w:widowControl w:val="0"/>
            </w:pPr>
          </w:p>
        </w:tc>
      </w:tr>
      <w:tr w:rsidR="000E2D60" w:rsidRPr="00FD0425" w14:paraId="2434C839" w14:textId="77777777" w:rsidTr="0073372F">
        <w:tc>
          <w:tcPr>
            <w:tcW w:w="2160" w:type="dxa"/>
          </w:tcPr>
          <w:p w14:paraId="7066451E" w14:textId="77777777" w:rsidR="000E2D60" w:rsidRPr="00FD0425" w:rsidRDefault="000E2D60" w:rsidP="0073372F">
            <w:pPr>
              <w:pStyle w:val="TAL"/>
              <w:keepNext w:val="0"/>
              <w:keepLines w:val="0"/>
              <w:widowControl w:val="0"/>
              <w:ind w:left="113"/>
              <w:rPr>
                <w:b/>
              </w:rPr>
            </w:pPr>
            <w:r w:rsidRPr="00FD0425">
              <w:rPr>
                <w:rFonts w:eastAsia="Batang"/>
              </w:rPr>
              <w:t>&gt;TAC</w:t>
            </w:r>
          </w:p>
        </w:tc>
        <w:tc>
          <w:tcPr>
            <w:tcW w:w="1080" w:type="dxa"/>
          </w:tcPr>
          <w:p w14:paraId="1E7674C1"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169D679" w14:textId="77777777" w:rsidR="000E2D60" w:rsidRPr="00FD0425" w:rsidRDefault="000E2D60" w:rsidP="0073372F">
            <w:pPr>
              <w:pStyle w:val="TAL"/>
              <w:keepNext w:val="0"/>
              <w:keepLines w:val="0"/>
              <w:widowControl w:val="0"/>
              <w:rPr>
                <w:bCs/>
                <w:i/>
                <w:szCs w:val="18"/>
              </w:rPr>
            </w:pPr>
          </w:p>
        </w:tc>
        <w:tc>
          <w:tcPr>
            <w:tcW w:w="1512" w:type="dxa"/>
          </w:tcPr>
          <w:p w14:paraId="1455A8F1" w14:textId="77777777" w:rsidR="000E2D60" w:rsidRPr="00FD0425" w:rsidRDefault="000E2D60" w:rsidP="0073372F">
            <w:pPr>
              <w:pStyle w:val="TAL"/>
              <w:keepNext w:val="0"/>
              <w:keepLines w:val="0"/>
              <w:widowControl w:val="0"/>
              <w:rPr>
                <w:lang w:eastAsia="ja-JP"/>
              </w:rPr>
            </w:pPr>
            <w:r w:rsidRPr="00FD0425">
              <w:rPr>
                <w:lang w:eastAsia="ja-JP"/>
              </w:rPr>
              <w:t>9.2.2.5</w:t>
            </w:r>
          </w:p>
        </w:tc>
        <w:tc>
          <w:tcPr>
            <w:tcW w:w="1728" w:type="dxa"/>
          </w:tcPr>
          <w:p w14:paraId="353ED5E1" w14:textId="77777777" w:rsidR="000E2D60" w:rsidRPr="00FD0425" w:rsidRDefault="000E2D60" w:rsidP="0073372F">
            <w:pPr>
              <w:pStyle w:val="TAL"/>
              <w:keepNext w:val="0"/>
              <w:keepLines w:val="0"/>
              <w:widowControl w:val="0"/>
            </w:pPr>
            <w:r w:rsidRPr="00FD0425">
              <w:t>Broadcast TAC</w:t>
            </w:r>
          </w:p>
        </w:tc>
        <w:tc>
          <w:tcPr>
            <w:tcW w:w="1080" w:type="dxa"/>
          </w:tcPr>
          <w:p w14:paraId="469FF8A5"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0212BEF7" w14:textId="77777777" w:rsidR="000E2D60" w:rsidRPr="00FD0425" w:rsidRDefault="000E2D60" w:rsidP="0073372F">
            <w:pPr>
              <w:pStyle w:val="TAC"/>
              <w:keepNext w:val="0"/>
              <w:keepLines w:val="0"/>
              <w:widowControl w:val="0"/>
            </w:pPr>
          </w:p>
        </w:tc>
      </w:tr>
      <w:tr w:rsidR="000E2D60" w:rsidRPr="00FD0425" w14:paraId="7C81DE74" w14:textId="77777777" w:rsidTr="0073372F">
        <w:tc>
          <w:tcPr>
            <w:tcW w:w="2160" w:type="dxa"/>
          </w:tcPr>
          <w:p w14:paraId="17F1F8EC" w14:textId="77777777" w:rsidR="000E2D60" w:rsidRPr="00FD0425" w:rsidRDefault="000E2D60" w:rsidP="0073372F">
            <w:pPr>
              <w:pStyle w:val="TAL"/>
              <w:keepNext w:val="0"/>
              <w:keepLines w:val="0"/>
              <w:widowControl w:val="0"/>
              <w:ind w:left="113"/>
              <w:rPr>
                <w:b/>
              </w:rPr>
            </w:pPr>
            <w:r w:rsidRPr="00FD0425">
              <w:rPr>
                <w:rFonts w:eastAsia="Batang"/>
                <w:b/>
              </w:rPr>
              <w:t>&gt;Broadcast PLMNs</w:t>
            </w:r>
          </w:p>
        </w:tc>
        <w:tc>
          <w:tcPr>
            <w:tcW w:w="1080" w:type="dxa"/>
          </w:tcPr>
          <w:p w14:paraId="38E7216B" w14:textId="77777777" w:rsidR="000E2D60" w:rsidRPr="00FD0425" w:rsidRDefault="000E2D60" w:rsidP="0073372F">
            <w:pPr>
              <w:pStyle w:val="TAC"/>
              <w:keepNext w:val="0"/>
              <w:keepLines w:val="0"/>
              <w:widowControl w:val="0"/>
              <w:rPr>
                <w:lang w:eastAsia="ja-JP"/>
              </w:rPr>
            </w:pPr>
          </w:p>
        </w:tc>
        <w:tc>
          <w:tcPr>
            <w:tcW w:w="1080" w:type="dxa"/>
          </w:tcPr>
          <w:p w14:paraId="15F9DBBE" w14:textId="77777777" w:rsidR="000E2D60" w:rsidRPr="00FD0425" w:rsidRDefault="000E2D60" w:rsidP="0073372F">
            <w:pPr>
              <w:pStyle w:val="TAL"/>
              <w:keepNext w:val="0"/>
              <w:keepLines w:val="0"/>
              <w:widowControl w:val="0"/>
              <w:rPr>
                <w:bCs/>
                <w:i/>
                <w:szCs w:val="18"/>
              </w:rPr>
            </w:pPr>
            <w:r w:rsidRPr="00FD0425">
              <w:rPr>
                <w:i/>
              </w:rPr>
              <w:t>1..&lt;maxnoofsupportedPLMNs&gt;</w:t>
            </w:r>
          </w:p>
        </w:tc>
        <w:tc>
          <w:tcPr>
            <w:tcW w:w="1512" w:type="dxa"/>
          </w:tcPr>
          <w:p w14:paraId="2D6FC1A5" w14:textId="77777777" w:rsidR="000E2D60" w:rsidRPr="00FD0425" w:rsidRDefault="000E2D60" w:rsidP="0073372F">
            <w:pPr>
              <w:pStyle w:val="TAL"/>
              <w:keepNext w:val="0"/>
              <w:keepLines w:val="0"/>
              <w:widowControl w:val="0"/>
              <w:rPr>
                <w:lang w:eastAsia="ja-JP"/>
              </w:rPr>
            </w:pPr>
          </w:p>
        </w:tc>
        <w:tc>
          <w:tcPr>
            <w:tcW w:w="1728" w:type="dxa"/>
          </w:tcPr>
          <w:p w14:paraId="3364A491" w14:textId="77777777" w:rsidR="000E2D60" w:rsidRPr="00FD0425" w:rsidRDefault="000E2D60" w:rsidP="0073372F">
            <w:pPr>
              <w:pStyle w:val="TAL"/>
              <w:keepNext w:val="0"/>
              <w:keepLines w:val="0"/>
              <w:widowControl w:val="0"/>
            </w:pPr>
          </w:p>
        </w:tc>
        <w:tc>
          <w:tcPr>
            <w:tcW w:w="1080" w:type="dxa"/>
          </w:tcPr>
          <w:p w14:paraId="370A2F69"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1CC995BB" w14:textId="77777777" w:rsidR="000E2D60" w:rsidRPr="00FD0425" w:rsidRDefault="000E2D60" w:rsidP="0073372F">
            <w:pPr>
              <w:pStyle w:val="TAC"/>
              <w:keepNext w:val="0"/>
              <w:keepLines w:val="0"/>
              <w:widowControl w:val="0"/>
            </w:pPr>
          </w:p>
        </w:tc>
      </w:tr>
      <w:tr w:rsidR="000E2D60" w:rsidRPr="00FD0425" w14:paraId="151731B2" w14:textId="77777777" w:rsidTr="0073372F">
        <w:tc>
          <w:tcPr>
            <w:tcW w:w="2160" w:type="dxa"/>
          </w:tcPr>
          <w:p w14:paraId="1D3FF8D6" w14:textId="77777777" w:rsidR="000E2D60" w:rsidRPr="00FD0425" w:rsidRDefault="000E2D60" w:rsidP="0073372F">
            <w:pPr>
              <w:pStyle w:val="TAL"/>
              <w:keepNext w:val="0"/>
              <w:keepLines w:val="0"/>
              <w:widowControl w:val="0"/>
              <w:ind w:left="227"/>
              <w:rPr>
                <w:b/>
              </w:rPr>
            </w:pPr>
            <w:r w:rsidRPr="00FD0425">
              <w:rPr>
                <w:rFonts w:eastAsia="Batang"/>
              </w:rPr>
              <w:t>&gt;&gt;PLMN Identity</w:t>
            </w:r>
          </w:p>
        </w:tc>
        <w:tc>
          <w:tcPr>
            <w:tcW w:w="1080" w:type="dxa"/>
          </w:tcPr>
          <w:p w14:paraId="3A39E469"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59FC7299" w14:textId="77777777" w:rsidR="000E2D60" w:rsidRPr="00FD0425" w:rsidRDefault="000E2D60" w:rsidP="0073372F">
            <w:pPr>
              <w:pStyle w:val="TAL"/>
              <w:keepNext w:val="0"/>
              <w:keepLines w:val="0"/>
              <w:widowControl w:val="0"/>
              <w:rPr>
                <w:bCs/>
                <w:i/>
                <w:szCs w:val="18"/>
              </w:rPr>
            </w:pPr>
          </w:p>
        </w:tc>
        <w:tc>
          <w:tcPr>
            <w:tcW w:w="1512" w:type="dxa"/>
          </w:tcPr>
          <w:p w14:paraId="44C54B59" w14:textId="77777777" w:rsidR="000E2D60" w:rsidRPr="00FD0425" w:rsidRDefault="000E2D60" w:rsidP="0073372F">
            <w:pPr>
              <w:pStyle w:val="TAL"/>
              <w:keepNext w:val="0"/>
              <w:keepLines w:val="0"/>
              <w:widowControl w:val="0"/>
              <w:rPr>
                <w:lang w:eastAsia="ja-JP"/>
              </w:rPr>
            </w:pPr>
            <w:r w:rsidRPr="00FD0425">
              <w:rPr>
                <w:rFonts w:eastAsia="MS Mincho"/>
              </w:rPr>
              <w:t>9.2.2.4</w:t>
            </w:r>
          </w:p>
        </w:tc>
        <w:tc>
          <w:tcPr>
            <w:tcW w:w="1728" w:type="dxa"/>
          </w:tcPr>
          <w:p w14:paraId="5FE86128" w14:textId="77777777" w:rsidR="000E2D60" w:rsidRPr="00FD0425" w:rsidRDefault="000E2D60" w:rsidP="0073372F">
            <w:pPr>
              <w:pStyle w:val="TAL"/>
              <w:keepNext w:val="0"/>
              <w:keepLines w:val="0"/>
              <w:widowControl w:val="0"/>
            </w:pPr>
            <w:r w:rsidRPr="00FD0425">
              <w:t>Broadcast PLMN</w:t>
            </w:r>
          </w:p>
        </w:tc>
        <w:tc>
          <w:tcPr>
            <w:tcW w:w="1080" w:type="dxa"/>
          </w:tcPr>
          <w:p w14:paraId="70E434D6"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7DCBF8DD" w14:textId="77777777" w:rsidR="000E2D60" w:rsidRPr="00FD0425" w:rsidRDefault="000E2D60" w:rsidP="0073372F">
            <w:pPr>
              <w:pStyle w:val="TAC"/>
              <w:keepNext w:val="0"/>
              <w:keepLines w:val="0"/>
              <w:widowControl w:val="0"/>
            </w:pPr>
          </w:p>
        </w:tc>
      </w:tr>
      <w:tr w:rsidR="000E2D60" w:rsidRPr="00FD0425" w14:paraId="0FE8BAE7" w14:textId="77777777" w:rsidTr="0073372F">
        <w:tc>
          <w:tcPr>
            <w:tcW w:w="2160" w:type="dxa"/>
          </w:tcPr>
          <w:p w14:paraId="35DA336F" w14:textId="77777777" w:rsidR="000E2D60" w:rsidRPr="00FD0425" w:rsidRDefault="000E2D60" w:rsidP="0073372F">
            <w:pPr>
              <w:pStyle w:val="TAL"/>
              <w:keepNext w:val="0"/>
              <w:keepLines w:val="0"/>
              <w:widowControl w:val="0"/>
              <w:ind w:left="227"/>
              <w:rPr>
                <w:b/>
              </w:rPr>
            </w:pPr>
            <w:r w:rsidRPr="00FD0425">
              <w:rPr>
                <w:rFonts w:eastAsia="Batang"/>
              </w:rPr>
              <w:t>&gt;&gt;TAI Slice Support List</w:t>
            </w:r>
          </w:p>
        </w:tc>
        <w:tc>
          <w:tcPr>
            <w:tcW w:w="1080" w:type="dxa"/>
          </w:tcPr>
          <w:p w14:paraId="0EF404E4"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26C50F5" w14:textId="77777777" w:rsidR="000E2D60" w:rsidRPr="00FD0425" w:rsidRDefault="000E2D60" w:rsidP="0073372F">
            <w:pPr>
              <w:pStyle w:val="TAL"/>
              <w:keepNext w:val="0"/>
              <w:keepLines w:val="0"/>
              <w:widowControl w:val="0"/>
              <w:rPr>
                <w:bCs/>
                <w:i/>
                <w:szCs w:val="18"/>
              </w:rPr>
            </w:pPr>
          </w:p>
        </w:tc>
        <w:tc>
          <w:tcPr>
            <w:tcW w:w="1512" w:type="dxa"/>
          </w:tcPr>
          <w:p w14:paraId="506A8E56" w14:textId="77777777" w:rsidR="000E2D60" w:rsidRPr="00FD0425" w:rsidRDefault="000E2D60" w:rsidP="0073372F">
            <w:pPr>
              <w:pStyle w:val="TAL"/>
              <w:keepNext w:val="0"/>
              <w:keepLines w:val="0"/>
              <w:widowControl w:val="0"/>
              <w:rPr>
                <w:lang w:eastAsia="ja-JP"/>
              </w:rPr>
            </w:pPr>
            <w:r w:rsidRPr="00FD0425">
              <w:t>Slice Support List</w:t>
            </w:r>
            <w:r w:rsidRPr="00FD0425">
              <w:br/>
              <w:t>9.2.3.22</w:t>
            </w:r>
          </w:p>
        </w:tc>
        <w:tc>
          <w:tcPr>
            <w:tcW w:w="1728" w:type="dxa"/>
          </w:tcPr>
          <w:p w14:paraId="22E35016" w14:textId="77777777" w:rsidR="000E2D60" w:rsidRPr="00FD0425" w:rsidRDefault="000E2D60" w:rsidP="0073372F">
            <w:pPr>
              <w:pStyle w:val="TAL"/>
              <w:keepNext w:val="0"/>
              <w:keepLines w:val="0"/>
              <w:widowControl w:val="0"/>
            </w:pPr>
            <w:r w:rsidRPr="00FD0425">
              <w:t xml:space="preserve">Supported S-NSSAIs </w:t>
            </w:r>
            <w:r w:rsidR="00F10D3C" w:rsidRPr="00A00B45">
              <w:t>per TAC, per PLMN or per SNPN</w:t>
            </w:r>
            <w:r w:rsidR="00F10D3C">
              <w:t>.</w:t>
            </w:r>
          </w:p>
        </w:tc>
        <w:tc>
          <w:tcPr>
            <w:tcW w:w="1080" w:type="dxa"/>
          </w:tcPr>
          <w:p w14:paraId="0584237A"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3951BDBC" w14:textId="77777777" w:rsidR="000E2D60" w:rsidRPr="00FD0425" w:rsidRDefault="000E2D60" w:rsidP="0073372F">
            <w:pPr>
              <w:pStyle w:val="TAC"/>
              <w:keepNext w:val="0"/>
              <w:keepLines w:val="0"/>
              <w:widowControl w:val="0"/>
            </w:pPr>
          </w:p>
        </w:tc>
      </w:tr>
      <w:tr w:rsidR="000E2D60" w:rsidRPr="00FD0425" w14:paraId="6BAF85E9" w14:textId="77777777" w:rsidTr="0073372F">
        <w:tc>
          <w:tcPr>
            <w:tcW w:w="2160" w:type="dxa"/>
          </w:tcPr>
          <w:p w14:paraId="6E56EF14" w14:textId="77777777" w:rsidR="000E2D60" w:rsidRPr="00FD0425" w:rsidRDefault="000E2D60" w:rsidP="0073372F">
            <w:pPr>
              <w:pStyle w:val="TAL"/>
              <w:keepNext w:val="0"/>
              <w:keepLines w:val="0"/>
              <w:widowControl w:val="0"/>
              <w:ind w:left="227"/>
              <w:rPr>
                <w:rFonts w:eastAsia="Batang"/>
              </w:rPr>
            </w:pPr>
            <w:r w:rsidRPr="00E1626E">
              <w:rPr>
                <w:rFonts w:eastAsia="Batang"/>
              </w:rPr>
              <w:t>&gt;&gt;NPN Support</w:t>
            </w:r>
          </w:p>
        </w:tc>
        <w:tc>
          <w:tcPr>
            <w:tcW w:w="1080" w:type="dxa"/>
          </w:tcPr>
          <w:p w14:paraId="181ED731" w14:textId="77777777" w:rsidR="000E2D60" w:rsidRPr="00FD0425" w:rsidRDefault="000E2D60" w:rsidP="0073372F">
            <w:pPr>
              <w:pStyle w:val="TAC"/>
              <w:keepNext w:val="0"/>
              <w:keepLines w:val="0"/>
              <w:widowControl w:val="0"/>
              <w:rPr>
                <w:lang w:eastAsia="ja-JP"/>
              </w:rPr>
            </w:pPr>
            <w:r w:rsidRPr="00E1626E">
              <w:rPr>
                <w:lang w:eastAsia="ja-JP"/>
              </w:rPr>
              <w:t>O</w:t>
            </w:r>
          </w:p>
        </w:tc>
        <w:tc>
          <w:tcPr>
            <w:tcW w:w="1080" w:type="dxa"/>
          </w:tcPr>
          <w:p w14:paraId="72322F44" w14:textId="77777777" w:rsidR="000E2D60" w:rsidRPr="00FD0425" w:rsidRDefault="000E2D60" w:rsidP="0073372F">
            <w:pPr>
              <w:pStyle w:val="TAL"/>
              <w:keepNext w:val="0"/>
              <w:keepLines w:val="0"/>
              <w:widowControl w:val="0"/>
              <w:rPr>
                <w:bCs/>
                <w:i/>
                <w:szCs w:val="18"/>
              </w:rPr>
            </w:pPr>
          </w:p>
        </w:tc>
        <w:tc>
          <w:tcPr>
            <w:tcW w:w="1512" w:type="dxa"/>
          </w:tcPr>
          <w:p w14:paraId="0A4C33F3" w14:textId="77777777" w:rsidR="000E2D60" w:rsidRPr="00FD0425" w:rsidRDefault="000E2D60" w:rsidP="0073372F">
            <w:pPr>
              <w:pStyle w:val="TAL"/>
              <w:keepNext w:val="0"/>
              <w:keepLines w:val="0"/>
              <w:widowControl w:val="0"/>
            </w:pPr>
            <w:r w:rsidRPr="00E1626E">
              <w:t>9.2.2.</w:t>
            </w:r>
            <w:r>
              <w:t>72</w:t>
            </w:r>
          </w:p>
        </w:tc>
        <w:tc>
          <w:tcPr>
            <w:tcW w:w="1728" w:type="dxa"/>
          </w:tcPr>
          <w:p w14:paraId="2871A8A7" w14:textId="77777777" w:rsidR="000E2D60" w:rsidRPr="00FD0425" w:rsidRDefault="000E2D60" w:rsidP="0073372F">
            <w:pPr>
              <w:pStyle w:val="TAL"/>
              <w:keepNext w:val="0"/>
              <w:keepLines w:val="0"/>
              <w:widowControl w:val="0"/>
            </w:pPr>
          </w:p>
        </w:tc>
        <w:tc>
          <w:tcPr>
            <w:tcW w:w="1080" w:type="dxa"/>
          </w:tcPr>
          <w:p w14:paraId="2B5FCB10" w14:textId="77777777" w:rsidR="000E2D60" w:rsidRPr="00FD0425" w:rsidRDefault="000E2D60" w:rsidP="0073372F">
            <w:pPr>
              <w:pStyle w:val="TAC"/>
              <w:keepNext w:val="0"/>
              <w:keepLines w:val="0"/>
              <w:widowControl w:val="0"/>
            </w:pPr>
            <w:r w:rsidRPr="00E1626E">
              <w:t>YES</w:t>
            </w:r>
          </w:p>
        </w:tc>
        <w:tc>
          <w:tcPr>
            <w:tcW w:w="1080" w:type="dxa"/>
          </w:tcPr>
          <w:p w14:paraId="14FDE7BA" w14:textId="77777777" w:rsidR="000E2D60" w:rsidRPr="00FD0425" w:rsidRDefault="000E2D60" w:rsidP="0073372F">
            <w:pPr>
              <w:pStyle w:val="TAC"/>
              <w:keepNext w:val="0"/>
              <w:keepLines w:val="0"/>
              <w:widowControl w:val="0"/>
            </w:pPr>
            <w:r w:rsidRPr="00E1626E">
              <w:t>reject</w:t>
            </w:r>
          </w:p>
        </w:tc>
      </w:tr>
      <w:tr w:rsidR="00B157A2" w:rsidRPr="00FD0425" w14:paraId="065FD9A4" w14:textId="77777777" w:rsidTr="0073372F">
        <w:tc>
          <w:tcPr>
            <w:tcW w:w="2160" w:type="dxa"/>
          </w:tcPr>
          <w:p w14:paraId="47B13674" w14:textId="77777777" w:rsidR="00B157A2" w:rsidRPr="00E1626E" w:rsidRDefault="00B157A2" w:rsidP="0073372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080" w:type="dxa"/>
          </w:tcPr>
          <w:p w14:paraId="7482CEE3" w14:textId="77777777" w:rsidR="00B157A2" w:rsidRPr="00E1626E" w:rsidRDefault="00B157A2" w:rsidP="0073372F">
            <w:pPr>
              <w:pStyle w:val="TAC"/>
              <w:keepNext w:val="0"/>
              <w:keepLines w:val="0"/>
              <w:widowControl w:val="0"/>
              <w:rPr>
                <w:lang w:eastAsia="ja-JP"/>
              </w:rPr>
            </w:pPr>
            <w:r>
              <w:rPr>
                <w:lang w:eastAsia="ja-JP"/>
              </w:rPr>
              <w:t>O</w:t>
            </w:r>
          </w:p>
        </w:tc>
        <w:tc>
          <w:tcPr>
            <w:tcW w:w="1080" w:type="dxa"/>
          </w:tcPr>
          <w:p w14:paraId="5947D6FF" w14:textId="77777777" w:rsidR="00B157A2" w:rsidRPr="00FD0425" w:rsidRDefault="00B157A2" w:rsidP="0073372F">
            <w:pPr>
              <w:pStyle w:val="TAL"/>
              <w:keepNext w:val="0"/>
              <w:keepLines w:val="0"/>
              <w:widowControl w:val="0"/>
              <w:rPr>
                <w:bCs/>
                <w:i/>
                <w:szCs w:val="18"/>
              </w:rPr>
            </w:pPr>
          </w:p>
        </w:tc>
        <w:tc>
          <w:tcPr>
            <w:tcW w:w="1512" w:type="dxa"/>
          </w:tcPr>
          <w:p w14:paraId="340FCA48" w14:textId="77777777" w:rsidR="00B157A2" w:rsidRPr="00E1626E" w:rsidRDefault="00B157A2" w:rsidP="0073372F">
            <w:pPr>
              <w:pStyle w:val="TAL"/>
              <w:keepNext w:val="0"/>
              <w:keepLines w:val="0"/>
              <w:widowControl w:val="0"/>
            </w:pPr>
            <w:r>
              <w:t xml:space="preserve">Extended Slice </w:t>
            </w:r>
            <w:r w:rsidRPr="008054E8">
              <w:t>Support List</w:t>
            </w:r>
            <w:r w:rsidRPr="008054E8">
              <w:br/>
              <w:t>9.2.3.</w:t>
            </w:r>
            <w:r>
              <w:t>139</w:t>
            </w:r>
          </w:p>
        </w:tc>
        <w:tc>
          <w:tcPr>
            <w:tcW w:w="1728" w:type="dxa"/>
          </w:tcPr>
          <w:p w14:paraId="5CCFF73C" w14:textId="77777777" w:rsidR="00B157A2" w:rsidRPr="00FD0425" w:rsidRDefault="00B157A2" w:rsidP="0073372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80" w:type="dxa"/>
          </w:tcPr>
          <w:p w14:paraId="314C92C9" w14:textId="77777777" w:rsidR="00B157A2" w:rsidRPr="00B157A2" w:rsidRDefault="00B157A2" w:rsidP="0073372F">
            <w:pPr>
              <w:pStyle w:val="TAC"/>
              <w:keepNext w:val="0"/>
              <w:keepLines w:val="0"/>
              <w:widowControl w:val="0"/>
            </w:pPr>
            <w:r w:rsidRPr="009354E2">
              <w:t>YES</w:t>
            </w:r>
          </w:p>
        </w:tc>
        <w:tc>
          <w:tcPr>
            <w:tcW w:w="1080" w:type="dxa"/>
          </w:tcPr>
          <w:p w14:paraId="61A808A0" w14:textId="77777777" w:rsidR="00B157A2" w:rsidRPr="00B157A2" w:rsidRDefault="00B157A2" w:rsidP="0073372F">
            <w:pPr>
              <w:pStyle w:val="TAC"/>
              <w:keepNext w:val="0"/>
              <w:keepLines w:val="0"/>
              <w:widowControl w:val="0"/>
            </w:pPr>
            <w:r w:rsidRPr="009354E2">
              <w:t>reject</w:t>
            </w:r>
          </w:p>
        </w:tc>
      </w:tr>
    </w:tbl>
    <w:p w14:paraId="262D113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B85EFB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73372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73372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73372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73372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73372F">
      <w:pPr>
        <w:widowControl w:val="0"/>
      </w:pPr>
    </w:p>
    <w:p w14:paraId="0790BC60" w14:textId="77777777" w:rsidR="00F02090" w:rsidRPr="00FD0425" w:rsidRDefault="00F02090" w:rsidP="0073372F">
      <w:pPr>
        <w:pStyle w:val="Heading4"/>
        <w:keepNext w:val="0"/>
        <w:keepLines w:val="0"/>
        <w:widowControl w:val="0"/>
      </w:pPr>
      <w:bookmarkStart w:id="6849" w:name="_CR9_2_3_21"/>
      <w:bookmarkStart w:id="6850" w:name="_Toc20955330"/>
      <w:bookmarkStart w:id="6851" w:name="_Toc29991533"/>
      <w:bookmarkStart w:id="6852" w:name="_Toc36555934"/>
      <w:bookmarkStart w:id="6853" w:name="_Toc44497679"/>
      <w:bookmarkStart w:id="6854" w:name="_Toc45108066"/>
      <w:bookmarkStart w:id="6855" w:name="_Toc45901686"/>
      <w:bookmarkStart w:id="6856" w:name="_Toc51850767"/>
      <w:bookmarkStart w:id="6857" w:name="_Toc56693771"/>
      <w:bookmarkStart w:id="6858" w:name="_Toc64447315"/>
      <w:bookmarkStart w:id="6859" w:name="_Toc66286809"/>
      <w:bookmarkStart w:id="6860" w:name="_Toc74151504"/>
      <w:bookmarkStart w:id="6861" w:name="_Toc88653977"/>
      <w:bookmarkStart w:id="6862" w:name="_Toc97904333"/>
      <w:bookmarkStart w:id="6863" w:name="_Toc105175374"/>
      <w:bookmarkStart w:id="6864" w:name="_Toc113826404"/>
      <w:bookmarkStart w:id="6865" w:name="_Toc175586990"/>
      <w:bookmarkStart w:id="6866" w:name="_Hlk505089225"/>
      <w:bookmarkEnd w:id="6849"/>
      <w:r w:rsidRPr="00FD0425">
        <w:t>9.2.3.21</w:t>
      </w:r>
      <w:r w:rsidRPr="00FD0425">
        <w:tab/>
        <w:t>S-NSSAI</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56975995" w14:textId="77777777" w:rsidR="00F02090" w:rsidRPr="00FD0425" w:rsidRDefault="00F02090" w:rsidP="0073372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0CAF0F7"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73372F">
            <w:pPr>
              <w:pStyle w:val="TAH"/>
              <w:keepNext w:val="0"/>
              <w:keepLines w:val="0"/>
              <w:widowControl w:val="0"/>
            </w:pPr>
            <w:r w:rsidRPr="00FD0425">
              <w:t>Semantics Description</w:t>
            </w:r>
          </w:p>
        </w:tc>
      </w:tr>
      <w:tr w:rsidR="00F02090" w:rsidRPr="00FD0425" w14:paraId="586E9246" w14:textId="77777777" w:rsidTr="005926E2">
        <w:tc>
          <w:tcPr>
            <w:tcW w:w="244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73372F">
            <w:pPr>
              <w:pStyle w:val="TAL"/>
              <w:keepNext w:val="0"/>
              <w:keepLines w:val="0"/>
              <w:widowControl w:val="0"/>
            </w:pPr>
            <w:r w:rsidRPr="00FD0425">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73372F">
            <w:pPr>
              <w:pStyle w:val="TAL"/>
              <w:keepNext w:val="0"/>
              <w:keepLines w:val="0"/>
              <w:widowControl w:val="0"/>
            </w:pPr>
            <w:r w:rsidRPr="00FD0425">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73372F">
            <w:pPr>
              <w:pStyle w:val="TAL"/>
              <w:keepNext w:val="0"/>
              <w:keepLines w:val="0"/>
              <w:widowControl w:val="0"/>
              <w:rPr>
                <w:rFonts w:eastAsia="SimSun"/>
              </w:rPr>
            </w:pPr>
          </w:p>
        </w:tc>
      </w:tr>
      <w:tr w:rsidR="00F02090" w:rsidRPr="00FD0425" w14:paraId="4104DC75" w14:textId="77777777" w:rsidTr="005926E2">
        <w:tc>
          <w:tcPr>
            <w:tcW w:w="244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73372F">
            <w:pPr>
              <w:pStyle w:val="TAL"/>
              <w:keepNext w:val="0"/>
              <w:keepLines w:val="0"/>
              <w:widowControl w:val="0"/>
            </w:pPr>
            <w:r w:rsidRPr="00FD0425">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73372F">
            <w:pPr>
              <w:pStyle w:val="TAL"/>
              <w:keepNext w:val="0"/>
              <w:keepLines w:val="0"/>
              <w:widowControl w:val="0"/>
            </w:pPr>
            <w:r w:rsidRPr="00FD0425">
              <w:t>OCTET STRING (SIZE(3))</w:t>
            </w:r>
          </w:p>
        </w:tc>
        <w:tc>
          <w:tcPr>
            <w:tcW w:w="2880"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73372F">
            <w:pPr>
              <w:pStyle w:val="TAL"/>
              <w:keepNext w:val="0"/>
              <w:keepLines w:val="0"/>
              <w:widowControl w:val="0"/>
              <w:rPr>
                <w:rFonts w:eastAsia="SimSun"/>
              </w:rPr>
            </w:pPr>
          </w:p>
        </w:tc>
      </w:tr>
    </w:tbl>
    <w:p w14:paraId="728A5888" w14:textId="77777777" w:rsidR="00F02090" w:rsidRPr="00FD0425" w:rsidRDefault="00F02090" w:rsidP="0073372F">
      <w:pPr>
        <w:widowControl w:val="0"/>
        <w:rPr>
          <w:lang w:eastAsia="zh-CN"/>
        </w:rPr>
      </w:pPr>
    </w:p>
    <w:p w14:paraId="4073460D" w14:textId="77777777" w:rsidR="00F02090" w:rsidRPr="00FD0425" w:rsidRDefault="00F02090" w:rsidP="0073372F">
      <w:pPr>
        <w:pStyle w:val="Heading4"/>
        <w:keepNext w:val="0"/>
        <w:keepLines w:val="0"/>
        <w:widowControl w:val="0"/>
      </w:pPr>
      <w:bookmarkStart w:id="6867" w:name="_CR9_2_3_22"/>
      <w:bookmarkStart w:id="6868" w:name="_Toc20955331"/>
      <w:bookmarkStart w:id="6869" w:name="_Toc29991534"/>
      <w:bookmarkStart w:id="6870" w:name="_Toc36555935"/>
      <w:bookmarkStart w:id="6871" w:name="_Toc44497680"/>
      <w:bookmarkStart w:id="6872" w:name="_Toc45108067"/>
      <w:bookmarkStart w:id="6873" w:name="_Toc45901687"/>
      <w:bookmarkStart w:id="6874" w:name="_Toc51850768"/>
      <w:bookmarkStart w:id="6875" w:name="_Toc56693772"/>
      <w:bookmarkStart w:id="6876" w:name="_Toc64447316"/>
      <w:bookmarkStart w:id="6877" w:name="_Toc66286810"/>
      <w:bookmarkStart w:id="6878" w:name="_Toc74151505"/>
      <w:bookmarkStart w:id="6879" w:name="_Toc88653978"/>
      <w:bookmarkStart w:id="6880" w:name="_Toc97904334"/>
      <w:bookmarkStart w:id="6881" w:name="_Toc105175375"/>
      <w:bookmarkStart w:id="6882" w:name="_Toc113826405"/>
      <w:bookmarkStart w:id="6883" w:name="_Toc175586991"/>
      <w:bookmarkEnd w:id="6866"/>
      <w:bookmarkEnd w:id="6867"/>
      <w:r w:rsidRPr="00FD0425">
        <w:t>9.2.3.22</w:t>
      </w:r>
      <w:r w:rsidRPr="00FD0425">
        <w:tab/>
        <w:t>Slice Support List</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1534940" w14:textId="77777777" w:rsidR="00F02090" w:rsidRPr="00FD0425" w:rsidRDefault="00F02090" w:rsidP="0073372F">
      <w:pPr>
        <w:widowControl w:val="0"/>
      </w:pPr>
      <w:r w:rsidRPr="00FD0425">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53BDEBB" w14:textId="77777777" w:rsidTr="005926E2">
        <w:tc>
          <w:tcPr>
            <w:tcW w:w="2448" w:type="dxa"/>
          </w:tcPr>
          <w:p w14:paraId="132DDEA4" w14:textId="77777777" w:rsidR="00F02090" w:rsidRPr="00FD0425" w:rsidRDefault="00F02090" w:rsidP="0073372F">
            <w:pPr>
              <w:pStyle w:val="TAH"/>
              <w:keepNext w:val="0"/>
              <w:keepLines w:val="0"/>
              <w:widowControl w:val="0"/>
            </w:pPr>
            <w:r w:rsidRPr="00FD0425">
              <w:t>IE/Group Name</w:t>
            </w:r>
          </w:p>
        </w:tc>
        <w:tc>
          <w:tcPr>
            <w:tcW w:w="1080" w:type="dxa"/>
          </w:tcPr>
          <w:p w14:paraId="61C2EA81" w14:textId="77777777" w:rsidR="00F02090" w:rsidRPr="00FD0425" w:rsidRDefault="00F02090" w:rsidP="0073372F">
            <w:pPr>
              <w:pStyle w:val="TAH"/>
              <w:keepNext w:val="0"/>
              <w:keepLines w:val="0"/>
              <w:widowControl w:val="0"/>
            </w:pPr>
            <w:r w:rsidRPr="00FD0425">
              <w:t>Presence</w:t>
            </w:r>
          </w:p>
        </w:tc>
        <w:tc>
          <w:tcPr>
            <w:tcW w:w="1440" w:type="dxa"/>
          </w:tcPr>
          <w:p w14:paraId="0DAB4829" w14:textId="77777777" w:rsidR="00F02090" w:rsidRPr="00FD0425" w:rsidRDefault="00F02090" w:rsidP="0073372F">
            <w:pPr>
              <w:pStyle w:val="TAH"/>
              <w:keepNext w:val="0"/>
              <w:keepLines w:val="0"/>
              <w:widowControl w:val="0"/>
            </w:pPr>
            <w:r w:rsidRPr="00FD0425">
              <w:t>Range</w:t>
            </w:r>
          </w:p>
        </w:tc>
        <w:tc>
          <w:tcPr>
            <w:tcW w:w="1872" w:type="dxa"/>
          </w:tcPr>
          <w:p w14:paraId="7EFBF294" w14:textId="77777777" w:rsidR="00F02090" w:rsidRPr="00FD0425" w:rsidRDefault="00F02090" w:rsidP="0073372F">
            <w:pPr>
              <w:pStyle w:val="TAH"/>
              <w:keepNext w:val="0"/>
              <w:keepLines w:val="0"/>
              <w:widowControl w:val="0"/>
            </w:pPr>
            <w:r w:rsidRPr="00FD0425">
              <w:t>IE type and reference</w:t>
            </w:r>
          </w:p>
        </w:tc>
        <w:tc>
          <w:tcPr>
            <w:tcW w:w="2880" w:type="dxa"/>
          </w:tcPr>
          <w:p w14:paraId="229625FB" w14:textId="77777777" w:rsidR="00F02090" w:rsidRPr="00FD0425" w:rsidRDefault="00F02090" w:rsidP="0073372F">
            <w:pPr>
              <w:pStyle w:val="TAH"/>
              <w:keepNext w:val="0"/>
              <w:keepLines w:val="0"/>
              <w:widowControl w:val="0"/>
            </w:pPr>
            <w:r w:rsidRPr="00FD0425">
              <w:t>Semantics description</w:t>
            </w:r>
          </w:p>
        </w:tc>
      </w:tr>
      <w:tr w:rsidR="00F02090" w:rsidRPr="00FD0425" w14:paraId="6A110032" w14:textId="77777777" w:rsidTr="005926E2">
        <w:tc>
          <w:tcPr>
            <w:tcW w:w="2448" w:type="dxa"/>
          </w:tcPr>
          <w:p w14:paraId="14DC8FE4" w14:textId="77777777" w:rsidR="00F02090" w:rsidRPr="00FD0425" w:rsidRDefault="00F02090" w:rsidP="0073372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73372F">
            <w:pPr>
              <w:pStyle w:val="TAL"/>
              <w:keepNext w:val="0"/>
              <w:keepLines w:val="0"/>
              <w:widowControl w:val="0"/>
              <w:rPr>
                <w:lang w:eastAsia="ja-JP"/>
              </w:rPr>
            </w:pPr>
          </w:p>
        </w:tc>
        <w:tc>
          <w:tcPr>
            <w:tcW w:w="1440" w:type="dxa"/>
          </w:tcPr>
          <w:p w14:paraId="599E5A50" w14:textId="77777777" w:rsidR="00F02090" w:rsidRPr="00FD0425" w:rsidRDefault="00F02090" w:rsidP="0073372F">
            <w:pPr>
              <w:pStyle w:val="TAL"/>
              <w:keepNext w:val="0"/>
              <w:keepLines w:val="0"/>
              <w:widowControl w:val="0"/>
              <w:rPr>
                <w:lang w:eastAsia="ja-JP"/>
              </w:rPr>
            </w:pPr>
            <w:r w:rsidRPr="00FD0425">
              <w:rPr>
                <w:i/>
              </w:rPr>
              <w:t>1..&lt;maxnoofSliceItems&gt;</w:t>
            </w:r>
          </w:p>
        </w:tc>
        <w:tc>
          <w:tcPr>
            <w:tcW w:w="1872" w:type="dxa"/>
          </w:tcPr>
          <w:p w14:paraId="2AFBA7C6" w14:textId="77777777" w:rsidR="00F02090" w:rsidRPr="00FD0425" w:rsidRDefault="00F02090" w:rsidP="0073372F">
            <w:pPr>
              <w:pStyle w:val="TAL"/>
              <w:keepNext w:val="0"/>
              <w:keepLines w:val="0"/>
              <w:widowControl w:val="0"/>
              <w:rPr>
                <w:lang w:eastAsia="ja-JP"/>
              </w:rPr>
            </w:pPr>
          </w:p>
        </w:tc>
        <w:tc>
          <w:tcPr>
            <w:tcW w:w="2880" w:type="dxa"/>
          </w:tcPr>
          <w:p w14:paraId="13602250" w14:textId="77777777" w:rsidR="00F02090" w:rsidRPr="00FD0425" w:rsidRDefault="00F02090" w:rsidP="0073372F">
            <w:pPr>
              <w:pStyle w:val="TAL"/>
              <w:keepNext w:val="0"/>
              <w:keepLines w:val="0"/>
              <w:widowControl w:val="0"/>
            </w:pPr>
          </w:p>
        </w:tc>
      </w:tr>
      <w:tr w:rsidR="00F02090" w:rsidRPr="00FD0425" w14:paraId="788F9A67" w14:textId="77777777" w:rsidTr="005926E2">
        <w:tc>
          <w:tcPr>
            <w:tcW w:w="2448" w:type="dxa"/>
          </w:tcPr>
          <w:p w14:paraId="294173A7" w14:textId="77777777" w:rsidR="00F02090" w:rsidRPr="00FD0425" w:rsidRDefault="00F02090" w:rsidP="0073372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9590451" w14:textId="77777777" w:rsidR="00F02090" w:rsidRPr="00FD0425" w:rsidRDefault="00F02090" w:rsidP="0073372F">
            <w:pPr>
              <w:pStyle w:val="TAL"/>
              <w:keepNext w:val="0"/>
              <w:keepLines w:val="0"/>
              <w:widowControl w:val="0"/>
              <w:rPr>
                <w:bCs/>
                <w:i/>
                <w:szCs w:val="18"/>
              </w:rPr>
            </w:pPr>
          </w:p>
        </w:tc>
        <w:tc>
          <w:tcPr>
            <w:tcW w:w="1872" w:type="dxa"/>
          </w:tcPr>
          <w:p w14:paraId="07075672"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2880" w:type="dxa"/>
          </w:tcPr>
          <w:p w14:paraId="3F8BFDAD" w14:textId="77777777" w:rsidR="00F02090" w:rsidRPr="00FD0425" w:rsidRDefault="00F02090" w:rsidP="0073372F">
            <w:pPr>
              <w:pStyle w:val="TAL"/>
              <w:keepNext w:val="0"/>
              <w:keepLines w:val="0"/>
              <w:widowControl w:val="0"/>
            </w:pPr>
          </w:p>
        </w:tc>
      </w:tr>
    </w:tbl>
    <w:p w14:paraId="3823695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73372F">
            <w:pPr>
              <w:pStyle w:val="TAH"/>
              <w:keepNext w:val="0"/>
              <w:keepLines w:val="0"/>
              <w:widowControl w:val="0"/>
            </w:pPr>
            <w:r w:rsidRPr="00FD0425">
              <w:t>Range bound</w:t>
            </w:r>
          </w:p>
        </w:tc>
        <w:tc>
          <w:tcPr>
            <w:tcW w:w="6192" w:type="dxa"/>
          </w:tcPr>
          <w:p w14:paraId="57A9F031" w14:textId="77777777" w:rsidR="00F02090" w:rsidRPr="00FD0425" w:rsidRDefault="00F02090" w:rsidP="0073372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73372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73372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73372F">
      <w:pPr>
        <w:widowControl w:val="0"/>
      </w:pPr>
    </w:p>
    <w:p w14:paraId="2B702072" w14:textId="77777777" w:rsidR="00F02090" w:rsidRPr="00FD0425" w:rsidRDefault="00F02090" w:rsidP="0073372F">
      <w:pPr>
        <w:pStyle w:val="Heading4"/>
        <w:keepNext w:val="0"/>
        <w:keepLines w:val="0"/>
        <w:widowControl w:val="0"/>
      </w:pPr>
      <w:bookmarkStart w:id="6884" w:name="_CR9_2_3_23"/>
      <w:bookmarkStart w:id="6885" w:name="_Toc20955332"/>
      <w:bookmarkStart w:id="6886" w:name="_Toc29991535"/>
      <w:bookmarkStart w:id="6887" w:name="_Toc36555936"/>
      <w:bookmarkStart w:id="6888" w:name="_Toc44497681"/>
      <w:bookmarkStart w:id="6889" w:name="_Toc45108068"/>
      <w:bookmarkStart w:id="6890" w:name="_Toc45901688"/>
      <w:bookmarkStart w:id="6891" w:name="_Toc51850769"/>
      <w:bookmarkStart w:id="6892" w:name="_Toc56693773"/>
      <w:bookmarkStart w:id="6893" w:name="_Toc64447317"/>
      <w:bookmarkStart w:id="6894" w:name="_Toc66286811"/>
      <w:bookmarkStart w:id="6895" w:name="_Toc74151506"/>
      <w:bookmarkStart w:id="6896" w:name="_Toc88653979"/>
      <w:bookmarkStart w:id="6897" w:name="_Toc97904335"/>
      <w:bookmarkStart w:id="6898" w:name="_Toc105175376"/>
      <w:bookmarkStart w:id="6899" w:name="_Toc113826406"/>
      <w:bookmarkStart w:id="6900" w:name="_Toc175586992"/>
      <w:bookmarkEnd w:id="6884"/>
      <w:r w:rsidRPr="00FD0425">
        <w:t>9.2.3.23</w:t>
      </w:r>
      <w:r w:rsidRPr="00FD0425">
        <w:tab/>
        <w:t>Index to RAT/Frequency Selection Priority</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79977E1" w14:textId="77777777" w:rsidR="00F02090" w:rsidRPr="00FD0425" w:rsidRDefault="00F02090" w:rsidP="0073372F">
      <w:pPr>
        <w:widowControl w:val="0"/>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5B1A567" w14:textId="77777777" w:rsidTr="005926E2">
        <w:tc>
          <w:tcPr>
            <w:tcW w:w="2448" w:type="dxa"/>
          </w:tcPr>
          <w:p w14:paraId="2598AAA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D6F60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A9109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EEEEA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E45C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5926E2">
        <w:tc>
          <w:tcPr>
            <w:tcW w:w="2448" w:type="dxa"/>
          </w:tcPr>
          <w:p w14:paraId="6B233CBA" w14:textId="77777777" w:rsidR="00F02090" w:rsidRPr="00FD0425" w:rsidRDefault="00F02090" w:rsidP="0073372F">
            <w:pPr>
              <w:pStyle w:val="TAL"/>
              <w:keepNext w:val="0"/>
              <w:keepLines w:val="0"/>
              <w:widowControl w:val="0"/>
              <w:rPr>
                <w:rFonts w:cs="Arial"/>
                <w:lang w:eastAsia="ja-JP"/>
              </w:rPr>
            </w:pPr>
            <w:r w:rsidRPr="00FD0425">
              <w:t>Index to RAT/Frequency Selection Priority</w:t>
            </w:r>
          </w:p>
        </w:tc>
        <w:tc>
          <w:tcPr>
            <w:tcW w:w="1080" w:type="dxa"/>
          </w:tcPr>
          <w:p w14:paraId="41DDA3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ED1AB29" w14:textId="77777777" w:rsidR="00F02090" w:rsidRPr="00FD0425" w:rsidRDefault="00F02090" w:rsidP="0073372F">
            <w:pPr>
              <w:pStyle w:val="TAL"/>
              <w:keepNext w:val="0"/>
              <w:keepLines w:val="0"/>
              <w:widowControl w:val="0"/>
              <w:rPr>
                <w:rFonts w:cs="Arial"/>
                <w:lang w:eastAsia="ja-JP"/>
              </w:rPr>
            </w:pPr>
          </w:p>
        </w:tc>
        <w:tc>
          <w:tcPr>
            <w:tcW w:w="1872" w:type="dxa"/>
          </w:tcPr>
          <w:p w14:paraId="7CA0257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(1..256)</w:t>
            </w:r>
          </w:p>
        </w:tc>
        <w:tc>
          <w:tcPr>
            <w:tcW w:w="2880" w:type="dxa"/>
          </w:tcPr>
          <w:p w14:paraId="26C999CD" w14:textId="77777777" w:rsidR="00F02090" w:rsidRPr="00FD0425" w:rsidRDefault="00F02090" w:rsidP="0073372F">
            <w:pPr>
              <w:pStyle w:val="TAL"/>
              <w:keepNext w:val="0"/>
              <w:keepLines w:val="0"/>
              <w:widowControl w:val="0"/>
              <w:rPr>
                <w:rFonts w:cs="Arial"/>
                <w:lang w:eastAsia="ja-JP"/>
              </w:rPr>
            </w:pPr>
          </w:p>
        </w:tc>
      </w:tr>
    </w:tbl>
    <w:p w14:paraId="5EC0A8CF" w14:textId="77777777" w:rsidR="00F02090" w:rsidRPr="00FD0425" w:rsidRDefault="00F02090" w:rsidP="0073372F">
      <w:pPr>
        <w:widowControl w:val="0"/>
        <w:rPr>
          <w:bCs/>
        </w:rPr>
      </w:pPr>
    </w:p>
    <w:p w14:paraId="2018EA7D" w14:textId="77777777" w:rsidR="00F02090" w:rsidRPr="00FD0425" w:rsidRDefault="00F02090" w:rsidP="0073372F">
      <w:pPr>
        <w:pStyle w:val="Heading4"/>
        <w:keepNext w:val="0"/>
        <w:keepLines w:val="0"/>
        <w:widowControl w:val="0"/>
        <w:rPr>
          <w:lang w:val="fr-FR"/>
        </w:rPr>
      </w:pPr>
      <w:bookmarkStart w:id="6901" w:name="_CR9_2_3_24"/>
      <w:bookmarkStart w:id="6902" w:name="_Toc20955333"/>
      <w:bookmarkStart w:id="6903" w:name="_Toc29991536"/>
      <w:bookmarkStart w:id="6904" w:name="_Toc36555937"/>
      <w:bookmarkStart w:id="6905" w:name="_Toc44497682"/>
      <w:bookmarkStart w:id="6906" w:name="_Toc45108069"/>
      <w:bookmarkStart w:id="6907" w:name="_Toc45901689"/>
      <w:bookmarkStart w:id="6908" w:name="_Toc51850770"/>
      <w:bookmarkStart w:id="6909" w:name="_Toc56693774"/>
      <w:bookmarkStart w:id="6910" w:name="_Toc64447318"/>
      <w:bookmarkStart w:id="6911" w:name="_Toc66286812"/>
      <w:bookmarkStart w:id="6912" w:name="_Toc74151507"/>
      <w:bookmarkStart w:id="6913" w:name="_Toc88653980"/>
      <w:bookmarkStart w:id="6914" w:name="_Toc97904336"/>
      <w:bookmarkStart w:id="6915" w:name="_Toc105175377"/>
      <w:bookmarkStart w:id="6916" w:name="_Toc113826407"/>
      <w:bookmarkStart w:id="6917" w:name="_Toc175586993"/>
      <w:bookmarkEnd w:id="6901"/>
      <w:r w:rsidRPr="00FD0425">
        <w:rPr>
          <w:lang w:val="fr-FR"/>
        </w:rPr>
        <w:t>9.2.3.24</w:t>
      </w:r>
      <w:r w:rsidRPr="00FD0425">
        <w:rPr>
          <w:lang w:val="fr-FR"/>
        </w:rPr>
        <w:tab/>
        <w:t>GUAMI</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76E8765A" w14:textId="77777777" w:rsidR="00F02090" w:rsidRPr="00FD0425" w:rsidRDefault="00F02090" w:rsidP="0073372F">
      <w:pPr>
        <w:widowControl w:val="0"/>
        <w:rPr>
          <w:lang w:eastAsia="zh-CN"/>
        </w:rPr>
      </w:pPr>
      <w:r w:rsidRPr="00FD0425">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DB9210F" w14:textId="77777777" w:rsidTr="005926E2">
        <w:tc>
          <w:tcPr>
            <w:tcW w:w="2448" w:type="dxa"/>
          </w:tcPr>
          <w:p w14:paraId="4F115CB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0C786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187A0D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B328F8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5926E2">
        <w:tc>
          <w:tcPr>
            <w:tcW w:w="2448" w:type="dxa"/>
          </w:tcPr>
          <w:p w14:paraId="52360F52" w14:textId="77777777" w:rsidR="00F02090" w:rsidRPr="00FD0425" w:rsidRDefault="00F02090" w:rsidP="0073372F">
            <w:pPr>
              <w:pStyle w:val="TAL"/>
              <w:keepNext w:val="0"/>
              <w:keepLines w:val="0"/>
              <w:widowControl w:val="0"/>
            </w:pPr>
            <w:r w:rsidRPr="00FD0425">
              <w:t>PLMN Identity</w:t>
            </w:r>
          </w:p>
        </w:tc>
        <w:tc>
          <w:tcPr>
            <w:tcW w:w="1080" w:type="dxa"/>
          </w:tcPr>
          <w:p w14:paraId="7EF692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4623725" w14:textId="77777777" w:rsidR="00F02090" w:rsidRPr="00FD0425" w:rsidRDefault="00F02090" w:rsidP="0073372F">
            <w:pPr>
              <w:pStyle w:val="TAL"/>
              <w:keepNext w:val="0"/>
              <w:keepLines w:val="0"/>
              <w:widowControl w:val="0"/>
              <w:rPr>
                <w:lang w:eastAsia="ja-JP"/>
              </w:rPr>
            </w:pPr>
          </w:p>
        </w:tc>
        <w:tc>
          <w:tcPr>
            <w:tcW w:w="1872" w:type="dxa"/>
          </w:tcPr>
          <w:p w14:paraId="56EA5830" w14:textId="77777777" w:rsidR="00F02090" w:rsidRPr="00FD0425" w:rsidRDefault="00F02090" w:rsidP="0073372F">
            <w:pPr>
              <w:pStyle w:val="TAL"/>
              <w:keepNext w:val="0"/>
              <w:keepLines w:val="0"/>
              <w:widowControl w:val="0"/>
              <w:rPr>
                <w:lang w:eastAsia="ja-JP"/>
              </w:rPr>
            </w:pPr>
            <w:r w:rsidRPr="00FD0425">
              <w:rPr>
                <w:rFonts w:cs="Arial"/>
                <w:lang w:eastAsia="ja-JP"/>
              </w:rPr>
              <w:t>9.2.2.4</w:t>
            </w:r>
          </w:p>
        </w:tc>
        <w:tc>
          <w:tcPr>
            <w:tcW w:w="2880" w:type="dxa"/>
          </w:tcPr>
          <w:p w14:paraId="774609CB" w14:textId="77777777" w:rsidR="00F02090" w:rsidRPr="00FD0425" w:rsidRDefault="00F02090" w:rsidP="0073372F">
            <w:pPr>
              <w:pStyle w:val="TAL"/>
              <w:keepNext w:val="0"/>
              <w:keepLines w:val="0"/>
              <w:widowControl w:val="0"/>
              <w:rPr>
                <w:lang w:eastAsia="zh-CN"/>
              </w:rPr>
            </w:pPr>
          </w:p>
        </w:tc>
      </w:tr>
      <w:tr w:rsidR="00F02090" w:rsidRPr="00FD0425" w14:paraId="0AEB6273" w14:textId="77777777" w:rsidTr="005926E2">
        <w:tc>
          <w:tcPr>
            <w:tcW w:w="2448" w:type="dxa"/>
          </w:tcPr>
          <w:p w14:paraId="7B1F872E" w14:textId="77777777" w:rsidR="00F02090" w:rsidRPr="00FD0425" w:rsidRDefault="00F02090" w:rsidP="0073372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73372F">
            <w:pPr>
              <w:pStyle w:val="TAL"/>
              <w:keepNext w:val="0"/>
              <w:keepLines w:val="0"/>
              <w:widowControl w:val="0"/>
              <w:rPr>
                <w:lang w:eastAsia="zh-CN"/>
              </w:rPr>
            </w:pPr>
          </w:p>
        </w:tc>
        <w:tc>
          <w:tcPr>
            <w:tcW w:w="1440" w:type="dxa"/>
          </w:tcPr>
          <w:p w14:paraId="0F1E27A9"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12E42ECD" w14:textId="77777777" w:rsidR="00F02090" w:rsidRPr="00FD0425" w:rsidRDefault="00F02090" w:rsidP="0073372F">
            <w:pPr>
              <w:pStyle w:val="TAL"/>
              <w:keepNext w:val="0"/>
              <w:keepLines w:val="0"/>
              <w:widowControl w:val="0"/>
              <w:rPr>
                <w:lang w:eastAsia="ja-JP"/>
              </w:rPr>
            </w:pPr>
          </w:p>
        </w:tc>
        <w:tc>
          <w:tcPr>
            <w:tcW w:w="2880" w:type="dxa"/>
          </w:tcPr>
          <w:p w14:paraId="56E42EFC" w14:textId="77777777" w:rsidR="00F02090" w:rsidRPr="00FD0425" w:rsidRDefault="00F02090" w:rsidP="0073372F">
            <w:pPr>
              <w:pStyle w:val="TAL"/>
              <w:keepNext w:val="0"/>
              <w:keepLines w:val="0"/>
              <w:widowControl w:val="0"/>
              <w:rPr>
                <w:lang w:eastAsia="zh-CN"/>
              </w:rPr>
            </w:pPr>
          </w:p>
        </w:tc>
      </w:tr>
      <w:tr w:rsidR="00F02090" w:rsidRPr="00FD0425" w14:paraId="08B97866" w14:textId="77777777" w:rsidTr="005926E2">
        <w:tc>
          <w:tcPr>
            <w:tcW w:w="2448" w:type="dxa"/>
          </w:tcPr>
          <w:p w14:paraId="032C94A5" w14:textId="77777777" w:rsidR="00F02090" w:rsidRPr="00FD0425" w:rsidRDefault="00F02090" w:rsidP="0073372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73372F">
            <w:pPr>
              <w:pStyle w:val="TAL"/>
              <w:keepNext w:val="0"/>
              <w:keepLines w:val="0"/>
              <w:widowControl w:val="0"/>
            </w:pPr>
            <w:r w:rsidRPr="00FD0425">
              <w:t>M</w:t>
            </w:r>
          </w:p>
        </w:tc>
        <w:tc>
          <w:tcPr>
            <w:tcW w:w="1440" w:type="dxa"/>
          </w:tcPr>
          <w:p w14:paraId="5B6F2D4A" w14:textId="77777777" w:rsidR="00F02090" w:rsidRPr="00FD0425" w:rsidRDefault="00F02090" w:rsidP="0073372F">
            <w:pPr>
              <w:pStyle w:val="TAL"/>
              <w:keepNext w:val="0"/>
              <w:keepLines w:val="0"/>
              <w:widowControl w:val="0"/>
            </w:pPr>
          </w:p>
        </w:tc>
        <w:tc>
          <w:tcPr>
            <w:tcW w:w="1872" w:type="dxa"/>
          </w:tcPr>
          <w:p w14:paraId="532967B1" w14:textId="77777777" w:rsidR="00F02090" w:rsidRPr="00FD0425" w:rsidRDefault="00F02090" w:rsidP="0073372F">
            <w:pPr>
              <w:pStyle w:val="TAL"/>
              <w:keepNext w:val="0"/>
              <w:keepLines w:val="0"/>
              <w:widowControl w:val="0"/>
              <w:rPr>
                <w:rFonts w:eastAsia="SimSun"/>
              </w:rPr>
            </w:pPr>
            <w:r w:rsidRPr="00FD0425">
              <w:t>BIT STRING (SIZE (8))</w:t>
            </w:r>
          </w:p>
        </w:tc>
        <w:tc>
          <w:tcPr>
            <w:tcW w:w="2880" w:type="dxa"/>
          </w:tcPr>
          <w:p w14:paraId="767BDC25" w14:textId="77777777" w:rsidR="00F02090" w:rsidRPr="00FD0425" w:rsidRDefault="00F02090" w:rsidP="0073372F">
            <w:pPr>
              <w:pStyle w:val="TAL"/>
              <w:keepNext w:val="0"/>
              <w:keepLines w:val="0"/>
              <w:widowControl w:val="0"/>
            </w:pPr>
          </w:p>
        </w:tc>
      </w:tr>
      <w:tr w:rsidR="00F02090" w:rsidRPr="00FD0425" w14:paraId="73148BCF" w14:textId="77777777" w:rsidTr="005926E2">
        <w:tc>
          <w:tcPr>
            <w:tcW w:w="2448" w:type="dxa"/>
          </w:tcPr>
          <w:p w14:paraId="4E4C8565" w14:textId="77777777" w:rsidR="00F02090" w:rsidRPr="00FD0425" w:rsidRDefault="00F02090" w:rsidP="0073372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F8605BE" w14:textId="77777777" w:rsidR="00F02090" w:rsidRPr="00FD0425" w:rsidRDefault="00F02090" w:rsidP="0073372F">
            <w:pPr>
              <w:pStyle w:val="TAL"/>
              <w:keepNext w:val="0"/>
              <w:keepLines w:val="0"/>
              <w:widowControl w:val="0"/>
              <w:rPr>
                <w:lang w:eastAsia="ja-JP"/>
              </w:rPr>
            </w:pPr>
          </w:p>
        </w:tc>
        <w:tc>
          <w:tcPr>
            <w:tcW w:w="1872" w:type="dxa"/>
          </w:tcPr>
          <w:p w14:paraId="6397194C"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(10))</w:t>
            </w:r>
          </w:p>
        </w:tc>
        <w:tc>
          <w:tcPr>
            <w:tcW w:w="2880" w:type="dxa"/>
          </w:tcPr>
          <w:p w14:paraId="36B25931" w14:textId="77777777" w:rsidR="00F02090" w:rsidRPr="00FD0425" w:rsidRDefault="00F02090" w:rsidP="0073372F">
            <w:pPr>
              <w:pStyle w:val="TAL"/>
              <w:keepNext w:val="0"/>
              <w:keepLines w:val="0"/>
              <w:widowControl w:val="0"/>
              <w:rPr>
                <w:lang w:eastAsia="zh-CN"/>
              </w:rPr>
            </w:pPr>
          </w:p>
        </w:tc>
      </w:tr>
      <w:tr w:rsidR="00F02090" w:rsidRPr="00FD0425" w14:paraId="6FF2607D" w14:textId="77777777" w:rsidTr="005926E2">
        <w:tc>
          <w:tcPr>
            <w:tcW w:w="2448" w:type="dxa"/>
          </w:tcPr>
          <w:p w14:paraId="76446A53" w14:textId="77777777" w:rsidR="00F02090" w:rsidRPr="00FD0425" w:rsidRDefault="00F02090" w:rsidP="0073372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B847ABE" w14:textId="77777777" w:rsidR="00F02090" w:rsidRPr="00FD0425" w:rsidRDefault="00F02090" w:rsidP="0073372F">
            <w:pPr>
              <w:pStyle w:val="TAL"/>
              <w:keepNext w:val="0"/>
              <w:keepLines w:val="0"/>
              <w:widowControl w:val="0"/>
              <w:rPr>
                <w:lang w:eastAsia="ja-JP"/>
              </w:rPr>
            </w:pPr>
          </w:p>
        </w:tc>
        <w:tc>
          <w:tcPr>
            <w:tcW w:w="1872" w:type="dxa"/>
          </w:tcPr>
          <w:p w14:paraId="14658CD0"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(6))</w:t>
            </w:r>
          </w:p>
        </w:tc>
        <w:tc>
          <w:tcPr>
            <w:tcW w:w="2880" w:type="dxa"/>
          </w:tcPr>
          <w:p w14:paraId="16D7CD79" w14:textId="77777777" w:rsidR="00F02090" w:rsidRPr="00FD0425" w:rsidRDefault="00F02090" w:rsidP="0073372F">
            <w:pPr>
              <w:pStyle w:val="TAL"/>
              <w:keepNext w:val="0"/>
              <w:keepLines w:val="0"/>
              <w:widowControl w:val="0"/>
              <w:rPr>
                <w:lang w:eastAsia="zh-CN"/>
              </w:rPr>
            </w:pPr>
          </w:p>
        </w:tc>
      </w:tr>
    </w:tbl>
    <w:p w14:paraId="406C8AD4" w14:textId="77777777" w:rsidR="00F02090" w:rsidRPr="00FD0425" w:rsidRDefault="00F02090" w:rsidP="0073372F">
      <w:pPr>
        <w:widowControl w:val="0"/>
        <w:rPr>
          <w:lang w:eastAsia="zh-CN"/>
        </w:rPr>
      </w:pPr>
    </w:p>
    <w:p w14:paraId="1F16C4C1" w14:textId="77777777" w:rsidR="00F02090" w:rsidRPr="00FD0425" w:rsidRDefault="00F02090" w:rsidP="0073372F">
      <w:pPr>
        <w:pStyle w:val="Heading4"/>
        <w:keepNext w:val="0"/>
        <w:keepLines w:val="0"/>
        <w:widowControl w:val="0"/>
        <w:rPr>
          <w:lang w:val="fr-FR"/>
        </w:rPr>
      </w:pPr>
      <w:bookmarkStart w:id="6918" w:name="_CR9_2_3_25"/>
      <w:bookmarkStart w:id="6919" w:name="_Toc20955334"/>
      <w:bookmarkStart w:id="6920" w:name="_Toc29991537"/>
      <w:bookmarkStart w:id="6921" w:name="_Toc36555938"/>
      <w:bookmarkStart w:id="6922" w:name="_Toc44497683"/>
      <w:bookmarkStart w:id="6923" w:name="_Toc45108070"/>
      <w:bookmarkStart w:id="6924" w:name="_Toc45901690"/>
      <w:bookmarkStart w:id="6925" w:name="_Toc51850771"/>
      <w:bookmarkStart w:id="6926" w:name="_Toc56693775"/>
      <w:bookmarkStart w:id="6927" w:name="_Toc64447319"/>
      <w:bookmarkStart w:id="6928" w:name="_Toc66286813"/>
      <w:bookmarkStart w:id="6929" w:name="_Toc74151508"/>
      <w:bookmarkStart w:id="6930" w:name="_Toc88653981"/>
      <w:bookmarkStart w:id="6931" w:name="_Toc97904337"/>
      <w:bookmarkStart w:id="6932" w:name="_Toc105175378"/>
      <w:bookmarkStart w:id="6933" w:name="_Toc113826408"/>
      <w:bookmarkStart w:id="6934" w:name="_Toc175586994"/>
      <w:bookmarkEnd w:id="6918"/>
      <w:r w:rsidRPr="00FD0425">
        <w:rPr>
          <w:lang w:val="fr-FR"/>
        </w:rPr>
        <w:t>9.2.3.25</w:t>
      </w:r>
      <w:r w:rsidRPr="00FD0425">
        <w:rPr>
          <w:lang w:val="fr-FR"/>
        </w:rPr>
        <w:tab/>
        <w:t>Target Cell Global ID</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4786DC81" w14:textId="77777777" w:rsidR="00F02090" w:rsidRPr="00FD0425" w:rsidRDefault="00F02090" w:rsidP="0073372F">
      <w:pPr>
        <w:widowControl w:val="0"/>
        <w:rPr>
          <w:lang w:eastAsia="zh-CN"/>
        </w:rPr>
      </w:pPr>
      <w:r w:rsidRPr="00FD0425">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C00B460" w14:textId="77777777" w:rsidTr="00140708">
        <w:trPr>
          <w:tblHeader/>
        </w:trPr>
        <w:tc>
          <w:tcPr>
            <w:tcW w:w="2448" w:type="dxa"/>
          </w:tcPr>
          <w:p w14:paraId="1BC62A2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30B9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FACEA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7BBD5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5926E2">
        <w:tc>
          <w:tcPr>
            <w:tcW w:w="2448" w:type="dxa"/>
          </w:tcPr>
          <w:p w14:paraId="321483A5" w14:textId="77777777" w:rsidR="00F02090" w:rsidRPr="00FD0425" w:rsidRDefault="00F02090" w:rsidP="0073372F">
            <w:pPr>
              <w:pStyle w:val="TAL"/>
              <w:keepNext w:val="0"/>
              <w:keepLines w:val="0"/>
              <w:widowControl w:val="0"/>
            </w:pPr>
            <w:r w:rsidRPr="00FD0425">
              <w:t xml:space="preserve">CHOICE </w:t>
            </w:r>
            <w:r w:rsidRPr="00FD0425">
              <w:rPr>
                <w:i/>
              </w:rPr>
              <w:t>Target Cell</w:t>
            </w:r>
          </w:p>
        </w:tc>
        <w:tc>
          <w:tcPr>
            <w:tcW w:w="1080" w:type="dxa"/>
          </w:tcPr>
          <w:p w14:paraId="580B105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3B7E59FB" w14:textId="77777777" w:rsidR="00F02090" w:rsidRPr="00FD0425" w:rsidRDefault="00F02090" w:rsidP="0073372F">
            <w:pPr>
              <w:pStyle w:val="TAL"/>
              <w:keepNext w:val="0"/>
              <w:keepLines w:val="0"/>
              <w:widowControl w:val="0"/>
              <w:rPr>
                <w:lang w:eastAsia="ja-JP"/>
              </w:rPr>
            </w:pPr>
          </w:p>
        </w:tc>
        <w:tc>
          <w:tcPr>
            <w:tcW w:w="1872" w:type="dxa"/>
          </w:tcPr>
          <w:p w14:paraId="794EC87F" w14:textId="77777777" w:rsidR="00F02090" w:rsidRPr="00FD0425" w:rsidRDefault="00F02090" w:rsidP="0073372F">
            <w:pPr>
              <w:pStyle w:val="TAL"/>
              <w:keepNext w:val="0"/>
              <w:keepLines w:val="0"/>
              <w:widowControl w:val="0"/>
              <w:rPr>
                <w:lang w:eastAsia="ja-JP"/>
              </w:rPr>
            </w:pPr>
          </w:p>
        </w:tc>
        <w:tc>
          <w:tcPr>
            <w:tcW w:w="2880" w:type="dxa"/>
          </w:tcPr>
          <w:p w14:paraId="5E6EB9EE" w14:textId="77777777" w:rsidR="00F02090" w:rsidRPr="00FD0425" w:rsidRDefault="00F02090" w:rsidP="0073372F">
            <w:pPr>
              <w:pStyle w:val="TAL"/>
              <w:keepNext w:val="0"/>
              <w:keepLines w:val="0"/>
              <w:widowControl w:val="0"/>
              <w:rPr>
                <w:lang w:eastAsia="zh-CN"/>
              </w:rPr>
            </w:pPr>
          </w:p>
        </w:tc>
      </w:tr>
      <w:tr w:rsidR="00F02090" w:rsidRPr="00FD0425" w14:paraId="5EDD93B9" w14:textId="77777777" w:rsidTr="005926E2">
        <w:tc>
          <w:tcPr>
            <w:tcW w:w="2448" w:type="dxa"/>
          </w:tcPr>
          <w:p w14:paraId="1A0E0E10"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73372F">
            <w:pPr>
              <w:pStyle w:val="TAL"/>
              <w:keepNext w:val="0"/>
              <w:keepLines w:val="0"/>
              <w:widowControl w:val="0"/>
              <w:rPr>
                <w:rFonts w:cs="Arial"/>
                <w:lang w:eastAsia="ja-JP"/>
              </w:rPr>
            </w:pPr>
          </w:p>
        </w:tc>
        <w:tc>
          <w:tcPr>
            <w:tcW w:w="1440" w:type="dxa"/>
          </w:tcPr>
          <w:p w14:paraId="73BD4628" w14:textId="77777777" w:rsidR="00F02090" w:rsidRPr="00FD0425" w:rsidRDefault="00F02090" w:rsidP="0073372F">
            <w:pPr>
              <w:pStyle w:val="TAL"/>
              <w:keepNext w:val="0"/>
              <w:keepLines w:val="0"/>
              <w:widowControl w:val="0"/>
              <w:rPr>
                <w:lang w:eastAsia="ja-JP"/>
              </w:rPr>
            </w:pPr>
          </w:p>
        </w:tc>
        <w:tc>
          <w:tcPr>
            <w:tcW w:w="1872" w:type="dxa"/>
          </w:tcPr>
          <w:p w14:paraId="3F3964F1" w14:textId="77777777" w:rsidR="00F02090" w:rsidRPr="00FD0425" w:rsidRDefault="00F02090" w:rsidP="0073372F">
            <w:pPr>
              <w:pStyle w:val="TAL"/>
              <w:keepNext w:val="0"/>
              <w:keepLines w:val="0"/>
              <w:widowControl w:val="0"/>
              <w:rPr>
                <w:lang w:eastAsia="ja-JP"/>
              </w:rPr>
            </w:pPr>
          </w:p>
        </w:tc>
        <w:tc>
          <w:tcPr>
            <w:tcW w:w="2880" w:type="dxa"/>
          </w:tcPr>
          <w:p w14:paraId="17E2477F" w14:textId="77777777" w:rsidR="00F02090" w:rsidRPr="00FD0425" w:rsidRDefault="00F02090" w:rsidP="0073372F">
            <w:pPr>
              <w:pStyle w:val="TAL"/>
              <w:keepNext w:val="0"/>
              <w:keepLines w:val="0"/>
              <w:widowControl w:val="0"/>
              <w:rPr>
                <w:lang w:eastAsia="zh-CN"/>
              </w:rPr>
            </w:pPr>
          </w:p>
        </w:tc>
      </w:tr>
      <w:tr w:rsidR="00F02090" w:rsidRPr="00FD0425" w14:paraId="1B95189C" w14:textId="77777777" w:rsidTr="005926E2">
        <w:tc>
          <w:tcPr>
            <w:tcW w:w="2448" w:type="dxa"/>
          </w:tcPr>
          <w:p w14:paraId="75791012" w14:textId="77777777" w:rsidR="00F02090" w:rsidRPr="00FD0425" w:rsidRDefault="00F02090" w:rsidP="0073372F">
            <w:pPr>
              <w:pStyle w:val="TAL"/>
              <w:keepNext w:val="0"/>
              <w:keepLines w:val="0"/>
              <w:widowControl w:val="0"/>
              <w:ind w:left="227"/>
            </w:pPr>
            <w:r w:rsidRPr="00FD0425">
              <w:t>&gt;&gt;NR CGI</w:t>
            </w:r>
          </w:p>
        </w:tc>
        <w:tc>
          <w:tcPr>
            <w:tcW w:w="1080" w:type="dxa"/>
          </w:tcPr>
          <w:p w14:paraId="406A8A0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3D5826" w14:textId="77777777" w:rsidR="00F02090" w:rsidRPr="00FD0425" w:rsidRDefault="00F02090" w:rsidP="0073372F">
            <w:pPr>
              <w:pStyle w:val="TAL"/>
              <w:keepNext w:val="0"/>
              <w:keepLines w:val="0"/>
              <w:widowControl w:val="0"/>
              <w:rPr>
                <w:lang w:eastAsia="ja-JP"/>
              </w:rPr>
            </w:pPr>
          </w:p>
        </w:tc>
        <w:tc>
          <w:tcPr>
            <w:tcW w:w="1872" w:type="dxa"/>
          </w:tcPr>
          <w:p w14:paraId="166B9973"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2880" w:type="dxa"/>
          </w:tcPr>
          <w:p w14:paraId="38EA9CFB" w14:textId="77777777" w:rsidR="00F02090" w:rsidRPr="00FD0425" w:rsidRDefault="00F02090" w:rsidP="0073372F">
            <w:pPr>
              <w:pStyle w:val="TAL"/>
              <w:keepNext w:val="0"/>
              <w:keepLines w:val="0"/>
              <w:widowControl w:val="0"/>
              <w:rPr>
                <w:lang w:eastAsia="zh-CN"/>
              </w:rPr>
            </w:pPr>
          </w:p>
        </w:tc>
      </w:tr>
      <w:tr w:rsidR="00F02090" w:rsidRPr="00FD0425" w14:paraId="1DF86842" w14:textId="77777777" w:rsidTr="005926E2">
        <w:tc>
          <w:tcPr>
            <w:tcW w:w="2448" w:type="dxa"/>
          </w:tcPr>
          <w:p w14:paraId="41DDE0D4"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73372F">
            <w:pPr>
              <w:pStyle w:val="TAL"/>
              <w:keepNext w:val="0"/>
              <w:keepLines w:val="0"/>
              <w:widowControl w:val="0"/>
              <w:rPr>
                <w:rFonts w:cs="Arial"/>
                <w:lang w:eastAsia="ja-JP"/>
              </w:rPr>
            </w:pPr>
          </w:p>
        </w:tc>
        <w:tc>
          <w:tcPr>
            <w:tcW w:w="1440" w:type="dxa"/>
          </w:tcPr>
          <w:p w14:paraId="3EF60E88" w14:textId="77777777" w:rsidR="00F02090" w:rsidRPr="00FD0425" w:rsidRDefault="00F02090" w:rsidP="0073372F">
            <w:pPr>
              <w:pStyle w:val="TAL"/>
              <w:keepNext w:val="0"/>
              <w:keepLines w:val="0"/>
              <w:widowControl w:val="0"/>
              <w:rPr>
                <w:lang w:eastAsia="ja-JP"/>
              </w:rPr>
            </w:pPr>
          </w:p>
        </w:tc>
        <w:tc>
          <w:tcPr>
            <w:tcW w:w="1872" w:type="dxa"/>
          </w:tcPr>
          <w:p w14:paraId="00986063" w14:textId="77777777" w:rsidR="00F02090" w:rsidRPr="00FD0425" w:rsidRDefault="00F02090" w:rsidP="0073372F">
            <w:pPr>
              <w:pStyle w:val="TAL"/>
              <w:keepNext w:val="0"/>
              <w:keepLines w:val="0"/>
              <w:widowControl w:val="0"/>
              <w:rPr>
                <w:lang w:eastAsia="ja-JP"/>
              </w:rPr>
            </w:pPr>
          </w:p>
        </w:tc>
        <w:tc>
          <w:tcPr>
            <w:tcW w:w="2880" w:type="dxa"/>
          </w:tcPr>
          <w:p w14:paraId="70B6556F" w14:textId="77777777" w:rsidR="00F02090" w:rsidRPr="00FD0425" w:rsidRDefault="00F02090" w:rsidP="0073372F">
            <w:pPr>
              <w:pStyle w:val="TAL"/>
              <w:keepNext w:val="0"/>
              <w:keepLines w:val="0"/>
              <w:widowControl w:val="0"/>
              <w:rPr>
                <w:lang w:eastAsia="zh-CN"/>
              </w:rPr>
            </w:pPr>
          </w:p>
        </w:tc>
      </w:tr>
      <w:tr w:rsidR="00F02090" w:rsidRPr="00FD0425" w14:paraId="4181DAB5" w14:textId="77777777" w:rsidTr="005926E2">
        <w:tc>
          <w:tcPr>
            <w:tcW w:w="2448" w:type="dxa"/>
          </w:tcPr>
          <w:p w14:paraId="5DC45E67" w14:textId="77777777" w:rsidR="00F02090" w:rsidRPr="00FD0425" w:rsidRDefault="00F02090" w:rsidP="0073372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632E587B" w14:textId="77777777" w:rsidR="00F02090" w:rsidRPr="00FD0425" w:rsidRDefault="00F02090" w:rsidP="0073372F">
            <w:pPr>
              <w:pStyle w:val="TAL"/>
              <w:keepNext w:val="0"/>
              <w:keepLines w:val="0"/>
              <w:widowControl w:val="0"/>
              <w:rPr>
                <w:lang w:eastAsia="ja-JP"/>
              </w:rPr>
            </w:pPr>
          </w:p>
        </w:tc>
        <w:tc>
          <w:tcPr>
            <w:tcW w:w="1872" w:type="dxa"/>
          </w:tcPr>
          <w:p w14:paraId="04055608" w14:textId="77777777" w:rsidR="00F02090" w:rsidRPr="00FD0425" w:rsidRDefault="00F02090" w:rsidP="0073372F">
            <w:pPr>
              <w:pStyle w:val="TAL"/>
              <w:keepNext w:val="0"/>
              <w:keepLines w:val="0"/>
              <w:widowControl w:val="0"/>
              <w:rPr>
                <w:lang w:eastAsia="ja-JP"/>
              </w:rPr>
            </w:pPr>
            <w:r w:rsidRPr="00FD0425">
              <w:rPr>
                <w:rFonts w:eastAsia="SimSun" w:cs="Arial"/>
                <w:lang w:eastAsia="zh-CN"/>
              </w:rPr>
              <w:t>9.2.2.8</w:t>
            </w:r>
          </w:p>
        </w:tc>
        <w:tc>
          <w:tcPr>
            <w:tcW w:w="2880" w:type="dxa"/>
          </w:tcPr>
          <w:p w14:paraId="5BC2213C" w14:textId="77777777" w:rsidR="00F02090" w:rsidRPr="00FD0425" w:rsidRDefault="00F02090" w:rsidP="0073372F">
            <w:pPr>
              <w:pStyle w:val="TAL"/>
              <w:keepNext w:val="0"/>
              <w:keepLines w:val="0"/>
              <w:widowControl w:val="0"/>
              <w:rPr>
                <w:lang w:eastAsia="zh-CN"/>
              </w:rPr>
            </w:pPr>
          </w:p>
        </w:tc>
      </w:tr>
    </w:tbl>
    <w:p w14:paraId="2DB0186A" w14:textId="77777777" w:rsidR="00F02090" w:rsidRPr="00FD0425" w:rsidRDefault="00F02090" w:rsidP="0073372F">
      <w:pPr>
        <w:widowControl w:val="0"/>
        <w:rPr>
          <w:lang w:eastAsia="zh-CN"/>
        </w:rPr>
      </w:pPr>
    </w:p>
    <w:p w14:paraId="57A558FF" w14:textId="77777777" w:rsidR="00F02090" w:rsidRPr="00FD0425" w:rsidRDefault="00F02090" w:rsidP="0073372F">
      <w:pPr>
        <w:pStyle w:val="Heading4"/>
        <w:keepNext w:val="0"/>
        <w:keepLines w:val="0"/>
        <w:widowControl w:val="0"/>
        <w:rPr>
          <w:rFonts w:eastAsia="Batang"/>
        </w:rPr>
      </w:pPr>
      <w:bookmarkStart w:id="6935" w:name="_CR9_2_3_26"/>
      <w:bookmarkStart w:id="6936" w:name="_Toc20955335"/>
      <w:bookmarkStart w:id="6937" w:name="_Toc29991538"/>
      <w:bookmarkStart w:id="6938" w:name="_Toc36555939"/>
      <w:bookmarkStart w:id="6939" w:name="_Toc44497684"/>
      <w:bookmarkStart w:id="6940" w:name="_Toc45108071"/>
      <w:bookmarkStart w:id="6941" w:name="_Toc45901691"/>
      <w:bookmarkStart w:id="6942" w:name="_Toc51850772"/>
      <w:bookmarkStart w:id="6943" w:name="_Toc56693776"/>
      <w:bookmarkStart w:id="6944" w:name="_Toc64447320"/>
      <w:bookmarkStart w:id="6945" w:name="_Toc66286814"/>
      <w:bookmarkStart w:id="6946" w:name="_Toc74151509"/>
      <w:bookmarkStart w:id="6947" w:name="_Toc88653982"/>
      <w:bookmarkStart w:id="6948" w:name="_Toc97904338"/>
      <w:bookmarkStart w:id="6949" w:name="_Toc105175379"/>
      <w:bookmarkStart w:id="6950" w:name="_Toc113826409"/>
      <w:bookmarkStart w:id="6951" w:name="_Toc175586995"/>
      <w:bookmarkEnd w:id="6935"/>
      <w:r w:rsidRPr="00FD0425">
        <w:rPr>
          <w:rFonts w:eastAsia="Batang"/>
        </w:rPr>
        <w:t>9.2.3.26</w:t>
      </w:r>
      <w:r w:rsidRPr="00FD0425">
        <w:rPr>
          <w:rFonts w:eastAsia="Batang"/>
        </w:rPr>
        <w:tab/>
        <w:t>AMF UE NGAP ID</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D541B34" w14:textId="77777777" w:rsidR="00F02090" w:rsidRPr="00FD0425" w:rsidRDefault="00F02090" w:rsidP="0073372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190A2C7" w14:textId="77777777" w:rsidTr="005926E2">
        <w:tc>
          <w:tcPr>
            <w:tcW w:w="2448" w:type="dxa"/>
          </w:tcPr>
          <w:p w14:paraId="1EA4A1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8508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AAA28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B2ABC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5926E2">
        <w:tc>
          <w:tcPr>
            <w:tcW w:w="2448" w:type="dxa"/>
          </w:tcPr>
          <w:p w14:paraId="24C16431"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C92A29A" w14:textId="77777777" w:rsidR="00F02090" w:rsidRPr="00FD0425" w:rsidRDefault="00F02090" w:rsidP="0073372F">
            <w:pPr>
              <w:pStyle w:val="TAL"/>
              <w:keepNext w:val="0"/>
              <w:keepLines w:val="0"/>
              <w:widowControl w:val="0"/>
              <w:rPr>
                <w:i/>
                <w:lang w:eastAsia="ja-JP"/>
              </w:rPr>
            </w:pPr>
          </w:p>
        </w:tc>
        <w:tc>
          <w:tcPr>
            <w:tcW w:w="1872" w:type="dxa"/>
          </w:tcPr>
          <w:p w14:paraId="1074BA90"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880" w:type="dxa"/>
          </w:tcPr>
          <w:p w14:paraId="6925E284" w14:textId="77777777" w:rsidR="00F02090" w:rsidRPr="00FD0425" w:rsidRDefault="00F02090" w:rsidP="0073372F">
            <w:pPr>
              <w:pStyle w:val="TAL"/>
              <w:keepNext w:val="0"/>
              <w:keepLines w:val="0"/>
              <w:widowControl w:val="0"/>
              <w:rPr>
                <w:lang w:eastAsia="ja-JP"/>
              </w:rPr>
            </w:pPr>
          </w:p>
        </w:tc>
      </w:tr>
    </w:tbl>
    <w:p w14:paraId="7517DEC6" w14:textId="77777777" w:rsidR="00F02090" w:rsidRPr="00FD0425" w:rsidRDefault="00F02090" w:rsidP="0073372F">
      <w:pPr>
        <w:widowControl w:val="0"/>
        <w:rPr>
          <w:rFonts w:eastAsia="Batang"/>
        </w:rPr>
      </w:pPr>
    </w:p>
    <w:p w14:paraId="2FCA3C41" w14:textId="77777777" w:rsidR="00F02090" w:rsidRPr="00FD0425" w:rsidRDefault="00F02090" w:rsidP="0073372F">
      <w:pPr>
        <w:pStyle w:val="Heading4"/>
        <w:keepNext w:val="0"/>
        <w:keepLines w:val="0"/>
        <w:widowControl w:val="0"/>
      </w:pPr>
      <w:bookmarkStart w:id="6952" w:name="_CR9_2_3_27"/>
      <w:bookmarkStart w:id="6953" w:name="_Toc20955336"/>
      <w:bookmarkStart w:id="6954" w:name="_Toc29991539"/>
      <w:bookmarkStart w:id="6955" w:name="_Toc36555940"/>
      <w:bookmarkStart w:id="6956" w:name="_Toc44497685"/>
      <w:bookmarkStart w:id="6957" w:name="_Toc45108072"/>
      <w:bookmarkStart w:id="6958" w:name="_Toc45901692"/>
      <w:bookmarkStart w:id="6959" w:name="_Toc51850773"/>
      <w:bookmarkStart w:id="6960" w:name="_Toc56693777"/>
      <w:bookmarkStart w:id="6961" w:name="_Toc64447321"/>
      <w:bookmarkStart w:id="6962" w:name="_Toc66286815"/>
      <w:bookmarkStart w:id="6963" w:name="_Toc74151510"/>
      <w:bookmarkStart w:id="6964" w:name="_Toc88653983"/>
      <w:bookmarkStart w:id="6965" w:name="_Toc97904339"/>
      <w:bookmarkStart w:id="6966" w:name="_Toc105175380"/>
      <w:bookmarkStart w:id="6967" w:name="_Toc113826410"/>
      <w:bookmarkStart w:id="6968" w:name="_Toc175586996"/>
      <w:bookmarkEnd w:id="6952"/>
      <w:r w:rsidRPr="00FD0425">
        <w:t>9.2.3.27</w:t>
      </w:r>
      <w:r w:rsidRPr="00FD0425">
        <w:tab/>
        <w:t xml:space="preserve">SCG Configuration </w:t>
      </w:r>
      <w:r w:rsidRPr="00FD0425">
        <w:rPr>
          <w:rFonts w:hint="eastAsia"/>
          <w:lang w:eastAsia="zh-TW"/>
        </w:rPr>
        <w:t>Query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7C7659DC"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56998B" w14:textId="77777777" w:rsidTr="005926E2">
        <w:tc>
          <w:tcPr>
            <w:tcW w:w="2448" w:type="dxa"/>
          </w:tcPr>
          <w:p w14:paraId="63623B5D"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4A8C5519"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04A972A8"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73A050F3"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684E63C6"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5926E2">
        <w:tc>
          <w:tcPr>
            <w:tcW w:w="2448" w:type="dxa"/>
          </w:tcPr>
          <w:p w14:paraId="6F4D3193" w14:textId="77777777" w:rsidR="00F02090" w:rsidRPr="00FD0425" w:rsidRDefault="00F02090" w:rsidP="0073372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080" w:type="dxa"/>
          </w:tcPr>
          <w:p w14:paraId="7F73CA90" w14:textId="77777777" w:rsidR="00F02090" w:rsidRPr="00FD0425" w:rsidRDefault="00F02090" w:rsidP="0073372F">
            <w:pPr>
              <w:pStyle w:val="TAL"/>
              <w:keepNext w:val="0"/>
              <w:keepLines w:val="0"/>
              <w:widowControl w:val="0"/>
              <w:rPr>
                <w:rFonts w:eastAsia="PMingLiU"/>
                <w:lang w:eastAsia="zh-TW"/>
              </w:rPr>
            </w:pPr>
            <w:r w:rsidRPr="00FD0425">
              <w:rPr>
                <w:lang w:eastAsia="ja-JP"/>
              </w:rPr>
              <w:t>M</w:t>
            </w:r>
          </w:p>
        </w:tc>
        <w:tc>
          <w:tcPr>
            <w:tcW w:w="1440" w:type="dxa"/>
          </w:tcPr>
          <w:p w14:paraId="182EE163" w14:textId="77777777" w:rsidR="00F02090" w:rsidRPr="00FD0425" w:rsidRDefault="00F02090" w:rsidP="0073372F">
            <w:pPr>
              <w:pStyle w:val="TAL"/>
              <w:keepNext w:val="0"/>
              <w:keepLines w:val="0"/>
              <w:widowControl w:val="0"/>
              <w:rPr>
                <w:lang w:eastAsia="ja-JP"/>
              </w:rPr>
            </w:pPr>
          </w:p>
        </w:tc>
        <w:tc>
          <w:tcPr>
            <w:tcW w:w="1872" w:type="dxa"/>
          </w:tcPr>
          <w:p w14:paraId="59895C2B"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880" w:type="dxa"/>
          </w:tcPr>
          <w:p w14:paraId="05A1C939" w14:textId="77777777" w:rsidR="00F02090" w:rsidRPr="00FD0425" w:rsidRDefault="00F02090" w:rsidP="0073372F">
            <w:pPr>
              <w:pStyle w:val="TAL"/>
              <w:keepNext w:val="0"/>
              <w:keepLines w:val="0"/>
              <w:widowControl w:val="0"/>
              <w:rPr>
                <w:lang w:eastAsia="zh-CN"/>
              </w:rPr>
            </w:pPr>
          </w:p>
        </w:tc>
      </w:tr>
    </w:tbl>
    <w:p w14:paraId="6C79BE9B" w14:textId="77777777" w:rsidR="00F02090" w:rsidRPr="00FD0425" w:rsidRDefault="00F02090" w:rsidP="0073372F">
      <w:pPr>
        <w:widowControl w:val="0"/>
        <w:rPr>
          <w:lang w:eastAsia="zh-CN"/>
        </w:rPr>
      </w:pPr>
    </w:p>
    <w:p w14:paraId="159240F7" w14:textId="77777777" w:rsidR="00F02090" w:rsidRPr="00FD0425" w:rsidRDefault="00F02090" w:rsidP="0073372F">
      <w:pPr>
        <w:pStyle w:val="Heading4"/>
        <w:keepNext w:val="0"/>
        <w:keepLines w:val="0"/>
        <w:widowControl w:val="0"/>
      </w:pPr>
      <w:bookmarkStart w:id="6969" w:name="_CR9_2_3_28"/>
      <w:bookmarkStart w:id="6970" w:name="_Toc20955337"/>
      <w:bookmarkStart w:id="6971" w:name="_Toc29991540"/>
      <w:bookmarkStart w:id="6972" w:name="_Toc36555941"/>
      <w:bookmarkStart w:id="6973" w:name="_Toc44497686"/>
      <w:bookmarkStart w:id="6974" w:name="_Toc45108073"/>
      <w:bookmarkStart w:id="6975" w:name="_Toc45901693"/>
      <w:bookmarkStart w:id="6976" w:name="_Toc51850774"/>
      <w:bookmarkStart w:id="6977" w:name="_Toc56693778"/>
      <w:bookmarkStart w:id="6978" w:name="_Toc64447322"/>
      <w:bookmarkStart w:id="6979" w:name="_Toc66286816"/>
      <w:bookmarkStart w:id="6980" w:name="_Toc74151511"/>
      <w:bookmarkStart w:id="6981" w:name="_Toc88653984"/>
      <w:bookmarkStart w:id="6982" w:name="_Toc97904340"/>
      <w:bookmarkStart w:id="6983" w:name="_Toc105175381"/>
      <w:bookmarkStart w:id="6984" w:name="_Toc113826411"/>
      <w:bookmarkStart w:id="6985" w:name="_Toc175586997"/>
      <w:bookmarkEnd w:id="6969"/>
      <w:r w:rsidRPr="00FD0425">
        <w:t>9.2.3.28</w:t>
      </w:r>
      <w:r w:rsidRPr="00FD0425">
        <w:tab/>
        <w:t>RLC Mode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26D2F290" w14:textId="77777777" w:rsidR="00F02090" w:rsidRPr="00FD0425" w:rsidRDefault="00F02090" w:rsidP="0073372F">
      <w:pPr>
        <w:widowControl w:val="0"/>
      </w:pPr>
      <w:r w:rsidRPr="00FD0425">
        <w:t xml:space="preserve">The </w:t>
      </w:r>
      <w:r w:rsidRPr="00FD0425">
        <w:rPr>
          <w:i/>
        </w:rPr>
        <w:t xml:space="preserve">RLC Mode </w:t>
      </w:r>
      <w:r w:rsidRPr="00FD0425">
        <w:t>IE indicates the RLC Mode used for a DRB.</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1A6327" w:rsidRPr="00FD0425" w14:paraId="3ACAB2D8"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73372F">
            <w:pPr>
              <w:pStyle w:val="TAH"/>
              <w:keepNext w:val="0"/>
              <w:keepLines w:val="0"/>
              <w:widowControl w:val="0"/>
            </w:pPr>
            <w:r w:rsidRPr="00FD0425">
              <w:t>Semantics Description</w:t>
            </w:r>
          </w:p>
        </w:tc>
      </w:tr>
      <w:tr w:rsidR="001A6327" w:rsidRPr="00FD0425" w14:paraId="042B395B" w14:textId="77777777" w:rsidTr="00140708">
        <w:tc>
          <w:tcPr>
            <w:tcW w:w="1259"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73372F">
            <w:pPr>
              <w:pStyle w:val="TAL"/>
              <w:keepNext w:val="0"/>
              <w:keepLines w:val="0"/>
              <w:widowControl w:val="0"/>
            </w:pPr>
            <w:r w:rsidRPr="00FD0425">
              <w:rPr>
                <w:bCs/>
              </w:rPr>
              <w:t>RLC Mode</w:t>
            </w:r>
          </w:p>
        </w:tc>
        <w:tc>
          <w:tcPr>
            <w:tcW w:w="556"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73372F">
            <w:pPr>
              <w:pStyle w:val="TAL"/>
              <w:keepNext w:val="0"/>
              <w:keepLines w:val="0"/>
              <w:widowControl w:val="0"/>
            </w:pPr>
            <w:r w:rsidRPr="00FD0425">
              <w:t>M</w:t>
            </w:r>
          </w:p>
        </w:tc>
        <w:tc>
          <w:tcPr>
            <w:tcW w:w="741"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73372F">
            <w:pPr>
              <w:pStyle w:val="TAL"/>
              <w:keepNext w:val="0"/>
              <w:keepLines w:val="0"/>
              <w:widowControl w:val="0"/>
            </w:pPr>
            <w:r w:rsidRPr="00FD0425">
              <w:t>ENUMERATED (</w:t>
            </w:r>
          </w:p>
          <w:p w14:paraId="180EFB58" w14:textId="77777777" w:rsidR="00F02090" w:rsidRPr="00FD0425" w:rsidRDefault="00F02090" w:rsidP="0073372F">
            <w:pPr>
              <w:pStyle w:val="TAL"/>
              <w:keepNext w:val="0"/>
              <w:keepLines w:val="0"/>
              <w:widowControl w:val="0"/>
            </w:pPr>
            <w:r w:rsidRPr="00FD0425">
              <w:t>RLC-AM,</w:t>
            </w:r>
          </w:p>
          <w:p w14:paraId="11CD15E5" w14:textId="77777777" w:rsidR="00F02090" w:rsidRPr="00FD0425" w:rsidRDefault="00F02090" w:rsidP="0073372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481"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BD1D4F">
            <w:pPr>
              <w:pStyle w:val="TAL"/>
            </w:pPr>
          </w:p>
        </w:tc>
      </w:tr>
    </w:tbl>
    <w:p w14:paraId="09441128" w14:textId="77777777" w:rsidR="00F02090" w:rsidRPr="00FD0425" w:rsidRDefault="00F02090" w:rsidP="0073372F">
      <w:pPr>
        <w:widowControl w:val="0"/>
      </w:pPr>
    </w:p>
    <w:p w14:paraId="1352EEBF" w14:textId="77777777" w:rsidR="00F02090" w:rsidRPr="00FD0425" w:rsidRDefault="00F02090" w:rsidP="0073372F">
      <w:pPr>
        <w:pStyle w:val="Heading4"/>
        <w:keepNext w:val="0"/>
        <w:keepLines w:val="0"/>
        <w:widowControl w:val="0"/>
        <w:rPr>
          <w:noProof/>
          <w:lang w:eastAsia="ja-JP"/>
        </w:rPr>
      </w:pPr>
      <w:bookmarkStart w:id="6986" w:name="_CR9_2_3_29"/>
      <w:bookmarkStart w:id="6987" w:name="_Toc20955338"/>
      <w:bookmarkStart w:id="6988" w:name="_Toc29991541"/>
      <w:bookmarkStart w:id="6989" w:name="_Toc36555942"/>
      <w:bookmarkStart w:id="6990" w:name="_Toc44497687"/>
      <w:bookmarkStart w:id="6991" w:name="_Toc45108074"/>
      <w:bookmarkStart w:id="6992" w:name="_Toc45901694"/>
      <w:bookmarkStart w:id="6993" w:name="_Toc51850775"/>
      <w:bookmarkStart w:id="6994" w:name="_Toc56693779"/>
      <w:bookmarkStart w:id="6995" w:name="_Toc64447323"/>
      <w:bookmarkStart w:id="6996" w:name="_Toc66286817"/>
      <w:bookmarkStart w:id="6997" w:name="_Toc74151512"/>
      <w:bookmarkStart w:id="6998" w:name="_Toc88653985"/>
      <w:bookmarkStart w:id="6999" w:name="_Toc97904341"/>
      <w:bookmarkStart w:id="7000" w:name="_Toc105175382"/>
      <w:bookmarkStart w:id="7001" w:name="_Toc113826412"/>
      <w:bookmarkStart w:id="7002" w:name="_Toc175586998"/>
      <w:bookmarkEnd w:id="6986"/>
      <w:r w:rsidRPr="00FD0425">
        <w:rPr>
          <w:noProof/>
          <w:lang w:eastAsia="ja-JP"/>
        </w:rPr>
        <w:t>9.2.3.29</w:t>
      </w:r>
      <w:r w:rsidRPr="00FD0425">
        <w:rPr>
          <w:noProof/>
          <w:lang w:eastAsia="ja-JP"/>
        </w:rPr>
        <w:tab/>
        <w:t>Transport Layer Address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6F9DC63D" w14:textId="77777777" w:rsidR="00F02090" w:rsidRPr="00FD0425" w:rsidRDefault="00F02090" w:rsidP="0073372F">
      <w:pPr>
        <w:widowControl w:val="0"/>
      </w:pPr>
      <w:r w:rsidRPr="00FD0425">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F0AC7CA" w14:textId="77777777" w:rsidTr="0073372F">
        <w:tc>
          <w:tcPr>
            <w:tcW w:w="2448" w:type="dxa"/>
          </w:tcPr>
          <w:p w14:paraId="12CAFC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FE9B8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45F2E1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78601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73372F">
        <w:tc>
          <w:tcPr>
            <w:tcW w:w="2448" w:type="dxa"/>
          </w:tcPr>
          <w:p w14:paraId="0B9F7923" w14:textId="77777777" w:rsidR="00F02090" w:rsidRPr="00FD0425" w:rsidRDefault="00F02090" w:rsidP="0073372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73372F">
            <w:pPr>
              <w:pStyle w:val="TAL"/>
              <w:keepNext w:val="0"/>
              <w:keepLines w:val="0"/>
              <w:widowControl w:val="0"/>
              <w:rPr>
                <w:noProof/>
                <w:lang w:eastAsia="ja-JP"/>
              </w:rPr>
            </w:pPr>
            <w:r w:rsidRPr="00FD0425">
              <w:rPr>
                <w:noProof/>
                <w:lang w:eastAsia="ja-JP"/>
              </w:rPr>
              <w:t>M</w:t>
            </w:r>
          </w:p>
        </w:tc>
        <w:tc>
          <w:tcPr>
            <w:tcW w:w="1440" w:type="dxa"/>
          </w:tcPr>
          <w:p w14:paraId="3DB4189D" w14:textId="77777777" w:rsidR="00F02090" w:rsidRPr="00FD0425" w:rsidRDefault="00F02090" w:rsidP="0073372F">
            <w:pPr>
              <w:pStyle w:val="TAL"/>
              <w:keepNext w:val="0"/>
              <w:keepLines w:val="0"/>
              <w:widowControl w:val="0"/>
              <w:rPr>
                <w:i/>
                <w:lang w:eastAsia="ja-JP"/>
              </w:rPr>
            </w:pPr>
          </w:p>
        </w:tc>
        <w:tc>
          <w:tcPr>
            <w:tcW w:w="1872" w:type="dxa"/>
          </w:tcPr>
          <w:p w14:paraId="412102FF"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BIT STRING (1..160, ...)</w:t>
            </w:r>
          </w:p>
        </w:tc>
        <w:tc>
          <w:tcPr>
            <w:tcW w:w="2880" w:type="dxa"/>
          </w:tcPr>
          <w:p w14:paraId="2A7CC0D0" w14:textId="77777777" w:rsidR="00F02090" w:rsidRPr="00FD0425" w:rsidRDefault="00F02090" w:rsidP="0073372F">
            <w:pPr>
              <w:pStyle w:val="TAL"/>
              <w:keepNext w:val="0"/>
              <w:keepLines w:val="0"/>
              <w:widowControl w:val="0"/>
              <w:rPr>
                <w:rFonts w:cs="Arial"/>
                <w:szCs w:val="18"/>
                <w:lang w:eastAsia="ja-JP"/>
              </w:rPr>
            </w:pPr>
          </w:p>
        </w:tc>
      </w:tr>
    </w:tbl>
    <w:p w14:paraId="34D63CC5" w14:textId="77777777" w:rsidR="00F02090" w:rsidRPr="00FD0425" w:rsidRDefault="00F02090" w:rsidP="0073372F">
      <w:pPr>
        <w:widowControl w:val="0"/>
      </w:pPr>
    </w:p>
    <w:p w14:paraId="19E615D4" w14:textId="77777777" w:rsidR="00F02090" w:rsidRPr="00FD0425" w:rsidRDefault="00F02090" w:rsidP="0073372F">
      <w:pPr>
        <w:pStyle w:val="Heading4"/>
        <w:keepNext w:val="0"/>
        <w:keepLines w:val="0"/>
        <w:widowControl w:val="0"/>
        <w:rPr>
          <w:noProof/>
          <w:lang w:eastAsia="ja-JP"/>
        </w:rPr>
      </w:pPr>
      <w:bookmarkStart w:id="7003" w:name="_CR9_2_3_30"/>
      <w:bookmarkStart w:id="7004" w:name="_Toc20955339"/>
      <w:bookmarkStart w:id="7005" w:name="_Toc29991542"/>
      <w:bookmarkStart w:id="7006" w:name="_Toc36555943"/>
      <w:bookmarkStart w:id="7007" w:name="_Toc44497688"/>
      <w:bookmarkStart w:id="7008" w:name="_Toc45108075"/>
      <w:bookmarkStart w:id="7009" w:name="_Toc45901695"/>
      <w:bookmarkStart w:id="7010" w:name="_Toc51850776"/>
      <w:bookmarkStart w:id="7011" w:name="_Toc56693780"/>
      <w:bookmarkStart w:id="7012" w:name="_Toc64447324"/>
      <w:bookmarkStart w:id="7013" w:name="_Toc66286818"/>
      <w:bookmarkStart w:id="7014" w:name="_Toc74151513"/>
      <w:bookmarkStart w:id="7015" w:name="_Toc88653986"/>
      <w:bookmarkStart w:id="7016" w:name="_Toc97904342"/>
      <w:bookmarkStart w:id="7017" w:name="_Toc105175383"/>
      <w:bookmarkStart w:id="7018" w:name="_Toc113826413"/>
      <w:bookmarkStart w:id="7019" w:name="_Toc175586999"/>
      <w:bookmarkEnd w:id="7003"/>
      <w:r w:rsidRPr="00FD0425">
        <w:rPr>
          <w:noProof/>
          <w:lang w:eastAsia="ja-JP"/>
        </w:rPr>
        <w:t>9.2.3.30</w:t>
      </w:r>
      <w:r w:rsidRPr="00FD0425">
        <w:rPr>
          <w:noProof/>
          <w:lang w:eastAsia="ja-JP"/>
        </w:rPr>
        <w:tab/>
        <w:t>UP Transport Layer Information</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2AE02BB3"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445" w:rsidRPr="00FD0425" w14:paraId="39793D9D" w14:textId="77777777" w:rsidTr="0073372F">
        <w:tc>
          <w:tcPr>
            <w:tcW w:w="2160" w:type="dxa"/>
          </w:tcPr>
          <w:p w14:paraId="74F94904"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A731A3D"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CC24C55"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Range</w:t>
            </w:r>
          </w:p>
        </w:tc>
        <w:tc>
          <w:tcPr>
            <w:tcW w:w="1512" w:type="dxa"/>
          </w:tcPr>
          <w:p w14:paraId="54F73F3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C4198E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B944B15" w14:textId="77777777" w:rsidR="00844445" w:rsidRPr="00FD0425" w:rsidRDefault="00844445" w:rsidP="0073372F">
            <w:pPr>
              <w:pStyle w:val="TAH"/>
              <w:keepNext w:val="0"/>
              <w:keepLines w:val="0"/>
              <w:widowControl w:val="0"/>
              <w:rPr>
                <w:rFonts w:cs="Arial"/>
                <w:lang w:eastAsia="ja-JP"/>
              </w:rPr>
            </w:pPr>
            <w:r w:rsidRPr="00FF1BAF">
              <w:rPr>
                <w:lang w:eastAsia="ja-JP"/>
              </w:rPr>
              <w:t>Criticality</w:t>
            </w:r>
          </w:p>
        </w:tc>
        <w:tc>
          <w:tcPr>
            <w:tcW w:w="1080" w:type="dxa"/>
          </w:tcPr>
          <w:p w14:paraId="33114B0F" w14:textId="77777777" w:rsidR="00844445" w:rsidRPr="00FD0425" w:rsidRDefault="00844445" w:rsidP="0073372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73372F">
        <w:tc>
          <w:tcPr>
            <w:tcW w:w="2160" w:type="dxa"/>
          </w:tcPr>
          <w:p w14:paraId="7B3D8E97" w14:textId="77777777" w:rsidR="00B258F7" w:rsidRPr="00FD0425" w:rsidRDefault="00B258F7" w:rsidP="0073372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03943FE7" w14:textId="77777777" w:rsidR="00B258F7" w:rsidRPr="00FD0425" w:rsidRDefault="00B258F7" w:rsidP="0073372F">
            <w:pPr>
              <w:pStyle w:val="TAL"/>
              <w:keepNext w:val="0"/>
              <w:keepLines w:val="0"/>
              <w:widowControl w:val="0"/>
              <w:rPr>
                <w:rFonts w:cs="Arial"/>
                <w:lang w:eastAsia="ja-JP"/>
              </w:rPr>
            </w:pPr>
            <w:r w:rsidRPr="00FD0425">
              <w:rPr>
                <w:noProof/>
                <w:lang w:eastAsia="ja-JP"/>
              </w:rPr>
              <w:t>M</w:t>
            </w:r>
          </w:p>
        </w:tc>
        <w:tc>
          <w:tcPr>
            <w:tcW w:w="1080" w:type="dxa"/>
          </w:tcPr>
          <w:p w14:paraId="69643CEF" w14:textId="77777777" w:rsidR="00B258F7" w:rsidRPr="00FD0425" w:rsidRDefault="00B258F7" w:rsidP="0073372F">
            <w:pPr>
              <w:pStyle w:val="TAL"/>
              <w:keepNext w:val="0"/>
              <w:keepLines w:val="0"/>
              <w:widowControl w:val="0"/>
              <w:rPr>
                <w:i/>
                <w:lang w:eastAsia="ja-JP"/>
              </w:rPr>
            </w:pPr>
          </w:p>
        </w:tc>
        <w:tc>
          <w:tcPr>
            <w:tcW w:w="1512" w:type="dxa"/>
          </w:tcPr>
          <w:p w14:paraId="4582899F" w14:textId="77777777" w:rsidR="00B258F7" w:rsidRPr="00FD0425" w:rsidRDefault="00B258F7" w:rsidP="0073372F">
            <w:pPr>
              <w:pStyle w:val="TAL"/>
              <w:keepNext w:val="0"/>
              <w:keepLines w:val="0"/>
              <w:widowControl w:val="0"/>
              <w:rPr>
                <w:lang w:eastAsia="ja-JP"/>
              </w:rPr>
            </w:pPr>
          </w:p>
        </w:tc>
        <w:tc>
          <w:tcPr>
            <w:tcW w:w="1728" w:type="dxa"/>
          </w:tcPr>
          <w:p w14:paraId="3BE668B6" w14:textId="77777777" w:rsidR="00B258F7" w:rsidRPr="00FD0425" w:rsidRDefault="00B258F7" w:rsidP="0073372F">
            <w:pPr>
              <w:pStyle w:val="TAL"/>
              <w:keepNext w:val="0"/>
              <w:keepLines w:val="0"/>
              <w:widowControl w:val="0"/>
              <w:rPr>
                <w:lang w:eastAsia="ja-JP"/>
              </w:rPr>
            </w:pPr>
          </w:p>
        </w:tc>
        <w:tc>
          <w:tcPr>
            <w:tcW w:w="1080" w:type="dxa"/>
          </w:tcPr>
          <w:p w14:paraId="114BE0B1" w14:textId="5CEC106F"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26F7A039" w14:textId="77777777" w:rsidR="00B258F7" w:rsidRPr="00FD0425" w:rsidRDefault="00B258F7" w:rsidP="0073372F">
            <w:pPr>
              <w:pStyle w:val="TAC"/>
              <w:keepNext w:val="0"/>
              <w:keepLines w:val="0"/>
              <w:widowControl w:val="0"/>
              <w:rPr>
                <w:lang w:eastAsia="ja-JP"/>
              </w:rPr>
            </w:pPr>
          </w:p>
        </w:tc>
      </w:tr>
      <w:tr w:rsidR="003D3741" w:rsidRPr="00FD0425" w14:paraId="03FC038D" w14:textId="77777777" w:rsidTr="0073372F">
        <w:tc>
          <w:tcPr>
            <w:tcW w:w="2160" w:type="dxa"/>
          </w:tcPr>
          <w:p w14:paraId="64E4C7B7" w14:textId="77777777" w:rsidR="003D3741" w:rsidRPr="00FD0425" w:rsidRDefault="003D3741" w:rsidP="0073372F">
            <w:pPr>
              <w:pStyle w:val="TAL"/>
              <w:keepNext w:val="0"/>
              <w:keepLines w:val="0"/>
              <w:widowControl w:val="0"/>
              <w:ind w:left="113"/>
              <w:rPr>
                <w:rFonts w:eastAsia="Batang"/>
                <w:i/>
              </w:rPr>
            </w:pPr>
            <w:r w:rsidRPr="00FD0425">
              <w:rPr>
                <w:i/>
              </w:rPr>
              <w:t>&gt;GTP tunnel</w:t>
            </w:r>
          </w:p>
        </w:tc>
        <w:tc>
          <w:tcPr>
            <w:tcW w:w="1080" w:type="dxa"/>
          </w:tcPr>
          <w:p w14:paraId="37CEA5ED" w14:textId="77777777" w:rsidR="003D3741" w:rsidRPr="00FD0425" w:rsidRDefault="003D3741" w:rsidP="0073372F">
            <w:pPr>
              <w:pStyle w:val="TAL"/>
              <w:keepNext w:val="0"/>
              <w:keepLines w:val="0"/>
              <w:widowControl w:val="0"/>
              <w:rPr>
                <w:rFonts w:cs="Arial"/>
                <w:lang w:eastAsia="ja-JP"/>
              </w:rPr>
            </w:pPr>
          </w:p>
        </w:tc>
        <w:tc>
          <w:tcPr>
            <w:tcW w:w="1080" w:type="dxa"/>
          </w:tcPr>
          <w:p w14:paraId="0DC044E6" w14:textId="77777777" w:rsidR="003D3741" w:rsidRPr="00FD0425" w:rsidRDefault="003D3741" w:rsidP="0073372F">
            <w:pPr>
              <w:pStyle w:val="TAL"/>
              <w:keepNext w:val="0"/>
              <w:keepLines w:val="0"/>
              <w:widowControl w:val="0"/>
              <w:rPr>
                <w:i/>
                <w:lang w:eastAsia="ja-JP"/>
              </w:rPr>
            </w:pPr>
          </w:p>
        </w:tc>
        <w:tc>
          <w:tcPr>
            <w:tcW w:w="1512" w:type="dxa"/>
          </w:tcPr>
          <w:p w14:paraId="241FF031" w14:textId="77777777" w:rsidR="003D3741" w:rsidRPr="00FD0425" w:rsidRDefault="003D3741" w:rsidP="0073372F">
            <w:pPr>
              <w:pStyle w:val="TAL"/>
              <w:keepNext w:val="0"/>
              <w:keepLines w:val="0"/>
              <w:widowControl w:val="0"/>
              <w:rPr>
                <w:lang w:eastAsia="ja-JP"/>
              </w:rPr>
            </w:pPr>
          </w:p>
        </w:tc>
        <w:tc>
          <w:tcPr>
            <w:tcW w:w="1728" w:type="dxa"/>
          </w:tcPr>
          <w:p w14:paraId="784E49F6" w14:textId="77777777" w:rsidR="003D3741" w:rsidRPr="00FD0425" w:rsidRDefault="003D3741" w:rsidP="0073372F">
            <w:pPr>
              <w:pStyle w:val="TAL"/>
              <w:keepNext w:val="0"/>
              <w:keepLines w:val="0"/>
              <w:widowControl w:val="0"/>
              <w:rPr>
                <w:rFonts w:cs="Arial"/>
                <w:szCs w:val="18"/>
                <w:lang w:eastAsia="ja-JP"/>
              </w:rPr>
            </w:pPr>
          </w:p>
        </w:tc>
        <w:tc>
          <w:tcPr>
            <w:tcW w:w="1080" w:type="dxa"/>
          </w:tcPr>
          <w:p w14:paraId="6E784B1D" w14:textId="1DCAC014" w:rsidR="003D3741" w:rsidRPr="00FD0425" w:rsidRDefault="003D3741" w:rsidP="0073372F">
            <w:pPr>
              <w:pStyle w:val="TAC"/>
              <w:keepNext w:val="0"/>
              <w:keepLines w:val="0"/>
              <w:widowControl w:val="0"/>
              <w:rPr>
                <w:rFonts w:cs="Arial"/>
                <w:szCs w:val="18"/>
                <w:lang w:eastAsia="ja-JP"/>
              </w:rPr>
            </w:pPr>
          </w:p>
        </w:tc>
        <w:tc>
          <w:tcPr>
            <w:tcW w:w="1080" w:type="dxa"/>
          </w:tcPr>
          <w:p w14:paraId="17E69558"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7F3DA757" w14:textId="77777777" w:rsidTr="0073372F">
        <w:tc>
          <w:tcPr>
            <w:tcW w:w="2160" w:type="dxa"/>
          </w:tcPr>
          <w:p w14:paraId="7620DCA3" w14:textId="77777777" w:rsidR="003D3741" w:rsidRPr="00FD0425" w:rsidRDefault="003D3741" w:rsidP="0073372F">
            <w:pPr>
              <w:pStyle w:val="TAL"/>
              <w:keepNext w:val="0"/>
              <w:keepLines w:val="0"/>
              <w:widowControl w:val="0"/>
              <w:ind w:left="227"/>
            </w:pPr>
            <w:r w:rsidRPr="00FD0425">
              <w:t>&gt;&gt;Transport Layer Address</w:t>
            </w:r>
          </w:p>
        </w:tc>
        <w:tc>
          <w:tcPr>
            <w:tcW w:w="1080" w:type="dxa"/>
          </w:tcPr>
          <w:p w14:paraId="65BD3DB1"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27F49F78" w14:textId="77777777" w:rsidR="003D3741" w:rsidRPr="00FD0425" w:rsidRDefault="003D3741" w:rsidP="0073372F">
            <w:pPr>
              <w:pStyle w:val="TAL"/>
              <w:keepNext w:val="0"/>
              <w:keepLines w:val="0"/>
              <w:widowControl w:val="0"/>
              <w:rPr>
                <w:i/>
                <w:lang w:eastAsia="ja-JP"/>
              </w:rPr>
            </w:pPr>
          </w:p>
        </w:tc>
        <w:tc>
          <w:tcPr>
            <w:tcW w:w="1512" w:type="dxa"/>
          </w:tcPr>
          <w:p w14:paraId="6E969535"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9.2.3.29</w:t>
            </w:r>
          </w:p>
        </w:tc>
        <w:tc>
          <w:tcPr>
            <w:tcW w:w="1728" w:type="dxa"/>
          </w:tcPr>
          <w:p w14:paraId="21E7118F" w14:textId="77777777" w:rsidR="003D3741" w:rsidRPr="00FD0425" w:rsidRDefault="003D3741" w:rsidP="0073372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080" w:type="dxa"/>
          </w:tcPr>
          <w:p w14:paraId="389965CE" w14:textId="77777777" w:rsidR="003D3741" w:rsidRPr="00FD0425" w:rsidRDefault="003D3741" w:rsidP="0073372F">
            <w:pPr>
              <w:pStyle w:val="TAC"/>
              <w:keepNext w:val="0"/>
              <w:keepLines w:val="0"/>
              <w:widowControl w:val="0"/>
              <w:rPr>
                <w:rFonts w:cs="Arial"/>
                <w:szCs w:val="18"/>
                <w:lang w:eastAsia="ja-JP"/>
              </w:rPr>
            </w:pPr>
            <w:r w:rsidRPr="008D6A7F">
              <w:rPr>
                <w:lang w:eastAsia="ja-JP"/>
              </w:rPr>
              <w:t>–</w:t>
            </w:r>
          </w:p>
        </w:tc>
        <w:tc>
          <w:tcPr>
            <w:tcW w:w="1080" w:type="dxa"/>
          </w:tcPr>
          <w:p w14:paraId="6FE354EB"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69D2D62F" w14:textId="77777777" w:rsidTr="0073372F">
        <w:tc>
          <w:tcPr>
            <w:tcW w:w="2160" w:type="dxa"/>
          </w:tcPr>
          <w:p w14:paraId="7B49AB10" w14:textId="77777777" w:rsidR="003D3741" w:rsidRPr="00FD0425" w:rsidRDefault="003D3741" w:rsidP="0073372F">
            <w:pPr>
              <w:pStyle w:val="TAL"/>
              <w:keepNext w:val="0"/>
              <w:keepLines w:val="0"/>
              <w:widowControl w:val="0"/>
              <w:ind w:left="227"/>
            </w:pPr>
            <w:r w:rsidRPr="00FD0425">
              <w:t>&gt;&gt;GTP-TEID</w:t>
            </w:r>
          </w:p>
        </w:tc>
        <w:tc>
          <w:tcPr>
            <w:tcW w:w="1080" w:type="dxa"/>
          </w:tcPr>
          <w:p w14:paraId="54348BC2"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7EE2708F" w14:textId="77777777" w:rsidR="003D3741" w:rsidRPr="00FD0425" w:rsidRDefault="003D3741" w:rsidP="0073372F">
            <w:pPr>
              <w:pStyle w:val="TAL"/>
              <w:keepNext w:val="0"/>
              <w:keepLines w:val="0"/>
              <w:widowControl w:val="0"/>
              <w:rPr>
                <w:i/>
                <w:lang w:eastAsia="ja-JP"/>
              </w:rPr>
            </w:pPr>
          </w:p>
        </w:tc>
        <w:tc>
          <w:tcPr>
            <w:tcW w:w="1512" w:type="dxa"/>
          </w:tcPr>
          <w:p w14:paraId="50050B0B"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OCTET STRING (4)</w:t>
            </w:r>
          </w:p>
        </w:tc>
        <w:tc>
          <w:tcPr>
            <w:tcW w:w="1728" w:type="dxa"/>
          </w:tcPr>
          <w:p w14:paraId="6C8590D1" w14:textId="77777777" w:rsidR="003D3741" w:rsidRPr="00FD0425" w:rsidRDefault="003D3741" w:rsidP="0073372F">
            <w:pPr>
              <w:pStyle w:val="TAL"/>
              <w:keepNext w:val="0"/>
              <w:keepLines w:val="0"/>
              <w:widowControl w:val="0"/>
              <w:rPr>
                <w:rFonts w:cs="Arial"/>
                <w:lang w:eastAsia="ja-JP"/>
              </w:rPr>
            </w:pPr>
            <w:r w:rsidRPr="00FD0425">
              <w:rPr>
                <w:lang w:eastAsia="ja-JP"/>
              </w:rPr>
              <w:t>The Tunnel Endpoint Identifier (TEID) is specified in TS 29.281 [18]</w:t>
            </w:r>
          </w:p>
        </w:tc>
        <w:tc>
          <w:tcPr>
            <w:tcW w:w="1080" w:type="dxa"/>
          </w:tcPr>
          <w:p w14:paraId="5B118A60" w14:textId="77777777" w:rsidR="003D3741" w:rsidRPr="00FD0425" w:rsidRDefault="003D3741" w:rsidP="0073372F">
            <w:pPr>
              <w:pStyle w:val="TAC"/>
              <w:keepNext w:val="0"/>
              <w:keepLines w:val="0"/>
              <w:widowControl w:val="0"/>
              <w:rPr>
                <w:lang w:eastAsia="ja-JP"/>
              </w:rPr>
            </w:pPr>
            <w:r w:rsidRPr="008D6A7F">
              <w:rPr>
                <w:lang w:eastAsia="ja-JP"/>
              </w:rPr>
              <w:t>–</w:t>
            </w:r>
          </w:p>
        </w:tc>
        <w:tc>
          <w:tcPr>
            <w:tcW w:w="1080" w:type="dxa"/>
          </w:tcPr>
          <w:p w14:paraId="4AF666CE" w14:textId="77777777" w:rsidR="003D3741" w:rsidRPr="00FD0425" w:rsidRDefault="003D3741" w:rsidP="0073372F">
            <w:pPr>
              <w:pStyle w:val="TAC"/>
              <w:keepNext w:val="0"/>
              <w:keepLines w:val="0"/>
              <w:widowControl w:val="0"/>
              <w:rPr>
                <w:lang w:eastAsia="ja-JP"/>
              </w:rPr>
            </w:pPr>
          </w:p>
        </w:tc>
      </w:tr>
      <w:tr w:rsidR="00844445" w:rsidRPr="00FD0425" w14:paraId="0B7E7F61" w14:textId="77777777" w:rsidTr="0073372F">
        <w:tc>
          <w:tcPr>
            <w:tcW w:w="2160" w:type="dxa"/>
          </w:tcPr>
          <w:p w14:paraId="586FB1BF" w14:textId="77777777" w:rsidR="00844445" w:rsidRPr="00FD0425" w:rsidRDefault="00844445" w:rsidP="0073372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080" w:type="dxa"/>
          </w:tcPr>
          <w:p w14:paraId="5002E313" w14:textId="77777777" w:rsidR="00844445" w:rsidRPr="00FD0425" w:rsidRDefault="00844445" w:rsidP="0073372F">
            <w:pPr>
              <w:pStyle w:val="TAL"/>
              <w:keepNext w:val="0"/>
              <w:keepLines w:val="0"/>
              <w:widowControl w:val="0"/>
              <w:rPr>
                <w:noProof/>
                <w:lang w:eastAsia="ja-JP"/>
              </w:rPr>
            </w:pPr>
            <w:r>
              <w:rPr>
                <w:noProof/>
                <w:lang w:eastAsia="ja-JP"/>
              </w:rPr>
              <w:t>O</w:t>
            </w:r>
          </w:p>
        </w:tc>
        <w:tc>
          <w:tcPr>
            <w:tcW w:w="1080" w:type="dxa"/>
          </w:tcPr>
          <w:p w14:paraId="19CE1EF4" w14:textId="77777777" w:rsidR="00844445" w:rsidRPr="00FD0425" w:rsidRDefault="00844445" w:rsidP="0073372F">
            <w:pPr>
              <w:pStyle w:val="TAL"/>
              <w:keepNext w:val="0"/>
              <w:keepLines w:val="0"/>
              <w:widowControl w:val="0"/>
              <w:rPr>
                <w:i/>
                <w:lang w:eastAsia="ja-JP"/>
              </w:rPr>
            </w:pPr>
          </w:p>
        </w:tc>
        <w:tc>
          <w:tcPr>
            <w:tcW w:w="1512" w:type="dxa"/>
          </w:tcPr>
          <w:p w14:paraId="13864252" w14:textId="77777777" w:rsidR="00844445" w:rsidRPr="00FD0425" w:rsidRDefault="00844445" w:rsidP="0073372F">
            <w:pPr>
              <w:pStyle w:val="TAL"/>
              <w:keepNext w:val="0"/>
              <w:keepLines w:val="0"/>
              <w:widowControl w:val="0"/>
              <w:rPr>
                <w:snapToGrid w:val="0"/>
                <w:lang w:eastAsia="ja-JP"/>
              </w:rPr>
            </w:pPr>
            <w:r>
              <w:rPr>
                <w:snapToGrid w:val="0"/>
                <w:lang w:eastAsia="ja-JP"/>
              </w:rPr>
              <w:t>9.2.3.144</w:t>
            </w:r>
          </w:p>
        </w:tc>
        <w:tc>
          <w:tcPr>
            <w:tcW w:w="1728" w:type="dxa"/>
          </w:tcPr>
          <w:p w14:paraId="20AB08CD" w14:textId="77777777" w:rsidR="00844445" w:rsidRPr="00FD0425" w:rsidRDefault="00844445" w:rsidP="0073372F">
            <w:pPr>
              <w:pStyle w:val="TAL"/>
              <w:keepNext w:val="0"/>
              <w:keepLines w:val="0"/>
              <w:widowControl w:val="0"/>
              <w:rPr>
                <w:lang w:eastAsia="ja-JP"/>
              </w:rPr>
            </w:pPr>
          </w:p>
        </w:tc>
        <w:tc>
          <w:tcPr>
            <w:tcW w:w="1080" w:type="dxa"/>
          </w:tcPr>
          <w:p w14:paraId="5C7D5F1C" w14:textId="77777777" w:rsidR="00844445" w:rsidRPr="00FD0425" w:rsidRDefault="00844445" w:rsidP="0073372F">
            <w:pPr>
              <w:pStyle w:val="TAC"/>
              <w:keepNext w:val="0"/>
              <w:keepLines w:val="0"/>
              <w:widowControl w:val="0"/>
              <w:rPr>
                <w:lang w:eastAsia="ja-JP"/>
              </w:rPr>
            </w:pPr>
            <w:r>
              <w:rPr>
                <w:lang w:eastAsia="ja-JP"/>
              </w:rPr>
              <w:t>YES</w:t>
            </w:r>
          </w:p>
        </w:tc>
        <w:tc>
          <w:tcPr>
            <w:tcW w:w="1080" w:type="dxa"/>
          </w:tcPr>
          <w:p w14:paraId="50B6AFAE" w14:textId="77777777" w:rsidR="00844445" w:rsidRPr="00FD0425" w:rsidRDefault="00844445" w:rsidP="0073372F">
            <w:pPr>
              <w:pStyle w:val="TAC"/>
              <w:keepNext w:val="0"/>
              <w:keepLines w:val="0"/>
              <w:widowControl w:val="0"/>
              <w:rPr>
                <w:lang w:eastAsia="ja-JP"/>
              </w:rPr>
            </w:pPr>
            <w:r>
              <w:rPr>
                <w:lang w:eastAsia="ja-JP"/>
              </w:rPr>
              <w:t>reject</w:t>
            </w:r>
          </w:p>
        </w:tc>
      </w:tr>
    </w:tbl>
    <w:p w14:paraId="0EE96590" w14:textId="77777777" w:rsidR="00F02090" w:rsidRPr="00FD0425" w:rsidRDefault="00F02090" w:rsidP="0073372F">
      <w:pPr>
        <w:widowControl w:val="0"/>
        <w:rPr>
          <w:lang w:eastAsia="zh-CN"/>
        </w:rPr>
      </w:pPr>
    </w:p>
    <w:p w14:paraId="2AE9F711" w14:textId="77777777" w:rsidR="00F02090" w:rsidRPr="00FD0425" w:rsidRDefault="00F02090" w:rsidP="0073372F">
      <w:pPr>
        <w:pStyle w:val="Heading4"/>
        <w:keepNext w:val="0"/>
        <w:keepLines w:val="0"/>
        <w:widowControl w:val="0"/>
        <w:rPr>
          <w:noProof/>
          <w:lang w:eastAsia="ja-JP"/>
        </w:rPr>
      </w:pPr>
      <w:bookmarkStart w:id="7020" w:name="_CR9_2_3_31"/>
      <w:bookmarkStart w:id="7021" w:name="_Toc20955340"/>
      <w:bookmarkStart w:id="7022" w:name="_Toc29991543"/>
      <w:bookmarkStart w:id="7023" w:name="_Toc36555944"/>
      <w:bookmarkStart w:id="7024" w:name="_Toc44497689"/>
      <w:bookmarkStart w:id="7025" w:name="_Toc45108076"/>
      <w:bookmarkStart w:id="7026" w:name="_Toc45901696"/>
      <w:bookmarkStart w:id="7027" w:name="_Toc51850777"/>
      <w:bookmarkStart w:id="7028" w:name="_Toc56693781"/>
      <w:bookmarkStart w:id="7029" w:name="_Toc64447325"/>
      <w:bookmarkStart w:id="7030" w:name="_Toc66286819"/>
      <w:bookmarkStart w:id="7031" w:name="_Toc74151514"/>
      <w:bookmarkStart w:id="7032" w:name="_Toc88653987"/>
      <w:bookmarkStart w:id="7033" w:name="_Toc97904343"/>
      <w:bookmarkStart w:id="7034" w:name="_Toc105175384"/>
      <w:bookmarkStart w:id="7035" w:name="_Toc113826414"/>
      <w:bookmarkStart w:id="7036" w:name="_Toc175587000"/>
      <w:bookmarkEnd w:id="7020"/>
      <w:r w:rsidRPr="00FD0425">
        <w:rPr>
          <w:noProof/>
          <w:lang w:eastAsia="ja-JP"/>
        </w:rPr>
        <w:t>9.2.3.31</w:t>
      </w:r>
      <w:r w:rsidRPr="00FD0425">
        <w:rPr>
          <w:noProof/>
          <w:lang w:eastAsia="ja-JP"/>
        </w:rPr>
        <w:tab/>
        <w:t>CP Transport Layer Information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6CB81207"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FD0425" w14:paraId="56132397" w14:textId="77777777" w:rsidTr="00807553">
        <w:trPr>
          <w:tblHeader/>
        </w:trPr>
        <w:tc>
          <w:tcPr>
            <w:tcW w:w="2160" w:type="dxa"/>
          </w:tcPr>
          <w:p w14:paraId="6C9881FD"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BFB30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24417F2"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5750D1"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15C43AB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40D61B0"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Criticality</w:t>
            </w:r>
          </w:p>
        </w:tc>
        <w:tc>
          <w:tcPr>
            <w:tcW w:w="1080" w:type="dxa"/>
          </w:tcPr>
          <w:p w14:paraId="3069634C"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73372F">
        <w:tc>
          <w:tcPr>
            <w:tcW w:w="2160" w:type="dxa"/>
          </w:tcPr>
          <w:p w14:paraId="37492E8C" w14:textId="77777777" w:rsidR="00B258F7" w:rsidRPr="00FD0425" w:rsidRDefault="00B258F7"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080" w:type="dxa"/>
          </w:tcPr>
          <w:p w14:paraId="0D8B90C5" w14:textId="71CEB824" w:rsidR="00B258F7" w:rsidRPr="00FD0425" w:rsidRDefault="00B258F7" w:rsidP="0073372F">
            <w:pPr>
              <w:pStyle w:val="TAL"/>
              <w:keepNext w:val="0"/>
              <w:keepLines w:val="0"/>
              <w:widowControl w:val="0"/>
              <w:rPr>
                <w:rFonts w:cs="Arial"/>
                <w:lang w:eastAsia="ja-JP"/>
              </w:rPr>
            </w:pPr>
            <w:r>
              <w:rPr>
                <w:rFonts w:cs="Arial"/>
                <w:lang w:eastAsia="ja-JP"/>
              </w:rPr>
              <w:t>M</w:t>
            </w:r>
          </w:p>
        </w:tc>
        <w:tc>
          <w:tcPr>
            <w:tcW w:w="1080" w:type="dxa"/>
          </w:tcPr>
          <w:p w14:paraId="3E3D9C39" w14:textId="77777777" w:rsidR="00B258F7" w:rsidRPr="00FD0425" w:rsidRDefault="00B258F7" w:rsidP="0073372F">
            <w:pPr>
              <w:pStyle w:val="TAL"/>
              <w:keepNext w:val="0"/>
              <w:keepLines w:val="0"/>
              <w:widowControl w:val="0"/>
              <w:rPr>
                <w:i/>
                <w:lang w:eastAsia="ja-JP"/>
              </w:rPr>
            </w:pPr>
          </w:p>
        </w:tc>
        <w:tc>
          <w:tcPr>
            <w:tcW w:w="1512" w:type="dxa"/>
          </w:tcPr>
          <w:p w14:paraId="5C9F1B8F" w14:textId="77777777" w:rsidR="00B258F7" w:rsidRPr="00FD0425" w:rsidRDefault="00B258F7" w:rsidP="0073372F">
            <w:pPr>
              <w:pStyle w:val="TAL"/>
              <w:keepNext w:val="0"/>
              <w:keepLines w:val="0"/>
              <w:widowControl w:val="0"/>
              <w:rPr>
                <w:lang w:eastAsia="ja-JP"/>
              </w:rPr>
            </w:pPr>
          </w:p>
        </w:tc>
        <w:tc>
          <w:tcPr>
            <w:tcW w:w="1728" w:type="dxa"/>
          </w:tcPr>
          <w:p w14:paraId="5EF12985" w14:textId="77777777" w:rsidR="00B258F7" w:rsidRPr="00FD0425" w:rsidRDefault="00B258F7" w:rsidP="0073372F">
            <w:pPr>
              <w:pStyle w:val="TAL"/>
              <w:keepNext w:val="0"/>
              <w:keepLines w:val="0"/>
              <w:widowControl w:val="0"/>
              <w:rPr>
                <w:lang w:eastAsia="ja-JP"/>
              </w:rPr>
            </w:pPr>
          </w:p>
        </w:tc>
        <w:tc>
          <w:tcPr>
            <w:tcW w:w="1080" w:type="dxa"/>
          </w:tcPr>
          <w:p w14:paraId="64D2B4B9" w14:textId="4F77CFC5"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026BFC25" w14:textId="77777777" w:rsidR="00B258F7" w:rsidRPr="00FD0425" w:rsidRDefault="00B258F7" w:rsidP="0073372F">
            <w:pPr>
              <w:pStyle w:val="TAC"/>
              <w:keepNext w:val="0"/>
              <w:keepLines w:val="0"/>
              <w:widowControl w:val="0"/>
              <w:rPr>
                <w:lang w:eastAsia="ja-JP"/>
              </w:rPr>
            </w:pPr>
          </w:p>
        </w:tc>
      </w:tr>
      <w:tr w:rsidR="00D44A30" w:rsidRPr="00FD0425" w14:paraId="5FC4E42C" w14:textId="77777777" w:rsidTr="0073372F">
        <w:tc>
          <w:tcPr>
            <w:tcW w:w="2160" w:type="dxa"/>
          </w:tcPr>
          <w:p w14:paraId="4AA581DD"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080" w:type="dxa"/>
          </w:tcPr>
          <w:p w14:paraId="4A73D39E" w14:textId="77777777" w:rsidR="00D44A30" w:rsidRPr="00FD0425" w:rsidRDefault="00D44A30" w:rsidP="0073372F">
            <w:pPr>
              <w:pStyle w:val="TAL"/>
              <w:keepNext w:val="0"/>
              <w:keepLines w:val="0"/>
              <w:widowControl w:val="0"/>
              <w:rPr>
                <w:rFonts w:cs="Arial"/>
                <w:lang w:eastAsia="ja-JP"/>
              </w:rPr>
            </w:pPr>
          </w:p>
        </w:tc>
        <w:tc>
          <w:tcPr>
            <w:tcW w:w="1080" w:type="dxa"/>
          </w:tcPr>
          <w:p w14:paraId="588A24DF" w14:textId="77777777" w:rsidR="00D44A30" w:rsidRPr="00FD0425" w:rsidRDefault="00D44A30" w:rsidP="0073372F">
            <w:pPr>
              <w:pStyle w:val="TAL"/>
              <w:keepNext w:val="0"/>
              <w:keepLines w:val="0"/>
              <w:widowControl w:val="0"/>
              <w:rPr>
                <w:i/>
                <w:lang w:eastAsia="ja-JP"/>
              </w:rPr>
            </w:pPr>
          </w:p>
        </w:tc>
        <w:tc>
          <w:tcPr>
            <w:tcW w:w="1512" w:type="dxa"/>
          </w:tcPr>
          <w:p w14:paraId="46B55BFF" w14:textId="77777777" w:rsidR="00D44A30" w:rsidRPr="00FD0425" w:rsidRDefault="00D44A30" w:rsidP="0073372F">
            <w:pPr>
              <w:pStyle w:val="TAL"/>
              <w:keepNext w:val="0"/>
              <w:keepLines w:val="0"/>
              <w:widowControl w:val="0"/>
              <w:rPr>
                <w:rFonts w:cs="Arial"/>
                <w:lang w:eastAsia="ja-JP"/>
              </w:rPr>
            </w:pPr>
          </w:p>
        </w:tc>
        <w:tc>
          <w:tcPr>
            <w:tcW w:w="1728" w:type="dxa"/>
          </w:tcPr>
          <w:p w14:paraId="36972F70" w14:textId="77777777" w:rsidR="00D44A30" w:rsidRPr="00FD0425" w:rsidRDefault="00D44A30" w:rsidP="0073372F">
            <w:pPr>
              <w:pStyle w:val="TAL"/>
              <w:keepNext w:val="0"/>
              <w:keepLines w:val="0"/>
              <w:widowControl w:val="0"/>
              <w:rPr>
                <w:rFonts w:cs="Arial"/>
                <w:lang w:eastAsia="ja-JP"/>
              </w:rPr>
            </w:pPr>
          </w:p>
        </w:tc>
        <w:tc>
          <w:tcPr>
            <w:tcW w:w="1080" w:type="dxa"/>
          </w:tcPr>
          <w:p w14:paraId="6103A172" w14:textId="063771C5" w:rsidR="00D44A30" w:rsidRPr="00FD0425" w:rsidRDefault="00D44A30" w:rsidP="0073372F">
            <w:pPr>
              <w:pStyle w:val="TAC"/>
              <w:keepNext w:val="0"/>
              <w:keepLines w:val="0"/>
              <w:widowControl w:val="0"/>
              <w:rPr>
                <w:rFonts w:cs="Arial"/>
                <w:lang w:eastAsia="ja-JP"/>
              </w:rPr>
            </w:pPr>
          </w:p>
        </w:tc>
        <w:tc>
          <w:tcPr>
            <w:tcW w:w="1080" w:type="dxa"/>
          </w:tcPr>
          <w:p w14:paraId="6355705F" w14:textId="77777777" w:rsidR="00D44A30" w:rsidRPr="00FD0425" w:rsidRDefault="00D44A30" w:rsidP="0073372F">
            <w:pPr>
              <w:pStyle w:val="TAC"/>
              <w:keepNext w:val="0"/>
              <w:keepLines w:val="0"/>
              <w:widowControl w:val="0"/>
              <w:rPr>
                <w:rFonts w:cs="Arial"/>
                <w:lang w:eastAsia="ja-JP"/>
              </w:rPr>
            </w:pPr>
          </w:p>
        </w:tc>
      </w:tr>
      <w:tr w:rsidR="00B258F7" w:rsidRPr="00FD0425" w14:paraId="6ADB09A5" w14:textId="77777777" w:rsidTr="0073372F">
        <w:tc>
          <w:tcPr>
            <w:tcW w:w="2160" w:type="dxa"/>
          </w:tcPr>
          <w:p w14:paraId="1F7248E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Pr>
          <w:p w14:paraId="7E635C05"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Pr>
          <w:p w14:paraId="44CE1C0F" w14:textId="77777777" w:rsidR="00B258F7" w:rsidRPr="00FD0425" w:rsidRDefault="00B258F7" w:rsidP="0073372F">
            <w:pPr>
              <w:pStyle w:val="TAL"/>
              <w:keepNext w:val="0"/>
              <w:keepLines w:val="0"/>
              <w:widowControl w:val="0"/>
              <w:rPr>
                <w:i/>
                <w:lang w:eastAsia="ja-JP"/>
              </w:rPr>
            </w:pPr>
          </w:p>
        </w:tc>
        <w:tc>
          <w:tcPr>
            <w:tcW w:w="1512" w:type="dxa"/>
          </w:tcPr>
          <w:p w14:paraId="3217493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Pr>
          <w:p w14:paraId="62C5184A" w14:textId="77777777" w:rsidR="00B258F7" w:rsidRPr="00FD0425" w:rsidRDefault="00B258F7" w:rsidP="0073372F">
            <w:pPr>
              <w:pStyle w:val="TAL"/>
              <w:keepNext w:val="0"/>
              <w:keepLines w:val="0"/>
              <w:widowControl w:val="0"/>
              <w:rPr>
                <w:rFonts w:cs="Arial"/>
                <w:lang w:eastAsia="ja-JP"/>
              </w:rPr>
            </w:pPr>
          </w:p>
        </w:tc>
        <w:tc>
          <w:tcPr>
            <w:tcW w:w="1080" w:type="dxa"/>
          </w:tcPr>
          <w:p w14:paraId="3E41B097" w14:textId="18145661"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Pr>
          <w:p w14:paraId="7920654C" w14:textId="77777777" w:rsidR="00B258F7" w:rsidRPr="00FD0425" w:rsidRDefault="00B258F7" w:rsidP="0073372F">
            <w:pPr>
              <w:pStyle w:val="TAC"/>
              <w:keepNext w:val="0"/>
              <w:keepLines w:val="0"/>
              <w:widowControl w:val="0"/>
              <w:rPr>
                <w:rFonts w:cs="Arial"/>
                <w:lang w:eastAsia="ja-JP"/>
              </w:rPr>
            </w:pPr>
          </w:p>
        </w:tc>
      </w:tr>
      <w:tr w:rsidR="00D44A30" w:rsidRPr="00FD0425" w14:paraId="19D9586B" w14:textId="77777777" w:rsidTr="0073372F">
        <w:tc>
          <w:tcPr>
            <w:tcW w:w="216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73372F">
        <w:tc>
          <w:tcPr>
            <w:tcW w:w="216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03E1976F"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517993" w14:textId="5F428979"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73372F">
            <w:pPr>
              <w:pStyle w:val="TAC"/>
              <w:keepNext w:val="0"/>
              <w:keepLines w:val="0"/>
              <w:widowControl w:val="0"/>
              <w:rPr>
                <w:rFonts w:cs="Arial"/>
                <w:lang w:eastAsia="ja-JP"/>
              </w:rPr>
            </w:pPr>
          </w:p>
        </w:tc>
      </w:tr>
      <w:tr w:rsidR="00B258F7" w:rsidRPr="00FD0425" w14:paraId="7A4FF84F" w14:textId="77777777" w:rsidTr="0073372F">
        <w:tc>
          <w:tcPr>
            <w:tcW w:w="216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4F2269" w14:textId="16A0D6AE"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73372F">
            <w:pPr>
              <w:pStyle w:val="TAC"/>
              <w:keepNext w:val="0"/>
              <w:keepLines w:val="0"/>
              <w:widowControl w:val="0"/>
              <w:rPr>
                <w:rFonts w:cs="Arial"/>
                <w:lang w:eastAsia="ja-JP"/>
              </w:rPr>
            </w:pPr>
          </w:p>
        </w:tc>
      </w:tr>
    </w:tbl>
    <w:p w14:paraId="68F5E648" w14:textId="77777777" w:rsidR="00F02090" w:rsidRPr="00FD0425" w:rsidRDefault="00F02090" w:rsidP="0073372F">
      <w:pPr>
        <w:widowControl w:val="0"/>
        <w:rPr>
          <w:lang w:eastAsia="zh-CN"/>
        </w:rPr>
      </w:pPr>
    </w:p>
    <w:p w14:paraId="3C905476" w14:textId="77777777" w:rsidR="00F02090" w:rsidRPr="00FD0425" w:rsidRDefault="00F02090" w:rsidP="0073372F">
      <w:pPr>
        <w:pStyle w:val="Heading4"/>
        <w:keepNext w:val="0"/>
        <w:keepLines w:val="0"/>
        <w:widowControl w:val="0"/>
        <w:rPr>
          <w:lang w:eastAsia="zh-CN"/>
        </w:rPr>
      </w:pPr>
      <w:bookmarkStart w:id="7037" w:name="_CR9_2_3_32"/>
      <w:bookmarkStart w:id="7038" w:name="_Toc20955341"/>
      <w:bookmarkStart w:id="7039" w:name="_Toc29991544"/>
      <w:bookmarkStart w:id="7040" w:name="_Toc36555945"/>
      <w:bookmarkStart w:id="7041" w:name="_Toc44497690"/>
      <w:bookmarkStart w:id="7042" w:name="_Toc45108077"/>
      <w:bookmarkStart w:id="7043" w:name="_Toc45901697"/>
      <w:bookmarkStart w:id="7044" w:name="_Toc51850778"/>
      <w:bookmarkStart w:id="7045" w:name="_Toc56693782"/>
      <w:bookmarkStart w:id="7046" w:name="_Toc64447326"/>
      <w:bookmarkStart w:id="7047" w:name="_Toc66286820"/>
      <w:bookmarkStart w:id="7048" w:name="_Toc74151515"/>
      <w:bookmarkStart w:id="7049" w:name="_Toc88653988"/>
      <w:bookmarkStart w:id="7050" w:name="_Toc97904344"/>
      <w:bookmarkStart w:id="7051" w:name="_Toc105175385"/>
      <w:bookmarkStart w:id="7052" w:name="_Toc113826415"/>
      <w:bookmarkStart w:id="7053" w:name="_Toc175587001"/>
      <w:bookmarkEnd w:id="7037"/>
      <w:r w:rsidRPr="00FD0425">
        <w:t>9.2.3.32</w:t>
      </w:r>
      <w:r w:rsidRPr="00FD0425">
        <w:tab/>
      </w:r>
      <w:r w:rsidRPr="00FD0425">
        <w:rPr>
          <w:lang w:eastAsia="zh-CN"/>
        </w:rPr>
        <w:t>Masked IMEISV</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080519D3" w14:textId="77777777" w:rsidR="00F02090" w:rsidRPr="00FD0425" w:rsidRDefault="00F02090" w:rsidP="0073372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DCB0F5" w14:textId="77777777" w:rsidTr="0073372F">
        <w:trPr>
          <w:tblHeader/>
        </w:trPr>
        <w:tc>
          <w:tcPr>
            <w:tcW w:w="2448" w:type="dxa"/>
          </w:tcPr>
          <w:p w14:paraId="46BC56C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68DB69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5A3BB0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54B613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5926E2">
        <w:tc>
          <w:tcPr>
            <w:tcW w:w="2448" w:type="dxa"/>
          </w:tcPr>
          <w:p w14:paraId="387D48CC" w14:textId="77777777" w:rsidR="00F02090" w:rsidRPr="00FD0425" w:rsidRDefault="00F02090" w:rsidP="0073372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BE8C840" w14:textId="77777777" w:rsidR="00F02090" w:rsidRPr="00FD0425" w:rsidRDefault="00F02090" w:rsidP="0073372F">
            <w:pPr>
              <w:pStyle w:val="TAL"/>
              <w:keepNext w:val="0"/>
              <w:keepLines w:val="0"/>
              <w:widowControl w:val="0"/>
              <w:rPr>
                <w:lang w:eastAsia="ja-JP"/>
              </w:rPr>
            </w:pPr>
          </w:p>
        </w:tc>
        <w:tc>
          <w:tcPr>
            <w:tcW w:w="1872" w:type="dxa"/>
          </w:tcPr>
          <w:p w14:paraId="2C572827" w14:textId="77777777" w:rsidR="00F02090" w:rsidRPr="00FD0425" w:rsidRDefault="00F02090" w:rsidP="0073372F">
            <w:pPr>
              <w:pStyle w:val="TAL"/>
              <w:keepNext w:val="0"/>
              <w:keepLines w:val="0"/>
              <w:widowControl w:val="0"/>
              <w:rPr>
                <w:lang w:eastAsia="ja-JP"/>
              </w:rPr>
            </w:pPr>
            <w:r w:rsidRPr="00FD0425">
              <w:rPr>
                <w:lang w:eastAsia="ja-JP"/>
              </w:rPr>
              <w:t xml:space="preserve"> BIT STRING (SIZE(64))</w:t>
            </w:r>
          </w:p>
        </w:tc>
        <w:tc>
          <w:tcPr>
            <w:tcW w:w="2880" w:type="dxa"/>
          </w:tcPr>
          <w:p w14:paraId="26AC1F09" w14:textId="77777777" w:rsidR="00F02090" w:rsidRPr="00FD0425" w:rsidRDefault="00F02090" w:rsidP="0073372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73372F">
      <w:pPr>
        <w:widowControl w:val="0"/>
      </w:pPr>
    </w:p>
    <w:p w14:paraId="693124A4" w14:textId="77777777" w:rsidR="00F02090" w:rsidRPr="00FD0425" w:rsidRDefault="00F02090" w:rsidP="0073372F">
      <w:pPr>
        <w:pStyle w:val="Heading4"/>
        <w:keepNext w:val="0"/>
        <w:keepLines w:val="0"/>
        <w:widowControl w:val="0"/>
        <w:rPr>
          <w:rFonts w:eastAsia="Batang"/>
        </w:rPr>
      </w:pPr>
      <w:bookmarkStart w:id="7054" w:name="_CR9_2_3_33"/>
      <w:bookmarkStart w:id="7055" w:name="_Toc20955342"/>
      <w:bookmarkStart w:id="7056" w:name="_Toc29991545"/>
      <w:bookmarkStart w:id="7057" w:name="_Toc36555946"/>
      <w:bookmarkStart w:id="7058" w:name="_Toc44497691"/>
      <w:bookmarkStart w:id="7059" w:name="_Toc45108078"/>
      <w:bookmarkStart w:id="7060" w:name="_Toc45901698"/>
      <w:bookmarkStart w:id="7061" w:name="_Toc51850779"/>
      <w:bookmarkStart w:id="7062" w:name="_Toc56693783"/>
      <w:bookmarkStart w:id="7063" w:name="_Toc64447327"/>
      <w:bookmarkStart w:id="7064" w:name="_Toc66286821"/>
      <w:bookmarkStart w:id="7065" w:name="_Toc74151516"/>
      <w:bookmarkStart w:id="7066" w:name="_Toc88653989"/>
      <w:bookmarkStart w:id="7067" w:name="_Toc97904345"/>
      <w:bookmarkStart w:id="7068" w:name="_Toc105175386"/>
      <w:bookmarkStart w:id="7069" w:name="_Toc113826416"/>
      <w:bookmarkStart w:id="7070" w:name="_Toc175587002"/>
      <w:bookmarkEnd w:id="7054"/>
      <w:r w:rsidRPr="00FD0425">
        <w:rPr>
          <w:rFonts w:eastAsia="Batang"/>
        </w:rPr>
        <w:t>9.2.3.33</w:t>
      </w:r>
      <w:r w:rsidRPr="00FD0425">
        <w:rPr>
          <w:rFonts w:eastAsia="Batang"/>
        </w:rPr>
        <w:tab/>
        <w:t>DRB ID</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1D579B7F" w14:textId="77777777" w:rsidR="00F02090" w:rsidRPr="00FD0425" w:rsidRDefault="00F02090" w:rsidP="0073372F">
      <w:pPr>
        <w:widowControl w:val="0"/>
      </w:pPr>
      <w:r w:rsidRPr="00FD0425">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4B150" w14:textId="77777777" w:rsidTr="005926E2">
        <w:tc>
          <w:tcPr>
            <w:tcW w:w="2448" w:type="dxa"/>
          </w:tcPr>
          <w:p w14:paraId="44F50A8A" w14:textId="77777777" w:rsidR="00F02090" w:rsidRPr="00FD0425" w:rsidRDefault="00F02090" w:rsidP="0073372F">
            <w:pPr>
              <w:pStyle w:val="TAH"/>
              <w:keepNext w:val="0"/>
              <w:keepLines w:val="0"/>
              <w:widowControl w:val="0"/>
            </w:pPr>
            <w:r w:rsidRPr="00FD0425">
              <w:t>IE/Group Name</w:t>
            </w:r>
          </w:p>
        </w:tc>
        <w:tc>
          <w:tcPr>
            <w:tcW w:w="1080" w:type="dxa"/>
          </w:tcPr>
          <w:p w14:paraId="07A21AD7" w14:textId="77777777" w:rsidR="00F02090" w:rsidRPr="00FD0425" w:rsidRDefault="00F02090" w:rsidP="0073372F">
            <w:pPr>
              <w:pStyle w:val="TAH"/>
              <w:keepNext w:val="0"/>
              <w:keepLines w:val="0"/>
              <w:widowControl w:val="0"/>
            </w:pPr>
            <w:r w:rsidRPr="00FD0425">
              <w:t>Presence</w:t>
            </w:r>
          </w:p>
        </w:tc>
        <w:tc>
          <w:tcPr>
            <w:tcW w:w="1440" w:type="dxa"/>
          </w:tcPr>
          <w:p w14:paraId="70EC6140" w14:textId="77777777" w:rsidR="00F02090" w:rsidRPr="00FD0425" w:rsidRDefault="00F02090" w:rsidP="0073372F">
            <w:pPr>
              <w:pStyle w:val="TAH"/>
              <w:keepNext w:val="0"/>
              <w:keepLines w:val="0"/>
              <w:widowControl w:val="0"/>
            </w:pPr>
            <w:r w:rsidRPr="00FD0425">
              <w:t>Range</w:t>
            </w:r>
          </w:p>
        </w:tc>
        <w:tc>
          <w:tcPr>
            <w:tcW w:w="1872" w:type="dxa"/>
          </w:tcPr>
          <w:p w14:paraId="375BC877" w14:textId="77777777" w:rsidR="00F02090" w:rsidRPr="00FD0425" w:rsidRDefault="00F02090" w:rsidP="0073372F">
            <w:pPr>
              <w:pStyle w:val="TAH"/>
              <w:keepNext w:val="0"/>
              <w:keepLines w:val="0"/>
              <w:widowControl w:val="0"/>
            </w:pPr>
            <w:r w:rsidRPr="00FD0425">
              <w:t>IE type and reference</w:t>
            </w:r>
          </w:p>
        </w:tc>
        <w:tc>
          <w:tcPr>
            <w:tcW w:w="2880" w:type="dxa"/>
          </w:tcPr>
          <w:p w14:paraId="57264C94" w14:textId="77777777" w:rsidR="00F02090" w:rsidRPr="00FD0425" w:rsidRDefault="00F02090" w:rsidP="0073372F">
            <w:pPr>
              <w:pStyle w:val="TAH"/>
              <w:keepNext w:val="0"/>
              <w:keepLines w:val="0"/>
              <w:widowControl w:val="0"/>
            </w:pPr>
            <w:r w:rsidRPr="00FD0425">
              <w:t>Semantics description</w:t>
            </w:r>
          </w:p>
        </w:tc>
      </w:tr>
      <w:tr w:rsidR="00F02090" w:rsidRPr="00FD0425" w14:paraId="3A022605" w14:textId="77777777" w:rsidTr="005926E2">
        <w:tc>
          <w:tcPr>
            <w:tcW w:w="2448" w:type="dxa"/>
          </w:tcPr>
          <w:p w14:paraId="13234B51" w14:textId="77777777" w:rsidR="00F02090" w:rsidRPr="00FD0425" w:rsidRDefault="00F02090" w:rsidP="0073372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73372F">
            <w:pPr>
              <w:pStyle w:val="TAL"/>
              <w:keepNext w:val="0"/>
              <w:keepLines w:val="0"/>
              <w:widowControl w:val="0"/>
            </w:pPr>
            <w:r w:rsidRPr="00FD0425">
              <w:t>M</w:t>
            </w:r>
          </w:p>
        </w:tc>
        <w:tc>
          <w:tcPr>
            <w:tcW w:w="1440" w:type="dxa"/>
          </w:tcPr>
          <w:p w14:paraId="2EF6BA9B" w14:textId="77777777" w:rsidR="00F02090" w:rsidRPr="00FD0425" w:rsidRDefault="00F02090" w:rsidP="0073372F">
            <w:pPr>
              <w:pStyle w:val="TAL"/>
              <w:keepNext w:val="0"/>
              <w:keepLines w:val="0"/>
              <w:widowControl w:val="0"/>
              <w:rPr>
                <w:i/>
              </w:rPr>
            </w:pPr>
          </w:p>
        </w:tc>
        <w:tc>
          <w:tcPr>
            <w:tcW w:w="1872" w:type="dxa"/>
          </w:tcPr>
          <w:p w14:paraId="4A619BA8" w14:textId="77777777" w:rsidR="00F02090" w:rsidRPr="00FD0425" w:rsidRDefault="00F02090" w:rsidP="0073372F">
            <w:pPr>
              <w:pStyle w:val="TAL"/>
              <w:keepNext w:val="0"/>
              <w:keepLines w:val="0"/>
              <w:widowControl w:val="0"/>
            </w:pPr>
            <w:r w:rsidRPr="00FD0425">
              <w:t>INTEGER (1..32, ...)</w:t>
            </w:r>
          </w:p>
        </w:tc>
        <w:tc>
          <w:tcPr>
            <w:tcW w:w="2880" w:type="dxa"/>
          </w:tcPr>
          <w:p w14:paraId="1D9D6396" w14:textId="77777777" w:rsidR="00F02090" w:rsidRPr="00FD0425" w:rsidRDefault="00F02090" w:rsidP="0073372F">
            <w:pPr>
              <w:pStyle w:val="TAL"/>
              <w:keepNext w:val="0"/>
              <w:keepLines w:val="0"/>
              <w:widowControl w:val="0"/>
            </w:pPr>
          </w:p>
        </w:tc>
      </w:tr>
    </w:tbl>
    <w:p w14:paraId="7F794DF4" w14:textId="77777777" w:rsidR="00F02090" w:rsidRPr="00FD0425" w:rsidRDefault="00F02090" w:rsidP="0073372F">
      <w:pPr>
        <w:widowControl w:val="0"/>
        <w:rPr>
          <w:lang w:eastAsia="zh-CN"/>
        </w:rPr>
      </w:pPr>
    </w:p>
    <w:p w14:paraId="6BB0760F" w14:textId="77777777" w:rsidR="00F02090" w:rsidRPr="00FD0425" w:rsidRDefault="00F02090" w:rsidP="0073372F">
      <w:pPr>
        <w:pStyle w:val="Heading4"/>
        <w:keepNext w:val="0"/>
        <w:keepLines w:val="0"/>
        <w:widowControl w:val="0"/>
      </w:pPr>
      <w:bookmarkStart w:id="7071" w:name="_CR9_2_3_34"/>
      <w:bookmarkStart w:id="7072" w:name="_Toc20955343"/>
      <w:bookmarkStart w:id="7073" w:name="_Toc29991546"/>
      <w:bookmarkStart w:id="7074" w:name="_Toc36555947"/>
      <w:bookmarkStart w:id="7075" w:name="_Toc44497692"/>
      <w:bookmarkStart w:id="7076" w:name="_Toc45108079"/>
      <w:bookmarkStart w:id="7077" w:name="_Toc45901699"/>
      <w:bookmarkStart w:id="7078" w:name="_Toc51850780"/>
      <w:bookmarkStart w:id="7079" w:name="_Toc56693784"/>
      <w:bookmarkStart w:id="7080" w:name="_Toc64447328"/>
      <w:bookmarkStart w:id="7081" w:name="_Toc66286822"/>
      <w:bookmarkStart w:id="7082" w:name="_Toc74151517"/>
      <w:bookmarkStart w:id="7083" w:name="_Toc88653990"/>
      <w:bookmarkStart w:id="7084" w:name="_Toc97904346"/>
      <w:bookmarkStart w:id="7085" w:name="_Toc105175387"/>
      <w:bookmarkStart w:id="7086" w:name="_Toc113826417"/>
      <w:bookmarkStart w:id="7087" w:name="_Toc175587003"/>
      <w:bookmarkEnd w:id="7071"/>
      <w:r w:rsidRPr="00FD0425">
        <w:t>9.2.3.34</w:t>
      </w:r>
      <w:r w:rsidRPr="00FD0425">
        <w:tab/>
        <w:t>DL Forwarding</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6BAE175B" w14:textId="77777777" w:rsidR="00F02090" w:rsidRPr="00FD0425" w:rsidRDefault="00F02090" w:rsidP="0073372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E6AADC" w14:textId="77777777" w:rsidTr="005926E2">
        <w:trPr>
          <w:jc w:val="center"/>
        </w:trPr>
        <w:tc>
          <w:tcPr>
            <w:tcW w:w="2448" w:type="dxa"/>
          </w:tcPr>
          <w:p w14:paraId="10C2EC4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EF412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A2409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C94C42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235400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5926E2">
        <w:trPr>
          <w:jc w:val="center"/>
        </w:trPr>
        <w:tc>
          <w:tcPr>
            <w:tcW w:w="2448" w:type="dxa"/>
          </w:tcPr>
          <w:p w14:paraId="1F356AA1" w14:textId="77777777" w:rsidR="00F02090" w:rsidRPr="00FD0425" w:rsidRDefault="00F02090" w:rsidP="0073372F">
            <w:pPr>
              <w:pStyle w:val="TAL"/>
              <w:keepNext w:val="0"/>
              <w:keepLines w:val="0"/>
              <w:widowControl w:val="0"/>
              <w:rPr>
                <w:b/>
                <w:lang w:eastAsia="ja-JP"/>
              </w:rPr>
            </w:pPr>
            <w:r w:rsidRPr="00FD0425">
              <w:rPr>
                <w:bCs/>
                <w:lang w:eastAsia="ja-JP"/>
              </w:rPr>
              <w:t>DL Forwarding</w:t>
            </w:r>
          </w:p>
        </w:tc>
        <w:tc>
          <w:tcPr>
            <w:tcW w:w="1080" w:type="dxa"/>
          </w:tcPr>
          <w:p w14:paraId="5F48588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5787201" w14:textId="77777777" w:rsidR="00F02090" w:rsidRPr="00FD0425" w:rsidRDefault="00F02090" w:rsidP="0073372F">
            <w:pPr>
              <w:pStyle w:val="TAL"/>
              <w:keepNext w:val="0"/>
              <w:keepLines w:val="0"/>
              <w:widowControl w:val="0"/>
              <w:rPr>
                <w:lang w:eastAsia="ja-JP"/>
              </w:rPr>
            </w:pPr>
          </w:p>
        </w:tc>
        <w:tc>
          <w:tcPr>
            <w:tcW w:w="1872" w:type="dxa"/>
          </w:tcPr>
          <w:p w14:paraId="28BA7717" w14:textId="77777777" w:rsidR="00F02090" w:rsidRPr="00FD0425" w:rsidRDefault="00F02090" w:rsidP="0073372F">
            <w:pPr>
              <w:pStyle w:val="TAL"/>
              <w:keepNext w:val="0"/>
              <w:keepLines w:val="0"/>
              <w:widowControl w:val="0"/>
              <w:rPr>
                <w:lang w:eastAsia="ja-JP"/>
              </w:rPr>
            </w:pPr>
            <w:r w:rsidRPr="00FD0425">
              <w:rPr>
                <w:lang w:eastAsia="ja-JP"/>
              </w:rPr>
              <w:t>ENUMERATED (DL forwarding proposed, …)</w:t>
            </w:r>
          </w:p>
        </w:tc>
        <w:tc>
          <w:tcPr>
            <w:tcW w:w="2880" w:type="dxa"/>
          </w:tcPr>
          <w:p w14:paraId="14778865" w14:textId="77777777" w:rsidR="00F02090" w:rsidRPr="00FD0425" w:rsidRDefault="00F02090" w:rsidP="0073372F">
            <w:pPr>
              <w:pStyle w:val="TAL"/>
              <w:keepNext w:val="0"/>
              <w:keepLines w:val="0"/>
              <w:widowControl w:val="0"/>
              <w:rPr>
                <w:lang w:eastAsia="ja-JP"/>
              </w:rPr>
            </w:pPr>
          </w:p>
        </w:tc>
      </w:tr>
    </w:tbl>
    <w:p w14:paraId="63323B61" w14:textId="77777777" w:rsidR="00F02090" w:rsidRPr="00FD0425" w:rsidRDefault="00F02090" w:rsidP="0073372F">
      <w:pPr>
        <w:widowControl w:val="0"/>
      </w:pPr>
    </w:p>
    <w:p w14:paraId="191CF2D3" w14:textId="77777777" w:rsidR="00F02090" w:rsidRPr="00FD0425" w:rsidRDefault="00F02090" w:rsidP="0073372F">
      <w:pPr>
        <w:pStyle w:val="Heading4"/>
        <w:keepNext w:val="0"/>
        <w:keepLines w:val="0"/>
        <w:widowControl w:val="0"/>
      </w:pPr>
      <w:bookmarkStart w:id="7088" w:name="_CR9_2_3_35"/>
      <w:bookmarkStart w:id="7089" w:name="_Toc20955344"/>
      <w:bookmarkStart w:id="7090" w:name="_Toc29991547"/>
      <w:bookmarkStart w:id="7091" w:name="_Toc36555948"/>
      <w:bookmarkStart w:id="7092" w:name="_Toc44497693"/>
      <w:bookmarkStart w:id="7093" w:name="_Toc45108080"/>
      <w:bookmarkStart w:id="7094" w:name="_Toc45901700"/>
      <w:bookmarkStart w:id="7095" w:name="_Toc51850781"/>
      <w:bookmarkStart w:id="7096" w:name="_Toc56693785"/>
      <w:bookmarkStart w:id="7097" w:name="_Toc64447329"/>
      <w:bookmarkStart w:id="7098" w:name="_Toc66286823"/>
      <w:bookmarkStart w:id="7099" w:name="_Toc74151518"/>
      <w:bookmarkStart w:id="7100" w:name="_Toc88653991"/>
      <w:bookmarkStart w:id="7101" w:name="_Toc97904347"/>
      <w:bookmarkStart w:id="7102" w:name="_Toc105175388"/>
      <w:bookmarkStart w:id="7103" w:name="_Toc113826418"/>
      <w:bookmarkStart w:id="7104" w:name="_Toc175587004"/>
      <w:bookmarkEnd w:id="7088"/>
      <w:r w:rsidRPr="00FD0425">
        <w:t>9.2.3.35</w:t>
      </w:r>
      <w:r w:rsidRPr="00FD0425">
        <w:tab/>
        <w:t>Data Forwarding Accepted</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69C426D" w14:textId="77777777" w:rsidR="00F02090" w:rsidRPr="00FD0425" w:rsidRDefault="00F02090" w:rsidP="0073372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DE3C472" w14:textId="77777777" w:rsidTr="005926E2">
        <w:trPr>
          <w:jc w:val="center"/>
        </w:trPr>
        <w:tc>
          <w:tcPr>
            <w:tcW w:w="2448" w:type="dxa"/>
          </w:tcPr>
          <w:p w14:paraId="33AD04C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9DDE9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3671814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B795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923CFB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5926E2">
        <w:trPr>
          <w:jc w:val="center"/>
        </w:trPr>
        <w:tc>
          <w:tcPr>
            <w:tcW w:w="2448" w:type="dxa"/>
          </w:tcPr>
          <w:p w14:paraId="15F408A8" w14:textId="77777777" w:rsidR="00F02090" w:rsidRPr="00FD0425" w:rsidRDefault="00F02090" w:rsidP="0073372F">
            <w:pPr>
              <w:pStyle w:val="TAL"/>
              <w:keepNext w:val="0"/>
              <w:keepLines w:val="0"/>
              <w:widowControl w:val="0"/>
              <w:rPr>
                <w:b/>
                <w:lang w:eastAsia="ja-JP"/>
              </w:rPr>
            </w:pPr>
            <w:r w:rsidRPr="00FD0425">
              <w:rPr>
                <w:bCs/>
                <w:lang w:eastAsia="ja-JP"/>
              </w:rPr>
              <w:t>Data Forwarding Accepted</w:t>
            </w:r>
          </w:p>
        </w:tc>
        <w:tc>
          <w:tcPr>
            <w:tcW w:w="1080" w:type="dxa"/>
          </w:tcPr>
          <w:p w14:paraId="4DFCD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6560B8" w14:textId="77777777" w:rsidR="00F02090" w:rsidRPr="00FD0425" w:rsidRDefault="00F02090" w:rsidP="0073372F">
            <w:pPr>
              <w:pStyle w:val="TAL"/>
              <w:keepNext w:val="0"/>
              <w:keepLines w:val="0"/>
              <w:widowControl w:val="0"/>
              <w:rPr>
                <w:lang w:eastAsia="ja-JP"/>
              </w:rPr>
            </w:pPr>
          </w:p>
        </w:tc>
        <w:tc>
          <w:tcPr>
            <w:tcW w:w="1872" w:type="dxa"/>
          </w:tcPr>
          <w:p w14:paraId="073C7BE4" w14:textId="77777777" w:rsidR="00F02090" w:rsidRPr="00FD0425" w:rsidRDefault="00F02090" w:rsidP="0073372F">
            <w:pPr>
              <w:pStyle w:val="TAL"/>
              <w:keepNext w:val="0"/>
              <w:keepLines w:val="0"/>
              <w:widowControl w:val="0"/>
              <w:rPr>
                <w:lang w:eastAsia="ja-JP"/>
              </w:rPr>
            </w:pPr>
            <w:r w:rsidRPr="00FD0425">
              <w:rPr>
                <w:lang w:eastAsia="ja-JP"/>
              </w:rPr>
              <w:t>ENUMERATED (data forwarding accepted, …)</w:t>
            </w:r>
          </w:p>
        </w:tc>
        <w:tc>
          <w:tcPr>
            <w:tcW w:w="2880" w:type="dxa"/>
          </w:tcPr>
          <w:p w14:paraId="366995D9" w14:textId="77777777" w:rsidR="00F02090" w:rsidRPr="00FD0425" w:rsidRDefault="00F02090" w:rsidP="0073372F">
            <w:pPr>
              <w:pStyle w:val="TAL"/>
              <w:keepNext w:val="0"/>
              <w:keepLines w:val="0"/>
              <w:widowControl w:val="0"/>
              <w:rPr>
                <w:lang w:eastAsia="ja-JP"/>
              </w:rPr>
            </w:pPr>
          </w:p>
        </w:tc>
      </w:tr>
    </w:tbl>
    <w:p w14:paraId="0A943CA8" w14:textId="77777777" w:rsidR="00F02090" w:rsidRPr="00FD0425" w:rsidRDefault="00F02090" w:rsidP="0073372F">
      <w:pPr>
        <w:widowControl w:val="0"/>
      </w:pPr>
    </w:p>
    <w:p w14:paraId="73E7A53C" w14:textId="77777777" w:rsidR="00F02090" w:rsidRPr="00FD0425" w:rsidRDefault="00F02090" w:rsidP="0073372F">
      <w:pPr>
        <w:pStyle w:val="Heading4"/>
        <w:keepNext w:val="0"/>
        <w:keepLines w:val="0"/>
        <w:widowControl w:val="0"/>
      </w:pPr>
      <w:bookmarkStart w:id="7105" w:name="_CR9_2_3_36"/>
      <w:bookmarkStart w:id="7106" w:name="_Toc20955345"/>
      <w:bookmarkStart w:id="7107" w:name="_Toc29991548"/>
      <w:bookmarkStart w:id="7108" w:name="_Toc36555949"/>
      <w:bookmarkStart w:id="7109" w:name="_Toc44497694"/>
      <w:bookmarkStart w:id="7110" w:name="_Toc45108081"/>
      <w:bookmarkStart w:id="7111" w:name="_Toc45901701"/>
      <w:bookmarkStart w:id="7112" w:name="_Toc51850782"/>
      <w:bookmarkStart w:id="7113" w:name="_Toc56693786"/>
      <w:bookmarkStart w:id="7114" w:name="_Toc64447330"/>
      <w:bookmarkStart w:id="7115" w:name="_Toc66286824"/>
      <w:bookmarkStart w:id="7116" w:name="_Toc74151519"/>
      <w:bookmarkStart w:id="7117" w:name="_Toc88653992"/>
      <w:bookmarkStart w:id="7118" w:name="_Toc97904348"/>
      <w:bookmarkStart w:id="7119" w:name="_Toc105175389"/>
      <w:bookmarkStart w:id="7120" w:name="_Toc113826419"/>
      <w:bookmarkStart w:id="7121" w:name="_Toc175587005"/>
      <w:bookmarkEnd w:id="7105"/>
      <w:r w:rsidRPr="00FD0425">
        <w:t>9.2.3.36</w:t>
      </w:r>
      <w:r w:rsidRPr="00FD0425">
        <w:tab/>
        <w:t>COUNT Value for PDCP SN Length 12</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18BAF572" w14:textId="77777777" w:rsidR="00F02090" w:rsidRPr="00FD0425" w:rsidRDefault="00F02090" w:rsidP="0073372F">
      <w:pPr>
        <w:widowControl w:val="0"/>
      </w:pPr>
      <w:r w:rsidRPr="00FD0425">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A32F6F" w14:textId="77777777" w:rsidTr="0073372F">
        <w:trPr>
          <w:tblHeader/>
        </w:trPr>
        <w:tc>
          <w:tcPr>
            <w:tcW w:w="2448" w:type="dxa"/>
          </w:tcPr>
          <w:p w14:paraId="5766D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37541E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46F1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EA89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5926E2">
        <w:tc>
          <w:tcPr>
            <w:tcW w:w="2448" w:type="dxa"/>
          </w:tcPr>
          <w:p w14:paraId="435F9FF3" w14:textId="77777777" w:rsidR="00F02090" w:rsidRPr="00FD0425" w:rsidRDefault="00F02090" w:rsidP="0073372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8809E5B" w14:textId="77777777" w:rsidR="00F02090" w:rsidRPr="00FD0425" w:rsidRDefault="00F02090" w:rsidP="0073372F">
            <w:pPr>
              <w:pStyle w:val="TAL"/>
              <w:keepNext w:val="0"/>
              <w:keepLines w:val="0"/>
              <w:widowControl w:val="0"/>
              <w:rPr>
                <w:lang w:eastAsia="ja-JP"/>
              </w:rPr>
            </w:pPr>
          </w:p>
        </w:tc>
        <w:tc>
          <w:tcPr>
            <w:tcW w:w="1872" w:type="dxa"/>
          </w:tcPr>
          <w:p w14:paraId="294804D8" w14:textId="77777777" w:rsidR="00F02090" w:rsidRPr="00FD0425" w:rsidRDefault="00F02090" w:rsidP="0073372F">
            <w:pPr>
              <w:pStyle w:val="TAL"/>
              <w:keepNext w:val="0"/>
              <w:keepLines w:val="0"/>
              <w:widowControl w:val="0"/>
              <w:rPr>
                <w:lang w:eastAsia="ja-JP"/>
              </w:rPr>
            </w:pPr>
            <w:r w:rsidRPr="00FD0425">
              <w:rPr>
                <w:lang w:eastAsia="ja-JP"/>
              </w:rPr>
              <w:t>INTEGER (0..4095)</w:t>
            </w:r>
          </w:p>
        </w:tc>
        <w:tc>
          <w:tcPr>
            <w:tcW w:w="2880" w:type="dxa"/>
          </w:tcPr>
          <w:p w14:paraId="4AEE88A4" w14:textId="77777777" w:rsidR="00F02090" w:rsidRPr="00FD0425" w:rsidRDefault="00F02090" w:rsidP="0073372F">
            <w:pPr>
              <w:pStyle w:val="TAL"/>
              <w:keepNext w:val="0"/>
              <w:keepLines w:val="0"/>
              <w:widowControl w:val="0"/>
              <w:rPr>
                <w:lang w:eastAsia="ja-JP"/>
              </w:rPr>
            </w:pPr>
          </w:p>
        </w:tc>
      </w:tr>
      <w:tr w:rsidR="00F02090" w:rsidRPr="00FD0425" w14:paraId="640B297D" w14:textId="77777777" w:rsidTr="005926E2">
        <w:tc>
          <w:tcPr>
            <w:tcW w:w="2448" w:type="dxa"/>
          </w:tcPr>
          <w:p w14:paraId="6F7445F1" w14:textId="77777777" w:rsidR="00F02090" w:rsidRPr="00FD0425" w:rsidRDefault="00F02090" w:rsidP="0073372F">
            <w:pPr>
              <w:pStyle w:val="TAL"/>
              <w:keepNext w:val="0"/>
              <w:keepLines w:val="0"/>
              <w:widowControl w:val="0"/>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AD2508E" w14:textId="77777777" w:rsidR="00F02090" w:rsidRPr="00FD0425" w:rsidRDefault="00F02090" w:rsidP="0073372F">
            <w:pPr>
              <w:pStyle w:val="TAL"/>
              <w:keepNext w:val="0"/>
              <w:keepLines w:val="0"/>
              <w:widowControl w:val="0"/>
              <w:rPr>
                <w:lang w:eastAsia="ja-JP"/>
              </w:rPr>
            </w:pPr>
          </w:p>
        </w:tc>
        <w:tc>
          <w:tcPr>
            <w:tcW w:w="1872" w:type="dxa"/>
          </w:tcPr>
          <w:p w14:paraId="116916AE" w14:textId="77777777" w:rsidR="00F02090" w:rsidRPr="00FD0425" w:rsidRDefault="00F02090" w:rsidP="0073372F">
            <w:pPr>
              <w:pStyle w:val="TAL"/>
              <w:keepNext w:val="0"/>
              <w:keepLines w:val="0"/>
              <w:widowControl w:val="0"/>
              <w:rPr>
                <w:lang w:eastAsia="ja-JP"/>
              </w:rPr>
            </w:pPr>
            <w:r w:rsidRPr="00FD0425">
              <w:rPr>
                <w:lang w:eastAsia="ja-JP"/>
              </w:rPr>
              <w:t>INTEGER (0..1048575)</w:t>
            </w:r>
          </w:p>
        </w:tc>
        <w:tc>
          <w:tcPr>
            <w:tcW w:w="2880" w:type="dxa"/>
          </w:tcPr>
          <w:p w14:paraId="0797C271" w14:textId="77777777" w:rsidR="00F02090" w:rsidRPr="00FD0425" w:rsidRDefault="00F02090" w:rsidP="0073372F">
            <w:pPr>
              <w:pStyle w:val="TAL"/>
              <w:keepNext w:val="0"/>
              <w:keepLines w:val="0"/>
              <w:widowControl w:val="0"/>
              <w:rPr>
                <w:b/>
                <w:sz w:val="16"/>
                <w:szCs w:val="16"/>
                <w:lang w:eastAsia="ja-JP"/>
              </w:rPr>
            </w:pPr>
          </w:p>
        </w:tc>
      </w:tr>
    </w:tbl>
    <w:p w14:paraId="1B438258" w14:textId="77777777" w:rsidR="00F02090" w:rsidRPr="00FD0425" w:rsidRDefault="00F02090" w:rsidP="0073372F">
      <w:pPr>
        <w:widowControl w:val="0"/>
        <w:rPr>
          <w:lang w:eastAsia="zh-CN"/>
        </w:rPr>
      </w:pPr>
    </w:p>
    <w:p w14:paraId="07EC2CF5" w14:textId="77777777" w:rsidR="00F02090" w:rsidRPr="00FD0425" w:rsidRDefault="00F02090" w:rsidP="0073372F">
      <w:pPr>
        <w:pStyle w:val="Heading4"/>
        <w:keepNext w:val="0"/>
        <w:keepLines w:val="0"/>
        <w:widowControl w:val="0"/>
      </w:pPr>
      <w:bookmarkStart w:id="7122" w:name="_CR9_2_3_37"/>
      <w:bookmarkStart w:id="7123" w:name="_Toc20955346"/>
      <w:bookmarkStart w:id="7124" w:name="_Toc29991549"/>
      <w:bookmarkStart w:id="7125" w:name="_Toc36555950"/>
      <w:bookmarkStart w:id="7126" w:name="_Toc44497695"/>
      <w:bookmarkStart w:id="7127" w:name="_Toc45108082"/>
      <w:bookmarkStart w:id="7128" w:name="_Toc45901702"/>
      <w:bookmarkStart w:id="7129" w:name="_Toc51850783"/>
      <w:bookmarkStart w:id="7130" w:name="_Toc56693787"/>
      <w:bookmarkStart w:id="7131" w:name="_Toc64447331"/>
      <w:bookmarkStart w:id="7132" w:name="_Toc66286825"/>
      <w:bookmarkStart w:id="7133" w:name="_Toc74151520"/>
      <w:bookmarkStart w:id="7134" w:name="_Toc88653993"/>
      <w:bookmarkStart w:id="7135" w:name="_Toc97904349"/>
      <w:bookmarkStart w:id="7136" w:name="_Toc105175390"/>
      <w:bookmarkStart w:id="7137" w:name="_Toc113826420"/>
      <w:bookmarkStart w:id="7138" w:name="_Toc175587006"/>
      <w:bookmarkEnd w:id="7122"/>
      <w:r w:rsidRPr="00FD0425">
        <w:t>9.2.3.37</w:t>
      </w:r>
      <w:r w:rsidRPr="00FD0425">
        <w:tab/>
        <w:t>COUNT Value for PDCP SN Length 18</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0A857552" w14:textId="77777777" w:rsidR="00F02090" w:rsidRPr="00FD0425" w:rsidDel="00CF5EB6" w:rsidRDefault="00F02090" w:rsidP="0073372F">
      <w:pPr>
        <w:widowControl w:val="0"/>
        <w:rPr>
          <w:lang w:eastAsia="zh-CN"/>
        </w:rPr>
      </w:pPr>
      <w:r w:rsidRPr="00FD0425">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1198D8" w14:textId="77777777" w:rsidTr="005926E2">
        <w:tc>
          <w:tcPr>
            <w:tcW w:w="2448" w:type="dxa"/>
          </w:tcPr>
          <w:p w14:paraId="3CF274C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B3F5C2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8BF092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3CFE85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5926E2">
        <w:tc>
          <w:tcPr>
            <w:tcW w:w="2448" w:type="dxa"/>
          </w:tcPr>
          <w:p w14:paraId="60214958" w14:textId="77777777" w:rsidR="00F02090" w:rsidRPr="00FD0425" w:rsidRDefault="00F02090" w:rsidP="0073372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6E9F6C1" w14:textId="77777777" w:rsidR="00F02090" w:rsidRPr="00FD0425" w:rsidRDefault="00F02090" w:rsidP="0073372F">
            <w:pPr>
              <w:pStyle w:val="TAL"/>
              <w:keepNext w:val="0"/>
              <w:keepLines w:val="0"/>
              <w:widowControl w:val="0"/>
              <w:rPr>
                <w:lang w:eastAsia="ja-JP"/>
              </w:rPr>
            </w:pPr>
          </w:p>
        </w:tc>
        <w:tc>
          <w:tcPr>
            <w:tcW w:w="1872" w:type="dxa"/>
          </w:tcPr>
          <w:p w14:paraId="68AC3BC7"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880" w:type="dxa"/>
          </w:tcPr>
          <w:p w14:paraId="327E3030" w14:textId="77777777" w:rsidR="00F02090" w:rsidRPr="00FD0425" w:rsidRDefault="00F02090" w:rsidP="0073372F">
            <w:pPr>
              <w:pStyle w:val="TAL"/>
              <w:keepNext w:val="0"/>
              <w:keepLines w:val="0"/>
              <w:widowControl w:val="0"/>
              <w:rPr>
                <w:lang w:eastAsia="ja-JP"/>
              </w:rPr>
            </w:pPr>
          </w:p>
        </w:tc>
      </w:tr>
      <w:tr w:rsidR="00F02090" w:rsidRPr="00FD0425" w14:paraId="4FDCCB97" w14:textId="77777777" w:rsidTr="005926E2">
        <w:tc>
          <w:tcPr>
            <w:tcW w:w="2448" w:type="dxa"/>
          </w:tcPr>
          <w:p w14:paraId="08882FD9" w14:textId="77777777" w:rsidR="00F02090" w:rsidRPr="00FD0425" w:rsidRDefault="00F02090" w:rsidP="0073372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1FF8A26" w14:textId="77777777" w:rsidR="00F02090" w:rsidRPr="00FD0425" w:rsidRDefault="00F02090" w:rsidP="0073372F">
            <w:pPr>
              <w:pStyle w:val="TAL"/>
              <w:keepNext w:val="0"/>
              <w:keepLines w:val="0"/>
              <w:widowControl w:val="0"/>
              <w:rPr>
                <w:lang w:eastAsia="ja-JP"/>
              </w:rPr>
            </w:pPr>
          </w:p>
        </w:tc>
        <w:tc>
          <w:tcPr>
            <w:tcW w:w="1872" w:type="dxa"/>
          </w:tcPr>
          <w:p w14:paraId="43637C31" w14:textId="77777777" w:rsidR="00F02090" w:rsidRPr="00FD0425" w:rsidRDefault="00F02090" w:rsidP="0073372F">
            <w:pPr>
              <w:pStyle w:val="TAL"/>
              <w:keepNext w:val="0"/>
              <w:keepLines w:val="0"/>
              <w:widowControl w:val="0"/>
              <w:rPr>
                <w:lang w:eastAsia="ja-JP"/>
              </w:rPr>
            </w:pPr>
            <w:r w:rsidRPr="00FD0425">
              <w:rPr>
                <w:lang w:eastAsia="ja-JP"/>
              </w:rPr>
              <w:t>INTEGER (0..16383)</w:t>
            </w:r>
          </w:p>
        </w:tc>
        <w:tc>
          <w:tcPr>
            <w:tcW w:w="2880" w:type="dxa"/>
          </w:tcPr>
          <w:p w14:paraId="5AA039F8" w14:textId="77777777" w:rsidR="00F02090" w:rsidRPr="00FD0425" w:rsidRDefault="00F02090" w:rsidP="0073372F">
            <w:pPr>
              <w:pStyle w:val="TAL"/>
              <w:keepNext w:val="0"/>
              <w:keepLines w:val="0"/>
              <w:widowControl w:val="0"/>
              <w:rPr>
                <w:b/>
                <w:sz w:val="16"/>
                <w:szCs w:val="16"/>
                <w:lang w:eastAsia="ja-JP"/>
              </w:rPr>
            </w:pPr>
          </w:p>
        </w:tc>
      </w:tr>
    </w:tbl>
    <w:p w14:paraId="647B3A4B" w14:textId="77777777" w:rsidR="00F02090" w:rsidRPr="00FD0425" w:rsidRDefault="00F02090" w:rsidP="0073372F">
      <w:pPr>
        <w:widowControl w:val="0"/>
        <w:rPr>
          <w:lang w:eastAsia="zh-CN"/>
        </w:rPr>
      </w:pPr>
    </w:p>
    <w:p w14:paraId="6678324D" w14:textId="77777777" w:rsidR="00F02090" w:rsidRPr="00FD0425" w:rsidRDefault="00F02090" w:rsidP="0073372F">
      <w:pPr>
        <w:pStyle w:val="Heading4"/>
        <w:keepNext w:val="0"/>
        <w:keepLines w:val="0"/>
        <w:widowControl w:val="0"/>
        <w:rPr>
          <w:lang w:eastAsia="zh-CN"/>
        </w:rPr>
      </w:pPr>
      <w:bookmarkStart w:id="7139" w:name="_CR9_2_3_38"/>
      <w:bookmarkStart w:id="7140" w:name="_Toc20955347"/>
      <w:bookmarkStart w:id="7141" w:name="_Toc29991550"/>
      <w:bookmarkStart w:id="7142" w:name="_Toc36555951"/>
      <w:bookmarkStart w:id="7143" w:name="_Toc44497696"/>
      <w:bookmarkStart w:id="7144" w:name="_Toc45108083"/>
      <w:bookmarkStart w:id="7145" w:name="_Toc45901703"/>
      <w:bookmarkStart w:id="7146" w:name="_Toc51850784"/>
      <w:bookmarkStart w:id="7147" w:name="_Toc56693788"/>
      <w:bookmarkStart w:id="7148" w:name="_Toc64447332"/>
      <w:bookmarkStart w:id="7149" w:name="_Toc66286826"/>
      <w:bookmarkStart w:id="7150" w:name="_Toc74151521"/>
      <w:bookmarkStart w:id="7151" w:name="_Toc88653994"/>
      <w:bookmarkStart w:id="7152" w:name="_Toc97904350"/>
      <w:bookmarkStart w:id="7153" w:name="_Toc105175391"/>
      <w:bookmarkStart w:id="7154" w:name="_Toc113826421"/>
      <w:bookmarkStart w:id="7155" w:name="_Toc175587007"/>
      <w:bookmarkEnd w:id="7139"/>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C2E92C2" w14:textId="77777777" w:rsidR="00F02090" w:rsidRPr="00FD0425" w:rsidRDefault="00F02090" w:rsidP="0073372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016BC0" w14:textId="77777777" w:rsidTr="0073372F">
        <w:trPr>
          <w:tblHeader/>
        </w:trPr>
        <w:tc>
          <w:tcPr>
            <w:tcW w:w="2448" w:type="dxa"/>
          </w:tcPr>
          <w:p w14:paraId="11C0ED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FD2E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4DC4BD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573E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5926E2">
        <w:tc>
          <w:tcPr>
            <w:tcW w:w="2448" w:type="dxa"/>
          </w:tcPr>
          <w:p w14:paraId="698F9464" w14:textId="77777777" w:rsidR="00F02090" w:rsidRPr="00FD0425" w:rsidRDefault="00F02090" w:rsidP="0073372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7AD8A5B" w14:textId="77777777" w:rsidR="00F02090" w:rsidRPr="00FD0425" w:rsidRDefault="00F02090" w:rsidP="0073372F">
            <w:pPr>
              <w:pStyle w:val="TAL"/>
              <w:keepNext w:val="0"/>
              <w:keepLines w:val="0"/>
              <w:widowControl w:val="0"/>
              <w:rPr>
                <w:lang w:eastAsia="ja-JP"/>
              </w:rPr>
            </w:pPr>
          </w:p>
        </w:tc>
        <w:tc>
          <w:tcPr>
            <w:tcW w:w="1872" w:type="dxa"/>
          </w:tcPr>
          <w:p w14:paraId="07A1AB57"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6036D9C2" w14:textId="77777777" w:rsidR="00F02090" w:rsidRPr="00FD0425" w:rsidRDefault="00F02090" w:rsidP="0073372F">
            <w:pPr>
              <w:pStyle w:val="TAL"/>
              <w:keepNext w:val="0"/>
              <w:keepLines w:val="0"/>
              <w:widowControl w:val="0"/>
              <w:rPr>
                <w:lang w:eastAsia="ja-JP"/>
              </w:rPr>
            </w:pPr>
          </w:p>
        </w:tc>
      </w:tr>
      <w:tr w:rsidR="00F02090" w:rsidRPr="00FD0425" w14:paraId="7CF7A561" w14:textId="77777777" w:rsidTr="005926E2">
        <w:tc>
          <w:tcPr>
            <w:tcW w:w="2448" w:type="dxa"/>
          </w:tcPr>
          <w:p w14:paraId="238707C1" w14:textId="77777777" w:rsidR="00F02090" w:rsidRPr="00FD0425" w:rsidRDefault="00F02090" w:rsidP="0073372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505A67" w14:textId="77777777" w:rsidR="00F02090" w:rsidRPr="00FD0425" w:rsidRDefault="00F02090" w:rsidP="0073372F">
            <w:pPr>
              <w:pStyle w:val="TAL"/>
              <w:keepNext w:val="0"/>
              <w:keepLines w:val="0"/>
              <w:widowControl w:val="0"/>
              <w:rPr>
                <w:i/>
                <w:lang w:eastAsia="ja-JP"/>
              </w:rPr>
            </w:pPr>
          </w:p>
        </w:tc>
        <w:tc>
          <w:tcPr>
            <w:tcW w:w="1872" w:type="dxa"/>
          </w:tcPr>
          <w:p w14:paraId="60A90658" w14:textId="77777777" w:rsidR="00F02090" w:rsidRPr="00FD0425" w:rsidRDefault="00F02090" w:rsidP="0073372F">
            <w:pPr>
              <w:pStyle w:val="TAL"/>
              <w:keepNext w:val="0"/>
              <w:keepLines w:val="0"/>
              <w:widowControl w:val="0"/>
              <w:rPr>
                <w:lang w:eastAsia="ja-JP"/>
              </w:rPr>
            </w:pPr>
          </w:p>
        </w:tc>
        <w:tc>
          <w:tcPr>
            <w:tcW w:w="2880" w:type="dxa"/>
          </w:tcPr>
          <w:p w14:paraId="4F655195" w14:textId="77777777" w:rsidR="00F02090" w:rsidRPr="00FD0425" w:rsidRDefault="00F02090" w:rsidP="0073372F">
            <w:pPr>
              <w:pStyle w:val="TAL"/>
              <w:keepNext w:val="0"/>
              <w:keepLines w:val="0"/>
              <w:widowControl w:val="0"/>
              <w:rPr>
                <w:szCs w:val="18"/>
                <w:lang w:eastAsia="ja-JP"/>
              </w:rPr>
            </w:pPr>
          </w:p>
        </w:tc>
      </w:tr>
      <w:tr w:rsidR="00F02090" w:rsidRPr="00FD0425" w14:paraId="0BA7D74E" w14:textId="77777777" w:rsidTr="005926E2">
        <w:tc>
          <w:tcPr>
            <w:tcW w:w="2448" w:type="dxa"/>
          </w:tcPr>
          <w:p w14:paraId="43907BCA" w14:textId="77777777" w:rsidR="00F02090" w:rsidRPr="00FD0425" w:rsidRDefault="00F02090" w:rsidP="0073372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73372F">
            <w:pPr>
              <w:pStyle w:val="TAL"/>
              <w:keepNext w:val="0"/>
              <w:keepLines w:val="0"/>
              <w:widowControl w:val="0"/>
              <w:rPr>
                <w:lang w:eastAsia="ja-JP"/>
              </w:rPr>
            </w:pPr>
          </w:p>
        </w:tc>
        <w:tc>
          <w:tcPr>
            <w:tcW w:w="1440" w:type="dxa"/>
          </w:tcPr>
          <w:p w14:paraId="5CEF6E7F" w14:textId="77777777" w:rsidR="00F02090" w:rsidRPr="00FD0425" w:rsidRDefault="00F02090" w:rsidP="0073372F">
            <w:pPr>
              <w:pStyle w:val="TAL"/>
              <w:keepNext w:val="0"/>
              <w:keepLines w:val="0"/>
              <w:widowControl w:val="0"/>
              <w:rPr>
                <w:i/>
                <w:lang w:eastAsia="ja-JP"/>
              </w:rPr>
            </w:pPr>
          </w:p>
        </w:tc>
        <w:tc>
          <w:tcPr>
            <w:tcW w:w="1872" w:type="dxa"/>
          </w:tcPr>
          <w:p w14:paraId="686EF558" w14:textId="77777777" w:rsidR="00F02090" w:rsidRPr="00FD0425" w:rsidRDefault="00F02090" w:rsidP="0073372F">
            <w:pPr>
              <w:pStyle w:val="TAL"/>
              <w:keepNext w:val="0"/>
              <w:keepLines w:val="0"/>
              <w:widowControl w:val="0"/>
              <w:rPr>
                <w:lang w:eastAsia="ja-JP"/>
              </w:rPr>
            </w:pPr>
          </w:p>
        </w:tc>
        <w:tc>
          <w:tcPr>
            <w:tcW w:w="2880" w:type="dxa"/>
          </w:tcPr>
          <w:p w14:paraId="03C730CD" w14:textId="77777777" w:rsidR="00F02090" w:rsidRPr="00FD0425" w:rsidRDefault="00F02090" w:rsidP="0073372F">
            <w:pPr>
              <w:pStyle w:val="TAL"/>
              <w:keepNext w:val="0"/>
              <w:keepLines w:val="0"/>
              <w:widowControl w:val="0"/>
              <w:rPr>
                <w:szCs w:val="18"/>
                <w:lang w:eastAsia="ja-JP"/>
              </w:rPr>
            </w:pPr>
          </w:p>
        </w:tc>
      </w:tr>
      <w:tr w:rsidR="00F02090" w:rsidRPr="00FD0425" w14:paraId="4C256966" w14:textId="77777777" w:rsidTr="005926E2">
        <w:tc>
          <w:tcPr>
            <w:tcW w:w="2448" w:type="dxa"/>
          </w:tcPr>
          <w:p w14:paraId="40FB92F8" w14:textId="77777777" w:rsidR="00F02090" w:rsidRPr="00FD0425" w:rsidRDefault="00F02090" w:rsidP="0073372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73372F">
            <w:pPr>
              <w:pStyle w:val="TAL"/>
              <w:keepNext w:val="0"/>
              <w:keepLines w:val="0"/>
              <w:widowControl w:val="0"/>
              <w:rPr>
                <w:lang w:eastAsia="ja-JP"/>
              </w:rPr>
            </w:pPr>
          </w:p>
        </w:tc>
        <w:tc>
          <w:tcPr>
            <w:tcW w:w="1440" w:type="dxa"/>
          </w:tcPr>
          <w:p w14:paraId="1517F2C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872" w:type="dxa"/>
          </w:tcPr>
          <w:p w14:paraId="52C97C35" w14:textId="77777777" w:rsidR="00F02090" w:rsidRPr="00FD0425" w:rsidRDefault="00F02090" w:rsidP="0073372F">
            <w:pPr>
              <w:pStyle w:val="TAL"/>
              <w:keepNext w:val="0"/>
              <w:keepLines w:val="0"/>
              <w:widowControl w:val="0"/>
              <w:rPr>
                <w:lang w:eastAsia="ja-JP"/>
              </w:rPr>
            </w:pPr>
          </w:p>
        </w:tc>
        <w:tc>
          <w:tcPr>
            <w:tcW w:w="2880" w:type="dxa"/>
          </w:tcPr>
          <w:p w14:paraId="16AED4C6" w14:textId="77777777" w:rsidR="00F02090" w:rsidRPr="00FD0425" w:rsidRDefault="00F02090" w:rsidP="0073372F">
            <w:pPr>
              <w:pStyle w:val="TAL"/>
              <w:keepNext w:val="0"/>
              <w:keepLines w:val="0"/>
              <w:widowControl w:val="0"/>
              <w:rPr>
                <w:szCs w:val="18"/>
                <w:lang w:eastAsia="ja-JP"/>
              </w:rPr>
            </w:pPr>
          </w:p>
        </w:tc>
      </w:tr>
      <w:tr w:rsidR="00F02090" w:rsidRPr="00FD0425" w14:paraId="77C249C1" w14:textId="77777777" w:rsidTr="005926E2">
        <w:tc>
          <w:tcPr>
            <w:tcW w:w="2448" w:type="dxa"/>
          </w:tcPr>
          <w:p w14:paraId="5249541B" w14:textId="77777777" w:rsidR="00F02090" w:rsidRPr="00FD0425" w:rsidRDefault="00F02090" w:rsidP="0073372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73372F">
            <w:pPr>
              <w:pStyle w:val="TAL"/>
              <w:keepNext w:val="0"/>
              <w:keepLines w:val="0"/>
              <w:widowControl w:val="0"/>
              <w:rPr>
                <w:lang w:eastAsia="ja-JP"/>
              </w:rPr>
            </w:pPr>
            <w:bookmarkStart w:id="7156" w:name="OLE_LINK48"/>
            <w:r w:rsidRPr="00FD0425">
              <w:rPr>
                <w:lang w:eastAsia="ja-JP"/>
              </w:rPr>
              <w:t>M</w:t>
            </w:r>
            <w:bookmarkEnd w:id="7156"/>
          </w:p>
        </w:tc>
        <w:tc>
          <w:tcPr>
            <w:tcW w:w="1440" w:type="dxa"/>
          </w:tcPr>
          <w:p w14:paraId="5F227CDA" w14:textId="77777777" w:rsidR="00F02090" w:rsidRPr="00FD0425" w:rsidRDefault="00F02090" w:rsidP="0073372F">
            <w:pPr>
              <w:pStyle w:val="TAL"/>
              <w:keepNext w:val="0"/>
              <w:keepLines w:val="0"/>
              <w:widowControl w:val="0"/>
              <w:rPr>
                <w:i/>
                <w:lang w:eastAsia="ja-JP"/>
              </w:rPr>
            </w:pPr>
          </w:p>
        </w:tc>
        <w:tc>
          <w:tcPr>
            <w:tcW w:w="1872" w:type="dxa"/>
          </w:tcPr>
          <w:p w14:paraId="491C9C2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699E44CD" w14:textId="77777777" w:rsidR="00F02090" w:rsidRPr="00FD0425" w:rsidRDefault="00F02090" w:rsidP="0073372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5926E2">
        <w:tc>
          <w:tcPr>
            <w:tcW w:w="2448" w:type="dxa"/>
          </w:tcPr>
          <w:p w14:paraId="739476C8" w14:textId="77777777" w:rsidR="00F02090" w:rsidRPr="00FD0425" w:rsidRDefault="00F02090" w:rsidP="0073372F">
            <w:pPr>
              <w:pStyle w:val="TAL"/>
              <w:keepNext w:val="0"/>
              <w:keepLines w:val="0"/>
              <w:widowControl w:val="0"/>
              <w:ind w:left="113"/>
              <w:rPr>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73372F">
            <w:pPr>
              <w:pStyle w:val="TAL"/>
              <w:keepNext w:val="0"/>
              <w:keepLines w:val="0"/>
              <w:widowControl w:val="0"/>
              <w:rPr>
                <w:lang w:eastAsia="ja-JP"/>
              </w:rPr>
            </w:pPr>
          </w:p>
        </w:tc>
        <w:tc>
          <w:tcPr>
            <w:tcW w:w="1440" w:type="dxa"/>
          </w:tcPr>
          <w:p w14:paraId="3F8D8491" w14:textId="77777777" w:rsidR="00F02090" w:rsidRPr="00FD0425" w:rsidRDefault="00F02090" w:rsidP="0073372F">
            <w:pPr>
              <w:pStyle w:val="TAL"/>
              <w:keepNext w:val="0"/>
              <w:keepLines w:val="0"/>
              <w:widowControl w:val="0"/>
              <w:rPr>
                <w:i/>
                <w:lang w:eastAsia="ja-JP"/>
              </w:rPr>
            </w:pPr>
          </w:p>
        </w:tc>
        <w:tc>
          <w:tcPr>
            <w:tcW w:w="1872" w:type="dxa"/>
          </w:tcPr>
          <w:p w14:paraId="332378DB" w14:textId="77777777" w:rsidR="00F02090" w:rsidRPr="00FD0425" w:rsidRDefault="00F02090" w:rsidP="0073372F">
            <w:pPr>
              <w:pStyle w:val="TAL"/>
              <w:keepNext w:val="0"/>
              <w:keepLines w:val="0"/>
              <w:widowControl w:val="0"/>
              <w:rPr>
                <w:lang w:eastAsia="ja-JP"/>
              </w:rPr>
            </w:pPr>
          </w:p>
        </w:tc>
        <w:tc>
          <w:tcPr>
            <w:tcW w:w="2880" w:type="dxa"/>
          </w:tcPr>
          <w:p w14:paraId="72E03CA7" w14:textId="77777777" w:rsidR="00F02090" w:rsidRPr="00FD0425" w:rsidRDefault="00F02090" w:rsidP="0073372F">
            <w:pPr>
              <w:pStyle w:val="TAL"/>
              <w:keepNext w:val="0"/>
              <w:keepLines w:val="0"/>
              <w:widowControl w:val="0"/>
              <w:rPr>
                <w:lang w:eastAsia="ja-JP"/>
              </w:rPr>
            </w:pPr>
          </w:p>
        </w:tc>
      </w:tr>
      <w:tr w:rsidR="00F02090" w:rsidRPr="00FD0425" w14:paraId="0EE8AD75" w14:textId="77777777" w:rsidTr="005926E2">
        <w:tc>
          <w:tcPr>
            <w:tcW w:w="2448" w:type="dxa"/>
          </w:tcPr>
          <w:p w14:paraId="1C048BCD" w14:textId="77777777" w:rsidR="00F02090" w:rsidRPr="00FD0425" w:rsidRDefault="00F02090" w:rsidP="0073372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73372F">
            <w:pPr>
              <w:pStyle w:val="TAL"/>
              <w:keepNext w:val="0"/>
              <w:keepLines w:val="0"/>
              <w:widowControl w:val="0"/>
              <w:rPr>
                <w:lang w:eastAsia="ja-JP"/>
              </w:rPr>
            </w:pPr>
          </w:p>
        </w:tc>
        <w:tc>
          <w:tcPr>
            <w:tcW w:w="1440" w:type="dxa"/>
          </w:tcPr>
          <w:p w14:paraId="7FBDA7C2"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872" w:type="dxa"/>
          </w:tcPr>
          <w:p w14:paraId="29D9BCEE" w14:textId="77777777" w:rsidR="00F02090" w:rsidRPr="00FD0425" w:rsidRDefault="00F02090" w:rsidP="0073372F">
            <w:pPr>
              <w:pStyle w:val="TAL"/>
              <w:keepNext w:val="0"/>
              <w:keepLines w:val="0"/>
              <w:widowControl w:val="0"/>
              <w:rPr>
                <w:lang w:eastAsia="ja-JP"/>
              </w:rPr>
            </w:pPr>
          </w:p>
        </w:tc>
        <w:tc>
          <w:tcPr>
            <w:tcW w:w="2880" w:type="dxa"/>
          </w:tcPr>
          <w:p w14:paraId="2131CF41" w14:textId="77777777" w:rsidR="00F02090" w:rsidRPr="00FD0425" w:rsidRDefault="00F02090" w:rsidP="0073372F">
            <w:pPr>
              <w:pStyle w:val="TAL"/>
              <w:keepNext w:val="0"/>
              <w:keepLines w:val="0"/>
              <w:widowControl w:val="0"/>
              <w:rPr>
                <w:lang w:eastAsia="ja-JP"/>
              </w:rPr>
            </w:pPr>
          </w:p>
        </w:tc>
      </w:tr>
      <w:tr w:rsidR="00F02090" w:rsidRPr="00FD0425" w14:paraId="52F291CC" w14:textId="77777777" w:rsidTr="005926E2">
        <w:tc>
          <w:tcPr>
            <w:tcW w:w="2448" w:type="dxa"/>
          </w:tcPr>
          <w:p w14:paraId="0F5327DD" w14:textId="77777777" w:rsidR="00F02090" w:rsidRPr="00FD0425" w:rsidRDefault="00F02090" w:rsidP="0073372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0229165" w14:textId="77777777" w:rsidR="00F02090" w:rsidRPr="00FD0425" w:rsidRDefault="00F02090" w:rsidP="0073372F">
            <w:pPr>
              <w:pStyle w:val="TAL"/>
              <w:keepNext w:val="0"/>
              <w:keepLines w:val="0"/>
              <w:widowControl w:val="0"/>
              <w:rPr>
                <w:i/>
                <w:lang w:eastAsia="ja-JP"/>
              </w:rPr>
            </w:pPr>
          </w:p>
        </w:tc>
        <w:tc>
          <w:tcPr>
            <w:tcW w:w="1872" w:type="dxa"/>
          </w:tcPr>
          <w:p w14:paraId="5930AF99" w14:textId="77777777" w:rsidR="00F02090" w:rsidRPr="00FD0425" w:rsidRDefault="00F02090" w:rsidP="0073372F">
            <w:pPr>
              <w:pStyle w:val="TAL"/>
              <w:keepNext w:val="0"/>
              <w:keepLines w:val="0"/>
              <w:widowControl w:val="0"/>
              <w:rPr>
                <w:lang w:eastAsia="ja-JP"/>
              </w:rPr>
            </w:pPr>
            <w:r w:rsidRPr="00FD0425">
              <w:rPr>
                <w:rFonts w:hint="eastAsia"/>
                <w:lang w:eastAsia="zh-CN"/>
              </w:rPr>
              <w:t>9.2.</w:t>
            </w:r>
            <w:r w:rsidRPr="00FD0425">
              <w:rPr>
                <w:lang w:eastAsia="zh-CN"/>
              </w:rPr>
              <w:t>3.39</w:t>
            </w:r>
          </w:p>
        </w:tc>
        <w:tc>
          <w:tcPr>
            <w:tcW w:w="2880" w:type="dxa"/>
          </w:tcPr>
          <w:p w14:paraId="3BCD6D9A" w14:textId="77777777" w:rsidR="00F02090" w:rsidRPr="00FD0425" w:rsidRDefault="00F02090" w:rsidP="0073372F">
            <w:pPr>
              <w:pStyle w:val="TAL"/>
              <w:keepNext w:val="0"/>
              <w:keepLines w:val="0"/>
              <w:widowControl w:val="0"/>
              <w:rPr>
                <w:lang w:eastAsia="ja-JP"/>
              </w:rPr>
            </w:pPr>
          </w:p>
        </w:tc>
      </w:tr>
    </w:tbl>
    <w:p w14:paraId="3ED02BA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73372F">
      <w:pPr>
        <w:widowControl w:val="0"/>
        <w:rPr>
          <w:lang w:eastAsia="zh-CN"/>
        </w:rPr>
      </w:pPr>
    </w:p>
    <w:p w14:paraId="5F2F30CA" w14:textId="77777777" w:rsidR="00F02090" w:rsidRPr="00FD0425" w:rsidRDefault="00F02090" w:rsidP="0073372F">
      <w:pPr>
        <w:pStyle w:val="Heading4"/>
        <w:keepNext w:val="0"/>
        <w:keepLines w:val="0"/>
        <w:widowControl w:val="0"/>
      </w:pPr>
      <w:bookmarkStart w:id="7157" w:name="_CR9_2_3_39"/>
      <w:bookmarkStart w:id="7158" w:name="_Toc20955348"/>
      <w:bookmarkStart w:id="7159" w:name="_Toc29991551"/>
      <w:bookmarkStart w:id="7160" w:name="_Toc36555952"/>
      <w:bookmarkStart w:id="7161" w:name="_Toc44497697"/>
      <w:bookmarkStart w:id="7162" w:name="_Toc45108084"/>
      <w:bookmarkStart w:id="7163" w:name="_Toc45901704"/>
      <w:bookmarkStart w:id="7164" w:name="_Toc51850785"/>
      <w:bookmarkStart w:id="7165" w:name="_Toc56693789"/>
      <w:bookmarkStart w:id="7166" w:name="_Toc64447333"/>
      <w:bookmarkStart w:id="7167" w:name="_Toc66286827"/>
      <w:bookmarkStart w:id="7168" w:name="_Toc74151522"/>
      <w:bookmarkStart w:id="7169" w:name="_Toc88653995"/>
      <w:bookmarkStart w:id="7170" w:name="_Toc97904351"/>
      <w:bookmarkStart w:id="7171" w:name="_Toc105175392"/>
      <w:bookmarkStart w:id="7172" w:name="_Toc113826422"/>
      <w:bookmarkStart w:id="7173" w:name="_Toc175587008"/>
      <w:bookmarkEnd w:id="7157"/>
      <w:r w:rsidRPr="00FD0425">
        <w:t>9.2.3.39</w:t>
      </w:r>
      <w:r w:rsidRPr="00FD0425">
        <w:tab/>
        <w:t>RAN Area 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306F8D6D" w14:textId="77777777" w:rsidR="00F02090" w:rsidRPr="00FD0425" w:rsidRDefault="00F02090" w:rsidP="0073372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C1511B" w14:textId="77777777" w:rsidTr="005926E2">
        <w:tc>
          <w:tcPr>
            <w:tcW w:w="244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73372F">
            <w:pPr>
              <w:pStyle w:val="TAH"/>
              <w:keepNext w:val="0"/>
              <w:keepLines w:val="0"/>
              <w:widowControl w:val="0"/>
            </w:pPr>
            <w:r w:rsidRPr="00FD0425">
              <w:t>Semantics Description</w:t>
            </w:r>
          </w:p>
        </w:tc>
      </w:tr>
      <w:tr w:rsidR="00F02090" w:rsidRPr="00FD0425" w14:paraId="3896838B" w14:textId="77777777" w:rsidTr="005926E2">
        <w:tc>
          <w:tcPr>
            <w:tcW w:w="244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73372F">
            <w:pPr>
              <w:pStyle w:val="TAL"/>
              <w:keepNext w:val="0"/>
              <w:keepLines w:val="0"/>
              <w:widowControl w:val="0"/>
              <w:rPr>
                <w:bCs/>
              </w:rPr>
            </w:pPr>
            <w:r w:rsidRPr="00FD0425">
              <w:t>TAC</w:t>
            </w:r>
          </w:p>
        </w:tc>
        <w:tc>
          <w:tcPr>
            <w:tcW w:w="108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73372F">
            <w:pPr>
              <w:pStyle w:val="TAL"/>
              <w:keepNext w:val="0"/>
              <w:keepLines w:val="0"/>
              <w:widowControl w:val="0"/>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5926E2">
        <w:tc>
          <w:tcPr>
            <w:tcW w:w="244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73372F">
            <w:pPr>
              <w:pStyle w:val="TAL"/>
              <w:keepNext w:val="0"/>
              <w:keepLines w:val="0"/>
              <w:widowControl w:val="0"/>
              <w:rPr>
                <w:lang w:eastAsia="zh-CN"/>
              </w:rPr>
            </w:pPr>
            <w:r w:rsidRPr="00FD0425">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73372F">
            <w:pPr>
              <w:pStyle w:val="TAL"/>
              <w:keepNext w:val="0"/>
              <w:keepLines w:val="0"/>
              <w:widowControl w:val="0"/>
            </w:pPr>
            <w:r w:rsidRPr="00FD0425">
              <w:t>RAN Area Code</w:t>
            </w:r>
          </w:p>
          <w:p w14:paraId="3A97FAA0" w14:textId="77777777" w:rsidR="00F02090" w:rsidRPr="00FD0425" w:rsidRDefault="00F02090" w:rsidP="0073372F">
            <w:pPr>
              <w:pStyle w:val="TAL"/>
              <w:keepNext w:val="0"/>
              <w:keepLines w:val="0"/>
              <w:widowControl w:val="0"/>
            </w:pPr>
            <w:r w:rsidRPr="00FD0425">
              <w:t>9.2.2.6</w:t>
            </w:r>
          </w:p>
        </w:tc>
        <w:tc>
          <w:tcPr>
            <w:tcW w:w="2880"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73372F">
            <w:pPr>
              <w:pStyle w:val="TAL"/>
              <w:keepNext w:val="0"/>
              <w:keepLines w:val="0"/>
              <w:widowControl w:val="0"/>
            </w:pPr>
          </w:p>
        </w:tc>
      </w:tr>
    </w:tbl>
    <w:p w14:paraId="0BCB9415" w14:textId="77777777" w:rsidR="00F02090" w:rsidRPr="00FD0425" w:rsidRDefault="00F02090" w:rsidP="0073372F">
      <w:pPr>
        <w:widowControl w:val="0"/>
        <w:rPr>
          <w:lang w:eastAsia="zh-CN"/>
        </w:rPr>
      </w:pPr>
    </w:p>
    <w:p w14:paraId="1BFC98D6" w14:textId="77777777" w:rsidR="00F02090" w:rsidRPr="00FD0425" w:rsidRDefault="00F02090" w:rsidP="0073372F">
      <w:pPr>
        <w:pStyle w:val="Heading4"/>
        <w:keepNext w:val="0"/>
        <w:keepLines w:val="0"/>
        <w:widowControl w:val="0"/>
      </w:pPr>
      <w:bookmarkStart w:id="7174" w:name="_CR9_2_3_40"/>
      <w:bookmarkStart w:id="7175" w:name="_Toc20955349"/>
      <w:bookmarkStart w:id="7176" w:name="_Toc29991552"/>
      <w:bookmarkStart w:id="7177" w:name="_Toc36555953"/>
      <w:bookmarkStart w:id="7178" w:name="_Toc44497698"/>
      <w:bookmarkStart w:id="7179" w:name="_Toc45108085"/>
      <w:bookmarkStart w:id="7180" w:name="_Toc45901705"/>
      <w:bookmarkStart w:id="7181" w:name="_Toc51850786"/>
      <w:bookmarkStart w:id="7182" w:name="_Toc56693790"/>
      <w:bookmarkStart w:id="7183" w:name="_Toc64447334"/>
      <w:bookmarkStart w:id="7184" w:name="_Toc66286828"/>
      <w:bookmarkStart w:id="7185" w:name="_Toc74151523"/>
      <w:bookmarkStart w:id="7186" w:name="_Toc88653996"/>
      <w:bookmarkStart w:id="7187" w:name="_Toc97904352"/>
      <w:bookmarkStart w:id="7188" w:name="_Toc105175393"/>
      <w:bookmarkStart w:id="7189" w:name="_Toc113826423"/>
      <w:bookmarkStart w:id="7190" w:name="_Toc175587009"/>
      <w:bookmarkEnd w:id="7174"/>
      <w:r w:rsidRPr="00FD0425">
        <w:t>9.2.3.40</w:t>
      </w:r>
      <w:r w:rsidRPr="00FD0425">
        <w:tab/>
      </w:r>
      <w:r w:rsidRPr="00FD0425">
        <w:rPr>
          <w:rFonts w:eastAsia="SimSun" w:hint="eastAsia"/>
          <w:lang w:eastAsia="zh-CN"/>
        </w:rPr>
        <w:t>UE Context ID</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44800DDA" w14:textId="77777777" w:rsidR="00F02090" w:rsidRPr="00FD0425" w:rsidRDefault="00F02090" w:rsidP="0073372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33535" w14:textId="77777777" w:rsidTr="0073372F">
        <w:trPr>
          <w:tblHeader/>
        </w:trPr>
        <w:tc>
          <w:tcPr>
            <w:tcW w:w="2448" w:type="dxa"/>
          </w:tcPr>
          <w:p w14:paraId="7FA0424D" w14:textId="77777777" w:rsidR="00F02090" w:rsidRPr="00FD0425" w:rsidRDefault="00F02090" w:rsidP="0073372F">
            <w:pPr>
              <w:pStyle w:val="TAH"/>
              <w:keepNext w:val="0"/>
              <w:keepLines w:val="0"/>
              <w:widowControl w:val="0"/>
            </w:pPr>
            <w:r w:rsidRPr="00FD0425">
              <w:t>IE/Group Name</w:t>
            </w:r>
          </w:p>
        </w:tc>
        <w:tc>
          <w:tcPr>
            <w:tcW w:w="1080" w:type="dxa"/>
          </w:tcPr>
          <w:p w14:paraId="421C8992" w14:textId="77777777" w:rsidR="00F02090" w:rsidRPr="00FD0425" w:rsidRDefault="00F02090" w:rsidP="0073372F">
            <w:pPr>
              <w:pStyle w:val="TAH"/>
              <w:keepNext w:val="0"/>
              <w:keepLines w:val="0"/>
              <w:widowControl w:val="0"/>
            </w:pPr>
            <w:r w:rsidRPr="00FD0425">
              <w:t>Presence</w:t>
            </w:r>
          </w:p>
        </w:tc>
        <w:tc>
          <w:tcPr>
            <w:tcW w:w="1440" w:type="dxa"/>
          </w:tcPr>
          <w:p w14:paraId="5BD67AC8" w14:textId="77777777" w:rsidR="00F02090" w:rsidRPr="00FD0425" w:rsidRDefault="00F02090" w:rsidP="0073372F">
            <w:pPr>
              <w:pStyle w:val="TAH"/>
              <w:keepNext w:val="0"/>
              <w:keepLines w:val="0"/>
              <w:widowControl w:val="0"/>
            </w:pPr>
            <w:r w:rsidRPr="00FD0425">
              <w:t>Range</w:t>
            </w:r>
          </w:p>
        </w:tc>
        <w:tc>
          <w:tcPr>
            <w:tcW w:w="1872" w:type="dxa"/>
          </w:tcPr>
          <w:p w14:paraId="4E313534" w14:textId="77777777" w:rsidR="00F02090" w:rsidRPr="00FD0425" w:rsidRDefault="00F02090" w:rsidP="0073372F">
            <w:pPr>
              <w:pStyle w:val="TAH"/>
              <w:keepNext w:val="0"/>
              <w:keepLines w:val="0"/>
              <w:widowControl w:val="0"/>
            </w:pPr>
            <w:r w:rsidRPr="00FD0425">
              <w:t>IE type and reference</w:t>
            </w:r>
          </w:p>
        </w:tc>
        <w:tc>
          <w:tcPr>
            <w:tcW w:w="2880" w:type="dxa"/>
          </w:tcPr>
          <w:p w14:paraId="50D2F0F8" w14:textId="77777777" w:rsidR="00F02090" w:rsidRPr="00FD0425" w:rsidRDefault="00F02090" w:rsidP="0073372F">
            <w:pPr>
              <w:pStyle w:val="TAH"/>
              <w:keepNext w:val="0"/>
              <w:keepLines w:val="0"/>
              <w:widowControl w:val="0"/>
            </w:pPr>
            <w:r w:rsidRPr="00FD0425">
              <w:t>Semantics description</w:t>
            </w:r>
          </w:p>
        </w:tc>
      </w:tr>
      <w:tr w:rsidR="00F02090" w:rsidRPr="00FD0425" w14:paraId="5BD10D36" w14:textId="77777777" w:rsidTr="005926E2">
        <w:tc>
          <w:tcPr>
            <w:tcW w:w="2448" w:type="dxa"/>
          </w:tcPr>
          <w:p w14:paraId="29CD074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0E4AB6" w14:textId="77777777" w:rsidR="00F02090" w:rsidRPr="00FD0425" w:rsidRDefault="00F02090" w:rsidP="0073372F">
            <w:pPr>
              <w:pStyle w:val="TAL"/>
              <w:keepNext w:val="0"/>
              <w:keepLines w:val="0"/>
              <w:widowControl w:val="0"/>
              <w:rPr>
                <w:lang w:eastAsia="ja-JP"/>
              </w:rPr>
            </w:pPr>
          </w:p>
        </w:tc>
        <w:tc>
          <w:tcPr>
            <w:tcW w:w="1872" w:type="dxa"/>
          </w:tcPr>
          <w:p w14:paraId="1D552B18" w14:textId="77777777" w:rsidR="00F02090" w:rsidRPr="00FD0425" w:rsidRDefault="00F02090" w:rsidP="0073372F">
            <w:pPr>
              <w:pStyle w:val="TAL"/>
              <w:keepNext w:val="0"/>
              <w:keepLines w:val="0"/>
              <w:widowControl w:val="0"/>
              <w:rPr>
                <w:lang w:eastAsia="ja-JP"/>
              </w:rPr>
            </w:pPr>
          </w:p>
        </w:tc>
        <w:tc>
          <w:tcPr>
            <w:tcW w:w="2880" w:type="dxa"/>
          </w:tcPr>
          <w:p w14:paraId="6762FEAC" w14:textId="77777777" w:rsidR="00F02090" w:rsidRPr="00FD0425" w:rsidRDefault="00F02090" w:rsidP="0073372F">
            <w:pPr>
              <w:pStyle w:val="TAL"/>
              <w:keepNext w:val="0"/>
              <w:keepLines w:val="0"/>
              <w:widowControl w:val="0"/>
            </w:pPr>
          </w:p>
        </w:tc>
      </w:tr>
      <w:tr w:rsidR="00F02090" w:rsidRPr="00FD0425" w14:paraId="328D8684" w14:textId="77777777" w:rsidTr="005926E2">
        <w:tc>
          <w:tcPr>
            <w:tcW w:w="2448" w:type="dxa"/>
          </w:tcPr>
          <w:p w14:paraId="7DF4ACB3" w14:textId="77777777" w:rsidR="00F02090" w:rsidRPr="00FD0425" w:rsidRDefault="00F02090" w:rsidP="0073372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73372F">
            <w:pPr>
              <w:pStyle w:val="TAL"/>
              <w:keepNext w:val="0"/>
              <w:keepLines w:val="0"/>
              <w:widowControl w:val="0"/>
              <w:rPr>
                <w:lang w:eastAsia="ja-JP"/>
              </w:rPr>
            </w:pPr>
          </w:p>
        </w:tc>
        <w:tc>
          <w:tcPr>
            <w:tcW w:w="1440" w:type="dxa"/>
          </w:tcPr>
          <w:p w14:paraId="3F522C75" w14:textId="77777777" w:rsidR="00F02090" w:rsidRPr="00FD0425" w:rsidRDefault="00F02090" w:rsidP="0073372F">
            <w:pPr>
              <w:pStyle w:val="TAL"/>
              <w:keepNext w:val="0"/>
              <w:keepLines w:val="0"/>
              <w:widowControl w:val="0"/>
              <w:rPr>
                <w:bCs/>
                <w:szCs w:val="18"/>
              </w:rPr>
            </w:pPr>
          </w:p>
        </w:tc>
        <w:tc>
          <w:tcPr>
            <w:tcW w:w="1872" w:type="dxa"/>
          </w:tcPr>
          <w:p w14:paraId="4E805DF8" w14:textId="77777777" w:rsidR="00F02090" w:rsidRPr="00FD0425" w:rsidRDefault="00F02090" w:rsidP="0073372F">
            <w:pPr>
              <w:pStyle w:val="TAL"/>
              <w:keepNext w:val="0"/>
              <w:keepLines w:val="0"/>
              <w:widowControl w:val="0"/>
              <w:rPr>
                <w:lang w:eastAsia="ja-JP"/>
              </w:rPr>
            </w:pPr>
          </w:p>
        </w:tc>
        <w:tc>
          <w:tcPr>
            <w:tcW w:w="2880" w:type="dxa"/>
          </w:tcPr>
          <w:p w14:paraId="2DA1C84A" w14:textId="77777777" w:rsidR="00F02090" w:rsidRPr="00FD0425" w:rsidRDefault="00F02090" w:rsidP="0073372F">
            <w:pPr>
              <w:pStyle w:val="TAL"/>
              <w:keepNext w:val="0"/>
              <w:keepLines w:val="0"/>
              <w:widowControl w:val="0"/>
            </w:pPr>
          </w:p>
        </w:tc>
      </w:tr>
      <w:tr w:rsidR="00F02090" w:rsidRPr="00FD0425" w14:paraId="0C06E714" w14:textId="77777777" w:rsidTr="005926E2">
        <w:tc>
          <w:tcPr>
            <w:tcW w:w="2448" w:type="dxa"/>
          </w:tcPr>
          <w:p w14:paraId="7A6E424D" w14:textId="77777777" w:rsidR="00F02090" w:rsidRPr="00FD0425" w:rsidRDefault="00F02090" w:rsidP="0073372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D4C9E17" w14:textId="77777777" w:rsidR="00F02090" w:rsidRPr="00FD0425" w:rsidRDefault="00F02090" w:rsidP="0073372F">
            <w:pPr>
              <w:pStyle w:val="TAL"/>
              <w:keepNext w:val="0"/>
              <w:keepLines w:val="0"/>
              <w:widowControl w:val="0"/>
              <w:rPr>
                <w:bCs/>
                <w:szCs w:val="18"/>
              </w:rPr>
            </w:pPr>
          </w:p>
        </w:tc>
        <w:tc>
          <w:tcPr>
            <w:tcW w:w="1872" w:type="dxa"/>
          </w:tcPr>
          <w:p w14:paraId="5F59BDE2" w14:textId="77777777" w:rsidR="00F02090" w:rsidRPr="00FD0425" w:rsidRDefault="00F02090" w:rsidP="0073372F">
            <w:pPr>
              <w:pStyle w:val="TAL"/>
              <w:keepNext w:val="0"/>
              <w:keepLines w:val="0"/>
              <w:widowControl w:val="0"/>
              <w:rPr>
                <w:lang w:eastAsia="ja-JP"/>
              </w:rPr>
            </w:pPr>
            <w:r w:rsidRPr="00FD0425">
              <w:rPr>
                <w:lang w:eastAsia="ja-JP"/>
              </w:rPr>
              <w:t>9.2.3.46</w:t>
            </w:r>
          </w:p>
        </w:tc>
        <w:tc>
          <w:tcPr>
            <w:tcW w:w="2880" w:type="dxa"/>
          </w:tcPr>
          <w:p w14:paraId="10D665AA" w14:textId="77777777" w:rsidR="00F02090" w:rsidRPr="00FD0425" w:rsidRDefault="009B0885" w:rsidP="0073372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5926E2">
        <w:tc>
          <w:tcPr>
            <w:tcW w:w="2448" w:type="dxa"/>
          </w:tcPr>
          <w:p w14:paraId="7FDBA634" w14:textId="77777777" w:rsidR="00F02090" w:rsidRPr="00FD0425" w:rsidRDefault="00F02090" w:rsidP="0073372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73372F">
            <w:pPr>
              <w:pStyle w:val="TAL"/>
              <w:keepNext w:val="0"/>
              <w:keepLines w:val="0"/>
              <w:widowControl w:val="0"/>
              <w:rPr>
                <w:lang w:eastAsia="ja-JP"/>
              </w:rPr>
            </w:pPr>
            <w:r w:rsidRPr="00FD0425">
              <w:rPr>
                <w:rFonts w:hint="eastAsia"/>
                <w:lang w:eastAsia="zh-CN"/>
              </w:rPr>
              <w:t>M</w:t>
            </w:r>
          </w:p>
        </w:tc>
        <w:tc>
          <w:tcPr>
            <w:tcW w:w="1440" w:type="dxa"/>
          </w:tcPr>
          <w:p w14:paraId="708F6AC5" w14:textId="77777777" w:rsidR="00F02090" w:rsidRPr="00FD0425" w:rsidRDefault="00F02090" w:rsidP="0073372F">
            <w:pPr>
              <w:pStyle w:val="TAL"/>
              <w:keepNext w:val="0"/>
              <w:keepLines w:val="0"/>
              <w:widowControl w:val="0"/>
              <w:rPr>
                <w:bCs/>
                <w:szCs w:val="18"/>
              </w:rPr>
            </w:pPr>
          </w:p>
        </w:tc>
        <w:tc>
          <w:tcPr>
            <w:tcW w:w="1872" w:type="dxa"/>
          </w:tcPr>
          <w:p w14:paraId="49000718"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211D038E" w14:textId="77777777" w:rsidR="00F02090" w:rsidRPr="00FD0425" w:rsidRDefault="00F02090" w:rsidP="0073372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5926E2">
        <w:tc>
          <w:tcPr>
            <w:tcW w:w="2448" w:type="dxa"/>
          </w:tcPr>
          <w:p w14:paraId="2B7C4C68" w14:textId="77777777" w:rsidR="00F02090" w:rsidRPr="00FD0425" w:rsidRDefault="00F02090" w:rsidP="0073372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46AA06D6" w14:textId="77777777" w:rsidR="00F02090" w:rsidRPr="00FD0425" w:rsidRDefault="00F02090" w:rsidP="0073372F">
            <w:pPr>
              <w:pStyle w:val="TAL"/>
              <w:keepNext w:val="0"/>
              <w:keepLines w:val="0"/>
              <w:widowControl w:val="0"/>
              <w:rPr>
                <w:bCs/>
                <w:szCs w:val="18"/>
              </w:rPr>
            </w:pPr>
          </w:p>
        </w:tc>
        <w:tc>
          <w:tcPr>
            <w:tcW w:w="1872" w:type="dxa"/>
          </w:tcPr>
          <w:p w14:paraId="03D508CD" w14:textId="77777777" w:rsidR="00F02090" w:rsidRPr="00FD0425" w:rsidRDefault="00F02090" w:rsidP="0073372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73372F">
            <w:pPr>
              <w:pStyle w:val="TAL"/>
              <w:keepNext w:val="0"/>
              <w:keepLines w:val="0"/>
              <w:widowControl w:val="0"/>
              <w:rPr>
                <w:lang w:eastAsia="ja-JP"/>
              </w:rPr>
            </w:pPr>
            <w:r w:rsidRPr="00FD0425">
              <w:rPr>
                <w:lang w:eastAsia="ja-JP"/>
              </w:rPr>
              <w:t>9.2.2.10</w:t>
            </w:r>
          </w:p>
        </w:tc>
        <w:tc>
          <w:tcPr>
            <w:tcW w:w="2880" w:type="dxa"/>
          </w:tcPr>
          <w:p w14:paraId="2D96FC5B" w14:textId="77777777" w:rsidR="00F02090" w:rsidRPr="00FD0425" w:rsidRDefault="00F02090" w:rsidP="0073372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5926E2">
        <w:tc>
          <w:tcPr>
            <w:tcW w:w="2448" w:type="dxa"/>
          </w:tcPr>
          <w:p w14:paraId="26FCB1B0" w14:textId="77777777" w:rsidR="00F02090" w:rsidRPr="00FD0425" w:rsidRDefault="00F02090" w:rsidP="0073372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73372F">
            <w:pPr>
              <w:pStyle w:val="TAL"/>
              <w:keepNext w:val="0"/>
              <w:keepLines w:val="0"/>
              <w:widowControl w:val="0"/>
              <w:rPr>
                <w:lang w:eastAsia="ja-JP"/>
              </w:rPr>
            </w:pPr>
          </w:p>
        </w:tc>
        <w:tc>
          <w:tcPr>
            <w:tcW w:w="1440" w:type="dxa"/>
          </w:tcPr>
          <w:p w14:paraId="04AC7534" w14:textId="77777777" w:rsidR="00F02090" w:rsidRPr="00FD0425" w:rsidRDefault="00F02090" w:rsidP="0073372F">
            <w:pPr>
              <w:pStyle w:val="TAL"/>
              <w:keepNext w:val="0"/>
              <w:keepLines w:val="0"/>
              <w:widowControl w:val="0"/>
              <w:rPr>
                <w:bCs/>
                <w:szCs w:val="18"/>
              </w:rPr>
            </w:pPr>
          </w:p>
        </w:tc>
        <w:tc>
          <w:tcPr>
            <w:tcW w:w="1872" w:type="dxa"/>
          </w:tcPr>
          <w:p w14:paraId="6718F2DA" w14:textId="77777777" w:rsidR="00F02090" w:rsidRPr="00FD0425" w:rsidRDefault="00F02090" w:rsidP="0073372F">
            <w:pPr>
              <w:pStyle w:val="TAL"/>
              <w:keepNext w:val="0"/>
              <w:keepLines w:val="0"/>
              <w:widowControl w:val="0"/>
              <w:rPr>
                <w:lang w:eastAsia="ja-JP"/>
              </w:rPr>
            </w:pPr>
          </w:p>
        </w:tc>
        <w:tc>
          <w:tcPr>
            <w:tcW w:w="2880" w:type="dxa"/>
          </w:tcPr>
          <w:p w14:paraId="4329806B" w14:textId="77777777" w:rsidR="00F02090" w:rsidRPr="00FD0425" w:rsidRDefault="00F02090" w:rsidP="0073372F">
            <w:pPr>
              <w:pStyle w:val="TAL"/>
              <w:keepNext w:val="0"/>
              <w:keepLines w:val="0"/>
              <w:widowControl w:val="0"/>
            </w:pPr>
          </w:p>
        </w:tc>
      </w:tr>
      <w:tr w:rsidR="00F02090" w:rsidRPr="00FD0425" w14:paraId="0F953033" w14:textId="77777777" w:rsidTr="005926E2">
        <w:tc>
          <w:tcPr>
            <w:tcW w:w="2448" w:type="dxa"/>
          </w:tcPr>
          <w:p w14:paraId="1CDD5694"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73372F">
            <w:pPr>
              <w:pStyle w:val="TAL"/>
              <w:keepNext w:val="0"/>
              <w:keepLines w:val="0"/>
              <w:widowControl w:val="0"/>
              <w:rPr>
                <w:lang w:eastAsia="ja-JP"/>
              </w:rPr>
            </w:pPr>
            <w:r w:rsidRPr="00FD0425">
              <w:rPr>
                <w:rFonts w:eastAsia="SimSun" w:hint="eastAsia"/>
                <w:lang w:eastAsia="zh-CN"/>
              </w:rPr>
              <w:t>M</w:t>
            </w:r>
          </w:p>
        </w:tc>
        <w:tc>
          <w:tcPr>
            <w:tcW w:w="1440" w:type="dxa"/>
          </w:tcPr>
          <w:p w14:paraId="6037C1A7" w14:textId="77777777" w:rsidR="00F02090" w:rsidRPr="00FD0425" w:rsidRDefault="00F02090" w:rsidP="0073372F">
            <w:pPr>
              <w:pStyle w:val="TAL"/>
              <w:keepNext w:val="0"/>
              <w:keepLines w:val="0"/>
              <w:widowControl w:val="0"/>
              <w:rPr>
                <w:bCs/>
                <w:szCs w:val="18"/>
              </w:rPr>
            </w:pPr>
          </w:p>
        </w:tc>
        <w:tc>
          <w:tcPr>
            <w:tcW w:w="1872" w:type="dxa"/>
          </w:tcPr>
          <w:p w14:paraId="560CFEB4"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4B9433D4" w14:textId="77777777" w:rsidR="00F02090" w:rsidRPr="00FD0425" w:rsidRDefault="00F02090" w:rsidP="0073372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5926E2">
        <w:tc>
          <w:tcPr>
            <w:tcW w:w="2448" w:type="dxa"/>
          </w:tcPr>
          <w:p w14:paraId="6966C262"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84E4CDB" w14:textId="77777777" w:rsidR="00F02090" w:rsidRPr="00FD0425" w:rsidRDefault="00F02090" w:rsidP="0073372F">
            <w:pPr>
              <w:pStyle w:val="TAL"/>
              <w:keepNext w:val="0"/>
              <w:keepLines w:val="0"/>
              <w:widowControl w:val="0"/>
              <w:rPr>
                <w:bCs/>
                <w:szCs w:val="18"/>
              </w:rPr>
            </w:pPr>
          </w:p>
        </w:tc>
        <w:tc>
          <w:tcPr>
            <w:tcW w:w="1872" w:type="dxa"/>
          </w:tcPr>
          <w:p w14:paraId="1EE76C6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73372F">
            <w:pPr>
              <w:pStyle w:val="TAL"/>
              <w:keepNext w:val="0"/>
              <w:keepLines w:val="0"/>
              <w:widowControl w:val="0"/>
              <w:rPr>
                <w:rFonts w:eastAsia="SimSun"/>
                <w:lang w:eastAsia="zh-CN"/>
              </w:rPr>
            </w:pPr>
            <w:r w:rsidRPr="00FD0425">
              <w:rPr>
                <w:lang w:eastAsia="ja-JP"/>
              </w:rPr>
              <w:t>9.2.2.10</w:t>
            </w:r>
          </w:p>
        </w:tc>
        <w:tc>
          <w:tcPr>
            <w:tcW w:w="2880" w:type="dxa"/>
          </w:tcPr>
          <w:p w14:paraId="681C3FF2" w14:textId="77777777" w:rsidR="00F02090" w:rsidRPr="00FD0425" w:rsidRDefault="00F02090" w:rsidP="0073372F">
            <w:pPr>
              <w:pStyle w:val="TAL"/>
              <w:keepNext w:val="0"/>
              <w:keepLines w:val="0"/>
              <w:widowControl w:val="0"/>
            </w:pPr>
          </w:p>
        </w:tc>
      </w:tr>
    </w:tbl>
    <w:p w14:paraId="62FF3B41" w14:textId="77777777" w:rsidR="00F02090" w:rsidRPr="00FD0425" w:rsidRDefault="00F02090" w:rsidP="0073372F">
      <w:pPr>
        <w:widowControl w:val="0"/>
        <w:rPr>
          <w:rFonts w:eastAsia="SimSun"/>
          <w:lang w:eastAsia="zh-CN"/>
        </w:rPr>
      </w:pPr>
    </w:p>
    <w:p w14:paraId="74911237" w14:textId="77777777" w:rsidR="00F02090" w:rsidRPr="00FD0425" w:rsidRDefault="00F02090" w:rsidP="0073372F">
      <w:pPr>
        <w:pStyle w:val="Heading4"/>
        <w:keepNext w:val="0"/>
        <w:keepLines w:val="0"/>
        <w:widowControl w:val="0"/>
      </w:pPr>
      <w:bookmarkStart w:id="7191" w:name="_CR9_2_3_41"/>
      <w:bookmarkStart w:id="7192" w:name="_Toc20955350"/>
      <w:bookmarkStart w:id="7193" w:name="_Toc29991553"/>
      <w:bookmarkStart w:id="7194" w:name="_Toc36555954"/>
      <w:bookmarkStart w:id="7195" w:name="_Toc44497699"/>
      <w:bookmarkStart w:id="7196" w:name="_Toc45108086"/>
      <w:bookmarkStart w:id="7197" w:name="_Toc45901706"/>
      <w:bookmarkStart w:id="7198" w:name="_Toc51850787"/>
      <w:bookmarkStart w:id="7199" w:name="_Toc56693791"/>
      <w:bookmarkStart w:id="7200" w:name="_Toc64447335"/>
      <w:bookmarkStart w:id="7201" w:name="_Toc66286829"/>
      <w:bookmarkStart w:id="7202" w:name="_Toc74151524"/>
      <w:bookmarkStart w:id="7203" w:name="_Toc88653997"/>
      <w:bookmarkStart w:id="7204" w:name="_Toc97904353"/>
      <w:bookmarkStart w:id="7205" w:name="_Toc105175394"/>
      <w:bookmarkStart w:id="7206" w:name="_Toc113826424"/>
      <w:bookmarkStart w:id="7207" w:name="_Toc175587010"/>
      <w:bookmarkEnd w:id="7191"/>
      <w:r w:rsidRPr="00FD0425">
        <w:t>9.2.3.41</w:t>
      </w:r>
      <w:r w:rsidRPr="00FD0425">
        <w:tab/>
        <w:t>Assistance Data for RAN Paging</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7C74AD81" w14:textId="77777777" w:rsidR="00F02090" w:rsidRPr="00FD0425" w:rsidRDefault="00F02090" w:rsidP="0073372F">
      <w:pPr>
        <w:widowControl w:val="0"/>
      </w:pPr>
      <w:r w:rsidRPr="00FD0425">
        <w:t xml:space="preserve">This IE provides assistance </w:t>
      </w:r>
      <w:r w:rsidRPr="00FD0425">
        <w:rPr>
          <w:lang w:eastAsia="zh-CN"/>
        </w:rPr>
        <w:t>information for RAN paging</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0"/>
        <w:gridCol w:w="1080"/>
        <w:gridCol w:w="1512"/>
        <w:gridCol w:w="1728"/>
        <w:gridCol w:w="1080"/>
        <w:gridCol w:w="1080"/>
      </w:tblGrid>
      <w:tr w:rsidR="00A9432F" w:rsidRPr="00FD0425" w14:paraId="6AB02F08" w14:textId="77777777" w:rsidTr="00021159">
        <w:tc>
          <w:tcPr>
            <w:tcW w:w="2160" w:type="dxa"/>
          </w:tcPr>
          <w:p w14:paraId="233132DD" w14:textId="77777777" w:rsidR="00A9432F" w:rsidRPr="00FD0425" w:rsidRDefault="00A9432F" w:rsidP="0073372F">
            <w:pPr>
              <w:pStyle w:val="TAH"/>
              <w:keepNext w:val="0"/>
              <w:keepLines w:val="0"/>
              <w:widowControl w:val="0"/>
            </w:pPr>
            <w:r w:rsidRPr="00FD0425">
              <w:t>IE/Group Name</w:t>
            </w:r>
          </w:p>
        </w:tc>
        <w:tc>
          <w:tcPr>
            <w:tcW w:w="1080" w:type="dxa"/>
          </w:tcPr>
          <w:p w14:paraId="31790BA6" w14:textId="77777777" w:rsidR="00A9432F" w:rsidRPr="00FD0425" w:rsidRDefault="00A9432F" w:rsidP="0073372F">
            <w:pPr>
              <w:pStyle w:val="TAH"/>
              <w:keepNext w:val="0"/>
              <w:keepLines w:val="0"/>
              <w:widowControl w:val="0"/>
            </w:pPr>
            <w:r w:rsidRPr="00FD0425">
              <w:t>Presence</w:t>
            </w:r>
          </w:p>
        </w:tc>
        <w:tc>
          <w:tcPr>
            <w:tcW w:w="1080" w:type="dxa"/>
          </w:tcPr>
          <w:p w14:paraId="0BC09E19" w14:textId="77777777" w:rsidR="00A9432F" w:rsidRPr="00FD0425" w:rsidRDefault="00A9432F" w:rsidP="0073372F">
            <w:pPr>
              <w:pStyle w:val="TAH"/>
              <w:keepNext w:val="0"/>
              <w:keepLines w:val="0"/>
              <w:widowControl w:val="0"/>
            </w:pPr>
            <w:r w:rsidRPr="00FD0425">
              <w:t>Range</w:t>
            </w:r>
          </w:p>
        </w:tc>
        <w:tc>
          <w:tcPr>
            <w:tcW w:w="1512" w:type="dxa"/>
          </w:tcPr>
          <w:p w14:paraId="777DE0CC" w14:textId="77777777" w:rsidR="00A9432F" w:rsidRPr="00FD0425" w:rsidRDefault="00A9432F" w:rsidP="0073372F">
            <w:pPr>
              <w:pStyle w:val="TAH"/>
              <w:keepNext w:val="0"/>
              <w:keepLines w:val="0"/>
              <w:widowControl w:val="0"/>
            </w:pPr>
            <w:r w:rsidRPr="00FD0425">
              <w:t>IE type and reference</w:t>
            </w:r>
          </w:p>
        </w:tc>
        <w:tc>
          <w:tcPr>
            <w:tcW w:w="1728" w:type="dxa"/>
          </w:tcPr>
          <w:p w14:paraId="3325E965" w14:textId="77777777" w:rsidR="00A9432F" w:rsidRPr="00FD0425" w:rsidRDefault="00A9432F" w:rsidP="0073372F">
            <w:pPr>
              <w:pStyle w:val="TAH"/>
              <w:keepNext w:val="0"/>
              <w:keepLines w:val="0"/>
              <w:widowControl w:val="0"/>
            </w:pPr>
            <w:r w:rsidRPr="00FD0425">
              <w:t>Semantics description</w:t>
            </w:r>
          </w:p>
        </w:tc>
        <w:tc>
          <w:tcPr>
            <w:tcW w:w="1080" w:type="dxa"/>
          </w:tcPr>
          <w:p w14:paraId="5077A820" w14:textId="77777777" w:rsidR="00A9432F" w:rsidRPr="00FD0425" w:rsidRDefault="00A9432F" w:rsidP="0073372F">
            <w:pPr>
              <w:pStyle w:val="TAH"/>
              <w:keepNext w:val="0"/>
              <w:keepLines w:val="0"/>
              <w:widowControl w:val="0"/>
            </w:pPr>
            <w:r>
              <w:t>Criticality</w:t>
            </w:r>
          </w:p>
        </w:tc>
        <w:tc>
          <w:tcPr>
            <w:tcW w:w="1080" w:type="dxa"/>
          </w:tcPr>
          <w:p w14:paraId="1979A4B3" w14:textId="77777777" w:rsidR="00A9432F" w:rsidRPr="00FD0425" w:rsidRDefault="00A9432F" w:rsidP="0073372F">
            <w:pPr>
              <w:pStyle w:val="TAH"/>
              <w:keepNext w:val="0"/>
              <w:keepLines w:val="0"/>
              <w:widowControl w:val="0"/>
            </w:pPr>
            <w:r>
              <w:t>Assigned Criticality</w:t>
            </w:r>
          </w:p>
        </w:tc>
      </w:tr>
      <w:tr w:rsidR="00A9432F" w:rsidRPr="00FD0425" w14:paraId="16FD3B1A" w14:textId="77777777" w:rsidTr="00021159">
        <w:tc>
          <w:tcPr>
            <w:tcW w:w="2160" w:type="dxa"/>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73372F">
            <w:pPr>
              <w:pStyle w:val="TAL"/>
              <w:keepNext w:val="0"/>
              <w:keepLines w:val="0"/>
              <w:widowControl w:val="0"/>
            </w:pPr>
            <w:r w:rsidRPr="00FD0425">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73372F">
            <w:pPr>
              <w:pStyle w:val="TAL"/>
              <w:keepNext w:val="0"/>
              <w:keepLines w:val="0"/>
              <w:widowControl w:val="0"/>
            </w:pPr>
            <w:r w:rsidRPr="00FD0425">
              <w:t>9.2.3.42</w:t>
            </w:r>
          </w:p>
        </w:tc>
        <w:tc>
          <w:tcPr>
            <w:tcW w:w="1728" w:type="dxa"/>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73372F">
            <w:pPr>
              <w:pStyle w:val="TAC"/>
              <w:keepNext w:val="0"/>
              <w:keepLines w:val="0"/>
              <w:widowControl w:val="0"/>
            </w:pPr>
            <w:r w:rsidRPr="007E671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73372F">
            <w:pPr>
              <w:pStyle w:val="TAC"/>
              <w:keepNext w:val="0"/>
              <w:keepLines w:val="0"/>
              <w:widowControl w:val="0"/>
            </w:pPr>
          </w:p>
        </w:tc>
      </w:tr>
      <w:tr w:rsidR="00A9432F" w:rsidRPr="00FD0425" w14:paraId="36EF789B" w14:textId="77777777" w:rsidTr="00021159">
        <w:tc>
          <w:tcPr>
            <w:tcW w:w="2160" w:type="dxa"/>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73372F">
            <w:pPr>
              <w:pStyle w:val="TAL"/>
              <w:keepNext w:val="0"/>
              <w:keepLines w:val="0"/>
              <w:widowControl w:val="0"/>
            </w:pPr>
            <w:r>
              <w:t>NPN Paging Assistance Information</w:t>
            </w:r>
          </w:p>
        </w:tc>
        <w:tc>
          <w:tcPr>
            <w:tcW w:w="1080" w:type="dxa"/>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73372F">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73372F">
            <w:pPr>
              <w:pStyle w:val="TAL"/>
              <w:keepNext w:val="0"/>
              <w:keepLines w:val="0"/>
              <w:widowControl w:val="0"/>
            </w:pPr>
            <w:r>
              <w:t>9.2.3.</w:t>
            </w:r>
            <w:r w:rsidR="009C4C80">
              <w:t>121</w:t>
            </w:r>
          </w:p>
        </w:tc>
        <w:tc>
          <w:tcPr>
            <w:tcW w:w="1728" w:type="dxa"/>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73372F">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73372F">
            <w:pPr>
              <w:pStyle w:val="TAC"/>
              <w:keepNext w:val="0"/>
              <w:keepLines w:val="0"/>
              <w:widowControl w:val="0"/>
            </w:pPr>
            <w:r>
              <w:t>ignore</w:t>
            </w:r>
          </w:p>
        </w:tc>
      </w:tr>
    </w:tbl>
    <w:p w14:paraId="1BF29778" w14:textId="77777777" w:rsidR="00F02090" w:rsidRPr="00FD0425" w:rsidRDefault="00F02090" w:rsidP="0073372F">
      <w:pPr>
        <w:widowControl w:val="0"/>
      </w:pPr>
    </w:p>
    <w:p w14:paraId="44A9A32C" w14:textId="77777777" w:rsidR="00F02090" w:rsidRPr="00FD0425" w:rsidRDefault="00F02090" w:rsidP="0073372F">
      <w:pPr>
        <w:pStyle w:val="Heading4"/>
        <w:keepNext w:val="0"/>
        <w:keepLines w:val="0"/>
        <w:widowControl w:val="0"/>
      </w:pPr>
      <w:bookmarkStart w:id="7208" w:name="_CR9_2_3_42"/>
      <w:bookmarkStart w:id="7209" w:name="_Toc20955351"/>
      <w:bookmarkStart w:id="7210" w:name="_Toc29991554"/>
      <w:bookmarkStart w:id="7211" w:name="_Toc36555955"/>
      <w:bookmarkStart w:id="7212" w:name="_Toc44497700"/>
      <w:bookmarkStart w:id="7213" w:name="_Toc45108087"/>
      <w:bookmarkStart w:id="7214" w:name="_Toc45901707"/>
      <w:bookmarkStart w:id="7215" w:name="_Toc51850788"/>
      <w:bookmarkStart w:id="7216" w:name="_Toc56693792"/>
      <w:bookmarkStart w:id="7217" w:name="_Toc64447336"/>
      <w:bookmarkStart w:id="7218" w:name="_Toc66286830"/>
      <w:bookmarkStart w:id="7219" w:name="_Toc74151525"/>
      <w:bookmarkStart w:id="7220" w:name="_Toc88653998"/>
      <w:bookmarkStart w:id="7221" w:name="_Toc97904354"/>
      <w:bookmarkStart w:id="7222" w:name="_Toc105175395"/>
      <w:bookmarkStart w:id="7223" w:name="_Toc113826425"/>
      <w:bookmarkStart w:id="7224" w:name="_Toc175587011"/>
      <w:bookmarkEnd w:id="7208"/>
      <w:r w:rsidRPr="00FD0425">
        <w:t>9.2.3.42</w:t>
      </w:r>
      <w:r w:rsidRPr="00FD0425">
        <w:tab/>
        <w:t>RAN Paging Attempt Information</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AE59AE3" w14:textId="77777777" w:rsidR="00F02090" w:rsidRPr="00FD0425" w:rsidRDefault="00F02090" w:rsidP="0073372F">
      <w:pPr>
        <w:widowControl w:val="0"/>
      </w:pPr>
      <w:r w:rsidRPr="00FD0425">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1F7581F" w14:textId="77777777" w:rsidTr="005926E2">
        <w:tc>
          <w:tcPr>
            <w:tcW w:w="2448" w:type="dxa"/>
          </w:tcPr>
          <w:p w14:paraId="1573D062" w14:textId="77777777" w:rsidR="00F02090" w:rsidRPr="00FD0425" w:rsidRDefault="00F02090" w:rsidP="0073372F">
            <w:pPr>
              <w:pStyle w:val="TAH"/>
              <w:keepNext w:val="0"/>
              <w:keepLines w:val="0"/>
              <w:widowControl w:val="0"/>
            </w:pPr>
            <w:r w:rsidRPr="00FD0425">
              <w:t>IE/Group Name</w:t>
            </w:r>
          </w:p>
        </w:tc>
        <w:tc>
          <w:tcPr>
            <w:tcW w:w="1080" w:type="dxa"/>
          </w:tcPr>
          <w:p w14:paraId="170DF1E2" w14:textId="77777777" w:rsidR="00F02090" w:rsidRPr="00FD0425" w:rsidRDefault="00F02090" w:rsidP="0073372F">
            <w:pPr>
              <w:pStyle w:val="TAH"/>
              <w:keepNext w:val="0"/>
              <w:keepLines w:val="0"/>
              <w:widowControl w:val="0"/>
            </w:pPr>
            <w:r w:rsidRPr="00FD0425">
              <w:t>Presence</w:t>
            </w:r>
          </w:p>
        </w:tc>
        <w:tc>
          <w:tcPr>
            <w:tcW w:w="1440" w:type="dxa"/>
          </w:tcPr>
          <w:p w14:paraId="0D051A03" w14:textId="77777777" w:rsidR="00F02090" w:rsidRPr="00FD0425" w:rsidRDefault="00F02090" w:rsidP="0073372F">
            <w:pPr>
              <w:pStyle w:val="TAH"/>
              <w:keepNext w:val="0"/>
              <w:keepLines w:val="0"/>
              <w:widowControl w:val="0"/>
            </w:pPr>
            <w:r w:rsidRPr="00FD0425">
              <w:t>Range</w:t>
            </w:r>
          </w:p>
        </w:tc>
        <w:tc>
          <w:tcPr>
            <w:tcW w:w="1872" w:type="dxa"/>
          </w:tcPr>
          <w:p w14:paraId="17C38D54" w14:textId="77777777" w:rsidR="00F02090" w:rsidRPr="00FD0425" w:rsidRDefault="00F02090" w:rsidP="0073372F">
            <w:pPr>
              <w:pStyle w:val="TAH"/>
              <w:keepNext w:val="0"/>
              <w:keepLines w:val="0"/>
              <w:widowControl w:val="0"/>
            </w:pPr>
            <w:r w:rsidRPr="00FD0425">
              <w:t>IE type and reference</w:t>
            </w:r>
          </w:p>
        </w:tc>
        <w:tc>
          <w:tcPr>
            <w:tcW w:w="2880" w:type="dxa"/>
          </w:tcPr>
          <w:p w14:paraId="441197BF" w14:textId="77777777" w:rsidR="00F02090" w:rsidRPr="00FD0425" w:rsidRDefault="00F02090" w:rsidP="0073372F">
            <w:pPr>
              <w:pStyle w:val="TAH"/>
              <w:keepNext w:val="0"/>
              <w:keepLines w:val="0"/>
              <w:widowControl w:val="0"/>
            </w:pPr>
            <w:r w:rsidRPr="00FD0425">
              <w:t>Semantics description</w:t>
            </w:r>
          </w:p>
        </w:tc>
      </w:tr>
      <w:tr w:rsidR="00F02090" w:rsidRPr="00FD0425" w14:paraId="490418AE" w14:textId="77777777" w:rsidTr="005926E2">
        <w:tc>
          <w:tcPr>
            <w:tcW w:w="2448" w:type="dxa"/>
          </w:tcPr>
          <w:p w14:paraId="38FC8005" w14:textId="77777777" w:rsidR="00F02090" w:rsidRPr="00FD0425" w:rsidRDefault="00F02090" w:rsidP="0073372F">
            <w:pPr>
              <w:pStyle w:val="TAL"/>
              <w:keepNext w:val="0"/>
              <w:keepLines w:val="0"/>
              <w:widowControl w:val="0"/>
            </w:pPr>
            <w:r w:rsidRPr="00FD0425">
              <w:t>Paging Attempt Count</w:t>
            </w:r>
          </w:p>
        </w:tc>
        <w:tc>
          <w:tcPr>
            <w:tcW w:w="1080" w:type="dxa"/>
          </w:tcPr>
          <w:p w14:paraId="49C802E1" w14:textId="77777777" w:rsidR="00F02090" w:rsidRPr="00FD0425" w:rsidRDefault="00F02090" w:rsidP="0073372F">
            <w:pPr>
              <w:pStyle w:val="TAL"/>
              <w:keepNext w:val="0"/>
              <w:keepLines w:val="0"/>
              <w:widowControl w:val="0"/>
            </w:pPr>
            <w:r w:rsidRPr="00FD0425">
              <w:t>M</w:t>
            </w:r>
          </w:p>
        </w:tc>
        <w:tc>
          <w:tcPr>
            <w:tcW w:w="1440" w:type="dxa"/>
          </w:tcPr>
          <w:p w14:paraId="19233B05" w14:textId="77777777" w:rsidR="00F02090" w:rsidRPr="00FD0425" w:rsidRDefault="00F02090" w:rsidP="0073372F">
            <w:pPr>
              <w:pStyle w:val="TAL"/>
              <w:keepNext w:val="0"/>
              <w:keepLines w:val="0"/>
              <w:widowControl w:val="0"/>
              <w:rPr>
                <w:i/>
              </w:rPr>
            </w:pPr>
          </w:p>
        </w:tc>
        <w:tc>
          <w:tcPr>
            <w:tcW w:w="1872" w:type="dxa"/>
          </w:tcPr>
          <w:p w14:paraId="779BFB04" w14:textId="77777777" w:rsidR="00F02090" w:rsidRPr="00FD0425" w:rsidRDefault="00F02090" w:rsidP="0073372F">
            <w:pPr>
              <w:pStyle w:val="TAL"/>
              <w:keepNext w:val="0"/>
              <w:keepLines w:val="0"/>
              <w:widowControl w:val="0"/>
              <w:rPr>
                <w:snapToGrid w:val="0"/>
              </w:rPr>
            </w:pPr>
            <w:r w:rsidRPr="00FD0425">
              <w:t>INTEGER (1..16,...)</w:t>
            </w:r>
          </w:p>
        </w:tc>
        <w:tc>
          <w:tcPr>
            <w:tcW w:w="2880" w:type="dxa"/>
          </w:tcPr>
          <w:p w14:paraId="35F9BE3E" w14:textId="77777777" w:rsidR="00F02090" w:rsidRPr="00FD0425" w:rsidRDefault="00F02090" w:rsidP="0073372F">
            <w:pPr>
              <w:pStyle w:val="TAL"/>
              <w:keepNext w:val="0"/>
              <w:keepLines w:val="0"/>
              <w:widowControl w:val="0"/>
            </w:pPr>
            <w:r w:rsidRPr="00FD0425">
              <w:t>Number of the RAN paging attempt.</w:t>
            </w:r>
          </w:p>
        </w:tc>
      </w:tr>
      <w:tr w:rsidR="00F02090" w:rsidRPr="00FD0425" w14:paraId="588E632A" w14:textId="77777777" w:rsidTr="005926E2">
        <w:tc>
          <w:tcPr>
            <w:tcW w:w="2448" w:type="dxa"/>
          </w:tcPr>
          <w:p w14:paraId="3D33A1FA" w14:textId="77777777" w:rsidR="00F02090" w:rsidRPr="00FD0425" w:rsidRDefault="00F02090" w:rsidP="0073372F">
            <w:pPr>
              <w:pStyle w:val="TAL"/>
              <w:keepNext w:val="0"/>
              <w:keepLines w:val="0"/>
              <w:widowControl w:val="0"/>
            </w:pPr>
            <w:r w:rsidRPr="00FD0425">
              <w:rPr>
                <w:lang w:eastAsia="zh-CN"/>
              </w:rPr>
              <w:t>Intended Number of Paging Attempts</w:t>
            </w:r>
          </w:p>
        </w:tc>
        <w:tc>
          <w:tcPr>
            <w:tcW w:w="1080" w:type="dxa"/>
          </w:tcPr>
          <w:p w14:paraId="00D9DAB3" w14:textId="77777777" w:rsidR="00F02090" w:rsidRPr="00FD0425" w:rsidRDefault="00F02090" w:rsidP="0073372F">
            <w:pPr>
              <w:pStyle w:val="TAL"/>
              <w:keepNext w:val="0"/>
              <w:keepLines w:val="0"/>
              <w:widowControl w:val="0"/>
            </w:pPr>
            <w:r w:rsidRPr="00FD0425">
              <w:t>M</w:t>
            </w:r>
          </w:p>
        </w:tc>
        <w:tc>
          <w:tcPr>
            <w:tcW w:w="1440" w:type="dxa"/>
          </w:tcPr>
          <w:p w14:paraId="40A7C790" w14:textId="77777777" w:rsidR="00F02090" w:rsidRPr="00FD0425" w:rsidRDefault="00F02090" w:rsidP="0073372F">
            <w:pPr>
              <w:pStyle w:val="TAL"/>
              <w:keepNext w:val="0"/>
              <w:keepLines w:val="0"/>
              <w:widowControl w:val="0"/>
              <w:rPr>
                <w:i/>
              </w:rPr>
            </w:pPr>
          </w:p>
        </w:tc>
        <w:tc>
          <w:tcPr>
            <w:tcW w:w="1872" w:type="dxa"/>
          </w:tcPr>
          <w:p w14:paraId="7F9FC48A" w14:textId="77777777" w:rsidR="00F02090" w:rsidRPr="00FD0425" w:rsidRDefault="00F02090" w:rsidP="0073372F">
            <w:pPr>
              <w:pStyle w:val="TAL"/>
              <w:keepNext w:val="0"/>
              <w:keepLines w:val="0"/>
              <w:widowControl w:val="0"/>
            </w:pPr>
            <w:r w:rsidRPr="00FD0425">
              <w:t>INTEGER (1..16,…)</w:t>
            </w:r>
          </w:p>
        </w:tc>
        <w:tc>
          <w:tcPr>
            <w:tcW w:w="2880" w:type="dxa"/>
          </w:tcPr>
          <w:p w14:paraId="2F43D6A6" w14:textId="77777777" w:rsidR="00F02090" w:rsidRPr="00FD0425" w:rsidRDefault="00F02090" w:rsidP="0073372F">
            <w:pPr>
              <w:pStyle w:val="TAL"/>
              <w:keepNext w:val="0"/>
              <w:keepLines w:val="0"/>
              <w:widowControl w:val="0"/>
            </w:pPr>
            <w:r w:rsidRPr="00FD0425">
              <w:t>Intended number of RAN paging attempts.</w:t>
            </w:r>
          </w:p>
        </w:tc>
      </w:tr>
      <w:tr w:rsidR="00F02090" w:rsidRPr="00FD0425" w14:paraId="5BE1A89C" w14:textId="77777777" w:rsidTr="005926E2">
        <w:tc>
          <w:tcPr>
            <w:tcW w:w="2448"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73372F">
            <w:pPr>
              <w:pStyle w:val="TAL"/>
              <w:keepNext w:val="0"/>
              <w:keepLines w:val="0"/>
              <w:widowControl w:val="0"/>
              <w:rPr>
                <w:lang w:eastAsia="zh-CN"/>
              </w:rPr>
            </w:pPr>
            <w:r w:rsidRPr="00FD0425">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73372F">
            <w:pPr>
              <w:pStyle w:val="TAL"/>
              <w:keepNext w:val="0"/>
              <w:keepLines w:val="0"/>
              <w:widowControl w:val="0"/>
            </w:pPr>
            <w:r w:rsidRPr="00FD0425">
              <w:t xml:space="preserve">O </w:t>
            </w:r>
          </w:p>
        </w:tc>
        <w:tc>
          <w:tcPr>
            <w:tcW w:w="1440"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73372F">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73372F">
            <w:pPr>
              <w:pStyle w:val="TAL"/>
              <w:keepNext w:val="0"/>
              <w:keepLines w:val="0"/>
              <w:widowControl w:val="0"/>
            </w:pPr>
            <w:r w:rsidRPr="00FD0425">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73372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73372F">
      <w:pPr>
        <w:widowControl w:val="0"/>
      </w:pPr>
    </w:p>
    <w:p w14:paraId="6F45344D" w14:textId="77777777" w:rsidR="00F02090" w:rsidRPr="00FD0425" w:rsidRDefault="00F02090" w:rsidP="0073372F">
      <w:pPr>
        <w:pStyle w:val="Heading4"/>
        <w:keepNext w:val="0"/>
        <w:keepLines w:val="0"/>
        <w:widowControl w:val="0"/>
      </w:pPr>
      <w:bookmarkStart w:id="7225" w:name="_CR9_2_3_43"/>
      <w:bookmarkStart w:id="7226" w:name="_Toc20955352"/>
      <w:bookmarkStart w:id="7227" w:name="_Toc29991555"/>
      <w:bookmarkStart w:id="7228" w:name="_Toc36555956"/>
      <w:bookmarkStart w:id="7229" w:name="_Toc44497701"/>
      <w:bookmarkStart w:id="7230" w:name="_Toc45108088"/>
      <w:bookmarkStart w:id="7231" w:name="_Toc45901708"/>
      <w:bookmarkStart w:id="7232" w:name="_Toc51850789"/>
      <w:bookmarkStart w:id="7233" w:name="_Toc56693793"/>
      <w:bookmarkStart w:id="7234" w:name="_Toc64447337"/>
      <w:bookmarkStart w:id="7235" w:name="_Toc66286831"/>
      <w:bookmarkStart w:id="7236" w:name="_Toc74151526"/>
      <w:bookmarkStart w:id="7237" w:name="_Toc88653999"/>
      <w:bookmarkStart w:id="7238" w:name="_Toc97904355"/>
      <w:bookmarkStart w:id="7239" w:name="_Toc105175396"/>
      <w:bookmarkStart w:id="7240" w:name="_Toc113826426"/>
      <w:bookmarkStart w:id="7241" w:name="_Toc175587012"/>
      <w:bookmarkEnd w:id="7225"/>
      <w:r w:rsidRPr="00FD0425">
        <w:t>9.2.3.43</w:t>
      </w:r>
      <w:r w:rsidRPr="00FD0425">
        <w:tab/>
        <w:t>UE RAN Paging Identity</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4CF451B4" w14:textId="77777777" w:rsidR="00F02090" w:rsidRPr="00FD0425" w:rsidRDefault="00F02090" w:rsidP="0073372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3062DA" w14:textId="77777777" w:rsidTr="00807553">
        <w:trPr>
          <w:tblHeader/>
        </w:trPr>
        <w:tc>
          <w:tcPr>
            <w:tcW w:w="2448" w:type="dxa"/>
          </w:tcPr>
          <w:p w14:paraId="53EF37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26F8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11CE7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CE2FC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AFA879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5926E2">
        <w:tc>
          <w:tcPr>
            <w:tcW w:w="2448" w:type="dxa"/>
          </w:tcPr>
          <w:p w14:paraId="734D2B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CHOICE UE RAN Paging Identity</w:t>
            </w:r>
          </w:p>
        </w:tc>
        <w:tc>
          <w:tcPr>
            <w:tcW w:w="1080" w:type="dxa"/>
          </w:tcPr>
          <w:p w14:paraId="728F58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03AED85" w14:textId="77777777" w:rsidR="00F02090" w:rsidRPr="00FD0425" w:rsidRDefault="00F02090" w:rsidP="0073372F">
            <w:pPr>
              <w:pStyle w:val="TAL"/>
              <w:keepNext w:val="0"/>
              <w:keepLines w:val="0"/>
              <w:widowControl w:val="0"/>
              <w:rPr>
                <w:rFonts w:cs="Arial"/>
                <w:lang w:eastAsia="ja-JP"/>
              </w:rPr>
            </w:pPr>
          </w:p>
        </w:tc>
        <w:tc>
          <w:tcPr>
            <w:tcW w:w="1872" w:type="dxa"/>
          </w:tcPr>
          <w:p w14:paraId="6FB6CAAD" w14:textId="77777777" w:rsidR="00F02090" w:rsidRPr="00FD0425" w:rsidRDefault="00F02090" w:rsidP="0073372F">
            <w:pPr>
              <w:pStyle w:val="TAL"/>
              <w:keepNext w:val="0"/>
              <w:keepLines w:val="0"/>
              <w:widowControl w:val="0"/>
              <w:rPr>
                <w:rFonts w:cs="Arial"/>
                <w:lang w:eastAsia="ja-JP"/>
              </w:rPr>
            </w:pPr>
          </w:p>
        </w:tc>
        <w:tc>
          <w:tcPr>
            <w:tcW w:w="2880" w:type="dxa"/>
          </w:tcPr>
          <w:p w14:paraId="528A3400" w14:textId="77777777" w:rsidR="00F02090" w:rsidRPr="00FD0425" w:rsidRDefault="00F02090" w:rsidP="0073372F">
            <w:pPr>
              <w:pStyle w:val="TAL"/>
              <w:keepNext w:val="0"/>
              <w:keepLines w:val="0"/>
              <w:widowControl w:val="0"/>
            </w:pPr>
          </w:p>
        </w:tc>
      </w:tr>
      <w:tr w:rsidR="00F02090" w:rsidRPr="00FD0425" w14:paraId="62EF4117" w14:textId="77777777" w:rsidTr="005926E2">
        <w:tc>
          <w:tcPr>
            <w:tcW w:w="2448" w:type="dxa"/>
          </w:tcPr>
          <w:p w14:paraId="7D58CBB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528C40A9" w14:textId="77777777" w:rsidR="00F02090" w:rsidRPr="00FD0425" w:rsidRDefault="00F02090" w:rsidP="0073372F">
            <w:pPr>
              <w:pStyle w:val="TAL"/>
              <w:keepNext w:val="0"/>
              <w:keepLines w:val="0"/>
              <w:widowControl w:val="0"/>
              <w:rPr>
                <w:rFonts w:cs="Arial"/>
                <w:lang w:eastAsia="ja-JP"/>
              </w:rPr>
            </w:pPr>
          </w:p>
        </w:tc>
        <w:tc>
          <w:tcPr>
            <w:tcW w:w="1440" w:type="dxa"/>
          </w:tcPr>
          <w:p w14:paraId="6999861C" w14:textId="77777777" w:rsidR="00F02090" w:rsidRPr="00FD0425" w:rsidRDefault="00F02090" w:rsidP="0073372F">
            <w:pPr>
              <w:pStyle w:val="TAL"/>
              <w:keepNext w:val="0"/>
              <w:keepLines w:val="0"/>
              <w:widowControl w:val="0"/>
              <w:rPr>
                <w:rFonts w:cs="Arial"/>
                <w:lang w:eastAsia="ja-JP"/>
              </w:rPr>
            </w:pPr>
          </w:p>
        </w:tc>
        <w:tc>
          <w:tcPr>
            <w:tcW w:w="1872" w:type="dxa"/>
          </w:tcPr>
          <w:p w14:paraId="41BABD88" w14:textId="77777777" w:rsidR="00F02090" w:rsidRPr="00FD0425" w:rsidRDefault="00F02090" w:rsidP="0073372F">
            <w:pPr>
              <w:pStyle w:val="TAL"/>
              <w:keepNext w:val="0"/>
              <w:keepLines w:val="0"/>
              <w:widowControl w:val="0"/>
              <w:rPr>
                <w:rFonts w:cs="Arial"/>
                <w:lang w:eastAsia="ja-JP"/>
              </w:rPr>
            </w:pPr>
          </w:p>
        </w:tc>
        <w:tc>
          <w:tcPr>
            <w:tcW w:w="2880" w:type="dxa"/>
          </w:tcPr>
          <w:p w14:paraId="3405F0AF" w14:textId="77777777" w:rsidR="00F02090" w:rsidRPr="00FD0425" w:rsidRDefault="00F02090" w:rsidP="0073372F">
            <w:pPr>
              <w:pStyle w:val="TAL"/>
              <w:keepNext w:val="0"/>
              <w:keepLines w:val="0"/>
              <w:widowControl w:val="0"/>
            </w:pPr>
          </w:p>
        </w:tc>
      </w:tr>
      <w:tr w:rsidR="00F02090" w:rsidRPr="00FD0425" w14:paraId="528578E2" w14:textId="77777777" w:rsidTr="005926E2">
        <w:tc>
          <w:tcPr>
            <w:tcW w:w="2448" w:type="dxa"/>
          </w:tcPr>
          <w:p w14:paraId="0FA0EF3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2C04EA7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3A4A662" w14:textId="77777777" w:rsidR="00F02090" w:rsidRPr="00FD0425" w:rsidRDefault="00F02090" w:rsidP="0073372F">
            <w:pPr>
              <w:pStyle w:val="TAL"/>
              <w:keepNext w:val="0"/>
              <w:keepLines w:val="0"/>
              <w:widowControl w:val="0"/>
              <w:rPr>
                <w:rFonts w:cs="Arial"/>
                <w:lang w:eastAsia="ja-JP"/>
              </w:rPr>
            </w:pPr>
          </w:p>
        </w:tc>
        <w:tc>
          <w:tcPr>
            <w:tcW w:w="1872" w:type="dxa"/>
          </w:tcPr>
          <w:p w14:paraId="6E8FE9C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 BIT STRING (SIZE (40))</w:t>
            </w:r>
          </w:p>
        </w:tc>
        <w:tc>
          <w:tcPr>
            <w:tcW w:w="2880" w:type="dxa"/>
          </w:tcPr>
          <w:p w14:paraId="22091C0A" w14:textId="77777777" w:rsidR="00F02090" w:rsidRPr="00FD0425" w:rsidRDefault="00F02090" w:rsidP="0073372F">
            <w:pPr>
              <w:pStyle w:val="TAL"/>
              <w:keepNext w:val="0"/>
              <w:keepLines w:val="0"/>
              <w:widowControl w:val="0"/>
            </w:pPr>
          </w:p>
        </w:tc>
      </w:tr>
    </w:tbl>
    <w:p w14:paraId="657B5A5B" w14:textId="77777777" w:rsidR="00F02090" w:rsidRPr="00FD0425" w:rsidRDefault="00F02090" w:rsidP="0073372F">
      <w:pPr>
        <w:widowControl w:val="0"/>
        <w:rPr>
          <w:lang w:eastAsia="zh-CN"/>
        </w:rPr>
      </w:pPr>
    </w:p>
    <w:p w14:paraId="4846303F" w14:textId="77777777" w:rsidR="00F02090" w:rsidRPr="00FD0425" w:rsidRDefault="00F02090" w:rsidP="0073372F">
      <w:pPr>
        <w:pStyle w:val="Heading4"/>
        <w:keepNext w:val="0"/>
        <w:keepLines w:val="0"/>
        <w:widowControl w:val="0"/>
        <w:rPr>
          <w:rFonts w:eastAsia="Batang"/>
        </w:rPr>
      </w:pPr>
      <w:bookmarkStart w:id="7242" w:name="_CR9_2_3_44"/>
      <w:bookmarkStart w:id="7243" w:name="_Toc20955353"/>
      <w:bookmarkStart w:id="7244" w:name="_Toc29991556"/>
      <w:bookmarkStart w:id="7245" w:name="_Toc36555957"/>
      <w:bookmarkStart w:id="7246" w:name="_Toc44497702"/>
      <w:bookmarkStart w:id="7247" w:name="_Toc45108089"/>
      <w:bookmarkStart w:id="7248" w:name="_Toc45901709"/>
      <w:bookmarkStart w:id="7249" w:name="_Toc51850790"/>
      <w:bookmarkStart w:id="7250" w:name="_Toc56693794"/>
      <w:bookmarkStart w:id="7251" w:name="_Toc64447338"/>
      <w:bookmarkStart w:id="7252" w:name="_Toc66286832"/>
      <w:bookmarkStart w:id="7253" w:name="_Toc74151527"/>
      <w:bookmarkStart w:id="7254" w:name="_Toc88654000"/>
      <w:bookmarkStart w:id="7255" w:name="_Toc97904356"/>
      <w:bookmarkStart w:id="7256" w:name="_Toc105175397"/>
      <w:bookmarkStart w:id="7257" w:name="_Toc113826427"/>
      <w:bookmarkStart w:id="7258" w:name="_Toc175587013"/>
      <w:bookmarkEnd w:id="7242"/>
      <w:r w:rsidRPr="00FD0425">
        <w:rPr>
          <w:rFonts w:eastAsia="Batang"/>
        </w:rPr>
        <w:t>9.2.3.44</w:t>
      </w:r>
      <w:r w:rsidRPr="00FD0425">
        <w:rPr>
          <w:rFonts w:eastAsia="Batang"/>
        </w:rPr>
        <w:tab/>
        <w:t>Paging Priority</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47B5BCE6" w14:textId="77777777" w:rsidR="00F02090" w:rsidRPr="00FD0425" w:rsidRDefault="00F02090" w:rsidP="0073372F">
      <w:pPr>
        <w:widowControl w:val="0"/>
      </w:pPr>
      <w:r w:rsidRPr="00FD0425">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4528E5" w14:textId="77777777" w:rsidTr="005926E2">
        <w:tc>
          <w:tcPr>
            <w:tcW w:w="2448" w:type="dxa"/>
          </w:tcPr>
          <w:p w14:paraId="221C9F7E" w14:textId="77777777" w:rsidR="00F02090" w:rsidRPr="00FD0425" w:rsidRDefault="00F02090" w:rsidP="0073372F">
            <w:pPr>
              <w:pStyle w:val="TAH"/>
              <w:keepNext w:val="0"/>
              <w:keepLines w:val="0"/>
              <w:widowControl w:val="0"/>
            </w:pPr>
            <w:r w:rsidRPr="00FD0425">
              <w:t>IE/Group Name</w:t>
            </w:r>
          </w:p>
        </w:tc>
        <w:tc>
          <w:tcPr>
            <w:tcW w:w="1080" w:type="dxa"/>
          </w:tcPr>
          <w:p w14:paraId="3F1F79BE" w14:textId="77777777" w:rsidR="00F02090" w:rsidRPr="00FD0425" w:rsidRDefault="00F02090" w:rsidP="0073372F">
            <w:pPr>
              <w:pStyle w:val="TAH"/>
              <w:keepNext w:val="0"/>
              <w:keepLines w:val="0"/>
              <w:widowControl w:val="0"/>
            </w:pPr>
            <w:r w:rsidRPr="00FD0425">
              <w:t>Presence</w:t>
            </w:r>
          </w:p>
        </w:tc>
        <w:tc>
          <w:tcPr>
            <w:tcW w:w="1440" w:type="dxa"/>
          </w:tcPr>
          <w:p w14:paraId="358E471D" w14:textId="77777777" w:rsidR="00F02090" w:rsidRPr="00FD0425" w:rsidRDefault="00F02090" w:rsidP="0073372F">
            <w:pPr>
              <w:pStyle w:val="TAH"/>
              <w:keepNext w:val="0"/>
              <w:keepLines w:val="0"/>
              <w:widowControl w:val="0"/>
            </w:pPr>
            <w:r w:rsidRPr="00FD0425">
              <w:t>Range</w:t>
            </w:r>
          </w:p>
        </w:tc>
        <w:tc>
          <w:tcPr>
            <w:tcW w:w="1872" w:type="dxa"/>
          </w:tcPr>
          <w:p w14:paraId="2E4AFC40" w14:textId="77777777" w:rsidR="00F02090" w:rsidRPr="00FD0425" w:rsidRDefault="00F02090" w:rsidP="0073372F">
            <w:pPr>
              <w:pStyle w:val="TAH"/>
              <w:keepNext w:val="0"/>
              <w:keepLines w:val="0"/>
              <w:widowControl w:val="0"/>
            </w:pPr>
            <w:r w:rsidRPr="00FD0425">
              <w:t>IE type and reference</w:t>
            </w:r>
          </w:p>
        </w:tc>
        <w:tc>
          <w:tcPr>
            <w:tcW w:w="2880" w:type="dxa"/>
          </w:tcPr>
          <w:p w14:paraId="0DBBFF7D" w14:textId="77777777" w:rsidR="00F02090" w:rsidRPr="00FD0425" w:rsidRDefault="00F02090" w:rsidP="0073372F">
            <w:pPr>
              <w:pStyle w:val="TAH"/>
              <w:keepNext w:val="0"/>
              <w:keepLines w:val="0"/>
              <w:widowControl w:val="0"/>
            </w:pPr>
            <w:r w:rsidRPr="00FD0425">
              <w:t>Semantics description</w:t>
            </w:r>
          </w:p>
        </w:tc>
      </w:tr>
      <w:tr w:rsidR="00F02090" w:rsidRPr="00FD0425" w14:paraId="1327CDC4" w14:textId="77777777" w:rsidTr="005926E2">
        <w:tc>
          <w:tcPr>
            <w:tcW w:w="2448" w:type="dxa"/>
          </w:tcPr>
          <w:p w14:paraId="783E7B6E" w14:textId="77777777" w:rsidR="00F02090" w:rsidRPr="00FD0425" w:rsidRDefault="00F02090" w:rsidP="0073372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73372F">
            <w:pPr>
              <w:pStyle w:val="TAL"/>
              <w:keepNext w:val="0"/>
              <w:keepLines w:val="0"/>
              <w:widowControl w:val="0"/>
            </w:pPr>
            <w:r w:rsidRPr="00FD0425">
              <w:t>M</w:t>
            </w:r>
          </w:p>
        </w:tc>
        <w:tc>
          <w:tcPr>
            <w:tcW w:w="1440" w:type="dxa"/>
          </w:tcPr>
          <w:p w14:paraId="241D29AC" w14:textId="77777777" w:rsidR="00F02090" w:rsidRPr="00FD0425" w:rsidRDefault="00F02090" w:rsidP="0073372F">
            <w:pPr>
              <w:pStyle w:val="TAL"/>
              <w:keepNext w:val="0"/>
              <w:keepLines w:val="0"/>
              <w:widowControl w:val="0"/>
              <w:rPr>
                <w:i/>
              </w:rPr>
            </w:pPr>
          </w:p>
        </w:tc>
        <w:tc>
          <w:tcPr>
            <w:tcW w:w="1872" w:type="dxa"/>
          </w:tcPr>
          <w:p w14:paraId="0DD46B7A" w14:textId="77777777" w:rsidR="00F02090" w:rsidRPr="00FD0425" w:rsidRDefault="00F02090" w:rsidP="0073372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2880" w:type="dxa"/>
          </w:tcPr>
          <w:p w14:paraId="292BDF71" w14:textId="77777777" w:rsidR="00F02090" w:rsidRPr="00FD0425" w:rsidRDefault="00F02090" w:rsidP="0073372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73372F">
      <w:pPr>
        <w:widowControl w:val="0"/>
        <w:rPr>
          <w:lang w:eastAsia="zh-CN"/>
        </w:rPr>
      </w:pPr>
    </w:p>
    <w:p w14:paraId="19974E29" w14:textId="77777777" w:rsidR="00F02090" w:rsidRPr="00FD0425" w:rsidRDefault="00F02090" w:rsidP="0073372F">
      <w:pPr>
        <w:pStyle w:val="Heading4"/>
        <w:keepNext w:val="0"/>
        <w:keepLines w:val="0"/>
        <w:widowControl w:val="0"/>
      </w:pPr>
      <w:bookmarkStart w:id="7259" w:name="_CR9_2_3_45"/>
      <w:bookmarkStart w:id="7260" w:name="_Toc20955354"/>
      <w:bookmarkStart w:id="7261" w:name="_Toc29991557"/>
      <w:bookmarkStart w:id="7262" w:name="_Toc36555958"/>
      <w:bookmarkStart w:id="7263" w:name="_Toc44497703"/>
      <w:bookmarkStart w:id="7264" w:name="_Toc45108090"/>
      <w:bookmarkStart w:id="7265" w:name="_Toc45901710"/>
      <w:bookmarkStart w:id="7266" w:name="_Toc51850791"/>
      <w:bookmarkStart w:id="7267" w:name="_Toc56693795"/>
      <w:bookmarkStart w:id="7268" w:name="_Toc64447339"/>
      <w:bookmarkStart w:id="7269" w:name="_Toc66286833"/>
      <w:bookmarkStart w:id="7270" w:name="_Toc74151528"/>
      <w:bookmarkStart w:id="7271" w:name="_Toc88654001"/>
      <w:bookmarkStart w:id="7272" w:name="_Toc97904357"/>
      <w:bookmarkStart w:id="7273" w:name="_Toc105175398"/>
      <w:bookmarkStart w:id="7274" w:name="_Toc113826428"/>
      <w:bookmarkStart w:id="7275" w:name="_Toc175587014"/>
      <w:bookmarkEnd w:id="7259"/>
      <w:r w:rsidRPr="00FD0425">
        <w:t>9.2.3.45</w:t>
      </w:r>
      <w:r w:rsidRPr="00FD0425">
        <w:tab/>
        <w:t>Delivery Status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5C9E2C45" w14:textId="77777777" w:rsidR="00F02090" w:rsidRPr="00FD0425" w:rsidRDefault="00F02090" w:rsidP="0073372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208BB34" w14:textId="77777777" w:rsidTr="005926E2">
        <w:tc>
          <w:tcPr>
            <w:tcW w:w="244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73372F">
            <w:pPr>
              <w:pStyle w:val="TAH"/>
              <w:keepNext w:val="0"/>
              <w:keepLines w:val="0"/>
              <w:widowControl w:val="0"/>
            </w:pPr>
            <w:r w:rsidRPr="00FD0425">
              <w:t>Semantics Description</w:t>
            </w:r>
          </w:p>
        </w:tc>
      </w:tr>
      <w:tr w:rsidR="00F02090" w:rsidRPr="00FD0425" w14:paraId="757E14AF" w14:textId="77777777" w:rsidTr="005926E2">
        <w:tc>
          <w:tcPr>
            <w:tcW w:w="244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73372F">
            <w:pPr>
              <w:pStyle w:val="TAL"/>
              <w:keepNext w:val="0"/>
              <w:keepLines w:val="0"/>
              <w:widowControl w:val="0"/>
              <w:rPr>
                <w:bCs/>
              </w:rPr>
            </w:pPr>
            <w:r w:rsidRPr="00FD0425">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73372F">
            <w:pPr>
              <w:pStyle w:val="TAL"/>
              <w:keepNext w:val="0"/>
              <w:keepLines w:val="0"/>
              <w:widowControl w:val="0"/>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73372F">
            <w:pPr>
              <w:pStyle w:val="TAL"/>
              <w:keepNext w:val="0"/>
              <w:keepLines w:val="0"/>
              <w:widowControl w:val="0"/>
            </w:pPr>
            <w:r w:rsidRPr="00FD0425">
              <w:t>INTEGER (0..2</w:t>
            </w:r>
            <w:r w:rsidRPr="00FD0425">
              <w:rPr>
                <w:vertAlign w:val="superscript"/>
              </w:rPr>
              <w:t>12</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73372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73372F">
      <w:pPr>
        <w:widowControl w:val="0"/>
        <w:rPr>
          <w:lang w:eastAsia="zh-CN"/>
        </w:rPr>
      </w:pPr>
    </w:p>
    <w:p w14:paraId="0BF2896C" w14:textId="77777777" w:rsidR="00F02090" w:rsidRPr="00FD0425" w:rsidRDefault="00F02090" w:rsidP="0073372F">
      <w:pPr>
        <w:pStyle w:val="Heading4"/>
        <w:keepNext w:val="0"/>
        <w:keepLines w:val="0"/>
        <w:widowControl w:val="0"/>
      </w:pPr>
      <w:bookmarkStart w:id="7276" w:name="_CR9_2_3_46"/>
      <w:bookmarkStart w:id="7277" w:name="_Toc20955355"/>
      <w:bookmarkStart w:id="7278" w:name="_Toc29991558"/>
      <w:bookmarkStart w:id="7279" w:name="_Toc36555959"/>
      <w:bookmarkStart w:id="7280" w:name="_Toc44497704"/>
      <w:bookmarkStart w:id="7281" w:name="_Toc45108091"/>
      <w:bookmarkStart w:id="7282" w:name="_Toc45901711"/>
      <w:bookmarkStart w:id="7283" w:name="_Toc51850792"/>
      <w:bookmarkStart w:id="7284" w:name="_Toc56693796"/>
      <w:bookmarkStart w:id="7285" w:name="_Toc64447340"/>
      <w:bookmarkStart w:id="7286" w:name="_Toc66286834"/>
      <w:bookmarkStart w:id="7287" w:name="_Toc74151529"/>
      <w:bookmarkStart w:id="7288" w:name="_Toc88654002"/>
      <w:bookmarkStart w:id="7289" w:name="_Toc97904358"/>
      <w:bookmarkStart w:id="7290" w:name="_Toc105175399"/>
      <w:bookmarkStart w:id="7291" w:name="_Toc113826429"/>
      <w:bookmarkStart w:id="7292" w:name="_Toc175587015"/>
      <w:bookmarkEnd w:id="7276"/>
      <w:r w:rsidRPr="00FD0425">
        <w:t>9.2.3.46</w:t>
      </w:r>
      <w:r w:rsidRPr="00FD0425">
        <w:tab/>
        <w:t>I-RNTI</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728EADED" w14:textId="77777777" w:rsidR="00F02090" w:rsidRPr="00FD0425" w:rsidRDefault="00F02090" w:rsidP="0073372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92D6FA" w14:textId="77777777" w:rsidTr="005926E2">
        <w:tc>
          <w:tcPr>
            <w:tcW w:w="2448" w:type="dxa"/>
          </w:tcPr>
          <w:p w14:paraId="66B363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AFF29F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F981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3D6FD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9D62D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5926E2">
        <w:tc>
          <w:tcPr>
            <w:tcW w:w="2448" w:type="dxa"/>
          </w:tcPr>
          <w:p w14:paraId="444E0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080" w:type="dxa"/>
          </w:tcPr>
          <w:p w14:paraId="01C05921" w14:textId="77777777" w:rsidR="00F02090" w:rsidRPr="00FD0425" w:rsidRDefault="00F02090" w:rsidP="0073372F">
            <w:pPr>
              <w:pStyle w:val="TAL"/>
              <w:keepNext w:val="0"/>
              <w:keepLines w:val="0"/>
              <w:widowControl w:val="0"/>
              <w:rPr>
                <w:rFonts w:cs="Arial"/>
                <w:lang w:eastAsia="ja-JP"/>
              </w:rPr>
            </w:pPr>
          </w:p>
        </w:tc>
        <w:tc>
          <w:tcPr>
            <w:tcW w:w="1440" w:type="dxa"/>
          </w:tcPr>
          <w:p w14:paraId="4B2808ED" w14:textId="77777777" w:rsidR="00F02090" w:rsidRPr="00FD0425" w:rsidRDefault="00F02090" w:rsidP="0073372F">
            <w:pPr>
              <w:pStyle w:val="TAL"/>
              <w:keepNext w:val="0"/>
              <w:keepLines w:val="0"/>
              <w:widowControl w:val="0"/>
              <w:rPr>
                <w:rFonts w:cs="Arial"/>
                <w:lang w:eastAsia="ja-JP"/>
              </w:rPr>
            </w:pPr>
          </w:p>
        </w:tc>
        <w:tc>
          <w:tcPr>
            <w:tcW w:w="1872" w:type="dxa"/>
          </w:tcPr>
          <w:p w14:paraId="59EB3FF2" w14:textId="77777777" w:rsidR="00F02090" w:rsidRPr="00FD0425" w:rsidRDefault="00F02090" w:rsidP="0073372F">
            <w:pPr>
              <w:pStyle w:val="TAL"/>
              <w:keepNext w:val="0"/>
              <w:keepLines w:val="0"/>
              <w:widowControl w:val="0"/>
              <w:rPr>
                <w:rFonts w:cs="Arial"/>
                <w:lang w:eastAsia="ja-JP"/>
              </w:rPr>
            </w:pPr>
          </w:p>
        </w:tc>
        <w:tc>
          <w:tcPr>
            <w:tcW w:w="2880" w:type="dxa"/>
          </w:tcPr>
          <w:p w14:paraId="3100FB36" w14:textId="77777777" w:rsidR="00F02090" w:rsidRPr="00FD0425" w:rsidRDefault="00F02090" w:rsidP="0073372F">
            <w:pPr>
              <w:pStyle w:val="TAL"/>
              <w:keepNext w:val="0"/>
              <w:keepLines w:val="0"/>
              <w:widowControl w:val="0"/>
            </w:pPr>
          </w:p>
        </w:tc>
      </w:tr>
      <w:tr w:rsidR="00F02090" w:rsidRPr="00FD0425" w14:paraId="03A9CC5E" w14:textId="77777777" w:rsidTr="005926E2">
        <w:tc>
          <w:tcPr>
            <w:tcW w:w="2448" w:type="dxa"/>
          </w:tcPr>
          <w:p w14:paraId="01D10581"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4ACCD85D" w14:textId="77777777" w:rsidR="00F02090" w:rsidRPr="00FD0425" w:rsidRDefault="00F02090" w:rsidP="0073372F">
            <w:pPr>
              <w:pStyle w:val="TAL"/>
              <w:keepNext w:val="0"/>
              <w:keepLines w:val="0"/>
              <w:widowControl w:val="0"/>
              <w:rPr>
                <w:rFonts w:cs="Arial"/>
                <w:lang w:eastAsia="ja-JP"/>
              </w:rPr>
            </w:pPr>
          </w:p>
        </w:tc>
        <w:tc>
          <w:tcPr>
            <w:tcW w:w="1440" w:type="dxa"/>
          </w:tcPr>
          <w:p w14:paraId="2F9551F6" w14:textId="77777777" w:rsidR="00F02090" w:rsidRPr="00FD0425" w:rsidRDefault="00F02090" w:rsidP="0073372F">
            <w:pPr>
              <w:pStyle w:val="TAL"/>
              <w:keepNext w:val="0"/>
              <w:keepLines w:val="0"/>
              <w:widowControl w:val="0"/>
              <w:rPr>
                <w:rFonts w:cs="Arial"/>
                <w:lang w:eastAsia="ja-JP"/>
              </w:rPr>
            </w:pPr>
          </w:p>
        </w:tc>
        <w:tc>
          <w:tcPr>
            <w:tcW w:w="1872" w:type="dxa"/>
          </w:tcPr>
          <w:p w14:paraId="0E76239C" w14:textId="77777777" w:rsidR="00F02090" w:rsidRPr="00FD0425" w:rsidRDefault="00F02090" w:rsidP="0073372F">
            <w:pPr>
              <w:pStyle w:val="TAL"/>
              <w:keepNext w:val="0"/>
              <w:keepLines w:val="0"/>
              <w:widowControl w:val="0"/>
              <w:rPr>
                <w:rFonts w:cs="Arial"/>
                <w:lang w:eastAsia="ja-JP"/>
              </w:rPr>
            </w:pPr>
          </w:p>
        </w:tc>
        <w:tc>
          <w:tcPr>
            <w:tcW w:w="2880" w:type="dxa"/>
          </w:tcPr>
          <w:p w14:paraId="6540D7F5" w14:textId="77777777" w:rsidR="00F02090" w:rsidRPr="00FD0425" w:rsidRDefault="00F02090" w:rsidP="0073372F">
            <w:pPr>
              <w:pStyle w:val="TAL"/>
              <w:keepNext w:val="0"/>
              <w:keepLines w:val="0"/>
              <w:widowControl w:val="0"/>
            </w:pPr>
          </w:p>
        </w:tc>
      </w:tr>
      <w:tr w:rsidR="00F02090" w:rsidRPr="00FD0425" w14:paraId="736A135F" w14:textId="77777777" w:rsidTr="005926E2">
        <w:tc>
          <w:tcPr>
            <w:tcW w:w="2448" w:type="dxa"/>
          </w:tcPr>
          <w:p w14:paraId="2411D704"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5B7276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1264ED2" w14:textId="77777777" w:rsidR="00F02090" w:rsidRPr="00FD0425" w:rsidRDefault="00F02090" w:rsidP="0073372F">
            <w:pPr>
              <w:pStyle w:val="TAL"/>
              <w:keepNext w:val="0"/>
              <w:keepLines w:val="0"/>
              <w:widowControl w:val="0"/>
              <w:rPr>
                <w:rFonts w:cs="Arial"/>
                <w:lang w:eastAsia="ja-JP"/>
              </w:rPr>
            </w:pPr>
          </w:p>
        </w:tc>
        <w:tc>
          <w:tcPr>
            <w:tcW w:w="1872" w:type="dxa"/>
          </w:tcPr>
          <w:p w14:paraId="45AAA0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(40))</w:t>
            </w:r>
          </w:p>
        </w:tc>
        <w:tc>
          <w:tcPr>
            <w:tcW w:w="2880" w:type="dxa"/>
          </w:tcPr>
          <w:p w14:paraId="3DD0195E"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5926E2">
        <w:tc>
          <w:tcPr>
            <w:tcW w:w="2448"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73372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73372F">
            <w:pPr>
              <w:pStyle w:val="TAL"/>
              <w:keepNext w:val="0"/>
              <w:keepLines w:val="0"/>
              <w:widowControl w:val="0"/>
            </w:pPr>
          </w:p>
        </w:tc>
      </w:tr>
      <w:tr w:rsidR="00F02090" w:rsidRPr="00FD0425" w14:paraId="01E29FEE" w14:textId="77777777" w:rsidTr="005926E2">
        <w:tc>
          <w:tcPr>
            <w:tcW w:w="2448"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73372F">
      <w:pPr>
        <w:widowControl w:val="0"/>
        <w:rPr>
          <w:lang w:eastAsia="zh-CN"/>
        </w:rPr>
      </w:pPr>
    </w:p>
    <w:p w14:paraId="135E5A53" w14:textId="77777777" w:rsidR="00F02090" w:rsidRPr="00FD0425" w:rsidRDefault="00F02090" w:rsidP="0073372F">
      <w:pPr>
        <w:pStyle w:val="Heading4"/>
        <w:keepNext w:val="0"/>
        <w:keepLines w:val="0"/>
        <w:widowControl w:val="0"/>
      </w:pPr>
      <w:bookmarkStart w:id="7293" w:name="_CR9_2_3_47"/>
      <w:bookmarkStart w:id="7294" w:name="_Toc20955356"/>
      <w:bookmarkStart w:id="7295" w:name="_Toc29991559"/>
      <w:bookmarkStart w:id="7296" w:name="_Toc36555960"/>
      <w:bookmarkStart w:id="7297" w:name="_Toc44497705"/>
      <w:bookmarkStart w:id="7298" w:name="_Toc45108092"/>
      <w:bookmarkStart w:id="7299" w:name="_Toc45901712"/>
      <w:bookmarkStart w:id="7300" w:name="_Toc51850793"/>
      <w:bookmarkStart w:id="7301" w:name="_Toc56693797"/>
      <w:bookmarkStart w:id="7302" w:name="_Toc64447341"/>
      <w:bookmarkStart w:id="7303" w:name="_Toc66286835"/>
      <w:bookmarkStart w:id="7304" w:name="_Toc74151530"/>
      <w:bookmarkStart w:id="7305" w:name="_Toc88654003"/>
      <w:bookmarkStart w:id="7306" w:name="_Toc97904359"/>
      <w:bookmarkStart w:id="7307" w:name="_Toc105175400"/>
      <w:bookmarkStart w:id="7308" w:name="_Toc113826430"/>
      <w:bookmarkStart w:id="7309" w:name="_Toc175587016"/>
      <w:bookmarkEnd w:id="7293"/>
      <w:r w:rsidRPr="00FD0425">
        <w:t>9.2.3.47</w:t>
      </w:r>
      <w:r w:rsidRPr="00FD0425">
        <w:tab/>
        <w:t>Location Reporting Information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25BBD914" w14:textId="77777777" w:rsidR="00F02090" w:rsidRPr="00FD0425" w:rsidRDefault="00F02090" w:rsidP="0073372F">
      <w:pPr>
        <w:widowControl w:val="0"/>
      </w:pPr>
      <w:r w:rsidRPr="00FD0425">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C2B83" w:rsidRPr="00FD0425" w14:paraId="5757F01D" w14:textId="77777777" w:rsidTr="0073372F">
        <w:trPr>
          <w:tblHeader/>
        </w:trPr>
        <w:tc>
          <w:tcPr>
            <w:tcW w:w="2160" w:type="dxa"/>
          </w:tcPr>
          <w:p w14:paraId="32838D36" w14:textId="77777777" w:rsidR="008C2B83" w:rsidRPr="00FD0425" w:rsidRDefault="008C2B83" w:rsidP="0073372F">
            <w:pPr>
              <w:pStyle w:val="TAH"/>
              <w:keepNext w:val="0"/>
              <w:keepLines w:val="0"/>
              <w:widowControl w:val="0"/>
              <w:rPr>
                <w:lang w:eastAsia="ja-JP"/>
              </w:rPr>
            </w:pPr>
            <w:r w:rsidRPr="00FD0425">
              <w:rPr>
                <w:lang w:eastAsia="ja-JP"/>
              </w:rPr>
              <w:t>IE/Group Name</w:t>
            </w:r>
          </w:p>
        </w:tc>
        <w:tc>
          <w:tcPr>
            <w:tcW w:w="1080" w:type="dxa"/>
          </w:tcPr>
          <w:p w14:paraId="7BCD2C40" w14:textId="77777777" w:rsidR="008C2B83" w:rsidRPr="00FD0425" w:rsidRDefault="008C2B83" w:rsidP="0073372F">
            <w:pPr>
              <w:pStyle w:val="TAH"/>
              <w:keepNext w:val="0"/>
              <w:keepLines w:val="0"/>
              <w:widowControl w:val="0"/>
              <w:rPr>
                <w:lang w:eastAsia="ja-JP"/>
              </w:rPr>
            </w:pPr>
            <w:r w:rsidRPr="00FD0425">
              <w:rPr>
                <w:lang w:eastAsia="ja-JP"/>
              </w:rPr>
              <w:t>Presence</w:t>
            </w:r>
          </w:p>
        </w:tc>
        <w:tc>
          <w:tcPr>
            <w:tcW w:w="1080" w:type="dxa"/>
          </w:tcPr>
          <w:p w14:paraId="09279913" w14:textId="77777777" w:rsidR="008C2B83" w:rsidRPr="00FD0425" w:rsidRDefault="008C2B83" w:rsidP="0073372F">
            <w:pPr>
              <w:pStyle w:val="TAH"/>
              <w:keepNext w:val="0"/>
              <w:keepLines w:val="0"/>
              <w:widowControl w:val="0"/>
              <w:rPr>
                <w:lang w:eastAsia="ja-JP"/>
              </w:rPr>
            </w:pPr>
            <w:r w:rsidRPr="00FD0425">
              <w:rPr>
                <w:lang w:eastAsia="ja-JP"/>
              </w:rPr>
              <w:t>Range</w:t>
            </w:r>
          </w:p>
        </w:tc>
        <w:tc>
          <w:tcPr>
            <w:tcW w:w="1512" w:type="dxa"/>
          </w:tcPr>
          <w:p w14:paraId="4F283143" w14:textId="77777777" w:rsidR="008C2B83" w:rsidRPr="00FD0425" w:rsidRDefault="008C2B83" w:rsidP="0073372F">
            <w:pPr>
              <w:pStyle w:val="TAH"/>
              <w:keepNext w:val="0"/>
              <w:keepLines w:val="0"/>
              <w:widowControl w:val="0"/>
              <w:rPr>
                <w:lang w:eastAsia="ja-JP"/>
              </w:rPr>
            </w:pPr>
            <w:r w:rsidRPr="00FD0425">
              <w:rPr>
                <w:lang w:eastAsia="ja-JP"/>
              </w:rPr>
              <w:t>IE type and reference</w:t>
            </w:r>
          </w:p>
        </w:tc>
        <w:tc>
          <w:tcPr>
            <w:tcW w:w="1728" w:type="dxa"/>
          </w:tcPr>
          <w:p w14:paraId="53F6BC7E" w14:textId="77777777" w:rsidR="008C2B83" w:rsidRPr="00FD0425" w:rsidRDefault="008C2B83" w:rsidP="0073372F">
            <w:pPr>
              <w:pStyle w:val="TAH"/>
              <w:keepNext w:val="0"/>
              <w:keepLines w:val="0"/>
              <w:widowControl w:val="0"/>
              <w:rPr>
                <w:lang w:eastAsia="ja-JP"/>
              </w:rPr>
            </w:pPr>
            <w:r w:rsidRPr="00FD0425">
              <w:rPr>
                <w:lang w:eastAsia="ja-JP"/>
              </w:rPr>
              <w:t>Semantics description</w:t>
            </w:r>
          </w:p>
        </w:tc>
        <w:tc>
          <w:tcPr>
            <w:tcW w:w="1080" w:type="dxa"/>
          </w:tcPr>
          <w:p w14:paraId="3BAA0FDB" w14:textId="77777777" w:rsidR="008C2B83" w:rsidRPr="00FD0425" w:rsidRDefault="008C2B83" w:rsidP="0073372F">
            <w:pPr>
              <w:pStyle w:val="TAH"/>
              <w:keepNext w:val="0"/>
              <w:keepLines w:val="0"/>
              <w:widowControl w:val="0"/>
              <w:rPr>
                <w:lang w:eastAsia="ja-JP"/>
              </w:rPr>
            </w:pPr>
            <w:r>
              <w:t>Criticality</w:t>
            </w:r>
          </w:p>
        </w:tc>
        <w:tc>
          <w:tcPr>
            <w:tcW w:w="1080" w:type="dxa"/>
          </w:tcPr>
          <w:p w14:paraId="062F157C" w14:textId="77777777" w:rsidR="008C2B83" w:rsidRPr="00FD0425" w:rsidRDefault="008C2B83" w:rsidP="0073372F">
            <w:pPr>
              <w:pStyle w:val="TAH"/>
              <w:keepNext w:val="0"/>
              <w:keepLines w:val="0"/>
              <w:widowControl w:val="0"/>
              <w:rPr>
                <w:lang w:eastAsia="ja-JP"/>
              </w:rPr>
            </w:pPr>
            <w:r>
              <w:t>Assigned Criticality</w:t>
            </w:r>
          </w:p>
        </w:tc>
      </w:tr>
      <w:tr w:rsidR="008C2B83" w:rsidRPr="00FD0425" w14:paraId="5CE2F101" w14:textId="77777777" w:rsidTr="0073372F">
        <w:tc>
          <w:tcPr>
            <w:tcW w:w="2160" w:type="dxa"/>
          </w:tcPr>
          <w:p w14:paraId="63A37FF8" w14:textId="77777777" w:rsidR="008C2B83" w:rsidRPr="00FD0425" w:rsidRDefault="008C2B83" w:rsidP="0073372F">
            <w:pPr>
              <w:pStyle w:val="TAL"/>
              <w:keepNext w:val="0"/>
              <w:keepLines w:val="0"/>
              <w:widowControl w:val="0"/>
              <w:rPr>
                <w:lang w:eastAsia="ja-JP"/>
              </w:rPr>
            </w:pPr>
            <w:r w:rsidRPr="00FD0425">
              <w:rPr>
                <w:lang w:eastAsia="ja-JP"/>
              </w:rPr>
              <w:t>Event Type</w:t>
            </w:r>
          </w:p>
        </w:tc>
        <w:tc>
          <w:tcPr>
            <w:tcW w:w="1080" w:type="dxa"/>
          </w:tcPr>
          <w:p w14:paraId="12713B77"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Pr>
          <w:p w14:paraId="1D030D10" w14:textId="77777777" w:rsidR="008C2B83" w:rsidRPr="00FD0425" w:rsidRDefault="008C2B83" w:rsidP="0073372F">
            <w:pPr>
              <w:pStyle w:val="TAL"/>
              <w:keepNext w:val="0"/>
              <w:keepLines w:val="0"/>
              <w:widowControl w:val="0"/>
              <w:rPr>
                <w:lang w:eastAsia="ja-JP"/>
              </w:rPr>
            </w:pPr>
          </w:p>
        </w:tc>
        <w:tc>
          <w:tcPr>
            <w:tcW w:w="1512" w:type="dxa"/>
          </w:tcPr>
          <w:p w14:paraId="1918E792"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73372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73372F">
            <w:pPr>
              <w:pStyle w:val="TAL"/>
              <w:keepNext w:val="0"/>
              <w:keepLines w:val="0"/>
              <w:widowControl w:val="0"/>
              <w:rPr>
                <w:lang w:eastAsia="ja-JP"/>
              </w:rPr>
            </w:pPr>
          </w:p>
        </w:tc>
        <w:tc>
          <w:tcPr>
            <w:tcW w:w="1728" w:type="dxa"/>
          </w:tcPr>
          <w:p w14:paraId="52E58FC7" w14:textId="77777777" w:rsidR="008C2B83" w:rsidRPr="00FD0425" w:rsidRDefault="008C2B83" w:rsidP="0073372F">
            <w:pPr>
              <w:pStyle w:val="TAL"/>
              <w:keepNext w:val="0"/>
              <w:keepLines w:val="0"/>
              <w:widowControl w:val="0"/>
            </w:pPr>
          </w:p>
        </w:tc>
        <w:tc>
          <w:tcPr>
            <w:tcW w:w="1080" w:type="dxa"/>
          </w:tcPr>
          <w:p w14:paraId="4BC99ED5" w14:textId="77777777" w:rsidR="008C2B83" w:rsidRPr="00FD0425" w:rsidRDefault="008C2B83" w:rsidP="0073372F">
            <w:pPr>
              <w:pStyle w:val="TAC"/>
              <w:keepNext w:val="0"/>
              <w:keepLines w:val="0"/>
              <w:widowControl w:val="0"/>
            </w:pPr>
            <w:r w:rsidRPr="009B06A7">
              <w:rPr>
                <w:lang w:eastAsia="ja-JP"/>
              </w:rPr>
              <w:t>–</w:t>
            </w:r>
          </w:p>
        </w:tc>
        <w:tc>
          <w:tcPr>
            <w:tcW w:w="1080" w:type="dxa"/>
          </w:tcPr>
          <w:p w14:paraId="10DF2D8B" w14:textId="77777777" w:rsidR="008C2B83" w:rsidRPr="00FD0425" w:rsidRDefault="008C2B83" w:rsidP="0073372F">
            <w:pPr>
              <w:pStyle w:val="TAC"/>
              <w:keepNext w:val="0"/>
              <w:keepLines w:val="0"/>
              <w:widowControl w:val="0"/>
            </w:pPr>
          </w:p>
        </w:tc>
      </w:tr>
      <w:tr w:rsidR="008C2B83" w:rsidRPr="00FD0425" w14:paraId="01C571C3" w14:textId="77777777" w:rsidTr="0073372F">
        <w:tc>
          <w:tcPr>
            <w:tcW w:w="216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73372F">
            <w:pPr>
              <w:pStyle w:val="TAL"/>
              <w:keepNext w:val="0"/>
              <w:keepLines w:val="0"/>
              <w:widowControl w:val="0"/>
              <w:rPr>
                <w:bCs/>
                <w:lang w:eastAsia="ja-JP"/>
              </w:rPr>
            </w:pPr>
            <w:r w:rsidRPr="00FD0425">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73372F">
            <w:pPr>
              <w:pStyle w:val="TAL"/>
              <w:keepNext w:val="0"/>
              <w:keepLines w:val="0"/>
              <w:widowControl w:val="0"/>
              <w:rPr>
                <w:bCs/>
                <w:lang w:eastAsia="ja-JP"/>
              </w:rPr>
            </w:pPr>
            <w:r w:rsidRPr="00FD0425">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73372F">
            <w:pPr>
              <w:pStyle w:val="TAC"/>
              <w:keepNext w:val="0"/>
              <w:keepLines w:val="0"/>
              <w:widowControl w:val="0"/>
            </w:pPr>
          </w:p>
        </w:tc>
      </w:tr>
      <w:tr w:rsidR="008C2B83" w:rsidRPr="00FD0425" w14:paraId="249AE6CA" w14:textId="77777777" w:rsidTr="0073372F">
        <w:tc>
          <w:tcPr>
            <w:tcW w:w="216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73372F">
            <w:pPr>
              <w:pStyle w:val="TAL"/>
              <w:keepNext w:val="0"/>
              <w:keepLines w:val="0"/>
              <w:widowControl w:val="0"/>
              <w:rPr>
                <w:bCs/>
                <w:lang w:eastAsia="ja-JP"/>
              </w:rPr>
            </w:pPr>
            <w:r w:rsidRPr="00FD0425">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73372F">
            <w:pPr>
              <w:pStyle w:val="TAL"/>
              <w:keepNext w:val="0"/>
              <w:keepLines w:val="0"/>
              <w:widowControl w:val="0"/>
              <w:rPr>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73372F">
            <w:pPr>
              <w:pStyle w:val="TAL"/>
              <w:keepNext w:val="0"/>
              <w:keepLines w:val="0"/>
              <w:widowControl w:val="0"/>
              <w:rPr>
                <w:bCs/>
                <w:lang w:eastAsia="ja-JP"/>
              </w:rPr>
            </w:pPr>
            <w:r w:rsidRPr="00FD0425">
              <w:t>9.2.3.48</w:t>
            </w:r>
          </w:p>
        </w:tc>
        <w:tc>
          <w:tcPr>
            <w:tcW w:w="172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73372F">
            <w:pPr>
              <w:pStyle w:val="TAC"/>
              <w:keepNext w:val="0"/>
              <w:keepLines w:val="0"/>
              <w:widowControl w:val="0"/>
            </w:pPr>
          </w:p>
        </w:tc>
      </w:tr>
      <w:tr w:rsidR="008C2B83" w:rsidRPr="00FD0425" w14:paraId="62676181" w14:textId="77777777" w:rsidTr="0073372F">
        <w:tc>
          <w:tcPr>
            <w:tcW w:w="216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73372F">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73372F">
            <w:pPr>
              <w:pStyle w:val="TAC"/>
              <w:keepNext w:val="0"/>
              <w:keepLines w:val="0"/>
              <w:widowControl w:val="0"/>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73372F">
            <w:pPr>
              <w:pStyle w:val="TAC"/>
              <w:keepNext w:val="0"/>
              <w:keepLines w:val="0"/>
              <w:widowControl w:val="0"/>
            </w:pPr>
            <w:r w:rsidRPr="008711EA">
              <w:rPr>
                <w:lang w:eastAsia="ja-JP"/>
              </w:rPr>
              <w:t>ignore</w:t>
            </w:r>
          </w:p>
        </w:tc>
      </w:tr>
    </w:tbl>
    <w:p w14:paraId="33147392" w14:textId="77777777" w:rsidR="00F02090" w:rsidRPr="00FD0425" w:rsidRDefault="00F02090" w:rsidP="0073372F">
      <w:pPr>
        <w:widowControl w:val="0"/>
      </w:pPr>
    </w:p>
    <w:p w14:paraId="32A27C7C" w14:textId="77777777" w:rsidR="00F02090" w:rsidRPr="00FD0425" w:rsidRDefault="00F02090" w:rsidP="0073372F">
      <w:pPr>
        <w:pStyle w:val="Heading4"/>
        <w:keepNext w:val="0"/>
        <w:keepLines w:val="0"/>
        <w:widowControl w:val="0"/>
      </w:pPr>
      <w:bookmarkStart w:id="7310" w:name="_CR9_2_3_48"/>
      <w:bookmarkStart w:id="7311" w:name="OLE_LINK32"/>
      <w:bookmarkStart w:id="7312" w:name="_Toc20955357"/>
      <w:bookmarkStart w:id="7313" w:name="_Toc29991560"/>
      <w:bookmarkStart w:id="7314" w:name="_Toc36555961"/>
      <w:bookmarkStart w:id="7315" w:name="_Toc44497706"/>
      <w:bookmarkStart w:id="7316" w:name="_Toc45108093"/>
      <w:bookmarkStart w:id="7317" w:name="_Toc45901713"/>
      <w:bookmarkStart w:id="7318" w:name="_Toc51850794"/>
      <w:bookmarkStart w:id="7319" w:name="_Toc56693798"/>
      <w:bookmarkStart w:id="7320" w:name="_Toc64447342"/>
      <w:bookmarkStart w:id="7321" w:name="_Toc66286836"/>
      <w:bookmarkStart w:id="7322" w:name="_Toc74151531"/>
      <w:bookmarkStart w:id="7323" w:name="_Toc88654004"/>
      <w:bookmarkStart w:id="7324" w:name="_Toc97904360"/>
      <w:bookmarkStart w:id="7325" w:name="_Toc105175401"/>
      <w:bookmarkStart w:id="7326" w:name="_Toc113826431"/>
      <w:bookmarkStart w:id="7327" w:name="_Toc175587017"/>
      <w:bookmarkEnd w:id="7310"/>
      <w:r w:rsidRPr="00FD0425">
        <w:t>9.2.3.48</w:t>
      </w:r>
      <w:bookmarkEnd w:id="7311"/>
      <w:r w:rsidRPr="00FD0425">
        <w:tab/>
        <w:t>Area of Interest Information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1E8E6FB9" w14:textId="77777777" w:rsidR="00F02090" w:rsidRPr="00FD0425" w:rsidRDefault="00F02090" w:rsidP="0073372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2B70B4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5926E2">
        <w:tc>
          <w:tcPr>
            <w:tcW w:w="2448"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73372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73372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73372F">
            <w:pPr>
              <w:pStyle w:val="TAL"/>
              <w:keepNext w:val="0"/>
              <w:keepLines w:val="0"/>
              <w:widowControl w:val="0"/>
              <w:rPr>
                <w:lang w:eastAsia="ja-JP"/>
              </w:rPr>
            </w:pPr>
            <w:r w:rsidRPr="00FD0425">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73372F">
            <w:pPr>
              <w:pStyle w:val="TAL"/>
              <w:keepNext w:val="0"/>
              <w:keepLines w:val="0"/>
              <w:widowControl w:val="0"/>
              <w:rPr>
                <w:lang w:eastAsia="ja-JP"/>
              </w:rPr>
            </w:pPr>
          </w:p>
        </w:tc>
      </w:tr>
      <w:tr w:rsidR="00F02090" w:rsidRPr="00FD0425" w:rsidDel="00B31842" w14:paraId="76BCABB5" w14:textId="77777777" w:rsidTr="005926E2">
        <w:tc>
          <w:tcPr>
            <w:tcW w:w="2448"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73372F">
            <w:pPr>
              <w:pStyle w:val="TAL"/>
              <w:keepNext w:val="0"/>
              <w:keepLines w:val="0"/>
              <w:widowControl w:val="0"/>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73372F">
            <w:pPr>
              <w:pStyle w:val="TAL"/>
              <w:keepNext w:val="0"/>
              <w:keepLines w:val="0"/>
              <w:widowControl w:val="0"/>
              <w:rPr>
                <w:lang w:eastAsia="ja-JP"/>
              </w:rPr>
            </w:pPr>
          </w:p>
        </w:tc>
      </w:tr>
      <w:tr w:rsidR="00F02090" w:rsidRPr="00FD0425" w14:paraId="69C14B30" w14:textId="77777777" w:rsidTr="005926E2">
        <w:tc>
          <w:tcPr>
            <w:tcW w:w="2448"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73372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73372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73372F">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73372F">
            <w:pPr>
              <w:pStyle w:val="TAL"/>
              <w:keepNext w:val="0"/>
              <w:keepLines w:val="0"/>
              <w:widowControl w:val="0"/>
              <w:rPr>
                <w:lang w:eastAsia="ja-JP"/>
              </w:rPr>
            </w:pPr>
          </w:p>
        </w:tc>
      </w:tr>
      <w:tr w:rsidR="00F02090" w:rsidRPr="00FD0425" w14:paraId="7706FC87" w14:textId="77777777" w:rsidTr="005926E2">
        <w:tc>
          <w:tcPr>
            <w:tcW w:w="2448"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73372F">
            <w:pPr>
              <w:pStyle w:val="TAL"/>
              <w:keepNext w:val="0"/>
              <w:keepLines w:val="0"/>
              <w:widowControl w:val="0"/>
              <w:rPr>
                <w:szCs w:val="18"/>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73372F">
            <w:pPr>
              <w:pStyle w:val="TAL"/>
              <w:keepNext w:val="0"/>
              <w:keepLines w:val="0"/>
              <w:widowControl w:val="0"/>
              <w:rPr>
                <w:lang w:eastAsia="ja-JP"/>
              </w:rPr>
            </w:pPr>
          </w:p>
        </w:tc>
      </w:tr>
      <w:tr w:rsidR="00F02090" w:rsidRPr="00FD0425" w14:paraId="388EC8C8" w14:textId="77777777" w:rsidTr="005926E2">
        <w:tc>
          <w:tcPr>
            <w:tcW w:w="2448"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73372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73372F">
            <w:pPr>
              <w:pStyle w:val="TAL"/>
              <w:keepNext w:val="0"/>
              <w:keepLines w:val="0"/>
              <w:widowControl w:val="0"/>
              <w:rPr>
                <w:lang w:eastAsia="ja-JP"/>
              </w:rPr>
            </w:pPr>
            <w:bookmarkStart w:id="7328" w:name="OLE_LINK33"/>
            <w:r w:rsidRPr="00FD0425">
              <w:rPr>
                <w:lang w:eastAsia="ja-JP"/>
              </w:rPr>
              <w:t>9.2.2.5</w:t>
            </w:r>
            <w:bookmarkEnd w:id="7328"/>
          </w:p>
        </w:tc>
        <w:tc>
          <w:tcPr>
            <w:tcW w:w="2880"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73372F">
            <w:pPr>
              <w:pStyle w:val="TAL"/>
              <w:keepNext w:val="0"/>
              <w:keepLines w:val="0"/>
              <w:widowControl w:val="0"/>
              <w:rPr>
                <w:lang w:eastAsia="ja-JP"/>
              </w:rPr>
            </w:pPr>
          </w:p>
        </w:tc>
      </w:tr>
      <w:tr w:rsidR="00F02090" w:rsidRPr="00FD0425" w14:paraId="1A08DB2D" w14:textId="77777777" w:rsidTr="005926E2">
        <w:tc>
          <w:tcPr>
            <w:tcW w:w="2448"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73372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73372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5926E2">
        <w:tc>
          <w:tcPr>
            <w:tcW w:w="2448"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73372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73372F">
            <w:pPr>
              <w:pStyle w:val="TAL"/>
              <w:keepNext w:val="0"/>
              <w:keepLines w:val="0"/>
              <w:widowControl w:val="0"/>
              <w:rPr>
                <w:i/>
                <w:lang w:eastAsia="ja-JP"/>
              </w:rPr>
            </w:pPr>
            <w:r w:rsidRPr="00FD0425">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73372F">
            <w:pPr>
              <w:pStyle w:val="TAL"/>
              <w:keepNext w:val="0"/>
              <w:keepLines w:val="0"/>
              <w:widowControl w:val="0"/>
              <w:rPr>
                <w:lang w:eastAsia="ja-JP"/>
              </w:rPr>
            </w:pPr>
          </w:p>
        </w:tc>
      </w:tr>
      <w:tr w:rsidR="00F02090" w:rsidRPr="00FD0425" w14:paraId="3BD308EE" w14:textId="77777777" w:rsidTr="005926E2">
        <w:tc>
          <w:tcPr>
            <w:tcW w:w="2448"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73372F">
            <w:pPr>
              <w:pStyle w:val="TAL"/>
              <w:keepNext w:val="0"/>
              <w:keepLines w:val="0"/>
              <w:widowControl w:val="0"/>
              <w:rPr>
                <w:lang w:eastAsia="ja-JP"/>
              </w:rPr>
            </w:pPr>
          </w:p>
        </w:tc>
      </w:tr>
      <w:tr w:rsidR="00F02090" w:rsidRPr="00FD0425" w14:paraId="297D4742" w14:textId="77777777" w:rsidTr="005926E2">
        <w:tc>
          <w:tcPr>
            <w:tcW w:w="2448"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73372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73372F">
            <w:pPr>
              <w:pStyle w:val="TAL"/>
              <w:keepNext w:val="0"/>
              <w:keepLines w:val="0"/>
              <w:widowControl w:val="0"/>
              <w:rPr>
                <w:lang w:eastAsia="ja-JP"/>
              </w:rPr>
            </w:pPr>
          </w:p>
        </w:tc>
      </w:tr>
      <w:tr w:rsidR="00F02090" w:rsidRPr="00FD0425" w14:paraId="4AB5C10F" w14:textId="77777777" w:rsidTr="005926E2">
        <w:tc>
          <w:tcPr>
            <w:tcW w:w="2448"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73372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73372F">
            <w:pPr>
              <w:pStyle w:val="TAL"/>
              <w:keepNext w:val="0"/>
              <w:keepLines w:val="0"/>
              <w:widowControl w:val="0"/>
              <w:rPr>
                <w:lang w:eastAsia="ja-JP"/>
              </w:rPr>
            </w:pPr>
          </w:p>
        </w:tc>
      </w:tr>
      <w:tr w:rsidR="00F02090" w:rsidRPr="00FD0425" w14:paraId="6EBA297E" w14:textId="77777777" w:rsidTr="005926E2">
        <w:tc>
          <w:tcPr>
            <w:tcW w:w="2448"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73372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73372F">
            <w:pPr>
              <w:pStyle w:val="TAL"/>
              <w:keepNext w:val="0"/>
              <w:keepLines w:val="0"/>
              <w:widowControl w:val="0"/>
              <w:rPr>
                <w:i/>
                <w:lang w:eastAsia="ja-JP"/>
              </w:rPr>
            </w:pPr>
            <w:r w:rsidRPr="00FD0425">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73372F">
            <w:pPr>
              <w:pStyle w:val="TAL"/>
              <w:keepNext w:val="0"/>
              <w:keepLines w:val="0"/>
              <w:widowControl w:val="0"/>
              <w:rPr>
                <w:lang w:eastAsia="ja-JP"/>
              </w:rPr>
            </w:pPr>
          </w:p>
        </w:tc>
      </w:tr>
      <w:tr w:rsidR="00F02090" w:rsidRPr="00FD0425" w14:paraId="7FFB6D0A" w14:textId="77777777" w:rsidTr="005926E2">
        <w:tc>
          <w:tcPr>
            <w:tcW w:w="2448"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73372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73372F">
            <w:pPr>
              <w:pStyle w:val="TAL"/>
              <w:keepNext w:val="0"/>
              <w:keepLines w:val="0"/>
              <w:widowControl w:val="0"/>
              <w:rPr>
                <w:lang w:eastAsia="ja-JP"/>
              </w:rPr>
            </w:pPr>
            <w:r w:rsidRPr="00FD0425">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73372F">
            <w:pPr>
              <w:pStyle w:val="TAL"/>
              <w:keepNext w:val="0"/>
              <w:keepLines w:val="0"/>
              <w:widowControl w:val="0"/>
              <w:rPr>
                <w:lang w:eastAsia="ja-JP"/>
              </w:rPr>
            </w:pPr>
          </w:p>
        </w:tc>
      </w:tr>
      <w:tr w:rsidR="00F02090" w:rsidRPr="00FD0425" w:rsidDel="00B31842" w14:paraId="2C179F78" w14:textId="77777777" w:rsidTr="005926E2">
        <w:tc>
          <w:tcPr>
            <w:tcW w:w="2448"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73372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73372F">
            <w:pPr>
              <w:pStyle w:val="TAL"/>
              <w:keepNext w:val="0"/>
              <w:keepLines w:val="0"/>
              <w:widowControl w:val="0"/>
              <w:rPr>
                <w:lang w:eastAsia="ja-JP"/>
              </w:rPr>
            </w:pPr>
            <w:r w:rsidRPr="00FD0425">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73372F">
            <w:pPr>
              <w:pStyle w:val="TAL"/>
              <w:keepNext w:val="0"/>
              <w:keepLines w:val="0"/>
              <w:widowControl w:val="0"/>
              <w:rPr>
                <w:lang w:eastAsia="ja-JP"/>
              </w:rPr>
            </w:pPr>
          </w:p>
        </w:tc>
      </w:tr>
    </w:tbl>
    <w:p w14:paraId="214D81F5"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807553">
        <w:trPr>
          <w:tblHeader/>
        </w:trPr>
        <w:tc>
          <w:tcPr>
            <w:tcW w:w="3227" w:type="dxa"/>
          </w:tcPr>
          <w:p w14:paraId="357F52C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73372F">
            <w:pPr>
              <w:pStyle w:val="TAL"/>
              <w:keepNext w:val="0"/>
              <w:keepLines w:val="0"/>
              <w:widowControl w:val="0"/>
              <w:rPr>
                <w:lang w:eastAsia="ja-JP"/>
              </w:rPr>
            </w:pPr>
            <w:bookmarkStart w:id="7329" w:name="OLE_LINK37"/>
            <w:r w:rsidRPr="00FD0425">
              <w:rPr>
                <w:lang w:eastAsia="ja-JP"/>
              </w:rPr>
              <w:t>maxnoofAOIs</w:t>
            </w:r>
            <w:bookmarkEnd w:id="7329"/>
          </w:p>
        </w:tc>
        <w:tc>
          <w:tcPr>
            <w:tcW w:w="6129" w:type="dxa"/>
          </w:tcPr>
          <w:p w14:paraId="20BF2FD6" w14:textId="77777777" w:rsidR="00F02090" w:rsidRPr="00FD0425" w:rsidRDefault="00F02090" w:rsidP="0073372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73372F">
            <w:pPr>
              <w:pStyle w:val="TAL"/>
              <w:keepNext w:val="0"/>
              <w:keepLines w:val="0"/>
              <w:widowControl w:val="0"/>
              <w:rPr>
                <w:lang w:eastAsia="ja-JP"/>
              </w:rPr>
            </w:pPr>
            <w:bookmarkStart w:id="7330" w:name="OLE_LINK34"/>
            <w:r w:rsidRPr="00FD0425">
              <w:rPr>
                <w:lang w:eastAsia="ja-JP"/>
              </w:rPr>
              <w:t>maxnoofTAIsinAoI</w:t>
            </w:r>
            <w:bookmarkEnd w:id="7330"/>
          </w:p>
        </w:tc>
        <w:tc>
          <w:tcPr>
            <w:tcW w:w="6129" w:type="dxa"/>
          </w:tcPr>
          <w:p w14:paraId="17BBD2AB" w14:textId="77777777" w:rsidR="00F02090" w:rsidRPr="00FD0425" w:rsidRDefault="00F02090" w:rsidP="0073372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73372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73372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73372F">
            <w:pPr>
              <w:pStyle w:val="TAL"/>
              <w:keepNext w:val="0"/>
              <w:keepLines w:val="0"/>
              <w:widowControl w:val="0"/>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73372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73372F">
      <w:pPr>
        <w:widowControl w:val="0"/>
      </w:pPr>
    </w:p>
    <w:p w14:paraId="31356703" w14:textId="77777777" w:rsidR="00F02090" w:rsidRPr="00FD0425" w:rsidRDefault="00F02090" w:rsidP="0073372F">
      <w:pPr>
        <w:pStyle w:val="Heading4"/>
        <w:keepNext w:val="0"/>
        <w:keepLines w:val="0"/>
        <w:widowControl w:val="0"/>
      </w:pPr>
      <w:bookmarkStart w:id="7331" w:name="_CR9_2_3_49"/>
      <w:bookmarkStart w:id="7332" w:name="_Toc20955358"/>
      <w:bookmarkStart w:id="7333" w:name="_Toc29991561"/>
      <w:bookmarkStart w:id="7334" w:name="_Toc36555962"/>
      <w:bookmarkStart w:id="7335" w:name="_Toc44497707"/>
      <w:bookmarkStart w:id="7336" w:name="_Toc45108094"/>
      <w:bookmarkStart w:id="7337" w:name="_Toc45901714"/>
      <w:bookmarkStart w:id="7338" w:name="_Toc51850795"/>
      <w:bookmarkStart w:id="7339" w:name="_Toc56693799"/>
      <w:bookmarkStart w:id="7340" w:name="_Toc64447343"/>
      <w:bookmarkStart w:id="7341" w:name="_Toc66286837"/>
      <w:bookmarkStart w:id="7342" w:name="_Toc74151532"/>
      <w:bookmarkStart w:id="7343" w:name="_Toc88654005"/>
      <w:bookmarkStart w:id="7344" w:name="_Toc97904361"/>
      <w:bookmarkStart w:id="7345" w:name="_Toc105175402"/>
      <w:bookmarkStart w:id="7346" w:name="_Toc113826432"/>
      <w:bookmarkStart w:id="7347" w:name="_Toc175587018"/>
      <w:bookmarkEnd w:id="7331"/>
      <w:r w:rsidRPr="00FD0425">
        <w:t>9.2.3.49</w:t>
      </w:r>
      <w:r w:rsidRPr="00FD0425">
        <w:tab/>
        <w:t>UE Security Capabilities</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68BDABF0" w14:textId="77777777" w:rsidR="00F02090" w:rsidRPr="00FD0425" w:rsidRDefault="00F02090" w:rsidP="0073372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7945C6"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73372F">
        <w:tc>
          <w:tcPr>
            <w:tcW w:w="2448" w:type="dxa"/>
          </w:tcPr>
          <w:p w14:paraId="2876A23C" w14:textId="77777777" w:rsidR="00F02090" w:rsidRPr="00FD0425" w:rsidRDefault="00F02090" w:rsidP="0073372F">
            <w:pPr>
              <w:pStyle w:val="TAL"/>
              <w:keepNext w:val="0"/>
              <w:keepLines w:val="0"/>
              <w:widowControl w:val="0"/>
            </w:pPr>
            <w:r w:rsidRPr="00FD0425">
              <w:t>NR Encryption Algorithms</w:t>
            </w:r>
          </w:p>
        </w:tc>
        <w:tc>
          <w:tcPr>
            <w:tcW w:w="1080" w:type="dxa"/>
          </w:tcPr>
          <w:p w14:paraId="6A3AA173" w14:textId="77777777" w:rsidR="00F02090" w:rsidRPr="00FD0425" w:rsidRDefault="00F02090" w:rsidP="0073372F">
            <w:pPr>
              <w:pStyle w:val="TAL"/>
              <w:keepNext w:val="0"/>
              <w:keepLines w:val="0"/>
              <w:widowControl w:val="0"/>
            </w:pPr>
            <w:r w:rsidRPr="00FD0425">
              <w:t>M</w:t>
            </w:r>
          </w:p>
        </w:tc>
        <w:tc>
          <w:tcPr>
            <w:tcW w:w="1440" w:type="dxa"/>
          </w:tcPr>
          <w:p w14:paraId="6650A7D2" w14:textId="77777777" w:rsidR="00F02090" w:rsidRPr="00FD0425" w:rsidRDefault="00F02090" w:rsidP="0073372F">
            <w:pPr>
              <w:pStyle w:val="TAL"/>
              <w:keepNext w:val="0"/>
              <w:keepLines w:val="0"/>
              <w:widowControl w:val="0"/>
            </w:pPr>
          </w:p>
        </w:tc>
        <w:tc>
          <w:tcPr>
            <w:tcW w:w="1872" w:type="dxa"/>
          </w:tcPr>
          <w:p w14:paraId="3F430479"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{nea1-128(1), nea2-128(2), nea3-128(3)} (SIZE(16, …))</w:t>
            </w:r>
          </w:p>
        </w:tc>
        <w:tc>
          <w:tcPr>
            <w:tcW w:w="2880" w:type="dxa"/>
          </w:tcPr>
          <w:p w14:paraId="090F5FFD" w14:textId="77777777" w:rsidR="00F02090" w:rsidRPr="00FD0425" w:rsidRDefault="00F02090" w:rsidP="0073372F">
            <w:pPr>
              <w:pStyle w:val="TAL"/>
              <w:keepNext w:val="0"/>
              <w:keepLines w:val="0"/>
              <w:widowControl w:val="0"/>
            </w:pPr>
            <w:r w:rsidRPr="00FD0425">
              <w:t>Each position in the bitmap represents an encryption algorithm:</w:t>
            </w:r>
          </w:p>
          <w:p w14:paraId="2DE23212"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3F82F1BD" w14:textId="77777777" w:rsidTr="0073372F">
        <w:tc>
          <w:tcPr>
            <w:tcW w:w="2448" w:type="dxa"/>
          </w:tcPr>
          <w:p w14:paraId="246ECC62" w14:textId="77777777" w:rsidR="00F02090" w:rsidRPr="00FD0425" w:rsidRDefault="00F02090" w:rsidP="0073372F">
            <w:pPr>
              <w:pStyle w:val="TAL"/>
              <w:keepNext w:val="0"/>
              <w:keepLines w:val="0"/>
              <w:widowControl w:val="0"/>
            </w:pPr>
            <w:r w:rsidRPr="00FD0425">
              <w:t>NR Integrity Protection Algorithms</w:t>
            </w:r>
          </w:p>
        </w:tc>
        <w:tc>
          <w:tcPr>
            <w:tcW w:w="1080" w:type="dxa"/>
          </w:tcPr>
          <w:p w14:paraId="49A382F9" w14:textId="77777777" w:rsidR="00F02090" w:rsidRPr="00FD0425" w:rsidRDefault="00F02090" w:rsidP="0073372F">
            <w:pPr>
              <w:pStyle w:val="TAL"/>
              <w:keepNext w:val="0"/>
              <w:keepLines w:val="0"/>
              <w:widowControl w:val="0"/>
            </w:pPr>
            <w:r w:rsidRPr="00FD0425">
              <w:t>M</w:t>
            </w:r>
          </w:p>
        </w:tc>
        <w:tc>
          <w:tcPr>
            <w:tcW w:w="1440" w:type="dxa"/>
          </w:tcPr>
          <w:p w14:paraId="20E46D37" w14:textId="77777777" w:rsidR="00F02090" w:rsidRPr="00FD0425" w:rsidRDefault="00F02090" w:rsidP="0073372F">
            <w:pPr>
              <w:pStyle w:val="TAL"/>
              <w:keepNext w:val="0"/>
              <w:keepLines w:val="0"/>
              <w:widowControl w:val="0"/>
            </w:pPr>
          </w:p>
        </w:tc>
        <w:tc>
          <w:tcPr>
            <w:tcW w:w="1872" w:type="dxa"/>
          </w:tcPr>
          <w:p w14:paraId="763E99E3"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{nia1-128(1), nia2-128(2), nia3-128(3)} (SIZE(16, …))</w:t>
            </w:r>
          </w:p>
        </w:tc>
        <w:tc>
          <w:tcPr>
            <w:tcW w:w="2880" w:type="dxa"/>
          </w:tcPr>
          <w:p w14:paraId="5AA2A189"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73372F">
            <w:pPr>
              <w:pStyle w:val="TAL"/>
              <w:keepNext w:val="0"/>
              <w:keepLines w:val="0"/>
              <w:widowControl w:val="0"/>
            </w:pPr>
            <w:r w:rsidRPr="00FD0425">
              <w:t>other bits reserved for future use.</w:t>
            </w:r>
          </w:p>
          <w:p w14:paraId="37E8CA2A"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78A07A5B"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54A95FFF" w14:textId="77777777" w:rsidTr="0073372F">
        <w:tc>
          <w:tcPr>
            <w:tcW w:w="2448" w:type="dxa"/>
          </w:tcPr>
          <w:p w14:paraId="1D80C318" w14:textId="77777777" w:rsidR="00F02090" w:rsidRPr="00FD0425" w:rsidRDefault="00F02090" w:rsidP="0073372F">
            <w:pPr>
              <w:pStyle w:val="TAL"/>
              <w:keepNext w:val="0"/>
              <w:keepLines w:val="0"/>
              <w:widowControl w:val="0"/>
            </w:pPr>
            <w:r w:rsidRPr="00FD0425">
              <w:t>E-UTRA Encryption Algorithms</w:t>
            </w:r>
          </w:p>
        </w:tc>
        <w:tc>
          <w:tcPr>
            <w:tcW w:w="1080" w:type="dxa"/>
          </w:tcPr>
          <w:p w14:paraId="6FC9249E" w14:textId="77777777" w:rsidR="00F02090" w:rsidRPr="00FD0425" w:rsidRDefault="00F02090" w:rsidP="0073372F">
            <w:pPr>
              <w:pStyle w:val="TAL"/>
              <w:keepNext w:val="0"/>
              <w:keepLines w:val="0"/>
              <w:widowControl w:val="0"/>
            </w:pPr>
            <w:r w:rsidRPr="00FD0425">
              <w:t>M</w:t>
            </w:r>
          </w:p>
        </w:tc>
        <w:tc>
          <w:tcPr>
            <w:tcW w:w="1440" w:type="dxa"/>
          </w:tcPr>
          <w:p w14:paraId="128EA462" w14:textId="77777777" w:rsidR="00F02090" w:rsidRPr="00FD0425" w:rsidRDefault="00F02090" w:rsidP="0073372F">
            <w:pPr>
              <w:pStyle w:val="TAL"/>
              <w:keepNext w:val="0"/>
              <w:keepLines w:val="0"/>
              <w:widowControl w:val="0"/>
            </w:pPr>
          </w:p>
        </w:tc>
        <w:tc>
          <w:tcPr>
            <w:tcW w:w="1872" w:type="dxa"/>
          </w:tcPr>
          <w:p w14:paraId="0544F522"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{eea1-128(1), eea2-128(2), eea3-128(3)} (SIZE(16, …))</w:t>
            </w:r>
          </w:p>
        </w:tc>
        <w:tc>
          <w:tcPr>
            <w:tcW w:w="2880" w:type="dxa"/>
          </w:tcPr>
          <w:p w14:paraId="417CCF4D" w14:textId="77777777" w:rsidR="00F02090" w:rsidRPr="00FD0425" w:rsidRDefault="00F02090" w:rsidP="0073372F">
            <w:pPr>
              <w:pStyle w:val="TAL"/>
              <w:keepNext w:val="0"/>
              <w:keepLines w:val="0"/>
              <w:widowControl w:val="0"/>
            </w:pPr>
            <w:r w:rsidRPr="00FD0425">
              <w:t>Each position in the bitmap represents an encryption algorithm:</w:t>
            </w:r>
          </w:p>
          <w:p w14:paraId="6C298E6B"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73372F">
            <w:pPr>
              <w:pStyle w:val="TAL"/>
              <w:keepNext w:val="0"/>
              <w:keepLines w:val="0"/>
              <w:widowControl w:val="0"/>
            </w:pPr>
            <w:r w:rsidRPr="00FD0425">
              <w:t>Algorithms are defined in TS 33.401 [29].</w:t>
            </w:r>
          </w:p>
        </w:tc>
      </w:tr>
      <w:tr w:rsidR="00F02090" w:rsidRPr="00FD0425" w14:paraId="192DB602" w14:textId="77777777" w:rsidTr="0073372F">
        <w:tc>
          <w:tcPr>
            <w:tcW w:w="2448" w:type="dxa"/>
          </w:tcPr>
          <w:p w14:paraId="00D49AE6" w14:textId="77777777" w:rsidR="00F02090" w:rsidRPr="00FD0425" w:rsidRDefault="00F02090" w:rsidP="0073372F">
            <w:pPr>
              <w:pStyle w:val="TAL"/>
              <w:keepNext w:val="0"/>
              <w:keepLines w:val="0"/>
              <w:widowControl w:val="0"/>
            </w:pPr>
            <w:r w:rsidRPr="00FD0425">
              <w:t>E-UTRA Integrity Protection Algorithms</w:t>
            </w:r>
          </w:p>
        </w:tc>
        <w:tc>
          <w:tcPr>
            <w:tcW w:w="1080" w:type="dxa"/>
          </w:tcPr>
          <w:p w14:paraId="77471430" w14:textId="77777777" w:rsidR="00F02090" w:rsidRPr="00FD0425" w:rsidRDefault="00F02090" w:rsidP="0073372F">
            <w:pPr>
              <w:pStyle w:val="TAL"/>
              <w:keepNext w:val="0"/>
              <w:keepLines w:val="0"/>
              <w:widowControl w:val="0"/>
            </w:pPr>
            <w:r w:rsidRPr="00FD0425">
              <w:t>M</w:t>
            </w:r>
          </w:p>
        </w:tc>
        <w:tc>
          <w:tcPr>
            <w:tcW w:w="1440" w:type="dxa"/>
          </w:tcPr>
          <w:p w14:paraId="7CDE5CD6" w14:textId="77777777" w:rsidR="00F02090" w:rsidRPr="00FD0425" w:rsidRDefault="00F02090" w:rsidP="0073372F">
            <w:pPr>
              <w:pStyle w:val="TAL"/>
              <w:keepNext w:val="0"/>
              <w:keepLines w:val="0"/>
              <w:widowControl w:val="0"/>
            </w:pPr>
          </w:p>
        </w:tc>
        <w:tc>
          <w:tcPr>
            <w:tcW w:w="1872" w:type="dxa"/>
          </w:tcPr>
          <w:p w14:paraId="799C7C98"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{eia1-128(1), eia2-128(2), eia3-128(3)} (SIZE(16, …))</w:t>
            </w:r>
          </w:p>
        </w:tc>
        <w:tc>
          <w:tcPr>
            <w:tcW w:w="2880" w:type="dxa"/>
          </w:tcPr>
          <w:p w14:paraId="0364C0FE"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73372F">
            <w:pPr>
              <w:pStyle w:val="TAL"/>
              <w:keepNext w:val="0"/>
              <w:keepLines w:val="0"/>
              <w:widowControl w:val="0"/>
            </w:pPr>
            <w:r w:rsidRPr="00FD0425">
              <w:t>other bits reserved for future use.</w:t>
            </w:r>
          </w:p>
          <w:p w14:paraId="56050AB4"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1A786E57" w14:textId="77777777" w:rsidR="00F02090" w:rsidRPr="00FD0425" w:rsidRDefault="00F02090" w:rsidP="0073372F">
            <w:pPr>
              <w:pStyle w:val="TAL"/>
              <w:keepNext w:val="0"/>
              <w:keepLines w:val="0"/>
              <w:widowControl w:val="0"/>
            </w:pPr>
            <w:r w:rsidRPr="00FD0425">
              <w:t>Algorithms are defined in TS 33.401 [29].</w:t>
            </w:r>
          </w:p>
        </w:tc>
      </w:tr>
    </w:tbl>
    <w:p w14:paraId="09AC1943" w14:textId="77777777" w:rsidR="00F02090" w:rsidRPr="00FD0425" w:rsidRDefault="00F02090" w:rsidP="0073372F">
      <w:pPr>
        <w:widowControl w:val="0"/>
      </w:pPr>
    </w:p>
    <w:p w14:paraId="2A51CB1A" w14:textId="77777777" w:rsidR="00F02090" w:rsidRPr="00FD0425" w:rsidRDefault="00F02090" w:rsidP="0073372F">
      <w:pPr>
        <w:pStyle w:val="Heading4"/>
        <w:keepNext w:val="0"/>
        <w:keepLines w:val="0"/>
        <w:widowControl w:val="0"/>
      </w:pPr>
      <w:bookmarkStart w:id="7348" w:name="_CR9_2_3_50"/>
      <w:bookmarkStart w:id="7349" w:name="_Toc20955359"/>
      <w:bookmarkStart w:id="7350" w:name="_Toc29991562"/>
      <w:bookmarkStart w:id="7351" w:name="_Toc36555963"/>
      <w:bookmarkStart w:id="7352" w:name="_Toc44497708"/>
      <w:bookmarkStart w:id="7353" w:name="_Toc45108095"/>
      <w:bookmarkStart w:id="7354" w:name="_Toc45901715"/>
      <w:bookmarkStart w:id="7355" w:name="_Toc51850796"/>
      <w:bookmarkStart w:id="7356" w:name="_Toc56693800"/>
      <w:bookmarkStart w:id="7357" w:name="_Toc64447344"/>
      <w:bookmarkStart w:id="7358" w:name="_Toc66286838"/>
      <w:bookmarkStart w:id="7359" w:name="_Toc74151533"/>
      <w:bookmarkStart w:id="7360" w:name="_Toc88654006"/>
      <w:bookmarkStart w:id="7361" w:name="_Toc97904362"/>
      <w:bookmarkStart w:id="7362" w:name="_Toc105175403"/>
      <w:bookmarkStart w:id="7363" w:name="_Toc113826433"/>
      <w:bookmarkStart w:id="7364" w:name="_Toc175587019"/>
      <w:bookmarkEnd w:id="7348"/>
      <w:r w:rsidRPr="00FD0425">
        <w:t>9.2.3.50</w:t>
      </w:r>
      <w:r w:rsidRPr="00FD0425">
        <w:tab/>
        <w:t>AS Security Information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1EE95AEC" w14:textId="77777777" w:rsidR="00F02090" w:rsidRPr="00FD0425" w:rsidRDefault="00F02090" w:rsidP="0073372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32B4AC" w14:textId="77777777" w:rsidTr="005926E2">
        <w:trPr>
          <w:jc w:val="center"/>
        </w:trPr>
        <w:tc>
          <w:tcPr>
            <w:tcW w:w="2448" w:type="dxa"/>
          </w:tcPr>
          <w:p w14:paraId="7951C53B" w14:textId="77777777" w:rsidR="00F02090" w:rsidRPr="00FD0425" w:rsidRDefault="00F02090" w:rsidP="0073372F">
            <w:pPr>
              <w:pStyle w:val="TAH"/>
              <w:keepNext w:val="0"/>
              <w:keepLines w:val="0"/>
              <w:widowControl w:val="0"/>
            </w:pPr>
            <w:r w:rsidRPr="00FD0425">
              <w:t>IE/Group Name</w:t>
            </w:r>
          </w:p>
        </w:tc>
        <w:tc>
          <w:tcPr>
            <w:tcW w:w="1080" w:type="dxa"/>
          </w:tcPr>
          <w:p w14:paraId="51085CCC" w14:textId="77777777" w:rsidR="00F02090" w:rsidRPr="00FD0425" w:rsidRDefault="00F02090" w:rsidP="0073372F">
            <w:pPr>
              <w:pStyle w:val="TAH"/>
              <w:keepNext w:val="0"/>
              <w:keepLines w:val="0"/>
              <w:widowControl w:val="0"/>
            </w:pPr>
            <w:r w:rsidRPr="00FD0425">
              <w:t>Presence</w:t>
            </w:r>
          </w:p>
        </w:tc>
        <w:tc>
          <w:tcPr>
            <w:tcW w:w="1440" w:type="dxa"/>
          </w:tcPr>
          <w:p w14:paraId="48DCDB65" w14:textId="77777777" w:rsidR="00F02090" w:rsidRPr="00FD0425" w:rsidRDefault="00F02090" w:rsidP="0073372F">
            <w:pPr>
              <w:pStyle w:val="TAH"/>
              <w:keepNext w:val="0"/>
              <w:keepLines w:val="0"/>
              <w:widowControl w:val="0"/>
            </w:pPr>
            <w:r w:rsidRPr="00FD0425">
              <w:t>Range</w:t>
            </w:r>
          </w:p>
        </w:tc>
        <w:tc>
          <w:tcPr>
            <w:tcW w:w="1872" w:type="dxa"/>
          </w:tcPr>
          <w:p w14:paraId="5BD99100" w14:textId="77777777" w:rsidR="00F02090" w:rsidRPr="00FD0425" w:rsidRDefault="00F02090" w:rsidP="0073372F">
            <w:pPr>
              <w:pStyle w:val="TAH"/>
              <w:keepNext w:val="0"/>
              <w:keepLines w:val="0"/>
              <w:widowControl w:val="0"/>
            </w:pPr>
            <w:r w:rsidRPr="00FD0425">
              <w:t>IE Type and Reference</w:t>
            </w:r>
          </w:p>
        </w:tc>
        <w:tc>
          <w:tcPr>
            <w:tcW w:w="2880" w:type="dxa"/>
          </w:tcPr>
          <w:p w14:paraId="449C88A3" w14:textId="77777777" w:rsidR="00F02090" w:rsidRPr="00FD0425" w:rsidRDefault="00F02090" w:rsidP="0073372F">
            <w:pPr>
              <w:pStyle w:val="TAH"/>
              <w:keepNext w:val="0"/>
              <w:keepLines w:val="0"/>
              <w:widowControl w:val="0"/>
            </w:pPr>
            <w:r w:rsidRPr="00FD0425">
              <w:t>Semantics Description</w:t>
            </w:r>
          </w:p>
        </w:tc>
      </w:tr>
      <w:tr w:rsidR="00F02090" w:rsidRPr="00FD0425" w14:paraId="1AA23617" w14:textId="77777777" w:rsidTr="005926E2">
        <w:trPr>
          <w:jc w:val="center"/>
        </w:trPr>
        <w:tc>
          <w:tcPr>
            <w:tcW w:w="2448" w:type="dxa"/>
          </w:tcPr>
          <w:p w14:paraId="684A140E" w14:textId="77777777" w:rsidR="00F02090" w:rsidRPr="00FD0425" w:rsidRDefault="00F02090" w:rsidP="0073372F">
            <w:pPr>
              <w:pStyle w:val="TAL"/>
              <w:keepNext w:val="0"/>
              <w:keepLines w:val="0"/>
              <w:widowControl w:val="0"/>
              <w:rPr>
                <w:lang w:eastAsia="ja-JP"/>
              </w:rPr>
            </w:pPr>
            <w:r w:rsidRPr="00FD0425">
              <w:rPr>
                <w:lang w:eastAsia="ja-JP"/>
              </w:rPr>
              <w:t>Key NG-RAN Star</w:t>
            </w:r>
          </w:p>
        </w:tc>
        <w:tc>
          <w:tcPr>
            <w:tcW w:w="1080" w:type="dxa"/>
          </w:tcPr>
          <w:p w14:paraId="7CF05AA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BD31615" w14:textId="77777777" w:rsidR="00F02090" w:rsidRPr="00FD0425" w:rsidRDefault="00F02090" w:rsidP="0073372F">
            <w:pPr>
              <w:pStyle w:val="TAL"/>
              <w:keepNext w:val="0"/>
              <w:keepLines w:val="0"/>
              <w:widowControl w:val="0"/>
              <w:rPr>
                <w:lang w:eastAsia="ja-JP"/>
              </w:rPr>
            </w:pPr>
          </w:p>
        </w:tc>
        <w:tc>
          <w:tcPr>
            <w:tcW w:w="1872" w:type="dxa"/>
          </w:tcPr>
          <w:p w14:paraId="5C02F3E0" w14:textId="77777777" w:rsidR="00F02090" w:rsidRPr="00FD0425" w:rsidRDefault="00F02090" w:rsidP="0073372F">
            <w:pPr>
              <w:pStyle w:val="TAL"/>
              <w:keepNext w:val="0"/>
              <w:keepLines w:val="0"/>
              <w:widowControl w:val="0"/>
              <w:rPr>
                <w:lang w:eastAsia="ja-JP"/>
              </w:rPr>
            </w:pPr>
            <w:r w:rsidRPr="00FD0425">
              <w:rPr>
                <w:lang w:eastAsia="ja-JP"/>
              </w:rPr>
              <w:t>BIT STRING (256)</w:t>
            </w:r>
          </w:p>
        </w:tc>
        <w:tc>
          <w:tcPr>
            <w:tcW w:w="2880" w:type="dxa"/>
          </w:tcPr>
          <w:p w14:paraId="7852C6D1" w14:textId="77777777" w:rsidR="00F02090" w:rsidRPr="00FD0425" w:rsidRDefault="00F02090" w:rsidP="0073372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5926E2">
        <w:trPr>
          <w:jc w:val="center"/>
        </w:trPr>
        <w:tc>
          <w:tcPr>
            <w:tcW w:w="2448" w:type="dxa"/>
          </w:tcPr>
          <w:p w14:paraId="5C01D510" w14:textId="77777777" w:rsidR="00F02090" w:rsidRPr="00FD0425" w:rsidRDefault="00F02090" w:rsidP="0073372F">
            <w:pPr>
              <w:pStyle w:val="TAL"/>
              <w:keepNext w:val="0"/>
              <w:keepLines w:val="0"/>
              <w:widowControl w:val="0"/>
              <w:rPr>
                <w:lang w:eastAsia="ja-JP"/>
              </w:rPr>
            </w:pPr>
            <w:r w:rsidRPr="00FD0425">
              <w:rPr>
                <w:lang w:eastAsia="ja-JP"/>
              </w:rPr>
              <w:t>Next Hop Chaining Count</w:t>
            </w:r>
          </w:p>
        </w:tc>
        <w:tc>
          <w:tcPr>
            <w:tcW w:w="1080" w:type="dxa"/>
          </w:tcPr>
          <w:p w14:paraId="4D57B64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8F9B2F7" w14:textId="77777777" w:rsidR="00F02090" w:rsidRPr="00FD0425" w:rsidRDefault="00F02090" w:rsidP="0073372F">
            <w:pPr>
              <w:pStyle w:val="TAL"/>
              <w:keepNext w:val="0"/>
              <w:keepLines w:val="0"/>
              <w:widowControl w:val="0"/>
              <w:rPr>
                <w:lang w:eastAsia="ja-JP"/>
              </w:rPr>
            </w:pPr>
          </w:p>
        </w:tc>
        <w:tc>
          <w:tcPr>
            <w:tcW w:w="1872" w:type="dxa"/>
          </w:tcPr>
          <w:p w14:paraId="5E538565" w14:textId="77777777" w:rsidR="00F02090" w:rsidRPr="00FD0425" w:rsidRDefault="00F02090" w:rsidP="0073372F">
            <w:pPr>
              <w:pStyle w:val="TAL"/>
              <w:keepNext w:val="0"/>
              <w:keepLines w:val="0"/>
              <w:widowControl w:val="0"/>
              <w:rPr>
                <w:lang w:eastAsia="ja-JP"/>
              </w:rPr>
            </w:pPr>
            <w:r w:rsidRPr="00FD0425">
              <w:rPr>
                <w:lang w:eastAsia="ja-JP"/>
              </w:rPr>
              <w:t>INTEGER (0..7)</w:t>
            </w:r>
          </w:p>
        </w:tc>
        <w:tc>
          <w:tcPr>
            <w:tcW w:w="2880" w:type="dxa"/>
          </w:tcPr>
          <w:p w14:paraId="45316176" w14:textId="77777777" w:rsidR="00F02090" w:rsidRPr="00FD0425" w:rsidRDefault="00F02090" w:rsidP="0073372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73372F">
      <w:pPr>
        <w:widowControl w:val="0"/>
        <w:rPr>
          <w:lang w:eastAsia="zh-CN"/>
        </w:rPr>
      </w:pPr>
    </w:p>
    <w:p w14:paraId="69195531" w14:textId="77777777" w:rsidR="00F02090" w:rsidRPr="00FD0425" w:rsidRDefault="00F02090" w:rsidP="0073372F">
      <w:pPr>
        <w:pStyle w:val="Heading4"/>
        <w:keepNext w:val="0"/>
        <w:keepLines w:val="0"/>
        <w:widowControl w:val="0"/>
      </w:pPr>
      <w:bookmarkStart w:id="7365" w:name="_CR9_2_3_51"/>
      <w:bookmarkStart w:id="7366" w:name="_Toc20955360"/>
      <w:bookmarkStart w:id="7367" w:name="_Toc29991563"/>
      <w:bookmarkStart w:id="7368" w:name="_Toc36555964"/>
      <w:bookmarkStart w:id="7369" w:name="_Toc44497709"/>
      <w:bookmarkStart w:id="7370" w:name="_Toc45108096"/>
      <w:bookmarkStart w:id="7371" w:name="_Toc45901716"/>
      <w:bookmarkStart w:id="7372" w:name="_Toc51850797"/>
      <w:bookmarkStart w:id="7373" w:name="_Toc56693801"/>
      <w:bookmarkStart w:id="7374" w:name="_Toc64447345"/>
      <w:bookmarkStart w:id="7375" w:name="_Toc66286839"/>
      <w:bookmarkStart w:id="7376" w:name="_Toc74151534"/>
      <w:bookmarkStart w:id="7377" w:name="_Toc88654007"/>
      <w:bookmarkStart w:id="7378" w:name="_Toc97904363"/>
      <w:bookmarkStart w:id="7379" w:name="_Toc105175404"/>
      <w:bookmarkStart w:id="7380" w:name="_Toc113826434"/>
      <w:bookmarkStart w:id="7381" w:name="_Toc175587020"/>
      <w:bookmarkEnd w:id="7365"/>
      <w:r w:rsidRPr="00FD0425">
        <w:t>9.2.3.51</w:t>
      </w:r>
      <w:r w:rsidRPr="00FD0425">
        <w:tab/>
        <w:t>S-NG-RAN node Security Key</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0BE61AE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8EAB41" w14:textId="77777777" w:rsidTr="005926E2">
        <w:trPr>
          <w:jc w:val="center"/>
        </w:trPr>
        <w:tc>
          <w:tcPr>
            <w:tcW w:w="2448" w:type="dxa"/>
          </w:tcPr>
          <w:p w14:paraId="15A2210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48322F1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8460D2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4274668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5926E2">
        <w:trPr>
          <w:jc w:val="center"/>
        </w:trPr>
        <w:tc>
          <w:tcPr>
            <w:tcW w:w="2448" w:type="dxa"/>
          </w:tcPr>
          <w:p w14:paraId="2A4C9E67"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73372F">
            <w:pPr>
              <w:pStyle w:val="TAL"/>
              <w:keepNext w:val="0"/>
              <w:keepLines w:val="0"/>
              <w:widowControl w:val="0"/>
            </w:pPr>
            <w:r w:rsidRPr="00FD0425">
              <w:rPr>
                <w:lang w:eastAsia="zh-CN"/>
              </w:rPr>
              <w:t>M</w:t>
            </w:r>
          </w:p>
        </w:tc>
        <w:tc>
          <w:tcPr>
            <w:tcW w:w="1440" w:type="dxa"/>
          </w:tcPr>
          <w:p w14:paraId="4D04AB0C" w14:textId="77777777" w:rsidR="00F02090" w:rsidRPr="00FD0425" w:rsidRDefault="00F02090" w:rsidP="0073372F">
            <w:pPr>
              <w:pStyle w:val="TAL"/>
              <w:keepNext w:val="0"/>
              <w:keepLines w:val="0"/>
              <w:widowControl w:val="0"/>
              <w:rPr>
                <w:rFonts w:cs="Arial"/>
                <w:lang w:eastAsia="ja-JP"/>
              </w:rPr>
            </w:pPr>
          </w:p>
        </w:tc>
        <w:tc>
          <w:tcPr>
            <w:tcW w:w="1872" w:type="dxa"/>
          </w:tcPr>
          <w:p w14:paraId="4722DA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(SIZE(256))</w:t>
            </w:r>
          </w:p>
        </w:tc>
        <w:tc>
          <w:tcPr>
            <w:tcW w:w="2880" w:type="dxa"/>
          </w:tcPr>
          <w:p w14:paraId="1F2FE1F5"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73372F">
      <w:pPr>
        <w:widowControl w:val="0"/>
        <w:rPr>
          <w:lang w:eastAsia="zh-CN"/>
        </w:rPr>
      </w:pPr>
    </w:p>
    <w:p w14:paraId="2DE11C9B" w14:textId="77777777" w:rsidR="00F02090" w:rsidRPr="00FD0425" w:rsidRDefault="00F02090" w:rsidP="0073372F">
      <w:pPr>
        <w:pStyle w:val="Heading4"/>
        <w:keepNext w:val="0"/>
        <w:keepLines w:val="0"/>
        <w:widowControl w:val="0"/>
      </w:pPr>
      <w:bookmarkStart w:id="7382" w:name="_CR9_2_3_52"/>
      <w:bookmarkStart w:id="7383" w:name="_Toc20955361"/>
      <w:bookmarkStart w:id="7384" w:name="_Toc29991564"/>
      <w:bookmarkStart w:id="7385" w:name="_Toc36555965"/>
      <w:bookmarkStart w:id="7386" w:name="_Toc44497710"/>
      <w:bookmarkStart w:id="7387" w:name="_Toc45108097"/>
      <w:bookmarkStart w:id="7388" w:name="_Toc45901717"/>
      <w:bookmarkStart w:id="7389" w:name="_Toc51850798"/>
      <w:bookmarkStart w:id="7390" w:name="_Toc56693802"/>
      <w:bookmarkStart w:id="7391" w:name="_Toc64447346"/>
      <w:bookmarkStart w:id="7392" w:name="_Toc66286840"/>
      <w:bookmarkStart w:id="7393" w:name="_Toc74151535"/>
      <w:bookmarkStart w:id="7394" w:name="_Toc88654008"/>
      <w:bookmarkStart w:id="7395" w:name="_Toc97904364"/>
      <w:bookmarkStart w:id="7396" w:name="_Toc105175405"/>
      <w:bookmarkStart w:id="7397" w:name="_Toc113826435"/>
      <w:bookmarkStart w:id="7398" w:name="_Toc175587021"/>
      <w:bookmarkEnd w:id="7382"/>
      <w:r w:rsidRPr="00FD0425">
        <w:t>9.2.3.52</w:t>
      </w:r>
      <w:r w:rsidRPr="00FD0425">
        <w:tab/>
        <w:t>Security Indication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30133E47" w14:textId="77777777" w:rsidR="00F02090" w:rsidRPr="00FD0425" w:rsidRDefault="00A04633" w:rsidP="0073372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88A6819"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73372F">
            <w:pPr>
              <w:pStyle w:val="TAH"/>
              <w:keepNext w:val="0"/>
              <w:keepLines w:val="0"/>
              <w:widowControl w:val="0"/>
            </w:pPr>
            <w:r w:rsidRPr="00FD0425">
              <w:t>Semantics Description</w:t>
            </w:r>
          </w:p>
        </w:tc>
      </w:tr>
      <w:tr w:rsidR="00F02090" w:rsidRPr="00FD0425" w14:paraId="147D5AFC" w14:textId="77777777" w:rsidTr="0073372F">
        <w:tc>
          <w:tcPr>
            <w:tcW w:w="244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73372F">
            <w:pPr>
              <w:pStyle w:val="TAL"/>
              <w:keepNext w:val="0"/>
              <w:keepLines w:val="0"/>
              <w:widowControl w:val="0"/>
            </w:pPr>
            <w:r w:rsidRPr="00FD0425">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73372F">
            <w:pPr>
              <w:pStyle w:val="TAL"/>
              <w:keepNext w:val="0"/>
              <w:keepLines w:val="0"/>
              <w:widowControl w:val="0"/>
              <w:rPr>
                <w:lang w:eastAsia="ja-JP"/>
              </w:rPr>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CF39C8" w14:textId="53C7137E" w:rsidR="00F02090" w:rsidRPr="00BD1D4F" w:rsidRDefault="00F02090" w:rsidP="00BD1D4F">
            <w:pPr>
              <w:pStyle w:val="TAL"/>
            </w:pPr>
            <w:bookmarkStart w:id="7399" w:name="OLE_LINK140"/>
            <w:bookmarkStart w:id="7400" w:name="OLE_LINK141"/>
            <w:r w:rsidRPr="00BD1D4F">
              <w:t>ENUMERATED (required, preferred, not needed,…)</w:t>
            </w:r>
            <w:bookmarkEnd w:id="7399"/>
            <w:bookmarkEnd w:id="7400"/>
          </w:p>
        </w:tc>
        <w:tc>
          <w:tcPr>
            <w:tcW w:w="288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73372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73372F">
        <w:tc>
          <w:tcPr>
            <w:tcW w:w="244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73372F">
            <w:pPr>
              <w:pStyle w:val="TAL"/>
              <w:keepNext w:val="0"/>
              <w:keepLines w:val="0"/>
              <w:widowControl w:val="0"/>
            </w:pPr>
            <w:r w:rsidRPr="00FD0425">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73372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73372F">
        <w:tc>
          <w:tcPr>
            <w:tcW w:w="244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73372F">
            <w:pPr>
              <w:pStyle w:val="TAL"/>
              <w:keepNext w:val="0"/>
              <w:keepLines w:val="0"/>
              <w:widowControl w:val="0"/>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73372F">
            <w:pPr>
              <w:pStyle w:val="TAL"/>
              <w:keepNext w:val="0"/>
              <w:keepLines w:val="0"/>
              <w:widowControl w:val="0"/>
            </w:pPr>
            <w:r w:rsidRPr="00FD0425">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73372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73372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73372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73372F">
      <w:pPr>
        <w:widowControl w:val="0"/>
        <w:rPr>
          <w:lang w:eastAsia="zh-CN"/>
        </w:rPr>
      </w:pPr>
    </w:p>
    <w:p w14:paraId="4C82EE86" w14:textId="77777777" w:rsidR="00F02090" w:rsidRPr="00FD0425" w:rsidRDefault="00F02090" w:rsidP="0073372F">
      <w:pPr>
        <w:pStyle w:val="Heading4"/>
        <w:keepNext w:val="0"/>
        <w:keepLines w:val="0"/>
        <w:widowControl w:val="0"/>
      </w:pPr>
      <w:bookmarkStart w:id="7401" w:name="_CR9_2_3_53"/>
      <w:bookmarkStart w:id="7402" w:name="_Toc20955362"/>
      <w:bookmarkStart w:id="7403" w:name="_Toc29991565"/>
      <w:bookmarkStart w:id="7404" w:name="_Toc36555966"/>
      <w:bookmarkStart w:id="7405" w:name="_Toc44497711"/>
      <w:bookmarkStart w:id="7406" w:name="_Toc45108098"/>
      <w:bookmarkStart w:id="7407" w:name="_Toc45901718"/>
      <w:bookmarkStart w:id="7408" w:name="_Toc51850799"/>
      <w:bookmarkStart w:id="7409" w:name="_Toc56693803"/>
      <w:bookmarkStart w:id="7410" w:name="_Toc64447347"/>
      <w:bookmarkStart w:id="7411" w:name="_Toc66286841"/>
      <w:bookmarkStart w:id="7412" w:name="_Toc74151536"/>
      <w:bookmarkStart w:id="7413" w:name="_Toc88654009"/>
      <w:bookmarkStart w:id="7414" w:name="_Toc97904365"/>
      <w:bookmarkStart w:id="7415" w:name="_Toc105175406"/>
      <w:bookmarkStart w:id="7416" w:name="_Toc113826436"/>
      <w:bookmarkStart w:id="7417" w:name="_Toc175587022"/>
      <w:bookmarkEnd w:id="7401"/>
      <w:r w:rsidRPr="00FD0425">
        <w:t>9.2.3.53</w:t>
      </w:r>
      <w:r w:rsidRPr="00FD0425">
        <w:tab/>
        <w:t>Mobility Restriction List</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56056C16" w14:textId="77777777" w:rsidR="00F02090" w:rsidRPr="00FD0425" w:rsidRDefault="00F02090" w:rsidP="0073372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FD0425" w14:paraId="44C3B505"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73372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73372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73372F">
        <w:tc>
          <w:tcPr>
            <w:tcW w:w="2160"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73372F">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73372F">
            <w:pPr>
              <w:pStyle w:val="TAL"/>
              <w:keepNext w:val="0"/>
              <w:keepLines w:val="0"/>
              <w:widowControl w:val="0"/>
              <w:rPr>
                <w:rFonts w:eastAsia="MS Mincho" w:cs="Arial"/>
                <w:bCs/>
                <w:lang w:eastAsia="ja-JP"/>
              </w:rPr>
            </w:pPr>
            <w:r w:rsidRPr="00FD0425">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73372F">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73372F">
            <w:pPr>
              <w:pStyle w:val="TAC"/>
              <w:keepNext w:val="0"/>
              <w:keepLines w:val="0"/>
              <w:widowControl w:val="0"/>
              <w:rPr>
                <w:lang w:eastAsia="ja-JP"/>
              </w:rPr>
            </w:pPr>
          </w:p>
        </w:tc>
      </w:tr>
      <w:tr w:rsidR="009019B4" w:rsidRPr="00FD0425" w14:paraId="653DA8CF" w14:textId="77777777" w:rsidTr="0073372F">
        <w:tc>
          <w:tcPr>
            <w:tcW w:w="2160" w:type="dxa"/>
          </w:tcPr>
          <w:p w14:paraId="358B04D6"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73372F">
            <w:pPr>
              <w:pStyle w:val="TAL"/>
              <w:keepNext w:val="0"/>
              <w:keepLines w:val="0"/>
              <w:widowControl w:val="0"/>
              <w:rPr>
                <w:rFonts w:cs="Arial"/>
                <w:lang w:eastAsia="ja-JP"/>
              </w:rPr>
            </w:pPr>
          </w:p>
        </w:tc>
        <w:tc>
          <w:tcPr>
            <w:tcW w:w="1080" w:type="dxa"/>
          </w:tcPr>
          <w:p w14:paraId="4CDE0F6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0..&lt;maxnoofEPLMNs&gt;</w:t>
            </w:r>
          </w:p>
        </w:tc>
        <w:tc>
          <w:tcPr>
            <w:tcW w:w="1512" w:type="dxa"/>
          </w:tcPr>
          <w:p w14:paraId="7E01816F" w14:textId="77777777" w:rsidR="009019B4" w:rsidRPr="00FD0425" w:rsidRDefault="009019B4" w:rsidP="0073372F">
            <w:pPr>
              <w:pStyle w:val="TAL"/>
              <w:keepNext w:val="0"/>
              <w:keepLines w:val="0"/>
              <w:widowControl w:val="0"/>
              <w:rPr>
                <w:rFonts w:cs="Arial"/>
                <w:lang w:eastAsia="ja-JP"/>
              </w:rPr>
            </w:pPr>
          </w:p>
        </w:tc>
        <w:tc>
          <w:tcPr>
            <w:tcW w:w="1728" w:type="dxa"/>
          </w:tcPr>
          <w:p w14:paraId="1ACF872C" w14:textId="77777777" w:rsidR="009019B4" w:rsidRPr="00FD0425" w:rsidRDefault="009019B4" w:rsidP="0073372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080" w:type="dxa"/>
          </w:tcPr>
          <w:p w14:paraId="26CF8FD0"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03CCDCC2" w14:textId="77777777" w:rsidR="009019B4" w:rsidRPr="00FD0425" w:rsidRDefault="009019B4" w:rsidP="0073372F">
            <w:pPr>
              <w:pStyle w:val="TAC"/>
              <w:keepNext w:val="0"/>
              <w:keepLines w:val="0"/>
              <w:widowControl w:val="0"/>
              <w:rPr>
                <w:lang w:eastAsia="zh-CN"/>
              </w:rPr>
            </w:pPr>
          </w:p>
        </w:tc>
      </w:tr>
      <w:tr w:rsidR="009019B4" w:rsidRPr="00FD0425" w14:paraId="758C0BB0" w14:textId="77777777" w:rsidTr="0073372F">
        <w:tc>
          <w:tcPr>
            <w:tcW w:w="2160" w:type="dxa"/>
          </w:tcPr>
          <w:p w14:paraId="0981FF18"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0D261CA2" w14:textId="77777777" w:rsidR="009019B4" w:rsidRPr="00FD0425" w:rsidRDefault="009019B4" w:rsidP="0073372F">
            <w:pPr>
              <w:pStyle w:val="TAL"/>
              <w:keepNext w:val="0"/>
              <w:keepLines w:val="0"/>
              <w:widowControl w:val="0"/>
              <w:rPr>
                <w:rFonts w:cs="Arial"/>
                <w:i/>
                <w:lang w:eastAsia="ja-JP"/>
              </w:rPr>
            </w:pPr>
          </w:p>
        </w:tc>
        <w:tc>
          <w:tcPr>
            <w:tcW w:w="1512" w:type="dxa"/>
          </w:tcPr>
          <w:p w14:paraId="0A251FE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4D45014F" w14:textId="77777777" w:rsidR="009019B4" w:rsidRPr="00FD0425" w:rsidRDefault="009019B4" w:rsidP="0073372F">
            <w:pPr>
              <w:pStyle w:val="TAL"/>
              <w:keepNext w:val="0"/>
              <w:keepLines w:val="0"/>
              <w:widowControl w:val="0"/>
              <w:rPr>
                <w:rFonts w:cs="Arial"/>
                <w:lang w:eastAsia="ja-JP"/>
              </w:rPr>
            </w:pPr>
          </w:p>
        </w:tc>
        <w:tc>
          <w:tcPr>
            <w:tcW w:w="1080" w:type="dxa"/>
          </w:tcPr>
          <w:p w14:paraId="6B50163A"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7A71A9CD" w14:textId="77777777" w:rsidR="009019B4" w:rsidRPr="00FD0425" w:rsidRDefault="009019B4" w:rsidP="0073372F">
            <w:pPr>
              <w:pStyle w:val="TAC"/>
              <w:keepNext w:val="0"/>
              <w:keepLines w:val="0"/>
              <w:widowControl w:val="0"/>
              <w:rPr>
                <w:lang w:eastAsia="ja-JP"/>
              </w:rPr>
            </w:pPr>
          </w:p>
        </w:tc>
      </w:tr>
      <w:tr w:rsidR="009019B4" w:rsidRPr="00FD0425" w14:paraId="1DC116FD" w14:textId="77777777" w:rsidTr="0073372F">
        <w:tc>
          <w:tcPr>
            <w:tcW w:w="2160"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73372F">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73372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73372F">
            <w:pPr>
              <w:pStyle w:val="TAC"/>
              <w:keepNext w:val="0"/>
              <w:keepLines w:val="0"/>
              <w:widowControl w:val="0"/>
              <w:rPr>
                <w:lang w:eastAsia="zh-CN"/>
              </w:rPr>
            </w:pPr>
          </w:p>
        </w:tc>
      </w:tr>
      <w:tr w:rsidR="009019B4" w:rsidRPr="00FD0425" w14:paraId="376481BC" w14:textId="77777777" w:rsidTr="0073372F">
        <w:tc>
          <w:tcPr>
            <w:tcW w:w="2160"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73372F">
            <w:pPr>
              <w:pStyle w:val="TAC"/>
              <w:keepNext w:val="0"/>
              <w:keepLines w:val="0"/>
              <w:widowControl w:val="0"/>
              <w:rPr>
                <w:lang w:eastAsia="zh-CN"/>
              </w:rPr>
            </w:pPr>
          </w:p>
        </w:tc>
      </w:tr>
      <w:tr w:rsidR="009019B4" w:rsidRPr="00FD0425" w14:paraId="21396EA9" w14:textId="77777777" w:rsidTr="0073372F">
        <w:tc>
          <w:tcPr>
            <w:tcW w:w="2160"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73372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73372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73372F">
            <w:pPr>
              <w:pStyle w:val="TAL"/>
              <w:keepNext w:val="0"/>
              <w:keepLines w:val="0"/>
              <w:widowControl w:val="0"/>
              <w:rPr>
                <w:lang w:eastAsia="ja-JP"/>
              </w:rPr>
            </w:pPr>
            <w:r w:rsidRPr="00FD0425">
              <w:rPr>
                <w:lang w:eastAsia="ja-JP"/>
              </w:rPr>
              <w:t>nR (1)</w:t>
            </w:r>
            <w:r w:rsidR="00F26C0D">
              <w:rPr>
                <w:lang w:eastAsia="ja-JP"/>
              </w:rPr>
              <w:t>, nR-unlicensed (2)</w:t>
            </w:r>
            <w:r w:rsidRPr="00FD0425">
              <w:rPr>
                <w:lang w:eastAsia="ja-JP"/>
              </w:rPr>
              <w:t>}</w:t>
            </w:r>
          </w:p>
          <w:p w14:paraId="7A466317" w14:textId="77777777" w:rsidR="009019B4" w:rsidRPr="00FD0425" w:rsidRDefault="009019B4" w:rsidP="0073372F">
            <w:pPr>
              <w:pStyle w:val="TAL"/>
              <w:keepNext w:val="0"/>
              <w:keepLines w:val="0"/>
              <w:widowControl w:val="0"/>
              <w:rPr>
                <w:rFonts w:cs="Arial"/>
                <w:lang w:eastAsia="ja-JP"/>
              </w:rPr>
            </w:pPr>
            <w:r w:rsidRPr="00FD0425">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73372F">
            <w:pPr>
              <w:pStyle w:val="TAL"/>
              <w:keepNext w:val="0"/>
              <w:keepLines w:val="0"/>
              <w:widowControl w:val="0"/>
              <w:rPr>
                <w:lang w:eastAsia="ja-JP"/>
              </w:rPr>
            </w:pPr>
            <w:r w:rsidRPr="00FD0425">
              <w:rPr>
                <w:lang w:eastAsia="ja-JP"/>
              </w:rPr>
              <w:t>Each position in the bitmap represents a RAT.</w:t>
            </w:r>
          </w:p>
          <w:p w14:paraId="35629048"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73372F">
            <w:pPr>
              <w:pStyle w:val="TAC"/>
              <w:keepNext w:val="0"/>
              <w:keepLines w:val="0"/>
              <w:widowControl w:val="0"/>
              <w:rPr>
                <w:lang w:eastAsia="ja-JP"/>
              </w:rPr>
            </w:pPr>
          </w:p>
        </w:tc>
      </w:tr>
      <w:tr w:rsidR="00F26C0D" w:rsidRPr="00FD0425" w14:paraId="6BAC1A3E" w14:textId="77777777" w:rsidTr="0073372F">
        <w:tc>
          <w:tcPr>
            <w:tcW w:w="2160"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73372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73372F">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73372F">
            <w:pPr>
              <w:pStyle w:val="TAL"/>
              <w:keepNext w:val="0"/>
              <w:keepLines w:val="0"/>
              <w:widowControl w:val="0"/>
              <w:rPr>
                <w:rFonts w:eastAsia="SimSun" w:cs="Arial"/>
                <w:lang w:eastAsia="zh-CN"/>
              </w:rPr>
            </w:pPr>
            <w:r>
              <w:rPr>
                <w:rFonts w:eastAsia="SimSun" w:cs="Arial"/>
                <w:lang w:eastAsia="zh-CN"/>
              </w:rPr>
              <w:t>9.2.3.99</w:t>
            </w:r>
          </w:p>
        </w:tc>
        <w:tc>
          <w:tcPr>
            <w:tcW w:w="1728"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73372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73372F">
            <w:pPr>
              <w:pStyle w:val="TAC"/>
              <w:keepNext w:val="0"/>
              <w:keepLines w:val="0"/>
              <w:widowControl w:val="0"/>
              <w:rPr>
                <w:lang w:eastAsia="ja-JP"/>
              </w:rPr>
            </w:pPr>
            <w:r>
              <w:rPr>
                <w:rFonts w:cs="Arial"/>
                <w:lang w:eastAsia="ja-JP"/>
              </w:rPr>
              <w:t>ignore</w:t>
            </w:r>
          </w:p>
        </w:tc>
      </w:tr>
      <w:tr w:rsidR="009019B4" w:rsidRPr="00FD0425" w14:paraId="6F0D4C3A" w14:textId="77777777" w:rsidTr="0073372F">
        <w:tc>
          <w:tcPr>
            <w:tcW w:w="2160" w:type="dxa"/>
          </w:tcPr>
          <w:p w14:paraId="4477BF20"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73372F">
            <w:pPr>
              <w:pStyle w:val="TAL"/>
              <w:keepNext w:val="0"/>
              <w:keepLines w:val="0"/>
              <w:widowControl w:val="0"/>
              <w:rPr>
                <w:rFonts w:cs="Arial"/>
                <w:lang w:eastAsia="ja-JP"/>
              </w:rPr>
            </w:pPr>
          </w:p>
        </w:tc>
        <w:tc>
          <w:tcPr>
            <w:tcW w:w="1080" w:type="dxa"/>
          </w:tcPr>
          <w:p w14:paraId="37C3294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5513AB9C"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EAB748F"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080" w:type="dxa"/>
          </w:tcPr>
          <w:p w14:paraId="42A3799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147BDE56" w14:textId="77777777" w:rsidR="009019B4" w:rsidRPr="00FD0425" w:rsidRDefault="009019B4" w:rsidP="0073372F">
            <w:pPr>
              <w:pStyle w:val="TAC"/>
              <w:keepNext w:val="0"/>
              <w:keepLines w:val="0"/>
              <w:widowControl w:val="0"/>
              <w:rPr>
                <w:lang w:eastAsia="zh-CN"/>
              </w:rPr>
            </w:pPr>
          </w:p>
        </w:tc>
      </w:tr>
      <w:tr w:rsidR="009019B4" w:rsidRPr="00FD0425" w14:paraId="4B2A075B" w14:textId="77777777" w:rsidTr="0073372F">
        <w:tc>
          <w:tcPr>
            <w:tcW w:w="2160" w:type="dxa"/>
          </w:tcPr>
          <w:p w14:paraId="6C3235BE"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2F3EE51D" w14:textId="77777777" w:rsidR="009019B4" w:rsidRPr="00FD0425" w:rsidRDefault="009019B4" w:rsidP="0073372F">
            <w:pPr>
              <w:pStyle w:val="TAL"/>
              <w:keepNext w:val="0"/>
              <w:keepLines w:val="0"/>
              <w:widowControl w:val="0"/>
              <w:rPr>
                <w:rFonts w:cs="Arial"/>
                <w:i/>
                <w:lang w:eastAsia="ja-JP"/>
              </w:rPr>
            </w:pPr>
          </w:p>
        </w:tc>
        <w:tc>
          <w:tcPr>
            <w:tcW w:w="1512" w:type="dxa"/>
          </w:tcPr>
          <w:p w14:paraId="1AE85810"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5E871F13" w14:textId="77777777" w:rsidR="009019B4" w:rsidRPr="00FD0425" w:rsidRDefault="009019B4" w:rsidP="0073372F">
            <w:pPr>
              <w:pStyle w:val="TAL"/>
              <w:keepNext w:val="0"/>
              <w:keepLines w:val="0"/>
              <w:widowControl w:val="0"/>
              <w:rPr>
                <w:rFonts w:cs="Arial"/>
                <w:lang w:eastAsia="ja-JP"/>
              </w:rPr>
            </w:pPr>
          </w:p>
        </w:tc>
        <w:tc>
          <w:tcPr>
            <w:tcW w:w="1080" w:type="dxa"/>
          </w:tcPr>
          <w:p w14:paraId="00BFFDC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076DDDB" w14:textId="77777777" w:rsidR="009019B4" w:rsidRPr="00FD0425" w:rsidRDefault="009019B4" w:rsidP="0073372F">
            <w:pPr>
              <w:pStyle w:val="TAC"/>
              <w:keepNext w:val="0"/>
              <w:keepLines w:val="0"/>
              <w:widowControl w:val="0"/>
              <w:rPr>
                <w:lang w:eastAsia="ja-JP"/>
              </w:rPr>
            </w:pPr>
          </w:p>
        </w:tc>
      </w:tr>
      <w:tr w:rsidR="009019B4" w:rsidRPr="00FD0425" w14:paraId="5E934CDC" w14:textId="77777777" w:rsidTr="0073372F">
        <w:tc>
          <w:tcPr>
            <w:tcW w:w="2160" w:type="dxa"/>
          </w:tcPr>
          <w:p w14:paraId="2669097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73372F">
            <w:pPr>
              <w:pStyle w:val="TAL"/>
              <w:keepNext w:val="0"/>
              <w:keepLines w:val="0"/>
              <w:widowControl w:val="0"/>
              <w:rPr>
                <w:rFonts w:cs="Arial"/>
                <w:lang w:eastAsia="ja-JP"/>
              </w:rPr>
            </w:pPr>
          </w:p>
        </w:tc>
        <w:tc>
          <w:tcPr>
            <w:tcW w:w="1080" w:type="dxa"/>
          </w:tcPr>
          <w:p w14:paraId="77813E2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1..&lt;maxnoofForbiddenTACs&gt;</w:t>
            </w:r>
          </w:p>
        </w:tc>
        <w:tc>
          <w:tcPr>
            <w:tcW w:w="1512" w:type="dxa"/>
          </w:tcPr>
          <w:p w14:paraId="343AA75A" w14:textId="77777777" w:rsidR="009019B4" w:rsidRPr="00FD0425" w:rsidRDefault="009019B4" w:rsidP="0073372F">
            <w:pPr>
              <w:pStyle w:val="TAL"/>
              <w:keepNext w:val="0"/>
              <w:keepLines w:val="0"/>
              <w:widowControl w:val="0"/>
              <w:rPr>
                <w:rFonts w:cs="Arial"/>
                <w:lang w:eastAsia="ja-JP"/>
              </w:rPr>
            </w:pPr>
          </w:p>
        </w:tc>
        <w:tc>
          <w:tcPr>
            <w:tcW w:w="1728" w:type="dxa"/>
          </w:tcPr>
          <w:p w14:paraId="4932F64B" w14:textId="77777777" w:rsidR="009019B4" w:rsidRPr="00FD0425" w:rsidRDefault="009019B4" w:rsidP="0073372F">
            <w:pPr>
              <w:pStyle w:val="TAL"/>
              <w:keepNext w:val="0"/>
              <w:keepLines w:val="0"/>
              <w:widowControl w:val="0"/>
              <w:rPr>
                <w:rFonts w:cs="Arial"/>
                <w:lang w:eastAsia="ja-JP"/>
              </w:rPr>
            </w:pPr>
          </w:p>
        </w:tc>
        <w:tc>
          <w:tcPr>
            <w:tcW w:w="1080" w:type="dxa"/>
          </w:tcPr>
          <w:p w14:paraId="431F89D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F7DAD8" w14:textId="77777777" w:rsidR="009019B4" w:rsidRPr="00FD0425" w:rsidRDefault="009019B4" w:rsidP="0073372F">
            <w:pPr>
              <w:pStyle w:val="TAC"/>
              <w:keepNext w:val="0"/>
              <w:keepLines w:val="0"/>
              <w:widowControl w:val="0"/>
              <w:rPr>
                <w:lang w:eastAsia="ja-JP"/>
              </w:rPr>
            </w:pPr>
          </w:p>
        </w:tc>
      </w:tr>
      <w:tr w:rsidR="009019B4" w:rsidRPr="00FD0425" w14:paraId="70EE58ED" w14:textId="77777777" w:rsidTr="0073372F">
        <w:tc>
          <w:tcPr>
            <w:tcW w:w="2160" w:type="dxa"/>
          </w:tcPr>
          <w:p w14:paraId="53F87D32"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D11E775" w14:textId="77777777" w:rsidR="009019B4" w:rsidRPr="00FD0425" w:rsidRDefault="009019B4" w:rsidP="0073372F">
            <w:pPr>
              <w:pStyle w:val="TAL"/>
              <w:keepNext w:val="0"/>
              <w:keepLines w:val="0"/>
              <w:widowControl w:val="0"/>
              <w:rPr>
                <w:rFonts w:cs="Arial"/>
                <w:i/>
                <w:lang w:eastAsia="ja-JP"/>
              </w:rPr>
            </w:pPr>
          </w:p>
        </w:tc>
        <w:tc>
          <w:tcPr>
            <w:tcW w:w="1512" w:type="dxa"/>
          </w:tcPr>
          <w:p w14:paraId="52E94241"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99F8DC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forbidden TAI.</w:t>
            </w:r>
          </w:p>
        </w:tc>
        <w:tc>
          <w:tcPr>
            <w:tcW w:w="1080" w:type="dxa"/>
          </w:tcPr>
          <w:p w14:paraId="590F072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0922050" w14:textId="77777777" w:rsidR="009019B4" w:rsidRPr="00FD0425" w:rsidRDefault="009019B4" w:rsidP="0073372F">
            <w:pPr>
              <w:pStyle w:val="TAC"/>
              <w:keepNext w:val="0"/>
              <w:keepLines w:val="0"/>
              <w:widowControl w:val="0"/>
              <w:rPr>
                <w:lang w:eastAsia="ja-JP"/>
              </w:rPr>
            </w:pPr>
          </w:p>
        </w:tc>
      </w:tr>
      <w:tr w:rsidR="009019B4" w:rsidRPr="00FD0425" w14:paraId="562DE266" w14:textId="77777777" w:rsidTr="0073372F">
        <w:tc>
          <w:tcPr>
            <w:tcW w:w="2160" w:type="dxa"/>
          </w:tcPr>
          <w:p w14:paraId="02D6815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73372F">
            <w:pPr>
              <w:pStyle w:val="TAL"/>
              <w:keepNext w:val="0"/>
              <w:keepLines w:val="0"/>
              <w:widowControl w:val="0"/>
              <w:rPr>
                <w:rFonts w:cs="Arial"/>
                <w:lang w:eastAsia="ja-JP"/>
              </w:rPr>
            </w:pPr>
          </w:p>
        </w:tc>
        <w:tc>
          <w:tcPr>
            <w:tcW w:w="1080" w:type="dxa"/>
          </w:tcPr>
          <w:p w14:paraId="04E774C1"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3E76B98D"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BB91ADB"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Service Area Restriction information as specified in TS 23.501 [7].</w:t>
            </w:r>
          </w:p>
        </w:tc>
        <w:tc>
          <w:tcPr>
            <w:tcW w:w="1080" w:type="dxa"/>
          </w:tcPr>
          <w:p w14:paraId="37482C16"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66D00A74" w14:textId="77777777" w:rsidR="009019B4" w:rsidRPr="00FD0425" w:rsidRDefault="009019B4" w:rsidP="0073372F">
            <w:pPr>
              <w:pStyle w:val="TAC"/>
              <w:keepNext w:val="0"/>
              <w:keepLines w:val="0"/>
              <w:widowControl w:val="0"/>
              <w:rPr>
                <w:lang w:eastAsia="zh-CN"/>
              </w:rPr>
            </w:pPr>
          </w:p>
        </w:tc>
      </w:tr>
      <w:tr w:rsidR="009019B4" w:rsidRPr="00FD0425" w14:paraId="02DB1D5B" w14:textId="77777777" w:rsidTr="0073372F">
        <w:tc>
          <w:tcPr>
            <w:tcW w:w="2160" w:type="dxa"/>
          </w:tcPr>
          <w:p w14:paraId="3953503A"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56F62577" w14:textId="77777777" w:rsidR="009019B4" w:rsidRPr="00FD0425" w:rsidRDefault="009019B4" w:rsidP="0073372F">
            <w:pPr>
              <w:pStyle w:val="TAL"/>
              <w:keepNext w:val="0"/>
              <w:keepLines w:val="0"/>
              <w:widowControl w:val="0"/>
              <w:rPr>
                <w:rFonts w:cs="Arial"/>
                <w:i/>
                <w:lang w:eastAsia="ja-JP"/>
              </w:rPr>
            </w:pPr>
          </w:p>
        </w:tc>
        <w:tc>
          <w:tcPr>
            <w:tcW w:w="1512" w:type="dxa"/>
          </w:tcPr>
          <w:p w14:paraId="3C082863"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9.2.2.4</w:t>
            </w:r>
          </w:p>
        </w:tc>
        <w:tc>
          <w:tcPr>
            <w:tcW w:w="1728" w:type="dxa"/>
          </w:tcPr>
          <w:p w14:paraId="200235DC" w14:textId="77777777" w:rsidR="009019B4" w:rsidRPr="00FD0425" w:rsidRDefault="009019B4" w:rsidP="0073372F">
            <w:pPr>
              <w:pStyle w:val="TAL"/>
              <w:keepNext w:val="0"/>
              <w:keepLines w:val="0"/>
              <w:widowControl w:val="0"/>
              <w:rPr>
                <w:rFonts w:cs="Arial"/>
                <w:lang w:eastAsia="ja-JP"/>
              </w:rPr>
            </w:pPr>
          </w:p>
        </w:tc>
        <w:tc>
          <w:tcPr>
            <w:tcW w:w="1080" w:type="dxa"/>
          </w:tcPr>
          <w:p w14:paraId="0FD8EEE0"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1050B276" w14:textId="77777777" w:rsidR="009019B4" w:rsidRPr="00FD0425" w:rsidRDefault="009019B4" w:rsidP="0073372F">
            <w:pPr>
              <w:pStyle w:val="TAC"/>
              <w:keepNext w:val="0"/>
              <w:keepLines w:val="0"/>
              <w:widowControl w:val="0"/>
              <w:rPr>
                <w:lang w:eastAsia="ja-JP"/>
              </w:rPr>
            </w:pPr>
          </w:p>
        </w:tc>
      </w:tr>
      <w:tr w:rsidR="009019B4" w:rsidRPr="00FD0425" w14:paraId="4E9C604B" w14:textId="77777777" w:rsidTr="0073372F">
        <w:tc>
          <w:tcPr>
            <w:tcW w:w="2160" w:type="dxa"/>
          </w:tcPr>
          <w:p w14:paraId="2B01E04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73372F">
            <w:pPr>
              <w:pStyle w:val="TAL"/>
              <w:keepNext w:val="0"/>
              <w:keepLines w:val="0"/>
              <w:widowControl w:val="0"/>
              <w:rPr>
                <w:rFonts w:cs="Arial"/>
                <w:lang w:eastAsia="ja-JP"/>
              </w:rPr>
            </w:pPr>
          </w:p>
        </w:tc>
        <w:tc>
          <w:tcPr>
            <w:tcW w:w="1080" w:type="dxa"/>
          </w:tcPr>
          <w:p w14:paraId="3F4C6E5A"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72323B9A" w14:textId="77777777" w:rsidR="009019B4" w:rsidRPr="00FD0425" w:rsidRDefault="009019B4" w:rsidP="0073372F">
            <w:pPr>
              <w:pStyle w:val="TAL"/>
              <w:keepNext w:val="0"/>
              <w:keepLines w:val="0"/>
              <w:widowControl w:val="0"/>
              <w:rPr>
                <w:rFonts w:cs="Arial"/>
                <w:lang w:eastAsia="ja-JP"/>
              </w:rPr>
            </w:pPr>
          </w:p>
        </w:tc>
        <w:tc>
          <w:tcPr>
            <w:tcW w:w="1728" w:type="dxa"/>
          </w:tcPr>
          <w:p w14:paraId="0C2569AD" w14:textId="77777777" w:rsidR="009019B4" w:rsidRPr="00FD0425" w:rsidRDefault="009019B4" w:rsidP="0073372F">
            <w:pPr>
              <w:pStyle w:val="TAL"/>
              <w:keepNext w:val="0"/>
              <w:keepLines w:val="0"/>
              <w:widowControl w:val="0"/>
              <w:rPr>
                <w:rFonts w:cs="Arial"/>
                <w:lang w:eastAsia="ja-JP"/>
              </w:rPr>
            </w:pPr>
          </w:p>
        </w:tc>
        <w:tc>
          <w:tcPr>
            <w:tcW w:w="1080" w:type="dxa"/>
          </w:tcPr>
          <w:p w14:paraId="1253C68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2F3D0C2" w14:textId="77777777" w:rsidR="009019B4" w:rsidRPr="00FD0425" w:rsidRDefault="009019B4" w:rsidP="0073372F">
            <w:pPr>
              <w:pStyle w:val="TAC"/>
              <w:keepNext w:val="0"/>
              <w:keepLines w:val="0"/>
              <w:widowControl w:val="0"/>
              <w:rPr>
                <w:lang w:eastAsia="ja-JP"/>
              </w:rPr>
            </w:pPr>
          </w:p>
        </w:tc>
      </w:tr>
      <w:tr w:rsidR="009019B4" w:rsidRPr="00FD0425" w14:paraId="56CA92FA" w14:textId="77777777" w:rsidTr="0073372F">
        <w:tc>
          <w:tcPr>
            <w:tcW w:w="2160" w:type="dxa"/>
          </w:tcPr>
          <w:p w14:paraId="6026F177"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1A0C55A" w14:textId="77777777" w:rsidR="009019B4" w:rsidRPr="00FD0425" w:rsidRDefault="009019B4" w:rsidP="0073372F">
            <w:pPr>
              <w:pStyle w:val="TAL"/>
              <w:keepNext w:val="0"/>
              <w:keepLines w:val="0"/>
              <w:widowControl w:val="0"/>
              <w:rPr>
                <w:rFonts w:cs="Arial"/>
                <w:i/>
                <w:lang w:eastAsia="ja-JP"/>
              </w:rPr>
            </w:pPr>
          </w:p>
        </w:tc>
        <w:tc>
          <w:tcPr>
            <w:tcW w:w="1512" w:type="dxa"/>
          </w:tcPr>
          <w:p w14:paraId="5FBFBFD2"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A2EC8F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allowed TAI.</w:t>
            </w:r>
          </w:p>
        </w:tc>
        <w:tc>
          <w:tcPr>
            <w:tcW w:w="1080" w:type="dxa"/>
          </w:tcPr>
          <w:p w14:paraId="4FE1426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0FBCBDD0" w14:textId="77777777" w:rsidR="009019B4" w:rsidRPr="00FD0425" w:rsidRDefault="009019B4" w:rsidP="0073372F">
            <w:pPr>
              <w:pStyle w:val="TAC"/>
              <w:keepNext w:val="0"/>
              <w:keepLines w:val="0"/>
              <w:widowControl w:val="0"/>
              <w:rPr>
                <w:lang w:eastAsia="ja-JP"/>
              </w:rPr>
            </w:pPr>
          </w:p>
        </w:tc>
      </w:tr>
      <w:tr w:rsidR="009019B4" w:rsidRPr="00FD0425" w14:paraId="4CA7D132" w14:textId="77777777" w:rsidTr="0073372F">
        <w:tc>
          <w:tcPr>
            <w:tcW w:w="2160" w:type="dxa"/>
          </w:tcPr>
          <w:p w14:paraId="3475666D"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73372F">
            <w:pPr>
              <w:pStyle w:val="TAL"/>
              <w:keepNext w:val="0"/>
              <w:keepLines w:val="0"/>
              <w:widowControl w:val="0"/>
              <w:rPr>
                <w:rFonts w:cs="Arial"/>
                <w:lang w:eastAsia="ja-JP"/>
              </w:rPr>
            </w:pPr>
          </w:p>
        </w:tc>
        <w:tc>
          <w:tcPr>
            <w:tcW w:w="1080" w:type="dxa"/>
          </w:tcPr>
          <w:p w14:paraId="3C2D7166"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366438BC" w14:textId="77777777" w:rsidR="009019B4" w:rsidRPr="00FD0425" w:rsidRDefault="009019B4" w:rsidP="0073372F">
            <w:pPr>
              <w:pStyle w:val="TAL"/>
              <w:keepNext w:val="0"/>
              <w:keepLines w:val="0"/>
              <w:widowControl w:val="0"/>
              <w:rPr>
                <w:rFonts w:cs="Arial"/>
                <w:lang w:eastAsia="ja-JP"/>
              </w:rPr>
            </w:pPr>
          </w:p>
        </w:tc>
        <w:tc>
          <w:tcPr>
            <w:tcW w:w="1728" w:type="dxa"/>
          </w:tcPr>
          <w:p w14:paraId="3DE1669A" w14:textId="77777777" w:rsidR="009019B4" w:rsidRPr="00FD0425" w:rsidRDefault="009019B4" w:rsidP="0073372F">
            <w:pPr>
              <w:pStyle w:val="TAL"/>
              <w:keepNext w:val="0"/>
              <w:keepLines w:val="0"/>
              <w:widowControl w:val="0"/>
              <w:rPr>
                <w:rFonts w:cs="Arial"/>
                <w:lang w:eastAsia="ja-JP"/>
              </w:rPr>
            </w:pPr>
          </w:p>
        </w:tc>
        <w:tc>
          <w:tcPr>
            <w:tcW w:w="1080" w:type="dxa"/>
          </w:tcPr>
          <w:p w14:paraId="0B2A07C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6790AFF" w14:textId="77777777" w:rsidR="009019B4" w:rsidRPr="00FD0425" w:rsidRDefault="009019B4" w:rsidP="0073372F">
            <w:pPr>
              <w:pStyle w:val="TAC"/>
              <w:keepNext w:val="0"/>
              <w:keepLines w:val="0"/>
              <w:widowControl w:val="0"/>
              <w:rPr>
                <w:lang w:eastAsia="ja-JP"/>
              </w:rPr>
            </w:pPr>
          </w:p>
        </w:tc>
      </w:tr>
      <w:tr w:rsidR="009019B4" w:rsidRPr="00FD0425" w14:paraId="09D8FB34" w14:textId="77777777" w:rsidTr="0073372F">
        <w:tc>
          <w:tcPr>
            <w:tcW w:w="2160" w:type="dxa"/>
          </w:tcPr>
          <w:p w14:paraId="5D114EF8"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73A97B1D" w14:textId="77777777" w:rsidR="009019B4" w:rsidRPr="00FD0425" w:rsidRDefault="009019B4" w:rsidP="0073372F">
            <w:pPr>
              <w:pStyle w:val="TAL"/>
              <w:keepNext w:val="0"/>
              <w:keepLines w:val="0"/>
              <w:widowControl w:val="0"/>
              <w:rPr>
                <w:rFonts w:cs="Arial"/>
                <w:i/>
                <w:lang w:eastAsia="ja-JP"/>
              </w:rPr>
            </w:pPr>
          </w:p>
        </w:tc>
        <w:tc>
          <w:tcPr>
            <w:tcW w:w="1512" w:type="dxa"/>
          </w:tcPr>
          <w:p w14:paraId="47E507BD"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3866AF6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not-allowed TAI.</w:t>
            </w:r>
          </w:p>
        </w:tc>
        <w:tc>
          <w:tcPr>
            <w:tcW w:w="1080" w:type="dxa"/>
          </w:tcPr>
          <w:p w14:paraId="5664092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56BF742E" w14:textId="77777777" w:rsidR="009019B4" w:rsidRPr="00FD0425" w:rsidRDefault="009019B4" w:rsidP="0073372F">
            <w:pPr>
              <w:pStyle w:val="TAC"/>
              <w:keepNext w:val="0"/>
              <w:keepLines w:val="0"/>
              <w:widowControl w:val="0"/>
              <w:rPr>
                <w:lang w:eastAsia="ja-JP"/>
              </w:rPr>
            </w:pPr>
          </w:p>
        </w:tc>
      </w:tr>
      <w:tr w:rsidR="009019B4" w:rsidRPr="00FD0425" w14:paraId="44008A96" w14:textId="77777777" w:rsidTr="0073372F">
        <w:tc>
          <w:tcPr>
            <w:tcW w:w="2160"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73372F">
            <w:pPr>
              <w:pStyle w:val="TAC"/>
              <w:keepNext w:val="0"/>
              <w:keepLines w:val="0"/>
              <w:widowControl w:val="0"/>
              <w:rPr>
                <w:lang w:eastAsia="ja-JP"/>
              </w:rPr>
            </w:pPr>
            <w:r w:rsidRPr="00FD0425">
              <w:rPr>
                <w:lang w:eastAsia="ja-JP"/>
              </w:rPr>
              <w:t>ignore</w:t>
            </w:r>
          </w:p>
        </w:tc>
      </w:tr>
      <w:tr w:rsidR="0020299A" w:rsidRPr="00FD0425" w14:paraId="7344617F" w14:textId="77777777" w:rsidTr="0073372F">
        <w:tc>
          <w:tcPr>
            <w:tcW w:w="2160"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73372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130EE8F2" w14:textId="77777777" w:rsidTr="0073372F">
        <w:tc>
          <w:tcPr>
            <w:tcW w:w="2160"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73372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73372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7018839E" w14:textId="77777777" w:rsidTr="0073372F">
        <w:tc>
          <w:tcPr>
            <w:tcW w:w="2160"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73372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73372F">
            <w:pPr>
              <w:pStyle w:val="TAC"/>
              <w:keepNext w:val="0"/>
              <w:keepLines w:val="0"/>
              <w:widowControl w:val="0"/>
              <w:rPr>
                <w:lang w:eastAsia="ja-JP"/>
              </w:rPr>
            </w:pPr>
          </w:p>
        </w:tc>
      </w:tr>
      <w:tr w:rsidR="0020299A" w:rsidRPr="00FD0425" w14:paraId="4FB7C71D" w14:textId="77777777" w:rsidTr="0073372F">
        <w:tc>
          <w:tcPr>
            <w:tcW w:w="2160"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73372F">
            <w:pPr>
              <w:pStyle w:val="TAC"/>
              <w:keepNext w:val="0"/>
              <w:keepLines w:val="0"/>
              <w:widowControl w:val="0"/>
              <w:rPr>
                <w:lang w:eastAsia="ja-JP"/>
              </w:rPr>
            </w:pPr>
          </w:p>
        </w:tc>
      </w:tr>
      <w:tr w:rsidR="00A9432F" w:rsidRPr="00FD0425" w14:paraId="04FDA50D" w14:textId="77777777" w:rsidTr="0073372F">
        <w:tc>
          <w:tcPr>
            <w:tcW w:w="2160"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73372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73372F">
            <w:pPr>
              <w:pStyle w:val="TAL"/>
              <w:keepNext w:val="0"/>
              <w:keepLines w:val="0"/>
              <w:widowControl w:val="0"/>
              <w:rPr>
                <w:rFonts w:cs="Arial"/>
                <w:lang w:eastAsia="ja-JP"/>
              </w:rPr>
            </w:pPr>
            <w:r w:rsidRPr="00E21F83">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73372F">
            <w:pPr>
              <w:pStyle w:val="TAL"/>
              <w:keepNext w:val="0"/>
              <w:keepLines w:val="0"/>
              <w:widowControl w:val="0"/>
              <w:rPr>
                <w:rFonts w:cs="Arial"/>
                <w:lang w:eastAsia="zh-CN"/>
              </w:rPr>
            </w:pPr>
            <w:r>
              <w:rPr>
                <w:rFonts w:cs="Arial"/>
              </w:rPr>
              <w:t>9.2.3.</w:t>
            </w:r>
            <w:r w:rsidR="009C4C80">
              <w:rPr>
                <w:rFonts w:cs="Arial"/>
              </w:rPr>
              <w:t>119</w:t>
            </w:r>
          </w:p>
        </w:tc>
        <w:tc>
          <w:tcPr>
            <w:tcW w:w="1728"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73372F">
            <w:pPr>
              <w:pStyle w:val="TAC"/>
              <w:keepNext w:val="0"/>
              <w:keepLines w:val="0"/>
              <w:widowControl w:val="0"/>
              <w:rPr>
                <w:lang w:eastAsia="ja-JP"/>
              </w:rPr>
            </w:pPr>
            <w:r w:rsidRPr="00E21F83">
              <w:t>YES</w:t>
            </w:r>
          </w:p>
        </w:tc>
        <w:tc>
          <w:tcPr>
            <w:tcW w:w="1080"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73372F">
            <w:pPr>
              <w:pStyle w:val="TAC"/>
              <w:keepNext w:val="0"/>
              <w:keepLines w:val="0"/>
              <w:widowControl w:val="0"/>
              <w:rPr>
                <w:lang w:eastAsia="ja-JP"/>
              </w:rPr>
            </w:pPr>
            <w:r w:rsidRPr="00E21F83">
              <w:t>reject</w:t>
            </w:r>
          </w:p>
        </w:tc>
      </w:tr>
    </w:tbl>
    <w:p w14:paraId="11B19F9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73372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73372F">
      <w:pPr>
        <w:widowControl w:val="0"/>
      </w:pPr>
    </w:p>
    <w:p w14:paraId="0C0681E6" w14:textId="77777777" w:rsidR="00F02090" w:rsidRPr="00FD0425" w:rsidRDefault="00F02090" w:rsidP="0073372F">
      <w:pPr>
        <w:pStyle w:val="Heading4"/>
        <w:keepNext w:val="0"/>
        <w:keepLines w:val="0"/>
        <w:widowControl w:val="0"/>
      </w:pPr>
      <w:bookmarkStart w:id="7418" w:name="_CR9_2_3_54"/>
      <w:bookmarkStart w:id="7419" w:name="_Toc20955363"/>
      <w:bookmarkStart w:id="7420" w:name="_Toc29991566"/>
      <w:bookmarkStart w:id="7421" w:name="_Toc36555967"/>
      <w:bookmarkStart w:id="7422" w:name="_Toc44497712"/>
      <w:bookmarkStart w:id="7423" w:name="_Toc45108099"/>
      <w:bookmarkStart w:id="7424" w:name="_Toc45901719"/>
      <w:bookmarkStart w:id="7425" w:name="_Toc51850800"/>
      <w:bookmarkStart w:id="7426" w:name="_Toc56693804"/>
      <w:bookmarkStart w:id="7427" w:name="_Toc64447348"/>
      <w:bookmarkStart w:id="7428" w:name="_Toc66286842"/>
      <w:bookmarkStart w:id="7429" w:name="_Toc74151537"/>
      <w:bookmarkStart w:id="7430" w:name="_Toc88654010"/>
      <w:bookmarkStart w:id="7431" w:name="_Toc97904366"/>
      <w:bookmarkStart w:id="7432" w:name="_Toc105175407"/>
      <w:bookmarkStart w:id="7433" w:name="_Toc113826437"/>
      <w:bookmarkStart w:id="7434" w:name="_Toc175587023"/>
      <w:bookmarkEnd w:id="7418"/>
      <w:r w:rsidRPr="00FD0425">
        <w:t>9.2.3.54</w:t>
      </w:r>
      <w:r w:rsidRPr="00FD0425">
        <w:tab/>
        <w:t>Xn Benefit Value</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70B1FB5D" w14:textId="77777777" w:rsidR="00F02090" w:rsidRPr="00FD0425" w:rsidRDefault="00F02090" w:rsidP="0073372F">
      <w:pPr>
        <w:widowControl w:val="0"/>
      </w:pPr>
      <w:r w:rsidRPr="00FD0425">
        <w:t xml:space="preserve">The </w:t>
      </w:r>
      <w:r w:rsidRPr="00FD0425">
        <w:rPr>
          <w:i/>
        </w:rPr>
        <w:t>Xn Benefit Value</w:t>
      </w:r>
      <w:r w:rsidRPr="00FD0425">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91E9E7F" w14:textId="77777777" w:rsidTr="00807553">
        <w:trPr>
          <w:tblHeader/>
        </w:trPr>
        <w:tc>
          <w:tcPr>
            <w:tcW w:w="2448" w:type="dxa"/>
          </w:tcPr>
          <w:p w14:paraId="770522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B06DBB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60331A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393D3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5926E2">
        <w:tc>
          <w:tcPr>
            <w:tcW w:w="2448" w:type="dxa"/>
          </w:tcPr>
          <w:p w14:paraId="16B34056" w14:textId="77777777" w:rsidR="00F02090" w:rsidRPr="00FD0425" w:rsidRDefault="00F02090" w:rsidP="0073372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73372F">
            <w:pPr>
              <w:pStyle w:val="TAL"/>
              <w:keepNext w:val="0"/>
              <w:keepLines w:val="0"/>
              <w:widowControl w:val="0"/>
              <w:rPr>
                <w:lang w:eastAsia="ja-JP"/>
              </w:rPr>
            </w:pPr>
          </w:p>
        </w:tc>
        <w:tc>
          <w:tcPr>
            <w:tcW w:w="1872" w:type="dxa"/>
          </w:tcPr>
          <w:p w14:paraId="128EFEE1" w14:textId="77777777" w:rsidR="00F02090" w:rsidRPr="00FD0425" w:rsidRDefault="00F02090" w:rsidP="0073372F">
            <w:pPr>
              <w:pStyle w:val="TAL"/>
              <w:keepNext w:val="0"/>
              <w:keepLines w:val="0"/>
              <w:widowControl w:val="0"/>
              <w:rPr>
                <w:lang w:eastAsia="ja-JP"/>
              </w:rPr>
            </w:pPr>
            <w:r w:rsidRPr="00FD0425">
              <w:t>INTEGER (1..8, …)</w:t>
            </w:r>
          </w:p>
        </w:tc>
        <w:tc>
          <w:tcPr>
            <w:tcW w:w="2880" w:type="dxa"/>
          </w:tcPr>
          <w:p w14:paraId="12D4B809" w14:textId="77777777" w:rsidR="00F02090" w:rsidRPr="00FD0425" w:rsidRDefault="00F02090" w:rsidP="0073372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73372F">
      <w:pPr>
        <w:widowControl w:val="0"/>
      </w:pPr>
    </w:p>
    <w:p w14:paraId="2F3D2C21" w14:textId="77777777" w:rsidR="00F02090" w:rsidRPr="00FD0425" w:rsidRDefault="00F02090" w:rsidP="0073372F">
      <w:pPr>
        <w:pStyle w:val="Heading4"/>
        <w:keepNext w:val="0"/>
        <w:keepLines w:val="0"/>
        <w:widowControl w:val="0"/>
      </w:pPr>
      <w:bookmarkStart w:id="7435" w:name="_CR9_2_3_55"/>
      <w:bookmarkStart w:id="7436" w:name="_Toc20955364"/>
      <w:bookmarkStart w:id="7437" w:name="_Toc29991567"/>
      <w:bookmarkStart w:id="7438" w:name="_Toc36555968"/>
      <w:bookmarkStart w:id="7439" w:name="_Toc44497713"/>
      <w:bookmarkStart w:id="7440" w:name="_Toc45108100"/>
      <w:bookmarkStart w:id="7441" w:name="_Toc45901720"/>
      <w:bookmarkStart w:id="7442" w:name="_Toc51850801"/>
      <w:bookmarkStart w:id="7443" w:name="_Toc56693805"/>
      <w:bookmarkStart w:id="7444" w:name="_Toc64447349"/>
      <w:bookmarkStart w:id="7445" w:name="_Toc66286843"/>
      <w:bookmarkStart w:id="7446" w:name="_Toc74151538"/>
      <w:bookmarkStart w:id="7447" w:name="_Toc88654011"/>
      <w:bookmarkStart w:id="7448" w:name="_Toc97904367"/>
      <w:bookmarkStart w:id="7449" w:name="_Toc105175408"/>
      <w:bookmarkStart w:id="7450" w:name="_Toc113826438"/>
      <w:bookmarkStart w:id="7451" w:name="_Toc175587024"/>
      <w:bookmarkEnd w:id="7435"/>
      <w:r w:rsidRPr="00FD0425">
        <w:t>9.2.3.55</w:t>
      </w:r>
      <w:r w:rsidRPr="00FD0425">
        <w:tab/>
        <w:t>Trace Activation</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8D2AC2D" w14:textId="77777777" w:rsidR="00F02090" w:rsidRPr="00FD0425" w:rsidRDefault="00F02090" w:rsidP="0073372F">
      <w:pPr>
        <w:widowControl w:val="0"/>
      </w:pPr>
      <w:r w:rsidRPr="00FD0425">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6022C" w:rsidRPr="00FD0425" w14:paraId="30A2ECB9" w14:textId="77777777" w:rsidTr="0073372F">
        <w:trPr>
          <w:tblHeader/>
        </w:trPr>
        <w:tc>
          <w:tcPr>
            <w:tcW w:w="2160" w:type="dxa"/>
          </w:tcPr>
          <w:p w14:paraId="25243169"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88854AB"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12527EC"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794FB1"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DF313AA"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1463CD8"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Criticality</w:t>
            </w:r>
          </w:p>
        </w:tc>
        <w:tc>
          <w:tcPr>
            <w:tcW w:w="1080" w:type="dxa"/>
          </w:tcPr>
          <w:p w14:paraId="5E990D5F"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73372F">
        <w:tc>
          <w:tcPr>
            <w:tcW w:w="2160" w:type="dxa"/>
          </w:tcPr>
          <w:p w14:paraId="75604EAB" w14:textId="77777777" w:rsidR="0046022C" w:rsidRPr="00FD0425" w:rsidRDefault="0046022C"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0AB6F1A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76267EB" w14:textId="77777777" w:rsidR="0046022C" w:rsidRPr="00FD0425" w:rsidRDefault="0046022C" w:rsidP="0073372F">
            <w:pPr>
              <w:pStyle w:val="TAL"/>
              <w:keepNext w:val="0"/>
              <w:keepLines w:val="0"/>
              <w:widowControl w:val="0"/>
              <w:rPr>
                <w:i/>
                <w:lang w:eastAsia="ja-JP"/>
              </w:rPr>
            </w:pPr>
          </w:p>
        </w:tc>
        <w:tc>
          <w:tcPr>
            <w:tcW w:w="1512" w:type="dxa"/>
          </w:tcPr>
          <w:p w14:paraId="053975B2" w14:textId="77777777" w:rsidR="0046022C" w:rsidRPr="00FD0425" w:rsidRDefault="0046022C" w:rsidP="0073372F">
            <w:pPr>
              <w:pStyle w:val="TAL"/>
              <w:keepNext w:val="0"/>
              <w:keepLines w:val="0"/>
              <w:widowControl w:val="0"/>
              <w:rPr>
                <w:lang w:eastAsia="ja-JP"/>
              </w:rPr>
            </w:pPr>
            <w:r w:rsidRPr="00FD0425">
              <w:rPr>
                <w:rFonts w:cs="Arial"/>
                <w:lang w:eastAsia="ja-JP"/>
              </w:rPr>
              <w:t>9.2.3.97</w:t>
            </w:r>
          </w:p>
        </w:tc>
        <w:tc>
          <w:tcPr>
            <w:tcW w:w="1728" w:type="dxa"/>
          </w:tcPr>
          <w:p w14:paraId="0864E08B" w14:textId="77777777" w:rsidR="0046022C" w:rsidRPr="00FD0425" w:rsidRDefault="0046022C" w:rsidP="0073372F">
            <w:pPr>
              <w:pStyle w:val="TAL"/>
              <w:keepNext w:val="0"/>
              <w:keepLines w:val="0"/>
              <w:widowControl w:val="0"/>
              <w:rPr>
                <w:lang w:eastAsia="ja-JP"/>
              </w:rPr>
            </w:pPr>
          </w:p>
        </w:tc>
        <w:tc>
          <w:tcPr>
            <w:tcW w:w="1080" w:type="dxa"/>
          </w:tcPr>
          <w:p w14:paraId="2106F4C9"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22E99704" w14:textId="77777777" w:rsidR="0046022C" w:rsidRPr="00FD0425" w:rsidRDefault="0046022C" w:rsidP="0073372F">
            <w:pPr>
              <w:pStyle w:val="TAC"/>
              <w:keepNext w:val="0"/>
              <w:keepLines w:val="0"/>
              <w:widowControl w:val="0"/>
              <w:rPr>
                <w:lang w:eastAsia="ja-JP"/>
              </w:rPr>
            </w:pPr>
          </w:p>
        </w:tc>
      </w:tr>
      <w:tr w:rsidR="0046022C" w:rsidRPr="00FD0425" w14:paraId="03E1AD77" w14:textId="77777777" w:rsidTr="0073372F">
        <w:tc>
          <w:tcPr>
            <w:tcW w:w="2160" w:type="dxa"/>
          </w:tcPr>
          <w:p w14:paraId="72BEDE22" w14:textId="77777777" w:rsidR="0046022C" w:rsidRPr="00FD0425" w:rsidRDefault="0046022C" w:rsidP="0073372F">
            <w:pPr>
              <w:pStyle w:val="TAL"/>
              <w:keepNext w:val="0"/>
              <w:keepLines w:val="0"/>
              <w:widowControl w:val="0"/>
              <w:rPr>
                <w:rFonts w:eastAsia="Batang" w:cs="Arial"/>
                <w:lang w:eastAsia="ja-JP"/>
              </w:rPr>
            </w:pPr>
            <w:r w:rsidRPr="00FD0425">
              <w:rPr>
                <w:rFonts w:cs="Arial"/>
                <w:bCs/>
                <w:lang w:eastAsia="ja-JP"/>
              </w:rPr>
              <w:t>Interfaces To Trace</w:t>
            </w:r>
          </w:p>
        </w:tc>
        <w:tc>
          <w:tcPr>
            <w:tcW w:w="1080" w:type="dxa"/>
          </w:tcPr>
          <w:p w14:paraId="1F5CBC2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43AB2379" w14:textId="77777777" w:rsidR="0046022C" w:rsidRPr="00FD0425" w:rsidRDefault="0046022C" w:rsidP="0073372F">
            <w:pPr>
              <w:pStyle w:val="TAL"/>
              <w:keepNext w:val="0"/>
              <w:keepLines w:val="0"/>
              <w:widowControl w:val="0"/>
              <w:rPr>
                <w:i/>
                <w:lang w:eastAsia="ja-JP"/>
              </w:rPr>
            </w:pPr>
          </w:p>
        </w:tc>
        <w:tc>
          <w:tcPr>
            <w:tcW w:w="1512" w:type="dxa"/>
          </w:tcPr>
          <w:p w14:paraId="177CA3BD" w14:textId="77777777" w:rsidR="0046022C" w:rsidRPr="00FD0425" w:rsidRDefault="0046022C" w:rsidP="0073372F">
            <w:pPr>
              <w:pStyle w:val="TAL"/>
              <w:keepNext w:val="0"/>
              <w:keepLines w:val="0"/>
              <w:widowControl w:val="0"/>
              <w:rPr>
                <w:lang w:eastAsia="ja-JP"/>
              </w:rPr>
            </w:pPr>
            <w:r w:rsidRPr="00FD0425">
              <w:rPr>
                <w:rFonts w:cs="Arial"/>
                <w:lang w:eastAsia="zh-CN"/>
              </w:rPr>
              <w:t>BIT STRING (SIZE(8))</w:t>
            </w:r>
          </w:p>
        </w:tc>
        <w:tc>
          <w:tcPr>
            <w:tcW w:w="1728" w:type="dxa"/>
          </w:tcPr>
          <w:p w14:paraId="23A247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73372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80" w:type="dxa"/>
          </w:tcPr>
          <w:p w14:paraId="124F6247"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0A79F611" w14:textId="77777777" w:rsidR="0046022C" w:rsidRPr="00FD0425" w:rsidRDefault="0046022C" w:rsidP="0073372F">
            <w:pPr>
              <w:pStyle w:val="TAC"/>
              <w:keepNext w:val="0"/>
              <w:keepLines w:val="0"/>
              <w:widowControl w:val="0"/>
              <w:rPr>
                <w:lang w:eastAsia="zh-CN"/>
              </w:rPr>
            </w:pPr>
          </w:p>
        </w:tc>
      </w:tr>
      <w:tr w:rsidR="0046022C" w:rsidRPr="00FD0425" w14:paraId="684CD5A0" w14:textId="77777777" w:rsidTr="0073372F">
        <w:tc>
          <w:tcPr>
            <w:tcW w:w="2160" w:type="dxa"/>
          </w:tcPr>
          <w:p w14:paraId="03C8660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Trace Depth</w:t>
            </w:r>
          </w:p>
        </w:tc>
        <w:tc>
          <w:tcPr>
            <w:tcW w:w="1080" w:type="dxa"/>
          </w:tcPr>
          <w:p w14:paraId="39FFE6ED"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94AE2A6" w14:textId="77777777" w:rsidR="0046022C" w:rsidRPr="00FD0425" w:rsidRDefault="0046022C" w:rsidP="0073372F">
            <w:pPr>
              <w:pStyle w:val="TAL"/>
              <w:keepNext w:val="0"/>
              <w:keepLines w:val="0"/>
              <w:widowControl w:val="0"/>
              <w:rPr>
                <w:i/>
                <w:lang w:eastAsia="ja-JP"/>
              </w:rPr>
            </w:pPr>
          </w:p>
        </w:tc>
        <w:tc>
          <w:tcPr>
            <w:tcW w:w="1512" w:type="dxa"/>
          </w:tcPr>
          <w:p w14:paraId="38E5B7E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MediumWithoutVendorSpecificExtension,</w:t>
            </w:r>
          </w:p>
          <w:p w14:paraId="4AD07E2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1728" w:type="dxa"/>
          </w:tcPr>
          <w:p w14:paraId="3B842BE1"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Defined in TS 32.422 [23].</w:t>
            </w:r>
          </w:p>
        </w:tc>
        <w:tc>
          <w:tcPr>
            <w:tcW w:w="1080" w:type="dxa"/>
          </w:tcPr>
          <w:p w14:paraId="589439CB"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4979FF88" w14:textId="77777777" w:rsidR="0046022C" w:rsidRPr="00FD0425" w:rsidRDefault="0046022C" w:rsidP="0073372F">
            <w:pPr>
              <w:pStyle w:val="TAC"/>
              <w:keepNext w:val="0"/>
              <w:keepLines w:val="0"/>
              <w:widowControl w:val="0"/>
              <w:rPr>
                <w:lang w:eastAsia="ja-JP"/>
              </w:rPr>
            </w:pPr>
          </w:p>
        </w:tc>
      </w:tr>
      <w:tr w:rsidR="0046022C" w:rsidRPr="00FD0425" w14:paraId="2E8714E5" w14:textId="77777777" w:rsidTr="0073372F">
        <w:trPr>
          <w:trHeight w:val="263"/>
        </w:trPr>
        <w:tc>
          <w:tcPr>
            <w:tcW w:w="2160" w:type="dxa"/>
          </w:tcPr>
          <w:p w14:paraId="66AC576E"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Trace Collection Entity IP Address</w:t>
            </w:r>
          </w:p>
        </w:tc>
        <w:tc>
          <w:tcPr>
            <w:tcW w:w="1080" w:type="dxa"/>
          </w:tcPr>
          <w:p w14:paraId="7CA2FDE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13F3C384" w14:textId="77777777" w:rsidR="0046022C" w:rsidRPr="00FD0425" w:rsidRDefault="0046022C" w:rsidP="0073372F">
            <w:pPr>
              <w:pStyle w:val="TAL"/>
              <w:keepNext w:val="0"/>
              <w:keepLines w:val="0"/>
              <w:widowControl w:val="0"/>
              <w:rPr>
                <w:i/>
                <w:lang w:eastAsia="ja-JP"/>
              </w:rPr>
            </w:pPr>
          </w:p>
        </w:tc>
        <w:tc>
          <w:tcPr>
            <w:tcW w:w="1512" w:type="dxa"/>
          </w:tcPr>
          <w:p w14:paraId="09A059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9.2.3.29</w:t>
            </w:r>
          </w:p>
        </w:tc>
        <w:tc>
          <w:tcPr>
            <w:tcW w:w="1728" w:type="dxa"/>
          </w:tcPr>
          <w:p w14:paraId="1E970487" w14:textId="77777777" w:rsidR="0046022C" w:rsidRDefault="0046022C" w:rsidP="0073372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73372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73372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80" w:type="dxa"/>
          </w:tcPr>
          <w:p w14:paraId="2F3AA9AC"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788C041F" w14:textId="77777777" w:rsidR="0046022C" w:rsidRPr="00FD0425" w:rsidRDefault="0046022C" w:rsidP="0073372F">
            <w:pPr>
              <w:pStyle w:val="TAC"/>
              <w:keepNext w:val="0"/>
              <w:keepLines w:val="0"/>
              <w:widowControl w:val="0"/>
              <w:rPr>
                <w:lang w:eastAsia="zh-CN"/>
              </w:rPr>
            </w:pPr>
          </w:p>
        </w:tc>
      </w:tr>
      <w:tr w:rsidR="0046022C" w:rsidRPr="00FD0425" w14:paraId="69AE127B" w14:textId="77777777" w:rsidTr="0073372F">
        <w:trPr>
          <w:trHeight w:val="263"/>
        </w:trPr>
        <w:tc>
          <w:tcPr>
            <w:tcW w:w="2160" w:type="dxa"/>
          </w:tcPr>
          <w:p w14:paraId="0F3963F2" w14:textId="77777777" w:rsidR="0046022C" w:rsidRPr="00FD0425" w:rsidRDefault="0046022C" w:rsidP="0073372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080" w:type="dxa"/>
          </w:tcPr>
          <w:p w14:paraId="27BBEAB8" w14:textId="77777777" w:rsidR="0046022C" w:rsidRPr="00FD0425" w:rsidRDefault="0046022C" w:rsidP="0073372F">
            <w:pPr>
              <w:pStyle w:val="TAL"/>
              <w:keepNext w:val="0"/>
              <w:keepLines w:val="0"/>
              <w:widowControl w:val="0"/>
              <w:rPr>
                <w:rFonts w:cs="Arial"/>
                <w:lang w:eastAsia="zh-CN"/>
              </w:rPr>
            </w:pPr>
            <w:r>
              <w:rPr>
                <w:rFonts w:cs="Arial"/>
                <w:lang w:val="en-US" w:eastAsia="zh-CN"/>
              </w:rPr>
              <w:t>O</w:t>
            </w:r>
          </w:p>
        </w:tc>
        <w:tc>
          <w:tcPr>
            <w:tcW w:w="1080" w:type="dxa"/>
          </w:tcPr>
          <w:p w14:paraId="6F286A56" w14:textId="77777777" w:rsidR="0046022C" w:rsidRPr="00FD0425" w:rsidRDefault="0046022C" w:rsidP="0073372F">
            <w:pPr>
              <w:pStyle w:val="TAL"/>
              <w:keepNext w:val="0"/>
              <w:keepLines w:val="0"/>
              <w:widowControl w:val="0"/>
              <w:rPr>
                <w:i/>
                <w:lang w:eastAsia="ja-JP"/>
              </w:rPr>
            </w:pPr>
          </w:p>
        </w:tc>
        <w:tc>
          <w:tcPr>
            <w:tcW w:w="1512" w:type="dxa"/>
          </w:tcPr>
          <w:p w14:paraId="7C8448BE" w14:textId="77777777" w:rsidR="005D5320" w:rsidRDefault="005D5320" w:rsidP="0073372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73372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1728" w:type="dxa"/>
          </w:tcPr>
          <w:p w14:paraId="4762F155" w14:textId="77777777" w:rsidR="0046022C" w:rsidRDefault="0046022C" w:rsidP="0073372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73372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73372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47E3878"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59493CCB"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r w:rsidR="0046022C" w:rsidRPr="00FD0425" w14:paraId="2EDE0935" w14:textId="77777777" w:rsidTr="0073372F">
        <w:trPr>
          <w:trHeight w:val="263"/>
        </w:trPr>
        <w:tc>
          <w:tcPr>
            <w:tcW w:w="2160" w:type="dxa"/>
          </w:tcPr>
          <w:p w14:paraId="5607F79C" w14:textId="77777777" w:rsidR="0046022C" w:rsidRPr="00FD0425" w:rsidRDefault="0046022C" w:rsidP="0073372F">
            <w:pPr>
              <w:pStyle w:val="TAL"/>
              <w:keepNext w:val="0"/>
              <w:keepLines w:val="0"/>
              <w:widowControl w:val="0"/>
              <w:rPr>
                <w:rFonts w:cs="Arial"/>
                <w:lang w:eastAsia="zh-CN"/>
              </w:rPr>
            </w:pPr>
            <w:r>
              <w:rPr>
                <w:rFonts w:cs="Arial"/>
                <w:lang w:eastAsia="zh-CN"/>
              </w:rPr>
              <w:t>MDT Configuration</w:t>
            </w:r>
          </w:p>
        </w:tc>
        <w:tc>
          <w:tcPr>
            <w:tcW w:w="1080" w:type="dxa"/>
          </w:tcPr>
          <w:p w14:paraId="0AB31057" w14:textId="77777777" w:rsidR="0046022C" w:rsidRPr="00FD0425" w:rsidRDefault="0046022C" w:rsidP="0073372F">
            <w:pPr>
              <w:pStyle w:val="TAL"/>
              <w:keepNext w:val="0"/>
              <w:keepLines w:val="0"/>
              <w:widowControl w:val="0"/>
              <w:rPr>
                <w:rFonts w:cs="Arial"/>
                <w:lang w:eastAsia="zh-CN"/>
              </w:rPr>
            </w:pPr>
            <w:r>
              <w:rPr>
                <w:rFonts w:cs="Arial"/>
                <w:lang w:eastAsia="zh-CN"/>
              </w:rPr>
              <w:t>O</w:t>
            </w:r>
          </w:p>
        </w:tc>
        <w:tc>
          <w:tcPr>
            <w:tcW w:w="1080" w:type="dxa"/>
          </w:tcPr>
          <w:p w14:paraId="128685F7" w14:textId="77777777" w:rsidR="0046022C" w:rsidRPr="00FD0425" w:rsidRDefault="0046022C" w:rsidP="0073372F">
            <w:pPr>
              <w:pStyle w:val="TAL"/>
              <w:keepNext w:val="0"/>
              <w:keepLines w:val="0"/>
              <w:widowControl w:val="0"/>
              <w:rPr>
                <w:i/>
                <w:lang w:eastAsia="ja-JP"/>
              </w:rPr>
            </w:pPr>
          </w:p>
        </w:tc>
        <w:tc>
          <w:tcPr>
            <w:tcW w:w="1512" w:type="dxa"/>
          </w:tcPr>
          <w:p w14:paraId="4DCE1C96" w14:textId="77777777" w:rsidR="0046022C" w:rsidRPr="00FD0425" w:rsidRDefault="0046022C" w:rsidP="0073372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1728" w:type="dxa"/>
          </w:tcPr>
          <w:p w14:paraId="772B87BF" w14:textId="77777777" w:rsidR="0046022C" w:rsidRPr="00FD0425" w:rsidRDefault="0046022C" w:rsidP="0073372F">
            <w:pPr>
              <w:pStyle w:val="TAL"/>
              <w:keepNext w:val="0"/>
              <w:keepLines w:val="0"/>
              <w:widowControl w:val="0"/>
              <w:rPr>
                <w:rFonts w:cs="Arial"/>
                <w:lang w:eastAsia="zh-CN"/>
              </w:rPr>
            </w:pPr>
            <w:r w:rsidRPr="00722984">
              <w:rPr>
                <w:rFonts w:cs="Arial"/>
                <w:lang w:eastAsia="zh-CN"/>
              </w:rPr>
              <w:t>This IE defines the MDT configuration parameters.</w:t>
            </w:r>
          </w:p>
        </w:tc>
        <w:tc>
          <w:tcPr>
            <w:tcW w:w="1080" w:type="dxa"/>
          </w:tcPr>
          <w:p w14:paraId="5C03A1BF"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126103DE"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73372F">
      <w:pPr>
        <w:widowControl w:val="0"/>
      </w:pPr>
    </w:p>
    <w:p w14:paraId="747E5FA2" w14:textId="77777777" w:rsidR="00F02090" w:rsidRPr="00FD0425" w:rsidRDefault="00F02090" w:rsidP="0073372F">
      <w:pPr>
        <w:pStyle w:val="Heading4"/>
        <w:keepNext w:val="0"/>
        <w:keepLines w:val="0"/>
        <w:widowControl w:val="0"/>
      </w:pPr>
      <w:bookmarkStart w:id="7452" w:name="_CR9_2_3_56"/>
      <w:bookmarkStart w:id="7453" w:name="_Toc20955365"/>
      <w:bookmarkStart w:id="7454" w:name="_Toc29991568"/>
      <w:bookmarkStart w:id="7455" w:name="_Toc36555969"/>
      <w:bookmarkStart w:id="7456" w:name="_Toc44497714"/>
      <w:bookmarkStart w:id="7457" w:name="_Toc45108101"/>
      <w:bookmarkStart w:id="7458" w:name="_Toc45901721"/>
      <w:bookmarkStart w:id="7459" w:name="_Toc51850802"/>
      <w:bookmarkStart w:id="7460" w:name="_Toc56693806"/>
      <w:bookmarkStart w:id="7461" w:name="_Toc64447350"/>
      <w:bookmarkStart w:id="7462" w:name="_Toc66286844"/>
      <w:bookmarkStart w:id="7463" w:name="_Toc74151539"/>
      <w:bookmarkStart w:id="7464" w:name="_Toc88654012"/>
      <w:bookmarkStart w:id="7465" w:name="_Toc97904368"/>
      <w:bookmarkStart w:id="7466" w:name="_Toc105175409"/>
      <w:bookmarkStart w:id="7467" w:name="_Toc113826439"/>
      <w:bookmarkStart w:id="7468" w:name="_Toc175587025"/>
      <w:bookmarkEnd w:id="7452"/>
      <w:r w:rsidRPr="00FD0425">
        <w:t>9.2.3.56</w:t>
      </w:r>
      <w:r w:rsidRPr="00FD0425">
        <w:tab/>
      </w:r>
      <w:r w:rsidRPr="00FD0425">
        <w:rPr>
          <w:rFonts w:eastAsia="Batang"/>
        </w:rPr>
        <w:t>Time To Wait</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F27C735" w14:textId="77777777" w:rsidR="00F02090" w:rsidRPr="00FD0425" w:rsidRDefault="00F02090" w:rsidP="0073372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F7EA064" w14:textId="77777777" w:rsidTr="005926E2">
        <w:tc>
          <w:tcPr>
            <w:tcW w:w="244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73372F">
            <w:pPr>
              <w:pStyle w:val="TAH"/>
              <w:keepNext w:val="0"/>
              <w:keepLines w:val="0"/>
              <w:widowControl w:val="0"/>
            </w:pPr>
            <w:r w:rsidRPr="00FD0425">
              <w:t>Semantics Description</w:t>
            </w:r>
          </w:p>
        </w:tc>
      </w:tr>
      <w:tr w:rsidR="00F02090" w:rsidRPr="00FD0425" w14:paraId="64FC7A01" w14:textId="77777777" w:rsidTr="005926E2">
        <w:tc>
          <w:tcPr>
            <w:tcW w:w="244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73372F">
            <w:pPr>
              <w:pStyle w:val="TAL"/>
              <w:keepNext w:val="0"/>
              <w:keepLines w:val="0"/>
              <w:widowControl w:val="0"/>
              <w:rPr>
                <w:lang w:eastAsia="zh-CN"/>
              </w:rPr>
            </w:pPr>
            <w:r w:rsidRPr="00FD0425">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73372F">
            <w:pPr>
              <w:pStyle w:val="TAL"/>
              <w:keepNext w:val="0"/>
              <w:keepLines w:val="0"/>
              <w:widowControl w:val="0"/>
            </w:pPr>
            <w:r w:rsidRPr="00FD042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73372F">
            <w:pPr>
              <w:pStyle w:val="TAL"/>
              <w:keepNext w:val="0"/>
              <w:keepLines w:val="0"/>
              <w:widowControl w:val="0"/>
            </w:pPr>
            <w:r w:rsidRPr="00FD0425">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73372F">
            <w:pPr>
              <w:pStyle w:val="TAL"/>
              <w:keepNext w:val="0"/>
              <w:keepLines w:val="0"/>
              <w:widowControl w:val="0"/>
            </w:pPr>
          </w:p>
        </w:tc>
      </w:tr>
    </w:tbl>
    <w:p w14:paraId="44E1610A" w14:textId="77777777" w:rsidR="00F02090" w:rsidRPr="00FD0425" w:rsidRDefault="00F02090" w:rsidP="0073372F">
      <w:pPr>
        <w:widowControl w:val="0"/>
        <w:rPr>
          <w:lang w:eastAsia="zh-CN"/>
        </w:rPr>
      </w:pPr>
    </w:p>
    <w:p w14:paraId="15548CF5" w14:textId="77777777" w:rsidR="00F02090" w:rsidRPr="00FD0425" w:rsidRDefault="00F02090" w:rsidP="0073372F">
      <w:pPr>
        <w:pStyle w:val="Heading4"/>
        <w:keepNext w:val="0"/>
        <w:keepLines w:val="0"/>
        <w:widowControl w:val="0"/>
      </w:pPr>
      <w:bookmarkStart w:id="7469" w:name="_CR9_2_3_57"/>
      <w:bookmarkStart w:id="7470" w:name="_Toc20955366"/>
      <w:bookmarkStart w:id="7471" w:name="_Toc29991569"/>
      <w:bookmarkStart w:id="7472" w:name="_Toc36555970"/>
      <w:bookmarkStart w:id="7473" w:name="_Toc44497715"/>
      <w:bookmarkStart w:id="7474" w:name="_Toc45108102"/>
      <w:bookmarkStart w:id="7475" w:name="_Toc45901722"/>
      <w:bookmarkStart w:id="7476" w:name="_Toc51850803"/>
      <w:bookmarkStart w:id="7477" w:name="_Toc56693807"/>
      <w:bookmarkStart w:id="7478" w:name="_Toc64447351"/>
      <w:bookmarkStart w:id="7479" w:name="_Toc66286845"/>
      <w:bookmarkStart w:id="7480" w:name="_Toc74151540"/>
      <w:bookmarkStart w:id="7481" w:name="_Toc88654013"/>
      <w:bookmarkStart w:id="7482" w:name="_Toc97904369"/>
      <w:bookmarkStart w:id="7483" w:name="_Toc105175410"/>
      <w:bookmarkStart w:id="7484" w:name="_Toc113826440"/>
      <w:bookmarkStart w:id="7485" w:name="_Toc175587026"/>
      <w:bookmarkEnd w:id="7469"/>
      <w:r w:rsidRPr="00FD0425">
        <w:t>9.2.3.57</w:t>
      </w:r>
      <w:r w:rsidRPr="00FD0425">
        <w:tab/>
        <w:t>QoS Flow Notification Control Indication Info</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67B0620D" w14:textId="77777777" w:rsidR="00F02090" w:rsidRPr="00FD0425" w:rsidRDefault="00F02090" w:rsidP="0073372F">
      <w:pPr>
        <w:widowControl w:val="0"/>
      </w:pPr>
      <w:r w:rsidRPr="00FD0425">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13183808" w14:textId="77777777" w:rsidTr="0073372F">
        <w:trPr>
          <w:tblHeader/>
        </w:trPr>
        <w:tc>
          <w:tcPr>
            <w:tcW w:w="2160" w:type="dxa"/>
          </w:tcPr>
          <w:p w14:paraId="74AE7EC3"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541EA36"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CC2FEB2"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Range</w:t>
            </w:r>
          </w:p>
        </w:tc>
        <w:tc>
          <w:tcPr>
            <w:tcW w:w="1512" w:type="dxa"/>
          </w:tcPr>
          <w:p w14:paraId="4FB1CDC7"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3302055"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855634E"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Criticality</w:t>
            </w:r>
          </w:p>
        </w:tc>
        <w:tc>
          <w:tcPr>
            <w:tcW w:w="1080" w:type="dxa"/>
          </w:tcPr>
          <w:p w14:paraId="1ECF55B8"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73372F">
        <w:tc>
          <w:tcPr>
            <w:tcW w:w="2160" w:type="dxa"/>
          </w:tcPr>
          <w:p w14:paraId="232A49A0" w14:textId="77777777" w:rsidR="008041F2" w:rsidRPr="00FD0425" w:rsidRDefault="008041F2" w:rsidP="0073372F">
            <w:pPr>
              <w:pStyle w:val="TAL"/>
              <w:keepNext w:val="0"/>
              <w:keepLines w:val="0"/>
              <w:widowControl w:val="0"/>
              <w:rPr>
                <w:b/>
                <w:lang w:eastAsia="ja-JP"/>
              </w:rPr>
            </w:pPr>
            <w:r w:rsidRPr="00FD0425">
              <w:rPr>
                <w:b/>
                <w:lang w:eastAsia="ja-JP"/>
              </w:rPr>
              <w:t>QoS Flow Notification Indication Info</w:t>
            </w:r>
          </w:p>
        </w:tc>
        <w:tc>
          <w:tcPr>
            <w:tcW w:w="1080" w:type="dxa"/>
          </w:tcPr>
          <w:p w14:paraId="285733E0" w14:textId="77777777" w:rsidR="008041F2" w:rsidRPr="00FD0425" w:rsidRDefault="008041F2" w:rsidP="0073372F">
            <w:pPr>
              <w:pStyle w:val="TAL"/>
              <w:keepNext w:val="0"/>
              <w:keepLines w:val="0"/>
              <w:widowControl w:val="0"/>
              <w:rPr>
                <w:lang w:eastAsia="ja-JP"/>
              </w:rPr>
            </w:pPr>
          </w:p>
        </w:tc>
        <w:tc>
          <w:tcPr>
            <w:tcW w:w="1080" w:type="dxa"/>
          </w:tcPr>
          <w:p w14:paraId="346DED6B" w14:textId="77777777" w:rsidR="008041F2" w:rsidRPr="00FD0425" w:rsidRDefault="008041F2" w:rsidP="0073372F">
            <w:pPr>
              <w:pStyle w:val="TAL"/>
              <w:keepNext w:val="0"/>
              <w:keepLines w:val="0"/>
              <w:widowControl w:val="0"/>
              <w:rPr>
                <w:bCs/>
                <w:i/>
                <w:szCs w:val="18"/>
                <w:lang w:eastAsia="ja-JP"/>
              </w:rPr>
            </w:pPr>
            <w:r w:rsidRPr="00FD0425">
              <w:rPr>
                <w:rFonts w:cs="Arial"/>
                <w:i/>
                <w:lang w:eastAsia="ja-JP"/>
              </w:rPr>
              <w:t>1</w:t>
            </w:r>
          </w:p>
        </w:tc>
        <w:tc>
          <w:tcPr>
            <w:tcW w:w="1512" w:type="dxa"/>
          </w:tcPr>
          <w:p w14:paraId="783A01ED" w14:textId="77777777" w:rsidR="008041F2" w:rsidRPr="00FD0425" w:rsidRDefault="008041F2" w:rsidP="0073372F">
            <w:pPr>
              <w:pStyle w:val="TAL"/>
              <w:keepNext w:val="0"/>
              <w:keepLines w:val="0"/>
              <w:widowControl w:val="0"/>
              <w:rPr>
                <w:lang w:eastAsia="ja-JP"/>
              </w:rPr>
            </w:pPr>
          </w:p>
        </w:tc>
        <w:tc>
          <w:tcPr>
            <w:tcW w:w="1728" w:type="dxa"/>
          </w:tcPr>
          <w:p w14:paraId="6468DC0E" w14:textId="77777777" w:rsidR="008041F2" w:rsidRPr="00FD0425" w:rsidRDefault="008041F2" w:rsidP="0073372F">
            <w:pPr>
              <w:pStyle w:val="TAL"/>
              <w:keepNext w:val="0"/>
              <w:keepLines w:val="0"/>
              <w:widowControl w:val="0"/>
              <w:rPr>
                <w:lang w:eastAsia="ja-JP"/>
              </w:rPr>
            </w:pPr>
          </w:p>
        </w:tc>
        <w:tc>
          <w:tcPr>
            <w:tcW w:w="1080" w:type="dxa"/>
          </w:tcPr>
          <w:p w14:paraId="25CEE1C6"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CB836DC" w14:textId="77777777" w:rsidR="008041F2" w:rsidRPr="00FD0425" w:rsidRDefault="008041F2" w:rsidP="0073372F">
            <w:pPr>
              <w:pStyle w:val="TAC"/>
              <w:keepNext w:val="0"/>
              <w:keepLines w:val="0"/>
              <w:widowControl w:val="0"/>
              <w:rPr>
                <w:lang w:eastAsia="ja-JP"/>
              </w:rPr>
            </w:pPr>
          </w:p>
        </w:tc>
      </w:tr>
      <w:tr w:rsidR="008041F2" w:rsidRPr="00FD0425" w14:paraId="556EE747" w14:textId="77777777" w:rsidTr="0073372F">
        <w:tc>
          <w:tcPr>
            <w:tcW w:w="2160" w:type="dxa"/>
          </w:tcPr>
          <w:p w14:paraId="080BA5F0" w14:textId="77777777" w:rsidR="008041F2" w:rsidRPr="00FD0425" w:rsidRDefault="008041F2" w:rsidP="0073372F">
            <w:pPr>
              <w:pStyle w:val="TAL"/>
              <w:keepNext w:val="0"/>
              <w:keepLines w:val="0"/>
              <w:widowControl w:val="0"/>
              <w:ind w:left="113"/>
              <w:rPr>
                <w:b/>
                <w:lang w:eastAsia="ja-JP"/>
              </w:rPr>
            </w:pPr>
            <w:r w:rsidRPr="00FD0425">
              <w:rPr>
                <w:b/>
                <w:lang w:eastAsia="ja-JP"/>
              </w:rPr>
              <w:t>&gt;QoS Flows Notify Item</w:t>
            </w:r>
          </w:p>
        </w:tc>
        <w:tc>
          <w:tcPr>
            <w:tcW w:w="1080" w:type="dxa"/>
          </w:tcPr>
          <w:p w14:paraId="41E9A135" w14:textId="77777777" w:rsidR="008041F2" w:rsidRPr="00FD0425" w:rsidRDefault="008041F2" w:rsidP="0073372F">
            <w:pPr>
              <w:pStyle w:val="TAL"/>
              <w:keepNext w:val="0"/>
              <w:keepLines w:val="0"/>
              <w:widowControl w:val="0"/>
              <w:rPr>
                <w:lang w:eastAsia="ja-JP"/>
              </w:rPr>
            </w:pPr>
          </w:p>
        </w:tc>
        <w:tc>
          <w:tcPr>
            <w:tcW w:w="1080" w:type="dxa"/>
          </w:tcPr>
          <w:p w14:paraId="3ADA50DC" w14:textId="77777777" w:rsidR="008041F2" w:rsidRPr="00FD0425" w:rsidRDefault="008041F2" w:rsidP="0073372F">
            <w:pPr>
              <w:pStyle w:val="TAL"/>
              <w:keepNext w:val="0"/>
              <w:keepLines w:val="0"/>
              <w:widowControl w:val="0"/>
              <w:rPr>
                <w:bCs/>
                <w:i/>
                <w:szCs w:val="18"/>
                <w:lang w:eastAsia="ja-JP"/>
              </w:rPr>
            </w:pPr>
            <w:r w:rsidRPr="00FD0425">
              <w:rPr>
                <w:bCs/>
                <w:i/>
                <w:szCs w:val="18"/>
                <w:lang w:eastAsia="ja-JP"/>
              </w:rPr>
              <w:t>1..&lt;maxnoofQoSFlows&gt;</w:t>
            </w:r>
          </w:p>
        </w:tc>
        <w:tc>
          <w:tcPr>
            <w:tcW w:w="1512" w:type="dxa"/>
          </w:tcPr>
          <w:p w14:paraId="645CE342" w14:textId="77777777" w:rsidR="008041F2" w:rsidRPr="00FD0425" w:rsidRDefault="008041F2" w:rsidP="0073372F">
            <w:pPr>
              <w:pStyle w:val="TAL"/>
              <w:keepNext w:val="0"/>
              <w:keepLines w:val="0"/>
              <w:widowControl w:val="0"/>
              <w:rPr>
                <w:lang w:eastAsia="ja-JP"/>
              </w:rPr>
            </w:pPr>
          </w:p>
        </w:tc>
        <w:tc>
          <w:tcPr>
            <w:tcW w:w="1728" w:type="dxa"/>
          </w:tcPr>
          <w:p w14:paraId="5A8744ED" w14:textId="77777777" w:rsidR="008041F2" w:rsidRPr="00FD0425" w:rsidRDefault="008041F2" w:rsidP="0073372F">
            <w:pPr>
              <w:pStyle w:val="TAL"/>
              <w:keepNext w:val="0"/>
              <w:keepLines w:val="0"/>
              <w:widowControl w:val="0"/>
              <w:rPr>
                <w:lang w:eastAsia="ja-JP"/>
              </w:rPr>
            </w:pPr>
          </w:p>
        </w:tc>
        <w:tc>
          <w:tcPr>
            <w:tcW w:w="1080" w:type="dxa"/>
          </w:tcPr>
          <w:p w14:paraId="126C0BCC"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560D4077" w14:textId="77777777" w:rsidR="008041F2" w:rsidRPr="00FD0425" w:rsidRDefault="008041F2" w:rsidP="0073372F">
            <w:pPr>
              <w:pStyle w:val="TAC"/>
              <w:keepNext w:val="0"/>
              <w:keepLines w:val="0"/>
              <w:widowControl w:val="0"/>
              <w:rPr>
                <w:lang w:eastAsia="ja-JP"/>
              </w:rPr>
            </w:pPr>
          </w:p>
        </w:tc>
      </w:tr>
      <w:tr w:rsidR="008041F2" w:rsidRPr="00FD0425" w14:paraId="0497C78E" w14:textId="77777777" w:rsidTr="0073372F">
        <w:tc>
          <w:tcPr>
            <w:tcW w:w="2160" w:type="dxa"/>
          </w:tcPr>
          <w:p w14:paraId="1AAB64AA" w14:textId="77777777" w:rsidR="008041F2" w:rsidRPr="00FD0425" w:rsidRDefault="008041F2" w:rsidP="0073372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080" w:type="dxa"/>
          </w:tcPr>
          <w:p w14:paraId="3C418761"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38F361DD" w14:textId="77777777" w:rsidR="008041F2" w:rsidRPr="00FD0425" w:rsidRDefault="008041F2" w:rsidP="0073372F">
            <w:pPr>
              <w:pStyle w:val="TAL"/>
              <w:keepNext w:val="0"/>
              <w:keepLines w:val="0"/>
              <w:widowControl w:val="0"/>
              <w:rPr>
                <w:bCs/>
                <w:i/>
                <w:szCs w:val="18"/>
                <w:lang w:eastAsia="ja-JP"/>
              </w:rPr>
            </w:pPr>
          </w:p>
        </w:tc>
        <w:tc>
          <w:tcPr>
            <w:tcW w:w="1512" w:type="dxa"/>
          </w:tcPr>
          <w:p w14:paraId="6BFE3C04" w14:textId="77777777" w:rsidR="008041F2" w:rsidRPr="00FD0425" w:rsidRDefault="008041F2" w:rsidP="0073372F">
            <w:pPr>
              <w:pStyle w:val="TAL"/>
              <w:keepNext w:val="0"/>
              <w:keepLines w:val="0"/>
              <w:widowControl w:val="0"/>
              <w:rPr>
                <w:lang w:eastAsia="ja-JP"/>
              </w:rPr>
            </w:pPr>
            <w:r w:rsidRPr="00FD0425">
              <w:rPr>
                <w:lang w:eastAsia="ja-JP"/>
              </w:rPr>
              <w:t>9.2.3.10</w:t>
            </w:r>
          </w:p>
        </w:tc>
        <w:tc>
          <w:tcPr>
            <w:tcW w:w="1728" w:type="dxa"/>
          </w:tcPr>
          <w:p w14:paraId="13515267" w14:textId="77777777" w:rsidR="008041F2" w:rsidRPr="00FD0425" w:rsidRDefault="008041F2" w:rsidP="0073372F">
            <w:pPr>
              <w:pStyle w:val="TAL"/>
              <w:keepNext w:val="0"/>
              <w:keepLines w:val="0"/>
              <w:widowControl w:val="0"/>
              <w:rPr>
                <w:lang w:eastAsia="ja-JP"/>
              </w:rPr>
            </w:pPr>
          </w:p>
        </w:tc>
        <w:tc>
          <w:tcPr>
            <w:tcW w:w="1080" w:type="dxa"/>
          </w:tcPr>
          <w:p w14:paraId="31D2F117"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477D7A0" w14:textId="77777777" w:rsidR="008041F2" w:rsidRPr="00FD0425" w:rsidRDefault="008041F2" w:rsidP="0073372F">
            <w:pPr>
              <w:pStyle w:val="TAC"/>
              <w:keepNext w:val="0"/>
              <w:keepLines w:val="0"/>
              <w:widowControl w:val="0"/>
              <w:rPr>
                <w:lang w:eastAsia="ja-JP"/>
              </w:rPr>
            </w:pPr>
          </w:p>
        </w:tc>
      </w:tr>
      <w:tr w:rsidR="008041F2" w:rsidRPr="00FD0425" w14:paraId="71374C1B" w14:textId="77777777" w:rsidTr="0073372F">
        <w:tc>
          <w:tcPr>
            <w:tcW w:w="2160" w:type="dxa"/>
          </w:tcPr>
          <w:p w14:paraId="4DCF4F6D" w14:textId="77777777" w:rsidR="008041F2" w:rsidRPr="00FD0425" w:rsidRDefault="008041F2" w:rsidP="0073372F">
            <w:pPr>
              <w:pStyle w:val="TAL"/>
              <w:keepNext w:val="0"/>
              <w:keepLines w:val="0"/>
              <w:widowControl w:val="0"/>
              <w:ind w:left="227"/>
              <w:rPr>
                <w:lang w:eastAsia="ja-JP"/>
              </w:rPr>
            </w:pPr>
            <w:r w:rsidRPr="00FD0425">
              <w:rPr>
                <w:lang w:eastAsia="ja-JP"/>
              </w:rPr>
              <w:t>&gt;&gt;Notification Information</w:t>
            </w:r>
          </w:p>
        </w:tc>
        <w:tc>
          <w:tcPr>
            <w:tcW w:w="1080" w:type="dxa"/>
          </w:tcPr>
          <w:p w14:paraId="2526F552"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629E13C4" w14:textId="77777777" w:rsidR="008041F2" w:rsidRPr="00FD0425" w:rsidRDefault="008041F2" w:rsidP="0073372F">
            <w:pPr>
              <w:pStyle w:val="TAL"/>
              <w:keepNext w:val="0"/>
              <w:keepLines w:val="0"/>
              <w:widowControl w:val="0"/>
              <w:rPr>
                <w:bCs/>
                <w:i/>
                <w:szCs w:val="18"/>
                <w:lang w:eastAsia="ja-JP"/>
              </w:rPr>
            </w:pPr>
          </w:p>
        </w:tc>
        <w:tc>
          <w:tcPr>
            <w:tcW w:w="1512" w:type="dxa"/>
          </w:tcPr>
          <w:p w14:paraId="65694342" w14:textId="77777777" w:rsidR="008041F2" w:rsidRPr="00FD0425" w:rsidRDefault="008041F2" w:rsidP="0073372F">
            <w:pPr>
              <w:pStyle w:val="TAL"/>
              <w:keepNext w:val="0"/>
              <w:keepLines w:val="0"/>
              <w:widowControl w:val="0"/>
              <w:rPr>
                <w:lang w:eastAsia="ja-JP"/>
              </w:rPr>
            </w:pPr>
            <w:r w:rsidRPr="00FD0425">
              <w:rPr>
                <w:lang w:eastAsia="ja-JP"/>
              </w:rPr>
              <w:t>ENUMERATED (fulfilled, not fulfilled, …)</w:t>
            </w:r>
          </w:p>
        </w:tc>
        <w:tc>
          <w:tcPr>
            <w:tcW w:w="1728" w:type="dxa"/>
          </w:tcPr>
          <w:p w14:paraId="12461AE3" w14:textId="77777777" w:rsidR="008041F2" w:rsidRPr="00FD0425" w:rsidRDefault="008041F2" w:rsidP="0073372F">
            <w:pPr>
              <w:pStyle w:val="TAL"/>
              <w:keepNext w:val="0"/>
              <w:keepLines w:val="0"/>
              <w:widowControl w:val="0"/>
              <w:rPr>
                <w:lang w:eastAsia="ja-JP"/>
              </w:rPr>
            </w:pPr>
          </w:p>
        </w:tc>
        <w:tc>
          <w:tcPr>
            <w:tcW w:w="1080" w:type="dxa"/>
          </w:tcPr>
          <w:p w14:paraId="26823D20"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6D6FB31D" w14:textId="77777777" w:rsidR="008041F2" w:rsidRPr="00FD0425" w:rsidRDefault="008041F2" w:rsidP="0073372F">
            <w:pPr>
              <w:pStyle w:val="TAC"/>
              <w:keepNext w:val="0"/>
              <w:keepLines w:val="0"/>
              <w:widowControl w:val="0"/>
              <w:rPr>
                <w:lang w:eastAsia="ja-JP"/>
              </w:rPr>
            </w:pPr>
          </w:p>
        </w:tc>
      </w:tr>
      <w:tr w:rsidR="008041F2" w:rsidRPr="00FD0425" w14:paraId="02703A27" w14:textId="77777777" w:rsidTr="0073372F">
        <w:tc>
          <w:tcPr>
            <w:tcW w:w="2160" w:type="dxa"/>
          </w:tcPr>
          <w:p w14:paraId="716F894A" w14:textId="77777777" w:rsidR="008041F2" w:rsidRPr="00FD0425" w:rsidRDefault="008041F2" w:rsidP="0073372F">
            <w:pPr>
              <w:pStyle w:val="TAL"/>
              <w:keepNext w:val="0"/>
              <w:keepLines w:val="0"/>
              <w:widowControl w:val="0"/>
              <w:ind w:left="227"/>
              <w:rPr>
                <w:lang w:eastAsia="ja-JP"/>
              </w:rPr>
            </w:pPr>
            <w:r w:rsidRPr="00C42F7A">
              <w:rPr>
                <w:lang w:eastAsia="ja-JP"/>
              </w:rPr>
              <w:t>&gt;&gt;Current QoS Parameters Set Index</w:t>
            </w:r>
          </w:p>
        </w:tc>
        <w:tc>
          <w:tcPr>
            <w:tcW w:w="1080" w:type="dxa"/>
          </w:tcPr>
          <w:p w14:paraId="5EF2C1DC" w14:textId="77777777" w:rsidR="008041F2" w:rsidRPr="00FD0425" w:rsidRDefault="008041F2" w:rsidP="0073372F">
            <w:pPr>
              <w:pStyle w:val="TAL"/>
              <w:keepNext w:val="0"/>
              <w:keepLines w:val="0"/>
              <w:widowControl w:val="0"/>
              <w:rPr>
                <w:lang w:eastAsia="ja-JP"/>
              </w:rPr>
            </w:pPr>
            <w:r w:rsidRPr="00C42F7A">
              <w:rPr>
                <w:lang w:eastAsia="ja-JP"/>
              </w:rPr>
              <w:t>O</w:t>
            </w:r>
          </w:p>
        </w:tc>
        <w:tc>
          <w:tcPr>
            <w:tcW w:w="1080" w:type="dxa"/>
          </w:tcPr>
          <w:p w14:paraId="2203F701" w14:textId="77777777" w:rsidR="008041F2" w:rsidRPr="00FD0425" w:rsidRDefault="008041F2" w:rsidP="0073372F">
            <w:pPr>
              <w:pStyle w:val="TAL"/>
              <w:keepNext w:val="0"/>
              <w:keepLines w:val="0"/>
              <w:widowControl w:val="0"/>
              <w:rPr>
                <w:bCs/>
                <w:i/>
                <w:szCs w:val="18"/>
                <w:lang w:eastAsia="ja-JP"/>
              </w:rPr>
            </w:pPr>
          </w:p>
        </w:tc>
        <w:tc>
          <w:tcPr>
            <w:tcW w:w="1512" w:type="dxa"/>
          </w:tcPr>
          <w:p w14:paraId="0D27B24A" w14:textId="77777777" w:rsidR="008041F2" w:rsidRPr="00F76765" w:rsidRDefault="008041F2" w:rsidP="0073372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3372F">
            <w:pPr>
              <w:pStyle w:val="TAL"/>
              <w:keepNext w:val="0"/>
              <w:keepLines w:val="0"/>
              <w:widowControl w:val="0"/>
              <w:rPr>
                <w:lang w:eastAsia="ja-JP"/>
              </w:rPr>
            </w:pPr>
            <w:bookmarkStart w:id="7486" w:name="_Hlk44414974"/>
            <w:r w:rsidRPr="00C42F7A">
              <w:rPr>
                <w:lang w:eastAsia="ja-JP"/>
              </w:rPr>
              <w:t>9.2.3.</w:t>
            </w:r>
            <w:bookmarkEnd w:id="7486"/>
            <w:r w:rsidR="00863083">
              <w:rPr>
                <w:lang w:eastAsia="ja-JP"/>
              </w:rPr>
              <w:t>104</w:t>
            </w:r>
          </w:p>
        </w:tc>
        <w:tc>
          <w:tcPr>
            <w:tcW w:w="1728" w:type="dxa"/>
          </w:tcPr>
          <w:p w14:paraId="6C4CB3B6" w14:textId="77777777" w:rsidR="008041F2" w:rsidRPr="009354E2" w:rsidRDefault="008041F2" w:rsidP="0073372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080" w:type="dxa"/>
          </w:tcPr>
          <w:p w14:paraId="55973B7C" w14:textId="77777777" w:rsidR="008041F2" w:rsidRPr="00FD0425" w:rsidRDefault="008041F2" w:rsidP="0073372F">
            <w:pPr>
              <w:pStyle w:val="TAC"/>
              <w:keepNext w:val="0"/>
              <w:keepLines w:val="0"/>
              <w:widowControl w:val="0"/>
              <w:rPr>
                <w:lang w:eastAsia="ja-JP"/>
              </w:rPr>
            </w:pPr>
            <w:r w:rsidRPr="00C42F7A">
              <w:rPr>
                <w:lang w:eastAsia="ja-JP"/>
              </w:rPr>
              <w:t>YES</w:t>
            </w:r>
          </w:p>
        </w:tc>
        <w:tc>
          <w:tcPr>
            <w:tcW w:w="1080" w:type="dxa"/>
          </w:tcPr>
          <w:p w14:paraId="25D1F351" w14:textId="77777777" w:rsidR="008041F2" w:rsidRPr="00FD0425" w:rsidRDefault="007A007D" w:rsidP="0073372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73372F">
      <w:pPr>
        <w:widowControl w:val="0"/>
      </w:pPr>
    </w:p>
    <w:p w14:paraId="7E5DA51D" w14:textId="77777777" w:rsidR="00F02090" w:rsidRPr="00FD0425" w:rsidRDefault="00F02090" w:rsidP="0073372F">
      <w:pPr>
        <w:pStyle w:val="Heading4"/>
        <w:keepNext w:val="0"/>
        <w:keepLines w:val="0"/>
        <w:widowControl w:val="0"/>
      </w:pPr>
      <w:bookmarkStart w:id="7487" w:name="_CR9_2_3_58"/>
      <w:bookmarkStart w:id="7488" w:name="_Toc20955367"/>
      <w:bookmarkStart w:id="7489" w:name="_Toc29991570"/>
      <w:bookmarkStart w:id="7490" w:name="_Toc36555971"/>
      <w:bookmarkStart w:id="7491" w:name="_Toc44497716"/>
      <w:bookmarkStart w:id="7492" w:name="_Toc45108103"/>
      <w:bookmarkStart w:id="7493" w:name="_Toc45901723"/>
      <w:bookmarkStart w:id="7494" w:name="_Toc51850804"/>
      <w:bookmarkStart w:id="7495" w:name="_Toc56693808"/>
      <w:bookmarkStart w:id="7496" w:name="_Toc64447352"/>
      <w:bookmarkStart w:id="7497" w:name="_Toc66286846"/>
      <w:bookmarkStart w:id="7498" w:name="_Toc74151541"/>
      <w:bookmarkStart w:id="7499" w:name="_Toc88654014"/>
      <w:bookmarkStart w:id="7500" w:name="_Toc97904370"/>
      <w:bookmarkStart w:id="7501" w:name="_Toc105175411"/>
      <w:bookmarkStart w:id="7502" w:name="_Toc113826441"/>
      <w:bookmarkStart w:id="7503" w:name="_Toc175587027"/>
      <w:bookmarkEnd w:id="7487"/>
      <w:r w:rsidRPr="00FD0425">
        <w:t>9.2.3.58</w:t>
      </w:r>
      <w:r w:rsidRPr="00FD0425">
        <w:tab/>
        <w:t>Request</w:t>
      </w:r>
      <w:r w:rsidRPr="00FD0425">
        <w:rPr>
          <w:rFonts w:cs="Arial"/>
          <w:lang w:eastAsia="zh-CN"/>
        </w:rPr>
        <w:t xml:space="preserve"> Reporting Reference ID</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6994464A" w14:textId="77777777" w:rsidR="00F02090" w:rsidRPr="00FD0425" w:rsidRDefault="00F02090" w:rsidP="0073372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148782" w14:textId="77777777" w:rsidTr="005926E2">
        <w:tc>
          <w:tcPr>
            <w:tcW w:w="2448"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73372F">
            <w:pPr>
              <w:pStyle w:val="TAH"/>
              <w:keepNext w:val="0"/>
              <w:keepLines w:val="0"/>
              <w:widowControl w:val="0"/>
            </w:pPr>
            <w:r w:rsidRPr="00FD0425">
              <w:t>Semantics Description</w:t>
            </w:r>
          </w:p>
        </w:tc>
      </w:tr>
      <w:tr w:rsidR="00F02090" w:rsidRPr="00FD0425" w14:paraId="0B47B387" w14:textId="77777777" w:rsidTr="005926E2">
        <w:tc>
          <w:tcPr>
            <w:tcW w:w="2448"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73372F">
            <w:pPr>
              <w:pStyle w:val="TAL"/>
              <w:keepNext w:val="0"/>
              <w:keepLines w:val="0"/>
              <w:widowControl w:val="0"/>
              <w:rPr>
                <w:lang w:eastAsia="zh-CN"/>
              </w:rPr>
            </w:pPr>
            <w:r w:rsidRPr="00FD0425">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73372F">
            <w:pPr>
              <w:pStyle w:val="TAL"/>
              <w:keepNext w:val="0"/>
              <w:keepLines w:val="0"/>
              <w:widowControl w:val="0"/>
            </w:pPr>
            <w:r w:rsidRPr="00FD0425">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73372F">
            <w:pPr>
              <w:pStyle w:val="TAL"/>
              <w:keepNext w:val="0"/>
              <w:keepLines w:val="0"/>
              <w:widowControl w:val="0"/>
            </w:pPr>
          </w:p>
        </w:tc>
      </w:tr>
    </w:tbl>
    <w:p w14:paraId="58BEECAD" w14:textId="77777777" w:rsidR="00F02090" w:rsidRPr="00FD0425" w:rsidRDefault="00F02090" w:rsidP="0073372F">
      <w:pPr>
        <w:widowControl w:val="0"/>
        <w:rPr>
          <w:lang w:eastAsia="zh-CN"/>
        </w:rPr>
      </w:pPr>
    </w:p>
    <w:p w14:paraId="2F8A9040" w14:textId="77777777" w:rsidR="00F02090" w:rsidRPr="00FD0425" w:rsidRDefault="00F02090" w:rsidP="0073372F">
      <w:pPr>
        <w:pStyle w:val="Heading4"/>
        <w:keepNext w:val="0"/>
        <w:keepLines w:val="0"/>
        <w:widowControl w:val="0"/>
      </w:pPr>
      <w:bookmarkStart w:id="7504" w:name="_CR9_2_3_59"/>
      <w:bookmarkStart w:id="7505" w:name="_Toc20955368"/>
      <w:bookmarkStart w:id="7506" w:name="_Toc29991571"/>
      <w:bookmarkStart w:id="7507" w:name="_Toc36555972"/>
      <w:bookmarkStart w:id="7508" w:name="_Toc44497717"/>
      <w:bookmarkStart w:id="7509" w:name="_Toc45108104"/>
      <w:bookmarkStart w:id="7510" w:name="_Toc45901724"/>
      <w:bookmarkStart w:id="7511" w:name="_Toc51850805"/>
      <w:bookmarkStart w:id="7512" w:name="_Toc56693809"/>
      <w:bookmarkStart w:id="7513" w:name="_Toc64447353"/>
      <w:bookmarkStart w:id="7514" w:name="_Toc66286847"/>
      <w:bookmarkStart w:id="7515" w:name="_Toc74151542"/>
      <w:bookmarkStart w:id="7516" w:name="_Toc88654015"/>
      <w:bookmarkStart w:id="7517" w:name="_Toc97904371"/>
      <w:bookmarkStart w:id="7518" w:name="_Toc105175412"/>
      <w:bookmarkStart w:id="7519" w:name="_Toc113826442"/>
      <w:bookmarkStart w:id="7520" w:name="_Toc175587028"/>
      <w:bookmarkEnd w:id="7504"/>
      <w:r w:rsidRPr="00FD0425">
        <w:t>9.2.3.59</w:t>
      </w:r>
      <w:r w:rsidRPr="00FD0425">
        <w:tab/>
        <w:t>User plane traffic activity report</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71CCB433" w14:textId="77777777" w:rsidR="00F02090" w:rsidRPr="00FD0425" w:rsidRDefault="00F02090" w:rsidP="0073372F">
      <w:pPr>
        <w:widowControl w:val="0"/>
      </w:pPr>
      <w:r w:rsidRPr="00FD0425">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5F827AA" w14:textId="77777777" w:rsidTr="005926E2">
        <w:tc>
          <w:tcPr>
            <w:tcW w:w="2448" w:type="dxa"/>
          </w:tcPr>
          <w:p w14:paraId="5529F7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8BBD5E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0A53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3D47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5926E2">
        <w:tc>
          <w:tcPr>
            <w:tcW w:w="2448" w:type="dxa"/>
          </w:tcPr>
          <w:p w14:paraId="3C167455" w14:textId="77777777" w:rsidR="00F02090" w:rsidRPr="00FD0425" w:rsidRDefault="00F02090" w:rsidP="0073372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C6D3CFC" w14:textId="77777777" w:rsidR="00F02090" w:rsidRPr="00FD0425" w:rsidRDefault="00F02090" w:rsidP="0073372F">
            <w:pPr>
              <w:pStyle w:val="TAL"/>
              <w:keepNext w:val="0"/>
              <w:keepLines w:val="0"/>
              <w:widowControl w:val="0"/>
              <w:rPr>
                <w:bCs/>
                <w:i/>
                <w:szCs w:val="18"/>
                <w:lang w:eastAsia="ja-JP"/>
              </w:rPr>
            </w:pPr>
          </w:p>
        </w:tc>
        <w:tc>
          <w:tcPr>
            <w:tcW w:w="1872" w:type="dxa"/>
          </w:tcPr>
          <w:p w14:paraId="55C950CF" w14:textId="77777777" w:rsidR="00F02090" w:rsidRPr="00FD0425" w:rsidRDefault="00F02090" w:rsidP="0073372F">
            <w:pPr>
              <w:pStyle w:val="TAL"/>
              <w:keepNext w:val="0"/>
              <w:keepLines w:val="0"/>
              <w:widowControl w:val="0"/>
              <w:rPr>
                <w:lang w:eastAsia="ja-JP"/>
              </w:rPr>
            </w:pPr>
            <w:r w:rsidRPr="00FD0425">
              <w:rPr>
                <w:lang w:eastAsia="ja-JP"/>
              </w:rPr>
              <w:t>ENUMERATED (inactive, re-activated, …)</w:t>
            </w:r>
          </w:p>
        </w:tc>
        <w:tc>
          <w:tcPr>
            <w:tcW w:w="2880" w:type="dxa"/>
          </w:tcPr>
          <w:p w14:paraId="272DF70F" w14:textId="77777777" w:rsidR="00F02090" w:rsidRPr="00FD0425" w:rsidRDefault="00F02090" w:rsidP="0073372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73372F">
      <w:pPr>
        <w:widowControl w:val="0"/>
        <w:rPr>
          <w:b/>
        </w:rPr>
      </w:pPr>
    </w:p>
    <w:p w14:paraId="5AF63C7D" w14:textId="77777777" w:rsidR="00F02090" w:rsidRPr="00FD0425" w:rsidRDefault="00F02090" w:rsidP="0073372F">
      <w:pPr>
        <w:pStyle w:val="Heading4"/>
        <w:keepNext w:val="0"/>
        <w:keepLines w:val="0"/>
        <w:widowControl w:val="0"/>
      </w:pPr>
      <w:bookmarkStart w:id="7521" w:name="_CR9_2_3_60"/>
      <w:bookmarkStart w:id="7522" w:name="_Toc20955369"/>
      <w:bookmarkStart w:id="7523" w:name="_Toc29991572"/>
      <w:bookmarkStart w:id="7524" w:name="_Toc36555973"/>
      <w:bookmarkStart w:id="7525" w:name="_Toc44497718"/>
      <w:bookmarkStart w:id="7526" w:name="_Toc45108105"/>
      <w:bookmarkStart w:id="7527" w:name="_Toc45901725"/>
      <w:bookmarkStart w:id="7528" w:name="_Toc51850806"/>
      <w:bookmarkStart w:id="7529" w:name="_Toc56693810"/>
      <w:bookmarkStart w:id="7530" w:name="_Toc64447354"/>
      <w:bookmarkStart w:id="7531" w:name="_Toc66286848"/>
      <w:bookmarkStart w:id="7532" w:name="_Toc74151543"/>
      <w:bookmarkStart w:id="7533" w:name="_Toc88654016"/>
      <w:bookmarkStart w:id="7534" w:name="_Toc97904372"/>
      <w:bookmarkStart w:id="7535" w:name="_Toc105175413"/>
      <w:bookmarkStart w:id="7536" w:name="_Toc113826443"/>
      <w:bookmarkStart w:id="7537" w:name="_Toc175587029"/>
      <w:bookmarkEnd w:id="7521"/>
      <w:r w:rsidRPr="00FD0425">
        <w:t>9.2.3.60</w:t>
      </w:r>
      <w:r w:rsidRPr="00FD0425">
        <w:tab/>
        <w:t>Lower Layer presence status change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337B8058" w14:textId="77777777" w:rsidR="00F02090" w:rsidRPr="00FD0425" w:rsidRDefault="00F02090" w:rsidP="0073372F">
      <w:pPr>
        <w:widowControl w:val="0"/>
      </w:pPr>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0D717C" w14:textId="77777777" w:rsidTr="0073372F">
        <w:trPr>
          <w:tblHeader/>
        </w:trPr>
        <w:tc>
          <w:tcPr>
            <w:tcW w:w="2448" w:type="dxa"/>
          </w:tcPr>
          <w:p w14:paraId="23F790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C06260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EC96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94953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5926E2">
        <w:tc>
          <w:tcPr>
            <w:tcW w:w="2448" w:type="dxa"/>
          </w:tcPr>
          <w:p w14:paraId="37C78AF3" w14:textId="77777777" w:rsidR="00F02090" w:rsidRPr="00FD0425" w:rsidRDefault="00F02090" w:rsidP="0073372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A918D20" w14:textId="77777777" w:rsidR="00F02090" w:rsidRPr="00FD0425" w:rsidRDefault="00F02090" w:rsidP="0073372F">
            <w:pPr>
              <w:pStyle w:val="TAL"/>
              <w:keepNext w:val="0"/>
              <w:keepLines w:val="0"/>
              <w:widowControl w:val="0"/>
              <w:rPr>
                <w:bCs/>
                <w:i/>
                <w:szCs w:val="18"/>
                <w:lang w:eastAsia="ja-JP"/>
              </w:rPr>
            </w:pPr>
          </w:p>
        </w:tc>
        <w:tc>
          <w:tcPr>
            <w:tcW w:w="1872" w:type="dxa"/>
          </w:tcPr>
          <w:p w14:paraId="1CDFF7F1" w14:textId="77777777" w:rsidR="00F02090" w:rsidRPr="00FD0425" w:rsidRDefault="00F02090" w:rsidP="0073372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2880" w:type="dxa"/>
          </w:tcPr>
          <w:p w14:paraId="5737A0EE" w14:textId="77777777" w:rsidR="0073558E" w:rsidRPr="00FD0425" w:rsidRDefault="00F02090" w:rsidP="0073372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372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73372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73372F">
      <w:pPr>
        <w:widowControl w:val="0"/>
        <w:rPr>
          <w:b/>
        </w:rPr>
      </w:pPr>
    </w:p>
    <w:p w14:paraId="41D2A662" w14:textId="77777777" w:rsidR="00F02090" w:rsidRPr="00FD0425" w:rsidRDefault="00F02090" w:rsidP="0073372F">
      <w:pPr>
        <w:pStyle w:val="Heading4"/>
        <w:keepNext w:val="0"/>
        <w:keepLines w:val="0"/>
        <w:widowControl w:val="0"/>
      </w:pPr>
      <w:bookmarkStart w:id="7538" w:name="_CR9_2_3_61"/>
      <w:bookmarkStart w:id="7539" w:name="_Toc20955370"/>
      <w:bookmarkStart w:id="7540" w:name="_Toc29991573"/>
      <w:bookmarkStart w:id="7541" w:name="_Toc36555974"/>
      <w:bookmarkStart w:id="7542" w:name="_Toc44497719"/>
      <w:bookmarkStart w:id="7543" w:name="_Toc45108106"/>
      <w:bookmarkStart w:id="7544" w:name="_Toc45901726"/>
      <w:bookmarkStart w:id="7545" w:name="_Toc51850807"/>
      <w:bookmarkStart w:id="7546" w:name="_Toc56693811"/>
      <w:bookmarkStart w:id="7547" w:name="_Toc64447355"/>
      <w:bookmarkStart w:id="7548" w:name="_Toc66286849"/>
      <w:bookmarkStart w:id="7549" w:name="_Toc74151544"/>
      <w:bookmarkStart w:id="7550" w:name="_Toc88654017"/>
      <w:bookmarkStart w:id="7551" w:name="_Toc97904373"/>
      <w:bookmarkStart w:id="7552" w:name="_Toc105175414"/>
      <w:bookmarkStart w:id="7553" w:name="_Toc113826444"/>
      <w:bookmarkStart w:id="7554" w:name="_Toc175587030"/>
      <w:bookmarkEnd w:id="7538"/>
      <w:r w:rsidRPr="00FD0425">
        <w:t>9.2.3.61</w:t>
      </w:r>
      <w:r w:rsidRPr="00FD0425">
        <w:tab/>
        <w:t>RRC Resume Cause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4945D006" w14:textId="77777777" w:rsidR="00F02090" w:rsidRPr="00FD0425" w:rsidRDefault="00F02090" w:rsidP="0073372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F92FD" w14:textId="77777777" w:rsidTr="005926E2">
        <w:tc>
          <w:tcPr>
            <w:tcW w:w="2448" w:type="dxa"/>
          </w:tcPr>
          <w:p w14:paraId="164A488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CD2E6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C7AB4B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A745F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D7D84E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5926E2">
        <w:tc>
          <w:tcPr>
            <w:tcW w:w="2448" w:type="dxa"/>
          </w:tcPr>
          <w:p w14:paraId="3496D9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1080" w:type="dxa"/>
          </w:tcPr>
          <w:p w14:paraId="1A1ABC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EC16BA9" w14:textId="77777777" w:rsidR="00F02090" w:rsidRPr="00FD0425" w:rsidRDefault="00F02090" w:rsidP="0073372F">
            <w:pPr>
              <w:pStyle w:val="TAL"/>
              <w:keepNext w:val="0"/>
              <w:keepLines w:val="0"/>
              <w:widowControl w:val="0"/>
              <w:rPr>
                <w:lang w:eastAsia="ja-JP"/>
              </w:rPr>
            </w:pPr>
          </w:p>
        </w:tc>
        <w:tc>
          <w:tcPr>
            <w:tcW w:w="1872" w:type="dxa"/>
          </w:tcPr>
          <w:p w14:paraId="2D4BE978" w14:textId="77777777" w:rsidR="00F02090" w:rsidRPr="00FD0425" w:rsidRDefault="00F02090" w:rsidP="0073372F">
            <w:pPr>
              <w:pStyle w:val="TAL"/>
              <w:keepNext w:val="0"/>
              <w:keepLines w:val="0"/>
              <w:widowControl w:val="0"/>
              <w:rPr>
                <w:lang w:eastAsia="ja-JP"/>
              </w:rPr>
            </w:pPr>
            <w:r w:rsidRPr="00FD0425">
              <w:rPr>
                <w:snapToGrid w:val="0"/>
                <w:lang w:eastAsia="ja-JP"/>
              </w:rPr>
              <w:t>ENUMERATED (rna-Update, ...)</w:t>
            </w:r>
          </w:p>
        </w:tc>
        <w:tc>
          <w:tcPr>
            <w:tcW w:w="2880" w:type="dxa"/>
          </w:tcPr>
          <w:p w14:paraId="5448677A" w14:textId="77777777" w:rsidR="00F02090" w:rsidRPr="00FD0425" w:rsidRDefault="00F02090" w:rsidP="0073372F">
            <w:pPr>
              <w:pStyle w:val="TAL"/>
              <w:keepNext w:val="0"/>
              <w:keepLines w:val="0"/>
              <w:widowControl w:val="0"/>
              <w:rPr>
                <w:lang w:eastAsia="ja-JP"/>
              </w:rPr>
            </w:pPr>
          </w:p>
        </w:tc>
      </w:tr>
    </w:tbl>
    <w:p w14:paraId="0D5AFAB1" w14:textId="77777777" w:rsidR="00F02090" w:rsidRPr="00FD0425" w:rsidRDefault="00F02090" w:rsidP="0073372F">
      <w:pPr>
        <w:widowControl w:val="0"/>
      </w:pPr>
    </w:p>
    <w:p w14:paraId="76501477" w14:textId="77777777" w:rsidR="00F02090" w:rsidRPr="00FD0425" w:rsidRDefault="00F02090" w:rsidP="0073372F">
      <w:pPr>
        <w:pStyle w:val="Heading4"/>
        <w:keepNext w:val="0"/>
        <w:keepLines w:val="0"/>
        <w:widowControl w:val="0"/>
        <w:rPr>
          <w:rFonts w:eastAsia="Batang"/>
        </w:rPr>
      </w:pPr>
      <w:bookmarkStart w:id="7555" w:name="_CR9_2_3_62"/>
      <w:bookmarkStart w:id="7556" w:name="_Toc20955371"/>
      <w:bookmarkStart w:id="7557" w:name="_Toc29991574"/>
      <w:bookmarkStart w:id="7558" w:name="_Toc36555975"/>
      <w:bookmarkStart w:id="7559" w:name="_Toc44497720"/>
      <w:bookmarkStart w:id="7560" w:name="_Toc45108107"/>
      <w:bookmarkStart w:id="7561" w:name="_Toc45901727"/>
      <w:bookmarkStart w:id="7562" w:name="_Toc51850808"/>
      <w:bookmarkStart w:id="7563" w:name="_Toc56693812"/>
      <w:bookmarkStart w:id="7564" w:name="_Toc64447356"/>
      <w:bookmarkStart w:id="7565" w:name="_Toc66286850"/>
      <w:bookmarkStart w:id="7566" w:name="_Toc74151545"/>
      <w:bookmarkStart w:id="7567" w:name="_Toc88654018"/>
      <w:bookmarkStart w:id="7568" w:name="_Toc97904374"/>
      <w:bookmarkStart w:id="7569" w:name="_Toc105175415"/>
      <w:bookmarkStart w:id="7570" w:name="_Toc113826445"/>
      <w:bookmarkStart w:id="7571" w:name="_Toc175587031"/>
      <w:bookmarkEnd w:id="7555"/>
      <w:r w:rsidRPr="00FD0425">
        <w:rPr>
          <w:rFonts w:eastAsia="Batang"/>
        </w:rPr>
        <w:t>9.2.3.62</w:t>
      </w:r>
      <w:r w:rsidRPr="00FD0425">
        <w:rPr>
          <w:rFonts w:eastAsia="Batang"/>
        </w:rPr>
        <w:tab/>
      </w:r>
      <w:r w:rsidRPr="00FD0425">
        <w:t>Priority Level</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792E13F6" w14:textId="77777777" w:rsidR="00F02090" w:rsidRPr="00FD0425" w:rsidRDefault="00F02090" w:rsidP="0073372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140708">
        <w:trPr>
          <w:tblHeader/>
        </w:trPr>
        <w:tc>
          <w:tcPr>
            <w:tcW w:w="2448" w:type="dxa"/>
          </w:tcPr>
          <w:p w14:paraId="77C0B295" w14:textId="77777777" w:rsidR="00F02090" w:rsidRPr="00FD0425" w:rsidRDefault="00F02090" w:rsidP="0073372F">
            <w:pPr>
              <w:pStyle w:val="TAH"/>
              <w:keepNext w:val="0"/>
              <w:keepLines w:val="0"/>
              <w:widowControl w:val="0"/>
            </w:pPr>
            <w:r w:rsidRPr="00FD0425">
              <w:t>IE/Group Name</w:t>
            </w:r>
          </w:p>
        </w:tc>
        <w:tc>
          <w:tcPr>
            <w:tcW w:w="1080" w:type="dxa"/>
          </w:tcPr>
          <w:p w14:paraId="369005D3" w14:textId="77777777" w:rsidR="00F02090" w:rsidRPr="00FD0425" w:rsidRDefault="00F02090" w:rsidP="0073372F">
            <w:pPr>
              <w:pStyle w:val="TAH"/>
              <w:keepNext w:val="0"/>
              <w:keepLines w:val="0"/>
              <w:widowControl w:val="0"/>
            </w:pPr>
            <w:r w:rsidRPr="00FD0425">
              <w:t>Presence</w:t>
            </w:r>
          </w:p>
        </w:tc>
        <w:tc>
          <w:tcPr>
            <w:tcW w:w="1440" w:type="dxa"/>
          </w:tcPr>
          <w:p w14:paraId="4E3C47B1" w14:textId="77777777" w:rsidR="00F02090" w:rsidRPr="00FD0425" w:rsidRDefault="00F02090" w:rsidP="0073372F">
            <w:pPr>
              <w:pStyle w:val="TAH"/>
              <w:keepNext w:val="0"/>
              <w:keepLines w:val="0"/>
              <w:widowControl w:val="0"/>
            </w:pPr>
            <w:r w:rsidRPr="00FD0425">
              <w:t>Range</w:t>
            </w:r>
          </w:p>
        </w:tc>
        <w:tc>
          <w:tcPr>
            <w:tcW w:w="1872" w:type="dxa"/>
          </w:tcPr>
          <w:p w14:paraId="79973B8C" w14:textId="77777777" w:rsidR="00F02090" w:rsidRPr="00FD0425" w:rsidRDefault="00F02090" w:rsidP="0073372F">
            <w:pPr>
              <w:pStyle w:val="TAH"/>
              <w:keepNext w:val="0"/>
              <w:keepLines w:val="0"/>
              <w:widowControl w:val="0"/>
            </w:pPr>
            <w:r w:rsidRPr="00FD0425">
              <w:t>IE type and reference</w:t>
            </w:r>
          </w:p>
        </w:tc>
        <w:tc>
          <w:tcPr>
            <w:tcW w:w="2880" w:type="dxa"/>
          </w:tcPr>
          <w:p w14:paraId="39D4596E" w14:textId="77777777" w:rsidR="00F02090" w:rsidRPr="00FD0425" w:rsidRDefault="00F02090" w:rsidP="0073372F">
            <w:pPr>
              <w:pStyle w:val="TAH"/>
              <w:keepNext w:val="0"/>
              <w:keepLines w:val="0"/>
              <w:widowControl w:val="0"/>
            </w:pPr>
            <w:r w:rsidRPr="00FD0425">
              <w:t>Semantics description</w:t>
            </w:r>
          </w:p>
        </w:tc>
      </w:tr>
      <w:tr w:rsidR="00F02090" w:rsidRPr="00FD0425" w14:paraId="20949BF2" w14:textId="77777777" w:rsidTr="00694C97">
        <w:tc>
          <w:tcPr>
            <w:tcW w:w="2448" w:type="dxa"/>
          </w:tcPr>
          <w:p w14:paraId="60CCAF94" w14:textId="77777777" w:rsidR="00F02090" w:rsidRPr="00FD0425" w:rsidRDefault="00F02090" w:rsidP="0073372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73372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73372F">
            <w:pPr>
              <w:pStyle w:val="TAL"/>
              <w:keepNext w:val="0"/>
              <w:keepLines w:val="0"/>
              <w:widowControl w:val="0"/>
              <w:rPr>
                <w:i/>
              </w:rPr>
            </w:pPr>
          </w:p>
        </w:tc>
        <w:tc>
          <w:tcPr>
            <w:tcW w:w="1872" w:type="dxa"/>
          </w:tcPr>
          <w:p w14:paraId="49B8B7F5" w14:textId="77777777" w:rsidR="00F02090" w:rsidRPr="00FD0425" w:rsidRDefault="00F02090" w:rsidP="0073372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73372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73372F">
      <w:pPr>
        <w:widowControl w:val="0"/>
      </w:pPr>
    </w:p>
    <w:p w14:paraId="344132BF" w14:textId="77777777" w:rsidR="00F02090" w:rsidRPr="00FD0425" w:rsidRDefault="00F02090" w:rsidP="0073372F">
      <w:pPr>
        <w:pStyle w:val="Heading4"/>
        <w:keepNext w:val="0"/>
        <w:keepLines w:val="0"/>
        <w:widowControl w:val="0"/>
      </w:pPr>
      <w:bookmarkStart w:id="7572" w:name="_CR9_2_3_63"/>
      <w:bookmarkStart w:id="7573" w:name="_Toc20955372"/>
      <w:bookmarkStart w:id="7574" w:name="_Toc29991575"/>
      <w:bookmarkStart w:id="7575" w:name="_Toc36555976"/>
      <w:bookmarkStart w:id="7576" w:name="_Toc44497721"/>
      <w:bookmarkStart w:id="7577" w:name="_Toc45108108"/>
      <w:bookmarkStart w:id="7578" w:name="_Toc45901728"/>
      <w:bookmarkStart w:id="7579" w:name="_Toc51850809"/>
      <w:bookmarkStart w:id="7580" w:name="_Toc56693813"/>
      <w:bookmarkStart w:id="7581" w:name="_Toc64447357"/>
      <w:bookmarkStart w:id="7582" w:name="_Toc66286851"/>
      <w:bookmarkStart w:id="7583" w:name="_Toc74151546"/>
      <w:bookmarkStart w:id="7584" w:name="_Toc88654019"/>
      <w:bookmarkStart w:id="7585" w:name="_Toc97904375"/>
      <w:bookmarkStart w:id="7586" w:name="_Toc105175416"/>
      <w:bookmarkStart w:id="7587" w:name="_Toc113826446"/>
      <w:bookmarkStart w:id="7588" w:name="_Toc175587032"/>
      <w:bookmarkEnd w:id="7572"/>
      <w:r w:rsidRPr="00FD0425">
        <w:t>9.2.3.63</w:t>
      </w:r>
      <w:r w:rsidRPr="00FD0425">
        <w:tab/>
        <w:t>PDCP SN Length</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4444988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AA95AC1" w14:textId="77777777" w:rsidTr="005926E2">
        <w:tc>
          <w:tcPr>
            <w:tcW w:w="2448" w:type="dxa"/>
          </w:tcPr>
          <w:p w14:paraId="169BBAA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6F53483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690659B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33ADC04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2BB6B0C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5926E2">
        <w:tc>
          <w:tcPr>
            <w:tcW w:w="2448" w:type="dxa"/>
          </w:tcPr>
          <w:p w14:paraId="6E0B4D04"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UL PDCP SN Length</w:t>
            </w:r>
          </w:p>
        </w:tc>
        <w:tc>
          <w:tcPr>
            <w:tcW w:w="1080" w:type="dxa"/>
          </w:tcPr>
          <w:p w14:paraId="4296876B"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23D5DC2E" w14:textId="77777777" w:rsidR="00F02090" w:rsidRPr="00FD0425" w:rsidRDefault="00F02090" w:rsidP="0073372F">
            <w:pPr>
              <w:pStyle w:val="TAL"/>
              <w:keepNext w:val="0"/>
              <w:keepLines w:val="0"/>
              <w:widowControl w:val="0"/>
              <w:rPr>
                <w:rFonts w:cs="Arial"/>
                <w:lang w:eastAsia="ja-JP"/>
              </w:rPr>
            </w:pPr>
          </w:p>
        </w:tc>
        <w:tc>
          <w:tcPr>
            <w:tcW w:w="1872" w:type="dxa"/>
          </w:tcPr>
          <w:p w14:paraId="5E6C8F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05B8C45C"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5926E2">
        <w:tc>
          <w:tcPr>
            <w:tcW w:w="2448" w:type="dxa"/>
          </w:tcPr>
          <w:p w14:paraId="075ABDF1" w14:textId="77777777" w:rsidR="00F02090" w:rsidRPr="00FD0425" w:rsidRDefault="00F02090" w:rsidP="0073372F">
            <w:pPr>
              <w:pStyle w:val="TAL"/>
              <w:keepNext w:val="0"/>
              <w:keepLines w:val="0"/>
              <w:widowControl w:val="0"/>
              <w:rPr>
                <w:rFonts w:cs="Geneva"/>
                <w:szCs w:val="18"/>
                <w:lang w:eastAsia="zh-CN"/>
              </w:rPr>
            </w:pPr>
            <w:r w:rsidRPr="00FD0425">
              <w:rPr>
                <w:rFonts w:cs="Geneva"/>
                <w:szCs w:val="18"/>
                <w:lang w:eastAsia="zh-CN"/>
              </w:rPr>
              <w:t>DL PDCP SN Length</w:t>
            </w:r>
          </w:p>
        </w:tc>
        <w:tc>
          <w:tcPr>
            <w:tcW w:w="1080" w:type="dxa"/>
          </w:tcPr>
          <w:p w14:paraId="3F35866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3717AE1" w14:textId="77777777" w:rsidR="00F02090" w:rsidRPr="00FD0425" w:rsidRDefault="00F02090" w:rsidP="0073372F">
            <w:pPr>
              <w:pStyle w:val="TAL"/>
              <w:keepNext w:val="0"/>
              <w:keepLines w:val="0"/>
              <w:widowControl w:val="0"/>
              <w:rPr>
                <w:rFonts w:cs="Arial"/>
                <w:lang w:eastAsia="ja-JP"/>
              </w:rPr>
            </w:pPr>
          </w:p>
        </w:tc>
        <w:tc>
          <w:tcPr>
            <w:tcW w:w="1872" w:type="dxa"/>
          </w:tcPr>
          <w:p w14:paraId="3383C7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6182C731"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73372F">
      <w:pPr>
        <w:widowControl w:val="0"/>
        <w:rPr>
          <w:lang w:eastAsia="zh-CN"/>
        </w:rPr>
      </w:pPr>
    </w:p>
    <w:p w14:paraId="19347C7E" w14:textId="77777777" w:rsidR="00F02090" w:rsidRPr="00FD0425" w:rsidRDefault="00F02090" w:rsidP="0073372F">
      <w:pPr>
        <w:pStyle w:val="Heading4"/>
        <w:keepNext w:val="0"/>
        <w:keepLines w:val="0"/>
        <w:widowControl w:val="0"/>
      </w:pPr>
      <w:bookmarkStart w:id="7589" w:name="_CR9_2_3_64"/>
      <w:bookmarkStart w:id="7590" w:name="_Toc20955373"/>
      <w:bookmarkStart w:id="7591" w:name="_Toc29991576"/>
      <w:bookmarkStart w:id="7592" w:name="_Toc36555977"/>
      <w:bookmarkStart w:id="7593" w:name="_Toc44497722"/>
      <w:bookmarkStart w:id="7594" w:name="_Toc45108109"/>
      <w:bookmarkStart w:id="7595" w:name="_Toc45901729"/>
      <w:bookmarkStart w:id="7596" w:name="_Toc51850810"/>
      <w:bookmarkStart w:id="7597" w:name="_Toc56693814"/>
      <w:bookmarkStart w:id="7598" w:name="_Toc64447358"/>
      <w:bookmarkStart w:id="7599" w:name="_Toc66286852"/>
      <w:bookmarkStart w:id="7600" w:name="_Toc74151547"/>
      <w:bookmarkStart w:id="7601" w:name="_Toc88654020"/>
      <w:bookmarkStart w:id="7602" w:name="_Toc97904376"/>
      <w:bookmarkStart w:id="7603" w:name="_Toc105175417"/>
      <w:bookmarkStart w:id="7604" w:name="_Toc113826447"/>
      <w:bookmarkStart w:id="7605" w:name="_Toc175587033"/>
      <w:bookmarkEnd w:id="7589"/>
      <w:r w:rsidRPr="00FD0425">
        <w:t>9.2.3.64</w:t>
      </w:r>
      <w:r w:rsidRPr="00FD0425">
        <w:tab/>
        <w:t>UE History Information</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0D98AD2B" w14:textId="77777777" w:rsidR="00F02090" w:rsidRPr="00FD0425" w:rsidRDefault="00F02090" w:rsidP="0073372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73372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F48E6F" w14:textId="77777777" w:rsidTr="00807553">
        <w:trPr>
          <w:tblHeader/>
        </w:trPr>
        <w:tc>
          <w:tcPr>
            <w:tcW w:w="2448" w:type="dxa"/>
          </w:tcPr>
          <w:p w14:paraId="3E332CB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4C48321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08B6779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5B17CB6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3AE2200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5926E2">
        <w:tc>
          <w:tcPr>
            <w:tcW w:w="2448" w:type="dxa"/>
          </w:tcPr>
          <w:p w14:paraId="3408E788" w14:textId="77777777" w:rsidR="00F02090" w:rsidRPr="00FD0425" w:rsidRDefault="00F02090" w:rsidP="0073372F">
            <w:pPr>
              <w:pStyle w:val="TAL"/>
              <w:keepNext w:val="0"/>
              <w:keepLines w:val="0"/>
              <w:widowControl w:val="0"/>
              <w:rPr>
                <w:rFonts w:cs="Arial"/>
                <w:lang w:eastAsia="zh-CN"/>
              </w:rPr>
            </w:pPr>
            <w:r w:rsidRPr="00FD0425">
              <w:rPr>
                <w:b/>
                <w:bCs/>
                <w:lang w:eastAsia="ja-JP"/>
              </w:rPr>
              <w:t>Last Visited Cell List</w:t>
            </w:r>
          </w:p>
        </w:tc>
        <w:tc>
          <w:tcPr>
            <w:tcW w:w="1080" w:type="dxa"/>
          </w:tcPr>
          <w:p w14:paraId="54A71084" w14:textId="77777777" w:rsidR="00F02090" w:rsidRPr="00FD0425" w:rsidRDefault="00F02090" w:rsidP="0073372F">
            <w:pPr>
              <w:pStyle w:val="TAL"/>
              <w:keepNext w:val="0"/>
              <w:keepLines w:val="0"/>
              <w:widowControl w:val="0"/>
              <w:rPr>
                <w:rFonts w:eastAsia="Symbol" w:cs="Arial"/>
                <w:lang w:eastAsia="zh-TW"/>
              </w:rPr>
            </w:pPr>
          </w:p>
        </w:tc>
        <w:tc>
          <w:tcPr>
            <w:tcW w:w="1440" w:type="dxa"/>
          </w:tcPr>
          <w:p w14:paraId="28317611" w14:textId="77777777" w:rsidR="00F02090" w:rsidRPr="00FD0425" w:rsidRDefault="00F02090" w:rsidP="0073372F">
            <w:pPr>
              <w:pStyle w:val="TAL"/>
              <w:keepNext w:val="0"/>
              <w:keepLines w:val="0"/>
              <w:widowControl w:val="0"/>
              <w:rPr>
                <w:rFonts w:cs="Arial"/>
                <w:lang w:eastAsia="ja-JP"/>
              </w:rPr>
            </w:pPr>
            <w:r w:rsidRPr="00FD0425">
              <w:rPr>
                <w:i/>
                <w:lang w:eastAsia="ja-JP"/>
              </w:rPr>
              <w:t>1..&lt;maxnoofCellsinUEHistoryInfo&gt;</w:t>
            </w:r>
          </w:p>
        </w:tc>
        <w:tc>
          <w:tcPr>
            <w:tcW w:w="1872" w:type="dxa"/>
          </w:tcPr>
          <w:p w14:paraId="0C8B230D" w14:textId="77777777" w:rsidR="00F02090" w:rsidRPr="00FD0425" w:rsidRDefault="00F02090" w:rsidP="0073372F">
            <w:pPr>
              <w:pStyle w:val="TAL"/>
              <w:keepNext w:val="0"/>
              <w:keepLines w:val="0"/>
              <w:widowControl w:val="0"/>
              <w:rPr>
                <w:rFonts w:cs="Arial"/>
                <w:lang w:eastAsia="ja-JP"/>
              </w:rPr>
            </w:pPr>
          </w:p>
        </w:tc>
        <w:tc>
          <w:tcPr>
            <w:tcW w:w="2880" w:type="dxa"/>
          </w:tcPr>
          <w:p w14:paraId="50CC5807" w14:textId="77777777" w:rsidR="00F02090" w:rsidRPr="00FD0425" w:rsidRDefault="00F02090" w:rsidP="0073372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5926E2">
        <w:tc>
          <w:tcPr>
            <w:tcW w:w="2448" w:type="dxa"/>
          </w:tcPr>
          <w:p w14:paraId="762AD675" w14:textId="77777777" w:rsidR="00F02090" w:rsidRPr="00FD0425" w:rsidRDefault="00F02090" w:rsidP="0073372F">
            <w:pPr>
              <w:pStyle w:val="TAL"/>
              <w:keepNext w:val="0"/>
              <w:keepLines w:val="0"/>
              <w:widowControl w:val="0"/>
              <w:ind w:left="113"/>
              <w:rPr>
                <w:rFonts w:cs="Geneva"/>
                <w:szCs w:val="18"/>
                <w:lang w:eastAsia="zh-CN"/>
              </w:rPr>
            </w:pPr>
            <w:r w:rsidRPr="00FD0425">
              <w:rPr>
                <w:rFonts w:cs="Arial"/>
                <w:lang w:eastAsia="ja-JP"/>
              </w:rPr>
              <w:t>&gt;Last Visited Cell Information</w:t>
            </w:r>
          </w:p>
        </w:tc>
        <w:tc>
          <w:tcPr>
            <w:tcW w:w="1080" w:type="dxa"/>
          </w:tcPr>
          <w:p w14:paraId="647247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F31DDF4" w14:textId="77777777" w:rsidR="00F02090" w:rsidRPr="00FD0425" w:rsidRDefault="00F02090" w:rsidP="0073372F">
            <w:pPr>
              <w:pStyle w:val="TAL"/>
              <w:keepNext w:val="0"/>
              <w:keepLines w:val="0"/>
              <w:widowControl w:val="0"/>
              <w:rPr>
                <w:rFonts w:cs="Arial"/>
                <w:lang w:eastAsia="ja-JP"/>
              </w:rPr>
            </w:pPr>
          </w:p>
        </w:tc>
        <w:tc>
          <w:tcPr>
            <w:tcW w:w="1872" w:type="dxa"/>
          </w:tcPr>
          <w:p w14:paraId="071C888D" w14:textId="77777777" w:rsidR="00F02090" w:rsidRPr="00FD0425" w:rsidRDefault="00F02090" w:rsidP="0073372F">
            <w:pPr>
              <w:pStyle w:val="TAL"/>
              <w:keepNext w:val="0"/>
              <w:keepLines w:val="0"/>
              <w:widowControl w:val="0"/>
              <w:rPr>
                <w:rFonts w:cs="Arial"/>
                <w:lang w:eastAsia="ja-JP"/>
              </w:rPr>
            </w:pPr>
            <w:r w:rsidRPr="00FD0425">
              <w:rPr>
                <w:lang w:eastAsia="ja-JP"/>
              </w:rPr>
              <w:t>9.2.3.65</w:t>
            </w:r>
          </w:p>
        </w:tc>
        <w:tc>
          <w:tcPr>
            <w:tcW w:w="2880" w:type="dxa"/>
          </w:tcPr>
          <w:p w14:paraId="6CAF3175" w14:textId="77777777" w:rsidR="00F02090" w:rsidRPr="00FD0425" w:rsidRDefault="00F02090" w:rsidP="0073372F">
            <w:pPr>
              <w:pStyle w:val="TAL"/>
              <w:keepNext w:val="0"/>
              <w:keepLines w:val="0"/>
              <w:widowControl w:val="0"/>
              <w:rPr>
                <w:rFonts w:cs="Arial"/>
                <w:lang w:eastAsia="zh-CN"/>
              </w:rPr>
            </w:pPr>
          </w:p>
        </w:tc>
      </w:tr>
    </w:tbl>
    <w:p w14:paraId="368650D1" w14:textId="77777777" w:rsidR="00F02090" w:rsidRPr="00FD0425" w:rsidRDefault="00F02090"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73372F">
        <w:trPr>
          <w:tblHeader/>
        </w:trPr>
        <w:tc>
          <w:tcPr>
            <w:tcW w:w="3528" w:type="dxa"/>
          </w:tcPr>
          <w:p w14:paraId="59D744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73372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73372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73372F">
      <w:pPr>
        <w:widowControl w:val="0"/>
        <w:rPr>
          <w:lang w:eastAsia="zh-CN"/>
        </w:rPr>
      </w:pPr>
    </w:p>
    <w:p w14:paraId="519F4289" w14:textId="77777777" w:rsidR="00F02090" w:rsidRPr="00FD0425" w:rsidRDefault="00F02090" w:rsidP="0073372F">
      <w:pPr>
        <w:pStyle w:val="Heading4"/>
        <w:keepNext w:val="0"/>
        <w:keepLines w:val="0"/>
        <w:widowControl w:val="0"/>
      </w:pPr>
      <w:bookmarkStart w:id="7606" w:name="_CR9_2_3_65"/>
      <w:bookmarkStart w:id="7607" w:name="_Toc20955374"/>
      <w:bookmarkStart w:id="7608" w:name="_Toc29991577"/>
      <w:bookmarkStart w:id="7609" w:name="_Toc36555978"/>
      <w:bookmarkStart w:id="7610" w:name="_Toc44497723"/>
      <w:bookmarkStart w:id="7611" w:name="_Toc45108110"/>
      <w:bookmarkStart w:id="7612" w:name="_Toc45901730"/>
      <w:bookmarkStart w:id="7613" w:name="_Toc51850811"/>
      <w:bookmarkStart w:id="7614" w:name="_Toc56693815"/>
      <w:bookmarkStart w:id="7615" w:name="_Toc64447359"/>
      <w:bookmarkStart w:id="7616" w:name="_Toc66286853"/>
      <w:bookmarkStart w:id="7617" w:name="_Toc74151548"/>
      <w:bookmarkStart w:id="7618" w:name="_Toc88654021"/>
      <w:bookmarkStart w:id="7619" w:name="_Toc97904377"/>
      <w:bookmarkStart w:id="7620" w:name="_Toc105175418"/>
      <w:bookmarkStart w:id="7621" w:name="_Toc113826448"/>
      <w:bookmarkStart w:id="7622" w:name="_Toc175587034"/>
      <w:bookmarkEnd w:id="7606"/>
      <w:r w:rsidRPr="00FD0425">
        <w:t>9.2.3.65</w:t>
      </w:r>
      <w:r w:rsidRPr="00FD0425">
        <w:tab/>
        <w:t>Last Visited Cell Information</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65C86400" w14:textId="77777777" w:rsidR="00F02090" w:rsidRPr="00FD0425" w:rsidRDefault="00F02090" w:rsidP="0073372F">
      <w:pPr>
        <w:widowControl w:val="0"/>
      </w:pPr>
      <w:r w:rsidRPr="00FD0425">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7F2CBC8" w14:textId="77777777" w:rsidTr="0073372F">
        <w:trPr>
          <w:tblHeader/>
        </w:trPr>
        <w:tc>
          <w:tcPr>
            <w:tcW w:w="2448" w:type="dxa"/>
          </w:tcPr>
          <w:p w14:paraId="53B132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FF8FA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9FFC5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DA1166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7E499F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5926E2">
        <w:tc>
          <w:tcPr>
            <w:tcW w:w="2448" w:type="dxa"/>
          </w:tcPr>
          <w:p w14:paraId="28807C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080" w:type="dxa"/>
          </w:tcPr>
          <w:p w14:paraId="64388A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8352517" w14:textId="77777777" w:rsidR="00F02090" w:rsidRPr="00FD0425" w:rsidRDefault="00F02090" w:rsidP="0073372F">
            <w:pPr>
              <w:pStyle w:val="TAL"/>
              <w:keepNext w:val="0"/>
              <w:keepLines w:val="0"/>
              <w:widowControl w:val="0"/>
              <w:rPr>
                <w:rFonts w:cs="Arial"/>
                <w:lang w:eastAsia="ja-JP"/>
              </w:rPr>
            </w:pPr>
          </w:p>
        </w:tc>
        <w:tc>
          <w:tcPr>
            <w:tcW w:w="1872" w:type="dxa"/>
          </w:tcPr>
          <w:p w14:paraId="59DCE282" w14:textId="77777777" w:rsidR="00F02090" w:rsidRPr="00FD0425" w:rsidRDefault="00F02090" w:rsidP="0073372F">
            <w:pPr>
              <w:pStyle w:val="TAL"/>
              <w:keepNext w:val="0"/>
              <w:keepLines w:val="0"/>
              <w:widowControl w:val="0"/>
              <w:rPr>
                <w:rFonts w:cs="Arial"/>
                <w:lang w:eastAsia="ja-JP"/>
              </w:rPr>
            </w:pPr>
          </w:p>
        </w:tc>
        <w:tc>
          <w:tcPr>
            <w:tcW w:w="2880" w:type="dxa"/>
          </w:tcPr>
          <w:p w14:paraId="09EA786F" w14:textId="77777777" w:rsidR="00F02090" w:rsidRPr="00FD0425" w:rsidRDefault="00F02090" w:rsidP="0073372F">
            <w:pPr>
              <w:pStyle w:val="TAL"/>
              <w:keepNext w:val="0"/>
              <w:keepLines w:val="0"/>
              <w:widowControl w:val="0"/>
              <w:rPr>
                <w:rFonts w:cs="Arial"/>
                <w:lang w:eastAsia="ja-JP"/>
              </w:rPr>
            </w:pPr>
          </w:p>
        </w:tc>
      </w:tr>
      <w:tr w:rsidR="00F02090" w:rsidRPr="00FD0425" w14:paraId="5F1D2670" w14:textId="77777777" w:rsidTr="005926E2">
        <w:tc>
          <w:tcPr>
            <w:tcW w:w="2448" w:type="dxa"/>
          </w:tcPr>
          <w:p w14:paraId="3DF6028E" w14:textId="77777777" w:rsidR="00F02090" w:rsidRPr="00FD0425" w:rsidRDefault="00F02090" w:rsidP="0073372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080" w:type="dxa"/>
          </w:tcPr>
          <w:p w14:paraId="21CCD848" w14:textId="77777777" w:rsidR="00F02090" w:rsidRPr="00FD0425" w:rsidRDefault="00F02090" w:rsidP="0073372F">
            <w:pPr>
              <w:pStyle w:val="TAL"/>
              <w:keepNext w:val="0"/>
              <w:keepLines w:val="0"/>
              <w:widowControl w:val="0"/>
              <w:rPr>
                <w:rFonts w:cs="Arial"/>
                <w:lang w:eastAsia="ja-JP"/>
              </w:rPr>
            </w:pPr>
          </w:p>
        </w:tc>
        <w:tc>
          <w:tcPr>
            <w:tcW w:w="1440" w:type="dxa"/>
          </w:tcPr>
          <w:p w14:paraId="4A9212B4" w14:textId="77777777" w:rsidR="00F02090" w:rsidRPr="00FD0425" w:rsidRDefault="00F02090" w:rsidP="0073372F">
            <w:pPr>
              <w:pStyle w:val="TAL"/>
              <w:keepNext w:val="0"/>
              <w:keepLines w:val="0"/>
              <w:widowControl w:val="0"/>
              <w:rPr>
                <w:rFonts w:cs="Arial"/>
                <w:lang w:eastAsia="ja-JP"/>
              </w:rPr>
            </w:pPr>
          </w:p>
        </w:tc>
        <w:tc>
          <w:tcPr>
            <w:tcW w:w="1872" w:type="dxa"/>
          </w:tcPr>
          <w:p w14:paraId="60E46758" w14:textId="77777777" w:rsidR="00F02090" w:rsidRPr="00FD0425" w:rsidRDefault="00F02090" w:rsidP="0073372F">
            <w:pPr>
              <w:pStyle w:val="TAL"/>
              <w:keepNext w:val="0"/>
              <w:keepLines w:val="0"/>
              <w:widowControl w:val="0"/>
              <w:rPr>
                <w:rFonts w:cs="Arial"/>
                <w:lang w:eastAsia="ja-JP"/>
              </w:rPr>
            </w:pPr>
          </w:p>
        </w:tc>
        <w:tc>
          <w:tcPr>
            <w:tcW w:w="2880" w:type="dxa"/>
          </w:tcPr>
          <w:p w14:paraId="355D80A6" w14:textId="77777777" w:rsidR="00F02090" w:rsidRPr="00FD0425" w:rsidRDefault="00F02090" w:rsidP="0073372F">
            <w:pPr>
              <w:pStyle w:val="TAL"/>
              <w:keepNext w:val="0"/>
              <w:keepLines w:val="0"/>
              <w:widowControl w:val="0"/>
              <w:rPr>
                <w:rFonts w:cs="Arial"/>
                <w:lang w:eastAsia="ja-JP"/>
              </w:rPr>
            </w:pPr>
          </w:p>
        </w:tc>
      </w:tr>
      <w:tr w:rsidR="00F02090" w:rsidRPr="00FD0425" w14:paraId="7A6BFDA4" w14:textId="77777777" w:rsidTr="005926E2">
        <w:tc>
          <w:tcPr>
            <w:tcW w:w="2448" w:type="dxa"/>
          </w:tcPr>
          <w:p w14:paraId="7C58711F" w14:textId="77777777" w:rsidR="00F02090" w:rsidRPr="00FD0425" w:rsidRDefault="00F02090" w:rsidP="0073372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080" w:type="dxa"/>
          </w:tcPr>
          <w:p w14:paraId="67F8BB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C44E125" w14:textId="77777777" w:rsidR="00F02090" w:rsidRPr="00FD0425" w:rsidRDefault="00F02090" w:rsidP="0073372F">
            <w:pPr>
              <w:pStyle w:val="TAL"/>
              <w:keepNext w:val="0"/>
              <w:keepLines w:val="0"/>
              <w:widowControl w:val="0"/>
              <w:rPr>
                <w:rFonts w:cs="Arial"/>
                <w:lang w:eastAsia="ja-JP"/>
              </w:rPr>
            </w:pPr>
          </w:p>
        </w:tc>
        <w:tc>
          <w:tcPr>
            <w:tcW w:w="1872" w:type="dxa"/>
          </w:tcPr>
          <w:p w14:paraId="097E279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7C20CA5"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5926E2">
        <w:tc>
          <w:tcPr>
            <w:tcW w:w="2448" w:type="dxa"/>
          </w:tcPr>
          <w:p w14:paraId="1BEE6568" w14:textId="77777777" w:rsidR="00F02090" w:rsidRPr="00FD0425" w:rsidRDefault="00F02090" w:rsidP="0073372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080" w:type="dxa"/>
          </w:tcPr>
          <w:p w14:paraId="23B4FEC1" w14:textId="77777777" w:rsidR="00F02090" w:rsidRPr="00FD0425" w:rsidRDefault="00F02090" w:rsidP="0073372F">
            <w:pPr>
              <w:pStyle w:val="TAL"/>
              <w:keepNext w:val="0"/>
              <w:keepLines w:val="0"/>
              <w:widowControl w:val="0"/>
              <w:rPr>
                <w:rFonts w:cs="Arial"/>
                <w:lang w:eastAsia="ja-JP"/>
              </w:rPr>
            </w:pPr>
          </w:p>
        </w:tc>
        <w:tc>
          <w:tcPr>
            <w:tcW w:w="1440" w:type="dxa"/>
          </w:tcPr>
          <w:p w14:paraId="719DFFE3" w14:textId="77777777" w:rsidR="00F02090" w:rsidRPr="00FD0425" w:rsidRDefault="00F02090" w:rsidP="0073372F">
            <w:pPr>
              <w:pStyle w:val="TAL"/>
              <w:keepNext w:val="0"/>
              <w:keepLines w:val="0"/>
              <w:widowControl w:val="0"/>
              <w:rPr>
                <w:rFonts w:cs="Arial"/>
                <w:lang w:eastAsia="ja-JP"/>
              </w:rPr>
            </w:pPr>
          </w:p>
        </w:tc>
        <w:tc>
          <w:tcPr>
            <w:tcW w:w="1872" w:type="dxa"/>
          </w:tcPr>
          <w:p w14:paraId="556E9622" w14:textId="77777777" w:rsidR="00F02090" w:rsidRPr="00FD0425" w:rsidRDefault="00F02090" w:rsidP="0073372F">
            <w:pPr>
              <w:pStyle w:val="TAL"/>
              <w:keepNext w:val="0"/>
              <w:keepLines w:val="0"/>
              <w:widowControl w:val="0"/>
              <w:rPr>
                <w:rFonts w:cs="Arial"/>
                <w:lang w:eastAsia="ja-JP"/>
              </w:rPr>
            </w:pPr>
          </w:p>
        </w:tc>
        <w:tc>
          <w:tcPr>
            <w:tcW w:w="2880" w:type="dxa"/>
          </w:tcPr>
          <w:p w14:paraId="0E827B22" w14:textId="77777777" w:rsidR="00F02090" w:rsidRPr="00FD0425" w:rsidRDefault="00F02090" w:rsidP="0073372F">
            <w:pPr>
              <w:pStyle w:val="TAL"/>
              <w:keepNext w:val="0"/>
              <w:keepLines w:val="0"/>
              <w:widowControl w:val="0"/>
              <w:rPr>
                <w:rFonts w:cs="Arial"/>
                <w:lang w:eastAsia="ja-JP"/>
              </w:rPr>
            </w:pPr>
          </w:p>
        </w:tc>
      </w:tr>
      <w:tr w:rsidR="00F02090" w:rsidRPr="00FD0425" w14:paraId="0BB31F34" w14:textId="77777777" w:rsidTr="005926E2">
        <w:tc>
          <w:tcPr>
            <w:tcW w:w="2448" w:type="dxa"/>
          </w:tcPr>
          <w:p w14:paraId="14CA346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080" w:type="dxa"/>
          </w:tcPr>
          <w:p w14:paraId="2C48722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2507193" w14:textId="77777777" w:rsidR="00F02090" w:rsidRPr="00FD0425" w:rsidRDefault="00F02090" w:rsidP="0073372F">
            <w:pPr>
              <w:pStyle w:val="TAL"/>
              <w:keepNext w:val="0"/>
              <w:keepLines w:val="0"/>
              <w:widowControl w:val="0"/>
              <w:rPr>
                <w:rFonts w:cs="Arial"/>
                <w:lang w:eastAsia="ja-JP"/>
              </w:rPr>
            </w:pPr>
          </w:p>
        </w:tc>
        <w:tc>
          <w:tcPr>
            <w:tcW w:w="1872" w:type="dxa"/>
          </w:tcPr>
          <w:p w14:paraId="1321F6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19026396"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5926E2">
        <w:tc>
          <w:tcPr>
            <w:tcW w:w="2448" w:type="dxa"/>
          </w:tcPr>
          <w:p w14:paraId="71C0B9B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080" w:type="dxa"/>
          </w:tcPr>
          <w:p w14:paraId="09A1D204" w14:textId="77777777" w:rsidR="00F02090" w:rsidRPr="00FD0425" w:rsidRDefault="00F02090" w:rsidP="0073372F">
            <w:pPr>
              <w:pStyle w:val="TAL"/>
              <w:keepNext w:val="0"/>
              <w:keepLines w:val="0"/>
              <w:widowControl w:val="0"/>
              <w:rPr>
                <w:rFonts w:cs="Arial"/>
                <w:lang w:eastAsia="ja-JP"/>
              </w:rPr>
            </w:pPr>
          </w:p>
        </w:tc>
        <w:tc>
          <w:tcPr>
            <w:tcW w:w="1440" w:type="dxa"/>
          </w:tcPr>
          <w:p w14:paraId="200294D5" w14:textId="77777777" w:rsidR="00F02090" w:rsidRPr="00FD0425" w:rsidRDefault="00F02090" w:rsidP="0073372F">
            <w:pPr>
              <w:pStyle w:val="TAL"/>
              <w:keepNext w:val="0"/>
              <w:keepLines w:val="0"/>
              <w:widowControl w:val="0"/>
              <w:rPr>
                <w:rFonts w:cs="Arial"/>
                <w:lang w:eastAsia="ja-JP"/>
              </w:rPr>
            </w:pPr>
          </w:p>
        </w:tc>
        <w:tc>
          <w:tcPr>
            <w:tcW w:w="1872" w:type="dxa"/>
          </w:tcPr>
          <w:p w14:paraId="1E147DC2" w14:textId="77777777" w:rsidR="00F02090" w:rsidRPr="00FD0425" w:rsidRDefault="00F02090" w:rsidP="0073372F">
            <w:pPr>
              <w:pStyle w:val="TAL"/>
              <w:keepNext w:val="0"/>
              <w:keepLines w:val="0"/>
              <w:widowControl w:val="0"/>
              <w:rPr>
                <w:rFonts w:cs="Arial"/>
                <w:lang w:eastAsia="ja-JP"/>
              </w:rPr>
            </w:pPr>
          </w:p>
        </w:tc>
        <w:tc>
          <w:tcPr>
            <w:tcW w:w="2880" w:type="dxa"/>
          </w:tcPr>
          <w:p w14:paraId="13292ECE" w14:textId="77777777" w:rsidR="00F02090" w:rsidRPr="00FD0425" w:rsidRDefault="00F02090" w:rsidP="0073372F">
            <w:pPr>
              <w:pStyle w:val="TAL"/>
              <w:keepNext w:val="0"/>
              <w:keepLines w:val="0"/>
              <w:widowControl w:val="0"/>
              <w:rPr>
                <w:rFonts w:cs="Arial"/>
                <w:lang w:eastAsia="ja-JP"/>
              </w:rPr>
            </w:pPr>
          </w:p>
        </w:tc>
      </w:tr>
      <w:tr w:rsidR="00F02090" w:rsidRPr="00FD0425" w14:paraId="07F57A79" w14:textId="77777777" w:rsidTr="005926E2">
        <w:tc>
          <w:tcPr>
            <w:tcW w:w="2448" w:type="dxa"/>
          </w:tcPr>
          <w:p w14:paraId="3853BAAC"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080" w:type="dxa"/>
          </w:tcPr>
          <w:p w14:paraId="7F2D25F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216212B" w14:textId="77777777" w:rsidR="00F02090" w:rsidRPr="00FD0425" w:rsidRDefault="00F02090" w:rsidP="0073372F">
            <w:pPr>
              <w:pStyle w:val="TAL"/>
              <w:keepNext w:val="0"/>
              <w:keepLines w:val="0"/>
              <w:widowControl w:val="0"/>
              <w:rPr>
                <w:rFonts w:cs="Arial"/>
                <w:lang w:eastAsia="ja-JP"/>
              </w:rPr>
            </w:pPr>
          </w:p>
        </w:tc>
        <w:tc>
          <w:tcPr>
            <w:tcW w:w="1872" w:type="dxa"/>
          </w:tcPr>
          <w:p w14:paraId="2603172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5F9C3DA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5926E2">
        <w:tc>
          <w:tcPr>
            <w:tcW w:w="2448" w:type="dxa"/>
          </w:tcPr>
          <w:p w14:paraId="6F6828C7"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080" w:type="dxa"/>
          </w:tcPr>
          <w:p w14:paraId="09F15CAC" w14:textId="77777777" w:rsidR="00F02090" w:rsidRPr="00FD0425" w:rsidRDefault="00F02090" w:rsidP="0073372F">
            <w:pPr>
              <w:pStyle w:val="TAL"/>
              <w:keepNext w:val="0"/>
              <w:keepLines w:val="0"/>
              <w:widowControl w:val="0"/>
              <w:rPr>
                <w:rFonts w:cs="Arial"/>
                <w:lang w:eastAsia="ja-JP"/>
              </w:rPr>
            </w:pPr>
          </w:p>
        </w:tc>
        <w:tc>
          <w:tcPr>
            <w:tcW w:w="1440" w:type="dxa"/>
          </w:tcPr>
          <w:p w14:paraId="0B7CE810" w14:textId="77777777" w:rsidR="00F02090" w:rsidRPr="00FD0425" w:rsidRDefault="00F02090" w:rsidP="0073372F">
            <w:pPr>
              <w:pStyle w:val="TAL"/>
              <w:keepNext w:val="0"/>
              <w:keepLines w:val="0"/>
              <w:widowControl w:val="0"/>
              <w:rPr>
                <w:rFonts w:cs="Arial"/>
                <w:lang w:eastAsia="ja-JP"/>
              </w:rPr>
            </w:pPr>
          </w:p>
        </w:tc>
        <w:tc>
          <w:tcPr>
            <w:tcW w:w="1872" w:type="dxa"/>
          </w:tcPr>
          <w:p w14:paraId="51DF5C6B" w14:textId="77777777" w:rsidR="00F02090" w:rsidRPr="00FD0425" w:rsidRDefault="00F02090" w:rsidP="0073372F">
            <w:pPr>
              <w:pStyle w:val="TAL"/>
              <w:keepNext w:val="0"/>
              <w:keepLines w:val="0"/>
              <w:widowControl w:val="0"/>
              <w:rPr>
                <w:rFonts w:cs="Arial"/>
                <w:lang w:eastAsia="ja-JP"/>
              </w:rPr>
            </w:pPr>
          </w:p>
        </w:tc>
        <w:tc>
          <w:tcPr>
            <w:tcW w:w="2880" w:type="dxa"/>
          </w:tcPr>
          <w:p w14:paraId="00E94DF7" w14:textId="77777777" w:rsidR="00F02090" w:rsidRPr="00FD0425" w:rsidRDefault="00F02090" w:rsidP="0073372F">
            <w:pPr>
              <w:pStyle w:val="TAL"/>
              <w:keepNext w:val="0"/>
              <w:keepLines w:val="0"/>
              <w:widowControl w:val="0"/>
              <w:rPr>
                <w:rFonts w:cs="Arial"/>
                <w:bCs/>
                <w:lang w:eastAsia="ja-JP"/>
              </w:rPr>
            </w:pPr>
          </w:p>
        </w:tc>
      </w:tr>
      <w:tr w:rsidR="00F02090" w:rsidRPr="00FD0425" w14:paraId="368C0625" w14:textId="77777777" w:rsidTr="005926E2">
        <w:tc>
          <w:tcPr>
            <w:tcW w:w="2448" w:type="dxa"/>
          </w:tcPr>
          <w:p w14:paraId="452994D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080" w:type="dxa"/>
          </w:tcPr>
          <w:p w14:paraId="6740DEA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EA99DB5" w14:textId="77777777" w:rsidR="00F02090" w:rsidRPr="00FD0425" w:rsidRDefault="00F02090" w:rsidP="0073372F">
            <w:pPr>
              <w:pStyle w:val="TAL"/>
              <w:keepNext w:val="0"/>
              <w:keepLines w:val="0"/>
              <w:widowControl w:val="0"/>
              <w:rPr>
                <w:rFonts w:cs="Arial"/>
                <w:lang w:eastAsia="ja-JP"/>
              </w:rPr>
            </w:pPr>
          </w:p>
        </w:tc>
        <w:tc>
          <w:tcPr>
            <w:tcW w:w="1872" w:type="dxa"/>
          </w:tcPr>
          <w:p w14:paraId="0C13EC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736CF8A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73372F">
      <w:pPr>
        <w:widowControl w:val="0"/>
      </w:pPr>
    </w:p>
    <w:p w14:paraId="5942CCEA" w14:textId="77777777" w:rsidR="00F02090" w:rsidRPr="00FD0425" w:rsidRDefault="00F02090" w:rsidP="0073372F">
      <w:pPr>
        <w:pStyle w:val="Heading4"/>
        <w:keepNext w:val="0"/>
        <w:keepLines w:val="0"/>
        <w:widowControl w:val="0"/>
      </w:pPr>
      <w:bookmarkStart w:id="7623" w:name="_CR9_2_3_66"/>
      <w:bookmarkStart w:id="7624" w:name="_Toc20955375"/>
      <w:bookmarkStart w:id="7625" w:name="_Toc29991578"/>
      <w:bookmarkStart w:id="7626" w:name="_Toc36555979"/>
      <w:bookmarkStart w:id="7627" w:name="_Toc44497724"/>
      <w:bookmarkStart w:id="7628" w:name="_Toc45108111"/>
      <w:bookmarkStart w:id="7629" w:name="_Toc45901731"/>
      <w:bookmarkStart w:id="7630" w:name="_Toc51850812"/>
      <w:bookmarkStart w:id="7631" w:name="_Toc56693816"/>
      <w:bookmarkStart w:id="7632" w:name="_Toc64447360"/>
      <w:bookmarkStart w:id="7633" w:name="_Toc66286854"/>
      <w:bookmarkStart w:id="7634" w:name="_Toc74151549"/>
      <w:bookmarkStart w:id="7635" w:name="_Toc88654022"/>
      <w:bookmarkStart w:id="7636" w:name="_Toc97904378"/>
      <w:bookmarkStart w:id="7637" w:name="_Toc105175419"/>
      <w:bookmarkStart w:id="7638" w:name="_Toc113826449"/>
      <w:bookmarkStart w:id="7639" w:name="_Toc175587035"/>
      <w:bookmarkEnd w:id="7623"/>
      <w:r w:rsidRPr="00FD0425">
        <w:t>9.2.3.66</w:t>
      </w:r>
      <w:r w:rsidRPr="00FD0425">
        <w:tab/>
        <w:t>Paging DRX</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72BC14EE" w14:textId="77777777" w:rsidR="00F02090" w:rsidRPr="00FD0425" w:rsidRDefault="00F02090" w:rsidP="0073372F">
      <w:pPr>
        <w:widowControl w:val="0"/>
        <w:rPr>
          <w:lang w:eastAsia="zh-CN"/>
        </w:rPr>
      </w:pPr>
      <w:r w:rsidRPr="00FD0425">
        <w:rPr>
          <w:lang w:eastAsia="ja-JP"/>
        </w:rPr>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0FBCF37" w14:textId="77777777" w:rsidTr="005926E2">
        <w:tc>
          <w:tcPr>
            <w:tcW w:w="2448" w:type="dxa"/>
          </w:tcPr>
          <w:p w14:paraId="347BEC3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120E5D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361E8BB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CE2320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1CA56AB8"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5926E2">
        <w:tc>
          <w:tcPr>
            <w:tcW w:w="2448" w:type="dxa"/>
          </w:tcPr>
          <w:p w14:paraId="27493791"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Paging DRX</w:t>
            </w:r>
          </w:p>
        </w:tc>
        <w:tc>
          <w:tcPr>
            <w:tcW w:w="1080" w:type="dxa"/>
          </w:tcPr>
          <w:p w14:paraId="3EE56D33"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029B07DC" w14:textId="77777777" w:rsidR="00F02090" w:rsidRPr="00FD0425" w:rsidRDefault="00F02090" w:rsidP="0073372F">
            <w:pPr>
              <w:pStyle w:val="TAL"/>
              <w:keepNext w:val="0"/>
              <w:keepLines w:val="0"/>
              <w:widowControl w:val="0"/>
              <w:rPr>
                <w:rFonts w:cs="Arial"/>
                <w:lang w:eastAsia="ja-JP"/>
              </w:rPr>
            </w:pPr>
          </w:p>
        </w:tc>
        <w:tc>
          <w:tcPr>
            <w:tcW w:w="1872" w:type="dxa"/>
          </w:tcPr>
          <w:p w14:paraId="10893D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880" w:type="dxa"/>
          </w:tcPr>
          <w:p w14:paraId="7C0CAC4F" w14:textId="77777777" w:rsidR="00F02090" w:rsidRPr="00FD0425" w:rsidRDefault="00F02090" w:rsidP="0073372F">
            <w:pPr>
              <w:pStyle w:val="TAL"/>
              <w:keepNext w:val="0"/>
              <w:keepLines w:val="0"/>
              <w:widowControl w:val="0"/>
              <w:rPr>
                <w:rFonts w:cs="Arial"/>
                <w:lang w:eastAsia="zh-CN"/>
              </w:rPr>
            </w:pPr>
          </w:p>
        </w:tc>
      </w:tr>
    </w:tbl>
    <w:p w14:paraId="397D875B" w14:textId="77777777" w:rsidR="00F02090" w:rsidRPr="00FD0425" w:rsidRDefault="00F02090" w:rsidP="0073372F">
      <w:pPr>
        <w:widowControl w:val="0"/>
        <w:rPr>
          <w:lang w:eastAsia="zh-CN"/>
        </w:rPr>
      </w:pPr>
    </w:p>
    <w:p w14:paraId="1FBE81D5" w14:textId="77777777" w:rsidR="00F02090" w:rsidRPr="00FD0425" w:rsidRDefault="00F02090" w:rsidP="0073372F">
      <w:pPr>
        <w:pStyle w:val="Heading4"/>
        <w:keepNext w:val="0"/>
        <w:keepLines w:val="0"/>
        <w:widowControl w:val="0"/>
      </w:pPr>
      <w:bookmarkStart w:id="7640" w:name="_CR9_2_3_67"/>
      <w:bookmarkStart w:id="7641" w:name="_Toc20955376"/>
      <w:bookmarkStart w:id="7642" w:name="_Toc29991579"/>
      <w:bookmarkStart w:id="7643" w:name="_Toc36555980"/>
      <w:bookmarkStart w:id="7644" w:name="_Toc44497725"/>
      <w:bookmarkStart w:id="7645" w:name="_Toc45108112"/>
      <w:bookmarkStart w:id="7646" w:name="_Toc45901732"/>
      <w:bookmarkStart w:id="7647" w:name="_Toc51850813"/>
      <w:bookmarkStart w:id="7648" w:name="_Toc56693817"/>
      <w:bookmarkStart w:id="7649" w:name="_Toc64447361"/>
      <w:bookmarkStart w:id="7650" w:name="_Toc66286855"/>
      <w:bookmarkStart w:id="7651" w:name="_Toc74151550"/>
      <w:bookmarkStart w:id="7652" w:name="_Toc88654023"/>
      <w:bookmarkStart w:id="7653" w:name="_Toc97904379"/>
      <w:bookmarkStart w:id="7654" w:name="_Toc105175420"/>
      <w:bookmarkStart w:id="7655" w:name="_Toc113826450"/>
      <w:bookmarkStart w:id="7656" w:name="_Toc175587036"/>
      <w:bookmarkEnd w:id="7640"/>
      <w:r w:rsidRPr="00FD0425">
        <w:t>9.2.3.67</w:t>
      </w:r>
      <w:r w:rsidRPr="00FD0425">
        <w:tab/>
        <w:t>Security Result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A877EB3"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D7E6B4" w14:textId="77777777" w:rsidTr="005926E2">
        <w:tc>
          <w:tcPr>
            <w:tcW w:w="2448" w:type="dxa"/>
          </w:tcPr>
          <w:p w14:paraId="6B148D5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E7E32A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1A6AA6A9"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0888616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730CCB15"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5926E2">
        <w:tc>
          <w:tcPr>
            <w:tcW w:w="2448" w:type="dxa"/>
          </w:tcPr>
          <w:p w14:paraId="11BA6DD2" w14:textId="77777777" w:rsidR="00F02090" w:rsidRPr="00FD0425" w:rsidRDefault="00F02090" w:rsidP="0073372F">
            <w:pPr>
              <w:pStyle w:val="TAL"/>
              <w:keepNext w:val="0"/>
              <w:keepLines w:val="0"/>
              <w:widowControl w:val="0"/>
              <w:rPr>
                <w:lang w:eastAsia="zh-CN"/>
              </w:rPr>
            </w:pPr>
            <w:r w:rsidRPr="00FD0425">
              <w:rPr>
                <w:lang w:eastAsia="zh-CN"/>
              </w:rPr>
              <w:t>Integrity Protection Result</w:t>
            </w:r>
          </w:p>
        </w:tc>
        <w:tc>
          <w:tcPr>
            <w:tcW w:w="1080" w:type="dxa"/>
          </w:tcPr>
          <w:p w14:paraId="3813D061"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6B2DF0D4" w14:textId="77777777" w:rsidR="00F02090" w:rsidRPr="00FD0425" w:rsidRDefault="00F02090" w:rsidP="0073372F">
            <w:pPr>
              <w:pStyle w:val="TAL"/>
              <w:keepNext w:val="0"/>
              <w:keepLines w:val="0"/>
              <w:widowControl w:val="0"/>
              <w:rPr>
                <w:rFonts w:cs="Arial"/>
                <w:lang w:eastAsia="ja-JP"/>
              </w:rPr>
            </w:pPr>
          </w:p>
        </w:tc>
        <w:tc>
          <w:tcPr>
            <w:tcW w:w="1872" w:type="dxa"/>
          </w:tcPr>
          <w:p w14:paraId="5C7CDBD1" w14:textId="77777777" w:rsidR="00F02090" w:rsidRPr="00FD0425" w:rsidRDefault="00F02090" w:rsidP="0073372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3D09C2DC" w14:textId="77777777" w:rsidR="00F02090" w:rsidRPr="00FD0425" w:rsidRDefault="00F02090" w:rsidP="0073372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5926E2">
        <w:tc>
          <w:tcPr>
            <w:tcW w:w="2448" w:type="dxa"/>
          </w:tcPr>
          <w:p w14:paraId="234B90F5" w14:textId="77777777" w:rsidR="00F02090" w:rsidRPr="00FD0425" w:rsidRDefault="00F02090" w:rsidP="0073372F">
            <w:pPr>
              <w:pStyle w:val="TAL"/>
              <w:keepNext w:val="0"/>
              <w:keepLines w:val="0"/>
              <w:widowControl w:val="0"/>
              <w:rPr>
                <w:lang w:eastAsia="zh-CN"/>
              </w:rPr>
            </w:pPr>
            <w:r w:rsidRPr="00FD0425">
              <w:rPr>
                <w:lang w:eastAsia="zh-CN"/>
              </w:rPr>
              <w:t>Confidentiality Protection Result</w:t>
            </w:r>
          </w:p>
        </w:tc>
        <w:tc>
          <w:tcPr>
            <w:tcW w:w="1080" w:type="dxa"/>
          </w:tcPr>
          <w:p w14:paraId="2504D75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C58091" w14:textId="77777777" w:rsidR="00F02090" w:rsidRPr="00FD0425" w:rsidRDefault="00F02090" w:rsidP="0073372F">
            <w:pPr>
              <w:pStyle w:val="TAL"/>
              <w:keepNext w:val="0"/>
              <w:keepLines w:val="0"/>
              <w:widowControl w:val="0"/>
              <w:rPr>
                <w:rFonts w:cs="Arial"/>
                <w:lang w:eastAsia="ja-JP"/>
              </w:rPr>
            </w:pPr>
          </w:p>
        </w:tc>
        <w:tc>
          <w:tcPr>
            <w:tcW w:w="1872" w:type="dxa"/>
          </w:tcPr>
          <w:p w14:paraId="44E2065A" w14:textId="77777777" w:rsidR="00F02090" w:rsidRPr="00FD0425" w:rsidRDefault="00F02090" w:rsidP="0073372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2E1A961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73372F">
      <w:pPr>
        <w:widowControl w:val="0"/>
        <w:rPr>
          <w:lang w:eastAsia="zh-CN"/>
        </w:rPr>
      </w:pPr>
    </w:p>
    <w:p w14:paraId="20E929BA" w14:textId="77777777" w:rsidR="00F02090" w:rsidRPr="00FD0425" w:rsidRDefault="00F02090" w:rsidP="0073372F">
      <w:pPr>
        <w:pStyle w:val="Heading4"/>
        <w:keepNext w:val="0"/>
        <w:keepLines w:val="0"/>
        <w:widowControl w:val="0"/>
      </w:pPr>
      <w:bookmarkStart w:id="7657" w:name="_CR9_2_3_68"/>
      <w:bookmarkStart w:id="7658" w:name="_Toc20955377"/>
      <w:bookmarkStart w:id="7659" w:name="_Toc29991580"/>
      <w:bookmarkStart w:id="7660" w:name="_Toc36555981"/>
      <w:bookmarkStart w:id="7661" w:name="_Toc44497726"/>
      <w:bookmarkStart w:id="7662" w:name="_Toc45108113"/>
      <w:bookmarkStart w:id="7663" w:name="_Toc45901733"/>
      <w:bookmarkStart w:id="7664" w:name="_Toc51850814"/>
      <w:bookmarkStart w:id="7665" w:name="_Toc56693818"/>
      <w:bookmarkStart w:id="7666" w:name="_Toc64447362"/>
      <w:bookmarkStart w:id="7667" w:name="_Toc66286856"/>
      <w:bookmarkStart w:id="7668" w:name="_Toc74151551"/>
      <w:bookmarkStart w:id="7669" w:name="_Toc88654024"/>
      <w:bookmarkStart w:id="7670" w:name="_Toc97904380"/>
      <w:bookmarkStart w:id="7671" w:name="_Toc105175421"/>
      <w:bookmarkStart w:id="7672" w:name="_Toc113826451"/>
      <w:bookmarkStart w:id="7673" w:name="_Toc175587037"/>
      <w:bookmarkEnd w:id="7657"/>
      <w:r w:rsidRPr="00FD0425">
        <w:t>9.2.3.68</w:t>
      </w:r>
      <w:r w:rsidRPr="00FD0425">
        <w:tab/>
        <w:t>UE Context Kept Indicator</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BF27E0B"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CC28DC6" w14:textId="77777777" w:rsidTr="00807553">
        <w:trPr>
          <w:tblHeader/>
        </w:trPr>
        <w:tc>
          <w:tcPr>
            <w:tcW w:w="2448" w:type="dxa"/>
          </w:tcPr>
          <w:p w14:paraId="10DA2BB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CCAC18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2970040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9587204"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611AD0A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5926E2">
        <w:tc>
          <w:tcPr>
            <w:tcW w:w="2448" w:type="dxa"/>
          </w:tcPr>
          <w:p w14:paraId="2EC5C43D" w14:textId="77777777" w:rsidR="00F02090" w:rsidRPr="00FD0425" w:rsidRDefault="00F02090" w:rsidP="0073372F">
            <w:pPr>
              <w:pStyle w:val="TAL"/>
              <w:keepNext w:val="0"/>
              <w:keepLines w:val="0"/>
              <w:widowControl w:val="0"/>
              <w:rPr>
                <w:lang w:eastAsia="zh-CN"/>
              </w:rPr>
            </w:pPr>
            <w:r w:rsidRPr="00FD0425">
              <w:rPr>
                <w:lang w:eastAsia="zh-CN"/>
              </w:rPr>
              <w:t>UE Context Kept Indicator</w:t>
            </w:r>
          </w:p>
        </w:tc>
        <w:tc>
          <w:tcPr>
            <w:tcW w:w="1080" w:type="dxa"/>
          </w:tcPr>
          <w:p w14:paraId="740633CB" w14:textId="77777777" w:rsidR="00F02090" w:rsidRPr="00FD0425" w:rsidRDefault="00F02090" w:rsidP="0073372F">
            <w:pPr>
              <w:pStyle w:val="TAL"/>
              <w:keepNext w:val="0"/>
              <w:keepLines w:val="0"/>
              <w:widowControl w:val="0"/>
              <w:rPr>
                <w:rFonts w:eastAsia="Symbol"/>
                <w:lang w:eastAsia="zh-TW"/>
              </w:rPr>
            </w:pPr>
            <w:r w:rsidRPr="00FD0425">
              <w:rPr>
                <w:lang w:eastAsia="ja-JP"/>
              </w:rPr>
              <w:t>M</w:t>
            </w:r>
          </w:p>
        </w:tc>
        <w:tc>
          <w:tcPr>
            <w:tcW w:w="1440" w:type="dxa"/>
          </w:tcPr>
          <w:p w14:paraId="2CFDF892" w14:textId="77777777" w:rsidR="00F02090" w:rsidRPr="00FD0425" w:rsidRDefault="00F02090" w:rsidP="0073372F">
            <w:pPr>
              <w:pStyle w:val="TAL"/>
              <w:keepNext w:val="0"/>
              <w:keepLines w:val="0"/>
              <w:widowControl w:val="0"/>
              <w:rPr>
                <w:lang w:eastAsia="ja-JP"/>
              </w:rPr>
            </w:pPr>
          </w:p>
        </w:tc>
        <w:tc>
          <w:tcPr>
            <w:tcW w:w="1872" w:type="dxa"/>
          </w:tcPr>
          <w:p w14:paraId="2635BC67" w14:textId="77777777" w:rsidR="00F02090" w:rsidRPr="00FD0425" w:rsidRDefault="00F02090" w:rsidP="0073372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880" w:type="dxa"/>
          </w:tcPr>
          <w:p w14:paraId="76897A34" w14:textId="77777777" w:rsidR="00F02090" w:rsidRPr="00FD0425" w:rsidRDefault="00F02090" w:rsidP="0073372F">
            <w:pPr>
              <w:pStyle w:val="TAL"/>
              <w:keepNext w:val="0"/>
              <w:keepLines w:val="0"/>
              <w:widowControl w:val="0"/>
              <w:rPr>
                <w:lang w:eastAsia="zh-CN"/>
              </w:rPr>
            </w:pPr>
          </w:p>
        </w:tc>
      </w:tr>
    </w:tbl>
    <w:p w14:paraId="1FFF253E" w14:textId="77777777" w:rsidR="00F02090" w:rsidRPr="00FD0425" w:rsidRDefault="00F02090" w:rsidP="0073372F">
      <w:pPr>
        <w:widowControl w:val="0"/>
        <w:rPr>
          <w:lang w:eastAsia="zh-CN"/>
        </w:rPr>
      </w:pPr>
    </w:p>
    <w:p w14:paraId="1A447C90" w14:textId="77777777" w:rsidR="00F02090" w:rsidRPr="00FD0425" w:rsidRDefault="00F02090" w:rsidP="0073372F">
      <w:pPr>
        <w:pStyle w:val="Heading4"/>
        <w:keepNext w:val="0"/>
        <w:keepLines w:val="0"/>
        <w:widowControl w:val="0"/>
        <w:rPr>
          <w:rFonts w:eastAsia="Batang"/>
        </w:rPr>
      </w:pPr>
      <w:bookmarkStart w:id="7674" w:name="_CR9_2_3_69"/>
      <w:bookmarkStart w:id="7675" w:name="_Toc20955378"/>
      <w:bookmarkStart w:id="7676" w:name="_Toc29991581"/>
      <w:bookmarkStart w:id="7677" w:name="_Toc36555982"/>
      <w:bookmarkStart w:id="7678" w:name="_Toc44497727"/>
      <w:bookmarkStart w:id="7679" w:name="_Toc45108114"/>
      <w:bookmarkStart w:id="7680" w:name="_Toc45901734"/>
      <w:bookmarkStart w:id="7681" w:name="_Toc51850815"/>
      <w:bookmarkStart w:id="7682" w:name="_Toc56693819"/>
      <w:bookmarkStart w:id="7683" w:name="_Toc64447363"/>
      <w:bookmarkStart w:id="7684" w:name="_Toc66286857"/>
      <w:bookmarkStart w:id="7685" w:name="_Toc74151552"/>
      <w:bookmarkStart w:id="7686" w:name="_Toc88654025"/>
      <w:bookmarkStart w:id="7687" w:name="_Toc97904381"/>
      <w:bookmarkStart w:id="7688" w:name="_Toc105175422"/>
      <w:bookmarkStart w:id="7689" w:name="_Toc113826452"/>
      <w:bookmarkStart w:id="7690" w:name="_Toc175587038"/>
      <w:bookmarkEnd w:id="7674"/>
      <w:r w:rsidRPr="00FD0425">
        <w:rPr>
          <w:rFonts w:eastAsia="Batang"/>
        </w:rPr>
        <w:t>9.2.3.69</w:t>
      </w:r>
      <w:r w:rsidRPr="00FD0425">
        <w:rPr>
          <w:rFonts w:eastAsia="Batang"/>
        </w:rPr>
        <w:tab/>
      </w:r>
      <w:r w:rsidRPr="00FD0425">
        <w:t>PDU Session Aggregate Maximum Bit Rate</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06B6D43" w14:textId="77777777" w:rsidR="00F02090" w:rsidRPr="00FD0425" w:rsidRDefault="00F02090" w:rsidP="0073372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73372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73372F">
            <w:pPr>
              <w:pStyle w:val="TAL"/>
              <w:keepNext w:val="0"/>
              <w:keepLines w:val="0"/>
              <w:widowControl w:val="0"/>
              <w:rPr>
                <w:rFonts w:cs="Arial"/>
                <w:lang w:eastAsia="ja-JP"/>
              </w:rPr>
            </w:pPr>
          </w:p>
        </w:tc>
        <w:tc>
          <w:tcPr>
            <w:tcW w:w="1440" w:type="dxa"/>
          </w:tcPr>
          <w:p w14:paraId="375FBFF3"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73372F">
            <w:pPr>
              <w:pStyle w:val="TAL"/>
              <w:keepNext w:val="0"/>
              <w:keepLines w:val="0"/>
              <w:widowControl w:val="0"/>
              <w:rPr>
                <w:lang w:eastAsia="ja-JP"/>
              </w:rPr>
            </w:pPr>
          </w:p>
        </w:tc>
        <w:tc>
          <w:tcPr>
            <w:tcW w:w="2880" w:type="dxa"/>
          </w:tcPr>
          <w:p w14:paraId="776B7299" w14:textId="77777777" w:rsidR="00F02090" w:rsidRPr="00FD0425" w:rsidRDefault="00F02090" w:rsidP="0073372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73372F">
            <w:pPr>
              <w:pStyle w:val="TAL"/>
              <w:keepNext w:val="0"/>
              <w:keepLines w:val="0"/>
              <w:widowControl w:val="0"/>
              <w:rPr>
                <w:i/>
                <w:lang w:eastAsia="ja-JP"/>
              </w:rPr>
            </w:pPr>
          </w:p>
        </w:tc>
        <w:tc>
          <w:tcPr>
            <w:tcW w:w="1872" w:type="dxa"/>
          </w:tcPr>
          <w:p w14:paraId="7AE5B31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73372F">
            <w:pPr>
              <w:pStyle w:val="TAL"/>
              <w:keepNext w:val="0"/>
              <w:keepLines w:val="0"/>
              <w:widowControl w:val="0"/>
              <w:rPr>
                <w:i/>
                <w:lang w:eastAsia="ja-JP"/>
              </w:rPr>
            </w:pPr>
          </w:p>
        </w:tc>
        <w:tc>
          <w:tcPr>
            <w:tcW w:w="1872" w:type="dxa"/>
          </w:tcPr>
          <w:p w14:paraId="3C24C28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73372F">
      <w:pPr>
        <w:widowControl w:val="0"/>
        <w:rPr>
          <w:lang w:eastAsia="zh-CN"/>
        </w:rPr>
      </w:pPr>
    </w:p>
    <w:p w14:paraId="2FEC719C" w14:textId="77777777" w:rsidR="00F02090" w:rsidRPr="00FD0425" w:rsidRDefault="00F02090" w:rsidP="0073372F">
      <w:pPr>
        <w:pStyle w:val="Heading4"/>
        <w:keepNext w:val="0"/>
        <w:keepLines w:val="0"/>
        <w:widowControl w:val="0"/>
        <w:rPr>
          <w:lang w:eastAsia="zh-CN"/>
        </w:rPr>
      </w:pPr>
      <w:bookmarkStart w:id="7691" w:name="_CR9_2_3_70"/>
      <w:bookmarkStart w:id="7692" w:name="_Toc20955379"/>
      <w:bookmarkStart w:id="7693" w:name="_Toc29991582"/>
      <w:bookmarkStart w:id="7694" w:name="_Toc36555983"/>
      <w:bookmarkStart w:id="7695" w:name="_Toc44497728"/>
      <w:bookmarkStart w:id="7696" w:name="_Toc45108115"/>
      <w:bookmarkStart w:id="7697" w:name="_Toc45901735"/>
      <w:bookmarkStart w:id="7698" w:name="_Toc51850816"/>
      <w:bookmarkStart w:id="7699" w:name="_Toc56693820"/>
      <w:bookmarkStart w:id="7700" w:name="_Toc64447364"/>
      <w:bookmarkStart w:id="7701" w:name="_Toc66286858"/>
      <w:bookmarkStart w:id="7702" w:name="_Toc74151553"/>
      <w:bookmarkStart w:id="7703" w:name="_Toc88654026"/>
      <w:bookmarkStart w:id="7704" w:name="_Toc97904382"/>
      <w:bookmarkStart w:id="7705" w:name="_Toc105175423"/>
      <w:bookmarkStart w:id="7706" w:name="_Toc113826453"/>
      <w:bookmarkStart w:id="7707" w:name="_Toc175587039"/>
      <w:bookmarkEnd w:id="7691"/>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1CCF43EB" w14:textId="77777777" w:rsidR="00F02090" w:rsidRPr="00FD0425" w:rsidRDefault="00F02090" w:rsidP="0073372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D566CA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73372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73372F">
            <w:pPr>
              <w:pStyle w:val="TAL"/>
              <w:keepNext w:val="0"/>
              <w:keepLines w:val="0"/>
              <w:widowControl w:val="0"/>
              <w:rPr>
                <w:rFonts w:eastAsia="Malgun Gothic"/>
              </w:rPr>
            </w:pPr>
            <w:r w:rsidRPr="00FD0425">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73372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73372F">
      <w:pPr>
        <w:widowControl w:val="0"/>
      </w:pPr>
    </w:p>
    <w:p w14:paraId="0946DF1A" w14:textId="77777777" w:rsidR="00F02090" w:rsidRPr="00FD0425" w:rsidRDefault="00F02090" w:rsidP="0073372F">
      <w:pPr>
        <w:pStyle w:val="Heading4"/>
        <w:keepNext w:val="0"/>
        <w:keepLines w:val="0"/>
        <w:widowControl w:val="0"/>
        <w:rPr>
          <w:lang w:eastAsia="zh-CN"/>
        </w:rPr>
      </w:pPr>
      <w:bookmarkStart w:id="7708" w:name="_CR9_2_3_71"/>
      <w:bookmarkStart w:id="7709" w:name="_Toc20955380"/>
      <w:bookmarkStart w:id="7710" w:name="_Toc29991583"/>
      <w:bookmarkStart w:id="7711" w:name="_Toc36555984"/>
      <w:bookmarkStart w:id="7712" w:name="_Toc44497729"/>
      <w:bookmarkStart w:id="7713" w:name="_Toc45108116"/>
      <w:bookmarkStart w:id="7714" w:name="_Toc45901736"/>
      <w:bookmarkStart w:id="7715" w:name="_Toc51850817"/>
      <w:bookmarkStart w:id="7716" w:name="_Toc56693821"/>
      <w:bookmarkStart w:id="7717" w:name="_Toc64447365"/>
      <w:bookmarkStart w:id="7718" w:name="_Toc66286859"/>
      <w:bookmarkStart w:id="7719" w:name="_Toc74151554"/>
      <w:bookmarkStart w:id="7720" w:name="_Toc88654027"/>
      <w:bookmarkStart w:id="7721" w:name="_Toc97904383"/>
      <w:bookmarkStart w:id="7722" w:name="_Toc105175424"/>
      <w:bookmarkStart w:id="7723" w:name="_Toc113826454"/>
      <w:bookmarkStart w:id="7724" w:name="_Toc175587040"/>
      <w:bookmarkEnd w:id="7708"/>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7EE9AF40"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992A4AA" w14:textId="77777777" w:rsidTr="005926E2">
        <w:tc>
          <w:tcPr>
            <w:tcW w:w="244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73372F">
            <w:pPr>
              <w:pStyle w:val="TAH"/>
              <w:keepNext w:val="0"/>
              <w:keepLines w:val="0"/>
              <w:widowControl w:val="0"/>
            </w:pPr>
            <w:r w:rsidRPr="00FD0425">
              <w:t>Semantics Description</w:t>
            </w:r>
          </w:p>
        </w:tc>
      </w:tr>
      <w:tr w:rsidR="00F02090" w:rsidRPr="00FD0425" w14:paraId="1491CC2D" w14:textId="77777777" w:rsidTr="005926E2">
        <w:tc>
          <w:tcPr>
            <w:tcW w:w="244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73372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73372F">
            <w:pPr>
              <w:pStyle w:val="TAL"/>
              <w:keepNext w:val="0"/>
              <w:keepLines w:val="0"/>
              <w:widowControl w:val="0"/>
            </w:pPr>
            <w:r w:rsidRPr="00FD0425">
              <w:t>ENUMERATED (</w:t>
            </w:r>
          </w:p>
          <w:p w14:paraId="482E1D3E" w14:textId="77777777" w:rsidR="00F02090" w:rsidRPr="00FD0425" w:rsidRDefault="00F02090" w:rsidP="0073372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73372F">
            <w:pPr>
              <w:pStyle w:val="TAL"/>
              <w:keepNext w:val="0"/>
              <w:keepLines w:val="0"/>
              <w:widowControl w:val="0"/>
              <w:rPr>
                <w:i/>
                <w:lang w:eastAsia="zh-CN"/>
              </w:rPr>
            </w:pPr>
          </w:p>
        </w:tc>
      </w:tr>
    </w:tbl>
    <w:p w14:paraId="3852A8E0" w14:textId="77777777" w:rsidR="00F02090" w:rsidRPr="00FD0425" w:rsidRDefault="00F02090" w:rsidP="0073372F">
      <w:pPr>
        <w:widowControl w:val="0"/>
      </w:pPr>
    </w:p>
    <w:p w14:paraId="56255AA3" w14:textId="77777777" w:rsidR="00F02090" w:rsidRPr="00FD0425" w:rsidRDefault="00F02090" w:rsidP="0073372F">
      <w:pPr>
        <w:pStyle w:val="Heading4"/>
        <w:keepNext w:val="0"/>
        <w:keepLines w:val="0"/>
        <w:widowControl w:val="0"/>
        <w:rPr>
          <w:lang w:eastAsia="zh-CN"/>
        </w:rPr>
      </w:pPr>
      <w:bookmarkStart w:id="7725" w:name="_CR9_2_3_72"/>
      <w:bookmarkStart w:id="7726" w:name="_Toc20955381"/>
      <w:bookmarkStart w:id="7727" w:name="_Toc29991584"/>
      <w:bookmarkStart w:id="7728" w:name="_Toc36555985"/>
      <w:bookmarkStart w:id="7729" w:name="_Toc44497730"/>
      <w:bookmarkStart w:id="7730" w:name="_Toc45108117"/>
      <w:bookmarkStart w:id="7731" w:name="_Toc45901737"/>
      <w:bookmarkStart w:id="7732" w:name="_Toc51850818"/>
      <w:bookmarkStart w:id="7733" w:name="_Toc56693822"/>
      <w:bookmarkStart w:id="7734" w:name="_Toc64447366"/>
      <w:bookmarkStart w:id="7735" w:name="_Toc66286860"/>
      <w:bookmarkStart w:id="7736" w:name="_Toc74151555"/>
      <w:bookmarkStart w:id="7737" w:name="_Toc88654028"/>
      <w:bookmarkStart w:id="7738" w:name="_Toc97904384"/>
      <w:bookmarkStart w:id="7739" w:name="_Toc105175425"/>
      <w:bookmarkStart w:id="7740" w:name="_Toc113826455"/>
      <w:bookmarkStart w:id="7741" w:name="_Toc175587041"/>
      <w:bookmarkEnd w:id="7725"/>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72130112" w14:textId="77777777" w:rsidR="00F02090" w:rsidRPr="00FD0425" w:rsidRDefault="00F02090" w:rsidP="0073372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9BE282" w14:textId="77777777" w:rsidTr="005926E2">
        <w:tc>
          <w:tcPr>
            <w:tcW w:w="244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73372F">
            <w:pPr>
              <w:pStyle w:val="TAH"/>
              <w:keepNext w:val="0"/>
              <w:keepLines w:val="0"/>
              <w:widowControl w:val="0"/>
            </w:pPr>
            <w:r w:rsidRPr="00FD0425">
              <w:t>Semantics Description</w:t>
            </w:r>
          </w:p>
        </w:tc>
      </w:tr>
      <w:tr w:rsidR="00F02090" w:rsidRPr="00FD0425" w14:paraId="610110BF" w14:textId="77777777" w:rsidTr="005926E2">
        <w:tc>
          <w:tcPr>
            <w:tcW w:w="244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73372F">
            <w:pPr>
              <w:pStyle w:val="TAL"/>
              <w:keepNext w:val="0"/>
              <w:keepLines w:val="0"/>
              <w:widowControl w:val="0"/>
              <w:rPr>
                <w:lang w:eastAsia="zh-CN"/>
              </w:rPr>
            </w:pPr>
            <w:r w:rsidRPr="00FD0425">
              <w:t>RRC Config Indication</w:t>
            </w:r>
          </w:p>
        </w:tc>
        <w:tc>
          <w:tcPr>
            <w:tcW w:w="108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73372F">
            <w:pPr>
              <w:pStyle w:val="TAL"/>
              <w:keepNext w:val="0"/>
              <w:keepLines w:val="0"/>
              <w:widowControl w:val="0"/>
            </w:pPr>
            <w:r w:rsidRPr="00FD0425">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73372F">
            <w:pPr>
              <w:pStyle w:val="TAL"/>
              <w:keepNext w:val="0"/>
              <w:keepLines w:val="0"/>
              <w:widowControl w:val="0"/>
              <w:rPr>
                <w:i/>
                <w:lang w:eastAsia="zh-CN"/>
              </w:rPr>
            </w:pPr>
          </w:p>
        </w:tc>
      </w:tr>
    </w:tbl>
    <w:p w14:paraId="00EC591D" w14:textId="77777777" w:rsidR="00F02090" w:rsidRPr="00FD0425" w:rsidRDefault="00F02090" w:rsidP="0073372F">
      <w:pPr>
        <w:widowControl w:val="0"/>
      </w:pPr>
    </w:p>
    <w:p w14:paraId="06236C54" w14:textId="77777777" w:rsidR="00F02090" w:rsidRPr="00FD0425" w:rsidRDefault="00F02090" w:rsidP="0073372F">
      <w:pPr>
        <w:pStyle w:val="Heading4"/>
        <w:keepNext w:val="0"/>
        <w:keepLines w:val="0"/>
        <w:widowControl w:val="0"/>
        <w:rPr>
          <w:rFonts w:eastAsia="Malgun Gothic"/>
        </w:rPr>
      </w:pPr>
      <w:bookmarkStart w:id="7742" w:name="_CR9_2_3_73"/>
      <w:bookmarkStart w:id="7743" w:name="_Toc20955382"/>
      <w:bookmarkStart w:id="7744" w:name="_Toc29991585"/>
      <w:bookmarkStart w:id="7745" w:name="_Toc36555986"/>
      <w:bookmarkStart w:id="7746" w:name="_Toc44497731"/>
      <w:bookmarkStart w:id="7747" w:name="_Toc45108118"/>
      <w:bookmarkStart w:id="7748" w:name="_Toc45901738"/>
      <w:bookmarkStart w:id="7749" w:name="_Toc51850819"/>
      <w:bookmarkStart w:id="7750" w:name="_Toc56693823"/>
      <w:bookmarkStart w:id="7751" w:name="_Toc64447367"/>
      <w:bookmarkStart w:id="7752" w:name="_Toc66286861"/>
      <w:bookmarkStart w:id="7753" w:name="_Toc74151556"/>
      <w:bookmarkStart w:id="7754" w:name="_Toc88654029"/>
      <w:bookmarkStart w:id="7755" w:name="_Toc97904385"/>
      <w:bookmarkStart w:id="7756" w:name="_Toc105175426"/>
      <w:bookmarkStart w:id="7757" w:name="_Toc113826456"/>
      <w:bookmarkStart w:id="7758" w:name="_Toc175587042"/>
      <w:bookmarkEnd w:id="7742"/>
      <w:r w:rsidRPr="00FD0425">
        <w:rPr>
          <w:rFonts w:eastAsia="Malgun Gothic"/>
        </w:rPr>
        <w:t>9.2.3.73</w:t>
      </w:r>
      <w:r w:rsidRPr="00FD0425">
        <w:rPr>
          <w:rFonts w:eastAsia="Malgun Gothic"/>
        </w:rPr>
        <w:tab/>
        <w:t>Maximum Integrity Protected Data Rate</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17FF8E3D" w14:textId="77777777" w:rsidR="00F02090" w:rsidRPr="00FD0425" w:rsidRDefault="00F02090" w:rsidP="0073372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FD0425" w14:paraId="6D0528A0" w14:textId="77777777" w:rsidTr="0073372F">
        <w:trPr>
          <w:tblHeader/>
        </w:trPr>
        <w:tc>
          <w:tcPr>
            <w:tcW w:w="2160" w:type="dxa"/>
          </w:tcPr>
          <w:p w14:paraId="4200703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Presence</w:t>
            </w:r>
          </w:p>
        </w:tc>
        <w:tc>
          <w:tcPr>
            <w:tcW w:w="1080" w:type="dxa"/>
          </w:tcPr>
          <w:p w14:paraId="4A520579"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Range</w:t>
            </w:r>
          </w:p>
        </w:tc>
        <w:tc>
          <w:tcPr>
            <w:tcW w:w="1512" w:type="dxa"/>
          </w:tcPr>
          <w:p w14:paraId="47A8E05A"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1728" w:type="dxa"/>
          </w:tcPr>
          <w:p w14:paraId="34B3BE0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Semantics description</w:t>
            </w:r>
          </w:p>
        </w:tc>
        <w:tc>
          <w:tcPr>
            <w:tcW w:w="1080" w:type="dxa"/>
          </w:tcPr>
          <w:p w14:paraId="6E8DEA82"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Criticality</w:t>
            </w:r>
          </w:p>
        </w:tc>
        <w:tc>
          <w:tcPr>
            <w:tcW w:w="1080" w:type="dxa"/>
          </w:tcPr>
          <w:p w14:paraId="556A608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73372F">
        <w:tc>
          <w:tcPr>
            <w:tcW w:w="2160" w:type="dxa"/>
          </w:tcPr>
          <w:p w14:paraId="79F47450" w14:textId="77777777" w:rsidR="00A04633" w:rsidRPr="00FD0425" w:rsidRDefault="00A04633" w:rsidP="0073372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w:t>
            </w:r>
          </w:p>
        </w:tc>
        <w:tc>
          <w:tcPr>
            <w:tcW w:w="1080" w:type="dxa"/>
          </w:tcPr>
          <w:p w14:paraId="6E438B58"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3045B132"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9.2.3.89</w:t>
            </w:r>
          </w:p>
        </w:tc>
        <w:tc>
          <w:tcPr>
            <w:tcW w:w="1728" w:type="dxa"/>
          </w:tcPr>
          <w:p w14:paraId="5E257D35" w14:textId="77777777" w:rsidR="00A04633" w:rsidRPr="00FD0425" w:rsidRDefault="00A04633" w:rsidP="0073372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080" w:type="dxa"/>
          </w:tcPr>
          <w:p w14:paraId="5F4150DD" w14:textId="77777777" w:rsidR="00A04633" w:rsidRPr="00FD0425" w:rsidRDefault="00B429FB" w:rsidP="0073372F">
            <w:pPr>
              <w:pStyle w:val="TAC"/>
              <w:keepNext w:val="0"/>
              <w:keepLines w:val="0"/>
              <w:widowControl w:val="0"/>
              <w:rPr>
                <w:rFonts w:eastAsia="Malgun Gothic"/>
                <w:lang w:eastAsia="ja-JP"/>
              </w:rPr>
            </w:pPr>
            <w:r w:rsidRPr="00FD0425">
              <w:rPr>
                <w:lang w:eastAsia="ja-JP"/>
              </w:rPr>
              <w:t>–</w:t>
            </w:r>
          </w:p>
        </w:tc>
        <w:tc>
          <w:tcPr>
            <w:tcW w:w="1080" w:type="dxa"/>
          </w:tcPr>
          <w:p w14:paraId="67C81CBA" w14:textId="77777777" w:rsidR="00A04633" w:rsidRPr="00FD0425" w:rsidRDefault="00A04633" w:rsidP="0073372F">
            <w:pPr>
              <w:pStyle w:val="TAC"/>
              <w:keepNext w:val="0"/>
              <w:keepLines w:val="0"/>
              <w:widowControl w:val="0"/>
              <w:rPr>
                <w:rFonts w:eastAsia="Malgun Gothic"/>
                <w:lang w:eastAsia="ja-JP"/>
              </w:rPr>
            </w:pPr>
          </w:p>
        </w:tc>
      </w:tr>
      <w:tr w:rsidR="00A04633" w:rsidRPr="00FD0425" w14:paraId="08BC4653" w14:textId="77777777" w:rsidTr="0073372F">
        <w:tc>
          <w:tcPr>
            <w:tcW w:w="2160" w:type="dxa"/>
          </w:tcPr>
          <w:p w14:paraId="25664DE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O</w:t>
            </w:r>
          </w:p>
        </w:tc>
        <w:tc>
          <w:tcPr>
            <w:tcW w:w="1080" w:type="dxa"/>
          </w:tcPr>
          <w:p w14:paraId="08AF424E"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468F5233"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 9.2.3.89</w:t>
            </w:r>
          </w:p>
        </w:tc>
        <w:tc>
          <w:tcPr>
            <w:tcW w:w="1728" w:type="dxa"/>
          </w:tcPr>
          <w:p w14:paraId="03513A49" w14:textId="77777777" w:rsidR="00A04633" w:rsidRPr="00FD0425" w:rsidRDefault="00A04633" w:rsidP="0073372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080" w:type="dxa"/>
          </w:tcPr>
          <w:p w14:paraId="5E35A822"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YES</w:t>
            </w:r>
          </w:p>
        </w:tc>
        <w:tc>
          <w:tcPr>
            <w:tcW w:w="1080" w:type="dxa"/>
          </w:tcPr>
          <w:p w14:paraId="4B80013C"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73372F">
      <w:pPr>
        <w:widowControl w:val="0"/>
        <w:rPr>
          <w:lang w:eastAsia="zh-CN"/>
        </w:rPr>
      </w:pPr>
    </w:p>
    <w:p w14:paraId="41FCD60D" w14:textId="77777777" w:rsidR="00F02090" w:rsidRPr="00FD0425" w:rsidRDefault="00F02090" w:rsidP="0073372F">
      <w:pPr>
        <w:pStyle w:val="Heading4"/>
        <w:keepNext w:val="0"/>
        <w:keepLines w:val="0"/>
        <w:widowControl w:val="0"/>
        <w:rPr>
          <w:rFonts w:eastAsia="Malgun Gothic"/>
        </w:rPr>
      </w:pPr>
      <w:bookmarkStart w:id="7759" w:name="_CR9_2_3_74"/>
      <w:bookmarkStart w:id="7760" w:name="_Toc20955383"/>
      <w:bookmarkStart w:id="7761" w:name="_Toc29991586"/>
      <w:bookmarkStart w:id="7762" w:name="_Toc36555987"/>
      <w:bookmarkStart w:id="7763" w:name="_Toc44497732"/>
      <w:bookmarkStart w:id="7764" w:name="_Toc45108119"/>
      <w:bookmarkStart w:id="7765" w:name="_Toc45901739"/>
      <w:bookmarkStart w:id="7766" w:name="_Toc51850820"/>
      <w:bookmarkStart w:id="7767" w:name="_Toc56693824"/>
      <w:bookmarkStart w:id="7768" w:name="_Toc64447368"/>
      <w:bookmarkStart w:id="7769" w:name="_Toc66286862"/>
      <w:bookmarkStart w:id="7770" w:name="_Toc74151557"/>
      <w:bookmarkStart w:id="7771" w:name="_Toc88654030"/>
      <w:bookmarkStart w:id="7772" w:name="_Toc97904386"/>
      <w:bookmarkStart w:id="7773" w:name="_Toc105175427"/>
      <w:bookmarkStart w:id="7774" w:name="_Toc113826457"/>
      <w:bookmarkStart w:id="7775" w:name="_Toc175587043"/>
      <w:bookmarkEnd w:id="7759"/>
      <w:r w:rsidRPr="00FD0425">
        <w:rPr>
          <w:rFonts w:eastAsia="Malgun Gothic"/>
        </w:rPr>
        <w:t>9.2.3.74</w:t>
      </w:r>
      <w:r w:rsidRPr="00FD0425">
        <w:rPr>
          <w:rFonts w:eastAsia="Malgun Gothic"/>
        </w:rPr>
        <w:tab/>
        <w:t>PDCP Change Indication</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BAC8AA4" w14:textId="77777777" w:rsidR="00F02090" w:rsidRPr="00FD0425" w:rsidRDefault="00F02090" w:rsidP="0073372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73372F">
        <w:trPr>
          <w:tblHeader/>
        </w:trPr>
        <w:tc>
          <w:tcPr>
            <w:tcW w:w="2448" w:type="dxa"/>
          </w:tcPr>
          <w:p w14:paraId="454F67D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73372F">
        <w:tc>
          <w:tcPr>
            <w:tcW w:w="2448" w:type="dxa"/>
          </w:tcPr>
          <w:p w14:paraId="00E9A825" w14:textId="77777777" w:rsidR="00F02090" w:rsidRPr="00FD0425" w:rsidRDefault="00F02090" w:rsidP="0073372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73372F">
            <w:pPr>
              <w:pStyle w:val="TAL"/>
              <w:keepNext w:val="0"/>
              <w:keepLines w:val="0"/>
              <w:widowControl w:val="0"/>
              <w:rPr>
                <w:rFonts w:eastAsia="Malgun Gothic"/>
                <w:lang w:eastAsia="ja-JP"/>
              </w:rPr>
            </w:pPr>
            <w:r w:rsidRPr="00FD0425">
              <w:rPr>
                <w:lang w:eastAsia="ja-JP"/>
              </w:rPr>
              <w:t>M</w:t>
            </w:r>
          </w:p>
        </w:tc>
        <w:tc>
          <w:tcPr>
            <w:tcW w:w="1440" w:type="dxa"/>
          </w:tcPr>
          <w:p w14:paraId="37AF4977"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1A58E760" w14:textId="77777777" w:rsidTr="0073372F">
        <w:tc>
          <w:tcPr>
            <w:tcW w:w="2448" w:type="dxa"/>
          </w:tcPr>
          <w:p w14:paraId="2E9083EC" w14:textId="77777777" w:rsidR="00F02090" w:rsidRPr="00FD0425" w:rsidRDefault="00F02090" w:rsidP="0073372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1C7B231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4711360E" w14:textId="77777777" w:rsidTr="0073372F">
        <w:tc>
          <w:tcPr>
            <w:tcW w:w="2448" w:type="dxa"/>
          </w:tcPr>
          <w:p w14:paraId="5FB116B4"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E57F16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20B16357" w14:textId="77777777" w:rsidR="00F02090" w:rsidRPr="00FD0425" w:rsidRDefault="00F02090" w:rsidP="0073372F">
            <w:pPr>
              <w:pStyle w:val="TAL"/>
              <w:keepNext w:val="0"/>
              <w:keepLines w:val="0"/>
              <w:widowControl w:val="0"/>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73372F">
            <w:pPr>
              <w:pStyle w:val="TAL"/>
              <w:keepNext w:val="0"/>
              <w:keepLines w:val="0"/>
              <w:widowControl w:val="0"/>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73372F">
        <w:tc>
          <w:tcPr>
            <w:tcW w:w="2448" w:type="dxa"/>
          </w:tcPr>
          <w:p w14:paraId="7A5392DF" w14:textId="77777777" w:rsidR="00F02090" w:rsidRPr="00FD0425" w:rsidRDefault="00F02090" w:rsidP="0073372F">
            <w:pPr>
              <w:pStyle w:val="TAL"/>
              <w:keepNext w:val="0"/>
              <w:keepLines w:val="0"/>
              <w:widowControl w:val="0"/>
              <w:ind w:left="113"/>
              <w:rPr>
                <w:rFonts w:eastAsia="Malgun Gothic"/>
                <w:lang w:eastAsia="ja-JP"/>
              </w:rPr>
            </w:pPr>
            <w:r w:rsidRPr="00FD0425">
              <w:rPr>
                <w:rFonts w:eastAsia="Malgun Gothic"/>
                <w:i/>
                <w:lang w:eastAsia="ja-JP"/>
              </w:rPr>
              <w:t>&gt;From M-NG-RAN node</w:t>
            </w:r>
          </w:p>
        </w:tc>
        <w:tc>
          <w:tcPr>
            <w:tcW w:w="1080" w:type="dxa"/>
          </w:tcPr>
          <w:p w14:paraId="73366267"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086A111E"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61E934A6" w14:textId="77777777" w:rsidTr="0073372F">
        <w:tc>
          <w:tcPr>
            <w:tcW w:w="2448" w:type="dxa"/>
          </w:tcPr>
          <w:p w14:paraId="2E45939C" w14:textId="77777777" w:rsidR="00F02090" w:rsidRPr="00FD0425" w:rsidRDefault="00F02090" w:rsidP="0073372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361B7B20"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73372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73372F">
      <w:pPr>
        <w:widowControl w:val="0"/>
        <w:rPr>
          <w:lang w:eastAsia="zh-CN"/>
        </w:rPr>
      </w:pPr>
    </w:p>
    <w:p w14:paraId="6D393110" w14:textId="77777777" w:rsidR="00F02090" w:rsidRPr="00FD0425" w:rsidRDefault="00F02090" w:rsidP="0073372F">
      <w:pPr>
        <w:pStyle w:val="Heading4"/>
        <w:keepNext w:val="0"/>
        <w:keepLines w:val="0"/>
        <w:widowControl w:val="0"/>
        <w:rPr>
          <w:rFonts w:eastAsia="Malgun Gothic"/>
        </w:rPr>
      </w:pPr>
      <w:bookmarkStart w:id="7776" w:name="_CR9_2_3_75"/>
      <w:bookmarkStart w:id="7777" w:name="_Toc20955384"/>
      <w:bookmarkStart w:id="7778" w:name="_Toc29991587"/>
      <w:bookmarkStart w:id="7779" w:name="_Toc36555988"/>
      <w:bookmarkStart w:id="7780" w:name="_Toc44497733"/>
      <w:bookmarkStart w:id="7781" w:name="_Toc45108120"/>
      <w:bookmarkStart w:id="7782" w:name="_Toc45901740"/>
      <w:bookmarkStart w:id="7783" w:name="_Toc51850821"/>
      <w:bookmarkStart w:id="7784" w:name="_Toc56693825"/>
      <w:bookmarkStart w:id="7785" w:name="_Toc64447369"/>
      <w:bookmarkStart w:id="7786" w:name="_Toc66286863"/>
      <w:bookmarkStart w:id="7787" w:name="_Toc74151558"/>
      <w:bookmarkStart w:id="7788" w:name="_Toc88654031"/>
      <w:bookmarkStart w:id="7789" w:name="_Toc97904387"/>
      <w:bookmarkStart w:id="7790" w:name="_Toc105175428"/>
      <w:bookmarkStart w:id="7791" w:name="_Toc113826458"/>
      <w:bookmarkStart w:id="7792" w:name="_Toc175587044"/>
      <w:bookmarkEnd w:id="7776"/>
      <w:r w:rsidRPr="00FD0425">
        <w:rPr>
          <w:rFonts w:eastAsia="Malgun Gothic"/>
        </w:rPr>
        <w:t>9.2.3.75</w:t>
      </w:r>
      <w:r w:rsidRPr="00FD0425">
        <w:rPr>
          <w:rFonts w:eastAsia="Malgun Gothic"/>
        </w:rPr>
        <w:tab/>
        <w:t>UL Configuration</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461C1C9C" w14:textId="77777777" w:rsidR="00F02090" w:rsidRPr="00FD0425" w:rsidRDefault="00F02090" w:rsidP="0073372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73372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73372F">
      <w:pPr>
        <w:widowControl w:val="0"/>
        <w:rPr>
          <w:lang w:eastAsia="zh-CN"/>
        </w:rPr>
      </w:pPr>
    </w:p>
    <w:p w14:paraId="5B594926" w14:textId="77777777" w:rsidR="00F02090" w:rsidRPr="00FD0425" w:rsidRDefault="00F02090" w:rsidP="0073372F">
      <w:pPr>
        <w:pStyle w:val="Heading4"/>
        <w:keepNext w:val="0"/>
        <w:keepLines w:val="0"/>
        <w:widowControl w:val="0"/>
      </w:pPr>
      <w:bookmarkStart w:id="7793" w:name="_CR9_2_3_76"/>
      <w:bookmarkStart w:id="7794" w:name="_Toc20955385"/>
      <w:bookmarkStart w:id="7795" w:name="_Toc29991588"/>
      <w:bookmarkStart w:id="7796" w:name="_Toc36555989"/>
      <w:bookmarkStart w:id="7797" w:name="_Toc44497734"/>
      <w:bookmarkStart w:id="7798" w:name="_Toc45108121"/>
      <w:bookmarkStart w:id="7799" w:name="_Toc45901741"/>
      <w:bookmarkStart w:id="7800" w:name="_Toc51850822"/>
      <w:bookmarkStart w:id="7801" w:name="_Toc56693826"/>
      <w:bookmarkStart w:id="7802" w:name="_Toc64447370"/>
      <w:bookmarkStart w:id="7803" w:name="_Toc66286864"/>
      <w:bookmarkStart w:id="7804" w:name="_Toc74151559"/>
      <w:bookmarkStart w:id="7805" w:name="_Toc88654032"/>
      <w:bookmarkStart w:id="7806" w:name="_Toc97904388"/>
      <w:bookmarkStart w:id="7807" w:name="_Toc105175429"/>
      <w:bookmarkStart w:id="7808" w:name="_Toc113826459"/>
      <w:bookmarkStart w:id="7809" w:name="_Toc175587045"/>
      <w:bookmarkEnd w:id="7793"/>
      <w:r w:rsidRPr="00FD0425">
        <w:t>9.2.3.76</w:t>
      </w:r>
      <w:r w:rsidRPr="00FD0425">
        <w:tab/>
        <w:t>UP Transport Parameters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0B58282D" w14:textId="77777777" w:rsidR="00F02090" w:rsidRPr="00FD0425" w:rsidRDefault="00F02090" w:rsidP="0073372F">
      <w:pPr>
        <w:widowControl w:val="0"/>
      </w:pPr>
      <w:r w:rsidRPr="00FD0425">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E1F68DB" w14:textId="77777777" w:rsidTr="0073372F">
        <w:trPr>
          <w:tblHeader/>
        </w:trPr>
        <w:tc>
          <w:tcPr>
            <w:tcW w:w="2448" w:type="dxa"/>
          </w:tcPr>
          <w:p w14:paraId="5009F3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8BC511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B7FD6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5472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B09A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5926E2">
        <w:tc>
          <w:tcPr>
            <w:tcW w:w="2448" w:type="dxa"/>
          </w:tcPr>
          <w:p w14:paraId="46068FCC" w14:textId="77777777" w:rsidR="00F02090" w:rsidRPr="00FD0425" w:rsidRDefault="00F02090" w:rsidP="0073372F">
            <w:pPr>
              <w:pStyle w:val="TAL"/>
              <w:keepNext w:val="0"/>
              <w:keepLines w:val="0"/>
              <w:widowControl w:val="0"/>
              <w:rPr>
                <w:b/>
                <w:lang w:eastAsia="ja-JP"/>
              </w:rPr>
            </w:pPr>
            <w:r w:rsidRPr="00FD0425">
              <w:rPr>
                <w:b/>
                <w:lang w:eastAsia="ja-JP"/>
              </w:rPr>
              <w:t>UP Transport Parameters</w:t>
            </w:r>
          </w:p>
        </w:tc>
        <w:tc>
          <w:tcPr>
            <w:tcW w:w="1080" w:type="dxa"/>
          </w:tcPr>
          <w:p w14:paraId="04C750DE" w14:textId="77777777" w:rsidR="00F02090" w:rsidRPr="00FD0425" w:rsidRDefault="00F02090" w:rsidP="0073372F">
            <w:pPr>
              <w:pStyle w:val="TAL"/>
              <w:keepNext w:val="0"/>
              <w:keepLines w:val="0"/>
              <w:widowControl w:val="0"/>
              <w:rPr>
                <w:lang w:eastAsia="ja-JP"/>
              </w:rPr>
            </w:pPr>
          </w:p>
        </w:tc>
        <w:tc>
          <w:tcPr>
            <w:tcW w:w="1440" w:type="dxa"/>
          </w:tcPr>
          <w:p w14:paraId="6D75FA43" w14:textId="77777777" w:rsidR="00F02090" w:rsidRPr="00FD0425" w:rsidRDefault="00F02090" w:rsidP="0073372F">
            <w:pPr>
              <w:pStyle w:val="TAL"/>
              <w:keepNext w:val="0"/>
              <w:keepLines w:val="0"/>
              <w:widowControl w:val="0"/>
              <w:rPr>
                <w:bCs/>
                <w:i/>
                <w:szCs w:val="18"/>
                <w:lang w:eastAsia="ja-JP"/>
              </w:rPr>
            </w:pPr>
            <w:r w:rsidRPr="00FD0425">
              <w:rPr>
                <w:rFonts w:cs="Arial"/>
                <w:i/>
                <w:lang w:eastAsia="ja-JP"/>
              </w:rPr>
              <w:t>1</w:t>
            </w:r>
          </w:p>
        </w:tc>
        <w:tc>
          <w:tcPr>
            <w:tcW w:w="1872" w:type="dxa"/>
          </w:tcPr>
          <w:p w14:paraId="620EBD38" w14:textId="77777777" w:rsidR="00F02090" w:rsidRPr="00FD0425" w:rsidRDefault="00F02090" w:rsidP="0073372F">
            <w:pPr>
              <w:pStyle w:val="TAL"/>
              <w:keepNext w:val="0"/>
              <w:keepLines w:val="0"/>
              <w:widowControl w:val="0"/>
              <w:rPr>
                <w:lang w:eastAsia="ja-JP"/>
              </w:rPr>
            </w:pPr>
          </w:p>
        </w:tc>
        <w:tc>
          <w:tcPr>
            <w:tcW w:w="2880" w:type="dxa"/>
          </w:tcPr>
          <w:p w14:paraId="6A7E084C" w14:textId="77777777" w:rsidR="00F02090" w:rsidRPr="00FD0425" w:rsidRDefault="00F02090" w:rsidP="0073372F">
            <w:pPr>
              <w:pStyle w:val="TAL"/>
              <w:keepNext w:val="0"/>
              <w:keepLines w:val="0"/>
              <w:widowControl w:val="0"/>
              <w:rPr>
                <w:lang w:eastAsia="ja-JP"/>
              </w:rPr>
            </w:pPr>
          </w:p>
        </w:tc>
      </w:tr>
      <w:tr w:rsidR="00F02090" w:rsidRPr="00FD0425" w14:paraId="006D3A41" w14:textId="77777777" w:rsidTr="005926E2">
        <w:tc>
          <w:tcPr>
            <w:tcW w:w="2448" w:type="dxa"/>
          </w:tcPr>
          <w:p w14:paraId="33009773" w14:textId="77777777" w:rsidR="00F02090" w:rsidRPr="00FD0425" w:rsidRDefault="00F02090" w:rsidP="0073372F">
            <w:pPr>
              <w:pStyle w:val="TAL"/>
              <w:keepNext w:val="0"/>
              <w:keepLines w:val="0"/>
              <w:widowControl w:val="0"/>
              <w:ind w:left="113"/>
              <w:rPr>
                <w:b/>
                <w:lang w:eastAsia="ja-JP"/>
              </w:rPr>
            </w:pPr>
            <w:r w:rsidRPr="00FD0425">
              <w:rPr>
                <w:b/>
                <w:lang w:eastAsia="ja-JP"/>
              </w:rPr>
              <w:t>&gt;UP Transport Item</w:t>
            </w:r>
          </w:p>
        </w:tc>
        <w:tc>
          <w:tcPr>
            <w:tcW w:w="1080" w:type="dxa"/>
          </w:tcPr>
          <w:p w14:paraId="38BEF125" w14:textId="77777777" w:rsidR="00F02090" w:rsidRPr="00FD0425" w:rsidRDefault="00F02090" w:rsidP="0073372F">
            <w:pPr>
              <w:pStyle w:val="TAL"/>
              <w:keepNext w:val="0"/>
              <w:keepLines w:val="0"/>
              <w:widowControl w:val="0"/>
              <w:rPr>
                <w:lang w:eastAsia="ja-JP"/>
              </w:rPr>
            </w:pPr>
          </w:p>
        </w:tc>
        <w:tc>
          <w:tcPr>
            <w:tcW w:w="1440" w:type="dxa"/>
          </w:tcPr>
          <w:p w14:paraId="1035DBC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1..&lt;maxnoofSCellGroupsplus1&gt;</w:t>
            </w:r>
          </w:p>
        </w:tc>
        <w:tc>
          <w:tcPr>
            <w:tcW w:w="1872" w:type="dxa"/>
          </w:tcPr>
          <w:p w14:paraId="7D3E2C9F" w14:textId="77777777" w:rsidR="00F02090" w:rsidRPr="00FD0425" w:rsidRDefault="00F02090" w:rsidP="0073372F">
            <w:pPr>
              <w:pStyle w:val="TAL"/>
              <w:keepNext w:val="0"/>
              <w:keepLines w:val="0"/>
              <w:widowControl w:val="0"/>
              <w:rPr>
                <w:lang w:eastAsia="ja-JP"/>
              </w:rPr>
            </w:pPr>
          </w:p>
        </w:tc>
        <w:tc>
          <w:tcPr>
            <w:tcW w:w="2880" w:type="dxa"/>
          </w:tcPr>
          <w:p w14:paraId="5542D835" w14:textId="77777777" w:rsidR="00F02090" w:rsidRPr="00FD0425" w:rsidRDefault="00F02090" w:rsidP="0073372F">
            <w:pPr>
              <w:pStyle w:val="TAL"/>
              <w:keepNext w:val="0"/>
              <w:keepLines w:val="0"/>
              <w:widowControl w:val="0"/>
              <w:rPr>
                <w:lang w:eastAsia="ja-JP"/>
              </w:rPr>
            </w:pPr>
          </w:p>
        </w:tc>
      </w:tr>
      <w:tr w:rsidR="00F02090" w:rsidRPr="00FD0425" w14:paraId="3C1E12CB" w14:textId="77777777" w:rsidTr="005926E2">
        <w:tc>
          <w:tcPr>
            <w:tcW w:w="2448" w:type="dxa"/>
          </w:tcPr>
          <w:p w14:paraId="796090A6" w14:textId="77777777" w:rsidR="00F02090" w:rsidRPr="00FD0425" w:rsidRDefault="00F02090" w:rsidP="0073372F">
            <w:pPr>
              <w:pStyle w:val="TAL"/>
              <w:keepNext w:val="0"/>
              <w:keepLines w:val="0"/>
              <w:widowControl w:val="0"/>
              <w:ind w:left="227"/>
              <w:rPr>
                <w:lang w:eastAsia="ja-JP"/>
              </w:rPr>
            </w:pPr>
            <w:r w:rsidRPr="00FD0425">
              <w:rPr>
                <w:lang w:eastAsia="ja-JP"/>
              </w:rPr>
              <w:t>&gt;&gt;UP Transport Layer Information</w:t>
            </w:r>
          </w:p>
        </w:tc>
        <w:tc>
          <w:tcPr>
            <w:tcW w:w="1080" w:type="dxa"/>
          </w:tcPr>
          <w:p w14:paraId="089A23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555EC2" w14:textId="77777777" w:rsidR="00F02090" w:rsidRPr="00FD0425" w:rsidRDefault="00F02090" w:rsidP="0073372F">
            <w:pPr>
              <w:pStyle w:val="TAL"/>
              <w:keepNext w:val="0"/>
              <w:keepLines w:val="0"/>
              <w:widowControl w:val="0"/>
              <w:rPr>
                <w:bCs/>
                <w:szCs w:val="18"/>
                <w:lang w:eastAsia="ja-JP"/>
              </w:rPr>
            </w:pPr>
          </w:p>
        </w:tc>
        <w:tc>
          <w:tcPr>
            <w:tcW w:w="1872" w:type="dxa"/>
          </w:tcPr>
          <w:p w14:paraId="122103B5" w14:textId="77777777" w:rsidR="00F02090" w:rsidRPr="00FD0425" w:rsidRDefault="00F02090" w:rsidP="0073372F">
            <w:pPr>
              <w:pStyle w:val="TAL"/>
              <w:keepNext w:val="0"/>
              <w:keepLines w:val="0"/>
              <w:widowControl w:val="0"/>
              <w:rPr>
                <w:lang w:eastAsia="ja-JP"/>
              </w:rPr>
            </w:pPr>
            <w:r w:rsidRPr="00FD0425">
              <w:rPr>
                <w:lang w:eastAsia="ja-JP"/>
              </w:rPr>
              <w:t>9.2.3.30</w:t>
            </w:r>
          </w:p>
        </w:tc>
        <w:tc>
          <w:tcPr>
            <w:tcW w:w="2880" w:type="dxa"/>
          </w:tcPr>
          <w:p w14:paraId="1797F852" w14:textId="77777777" w:rsidR="00F02090" w:rsidRPr="00FD0425" w:rsidRDefault="00F02090" w:rsidP="0073372F">
            <w:pPr>
              <w:pStyle w:val="TAL"/>
              <w:keepNext w:val="0"/>
              <w:keepLines w:val="0"/>
              <w:widowControl w:val="0"/>
              <w:rPr>
                <w:lang w:eastAsia="ja-JP"/>
              </w:rPr>
            </w:pPr>
          </w:p>
        </w:tc>
      </w:tr>
      <w:tr w:rsidR="00F02090" w:rsidRPr="00FD0425" w14:paraId="4705BB31" w14:textId="77777777" w:rsidTr="005926E2">
        <w:tc>
          <w:tcPr>
            <w:tcW w:w="2448" w:type="dxa"/>
          </w:tcPr>
          <w:p w14:paraId="68C3C7A4" w14:textId="77777777" w:rsidR="00F02090" w:rsidRPr="00FD0425" w:rsidRDefault="00F02090" w:rsidP="0073372F">
            <w:pPr>
              <w:pStyle w:val="TAL"/>
              <w:keepNext w:val="0"/>
              <w:keepLines w:val="0"/>
              <w:widowControl w:val="0"/>
              <w:ind w:left="227"/>
              <w:rPr>
                <w:lang w:eastAsia="ja-JP"/>
              </w:rPr>
            </w:pPr>
            <w:r w:rsidRPr="00FD0425">
              <w:rPr>
                <w:lang w:eastAsia="ja-JP"/>
              </w:rPr>
              <w:t>&gt;&gt;Cell Group ID</w:t>
            </w:r>
          </w:p>
        </w:tc>
        <w:tc>
          <w:tcPr>
            <w:tcW w:w="1080" w:type="dxa"/>
          </w:tcPr>
          <w:p w14:paraId="39CECCE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4D966F3D" w14:textId="77777777" w:rsidR="00F02090" w:rsidRPr="00FD0425" w:rsidRDefault="00F02090" w:rsidP="0073372F">
            <w:pPr>
              <w:pStyle w:val="TAL"/>
              <w:keepNext w:val="0"/>
              <w:keepLines w:val="0"/>
              <w:widowControl w:val="0"/>
              <w:rPr>
                <w:bCs/>
                <w:i/>
                <w:szCs w:val="18"/>
                <w:lang w:eastAsia="ja-JP"/>
              </w:rPr>
            </w:pPr>
          </w:p>
        </w:tc>
        <w:tc>
          <w:tcPr>
            <w:tcW w:w="1872" w:type="dxa"/>
          </w:tcPr>
          <w:p w14:paraId="1F36440A" w14:textId="77777777" w:rsidR="00F02090" w:rsidRPr="00FD0425" w:rsidRDefault="00F02090" w:rsidP="0073372F">
            <w:pPr>
              <w:pStyle w:val="TAL"/>
              <w:keepNext w:val="0"/>
              <w:keepLines w:val="0"/>
              <w:widowControl w:val="0"/>
              <w:rPr>
                <w:lang w:eastAsia="ja-JP"/>
              </w:rPr>
            </w:pPr>
            <w:r w:rsidRPr="00FD0425">
              <w:rPr>
                <w:bCs/>
                <w:szCs w:val="18"/>
                <w:lang w:eastAsia="ja-JP"/>
              </w:rPr>
              <w:t>INTEGER (0..maxnoofSCellGroups, ...)</w:t>
            </w:r>
          </w:p>
        </w:tc>
        <w:tc>
          <w:tcPr>
            <w:tcW w:w="2880" w:type="dxa"/>
          </w:tcPr>
          <w:p w14:paraId="7FDCF50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73372F">
            <w:pPr>
              <w:pStyle w:val="TAL"/>
              <w:keepNext w:val="0"/>
              <w:keepLines w:val="0"/>
              <w:widowControl w:val="0"/>
              <w:rPr>
                <w:lang w:eastAsia="ja-JP"/>
              </w:rPr>
            </w:pPr>
            <w:r w:rsidRPr="00FD0425">
              <w:t>in TS 36.331 [14].</w:t>
            </w:r>
          </w:p>
        </w:tc>
      </w:tr>
    </w:tbl>
    <w:p w14:paraId="41EB1686" w14:textId="77777777" w:rsidR="00F02090" w:rsidRPr="00FD0425" w:rsidRDefault="00F02090" w:rsidP="0073372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73372F">
        <w:tc>
          <w:tcPr>
            <w:tcW w:w="3119" w:type="dxa"/>
          </w:tcPr>
          <w:p w14:paraId="72CBF6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73372F">
        <w:tc>
          <w:tcPr>
            <w:tcW w:w="3119" w:type="dxa"/>
          </w:tcPr>
          <w:p w14:paraId="53201D84" w14:textId="77777777" w:rsidR="00F02090" w:rsidRPr="00FD0425" w:rsidRDefault="00F02090" w:rsidP="0073372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73372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73372F">
      <w:pPr>
        <w:widowControl w:val="0"/>
      </w:pPr>
    </w:p>
    <w:p w14:paraId="334802AC" w14:textId="77777777" w:rsidR="00F02090" w:rsidRPr="00FD0425" w:rsidRDefault="00F02090" w:rsidP="0073372F">
      <w:pPr>
        <w:pStyle w:val="Heading4"/>
        <w:keepNext w:val="0"/>
        <w:keepLines w:val="0"/>
        <w:widowControl w:val="0"/>
      </w:pPr>
      <w:bookmarkStart w:id="7810" w:name="_CR9_2_3_77"/>
      <w:bookmarkStart w:id="7811" w:name="_Toc20955386"/>
      <w:bookmarkStart w:id="7812" w:name="_Toc29991589"/>
      <w:bookmarkStart w:id="7813" w:name="_Toc36555990"/>
      <w:bookmarkStart w:id="7814" w:name="_Toc44497735"/>
      <w:bookmarkStart w:id="7815" w:name="_Toc45108122"/>
      <w:bookmarkStart w:id="7816" w:name="_Toc45901742"/>
      <w:bookmarkStart w:id="7817" w:name="_Toc51850823"/>
      <w:bookmarkStart w:id="7818" w:name="_Toc56693827"/>
      <w:bookmarkStart w:id="7819" w:name="_Toc64447371"/>
      <w:bookmarkStart w:id="7820" w:name="_Toc66286865"/>
      <w:bookmarkStart w:id="7821" w:name="_Toc74151560"/>
      <w:bookmarkStart w:id="7822" w:name="_Toc88654033"/>
      <w:bookmarkStart w:id="7823" w:name="_Toc97904389"/>
      <w:bookmarkStart w:id="7824" w:name="_Toc105175430"/>
      <w:bookmarkStart w:id="7825" w:name="_Toc113826460"/>
      <w:bookmarkStart w:id="7826" w:name="_Toc175587046"/>
      <w:bookmarkEnd w:id="7810"/>
      <w:r w:rsidRPr="00FD0425">
        <w:t>9.2.3.77</w:t>
      </w:r>
      <w:r w:rsidRPr="00FD0425">
        <w:tab/>
        <w:t>Desired Activity Notification Level</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6C9B50E1" w14:textId="77777777" w:rsidR="00F02090" w:rsidRPr="00FD0425" w:rsidRDefault="00F02090" w:rsidP="0073372F">
      <w:pPr>
        <w:widowControl w:val="0"/>
      </w:pPr>
      <w:r w:rsidRPr="00FD0425">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D4AB6E3" w14:textId="77777777" w:rsidTr="0073372F">
        <w:trPr>
          <w:tblHeader/>
        </w:trPr>
        <w:tc>
          <w:tcPr>
            <w:tcW w:w="2448" w:type="dxa"/>
          </w:tcPr>
          <w:p w14:paraId="1D7AC4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C2A0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AA05D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670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49899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5926E2">
        <w:tc>
          <w:tcPr>
            <w:tcW w:w="2448" w:type="dxa"/>
          </w:tcPr>
          <w:p w14:paraId="365716E8" w14:textId="77777777" w:rsidR="00F02090" w:rsidRPr="00FD0425" w:rsidRDefault="00F02090" w:rsidP="0073372F">
            <w:pPr>
              <w:pStyle w:val="TAL"/>
              <w:keepNext w:val="0"/>
              <w:keepLines w:val="0"/>
              <w:widowControl w:val="0"/>
              <w:rPr>
                <w:b/>
                <w:lang w:eastAsia="ja-JP"/>
              </w:rPr>
            </w:pPr>
            <w:r w:rsidRPr="00FD0425">
              <w:rPr>
                <w:rFonts w:eastAsia="Batang" w:cs="Arial"/>
                <w:szCs w:val="18"/>
                <w:lang w:eastAsia="ja-JP"/>
              </w:rPr>
              <w:t>Desired Activity Notification Level</w:t>
            </w:r>
          </w:p>
        </w:tc>
        <w:tc>
          <w:tcPr>
            <w:tcW w:w="1080" w:type="dxa"/>
          </w:tcPr>
          <w:p w14:paraId="4616803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6842D30A" w14:textId="77777777" w:rsidR="00F02090" w:rsidRPr="00FD0425" w:rsidRDefault="00F02090" w:rsidP="0073372F">
            <w:pPr>
              <w:pStyle w:val="TAL"/>
              <w:keepNext w:val="0"/>
              <w:keepLines w:val="0"/>
              <w:widowControl w:val="0"/>
              <w:rPr>
                <w:bCs/>
                <w:i/>
                <w:szCs w:val="18"/>
                <w:lang w:eastAsia="ja-JP"/>
              </w:rPr>
            </w:pPr>
          </w:p>
        </w:tc>
        <w:tc>
          <w:tcPr>
            <w:tcW w:w="1872" w:type="dxa"/>
          </w:tcPr>
          <w:p w14:paraId="66A724E3"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880" w:type="dxa"/>
          </w:tcPr>
          <w:p w14:paraId="353EF4C7" w14:textId="77777777" w:rsidR="00F02090" w:rsidRPr="00FD0425" w:rsidRDefault="00F02090" w:rsidP="0073372F">
            <w:pPr>
              <w:pStyle w:val="TAL"/>
              <w:keepNext w:val="0"/>
              <w:keepLines w:val="0"/>
              <w:widowControl w:val="0"/>
              <w:rPr>
                <w:lang w:eastAsia="ja-JP"/>
              </w:rPr>
            </w:pPr>
          </w:p>
        </w:tc>
      </w:tr>
    </w:tbl>
    <w:p w14:paraId="226A0883" w14:textId="77777777" w:rsidR="00F02090" w:rsidRPr="00FD0425" w:rsidRDefault="00F02090" w:rsidP="0073372F">
      <w:pPr>
        <w:widowControl w:val="0"/>
      </w:pPr>
    </w:p>
    <w:p w14:paraId="58D53DD0" w14:textId="77777777" w:rsidR="00F02090" w:rsidRPr="00FD0425" w:rsidRDefault="00F02090" w:rsidP="0073372F">
      <w:pPr>
        <w:pStyle w:val="Heading4"/>
        <w:keepNext w:val="0"/>
        <w:keepLines w:val="0"/>
        <w:widowControl w:val="0"/>
      </w:pPr>
      <w:bookmarkStart w:id="7827" w:name="_CR9_2_3_78"/>
      <w:bookmarkStart w:id="7828" w:name="_Toc20955387"/>
      <w:bookmarkStart w:id="7829" w:name="_Toc29991590"/>
      <w:bookmarkStart w:id="7830" w:name="_Toc36555991"/>
      <w:bookmarkStart w:id="7831" w:name="_Toc44497736"/>
      <w:bookmarkStart w:id="7832" w:name="_Toc45108123"/>
      <w:bookmarkStart w:id="7833" w:name="_Toc45901743"/>
      <w:bookmarkStart w:id="7834" w:name="_Toc51850824"/>
      <w:bookmarkStart w:id="7835" w:name="_Toc56693828"/>
      <w:bookmarkStart w:id="7836" w:name="_Toc64447372"/>
      <w:bookmarkStart w:id="7837" w:name="_Toc66286866"/>
      <w:bookmarkStart w:id="7838" w:name="_Toc74151561"/>
      <w:bookmarkStart w:id="7839" w:name="_Toc88654034"/>
      <w:bookmarkStart w:id="7840" w:name="_Toc97904390"/>
      <w:bookmarkStart w:id="7841" w:name="_Toc105175431"/>
      <w:bookmarkStart w:id="7842" w:name="_Toc113826461"/>
      <w:bookmarkStart w:id="7843" w:name="_Toc175587047"/>
      <w:bookmarkEnd w:id="7827"/>
      <w:r w:rsidRPr="00FD0425">
        <w:t>9.2.3.78</w:t>
      </w:r>
      <w:r w:rsidRPr="00FD0425">
        <w:tab/>
        <w:t>Number of DRB IDs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07B1458F" w14:textId="77777777" w:rsidR="00F02090" w:rsidRPr="00FD0425" w:rsidRDefault="00F02090" w:rsidP="0073372F">
      <w:pPr>
        <w:widowControl w:val="0"/>
        <w:rPr>
          <w:rFonts w:eastAsia="Calibri Light"/>
        </w:rPr>
      </w:pPr>
      <w:r w:rsidRPr="00FD0425">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AC79CC" w14:textId="77777777" w:rsidTr="005926E2">
        <w:tc>
          <w:tcPr>
            <w:tcW w:w="2448" w:type="dxa"/>
          </w:tcPr>
          <w:p w14:paraId="36C62F2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0AD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6E56A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A2A9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EEB30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5926E2">
        <w:tc>
          <w:tcPr>
            <w:tcW w:w="2448" w:type="dxa"/>
          </w:tcPr>
          <w:p w14:paraId="66C9382F" w14:textId="77777777" w:rsidR="00F02090" w:rsidRPr="00FD0425" w:rsidRDefault="00F02090" w:rsidP="0073372F">
            <w:pPr>
              <w:pStyle w:val="TAL"/>
              <w:keepNext w:val="0"/>
              <w:keepLines w:val="0"/>
              <w:widowControl w:val="0"/>
              <w:rPr>
                <w:b/>
                <w:lang w:eastAsia="ja-JP"/>
              </w:rPr>
            </w:pPr>
            <w:r w:rsidRPr="00FD0425">
              <w:rPr>
                <w:rFonts w:eastAsia="Calibri Light" w:cs="Arial"/>
              </w:rPr>
              <w:t>Number of DRB IDs</w:t>
            </w:r>
          </w:p>
        </w:tc>
        <w:tc>
          <w:tcPr>
            <w:tcW w:w="1080" w:type="dxa"/>
          </w:tcPr>
          <w:p w14:paraId="507D624D" w14:textId="77777777" w:rsidR="00F02090" w:rsidRPr="00FD0425" w:rsidRDefault="00F02090" w:rsidP="0073372F">
            <w:pPr>
              <w:pStyle w:val="TAL"/>
              <w:keepNext w:val="0"/>
              <w:keepLines w:val="0"/>
              <w:widowControl w:val="0"/>
              <w:rPr>
                <w:lang w:eastAsia="ja-JP"/>
              </w:rPr>
            </w:pPr>
            <w:r w:rsidRPr="00FD0425">
              <w:rPr>
                <w:rFonts w:eastAsia="Calibri Light" w:cs="Arial"/>
              </w:rPr>
              <w:t>M</w:t>
            </w:r>
          </w:p>
        </w:tc>
        <w:tc>
          <w:tcPr>
            <w:tcW w:w="1440" w:type="dxa"/>
          </w:tcPr>
          <w:p w14:paraId="75310E25" w14:textId="77777777" w:rsidR="00F02090" w:rsidRPr="00FD0425" w:rsidRDefault="00F02090" w:rsidP="0073372F">
            <w:pPr>
              <w:pStyle w:val="TAL"/>
              <w:keepNext w:val="0"/>
              <w:keepLines w:val="0"/>
              <w:widowControl w:val="0"/>
              <w:rPr>
                <w:bCs/>
                <w:i/>
                <w:szCs w:val="18"/>
                <w:lang w:eastAsia="ja-JP"/>
              </w:rPr>
            </w:pPr>
          </w:p>
        </w:tc>
        <w:tc>
          <w:tcPr>
            <w:tcW w:w="1872" w:type="dxa"/>
          </w:tcPr>
          <w:p w14:paraId="75F88A0A" w14:textId="77777777" w:rsidR="00F02090" w:rsidRPr="00FD0425" w:rsidRDefault="00F02090" w:rsidP="0073372F">
            <w:pPr>
              <w:pStyle w:val="TAL"/>
              <w:keepNext w:val="0"/>
              <w:keepLines w:val="0"/>
              <w:widowControl w:val="0"/>
              <w:rPr>
                <w:lang w:eastAsia="ja-JP"/>
              </w:rPr>
            </w:pPr>
            <w:r w:rsidRPr="00FD0425">
              <w:rPr>
                <w:rFonts w:eastAsia="Calibri Light" w:cs="Arial"/>
              </w:rPr>
              <w:t>INTEGER (1..32, ...)</w:t>
            </w:r>
          </w:p>
        </w:tc>
        <w:tc>
          <w:tcPr>
            <w:tcW w:w="2880" w:type="dxa"/>
          </w:tcPr>
          <w:p w14:paraId="5AD49159" w14:textId="77777777" w:rsidR="00F02090" w:rsidRPr="00FD0425" w:rsidRDefault="00F02090" w:rsidP="0073372F">
            <w:pPr>
              <w:pStyle w:val="TAL"/>
              <w:keepNext w:val="0"/>
              <w:keepLines w:val="0"/>
              <w:widowControl w:val="0"/>
              <w:rPr>
                <w:lang w:eastAsia="ja-JP"/>
              </w:rPr>
            </w:pPr>
          </w:p>
        </w:tc>
      </w:tr>
    </w:tbl>
    <w:p w14:paraId="4A6C7BD2" w14:textId="77777777" w:rsidR="00F02090" w:rsidRPr="00FD0425" w:rsidRDefault="00F02090" w:rsidP="0073372F">
      <w:pPr>
        <w:widowControl w:val="0"/>
      </w:pPr>
    </w:p>
    <w:p w14:paraId="3ED71210" w14:textId="77777777" w:rsidR="00F02090" w:rsidRPr="00FD0425" w:rsidRDefault="00F02090" w:rsidP="0073372F">
      <w:pPr>
        <w:pStyle w:val="Heading4"/>
        <w:keepNext w:val="0"/>
        <w:keepLines w:val="0"/>
        <w:widowControl w:val="0"/>
        <w:rPr>
          <w:rFonts w:eastAsia="Malgun Gothic"/>
        </w:rPr>
      </w:pPr>
      <w:bookmarkStart w:id="7844" w:name="_CR9_2_3_79"/>
      <w:bookmarkStart w:id="7845" w:name="_Toc20955388"/>
      <w:bookmarkStart w:id="7846" w:name="_Toc29991591"/>
      <w:bookmarkStart w:id="7847" w:name="_Toc36555992"/>
      <w:bookmarkStart w:id="7848" w:name="_Toc44497737"/>
      <w:bookmarkStart w:id="7849" w:name="_Toc45108124"/>
      <w:bookmarkStart w:id="7850" w:name="_Toc45901744"/>
      <w:bookmarkStart w:id="7851" w:name="_Toc51850825"/>
      <w:bookmarkStart w:id="7852" w:name="_Toc56693829"/>
      <w:bookmarkStart w:id="7853" w:name="_Toc64447373"/>
      <w:bookmarkStart w:id="7854" w:name="_Toc66286867"/>
      <w:bookmarkStart w:id="7855" w:name="_Toc74151562"/>
      <w:bookmarkStart w:id="7856" w:name="_Toc88654035"/>
      <w:bookmarkStart w:id="7857" w:name="_Toc97904391"/>
      <w:bookmarkStart w:id="7858" w:name="_Toc105175432"/>
      <w:bookmarkStart w:id="7859" w:name="_Toc113826462"/>
      <w:bookmarkStart w:id="7860" w:name="_Toc175587048"/>
      <w:bookmarkEnd w:id="7844"/>
      <w:r w:rsidRPr="00FD0425">
        <w:rPr>
          <w:rFonts w:eastAsia="Malgun Gothic"/>
        </w:rPr>
        <w:t>9.2.3.79</w:t>
      </w:r>
      <w:r w:rsidRPr="00FD0425">
        <w:rPr>
          <w:rFonts w:eastAsia="Malgun Gothic"/>
        </w:rPr>
        <w:tab/>
        <w:t>QoS Flow Mapping Indication</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5BDCC36E" w14:textId="77777777" w:rsidR="00F02090" w:rsidRPr="00FD0425" w:rsidRDefault="00F02090" w:rsidP="0073372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689869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73372F">
            <w:pPr>
              <w:pStyle w:val="TAL"/>
              <w:keepNext w:val="0"/>
              <w:keepLines w:val="0"/>
              <w:widowControl w:val="0"/>
              <w:rPr>
                <w:rFonts w:eastAsia="Malgun Gothic"/>
              </w:rPr>
            </w:pPr>
            <w:r w:rsidRPr="00FD0425">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73372F">
            <w:pPr>
              <w:pStyle w:val="TAL"/>
              <w:keepNext w:val="0"/>
              <w:keepLines w:val="0"/>
              <w:widowControl w:val="0"/>
              <w:rPr>
                <w:rFonts w:eastAsia="Malgun Gothic"/>
              </w:rPr>
            </w:pPr>
            <w:r w:rsidRPr="00FD0425">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73372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73372F">
      <w:pPr>
        <w:widowControl w:val="0"/>
      </w:pPr>
    </w:p>
    <w:p w14:paraId="77EE67C1" w14:textId="77777777" w:rsidR="00F02090" w:rsidRPr="00FD0425" w:rsidRDefault="00F02090" w:rsidP="0073372F">
      <w:pPr>
        <w:pStyle w:val="Heading4"/>
        <w:keepNext w:val="0"/>
        <w:keepLines w:val="0"/>
        <w:widowControl w:val="0"/>
      </w:pPr>
      <w:bookmarkStart w:id="7861" w:name="_CR9_2_3_80"/>
      <w:bookmarkStart w:id="7862" w:name="_Toc20955389"/>
      <w:bookmarkStart w:id="7863" w:name="_Toc29991592"/>
      <w:bookmarkStart w:id="7864" w:name="_Toc36555993"/>
      <w:bookmarkStart w:id="7865" w:name="_Toc44497738"/>
      <w:bookmarkStart w:id="7866" w:name="_Toc45108125"/>
      <w:bookmarkStart w:id="7867" w:name="_Toc45901745"/>
      <w:bookmarkStart w:id="7868" w:name="_Toc51850826"/>
      <w:bookmarkStart w:id="7869" w:name="_Toc56693830"/>
      <w:bookmarkStart w:id="7870" w:name="_Toc64447374"/>
      <w:bookmarkStart w:id="7871" w:name="_Toc66286868"/>
      <w:bookmarkStart w:id="7872" w:name="_Toc74151563"/>
      <w:bookmarkStart w:id="7873" w:name="_Toc88654036"/>
      <w:bookmarkStart w:id="7874" w:name="_Toc97904392"/>
      <w:bookmarkStart w:id="7875" w:name="_Toc105175433"/>
      <w:bookmarkStart w:id="7876" w:name="_Toc113826463"/>
      <w:bookmarkStart w:id="7877" w:name="_Toc175587049"/>
      <w:bookmarkEnd w:id="7861"/>
      <w:r w:rsidRPr="00FD0425">
        <w:t>9.2.3.80</w:t>
      </w:r>
      <w:r w:rsidRPr="00FD0425">
        <w:tab/>
        <w:t>RLC Status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100F469C" w14:textId="77777777" w:rsidR="00F02090" w:rsidRPr="00FD0425" w:rsidRDefault="00F02090" w:rsidP="0073372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48C669A"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73372F">
            <w:pPr>
              <w:pStyle w:val="TAH"/>
              <w:keepNext w:val="0"/>
              <w:keepLines w:val="0"/>
              <w:widowControl w:val="0"/>
            </w:pPr>
            <w:r w:rsidRPr="00FD0425">
              <w:t>Semantics Description</w:t>
            </w:r>
          </w:p>
        </w:tc>
      </w:tr>
      <w:tr w:rsidR="00F02090" w:rsidRPr="00FD0425" w14:paraId="6065983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73372F">
            <w:pPr>
              <w:pStyle w:val="TAL"/>
              <w:keepNext w:val="0"/>
              <w:keepLines w:val="0"/>
              <w:widowControl w:val="0"/>
            </w:pPr>
            <w:r w:rsidRPr="00FD0425">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73372F">
            <w:pPr>
              <w:pStyle w:val="TAL"/>
              <w:keepNext w:val="0"/>
              <w:keepLines w:val="0"/>
              <w:widowControl w:val="0"/>
            </w:pPr>
            <w:r w:rsidRPr="00FD0425">
              <w:t>ENUMERATED (reestablished, ...)</w:t>
            </w:r>
          </w:p>
        </w:tc>
        <w:tc>
          <w:tcPr>
            <w:tcW w:w="2880"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73372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73372F">
      <w:pPr>
        <w:widowControl w:val="0"/>
        <w:rPr>
          <w:lang w:eastAsia="zh-CN"/>
        </w:rPr>
      </w:pPr>
    </w:p>
    <w:p w14:paraId="1376DA42" w14:textId="77777777" w:rsidR="00F02090" w:rsidRPr="00FD0425" w:rsidRDefault="00F02090" w:rsidP="0073372F">
      <w:pPr>
        <w:pStyle w:val="Heading4"/>
        <w:keepNext w:val="0"/>
        <w:keepLines w:val="0"/>
        <w:widowControl w:val="0"/>
        <w:rPr>
          <w:rFonts w:eastAsia="Batang"/>
        </w:rPr>
      </w:pPr>
      <w:bookmarkStart w:id="7878" w:name="_CR9_2_3_81"/>
      <w:bookmarkStart w:id="7879" w:name="_Toc20955390"/>
      <w:bookmarkStart w:id="7880" w:name="_Toc29991593"/>
      <w:bookmarkStart w:id="7881" w:name="_Toc36555994"/>
      <w:bookmarkStart w:id="7882" w:name="_Toc44497739"/>
      <w:bookmarkStart w:id="7883" w:name="_Toc45108126"/>
      <w:bookmarkStart w:id="7884" w:name="_Toc45901746"/>
      <w:bookmarkStart w:id="7885" w:name="_Toc51850827"/>
      <w:bookmarkStart w:id="7886" w:name="_Toc56693831"/>
      <w:bookmarkStart w:id="7887" w:name="_Toc64447375"/>
      <w:bookmarkStart w:id="7888" w:name="_Toc66286869"/>
      <w:bookmarkStart w:id="7889" w:name="_Toc74151564"/>
      <w:bookmarkStart w:id="7890" w:name="_Toc88654037"/>
      <w:bookmarkStart w:id="7891" w:name="_Toc97904393"/>
      <w:bookmarkStart w:id="7892" w:name="_Toc105175434"/>
      <w:bookmarkStart w:id="7893" w:name="_Toc113826464"/>
      <w:bookmarkStart w:id="7894" w:name="_Toc175587050"/>
      <w:bookmarkEnd w:id="7878"/>
      <w:r w:rsidRPr="00FD0425">
        <w:rPr>
          <w:rFonts w:eastAsia="Batang"/>
        </w:rPr>
        <w:t>9.2.3.81</w:t>
      </w:r>
      <w:r w:rsidRPr="00FD0425">
        <w:rPr>
          <w:rFonts w:eastAsia="Batang"/>
        </w:rPr>
        <w:tab/>
      </w:r>
      <w:r w:rsidRPr="00FD0425">
        <w:t>Expected UE Behaviour</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19FC7F4" w14:textId="77777777" w:rsidR="00F02090" w:rsidRPr="00FD0425" w:rsidRDefault="00F02090" w:rsidP="0073372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73372F">
        <w:trPr>
          <w:tblHeader/>
        </w:trPr>
        <w:tc>
          <w:tcPr>
            <w:tcW w:w="2448" w:type="dxa"/>
          </w:tcPr>
          <w:p w14:paraId="79C6BB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73372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73372F">
            <w:pPr>
              <w:pStyle w:val="TAL"/>
              <w:keepNext w:val="0"/>
              <w:keepLines w:val="0"/>
              <w:widowControl w:val="0"/>
              <w:rPr>
                <w:i/>
                <w:lang w:eastAsia="ja-JP"/>
              </w:rPr>
            </w:pPr>
          </w:p>
        </w:tc>
        <w:tc>
          <w:tcPr>
            <w:tcW w:w="1872" w:type="dxa"/>
          </w:tcPr>
          <w:p w14:paraId="3C31CA83" w14:textId="77777777" w:rsidR="00F02090" w:rsidRPr="00FD0425" w:rsidRDefault="00F02090" w:rsidP="0073372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73372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73372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73372F">
            <w:pPr>
              <w:pStyle w:val="TAL"/>
              <w:keepNext w:val="0"/>
              <w:keepLines w:val="0"/>
              <w:widowControl w:val="0"/>
              <w:rPr>
                <w:i/>
                <w:lang w:eastAsia="ja-JP"/>
              </w:rPr>
            </w:pPr>
          </w:p>
        </w:tc>
        <w:tc>
          <w:tcPr>
            <w:tcW w:w="1872" w:type="dxa"/>
          </w:tcPr>
          <w:p w14:paraId="1AB78E88" w14:textId="77777777" w:rsidR="00F02090" w:rsidRPr="00FD0425" w:rsidRDefault="00F02090" w:rsidP="0073372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17439833" w:rsidR="00F02090" w:rsidRPr="00FD0425" w:rsidRDefault="00F02090" w:rsidP="0073372F">
            <w:pPr>
              <w:pStyle w:val="TAL"/>
              <w:keepNext w:val="0"/>
              <w:keepLines w:val="0"/>
              <w:widowControl w:val="0"/>
              <w:rPr>
                <w:rFonts w:cs="Arial"/>
              </w:rPr>
            </w:pPr>
            <w:r w:rsidRPr="00FD0425">
              <w:rPr>
                <w:rFonts w:cs="Arial"/>
              </w:rPr>
              <w:t>Indicates the expected time interval between inter NG-RAN node handovers.</w:t>
            </w:r>
          </w:p>
          <w:p w14:paraId="511F1AC1" w14:textId="77777777" w:rsidR="00F02090" w:rsidRPr="00FD0425" w:rsidRDefault="00F02090" w:rsidP="0073372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73372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73372F">
            <w:pPr>
              <w:pStyle w:val="TAL"/>
              <w:keepNext w:val="0"/>
              <w:keepLines w:val="0"/>
              <w:widowControl w:val="0"/>
              <w:rPr>
                <w:i/>
                <w:lang w:eastAsia="ja-JP"/>
              </w:rPr>
            </w:pPr>
          </w:p>
        </w:tc>
        <w:tc>
          <w:tcPr>
            <w:tcW w:w="1872" w:type="dxa"/>
          </w:tcPr>
          <w:p w14:paraId="0EBDF3D0" w14:textId="77777777" w:rsidR="00F02090" w:rsidRPr="00FD0425" w:rsidRDefault="00F02090" w:rsidP="0073372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73372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73372F">
            <w:pPr>
              <w:pStyle w:val="TAL"/>
              <w:keepNext w:val="0"/>
              <w:keepLines w:val="0"/>
              <w:widowControl w:val="0"/>
              <w:rPr>
                <w:rFonts w:cs="Arial"/>
                <w:lang w:eastAsia="ja-JP"/>
              </w:rPr>
            </w:pPr>
          </w:p>
        </w:tc>
        <w:tc>
          <w:tcPr>
            <w:tcW w:w="1440" w:type="dxa"/>
          </w:tcPr>
          <w:p w14:paraId="4096367D" w14:textId="77777777" w:rsidR="00F02090" w:rsidRPr="00FD0425" w:rsidRDefault="00F02090" w:rsidP="0073372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73372F">
            <w:pPr>
              <w:pStyle w:val="TAL"/>
              <w:keepNext w:val="0"/>
              <w:keepLines w:val="0"/>
              <w:widowControl w:val="0"/>
              <w:rPr>
                <w:rFonts w:cs="Arial"/>
                <w:lang w:eastAsia="ja-JP"/>
              </w:rPr>
            </w:pPr>
          </w:p>
        </w:tc>
        <w:tc>
          <w:tcPr>
            <w:tcW w:w="2880" w:type="dxa"/>
          </w:tcPr>
          <w:p w14:paraId="0BD22C0C"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73372F">
            <w:pPr>
              <w:pStyle w:val="TAL"/>
              <w:keepNext w:val="0"/>
              <w:keepLines w:val="0"/>
              <w:widowControl w:val="0"/>
              <w:rPr>
                <w:rFonts w:cs="Arial"/>
                <w:lang w:eastAsia="ja-JP"/>
              </w:rPr>
            </w:pPr>
          </w:p>
        </w:tc>
        <w:tc>
          <w:tcPr>
            <w:tcW w:w="1440" w:type="dxa"/>
          </w:tcPr>
          <w:p w14:paraId="413B3E73" w14:textId="77777777" w:rsidR="00F02090" w:rsidRPr="00FD0425" w:rsidRDefault="00F02090" w:rsidP="0073372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73372F">
            <w:pPr>
              <w:pStyle w:val="TAL"/>
              <w:keepNext w:val="0"/>
              <w:keepLines w:val="0"/>
              <w:widowControl w:val="0"/>
              <w:rPr>
                <w:rFonts w:cs="Arial"/>
                <w:lang w:eastAsia="ja-JP"/>
              </w:rPr>
            </w:pPr>
          </w:p>
        </w:tc>
        <w:tc>
          <w:tcPr>
            <w:tcW w:w="2880" w:type="dxa"/>
          </w:tcPr>
          <w:p w14:paraId="2074655A" w14:textId="77777777" w:rsidR="00F02090" w:rsidRPr="00FD0425" w:rsidRDefault="00F02090" w:rsidP="0073372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73372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73372F">
            <w:pPr>
              <w:pStyle w:val="TAL"/>
              <w:keepNext w:val="0"/>
              <w:keepLines w:val="0"/>
              <w:widowControl w:val="0"/>
              <w:rPr>
                <w:i/>
                <w:lang w:eastAsia="ja-JP"/>
              </w:rPr>
            </w:pPr>
          </w:p>
        </w:tc>
        <w:tc>
          <w:tcPr>
            <w:tcW w:w="1872" w:type="dxa"/>
          </w:tcPr>
          <w:p w14:paraId="7DD07EDF" w14:textId="77777777" w:rsidR="00F02090" w:rsidRPr="00FD0425" w:rsidRDefault="00F02090" w:rsidP="0073372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73372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73372F">
            <w:pPr>
              <w:pStyle w:val="TAL"/>
              <w:keepNext w:val="0"/>
              <w:keepLines w:val="0"/>
              <w:widowControl w:val="0"/>
              <w:ind w:left="227"/>
              <w:rPr>
                <w:rFonts w:cs="Arial"/>
                <w:lang w:eastAsia="ja-JP"/>
              </w:rPr>
            </w:pPr>
            <w:r w:rsidRPr="00FD0425">
              <w:rPr>
                <w:rFonts w:cs="Arial"/>
              </w:rPr>
              <w:t xml:space="preserve">&gt;&gt;Time Stayed in Cell </w:t>
            </w:r>
          </w:p>
        </w:tc>
        <w:tc>
          <w:tcPr>
            <w:tcW w:w="1080" w:type="dxa"/>
          </w:tcPr>
          <w:p w14:paraId="7D7E8388"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73372F">
            <w:pPr>
              <w:pStyle w:val="TAL"/>
              <w:keepNext w:val="0"/>
              <w:keepLines w:val="0"/>
              <w:widowControl w:val="0"/>
              <w:rPr>
                <w:i/>
                <w:lang w:eastAsia="ja-JP"/>
              </w:rPr>
            </w:pPr>
          </w:p>
        </w:tc>
        <w:tc>
          <w:tcPr>
            <w:tcW w:w="1872" w:type="dxa"/>
          </w:tcPr>
          <w:p w14:paraId="178820E8" w14:textId="77777777" w:rsidR="00F02090" w:rsidRPr="00FD0425" w:rsidRDefault="00F02090" w:rsidP="0073372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73372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73372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73372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73372F">
      <w:pPr>
        <w:widowControl w:val="0"/>
      </w:pPr>
    </w:p>
    <w:p w14:paraId="4A854A9C" w14:textId="77777777" w:rsidR="00F02090" w:rsidRPr="00FD0425" w:rsidRDefault="00F02090" w:rsidP="0073372F">
      <w:pPr>
        <w:pStyle w:val="Heading4"/>
        <w:keepNext w:val="0"/>
        <w:keepLines w:val="0"/>
        <w:widowControl w:val="0"/>
        <w:rPr>
          <w:rFonts w:eastAsia="Batang"/>
        </w:rPr>
      </w:pPr>
      <w:bookmarkStart w:id="7895" w:name="_CR9_2_3_82"/>
      <w:bookmarkStart w:id="7896" w:name="_Toc20955391"/>
      <w:bookmarkStart w:id="7897" w:name="_Toc29991594"/>
      <w:bookmarkStart w:id="7898" w:name="_Toc36555995"/>
      <w:bookmarkStart w:id="7899" w:name="_Toc44497740"/>
      <w:bookmarkStart w:id="7900" w:name="_Toc45108127"/>
      <w:bookmarkStart w:id="7901" w:name="_Toc45901747"/>
      <w:bookmarkStart w:id="7902" w:name="_Toc51850828"/>
      <w:bookmarkStart w:id="7903" w:name="_Toc56693832"/>
      <w:bookmarkStart w:id="7904" w:name="_Toc64447376"/>
      <w:bookmarkStart w:id="7905" w:name="_Toc66286870"/>
      <w:bookmarkStart w:id="7906" w:name="_Toc74151565"/>
      <w:bookmarkStart w:id="7907" w:name="_Toc88654038"/>
      <w:bookmarkStart w:id="7908" w:name="_Toc97904394"/>
      <w:bookmarkStart w:id="7909" w:name="_Toc105175435"/>
      <w:bookmarkStart w:id="7910" w:name="_Toc113826465"/>
      <w:bookmarkStart w:id="7911" w:name="_Toc175587051"/>
      <w:bookmarkEnd w:id="7895"/>
      <w:r w:rsidRPr="00FD0425">
        <w:rPr>
          <w:rFonts w:eastAsia="Batang"/>
        </w:rPr>
        <w:t>9.2.3.82</w:t>
      </w:r>
      <w:r w:rsidRPr="00FD0425">
        <w:rPr>
          <w:rFonts w:eastAsia="Batang"/>
        </w:rPr>
        <w:tab/>
      </w:r>
      <w:r w:rsidRPr="00FD0425">
        <w:t>Expected UE Activity Behaviour</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768C3250" w14:textId="77777777" w:rsidR="00F02090" w:rsidRPr="00FD0425" w:rsidRDefault="00F02090" w:rsidP="0073372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73372F">
        <w:trPr>
          <w:tblHeader/>
        </w:trPr>
        <w:tc>
          <w:tcPr>
            <w:tcW w:w="2448" w:type="dxa"/>
          </w:tcPr>
          <w:p w14:paraId="7B7319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73372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73372F">
            <w:pPr>
              <w:pStyle w:val="TAL"/>
              <w:keepNext w:val="0"/>
              <w:keepLines w:val="0"/>
              <w:widowControl w:val="0"/>
              <w:rPr>
                <w:i/>
                <w:lang w:eastAsia="ja-JP"/>
              </w:rPr>
            </w:pPr>
          </w:p>
        </w:tc>
        <w:tc>
          <w:tcPr>
            <w:tcW w:w="1872" w:type="dxa"/>
          </w:tcPr>
          <w:p w14:paraId="76DECC87"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73372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73372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73372F">
            <w:pPr>
              <w:pStyle w:val="TAL"/>
              <w:keepNext w:val="0"/>
              <w:keepLines w:val="0"/>
              <w:widowControl w:val="0"/>
              <w:rPr>
                <w:i/>
                <w:lang w:eastAsia="ja-JP"/>
              </w:rPr>
            </w:pPr>
          </w:p>
        </w:tc>
        <w:tc>
          <w:tcPr>
            <w:tcW w:w="1872" w:type="dxa"/>
          </w:tcPr>
          <w:p w14:paraId="3C59924C"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73372F">
            <w:pPr>
              <w:pStyle w:val="TAL"/>
              <w:keepNext w:val="0"/>
              <w:keepLines w:val="0"/>
              <w:widowControl w:val="0"/>
              <w:rPr>
                <w:rFonts w:cs="Arial"/>
              </w:rPr>
            </w:pPr>
            <w:r w:rsidRPr="00FD0425">
              <w:rPr>
                <w:rFonts w:cs="Arial"/>
              </w:rPr>
              <w:t>If set to "181" the expected idle time is longer than 180 seconds.</w:t>
            </w:r>
          </w:p>
          <w:p w14:paraId="7A8E35AC"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idle time in [seconds].</w:t>
            </w:r>
          </w:p>
        </w:tc>
      </w:tr>
      <w:tr w:rsidR="00F02090" w:rsidRPr="00FD0425" w14:paraId="79406B46" w14:textId="77777777" w:rsidTr="00694C97">
        <w:tc>
          <w:tcPr>
            <w:tcW w:w="2448" w:type="dxa"/>
          </w:tcPr>
          <w:p w14:paraId="7CF0AB18" w14:textId="77777777" w:rsidR="00F02090" w:rsidRPr="00FD0425" w:rsidRDefault="00F02090" w:rsidP="0073372F">
            <w:pPr>
              <w:pStyle w:val="TAL"/>
              <w:keepNext w:val="0"/>
              <w:keepLines w:val="0"/>
              <w:widowControl w:val="0"/>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73372F">
            <w:pPr>
              <w:pStyle w:val="TAL"/>
              <w:keepNext w:val="0"/>
              <w:keepLines w:val="0"/>
              <w:widowControl w:val="0"/>
              <w:rPr>
                <w:i/>
                <w:lang w:eastAsia="ja-JP"/>
              </w:rPr>
            </w:pPr>
          </w:p>
        </w:tc>
        <w:tc>
          <w:tcPr>
            <w:tcW w:w="1872" w:type="dxa"/>
          </w:tcPr>
          <w:p w14:paraId="0644DF84" w14:textId="77777777" w:rsidR="00F02090" w:rsidRPr="00FD0425" w:rsidRDefault="00F02090" w:rsidP="0073372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73372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73372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73372F">
      <w:pPr>
        <w:widowControl w:val="0"/>
      </w:pPr>
    </w:p>
    <w:p w14:paraId="07867C53" w14:textId="77777777" w:rsidR="00F02090" w:rsidRPr="00FD0425" w:rsidRDefault="00F02090" w:rsidP="0073372F">
      <w:pPr>
        <w:pStyle w:val="Heading4"/>
        <w:keepNext w:val="0"/>
        <w:keepLines w:val="0"/>
        <w:widowControl w:val="0"/>
        <w:rPr>
          <w:rFonts w:eastAsia="Batang"/>
        </w:rPr>
      </w:pPr>
      <w:bookmarkStart w:id="7912" w:name="_CR9_2_3_83"/>
      <w:bookmarkStart w:id="7913" w:name="_Toc20955392"/>
      <w:bookmarkStart w:id="7914" w:name="_Toc29991595"/>
      <w:bookmarkStart w:id="7915" w:name="_Toc36555996"/>
      <w:bookmarkStart w:id="7916" w:name="_Toc44497741"/>
      <w:bookmarkStart w:id="7917" w:name="_Toc45108128"/>
      <w:bookmarkStart w:id="7918" w:name="_Toc45901748"/>
      <w:bookmarkStart w:id="7919" w:name="_Toc51850829"/>
      <w:bookmarkStart w:id="7920" w:name="_Toc56693833"/>
      <w:bookmarkStart w:id="7921" w:name="_Toc64447377"/>
      <w:bookmarkStart w:id="7922" w:name="_Toc66286871"/>
      <w:bookmarkStart w:id="7923" w:name="_Toc74151566"/>
      <w:bookmarkStart w:id="7924" w:name="_Toc88654039"/>
      <w:bookmarkStart w:id="7925" w:name="_Toc97904395"/>
      <w:bookmarkStart w:id="7926" w:name="_Toc105175436"/>
      <w:bookmarkStart w:id="7927" w:name="_Toc113826466"/>
      <w:bookmarkStart w:id="7928" w:name="_Toc175587052"/>
      <w:bookmarkEnd w:id="7912"/>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4D5C3AF1" w14:textId="77777777" w:rsidR="00F02090" w:rsidRPr="00FD0425" w:rsidRDefault="00F02090" w:rsidP="0073372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73372F">
        <w:trPr>
          <w:tblHeader/>
        </w:trPr>
        <w:tc>
          <w:tcPr>
            <w:tcW w:w="2448" w:type="dxa"/>
          </w:tcPr>
          <w:p w14:paraId="664E11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73372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73372F">
            <w:pPr>
              <w:pStyle w:val="TAL"/>
              <w:keepNext w:val="0"/>
              <w:keepLines w:val="0"/>
              <w:widowControl w:val="0"/>
              <w:rPr>
                <w:rFonts w:cs="Arial"/>
                <w:lang w:eastAsia="ja-JP"/>
              </w:rPr>
            </w:pPr>
          </w:p>
        </w:tc>
        <w:tc>
          <w:tcPr>
            <w:tcW w:w="1440" w:type="dxa"/>
          </w:tcPr>
          <w:p w14:paraId="74B9CA13" w14:textId="77777777" w:rsidR="00F02090" w:rsidRPr="00FD0425" w:rsidRDefault="00F02090" w:rsidP="0073372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73372F">
            <w:pPr>
              <w:pStyle w:val="TAL"/>
              <w:keepNext w:val="0"/>
              <w:keepLines w:val="0"/>
              <w:widowControl w:val="0"/>
              <w:rPr>
                <w:rFonts w:cs="Arial"/>
                <w:lang w:eastAsia="ja-JP"/>
              </w:rPr>
            </w:pPr>
          </w:p>
        </w:tc>
        <w:tc>
          <w:tcPr>
            <w:tcW w:w="2880" w:type="dxa"/>
          </w:tcPr>
          <w:p w14:paraId="4CFF4F87" w14:textId="77777777" w:rsidR="00F02090" w:rsidRPr="00FD0425" w:rsidRDefault="00F02090" w:rsidP="0073372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73372F">
            <w:pPr>
              <w:pStyle w:val="TAL"/>
              <w:keepNext w:val="0"/>
              <w:keepLines w:val="0"/>
              <w:widowControl w:val="0"/>
              <w:rPr>
                <w:rFonts w:cs="Arial"/>
                <w:lang w:eastAsia="ja-JP"/>
              </w:rPr>
            </w:pPr>
          </w:p>
        </w:tc>
        <w:tc>
          <w:tcPr>
            <w:tcW w:w="1440" w:type="dxa"/>
          </w:tcPr>
          <w:p w14:paraId="21D88D3A" w14:textId="77777777" w:rsidR="00F02090" w:rsidRPr="00FD0425" w:rsidRDefault="00F02090" w:rsidP="0073372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73372F">
            <w:pPr>
              <w:pStyle w:val="TAL"/>
              <w:keepNext w:val="0"/>
              <w:keepLines w:val="0"/>
              <w:widowControl w:val="0"/>
              <w:rPr>
                <w:rFonts w:cs="Arial"/>
                <w:lang w:eastAsia="ja-JP"/>
              </w:rPr>
            </w:pPr>
          </w:p>
        </w:tc>
        <w:tc>
          <w:tcPr>
            <w:tcW w:w="2880" w:type="dxa"/>
          </w:tcPr>
          <w:p w14:paraId="49B89DAA" w14:textId="77777777" w:rsidR="00F02090" w:rsidRPr="00FD0425" w:rsidRDefault="00F02090" w:rsidP="0073372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73372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73372F">
            <w:pPr>
              <w:pStyle w:val="TAL"/>
              <w:keepNext w:val="0"/>
              <w:keepLines w:val="0"/>
              <w:widowControl w:val="0"/>
              <w:rPr>
                <w:i/>
                <w:lang w:eastAsia="ja-JP"/>
              </w:rPr>
            </w:pPr>
          </w:p>
        </w:tc>
        <w:tc>
          <w:tcPr>
            <w:tcW w:w="1872" w:type="dxa"/>
          </w:tcPr>
          <w:p w14:paraId="4CA54D8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73372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73372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73372F">
            <w:pPr>
              <w:pStyle w:val="TAL"/>
              <w:keepNext w:val="0"/>
              <w:keepLines w:val="0"/>
              <w:widowControl w:val="0"/>
              <w:rPr>
                <w:rFonts w:cs="Arial"/>
                <w:lang w:eastAsia="ja-JP"/>
              </w:rPr>
            </w:pPr>
          </w:p>
        </w:tc>
        <w:tc>
          <w:tcPr>
            <w:tcW w:w="1440" w:type="dxa"/>
          </w:tcPr>
          <w:p w14:paraId="3FE515AC"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73372F">
            <w:pPr>
              <w:pStyle w:val="TAL"/>
              <w:keepNext w:val="0"/>
              <w:keepLines w:val="0"/>
              <w:widowControl w:val="0"/>
              <w:rPr>
                <w:rFonts w:cs="Arial"/>
                <w:lang w:eastAsia="ja-JP"/>
              </w:rPr>
            </w:pPr>
          </w:p>
        </w:tc>
        <w:tc>
          <w:tcPr>
            <w:tcW w:w="2880" w:type="dxa"/>
          </w:tcPr>
          <w:p w14:paraId="27B07C50" w14:textId="77777777" w:rsidR="00F02090" w:rsidRPr="00FD0425" w:rsidRDefault="00F02090" w:rsidP="0073372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73372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73372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73372F">
            <w:pPr>
              <w:pStyle w:val="TAL"/>
              <w:keepNext w:val="0"/>
              <w:keepLines w:val="0"/>
              <w:widowControl w:val="0"/>
              <w:rPr>
                <w:i/>
                <w:lang w:eastAsia="ja-JP"/>
              </w:rPr>
            </w:pPr>
          </w:p>
        </w:tc>
        <w:tc>
          <w:tcPr>
            <w:tcW w:w="1872" w:type="dxa"/>
          </w:tcPr>
          <w:p w14:paraId="74C5B622" w14:textId="77777777" w:rsidR="00F02090" w:rsidRPr="00FD0425" w:rsidRDefault="00F02090" w:rsidP="0073372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73372F">
            <w:pPr>
              <w:pStyle w:val="TAL"/>
              <w:keepNext w:val="0"/>
              <w:keepLines w:val="0"/>
              <w:widowControl w:val="0"/>
              <w:rPr>
                <w:rFonts w:cs="Arial"/>
              </w:rPr>
            </w:pPr>
          </w:p>
        </w:tc>
      </w:tr>
    </w:tbl>
    <w:p w14:paraId="2C1F65D0" w14:textId="77777777" w:rsidR="00F02090" w:rsidRPr="00FD0425" w:rsidRDefault="00F02090"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73372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73372F">
      <w:pPr>
        <w:widowControl w:val="0"/>
        <w:rPr>
          <w:lang w:eastAsia="ja-JP"/>
        </w:rPr>
      </w:pPr>
    </w:p>
    <w:p w14:paraId="090B308A" w14:textId="77777777" w:rsidR="00F02090" w:rsidRPr="00FD0425" w:rsidRDefault="00F02090" w:rsidP="0073372F">
      <w:pPr>
        <w:pStyle w:val="Heading4"/>
        <w:keepNext w:val="0"/>
        <w:keepLines w:val="0"/>
        <w:widowControl w:val="0"/>
      </w:pPr>
      <w:bookmarkStart w:id="7929" w:name="_CR9_2_3_84"/>
      <w:bookmarkStart w:id="7930" w:name="_Toc20955393"/>
      <w:bookmarkStart w:id="7931" w:name="_Toc29991596"/>
      <w:bookmarkStart w:id="7932" w:name="_Toc36555997"/>
      <w:bookmarkStart w:id="7933" w:name="_Toc44497742"/>
      <w:bookmarkStart w:id="7934" w:name="_Toc45108129"/>
      <w:bookmarkStart w:id="7935" w:name="_Toc45901749"/>
      <w:bookmarkStart w:id="7936" w:name="_Toc51850830"/>
      <w:bookmarkStart w:id="7937" w:name="_Toc56693834"/>
      <w:bookmarkStart w:id="7938" w:name="_Toc64447378"/>
      <w:bookmarkStart w:id="7939" w:name="_Toc66286872"/>
      <w:bookmarkStart w:id="7940" w:name="_Toc74151567"/>
      <w:bookmarkStart w:id="7941" w:name="_Toc88654040"/>
      <w:bookmarkStart w:id="7942" w:name="_Toc97904396"/>
      <w:bookmarkStart w:id="7943" w:name="_Toc105175437"/>
      <w:bookmarkStart w:id="7944" w:name="_Toc113826467"/>
      <w:bookmarkStart w:id="7945" w:name="_Toc175587053"/>
      <w:bookmarkEnd w:id="7929"/>
      <w:r w:rsidRPr="00FD0425">
        <w:t>9.2.3.84</w:t>
      </w:r>
      <w:r w:rsidRPr="00FD0425">
        <w:tab/>
        <w:t>TNL Association Usage</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0D51E53E" w14:textId="77777777" w:rsidR="00F02090" w:rsidRPr="00FD0425" w:rsidRDefault="00F02090" w:rsidP="0073372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73372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73372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73372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73372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73372F">
      <w:pPr>
        <w:widowControl w:val="0"/>
      </w:pPr>
    </w:p>
    <w:p w14:paraId="6F43A0C1" w14:textId="77777777" w:rsidR="00F02090" w:rsidRPr="00FD0425" w:rsidRDefault="00F02090" w:rsidP="0073372F">
      <w:pPr>
        <w:pStyle w:val="Heading4"/>
        <w:keepNext w:val="0"/>
        <w:keepLines w:val="0"/>
        <w:widowControl w:val="0"/>
        <w:rPr>
          <w:rFonts w:eastAsia="Batang"/>
        </w:rPr>
      </w:pPr>
      <w:bookmarkStart w:id="7946" w:name="_CR9_2_3_85"/>
      <w:bookmarkStart w:id="7947" w:name="_Toc20955394"/>
      <w:bookmarkStart w:id="7948" w:name="_Toc29991597"/>
      <w:bookmarkStart w:id="7949" w:name="_Toc36555998"/>
      <w:bookmarkStart w:id="7950" w:name="_Toc44497743"/>
      <w:bookmarkStart w:id="7951" w:name="_Toc45108130"/>
      <w:bookmarkStart w:id="7952" w:name="_Toc45901750"/>
      <w:bookmarkStart w:id="7953" w:name="_Toc51850831"/>
      <w:bookmarkStart w:id="7954" w:name="_Toc56693835"/>
      <w:bookmarkStart w:id="7955" w:name="_Toc64447379"/>
      <w:bookmarkStart w:id="7956" w:name="_Toc66286873"/>
      <w:bookmarkStart w:id="7957" w:name="_Toc74151568"/>
      <w:bookmarkStart w:id="7958" w:name="_Toc88654041"/>
      <w:bookmarkStart w:id="7959" w:name="_Toc97904397"/>
      <w:bookmarkStart w:id="7960" w:name="_Toc105175438"/>
      <w:bookmarkStart w:id="7961" w:name="_Toc113826468"/>
      <w:bookmarkStart w:id="7962" w:name="_Toc175587054"/>
      <w:bookmarkEnd w:id="7946"/>
      <w:r w:rsidRPr="00FD0425">
        <w:rPr>
          <w:rFonts w:eastAsia="Batang"/>
        </w:rPr>
        <w:t>9.2.3.85</w:t>
      </w:r>
      <w:r w:rsidRPr="00FD0425">
        <w:rPr>
          <w:rFonts w:eastAsia="Batang"/>
        </w:rPr>
        <w:tab/>
      </w:r>
      <w:r w:rsidRPr="00FD0425">
        <w:t>Network Instance</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107B03DA" w14:textId="77777777" w:rsidR="00F02090" w:rsidRPr="00FD0425" w:rsidRDefault="00F02090" w:rsidP="0073372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73372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73372F">
            <w:pPr>
              <w:pStyle w:val="TAL"/>
              <w:keepNext w:val="0"/>
              <w:keepLines w:val="0"/>
              <w:widowControl w:val="0"/>
              <w:rPr>
                <w:lang w:eastAsia="ja-JP"/>
              </w:rPr>
            </w:pPr>
          </w:p>
        </w:tc>
        <w:tc>
          <w:tcPr>
            <w:tcW w:w="1872" w:type="dxa"/>
          </w:tcPr>
          <w:p w14:paraId="001F359F" w14:textId="77777777" w:rsidR="00F02090" w:rsidRPr="00FD0425" w:rsidRDefault="00F02090" w:rsidP="0073372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73372F">
            <w:pPr>
              <w:pStyle w:val="TAL"/>
              <w:keepNext w:val="0"/>
              <w:keepLines w:val="0"/>
              <w:widowControl w:val="0"/>
              <w:rPr>
                <w:lang w:eastAsia="ja-JP"/>
              </w:rPr>
            </w:pPr>
          </w:p>
        </w:tc>
      </w:tr>
    </w:tbl>
    <w:p w14:paraId="69934296" w14:textId="77777777" w:rsidR="00F02090" w:rsidRPr="00FD0425" w:rsidRDefault="00F02090" w:rsidP="0073372F">
      <w:pPr>
        <w:widowControl w:val="0"/>
      </w:pPr>
    </w:p>
    <w:p w14:paraId="516E5932" w14:textId="77777777" w:rsidR="00F02090" w:rsidRPr="00FD0425" w:rsidRDefault="00F02090" w:rsidP="0073372F">
      <w:pPr>
        <w:pStyle w:val="Heading4"/>
        <w:keepNext w:val="0"/>
        <w:keepLines w:val="0"/>
        <w:widowControl w:val="0"/>
        <w:rPr>
          <w:lang w:eastAsia="en-US"/>
        </w:rPr>
      </w:pPr>
      <w:bookmarkStart w:id="7963" w:name="_CR9_2_3_86"/>
      <w:bookmarkStart w:id="7964" w:name="_Toc20955395"/>
      <w:bookmarkStart w:id="7965" w:name="_Toc29991598"/>
      <w:bookmarkStart w:id="7966" w:name="_Toc36555999"/>
      <w:bookmarkStart w:id="7967" w:name="_Toc44497744"/>
      <w:bookmarkStart w:id="7968" w:name="_Toc45108131"/>
      <w:bookmarkStart w:id="7969" w:name="_Toc45901751"/>
      <w:bookmarkStart w:id="7970" w:name="_Toc51850832"/>
      <w:bookmarkStart w:id="7971" w:name="_Toc56693836"/>
      <w:bookmarkStart w:id="7972" w:name="_Toc64447380"/>
      <w:bookmarkStart w:id="7973" w:name="_Toc66286874"/>
      <w:bookmarkStart w:id="7974" w:name="_Toc74151569"/>
      <w:bookmarkStart w:id="7975" w:name="_Toc88654042"/>
      <w:bookmarkStart w:id="7976" w:name="_Toc97904398"/>
      <w:bookmarkStart w:id="7977" w:name="_Toc105175439"/>
      <w:bookmarkStart w:id="7978" w:name="_Toc113826469"/>
      <w:bookmarkStart w:id="7979" w:name="_Toc175587055"/>
      <w:bookmarkEnd w:id="7963"/>
      <w:r w:rsidRPr="00FD0425">
        <w:rPr>
          <w:lang w:eastAsia="en-US"/>
        </w:rPr>
        <w:t>9.2.3.86</w:t>
      </w:r>
      <w:r w:rsidRPr="00FD0425">
        <w:rPr>
          <w:lang w:eastAsia="en-US"/>
        </w:rPr>
        <w:tab/>
        <w:t>PDCP Duplication Configuration</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1160B1CD"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89C73A" w14:textId="77777777" w:rsidTr="005926E2">
        <w:tc>
          <w:tcPr>
            <w:tcW w:w="244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73372F">
            <w:pPr>
              <w:pStyle w:val="TAH"/>
              <w:keepNext w:val="0"/>
              <w:keepLines w:val="0"/>
              <w:widowControl w:val="0"/>
            </w:pPr>
            <w:r w:rsidRPr="00FD0425">
              <w:t>Semantics Description</w:t>
            </w:r>
          </w:p>
        </w:tc>
      </w:tr>
      <w:tr w:rsidR="00F02090" w:rsidRPr="00FD0425" w14:paraId="7F066C38" w14:textId="77777777" w:rsidTr="005926E2">
        <w:tc>
          <w:tcPr>
            <w:tcW w:w="244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73372F">
            <w:pPr>
              <w:pStyle w:val="TAL"/>
              <w:keepNext w:val="0"/>
              <w:keepLines w:val="0"/>
              <w:widowControl w:val="0"/>
              <w:rPr>
                <w:lang w:eastAsia="zh-CN"/>
              </w:rPr>
            </w:pPr>
            <w:r w:rsidRPr="00FD0425">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73372F">
            <w:pPr>
              <w:pStyle w:val="TAL"/>
              <w:keepNext w:val="0"/>
              <w:keepLines w:val="0"/>
              <w:widowControl w:val="0"/>
            </w:pPr>
            <w:r w:rsidRPr="00FD0425">
              <w:t>ENUMERATED (</w:t>
            </w:r>
          </w:p>
          <w:p w14:paraId="0C912BE1" w14:textId="77777777" w:rsidR="00F02090" w:rsidRPr="00FD0425" w:rsidRDefault="00F02090" w:rsidP="0073372F">
            <w:pPr>
              <w:pStyle w:val="TAL"/>
              <w:keepNext w:val="0"/>
              <w:keepLines w:val="0"/>
              <w:widowControl w:val="0"/>
            </w:pPr>
            <w:r w:rsidRPr="00FD0425">
              <w:rPr>
                <w:lang w:eastAsia="zh-CN"/>
              </w:rPr>
              <w:t>configured, de-configured,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73372F">
            <w:pPr>
              <w:pStyle w:val="TAL"/>
              <w:keepNext w:val="0"/>
              <w:keepLines w:val="0"/>
              <w:widowControl w:val="0"/>
              <w:rPr>
                <w:i/>
                <w:lang w:eastAsia="zh-CN"/>
              </w:rPr>
            </w:pPr>
          </w:p>
        </w:tc>
      </w:tr>
    </w:tbl>
    <w:p w14:paraId="34728C77" w14:textId="77777777" w:rsidR="00F02090" w:rsidRPr="00FD0425" w:rsidRDefault="00F02090" w:rsidP="0073372F">
      <w:pPr>
        <w:widowControl w:val="0"/>
        <w:rPr>
          <w:lang w:eastAsia="zh-CN"/>
        </w:rPr>
      </w:pPr>
    </w:p>
    <w:p w14:paraId="29838F44" w14:textId="77777777" w:rsidR="00211BD7" w:rsidRPr="00FD0425" w:rsidRDefault="00211BD7" w:rsidP="0073372F">
      <w:pPr>
        <w:pStyle w:val="Heading4"/>
        <w:keepNext w:val="0"/>
        <w:keepLines w:val="0"/>
        <w:widowControl w:val="0"/>
        <w:rPr>
          <w:rFonts w:eastAsia="MS Mincho"/>
        </w:rPr>
      </w:pPr>
      <w:bookmarkStart w:id="7980" w:name="_CR9_2_3_87"/>
      <w:bookmarkStart w:id="7981" w:name="_Toc20955396"/>
      <w:bookmarkStart w:id="7982" w:name="_Toc29991599"/>
      <w:bookmarkStart w:id="7983" w:name="_Toc36556000"/>
      <w:bookmarkStart w:id="7984" w:name="_Toc44497745"/>
      <w:bookmarkStart w:id="7985" w:name="_Toc45108132"/>
      <w:bookmarkStart w:id="7986" w:name="_Toc45901752"/>
      <w:bookmarkStart w:id="7987" w:name="_Toc51850833"/>
      <w:bookmarkStart w:id="7988" w:name="_Toc56693837"/>
      <w:bookmarkStart w:id="7989" w:name="_Toc64447381"/>
      <w:bookmarkStart w:id="7990" w:name="_Toc66286875"/>
      <w:bookmarkStart w:id="7991" w:name="_Toc74151570"/>
      <w:bookmarkStart w:id="7992" w:name="_Toc88654043"/>
      <w:bookmarkStart w:id="7993" w:name="_Toc97904399"/>
      <w:bookmarkStart w:id="7994" w:name="_Toc105175440"/>
      <w:bookmarkStart w:id="7995" w:name="_Toc113826470"/>
      <w:bookmarkStart w:id="7996" w:name="_Toc175587056"/>
      <w:bookmarkEnd w:id="7980"/>
      <w:r w:rsidRPr="00FD0425">
        <w:rPr>
          <w:rFonts w:eastAsia="MS Mincho"/>
        </w:rPr>
        <w:t>9.2.3.87</w:t>
      </w:r>
      <w:r w:rsidRPr="00FD0425">
        <w:rPr>
          <w:rFonts w:eastAsia="MS Mincho"/>
        </w:rPr>
        <w:tab/>
        <w:t>Secondary RAT Usage Information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371BFBF8" w14:textId="77777777" w:rsidR="00211BD7" w:rsidRPr="00FD0425" w:rsidRDefault="00211BD7" w:rsidP="0073372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301305F7" w14:textId="77777777" w:rsidTr="0073372F">
        <w:trPr>
          <w:tblHeader/>
          <w:jc w:val="center"/>
        </w:trPr>
        <w:tc>
          <w:tcPr>
            <w:tcW w:w="2448" w:type="dxa"/>
          </w:tcPr>
          <w:p w14:paraId="479E31E2" w14:textId="77777777" w:rsidR="00211BD7" w:rsidRPr="00FD0425" w:rsidRDefault="00211BD7" w:rsidP="0073372F">
            <w:pPr>
              <w:pStyle w:val="TAH"/>
              <w:keepNext w:val="0"/>
              <w:keepLines w:val="0"/>
              <w:widowControl w:val="0"/>
            </w:pPr>
            <w:r w:rsidRPr="00FD0425">
              <w:t>IE/Group Name</w:t>
            </w:r>
          </w:p>
        </w:tc>
        <w:tc>
          <w:tcPr>
            <w:tcW w:w="1080" w:type="dxa"/>
          </w:tcPr>
          <w:p w14:paraId="1AEC8E4F" w14:textId="77777777" w:rsidR="00211BD7" w:rsidRPr="00FD0425" w:rsidRDefault="00211BD7" w:rsidP="0073372F">
            <w:pPr>
              <w:pStyle w:val="TAH"/>
              <w:keepNext w:val="0"/>
              <w:keepLines w:val="0"/>
              <w:widowControl w:val="0"/>
            </w:pPr>
            <w:r w:rsidRPr="00FD0425">
              <w:t>Presence</w:t>
            </w:r>
          </w:p>
        </w:tc>
        <w:tc>
          <w:tcPr>
            <w:tcW w:w="1440" w:type="dxa"/>
          </w:tcPr>
          <w:p w14:paraId="001C3310" w14:textId="77777777" w:rsidR="00211BD7" w:rsidRPr="00FD0425" w:rsidRDefault="00211BD7" w:rsidP="0073372F">
            <w:pPr>
              <w:pStyle w:val="TAH"/>
              <w:keepNext w:val="0"/>
              <w:keepLines w:val="0"/>
              <w:widowControl w:val="0"/>
            </w:pPr>
            <w:r w:rsidRPr="00FD0425">
              <w:t>Range</w:t>
            </w:r>
          </w:p>
        </w:tc>
        <w:tc>
          <w:tcPr>
            <w:tcW w:w="1872" w:type="dxa"/>
          </w:tcPr>
          <w:p w14:paraId="54DF8F6E" w14:textId="77777777" w:rsidR="00211BD7" w:rsidRPr="00FD0425" w:rsidRDefault="00211BD7" w:rsidP="0073372F">
            <w:pPr>
              <w:pStyle w:val="TAH"/>
              <w:keepNext w:val="0"/>
              <w:keepLines w:val="0"/>
              <w:widowControl w:val="0"/>
            </w:pPr>
            <w:r w:rsidRPr="00FD0425">
              <w:t>IE type and reference</w:t>
            </w:r>
          </w:p>
        </w:tc>
        <w:tc>
          <w:tcPr>
            <w:tcW w:w="2880" w:type="dxa"/>
          </w:tcPr>
          <w:p w14:paraId="1F8E45A8" w14:textId="77777777" w:rsidR="00211BD7" w:rsidRPr="00FD0425" w:rsidRDefault="00211BD7" w:rsidP="0073372F">
            <w:pPr>
              <w:pStyle w:val="TAH"/>
              <w:keepNext w:val="0"/>
              <w:keepLines w:val="0"/>
              <w:widowControl w:val="0"/>
            </w:pPr>
            <w:r w:rsidRPr="00FD0425">
              <w:t>Semantics description</w:t>
            </w:r>
          </w:p>
        </w:tc>
      </w:tr>
      <w:tr w:rsidR="00211BD7" w:rsidRPr="00FD0425" w14:paraId="1391281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73372F">
            <w:pPr>
              <w:pStyle w:val="TAL"/>
              <w:keepNext w:val="0"/>
              <w:keepLines w:val="0"/>
              <w:widowControl w:val="0"/>
              <w:rPr>
                <w:rFonts w:cs="Arial"/>
                <w:b/>
                <w:lang w:eastAsia="zh-CN"/>
              </w:rPr>
            </w:pPr>
            <w:r w:rsidRPr="00FD0425">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73372F">
            <w:pPr>
              <w:pStyle w:val="TAL"/>
              <w:keepNext w:val="0"/>
              <w:keepLines w:val="0"/>
              <w:widowControl w:val="0"/>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73372F">
            <w:pPr>
              <w:pStyle w:val="TAL"/>
              <w:keepNext w:val="0"/>
              <w:keepLines w:val="0"/>
              <w:widowControl w:val="0"/>
              <w:rPr>
                <w:snapToGrid w:val="0"/>
              </w:rPr>
            </w:pPr>
          </w:p>
        </w:tc>
      </w:tr>
      <w:tr w:rsidR="00211BD7" w:rsidRPr="00FD0425" w14:paraId="15661EEE"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73372F">
            <w:pPr>
              <w:pStyle w:val="TAL"/>
              <w:keepNext w:val="0"/>
              <w:keepLines w:val="0"/>
              <w:widowControl w:val="0"/>
            </w:pPr>
            <w:r w:rsidRPr="00FD0425">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73372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73372F">
            <w:pPr>
              <w:pStyle w:val="TAL"/>
              <w:keepNext w:val="0"/>
              <w:keepLines w:val="0"/>
              <w:widowControl w:val="0"/>
              <w:rPr>
                <w:snapToGrid w:val="0"/>
              </w:rPr>
            </w:pPr>
          </w:p>
        </w:tc>
      </w:tr>
      <w:tr w:rsidR="00211BD7" w:rsidRPr="00FD0425" w14:paraId="7C5AB66B"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73372F">
            <w:pPr>
              <w:pStyle w:val="TAL"/>
              <w:keepNext w:val="0"/>
              <w:keepLines w:val="0"/>
              <w:widowControl w:val="0"/>
            </w:pPr>
            <w:r w:rsidRPr="00FD0425">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C10143">
            <w:pPr>
              <w:pStyle w:val="TAL"/>
              <w:rPr>
                <w:snapToGrid w:val="0"/>
              </w:rPr>
            </w:pPr>
            <w:r w:rsidRPr="00FD0425">
              <w:rPr>
                <w:snapToGrid w:val="0"/>
              </w:rPr>
              <w:t>Volume Timed Report List</w:t>
            </w:r>
          </w:p>
          <w:p w14:paraId="27EE45AE" w14:textId="77777777" w:rsidR="00211BD7" w:rsidRPr="00FD0425" w:rsidRDefault="00211BD7" w:rsidP="0073372F">
            <w:pPr>
              <w:pStyle w:val="TAL"/>
              <w:keepNext w:val="0"/>
              <w:keepLines w:val="0"/>
              <w:widowControl w:val="0"/>
              <w:rPr>
                <w:snapToGrid w:val="0"/>
              </w:rPr>
            </w:pPr>
            <w:r w:rsidRPr="00FD0425">
              <w:rPr>
                <w:rFonts w:cs="Arial"/>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73372F">
            <w:pPr>
              <w:pStyle w:val="TAL"/>
              <w:keepNext w:val="0"/>
              <w:keepLines w:val="0"/>
              <w:widowControl w:val="0"/>
              <w:rPr>
                <w:snapToGrid w:val="0"/>
              </w:rPr>
            </w:pPr>
          </w:p>
        </w:tc>
      </w:tr>
      <w:tr w:rsidR="00211BD7" w:rsidRPr="00FD0425" w14:paraId="612F500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73372F">
            <w:pPr>
              <w:pStyle w:val="TAL"/>
              <w:keepNext w:val="0"/>
              <w:keepLines w:val="0"/>
              <w:widowControl w:val="0"/>
              <w:rPr>
                <w:rFonts w:cs="Arial"/>
                <w:lang w:eastAsia="zh-CN"/>
              </w:rPr>
            </w:pPr>
            <w:r w:rsidRPr="00FD0425">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73372F">
            <w:pPr>
              <w:pStyle w:val="TAL"/>
              <w:keepNext w:val="0"/>
              <w:keepLines w:val="0"/>
              <w:widowControl w:val="0"/>
              <w:rPr>
                <w:snapToGrid w:val="0"/>
              </w:rPr>
            </w:pPr>
          </w:p>
        </w:tc>
      </w:tr>
      <w:tr w:rsidR="00211BD7" w:rsidRPr="00FD0425" w14:paraId="1A362E7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73372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080"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73372F">
            <w:pPr>
              <w:pStyle w:val="TAL"/>
              <w:keepNext w:val="0"/>
              <w:keepLines w:val="0"/>
              <w:widowControl w:val="0"/>
            </w:pPr>
            <w:r w:rsidRPr="00FD0425">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73372F">
            <w:pPr>
              <w:pStyle w:val="TAL"/>
              <w:keepNext w:val="0"/>
              <w:keepLines w:val="0"/>
              <w:widowControl w:val="0"/>
              <w:rPr>
                <w:snapToGrid w:val="0"/>
              </w:rPr>
            </w:pPr>
          </w:p>
        </w:tc>
      </w:tr>
      <w:tr w:rsidR="00211BD7" w:rsidRPr="00FD0425" w14:paraId="0BEA711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705F21">
            <w:pPr>
              <w:pStyle w:val="TAL"/>
              <w:keepNext w:val="0"/>
              <w:keepLines w:val="0"/>
              <w:widowControl w:val="0"/>
              <w:ind w:left="227"/>
              <w:rPr>
                <w:rFonts w:cs="Arial"/>
                <w:iCs/>
                <w:lang w:eastAsia="ja-JP"/>
              </w:rPr>
            </w:pPr>
            <w:r w:rsidRPr="00FD0425">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73372F">
            <w:pPr>
              <w:pStyle w:val="TAL"/>
              <w:keepNext w:val="0"/>
              <w:keepLines w:val="0"/>
              <w:widowControl w:val="0"/>
              <w:rPr>
                <w:snapToGrid w:val="0"/>
              </w:rPr>
            </w:pPr>
            <w:r w:rsidRPr="00FD0425">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73372F">
            <w:pPr>
              <w:pStyle w:val="TAL"/>
              <w:keepNext w:val="0"/>
              <w:keepLines w:val="0"/>
              <w:widowControl w:val="0"/>
              <w:rPr>
                <w:snapToGrid w:val="0"/>
              </w:rPr>
            </w:pPr>
          </w:p>
        </w:tc>
      </w:tr>
      <w:tr w:rsidR="00211BD7" w:rsidRPr="00FD0425" w14:paraId="057BF66F"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73372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73372F">
            <w:pPr>
              <w:pStyle w:val="TAL"/>
              <w:keepNext w:val="0"/>
              <w:keepLines w:val="0"/>
              <w:widowControl w:val="0"/>
              <w:rPr>
                <w:snapToGrid w:val="0"/>
              </w:rPr>
            </w:pPr>
          </w:p>
        </w:tc>
      </w:tr>
      <w:tr w:rsidR="00211BD7" w:rsidRPr="00FD0425" w14:paraId="24CF2BF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73372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73372F">
            <w:pPr>
              <w:pStyle w:val="TAL"/>
              <w:keepNext w:val="0"/>
              <w:keepLines w:val="0"/>
              <w:widowControl w:val="0"/>
              <w:rPr>
                <w:snapToGrid w:val="0"/>
              </w:rPr>
            </w:pPr>
            <w:r w:rsidRPr="00FD0425">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73372F">
            <w:pPr>
              <w:pStyle w:val="TAL"/>
              <w:keepNext w:val="0"/>
              <w:keepLines w:val="0"/>
              <w:widowControl w:val="0"/>
              <w:rPr>
                <w:snapToGrid w:val="0"/>
              </w:rPr>
            </w:pPr>
          </w:p>
        </w:tc>
      </w:tr>
    </w:tbl>
    <w:p w14:paraId="3AD5B76F" w14:textId="77777777" w:rsidR="00211BD7" w:rsidRPr="00FD0425" w:rsidRDefault="00211BD7" w:rsidP="0073372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3"/>
        <w:gridCol w:w="6093"/>
      </w:tblGrid>
      <w:tr w:rsidR="00211BD7" w:rsidRPr="00FD0425" w14:paraId="2CB974FA" w14:textId="77777777" w:rsidTr="00140708">
        <w:trPr>
          <w:tblHeader/>
        </w:trPr>
        <w:tc>
          <w:tcPr>
            <w:tcW w:w="1705" w:type="pct"/>
          </w:tcPr>
          <w:p w14:paraId="33EAF2F8" w14:textId="77777777" w:rsidR="00211BD7" w:rsidRPr="00FD0425" w:rsidRDefault="00211BD7" w:rsidP="0073372F">
            <w:pPr>
              <w:pStyle w:val="TAH"/>
              <w:keepNext w:val="0"/>
              <w:keepLines w:val="0"/>
              <w:widowControl w:val="0"/>
            </w:pPr>
            <w:r w:rsidRPr="00FD0425">
              <w:t>Range bound</w:t>
            </w:r>
          </w:p>
        </w:tc>
        <w:tc>
          <w:tcPr>
            <w:tcW w:w="3295" w:type="pct"/>
          </w:tcPr>
          <w:p w14:paraId="5777DF2C" w14:textId="77777777" w:rsidR="00211BD7" w:rsidRPr="00FD0425" w:rsidRDefault="00211BD7" w:rsidP="0073372F">
            <w:pPr>
              <w:pStyle w:val="TAH"/>
              <w:keepNext w:val="0"/>
              <w:keepLines w:val="0"/>
              <w:widowControl w:val="0"/>
            </w:pPr>
            <w:r w:rsidRPr="00FD0425">
              <w:t>Explanation</w:t>
            </w:r>
          </w:p>
        </w:tc>
      </w:tr>
      <w:tr w:rsidR="00211BD7" w:rsidRPr="00FD0425" w14:paraId="4D92FC20" w14:textId="77777777" w:rsidTr="0073372F">
        <w:tc>
          <w:tcPr>
            <w:tcW w:w="1705" w:type="pct"/>
          </w:tcPr>
          <w:p w14:paraId="61C95410" w14:textId="77777777" w:rsidR="00211BD7" w:rsidRPr="00FD0425" w:rsidRDefault="00211BD7" w:rsidP="0073372F">
            <w:pPr>
              <w:pStyle w:val="TAL"/>
              <w:keepNext w:val="0"/>
              <w:keepLines w:val="0"/>
              <w:widowControl w:val="0"/>
            </w:pPr>
            <w:r w:rsidRPr="00FD0425">
              <w:rPr>
                <w:lang w:eastAsia="ja-JP"/>
              </w:rPr>
              <w:t>maxnoof</w:t>
            </w:r>
            <w:r w:rsidRPr="00FD0425">
              <w:rPr>
                <w:lang w:eastAsia="zh-CN"/>
              </w:rPr>
              <w:t>QoSFlows</w:t>
            </w:r>
          </w:p>
        </w:tc>
        <w:tc>
          <w:tcPr>
            <w:tcW w:w="3295" w:type="pct"/>
          </w:tcPr>
          <w:p w14:paraId="03AAE154" w14:textId="77777777" w:rsidR="00211BD7" w:rsidRPr="00FD0425" w:rsidRDefault="00211BD7" w:rsidP="0073372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73372F">
      <w:pPr>
        <w:widowControl w:val="0"/>
        <w:rPr>
          <w:lang w:eastAsia="zh-CN"/>
        </w:rPr>
      </w:pPr>
    </w:p>
    <w:p w14:paraId="020E9629" w14:textId="77777777" w:rsidR="00211BD7" w:rsidRPr="00FD0425" w:rsidRDefault="00211BD7" w:rsidP="0073372F">
      <w:pPr>
        <w:pStyle w:val="Heading4"/>
        <w:keepNext w:val="0"/>
        <w:keepLines w:val="0"/>
        <w:widowControl w:val="0"/>
        <w:rPr>
          <w:rFonts w:eastAsia="MS Mincho"/>
        </w:rPr>
      </w:pPr>
      <w:bookmarkStart w:id="7997" w:name="_CR9_2_3_88"/>
      <w:bookmarkStart w:id="7998" w:name="_Toc20955397"/>
      <w:bookmarkStart w:id="7999" w:name="_Toc29991600"/>
      <w:bookmarkStart w:id="8000" w:name="_Toc36556001"/>
      <w:bookmarkStart w:id="8001" w:name="_Toc44497746"/>
      <w:bookmarkStart w:id="8002" w:name="_Toc45108133"/>
      <w:bookmarkStart w:id="8003" w:name="_Toc45901753"/>
      <w:bookmarkStart w:id="8004" w:name="_Toc51850834"/>
      <w:bookmarkStart w:id="8005" w:name="_Toc56693838"/>
      <w:bookmarkStart w:id="8006" w:name="_Toc64447382"/>
      <w:bookmarkStart w:id="8007" w:name="_Toc66286876"/>
      <w:bookmarkStart w:id="8008" w:name="_Toc74151571"/>
      <w:bookmarkStart w:id="8009" w:name="_Toc88654044"/>
      <w:bookmarkStart w:id="8010" w:name="_Toc97904400"/>
      <w:bookmarkStart w:id="8011" w:name="_Toc105175441"/>
      <w:bookmarkStart w:id="8012" w:name="_Toc113826471"/>
      <w:bookmarkStart w:id="8013" w:name="_Toc175587057"/>
      <w:bookmarkEnd w:id="7997"/>
      <w:r w:rsidRPr="00FD0425">
        <w:rPr>
          <w:rFonts w:eastAsia="MS Mincho"/>
        </w:rPr>
        <w:t>9.2.3.88</w:t>
      </w:r>
      <w:r w:rsidRPr="00FD0425">
        <w:rPr>
          <w:rFonts w:eastAsia="MS Mincho"/>
        </w:rPr>
        <w:tab/>
        <w:t>Volume Timed Report List</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04A3612A" w14:textId="77777777" w:rsidR="00211BD7" w:rsidRPr="00FD0425" w:rsidRDefault="00211BD7" w:rsidP="0073372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44D1B65D" w14:textId="77777777" w:rsidTr="00807553">
        <w:trPr>
          <w:tblHeader/>
          <w:jc w:val="center"/>
        </w:trPr>
        <w:tc>
          <w:tcPr>
            <w:tcW w:w="2448" w:type="dxa"/>
          </w:tcPr>
          <w:p w14:paraId="0AD33991" w14:textId="77777777" w:rsidR="00211BD7" w:rsidRPr="00FD0425" w:rsidRDefault="00211BD7" w:rsidP="0073372F">
            <w:pPr>
              <w:pStyle w:val="TAH"/>
              <w:keepNext w:val="0"/>
              <w:keepLines w:val="0"/>
              <w:widowControl w:val="0"/>
            </w:pPr>
            <w:r w:rsidRPr="00FD0425">
              <w:t>IE/Group Name</w:t>
            </w:r>
          </w:p>
        </w:tc>
        <w:tc>
          <w:tcPr>
            <w:tcW w:w="1080" w:type="dxa"/>
          </w:tcPr>
          <w:p w14:paraId="645427B6" w14:textId="77777777" w:rsidR="00211BD7" w:rsidRPr="00FD0425" w:rsidRDefault="00211BD7" w:rsidP="0073372F">
            <w:pPr>
              <w:pStyle w:val="TAH"/>
              <w:keepNext w:val="0"/>
              <w:keepLines w:val="0"/>
              <w:widowControl w:val="0"/>
            </w:pPr>
            <w:r w:rsidRPr="00FD0425">
              <w:t>Presence</w:t>
            </w:r>
          </w:p>
        </w:tc>
        <w:tc>
          <w:tcPr>
            <w:tcW w:w="1440" w:type="dxa"/>
          </w:tcPr>
          <w:p w14:paraId="0B845CF8" w14:textId="77777777" w:rsidR="00211BD7" w:rsidRPr="00FD0425" w:rsidRDefault="00211BD7" w:rsidP="0073372F">
            <w:pPr>
              <w:pStyle w:val="TAH"/>
              <w:keepNext w:val="0"/>
              <w:keepLines w:val="0"/>
              <w:widowControl w:val="0"/>
            </w:pPr>
            <w:r w:rsidRPr="00FD0425">
              <w:t>Range</w:t>
            </w:r>
          </w:p>
        </w:tc>
        <w:tc>
          <w:tcPr>
            <w:tcW w:w="1872" w:type="dxa"/>
          </w:tcPr>
          <w:p w14:paraId="6FEF5F99" w14:textId="77777777" w:rsidR="00211BD7" w:rsidRPr="00FD0425" w:rsidRDefault="00211BD7" w:rsidP="0073372F">
            <w:pPr>
              <w:pStyle w:val="TAH"/>
              <w:keepNext w:val="0"/>
              <w:keepLines w:val="0"/>
              <w:widowControl w:val="0"/>
            </w:pPr>
            <w:r w:rsidRPr="00FD0425">
              <w:t>IE type and reference</w:t>
            </w:r>
          </w:p>
        </w:tc>
        <w:tc>
          <w:tcPr>
            <w:tcW w:w="2880" w:type="dxa"/>
          </w:tcPr>
          <w:p w14:paraId="4D3351B0" w14:textId="77777777" w:rsidR="00211BD7" w:rsidRPr="00FD0425" w:rsidRDefault="00211BD7" w:rsidP="0073372F">
            <w:pPr>
              <w:pStyle w:val="TAH"/>
              <w:keepNext w:val="0"/>
              <w:keepLines w:val="0"/>
              <w:widowControl w:val="0"/>
            </w:pPr>
            <w:r w:rsidRPr="00FD0425">
              <w:t>Semantics description</w:t>
            </w:r>
          </w:p>
        </w:tc>
      </w:tr>
      <w:tr w:rsidR="00211BD7" w:rsidRPr="00FD0425" w14:paraId="761001C0"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73372F">
            <w:pPr>
              <w:pStyle w:val="TAL"/>
              <w:keepNext w:val="0"/>
              <w:keepLines w:val="0"/>
              <w:widowControl w:val="0"/>
              <w:rPr>
                <w:rFonts w:cs="Arial"/>
                <w:b/>
                <w:bCs/>
                <w:iCs/>
                <w:lang w:eastAsia="ja-JP"/>
              </w:rPr>
            </w:pPr>
            <w:r w:rsidRPr="00FD0425">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73372F">
            <w:pPr>
              <w:pStyle w:val="TAL"/>
              <w:keepNext w:val="0"/>
              <w:keepLines w:val="0"/>
              <w:widowControl w:val="0"/>
            </w:pPr>
            <w:r w:rsidRPr="00FD0425">
              <w:t>1.. &lt;maxnoofTimePeriods&gt;</w:t>
            </w:r>
          </w:p>
        </w:tc>
        <w:tc>
          <w:tcPr>
            <w:tcW w:w="1872"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73372F">
            <w:pPr>
              <w:pStyle w:val="TAL"/>
              <w:keepNext w:val="0"/>
              <w:keepLines w:val="0"/>
              <w:widowControl w:val="0"/>
              <w:rPr>
                <w:snapToGrid w:val="0"/>
              </w:rPr>
            </w:pPr>
          </w:p>
        </w:tc>
      </w:tr>
      <w:tr w:rsidR="00211BD7" w:rsidRPr="00FD0425" w14:paraId="726389D3"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73372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r w:rsidR="00211BD7" w:rsidRPr="00FD0425" w14:paraId="2181EA56"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73372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73372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73372F">
        <w:tc>
          <w:tcPr>
            <w:tcW w:w="3686" w:type="dxa"/>
          </w:tcPr>
          <w:p w14:paraId="0FE7B799" w14:textId="77777777" w:rsidR="00211BD7" w:rsidRPr="00FD0425" w:rsidRDefault="00211BD7" w:rsidP="0073372F">
            <w:pPr>
              <w:pStyle w:val="TAH"/>
              <w:keepNext w:val="0"/>
              <w:keepLines w:val="0"/>
              <w:widowControl w:val="0"/>
            </w:pPr>
            <w:r w:rsidRPr="00FD0425">
              <w:t>Range bound</w:t>
            </w:r>
          </w:p>
        </w:tc>
        <w:tc>
          <w:tcPr>
            <w:tcW w:w="5920" w:type="dxa"/>
          </w:tcPr>
          <w:p w14:paraId="477B119B" w14:textId="77777777" w:rsidR="00211BD7" w:rsidRPr="00FD0425" w:rsidRDefault="00211BD7" w:rsidP="0073372F">
            <w:pPr>
              <w:pStyle w:val="TAH"/>
              <w:keepNext w:val="0"/>
              <w:keepLines w:val="0"/>
              <w:widowControl w:val="0"/>
            </w:pPr>
            <w:r w:rsidRPr="00FD0425">
              <w:t>Explanation</w:t>
            </w:r>
          </w:p>
        </w:tc>
      </w:tr>
      <w:tr w:rsidR="00211BD7" w:rsidRPr="00FD0425" w14:paraId="0FFE18FE" w14:textId="77777777" w:rsidTr="0073372F">
        <w:tc>
          <w:tcPr>
            <w:tcW w:w="3686" w:type="dxa"/>
          </w:tcPr>
          <w:p w14:paraId="7C06F3F0" w14:textId="77777777" w:rsidR="00211BD7" w:rsidRPr="00FD0425" w:rsidRDefault="00211BD7" w:rsidP="0073372F">
            <w:pPr>
              <w:pStyle w:val="TAL"/>
              <w:keepNext w:val="0"/>
              <w:keepLines w:val="0"/>
              <w:widowControl w:val="0"/>
            </w:pPr>
            <w:r w:rsidRPr="00FD0425">
              <w:t>maxnoofTimePeriods</w:t>
            </w:r>
          </w:p>
        </w:tc>
        <w:tc>
          <w:tcPr>
            <w:tcW w:w="5920" w:type="dxa"/>
          </w:tcPr>
          <w:p w14:paraId="31C93B8B" w14:textId="77777777" w:rsidR="00211BD7" w:rsidRPr="00FD0425" w:rsidRDefault="00211BD7" w:rsidP="0073372F">
            <w:pPr>
              <w:pStyle w:val="TAL"/>
              <w:keepNext w:val="0"/>
              <w:keepLines w:val="0"/>
              <w:widowControl w:val="0"/>
            </w:pPr>
            <w:r w:rsidRPr="00FD0425">
              <w:t>Maximum no. of time reporting periods. Value is 2.</w:t>
            </w:r>
          </w:p>
        </w:tc>
      </w:tr>
    </w:tbl>
    <w:p w14:paraId="2211856B" w14:textId="77777777" w:rsidR="00211BD7" w:rsidRPr="00FD0425" w:rsidRDefault="00211BD7" w:rsidP="0073372F">
      <w:pPr>
        <w:widowControl w:val="0"/>
        <w:rPr>
          <w:lang w:eastAsia="zh-CN"/>
        </w:rPr>
      </w:pPr>
    </w:p>
    <w:p w14:paraId="153815BE" w14:textId="77777777" w:rsidR="00A04633" w:rsidRPr="00FD0425" w:rsidRDefault="00A04633" w:rsidP="0073372F">
      <w:pPr>
        <w:pStyle w:val="Heading4"/>
        <w:keepNext w:val="0"/>
        <w:keepLines w:val="0"/>
        <w:widowControl w:val="0"/>
      </w:pPr>
      <w:bookmarkStart w:id="8014" w:name="_CR9_2_3_89"/>
      <w:bookmarkStart w:id="8015" w:name="_Toc20955398"/>
      <w:bookmarkStart w:id="8016" w:name="_Toc29991601"/>
      <w:bookmarkStart w:id="8017" w:name="_Toc36556002"/>
      <w:bookmarkStart w:id="8018" w:name="_Toc44497747"/>
      <w:bookmarkStart w:id="8019" w:name="_Toc45108134"/>
      <w:bookmarkStart w:id="8020" w:name="_Toc45901754"/>
      <w:bookmarkStart w:id="8021" w:name="_Toc51850835"/>
      <w:bookmarkStart w:id="8022" w:name="_Toc56693839"/>
      <w:bookmarkStart w:id="8023" w:name="_Toc64447383"/>
      <w:bookmarkStart w:id="8024" w:name="_Toc66286877"/>
      <w:bookmarkStart w:id="8025" w:name="_Toc74151572"/>
      <w:bookmarkStart w:id="8026" w:name="_Toc88654045"/>
      <w:bookmarkStart w:id="8027" w:name="_Toc97904401"/>
      <w:bookmarkStart w:id="8028" w:name="_Toc105175442"/>
      <w:bookmarkStart w:id="8029" w:name="_Toc113826472"/>
      <w:bookmarkStart w:id="8030" w:name="_Toc175587058"/>
      <w:bookmarkEnd w:id="8014"/>
      <w:r w:rsidRPr="00FD0425">
        <w:t>9.2.3.89</w:t>
      </w:r>
      <w:r w:rsidRPr="00FD0425">
        <w:tab/>
        <w:t>Maximum IP Rate</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23A6D285" w14:textId="77777777" w:rsidR="00A04633" w:rsidRPr="00FD0425" w:rsidRDefault="00A04633" w:rsidP="0073372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FD0425" w14:paraId="28036419" w14:textId="77777777" w:rsidTr="005926E2">
        <w:tc>
          <w:tcPr>
            <w:tcW w:w="244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73372F">
            <w:pPr>
              <w:pStyle w:val="TAH"/>
              <w:keepNext w:val="0"/>
              <w:keepLines w:val="0"/>
              <w:widowControl w:val="0"/>
            </w:pPr>
            <w:r w:rsidRPr="00FD0425">
              <w:t>Semantics Description</w:t>
            </w:r>
          </w:p>
        </w:tc>
      </w:tr>
      <w:tr w:rsidR="00A04633" w:rsidRPr="00FD0425" w14:paraId="1FDC6E28" w14:textId="77777777" w:rsidTr="005926E2">
        <w:tc>
          <w:tcPr>
            <w:tcW w:w="244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73372F">
            <w:pPr>
              <w:pStyle w:val="TAL"/>
              <w:keepNext w:val="0"/>
              <w:keepLines w:val="0"/>
              <w:widowControl w:val="0"/>
              <w:rPr>
                <w:lang w:eastAsia="zh-CN"/>
              </w:rPr>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73372F">
            <w:pPr>
              <w:pStyle w:val="TAL"/>
              <w:keepNext w:val="0"/>
              <w:keepLines w:val="0"/>
              <w:widowControl w:val="0"/>
            </w:pPr>
            <w:r w:rsidRPr="00FD0425">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73372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73372F">
      <w:pPr>
        <w:widowControl w:val="0"/>
        <w:rPr>
          <w:lang w:eastAsia="zh-CN"/>
        </w:rPr>
      </w:pPr>
    </w:p>
    <w:p w14:paraId="0A136BD5" w14:textId="77777777" w:rsidR="00470EAD" w:rsidRPr="00FD0425" w:rsidRDefault="00470EAD" w:rsidP="0073372F">
      <w:pPr>
        <w:pStyle w:val="Heading4"/>
        <w:keepNext w:val="0"/>
        <w:keepLines w:val="0"/>
        <w:widowControl w:val="0"/>
        <w:rPr>
          <w:rFonts w:eastAsia="Arial"/>
          <w:noProof/>
        </w:rPr>
      </w:pPr>
      <w:bookmarkStart w:id="8031" w:name="_CR9_2_3_90"/>
      <w:bookmarkStart w:id="8032" w:name="_Toc20955399"/>
      <w:bookmarkStart w:id="8033" w:name="_Toc29991602"/>
      <w:bookmarkStart w:id="8034" w:name="_Toc36556003"/>
      <w:bookmarkStart w:id="8035" w:name="_Toc44497748"/>
      <w:bookmarkStart w:id="8036" w:name="_Toc45108135"/>
      <w:bookmarkStart w:id="8037" w:name="_Toc45901755"/>
      <w:bookmarkStart w:id="8038" w:name="_Toc51850836"/>
      <w:bookmarkStart w:id="8039" w:name="_Toc56693840"/>
      <w:bookmarkStart w:id="8040" w:name="_Toc64447384"/>
      <w:bookmarkStart w:id="8041" w:name="_Toc66286878"/>
      <w:bookmarkStart w:id="8042" w:name="_Toc74151573"/>
      <w:bookmarkStart w:id="8043" w:name="_Toc88654046"/>
      <w:bookmarkStart w:id="8044" w:name="_Toc97904402"/>
      <w:bookmarkStart w:id="8045" w:name="_Toc105175443"/>
      <w:bookmarkStart w:id="8046" w:name="_Toc113826473"/>
      <w:bookmarkStart w:id="8047" w:name="_Toc175587059"/>
      <w:bookmarkEnd w:id="8031"/>
      <w:r w:rsidRPr="00FD0425">
        <w:rPr>
          <w:rFonts w:eastAsia="Arial"/>
          <w:noProof/>
        </w:rPr>
        <w:t>9.2.3.90</w:t>
      </w:r>
      <w:r w:rsidRPr="00FD0425">
        <w:rPr>
          <w:rFonts w:eastAsia="Arial"/>
          <w:noProof/>
        </w:rPr>
        <w:tab/>
        <w:t>UL Forwarding</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261C910A" w14:textId="77777777" w:rsidR="00470EAD" w:rsidRPr="00FD0425" w:rsidRDefault="00470EAD" w:rsidP="0073372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FD0425" w14:paraId="06646A2D" w14:textId="77777777" w:rsidTr="005926E2">
        <w:trPr>
          <w:jc w:val="center"/>
        </w:trPr>
        <w:tc>
          <w:tcPr>
            <w:tcW w:w="2448" w:type="dxa"/>
          </w:tcPr>
          <w:p w14:paraId="30F4EB20"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3EECF0D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2DFFCCA"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05F189F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1E4634CD"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5926E2">
        <w:trPr>
          <w:jc w:val="center"/>
        </w:trPr>
        <w:tc>
          <w:tcPr>
            <w:tcW w:w="2448" w:type="dxa"/>
          </w:tcPr>
          <w:p w14:paraId="554A01AF" w14:textId="77777777" w:rsidR="00470EAD" w:rsidRPr="00FD0425" w:rsidRDefault="00470EAD" w:rsidP="0073372F">
            <w:pPr>
              <w:pStyle w:val="TAL"/>
              <w:keepNext w:val="0"/>
              <w:keepLines w:val="0"/>
              <w:widowControl w:val="0"/>
              <w:rPr>
                <w:rFonts w:eastAsia="SimSun"/>
                <w:b/>
                <w:lang w:eastAsia="ja-JP"/>
              </w:rPr>
            </w:pPr>
            <w:r w:rsidRPr="00FD0425">
              <w:rPr>
                <w:rFonts w:eastAsia="SimSun"/>
                <w:lang w:eastAsia="ja-JP"/>
              </w:rPr>
              <w:t>UL Forwarding</w:t>
            </w:r>
          </w:p>
        </w:tc>
        <w:tc>
          <w:tcPr>
            <w:tcW w:w="1080" w:type="dxa"/>
          </w:tcPr>
          <w:p w14:paraId="132F7F67"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20374A51" w14:textId="77777777" w:rsidR="00470EAD" w:rsidRPr="00FD0425" w:rsidRDefault="00470EAD" w:rsidP="0073372F">
            <w:pPr>
              <w:pStyle w:val="TAL"/>
              <w:keepNext w:val="0"/>
              <w:keepLines w:val="0"/>
              <w:widowControl w:val="0"/>
              <w:rPr>
                <w:rFonts w:eastAsia="SimSun"/>
                <w:lang w:eastAsia="ja-JP"/>
              </w:rPr>
            </w:pPr>
          </w:p>
        </w:tc>
        <w:tc>
          <w:tcPr>
            <w:tcW w:w="1872" w:type="dxa"/>
          </w:tcPr>
          <w:p w14:paraId="042ACC3D"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ENUMERATED (UL forwarding proposed, …)</w:t>
            </w:r>
          </w:p>
        </w:tc>
        <w:tc>
          <w:tcPr>
            <w:tcW w:w="2880" w:type="dxa"/>
          </w:tcPr>
          <w:p w14:paraId="78E9E638" w14:textId="77777777" w:rsidR="00470EAD" w:rsidRPr="00FD0425" w:rsidRDefault="00470EAD" w:rsidP="0073372F">
            <w:pPr>
              <w:pStyle w:val="TAL"/>
              <w:keepNext w:val="0"/>
              <w:keepLines w:val="0"/>
              <w:widowControl w:val="0"/>
              <w:rPr>
                <w:rFonts w:eastAsia="SimSun"/>
                <w:lang w:eastAsia="ja-JP"/>
              </w:rPr>
            </w:pPr>
          </w:p>
        </w:tc>
      </w:tr>
    </w:tbl>
    <w:p w14:paraId="58C52480" w14:textId="77777777" w:rsidR="00470EAD" w:rsidRPr="00FD0425" w:rsidRDefault="00470EAD" w:rsidP="0073372F">
      <w:pPr>
        <w:widowControl w:val="0"/>
        <w:rPr>
          <w:lang w:eastAsia="zh-CN"/>
        </w:rPr>
      </w:pPr>
    </w:p>
    <w:p w14:paraId="1E16215D" w14:textId="77777777" w:rsidR="001B5434" w:rsidRPr="00FD0425" w:rsidRDefault="001B5434" w:rsidP="0073372F">
      <w:pPr>
        <w:pStyle w:val="Heading4"/>
        <w:keepNext w:val="0"/>
        <w:keepLines w:val="0"/>
        <w:widowControl w:val="0"/>
        <w:rPr>
          <w:rFonts w:eastAsia="Batang"/>
        </w:rPr>
      </w:pPr>
      <w:bookmarkStart w:id="8048" w:name="_CR9_2_3_91"/>
      <w:bookmarkStart w:id="8049" w:name="_Toc20955400"/>
      <w:bookmarkStart w:id="8050" w:name="_Toc29991603"/>
      <w:bookmarkStart w:id="8051" w:name="_Toc36556004"/>
      <w:bookmarkStart w:id="8052" w:name="_Toc44497749"/>
      <w:bookmarkStart w:id="8053" w:name="_Toc45108136"/>
      <w:bookmarkStart w:id="8054" w:name="_Toc45901756"/>
      <w:bookmarkStart w:id="8055" w:name="_Toc51850837"/>
      <w:bookmarkStart w:id="8056" w:name="_Toc56693841"/>
      <w:bookmarkStart w:id="8057" w:name="_Toc64447385"/>
      <w:bookmarkStart w:id="8058" w:name="_Toc66286879"/>
      <w:bookmarkStart w:id="8059" w:name="_Toc74151574"/>
      <w:bookmarkStart w:id="8060" w:name="_Toc88654047"/>
      <w:bookmarkStart w:id="8061" w:name="_Toc97904403"/>
      <w:bookmarkStart w:id="8062" w:name="_Toc105175444"/>
      <w:bookmarkStart w:id="8063" w:name="_Toc113826474"/>
      <w:bookmarkStart w:id="8064" w:name="_Toc175587060"/>
      <w:bookmarkEnd w:id="8048"/>
      <w:r w:rsidRPr="00FD0425">
        <w:rPr>
          <w:rFonts w:eastAsia="Batang"/>
        </w:rPr>
        <w:t>9.2.3.91</w:t>
      </w:r>
      <w:r w:rsidRPr="00FD0425">
        <w:rPr>
          <w:rFonts w:eastAsia="Batang"/>
        </w:rPr>
        <w:tab/>
      </w:r>
      <w:r w:rsidRPr="00FD0425">
        <w:t>UE Radio Capability for Paging</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520A9E9D" w14:textId="77777777" w:rsidR="001B5434" w:rsidRPr="00FD0425" w:rsidRDefault="001B5434" w:rsidP="0073372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140708">
        <w:trPr>
          <w:tblHeader/>
        </w:trPr>
        <w:tc>
          <w:tcPr>
            <w:tcW w:w="2448" w:type="dxa"/>
          </w:tcPr>
          <w:p w14:paraId="7C73BE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6DBEE2"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UE Radio Capability for Paging of NR</w:t>
            </w:r>
          </w:p>
        </w:tc>
        <w:tc>
          <w:tcPr>
            <w:tcW w:w="1080" w:type="dxa"/>
          </w:tcPr>
          <w:p w14:paraId="0948714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O</w:t>
            </w:r>
          </w:p>
        </w:tc>
        <w:tc>
          <w:tcPr>
            <w:tcW w:w="1440" w:type="dxa"/>
          </w:tcPr>
          <w:p w14:paraId="3B2ECDFE" w14:textId="77777777" w:rsidR="001B5434" w:rsidRPr="00FD0425" w:rsidRDefault="001B5434" w:rsidP="0073372F">
            <w:pPr>
              <w:pStyle w:val="TAL"/>
              <w:keepNext w:val="0"/>
              <w:keepLines w:val="0"/>
              <w:widowControl w:val="0"/>
              <w:rPr>
                <w:i/>
                <w:lang w:eastAsia="ja-JP"/>
              </w:rPr>
            </w:pPr>
          </w:p>
        </w:tc>
        <w:tc>
          <w:tcPr>
            <w:tcW w:w="1872" w:type="dxa"/>
          </w:tcPr>
          <w:p w14:paraId="0DA16643"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73372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73372F">
            <w:pPr>
              <w:pStyle w:val="TAL"/>
              <w:keepNext w:val="0"/>
              <w:keepLines w:val="0"/>
              <w:widowControl w:val="0"/>
              <w:rPr>
                <w:i/>
                <w:lang w:eastAsia="ja-JP"/>
              </w:rPr>
            </w:pPr>
          </w:p>
        </w:tc>
        <w:tc>
          <w:tcPr>
            <w:tcW w:w="1872" w:type="dxa"/>
          </w:tcPr>
          <w:p w14:paraId="6C95CC90"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73372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73372F">
      <w:pPr>
        <w:widowControl w:val="0"/>
        <w:rPr>
          <w:lang w:eastAsia="zh-CN"/>
        </w:rPr>
      </w:pPr>
    </w:p>
    <w:p w14:paraId="041AE6C6" w14:textId="77777777" w:rsidR="00653E25" w:rsidRPr="00FD0425" w:rsidRDefault="00653E25" w:rsidP="0073372F">
      <w:pPr>
        <w:pStyle w:val="Heading4"/>
        <w:keepNext w:val="0"/>
        <w:keepLines w:val="0"/>
        <w:widowControl w:val="0"/>
      </w:pPr>
      <w:bookmarkStart w:id="8065" w:name="_CR9_2_3_92"/>
      <w:bookmarkStart w:id="8066" w:name="_Toc20955401"/>
      <w:bookmarkStart w:id="8067" w:name="_Toc29991604"/>
      <w:bookmarkStart w:id="8068" w:name="_Toc36556005"/>
      <w:bookmarkStart w:id="8069" w:name="_Toc44497750"/>
      <w:bookmarkStart w:id="8070" w:name="_Toc45108137"/>
      <w:bookmarkStart w:id="8071" w:name="_Toc45901757"/>
      <w:bookmarkStart w:id="8072" w:name="_Toc51850838"/>
      <w:bookmarkStart w:id="8073" w:name="_Toc56693842"/>
      <w:bookmarkStart w:id="8074" w:name="_Toc64447386"/>
      <w:bookmarkStart w:id="8075" w:name="_Toc66286880"/>
      <w:bookmarkStart w:id="8076" w:name="_Toc74151575"/>
      <w:bookmarkStart w:id="8077" w:name="_Toc88654048"/>
      <w:bookmarkStart w:id="8078" w:name="_Toc97904404"/>
      <w:bookmarkStart w:id="8079" w:name="_Toc105175445"/>
      <w:bookmarkStart w:id="8080" w:name="_Toc113826475"/>
      <w:bookmarkStart w:id="8081" w:name="_Toc175587061"/>
      <w:bookmarkEnd w:id="8065"/>
      <w:r w:rsidRPr="00FD0425">
        <w:t>9.2.3.92</w:t>
      </w:r>
      <w:r w:rsidRPr="00FD0425">
        <w:tab/>
        <w:t>Common Network Instance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1713F547" w14:textId="77777777" w:rsidR="00653E25" w:rsidRPr="00FD0425" w:rsidRDefault="00653E25" w:rsidP="0073372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73372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73372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73372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73372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73372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73372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73372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73372F">
            <w:pPr>
              <w:pStyle w:val="TAL"/>
              <w:keepNext w:val="0"/>
              <w:keepLines w:val="0"/>
              <w:widowControl w:val="0"/>
              <w:rPr>
                <w:i/>
                <w:lang w:eastAsia="ja-JP"/>
              </w:rPr>
            </w:pPr>
          </w:p>
        </w:tc>
        <w:tc>
          <w:tcPr>
            <w:tcW w:w="1872" w:type="dxa"/>
          </w:tcPr>
          <w:p w14:paraId="36183E0F" w14:textId="77777777" w:rsidR="00653E25" w:rsidRPr="00FD0425" w:rsidRDefault="00653E25" w:rsidP="0073372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73372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73372F">
      <w:pPr>
        <w:widowControl w:val="0"/>
        <w:rPr>
          <w:lang w:eastAsia="zh-CN"/>
        </w:rPr>
      </w:pPr>
    </w:p>
    <w:p w14:paraId="7668FD1D" w14:textId="77777777" w:rsidR="00CA1F7F" w:rsidRPr="00FD0425" w:rsidRDefault="00CA1F7F" w:rsidP="0073372F">
      <w:pPr>
        <w:pStyle w:val="Heading4"/>
        <w:keepNext w:val="0"/>
        <w:keepLines w:val="0"/>
        <w:widowControl w:val="0"/>
      </w:pPr>
      <w:bookmarkStart w:id="8082" w:name="_CR9_2_3_93"/>
      <w:bookmarkStart w:id="8083" w:name="_Toc20955402"/>
      <w:bookmarkStart w:id="8084" w:name="_Toc29991605"/>
      <w:bookmarkStart w:id="8085" w:name="_Toc36556006"/>
      <w:bookmarkStart w:id="8086" w:name="_Toc44497751"/>
      <w:bookmarkStart w:id="8087" w:name="_Toc45108138"/>
      <w:bookmarkStart w:id="8088" w:name="_Toc45901758"/>
      <w:bookmarkStart w:id="8089" w:name="_Toc51850839"/>
      <w:bookmarkStart w:id="8090" w:name="_Toc56693843"/>
      <w:bookmarkStart w:id="8091" w:name="_Toc64447387"/>
      <w:bookmarkStart w:id="8092" w:name="_Toc66286881"/>
      <w:bookmarkStart w:id="8093" w:name="_Toc74151576"/>
      <w:bookmarkStart w:id="8094" w:name="_Toc88654049"/>
      <w:bookmarkStart w:id="8095" w:name="_Toc97904405"/>
      <w:bookmarkStart w:id="8096" w:name="_Toc105175446"/>
      <w:bookmarkStart w:id="8097" w:name="_Toc113826476"/>
      <w:bookmarkStart w:id="8098" w:name="_Toc175587062"/>
      <w:bookmarkEnd w:id="8082"/>
      <w:r w:rsidRPr="00FD0425">
        <w:t>9.2.3.93</w:t>
      </w:r>
      <w:r w:rsidRPr="00FD0425">
        <w:tab/>
        <w:t>Default DRB Allowed</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34C32856" w14:textId="77777777" w:rsidR="00CA1F7F" w:rsidRPr="00FD0425" w:rsidRDefault="00CA1F7F" w:rsidP="0073372F">
      <w:pPr>
        <w:widowControl w:val="0"/>
      </w:pPr>
      <w:r w:rsidRPr="00FD0425">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FD0425" w14:paraId="3F048F5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C10143">
            <w:pPr>
              <w:pStyle w:val="TAH"/>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C10143">
            <w:pPr>
              <w:pStyle w:val="TAH"/>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C10143">
            <w:pPr>
              <w:pStyle w:val="TAH"/>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C10143">
            <w:pPr>
              <w:pStyle w:val="TAH"/>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C10143">
            <w:pPr>
              <w:pStyle w:val="TAH"/>
            </w:pPr>
            <w:r w:rsidRPr="00FD0425">
              <w:t>Semantics description</w:t>
            </w:r>
          </w:p>
        </w:tc>
      </w:tr>
      <w:tr w:rsidR="00CA1F7F" w:rsidRPr="00FD0425" w14:paraId="54F25CA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C10143">
            <w:pPr>
              <w:pStyle w:val="TAL"/>
            </w:pPr>
            <w:r w:rsidRPr="00FD0425">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C10143">
            <w:pPr>
              <w:pStyle w:val="TAL"/>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C10143">
            <w:pPr>
              <w:pStyle w:val="TAL"/>
              <w:rPr>
                <w:i/>
              </w:rPr>
            </w:pPr>
          </w:p>
        </w:tc>
        <w:tc>
          <w:tcPr>
            <w:tcW w:w="1872"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C10143">
            <w:pPr>
              <w:pStyle w:val="TAL"/>
              <w:rPr>
                <w:snapToGrid w:val="0"/>
              </w:rPr>
            </w:pPr>
            <w:r w:rsidRPr="00FD0425">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C10143">
            <w:pPr>
              <w:pStyle w:val="TAL"/>
              <w:rPr>
                <w:rFonts w:eastAsia="SimSun"/>
                <w:lang w:eastAsia="zh-CN"/>
              </w:rPr>
            </w:pPr>
          </w:p>
        </w:tc>
      </w:tr>
    </w:tbl>
    <w:p w14:paraId="70D93D85" w14:textId="77777777" w:rsidR="00CA1F7F" w:rsidRPr="00FD0425" w:rsidRDefault="00CA1F7F" w:rsidP="0073372F">
      <w:pPr>
        <w:widowControl w:val="0"/>
        <w:rPr>
          <w:noProof/>
        </w:rPr>
      </w:pPr>
    </w:p>
    <w:p w14:paraId="591A02C3" w14:textId="77777777" w:rsidR="00D14B89" w:rsidRPr="00FD0425" w:rsidRDefault="00D14B89" w:rsidP="0073372F">
      <w:pPr>
        <w:pStyle w:val="Heading4"/>
        <w:keepNext w:val="0"/>
        <w:keepLines w:val="0"/>
        <w:widowControl w:val="0"/>
      </w:pPr>
      <w:bookmarkStart w:id="8099" w:name="_CR9_2_3_94"/>
      <w:bookmarkStart w:id="8100" w:name="_Toc29991606"/>
      <w:bookmarkStart w:id="8101" w:name="_Toc36556007"/>
      <w:bookmarkStart w:id="8102" w:name="_Toc44497752"/>
      <w:bookmarkStart w:id="8103" w:name="_Toc45108139"/>
      <w:bookmarkStart w:id="8104" w:name="_Toc45901759"/>
      <w:bookmarkStart w:id="8105" w:name="_Toc51850840"/>
      <w:bookmarkStart w:id="8106" w:name="_Toc56693844"/>
      <w:bookmarkStart w:id="8107" w:name="_Toc64447388"/>
      <w:bookmarkStart w:id="8108" w:name="_Toc66286882"/>
      <w:bookmarkStart w:id="8109" w:name="_Toc74151577"/>
      <w:bookmarkStart w:id="8110" w:name="_Toc88654050"/>
      <w:bookmarkStart w:id="8111" w:name="_Toc97904406"/>
      <w:bookmarkStart w:id="8112" w:name="_Toc105175447"/>
      <w:bookmarkStart w:id="8113" w:name="_Toc113826477"/>
      <w:bookmarkStart w:id="8114" w:name="_Toc175587063"/>
      <w:bookmarkEnd w:id="8099"/>
      <w:r w:rsidRPr="00FD0425">
        <w:t>9.2.3.94</w:t>
      </w:r>
      <w:r w:rsidRPr="00FD0425">
        <w:tab/>
        <w:t>Split Session Indicator</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55E8DEF6" w14:textId="77777777" w:rsidR="00D14B89" w:rsidRPr="00FD0425" w:rsidRDefault="00D14B89" w:rsidP="0073372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FD0425" w14:paraId="04098B14" w14:textId="77777777" w:rsidTr="0073372F">
        <w:trPr>
          <w:tblHeader/>
          <w:jc w:val="center"/>
        </w:trPr>
        <w:tc>
          <w:tcPr>
            <w:tcW w:w="2448" w:type="dxa"/>
          </w:tcPr>
          <w:p w14:paraId="61BE6153"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FA8A4D0"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3C79C7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Range</w:t>
            </w:r>
          </w:p>
        </w:tc>
        <w:tc>
          <w:tcPr>
            <w:tcW w:w="1872" w:type="dxa"/>
          </w:tcPr>
          <w:p w14:paraId="7BCAB0C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9ECFF44"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5926E2">
        <w:trPr>
          <w:jc w:val="center"/>
        </w:trPr>
        <w:tc>
          <w:tcPr>
            <w:tcW w:w="2448" w:type="dxa"/>
          </w:tcPr>
          <w:p w14:paraId="7D293AA8"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Split Session Indicator</w:t>
            </w:r>
          </w:p>
        </w:tc>
        <w:tc>
          <w:tcPr>
            <w:tcW w:w="1080" w:type="dxa"/>
          </w:tcPr>
          <w:p w14:paraId="31BC28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M</w:t>
            </w:r>
          </w:p>
        </w:tc>
        <w:tc>
          <w:tcPr>
            <w:tcW w:w="1440" w:type="dxa"/>
          </w:tcPr>
          <w:p w14:paraId="1A631A1F" w14:textId="77777777" w:rsidR="00D14B89" w:rsidRPr="00FD0425" w:rsidRDefault="00D14B89" w:rsidP="0073372F">
            <w:pPr>
              <w:pStyle w:val="TAL"/>
              <w:keepNext w:val="0"/>
              <w:keepLines w:val="0"/>
              <w:widowControl w:val="0"/>
              <w:rPr>
                <w:rFonts w:cs="Arial"/>
                <w:lang w:eastAsia="ja-JP"/>
              </w:rPr>
            </w:pPr>
          </w:p>
        </w:tc>
        <w:tc>
          <w:tcPr>
            <w:tcW w:w="1872" w:type="dxa"/>
          </w:tcPr>
          <w:p w14:paraId="66EDCC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 xml:space="preserve">ENUMERATED (split, …) </w:t>
            </w:r>
          </w:p>
        </w:tc>
        <w:tc>
          <w:tcPr>
            <w:tcW w:w="2880" w:type="dxa"/>
          </w:tcPr>
          <w:p w14:paraId="4BC3E39E" w14:textId="77777777" w:rsidR="00D14B89" w:rsidRPr="00FD0425" w:rsidRDefault="00D14B89" w:rsidP="0073372F">
            <w:pPr>
              <w:pStyle w:val="TAL"/>
              <w:keepNext w:val="0"/>
              <w:keepLines w:val="0"/>
              <w:widowControl w:val="0"/>
              <w:rPr>
                <w:rFonts w:cs="Arial"/>
                <w:lang w:eastAsia="ja-JP"/>
              </w:rPr>
            </w:pPr>
          </w:p>
        </w:tc>
      </w:tr>
    </w:tbl>
    <w:p w14:paraId="5A3F6D8C" w14:textId="77777777" w:rsidR="00CA1F7F" w:rsidRPr="00FD0425" w:rsidRDefault="00CA1F7F" w:rsidP="0073372F">
      <w:pPr>
        <w:widowControl w:val="0"/>
        <w:rPr>
          <w:lang w:eastAsia="zh-CN"/>
        </w:rPr>
      </w:pPr>
    </w:p>
    <w:p w14:paraId="4E5A88BF" w14:textId="77777777" w:rsidR="006E7207" w:rsidRPr="00FD0425" w:rsidRDefault="006E7207" w:rsidP="0073372F">
      <w:pPr>
        <w:pStyle w:val="Heading4"/>
        <w:keepNext w:val="0"/>
        <w:keepLines w:val="0"/>
        <w:widowControl w:val="0"/>
        <w:rPr>
          <w:rFonts w:eastAsia="Arial"/>
          <w:noProof/>
        </w:rPr>
      </w:pPr>
      <w:bookmarkStart w:id="8115" w:name="_CR9_2_3_95"/>
      <w:bookmarkStart w:id="8116" w:name="_Toc29991607"/>
      <w:bookmarkStart w:id="8117" w:name="_Toc36556008"/>
      <w:bookmarkStart w:id="8118" w:name="_Toc44497753"/>
      <w:bookmarkStart w:id="8119" w:name="_Toc45108140"/>
      <w:bookmarkStart w:id="8120" w:name="_Toc45901760"/>
      <w:bookmarkStart w:id="8121" w:name="_Toc51850841"/>
      <w:bookmarkStart w:id="8122" w:name="_Toc56693845"/>
      <w:bookmarkStart w:id="8123" w:name="_Toc64447389"/>
      <w:bookmarkStart w:id="8124" w:name="_Toc66286883"/>
      <w:bookmarkStart w:id="8125" w:name="_Toc74151578"/>
      <w:bookmarkStart w:id="8126" w:name="_Toc88654051"/>
      <w:bookmarkStart w:id="8127" w:name="_Toc97904407"/>
      <w:bookmarkStart w:id="8128" w:name="_Toc105175448"/>
      <w:bookmarkStart w:id="8129" w:name="_Toc113826478"/>
      <w:bookmarkStart w:id="8130" w:name="_Toc175587064"/>
      <w:bookmarkEnd w:id="8115"/>
      <w:r w:rsidRPr="00FD0425">
        <w:rPr>
          <w:rFonts w:eastAsia="Arial"/>
          <w:noProof/>
        </w:rPr>
        <w:t>9.2.3.95</w:t>
      </w:r>
      <w:r w:rsidRPr="00FD0425">
        <w:rPr>
          <w:rFonts w:eastAsia="Arial"/>
          <w:noProof/>
        </w:rPr>
        <w:tab/>
        <w:t>UL Forwarding Proposal</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023CEF04" w14:textId="77777777" w:rsidR="006E7207" w:rsidRPr="00FD0425" w:rsidRDefault="006E7207" w:rsidP="0073372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FD0425" w14:paraId="6F9ADB9E" w14:textId="77777777" w:rsidTr="005926E2">
        <w:trPr>
          <w:jc w:val="center"/>
        </w:trPr>
        <w:tc>
          <w:tcPr>
            <w:tcW w:w="2448" w:type="dxa"/>
          </w:tcPr>
          <w:p w14:paraId="76AA27F1"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78CB514B"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AFAAE0C"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DF3C950"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3C7F02CA"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5926E2">
        <w:trPr>
          <w:jc w:val="center"/>
        </w:trPr>
        <w:tc>
          <w:tcPr>
            <w:tcW w:w="2448" w:type="dxa"/>
          </w:tcPr>
          <w:p w14:paraId="22E82D3E" w14:textId="77777777" w:rsidR="006E7207" w:rsidRPr="00FD0425" w:rsidRDefault="006E7207" w:rsidP="0073372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080" w:type="dxa"/>
          </w:tcPr>
          <w:p w14:paraId="401C6C47"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1D72C7F2" w14:textId="77777777" w:rsidR="006E7207" w:rsidRPr="00FD0425" w:rsidRDefault="006E7207" w:rsidP="0073372F">
            <w:pPr>
              <w:pStyle w:val="TAL"/>
              <w:keepNext w:val="0"/>
              <w:keepLines w:val="0"/>
              <w:widowControl w:val="0"/>
              <w:rPr>
                <w:rFonts w:eastAsia="SimSun"/>
                <w:lang w:eastAsia="ja-JP"/>
              </w:rPr>
            </w:pPr>
          </w:p>
        </w:tc>
        <w:tc>
          <w:tcPr>
            <w:tcW w:w="1872" w:type="dxa"/>
          </w:tcPr>
          <w:p w14:paraId="576D54D2"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880" w:type="dxa"/>
          </w:tcPr>
          <w:p w14:paraId="185BE830" w14:textId="77777777" w:rsidR="006E7207" w:rsidRPr="00FD0425" w:rsidRDefault="006E7207" w:rsidP="0073372F">
            <w:pPr>
              <w:pStyle w:val="TAL"/>
              <w:keepNext w:val="0"/>
              <w:keepLines w:val="0"/>
              <w:widowControl w:val="0"/>
              <w:rPr>
                <w:rFonts w:eastAsia="SimSun"/>
                <w:lang w:eastAsia="ja-JP"/>
              </w:rPr>
            </w:pPr>
          </w:p>
        </w:tc>
      </w:tr>
    </w:tbl>
    <w:p w14:paraId="7AEEB96E" w14:textId="77777777" w:rsidR="006E7207" w:rsidRPr="00FD0425" w:rsidRDefault="006E7207" w:rsidP="0073372F">
      <w:pPr>
        <w:widowControl w:val="0"/>
        <w:rPr>
          <w:rFonts w:eastAsia="SimSun"/>
          <w:lang w:val="x-none"/>
        </w:rPr>
      </w:pPr>
    </w:p>
    <w:p w14:paraId="334CB31D" w14:textId="77777777" w:rsidR="005770EE" w:rsidRPr="00FD0425" w:rsidRDefault="005770EE" w:rsidP="0073372F">
      <w:pPr>
        <w:pStyle w:val="Heading4"/>
        <w:keepNext w:val="0"/>
        <w:keepLines w:val="0"/>
        <w:widowControl w:val="0"/>
      </w:pPr>
      <w:bookmarkStart w:id="8131" w:name="_CR9_2_3_96"/>
      <w:bookmarkStart w:id="8132" w:name="_Toc5694533"/>
      <w:bookmarkStart w:id="8133" w:name="_Toc29991608"/>
      <w:bookmarkStart w:id="8134" w:name="_Toc36556009"/>
      <w:bookmarkStart w:id="8135" w:name="_Toc44497754"/>
      <w:bookmarkStart w:id="8136" w:name="_Toc45108141"/>
      <w:bookmarkStart w:id="8137" w:name="_Toc45901761"/>
      <w:bookmarkStart w:id="8138" w:name="_Toc51850842"/>
      <w:bookmarkStart w:id="8139" w:name="_Toc56693846"/>
      <w:bookmarkStart w:id="8140" w:name="_Toc64447390"/>
      <w:bookmarkStart w:id="8141" w:name="_Toc66286884"/>
      <w:bookmarkStart w:id="8142" w:name="_Toc74151579"/>
      <w:bookmarkStart w:id="8143" w:name="_Toc88654052"/>
      <w:bookmarkStart w:id="8144" w:name="_Toc97904408"/>
      <w:bookmarkStart w:id="8145" w:name="_Toc105175449"/>
      <w:bookmarkStart w:id="8146" w:name="_Toc113826479"/>
      <w:bookmarkStart w:id="8147" w:name="_Toc175587065"/>
      <w:bookmarkEnd w:id="8131"/>
      <w:r w:rsidRPr="00FD0425">
        <w:t>9.2.3.96</w:t>
      </w:r>
      <w:r w:rsidRPr="00FD0425">
        <w:tab/>
        <w:t>TNL Configuration Info</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208026A5" w14:textId="0D67D6E9" w:rsidR="005770EE" w:rsidRPr="00FD0425" w:rsidRDefault="005770EE" w:rsidP="0073372F">
      <w:pPr>
        <w:widowControl w:val="0"/>
      </w:pPr>
      <w:r w:rsidRPr="00FD0425">
        <w:t xml:space="preserve">This IE is used for signalling IP addresses of </w:t>
      </w:r>
      <w:r w:rsidR="00F03F50">
        <w:t xml:space="preserve">GTP-U endpoints and additionally of </w:t>
      </w:r>
      <w:r w:rsidRPr="00FD0425">
        <w:t>IPS</w:t>
      </w:r>
      <w:r w:rsidR="00A60048">
        <w:t>ec</w:t>
      </w:r>
      <w:r w:rsidRPr="00FD0425">
        <w:t xml:space="preserve"> endpoints used for establishment of IPSec tunnels.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140708">
        <w:trPr>
          <w:tblHeader/>
        </w:trPr>
        <w:tc>
          <w:tcPr>
            <w:tcW w:w="2448" w:type="dxa"/>
          </w:tcPr>
          <w:p w14:paraId="6F5749E0"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73372F">
            <w:pPr>
              <w:pStyle w:val="TAL"/>
              <w:keepNext w:val="0"/>
              <w:keepLines w:val="0"/>
              <w:widowControl w:val="0"/>
              <w:rPr>
                <w:b/>
                <w:bCs/>
                <w:lang w:eastAsia="ja-JP"/>
              </w:rPr>
            </w:pPr>
            <w:bookmarkStart w:id="8148" w:name="_Hlk168571786"/>
            <w:r w:rsidRPr="00BE6FC6">
              <w:rPr>
                <w:b/>
                <w:bCs/>
                <w:lang w:eastAsia="ja-JP"/>
              </w:rPr>
              <w:t>Extended UP Transport Layer Addresses To Add List</w:t>
            </w:r>
            <w:bookmarkEnd w:id="8148"/>
          </w:p>
        </w:tc>
        <w:tc>
          <w:tcPr>
            <w:tcW w:w="1080" w:type="dxa"/>
          </w:tcPr>
          <w:p w14:paraId="13A9E180" w14:textId="77777777" w:rsidR="005770EE" w:rsidRPr="00FD0425" w:rsidRDefault="005770EE" w:rsidP="0073372F">
            <w:pPr>
              <w:pStyle w:val="TAL"/>
              <w:keepNext w:val="0"/>
              <w:keepLines w:val="0"/>
              <w:widowControl w:val="0"/>
              <w:rPr>
                <w:rFonts w:cs="Arial"/>
                <w:lang w:eastAsia="ja-JP"/>
              </w:rPr>
            </w:pPr>
          </w:p>
        </w:tc>
        <w:tc>
          <w:tcPr>
            <w:tcW w:w="1440" w:type="dxa"/>
          </w:tcPr>
          <w:p w14:paraId="773CB022" w14:textId="77777777" w:rsidR="005770EE" w:rsidRPr="005F39F7" w:rsidRDefault="005770EE" w:rsidP="0073372F">
            <w:pPr>
              <w:pStyle w:val="TAL"/>
              <w:keepNext w:val="0"/>
              <w:keepLines w:val="0"/>
              <w:widowControl w:val="0"/>
              <w:rPr>
                <w:rFonts w:cs="Arial"/>
                <w:i/>
                <w:iCs/>
                <w:lang w:eastAsia="ja-JP"/>
              </w:rPr>
            </w:pPr>
            <w:r w:rsidRPr="007F5203">
              <w:rPr>
                <w:rFonts w:cs="Arial"/>
                <w:i/>
                <w:iCs/>
                <w:lang w:eastAsia="ja-JP"/>
              </w:rPr>
              <w:t>0..1</w:t>
            </w:r>
          </w:p>
        </w:tc>
        <w:tc>
          <w:tcPr>
            <w:tcW w:w="1872" w:type="dxa"/>
          </w:tcPr>
          <w:p w14:paraId="6E3DF0E0" w14:textId="77777777" w:rsidR="005770EE" w:rsidRPr="00FD0425" w:rsidRDefault="005770EE" w:rsidP="0073372F">
            <w:pPr>
              <w:pStyle w:val="TAL"/>
              <w:keepNext w:val="0"/>
              <w:keepLines w:val="0"/>
              <w:widowControl w:val="0"/>
              <w:rPr>
                <w:rFonts w:cs="Arial"/>
                <w:lang w:eastAsia="ja-JP"/>
              </w:rPr>
            </w:pPr>
          </w:p>
        </w:tc>
        <w:tc>
          <w:tcPr>
            <w:tcW w:w="2880" w:type="dxa"/>
          </w:tcPr>
          <w:p w14:paraId="594EAA33" w14:textId="77777777" w:rsidR="005770EE" w:rsidRPr="00FD0425" w:rsidRDefault="005770EE" w:rsidP="0073372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73372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73372F">
            <w:pPr>
              <w:pStyle w:val="TAL"/>
              <w:keepNext w:val="0"/>
              <w:keepLines w:val="0"/>
              <w:widowControl w:val="0"/>
              <w:rPr>
                <w:rFonts w:cs="Arial"/>
                <w:lang w:eastAsia="ja-JP"/>
              </w:rPr>
            </w:pPr>
          </w:p>
        </w:tc>
        <w:tc>
          <w:tcPr>
            <w:tcW w:w="1440" w:type="dxa"/>
          </w:tcPr>
          <w:p w14:paraId="0548B99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73372F">
            <w:pPr>
              <w:pStyle w:val="TAL"/>
              <w:keepNext w:val="0"/>
              <w:keepLines w:val="0"/>
              <w:widowControl w:val="0"/>
              <w:rPr>
                <w:rFonts w:cs="Arial"/>
                <w:lang w:eastAsia="ja-JP"/>
              </w:rPr>
            </w:pPr>
          </w:p>
        </w:tc>
        <w:tc>
          <w:tcPr>
            <w:tcW w:w="2880" w:type="dxa"/>
          </w:tcPr>
          <w:p w14:paraId="2ACC5969" w14:textId="77777777" w:rsidR="005770EE" w:rsidRPr="00FD0425" w:rsidRDefault="005770EE" w:rsidP="0073372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73372F">
            <w:pPr>
              <w:pStyle w:val="TAL"/>
              <w:keepNext w:val="0"/>
              <w:keepLines w:val="0"/>
              <w:widowControl w:val="0"/>
              <w:ind w:left="227"/>
            </w:pPr>
            <w:r w:rsidRPr="00FD0425">
              <w:t>&gt;&gt;IP-Sec Transport Layer Address</w:t>
            </w:r>
          </w:p>
        </w:tc>
        <w:tc>
          <w:tcPr>
            <w:tcW w:w="1080" w:type="dxa"/>
          </w:tcPr>
          <w:p w14:paraId="601AA800" w14:textId="63AC6E40" w:rsidR="005770EE" w:rsidRPr="00FD0425" w:rsidRDefault="00F03F50" w:rsidP="0073372F">
            <w:pPr>
              <w:pStyle w:val="TAL"/>
              <w:keepNext w:val="0"/>
              <w:keepLines w:val="0"/>
              <w:widowControl w:val="0"/>
              <w:rPr>
                <w:rFonts w:cs="Arial"/>
                <w:lang w:eastAsia="ja-JP"/>
              </w:rPr>
            </w:pPr>
            <w:r>
              <w:rPr>
                <w:rFonts w:cs="Arial"/>
                <w:lang w:eastAsia="ja-JP"/>
              </w:rPr>
              <w:t>O</w:t>
            </w:r>
          </w:p>
        </w:tc>
        <w:tc>
          <w:tcPr>
            <w:tcW w:w="1440" w:type="dxa"/>
          </w:tcPr>
          <w:p w14:paraId="79ABEC40" w14:textId="77777777" w:rsidR="005770EE" w:rsidRPr="00FD0425" w:rsidRDefault="005770EE" w:rsidP="0073372F">
            <w:pPr>
              <w:pStyle w:val="TAL"/>
              <w:keepNext w:val="0"/>
              <w:keepLines w:val="0"/>
              <w:widowControl w:val="0"/>
              <w:rPr>
                <w:rFonts w:cs="Arial"/>
                <w:i/>
                <w:lang w:eastAsia="ja-JP"/>
              </w:rPr>
            </w:pPr>
          </w:p>
        </w:tc>
        <w:tc>
          <w:tcPr>
            <w:tcW w:w="1872" w:type="dxa"/>
          </w:tcPr>
          <w:p w14:paraId="539354CD"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350FB87F" w14:textId="77777777" w:rsidR="00F03F50" w:rsidRDefault="005770EE" w:rsidP="00F03F50">
            <w:pPr>
              <w:pStyle w:val="TAL"/>
              <w:keepNext w:val="0"/>
              <w:keepLines w:val="0"/>
              <w:widowControl w:val="0"/>
              <w:rPr>
                <w:lang w:eastAsia="ja-JP"/>
              </w:rPr>
            </w:pPr>
            <w:r w:rsidRPr="00FD0425">
              <w:rPr>
                <w:lang w:eastAsia="ja-JP"/>
              </w:rPr>
              <w:t>Transport Layer Addresses for IP-Sec endpoint.</w:t>
            </w:r>
          </w:p>
          <w:p w14:paraId="01A008DC" w14:textId="3725C345" w:rsidR="005770EE" w:rsidRPr="00FD0425" w:rsidRDefault="005770EE" w:rsidP="0073372F">
            <w:pPr>
              <w:pStyle w:val="TAL"/>
              <w:keepNext w:val="0"/>
              <w:keepLines w:val="0"/>
              <w:widowControl w:val="0"/>
              <w:rPr>
                <w:lang w:eastAsia="ja-JP"/>
              </w:rPr>
            </w:pPr>
          </w:p>
        </w:tc>
      </w:tr>
      <w:tr w:rsidR="005770EE" w:rsidRPr="00FD0425" w14:paraId="1229C980" w14:textId="77777777" w:rsidTr="00C35F7A">
        <w:tc>
          <w:tcPr>
            <w:tcW w:w="2448" w:type="dxa"/>
          </w:tcPr>
          <w:p w14:paraId="254A9140" w14:textId="77777777" w:rsidR="005770EE" w:rsidRPr="00BE6FC6" w:rsidRDefault="005770EE" w:rsidP="0073372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73372F">
            <w:pPr>
              <w:pStyle w:val="TAL"/>
              <w:keepNext w:val="0"/>
              <w:keepLines w:val="0"/>
              <w:widowControl w:val="0"/>
              <w:rPr>
                <w:rFonts w:cs="Arial"/>
                <w:lang w:eastAsia="ja-JP"/>
              </w:rPr>
            </w:pPr>
          </w:p>
        </w:tc>
        <w:tc>
          <w:tcPr>
            <w:tcW w:w="1440" w:type="dxa"/>
          </w:tcPr>
          <w:p w14:paraId="45DEE058" w14:textId="77777777" w:rsidR="005770EE" w:rsidRPr="00FD0425" w:rsidRDefault="005770EE" w:rsidP="0073372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73372F">
            <w:pPr>
              <w:pStyle w:val="TAL"/>
              <w:keepNext w:val="0"/>
              <w:keepLines w:val="0"/>
              <w:widowControl w:val="0"/>
              <w:rPr>
                <w:rFonts w:cs="Arial"/>
                <w:lang w:eastAsia="ja-JP"/>
              </w:rPr>
            </w:pPr>
          </w:p>
        </w:tc>
        <w:tc>
          <w:tcPr>
            <w:tcW w:w="2880" w:type="dxa"/>
          </w:tcPr>
          <w:p w14:paraId="58F034E3" w14:textId="77777777" w:rsidR="005770EE" w:rsidRPr="00FD0425" w:rsidRDefault="005770EE" w:rsidP="0073372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73372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73372F">
            <w:pPr>
              <w:pStyle w:val="TAL"/>
              <w:keepNext w:val="0"/>
              <w:keepLines w:val="0"/>
              <w:widowControl w:val="0"/>
              <w:rPr>
                <w:rFonts w:cs="Arial"/>
                <w:lang w:eastAsia="ja-JP"/>
              </w:rPr>
            </w:pPr>
          </w:p>
        </w:tc>
        <w:tc>
          <w:tcPr>
            <w:tcW w:w="1440" w:type="dxa"/>
          </w:tcPr>
          <w:p w14:paraId="5BB30A96"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73372F">
            <w:pPr>
              <w:pStyle w:val="TAL"/>
              <w:keepNext w:val="0"/>
              <w:keepLines w:val="0"/>
              <w:widowControl w:val="0"/>
              <w:rPr>
                <w:rFonts w:cs="Arial"/>
                <w:lang w:eastAsia="ja-JP"/>
              </w:rPr>
            </w:pPr>
          </w:p>
        </w:tc>
        <w:tc>
          <w:tcPr>
            <w:tcW w:w="2880" w:type="dxa"/>
          </w:tcPr>
          <w:p w14:paraId="5E13363B" w14:textId="77777777" w:rsidR="005770EE" w:rsidRPr="00FD0425" w:rsidRDefault="005770EE" w:rsidP="0073372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73372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73372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C10143">
            <w:pPr>
              <w:pStyle w:val="TAL"/>
              <w:rPr>
                <w:lang w:eastAsia="ja-JP"/>
              </w:rPr>
            </w:pPr>
            <w:r w:rsidRPr="00FD0425">
              <w:rPr>
                <w:lang w:eastAsia="ja-JP"/>
              </w:rPr>
              <w:t>Transport Layer Address</w:t>
            </w:r>
          </w:p>
          <w:p w14:paraId="2EE9D6E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73372F">
            <w:pPr>
              <w:pStyle w:val="TAL"/>
              <w:keepNext w:val="0"/>
              <w:keepLines w:val="0"/>
              <w:widowControl w:val="0"/>
              <w:rPr>
                <w:rFonts w:cs="Arial"/>
                <w:b/>
                <w:lang w:eastAsia="ja-JP"/>
              </w:rPr>
            </w:pPr>
            <w:bookmarkStart w:id="8149" w:name="_Hlk168571798"/>
            <w:r w:rsidRPr="00FD0425">
              <w:rPr>
                <w:rFonts w:cs="Arial"/>
                <w:b/>
                <w:lang w:eastAsia="ja-JP"/>
              </w:rPr>
              <w:t>Extended UP Transport Layer Addresses To Remove List</w:t>
            </w:r>
            <w:bookmarkEnd w:id="8149"/>
          </w:p>
        </w:tc>
        <w:tc>
          <w:tcPr>
            <w:tcW w:w="1080" w:type="dxa"/>
          </w:tcPr>
          <w:p w14:paraId="14426ED8" w14:textId="77777777" w:rsidR="005770EE" w:rsidRPr="00FD0425" w:rsidRDefault="005770EE" w:rsidP="0073372F">
            <w:pPr>
              <w:pStyle w:val="TAL"/>
              <w:keepNext w:val="0"/>
              <w:keepLines w:val="0"/>
              <w:widowControl w:val="0"/>
              <w:rPr>
                <w:rFonts w:cs="Arial"/>
                <w:lang w:eastAsia="ja-JP"/>
              </w:rPr>
            </w:pPr>
          </w:p>
        </w:tc>
        <w:tc>
          <w:tcPr>
            <w:tcW w:w="1440" w:type="dxa"/>
          </w:tcPr>
          <w:p w14:paraId="53A3034C" w14:textId="77777777" w:rsidR="005770EE" w:rsidRPr="005F39F7" w:rsidRDefault="005770EE" w:rsidP="0073372F">
            <w:pPr>
              <w:pStyle w:val="TAL"/>
              <w:keepNext w:val="0"/>
              <w:keepLines w:val="0"/>
              <w:widowControl w:val="0"/>
              <w:rPr>
                <w:rFonts w:cs="Arial"/>
                <w:i/>
                <w:iCs/>
                <w:lang w:eastAsia="ja-JP"/>
              </w:rPr>
            </w:pPr>
            <w:r w:rsidRPr="007F5203">
              <w:rPr>
                <w:rFonts w:cs="Arial"/>
                <w:i/>
                <w:iCs/>
                <w:lang w:eastAsia="ja-JP"/>
              </w:rPr>
              <w:t>0..1</w:t>
            </w:r>
          </w:p>
        </w:tc>
        <w:tc>
          <w:tcPr>
            <w:tcW w:w="1872" w:type="dxa"/>
          </w:tcPr>
          <w:p w14:paraId="2FC2689B" w14:textId="77777777" w:rsidR="005770EE" w:rsidRPr="00FD0425" w:rsidRDefault="005770EE" w:rsidP="0073372F">
            <w:pPr>
              <w:pStyle w:val="TAL"/>
              <w:keepNext w:val="0"/>
              <w:keepLines w:val="0"/>
              <w:widowControl w:val="0"/>
              <w:rPr>
                <w:rFonts w:cs="Arial"/>
                <w:lang w:eastAsia="ja-JP"/>
              </w:rPr>
            </w:pPr>
          </w:p>
        </w:tc>
        <w:tc>
          <w:tcPr>
            <w:tcW w:w="2880" w:type="dxa"/>
          </w:tcPr>
          <w:p w14:paraId="5033CEA9" w14:textId="77777777" w:rsidR="005770EE" w:rsidRPr="00FD0425" w:rsidRDefault="005770EE" w:rsidP="0073372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73372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73372F">
            <w:pPr>
              <w:pStyle w:val="TAL"/>
              <w:keepNext w:val="0"/>
              <w:keepLines w:val="0"/>
              <w:widowControl w:val="0"/>
              <w:rPr>
                <w:rFonts w:cs="Arial"/>
                <w:lang w:eastAsia="ja-JP"/>
              </w:rPr>
            </w:pPr>
          </w:p>
        </w:tc>
        <w:tc>
          <w:tcPr>
            <w:tcW w:w="1440" w:type="dxa"/>
          </w:tcPr>
          <w:p w14:paraId="76E9C52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73372F">
            <w:pPr>
              <w:pStyle w:val="TAL"/>
              <w:keepNext w:val="0"/>
              <w:keepLines w:val="0"/>
              <w:widowControl w:val="0"/>
              <w:rPr>
                <w:rFonts w:cs="Arial"/>
                <w:lang w:eastAsia="ja-JP"/>
              </w:rPr>
            </w:pPr>
          </w:p>
        </w:tc>
        <w:tc>
          <w:tcPr>
            <w:tcW w:w="2880" w:type="dxa"/>
          </w:tcPr>
          <w:p w14:paraId="44359C6F" w14:textId="77777777" w:rsidR="005770EE" w:rsidRPr="00FD0425" w:rsidRDefault="005770EE" w:rsidP="0073372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73372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73372F">
            <w:pPr>
              <w:pStyle w:val="TAL"/>
              <w:keepNext w:val="0"/>
              <w:keepLines w:val="0"/>
              <w:widowControl w:val="0"/>
              <w:rPr>
                <w:rFonts w:cs="Arial"/>
                <w:i/>
                <w:lang w:eastAsia="ja-JP"/>
              </w:rPr>
            </w:pPr>
          </w:p>
        </w:tc>
        <w:tc>
          <w:tcPr>
            <w:tcW w:w="1872" w:type="dxa"/>
          </w:tcPr>
          <w:p w14:paraId="768F0176"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73372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73372F">
            <w:pPr>
              <w:pStyle w:val="TAL"/>
              <w:keepNext w:val="0"/>
              <w:keepLines w:val="0"/>
              <w:widowControl w:val="0"/>
              <w:rPr>
                <w:rFonts w:cs="Arial"/>
                <w:lang w:eastAsia="ja-JP"/>
              </w:rPr>
            </w:pPr>
          </w:p>
        </w:tc>
        <w:tc>
          <w:tcPr>
            <w:tcW w:w="1440" w:type="dxa"/>
          </w:tcPr>
          <w:p w14:paraId="5065AF2E" w14:textId="77777777" w:rsidR="005770EE" w:rsidRPr="00FD0425" w:rsidRDefault="005770EE" w:rsidP="0073372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73372F">
            <w:pPr>
              <w:pStyle w:val="TAL"/>
              <w:keepNext w:val="0"/>
              <w:keepLines w:val="0"/>
              <w:widowControl w:val="0"/>
              <w:rPr>
                <w:rFonts w:cs="Arial"/>
                <w:lang w:eastAsia="ja-JP"/>
              </w:rPr>
            </w:pPr>
          </w:p>
        </w:tc>
        <w:tc>
          <w:tcPr>
            <w:tcW w:w="2880" w:type="dxa"/>
          </w:tcPr>
          <w:p w14:paraId="25515FF4" w14:textId="77777777" w:rsidR="005770EE" w:rsidRPr="00FD0425" w:rsidRDefault="005770EE" w:rsidP="0073372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73372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73372F">
            <w:pPr>
              <w:pStyle w:val="TAL"/>
              <w:keepNext w:val="0"/>
              <w:keepLines w:val="0"/>
              <w:widowControl w:val="0"/>
              <w:rPr>
                <w:rFonts w:cs="Arial"/>
                <w:lang w:eastAsia="ja-JP"/>
              </w:rPr>
            </w:pPr>
          </w:p>
        </w:tc>
        <w:tc>
          <w:tcPr>
            <w:tcW w:w="1440" w:type="dxa"/>
          </w:tcPr>
          <w:p w14:paraId="7D318E6D"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73372F">
            <w:pPr>
              <w:pStyle w:val="TAL"/>
              <w:keepNext w:val="0"/>
              <w:keepLines w:val="0"/>
              <w:widowControl w:val="0"/>
              <w:rPr>
                <w:rFonts w:cs="Arial"/>
                <w:lang w:eastAsia="ja-JP"/>
              </w:rPr>
            </w:pPr>
          </w:p>
        </w:tc>
        <w:tc>
          <w:tcPr>
            <w:tcW w:w="2880" w:type="dxa"/>
          </w:tcPr>
          <w:p w14:paraId="249A18ED" w14:textId="77777777" w:rsidR="005770EE" w:rsidRPr="00FD0425" w:rsidRDefault="005770EE" w:rsidP="0073372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73372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73372F">
            <w:pPr>
              <w:pStyle w:val="TAL"/>
              <w:keepNext w:val="0"/>
              <w:keepLines w:val="0"/>
              <w:widowControl w:val="0"/>
              <w:rPr>
                <w:rFonts w:cs="Arial"/>
                <w:i/>
                <w:lang w:eastAsia="ja-JP"/>
              </w:rPr>
            </w:pPr>
          </w:p>
        </w:tc>
        <w:tc>
          <w:tcPr>
            <w:tcW w:w="1872" w:type="dxa"/>
          </w:tcPr>
          <w:p w14:paraId="0A084D28" w14:textId="77777777" w:rsidR="005770EE" w:rsidRPr="00FD0425" w:rsidRDefault="005770EE" w:rsidP="00C10143">
            <w:pPr>
              <w:pStyle w:val="TAL"/>
              <w:rPr>
                <w:lang w:eastAsia="ja-JP"/>
              </w:rPr>
            </w:pPr>
            <w:r w:rsidRPr="00FD0425">
              <w:rPr>
                <w:lang w:eastAsia="ja-JP"/>
              </w:rPr>
              <w:t>Transport Layer Address</w:t>
            </w:r>
          </w:p>
          <w:p w14:paraId="7B84A75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73372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73372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73372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73372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73372F">
      <w:pPr>
        <w:pStyle w:val="Heading4"/>
        <w:keepNext w:val="0"/>
        <w:keepLines w:val="0"/>
        <w:widowControl w:val="0"/>
      </w:pPr>
      <w:bookmarkStart w:id="8150" w:name="_CR9_2_3_97"/>
      <w:bookmarkStart w:id="8151" w:name="_Toc29991609"/>
      <w:bookmarkStart w:id="8152" w:name="_Toc36556010"/>
      <w:bookmarkStart w:id="8153" w:name="_Toc44497755"/>
      <w:bookmarkStart w:id="8154" w:name="_Toc45108142"/>
      <w:bookmarkStart w:id="8155" w:name="_Toc45901762"/>
      <w:bookmarkStart w:id="8156" w:name="_Toc51850843"/>
      <w:bookmarkStart w:id="8157" w:name="_Toc56693847"/>
      <w:bookmarkStart w:id="8158" w:name="_Toc64447391"/>
      <w:bookmarkStart w:id="8159" w:name="_Toc66286885"/>
      <w:bookmarkStart w:id="8160" w:name="_Toc74151580"/>
      <w:bookmarkStart w:id="8161" w:name="_Toc88654053"/>
      <w:bookmarkStart w:id="8162" w:name="_Toc97904409"/>
      <w:bookmarkStart w:id="8163" w:name="_Toc105175450"/>
      <w:bookmarkStart w:id="8164" w:name="_Toc113826480"/>
      <w:bookmarkStart w:id="8165" w:name="_Toc175587066"/>
      <w:bookmarkEnd w:id="8150"/>
      <w:r w:rsidRPr="00FD0425">
        <w:t>9.2.3.97</w:t>
      </w:r>
      <w:r w:rsidRPr="00FD0425">
        <w:tab/>
      </w:r>
      <w:r w:rsidRPr="00FD0425">
        <w:rPr>
          <w:lang w:eastAsia="ja-JP"/>
        </w:rPr>
        <w:t>NG-RAN Trace ID</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06D77E40" w14:textId="77777777" w:rsidR="00FC46C7" w:rsidRPr="00FD0425" w:rsidRDefault="00FC46C7" w:rsidP="0073372F">
      <w:pPr>
        <w:widowControl w:val="0"/>
      </w:pPr>
      <w:r w:rsidRPr="00FD0425">
        <w:t>This IE defines the NG-RAN Trace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46C7" w:rsidRPr="00FD0425" w14:paraId="281BE92C" w14:textId="77777777" w:rsidTr="0073372F">
        <w:trPr>
          <w:tblHeader/>
        </w:trPr>
        <w:tc>
          <w:tcPr>
            <w:tcW w:w="2448" w:type="dxa"/>
          </w:tcPr>
          <w:p w14:paraId="1413118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5F28DB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3517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CC90D9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5926E2">
        <w:tc>
          <w:tcPr>
            <w:tcW w:w="2448" w:type="dxa"/>
          </w:tcPr>
          <w:p w14:paraId="51CD0C1C" w14:textId="77777777" w:rsidR="00FC46C7" w:rsidRPr="00FD0425" w:rsidRDefault="00FC46C7"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440" w:type="dxa"/>
          </w:tcPr>
          <w:p w14:paraId="06CD192E" w14:textId="77777777" w:rsidR="00FC46C7" w:rsidRPr="00FD0425" w:rsidRDefault="00FC46C7" w:rsidP="0073372F">
            <w:pPr>
              <w:pStyle w:val="TAL"/>
              <w:keepNext w:val="0"/>
              <w:keepLines w:val="0"/>
              <w:widowControl w:val="0"/>
              <w:rPr>
                <w:i/>
                <w:lang w:eastAsia="ja-JP"/>
              </w:rPr>
            </w:pPr>
          </w:p>
        </w:tc>
        <w:tc>
          <w:tcPr>
            <w:tcW w:w="1872" w:type="dxa"/>
          </w:tcPr>
          <w:p w14:paraId="054BB8BB" w14:textId="77777777" w:rsidR="00FC46C7" w:rsidRPr="00FD0425" w:rsidRDefault="00FC46C7" w:rsidP="0073372F">
            <w:pPr>
              <w:pStyle w:val="TAL"/>
              <w:keepNext w:val="0"/>
              <w:keepLines w:val="0"/>
              <w:widowControl w:val="0"/>
              <w:rPr>
                <w:lang w:eastAsia="ja-JP"/>
              </w:rPr>
            </w:pPr>
            <w:r w:rsidRPr="00FD0425">
              <w:rPr>
                <w:rFonts w:cs="Arial"/>
                <w:lang w:eastAsia="ja-JP"/>
              </w:rPr>
              <w:t>OCTET STRING (SIZE(8))</w:t>
            </w:r>
          </w:p>
        </w:tc>
        <w:tc>
          <w:tcPr>
            <w:tcW w:w="2880" w:type="dxa"/>
          </w:tcPr>
          <w:p w14:paraId="44FA883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73372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497AE0" w:rsidRDefault="00FC46C7" w:rsidP="0073372F">
      <w:pPr>
        <w:widowControl w:val="0"/>
      </w:pPr>
    </w:p>
    <w:p w14:paraId="4BBECA09" w14:textId="77777777" w:rsidR="0073558E" w:rsidRPr="00FD0425" w:rsidRDefault="0073558E" w:rsidP="0073372F">
      <w:pPr>
        <w:pStyle w:val="Heading4"/>
        <w:keepNext w:val="0"/>
        <w:keepLines w:val="0"/>
        <w:widowControl w:val="0"/>
        <w:rPr>
          <w:rFonts w:eastAsia="Batang"/>
        </w:rPr>
      </w:pPr>
      <w:bookmarkStart w:id="8166" w:name="_CR9_2_3_98"/>
      <w:bookmarkStart w:id="8167" w:name="_Toc29991610"/>
      <w:bookmarkStart w:id="8168" w:name="_Toc36556011"/>
      <w:bookmarkStart w:id="8169" w:name="_Toc44497756"/>
      <w:bookmarkStart w:id="8170" w:name="_Toc45108143"/>
      <w:bookmarkStart w:id="8171" w:name="_Toc45901763"/>
      <w:bookmarkStart w:id="8172" w:name="_Toc51850844"/>
      <w:bookmarkStart w:id="8173" w:name="_Toc56693848"/>
      <w:bookmarkStart w:id="8174" w:name="_Toc64447392"/>
      <w:bookmarkStart w:id="8175" w:name="_Toc66286886"/>
      <w:bookmarkStart w:id="8176" w:name="_Toc74151581"/>
      <w:bookmarkStart w:id="8177" w:name="_Toc88654054"/>
      <w:bookmarkStart w:id="8178" w:name="_Toc97904410"/>
      <w:bookmarkStart w:id="8179" w:name="_Toc105175451"/>
      <w:bookmarkStart w:id="8180" w:name="_Toc113826481"/>
      <w:bookmarkStart w:id="8181" w:name="_Toc175587067"/>
      <w:bookmarkEnd w:id="8166"/>
      <w:r w:rsidRPr="00FD0425">
        <w:rPr>
          <w:rFonts w:eastAsia="Batang"/>
        </w:rPr>
        <w:t>9.2.3.98</w:t>
      </w:r>
      <w:r w:rsidRPr="00FD0425">
        <w:rPr>
          <w:rFonts w:eastAsia="Batang"/>
        </w:rPr>
        <w:tab/>
        <w:t>Non-GBR Resources Offered</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715989B7" w14:textId="77777777" w:rsidR="0073558E" w:rsidRPr="00FD0425" w:rsidRDefault="0073558E" w:rsidP="0073372F">
      <w:pPr>
        <w:widowControl w:val="0"/>
      </w:pPr>
      <w:r w:rsidRPr="00FD0425">
        <w:t>This IE indicates whether the MCG offers non-GBR resources for non-GBR QoS flows of the PDU Session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3558E" w:rsidRPr="00FD0425" w14:paraId="4734EF3E" w14:textId="77777777" w:rsidTr="005926E2">
        <w:tc>
          <w:tcPr>
            <w:tcW w:w="2448" w:type="dxa"/>
          </w:tcPr>
          <w:p w14:paraId="13053881" w14:textId="77777777" w:rsidR="0073558E" w:rsidRPr="00FD0425" w:rsidRDefault="0073558E" w:rsidP="0073372F">
            <w:pPr>
              <w:pStyle w:val="TAH"/>
              <w:keepNext w:val="0"/>
              <w:keepLines w:val="0"/>
              <w:widowControl w:val="0"/>
            </w:pPr>
            <w:r w:rsidRPr="00FD0425">
              <w:t>IE/Group Name</w:t>
            </w:r>
          </w:p>
        </w:tc>
        <w:tc>
          <w:tcPr>
            <w:tcW w:w="1080" w:type="dxa"/>
          </w:tcPr>
          <w:p w14:paraId="4A556CA1" w14:textId="77777777" w:rsidR="0073558E" w:rsidRPr="00FD0425" w:rsidRDefault="0073558E" w:rsidP="0073372F">
            <w:pPr>
              <w:pStyle w:val="TAH"/>
              <w:keepNext w:val="0"/>
              <w:keepLines w:val="0"/>
              <w:widowControl w:val="0"/>
            </w:pPr>
            <w:r w:rsidRPr="00FD0425">
              <w:t>Presence</w:t>
            </w:r>
          </w:p>
        </w:tc>
        <w:tc>
          <w:tcPr>
            <w:tcW w:w="1440" w:type="dxa"/>
          </w:tcPr>
          <w:p w14:paraId="4A352611" w14:textId="77777777" w:rsidR="0073558E" w:rsidRPr="00FD0425" w:rsidRDefault="0073558E" w:rsidP="0073372F">
            <w:pPr>
              <w:pStyle w:val="TAH"/>
              <w:keepNext w:val="0"/>
              <w:keepLines w:val="0"/>
              <w:widowControl w:val="0"/>
            </w:pPr>
            <w:r w:rsidRPr="00FD0425">
              <w:t>Range</w:t>
            </w:r>
          </w:p>
        </w:tc>
        <w:tc>
          <w:tcPr>
            <w:tcW w:w="1872" w:type="dxa"/>
          </w:tcPr>
          <w:p w14:paraId="74024240" w14:textId="77777777" w:rsidR="0073558E" w:rsidRPr="00FD0425" w:rsidRDefault="0073558E" w:rsidP="0073372F">
            <w:pPr>
              <w:pStyle w:val="TAH"/>
              <w:keepNext w:val="0"/>
              <w:keepLines w:val="0"/>
              <w:widowControl w:val="0"/>
            </w:pPr>
            <w:r w:rsidRPr="00FD0425">
              <w:t>IE type and reference</w:t>
            </w:r>
          </w:p>
        </w:tc>
        <w:tc>
          <w:tcPr>
            <w:tcW w:w="2880" w:type="dxa"/>
          </w:tcPr>
          <w:p w14:paraId="15B4768E" w14:textId="77777777" w:rsidR="0073558E" w:rsidRPr="00FD0425" w:rsidRDefault="0073558E" w:rsidP="0073372F">
            <w:pPr>
              <w:pStyle w:val="TAH"/>
              <w:keepNext w:val="0"/>
              <w:keepLines w:val="0"/>
              <w:widowControl w:val="0"/>
            </w:pPr>
            <w:r w:rsidRPr="00FD0425">
              <w:t>Semantics description</w:t>
            </w:r>
          </w:p>
        </w:tc>
      </w:tr>
      <w:tr w:rsidR="0073558E" w:rsidRPr="00FD0425" w14:paraId="65AA4865" w14:textId="77777777" w:rsidTr="005926E2">
        <w:tc>
          <w:tcPr>
            <w:tcW w:w="2448" w:type="dxa"/>
          </w:tcPr>
          <w:p w14:paraId="54CAE634" w14:textId="77777777" w:rsidR="0073558E" w:rsidRPr="00FD0425" w:rsidRDefault="0073558E" w:rsidP="0073372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73372F">
            <w:pPr>
              <w:pStyle w:val="TAL"/>
              <w:keepNext w:val="0"/>
              <w:keepLines w:val="0"/>
              <w:widowControl w:val="0"/>
            </w:pPr>
            <w:r w:rsidRPr="00FD0425">
              <w:t>M</w:t>
            </w:r>
          </w:p>
        </w:tc>
        <w:tc>
          <w:tcPr>
            <w:tcW w:w="1440" w:type="dxa"/>
          </w:tcPr>
          <w:p w14:paraId="7C36B4EE" w14:textId="77777777" w:rsidR="0073558E" w:rsidRPr="00FD0425" w:rsidRDefault="0073558E" w:rsidP="0073372F">
            <w:pPr>
              <w:pStyle w:val="TAL"/>
              <w:keepNext w:val="0"/>
              <w:keepLines w:val="0"/>
              <w:widowControl w:val="0"/>
              <w:rPr>
                <w:i/>
              </w:rPr>
            </w:pPr>
          </w:p>
        </w:tc>
        <w:tc>
          <w:tcPr>
            <w:tcW w:w="1872" w:type="dxa"/>
          </w:tcPr>
          <w:p w14:paraId="59C7F9FB" w14:textId="77777777" w:rsidR="0073558E" w:rsidRPr="00FD0425" w:rsidRDefault="0073558E" w:rsidP="0073372F">
            <w:pPr>
              <w:pStyle w:val="TAL"/>
              <w:keepNext w:val="0"/>
              <w:keepLines w:val="0"/>
              <w:widowControl w:val="0"/>
            </w:pPr>
            <w:r w:rsidRPr="00FD0425">
              <w:rPr>
                <w:iCs/>
                <w:lang w:eastAsia="ja-JP"/>
              </w:rPr>
              <w:t>ENUMERATED (true, …)</w:t>
            </w:r>
          </w:p>
        </w:tc>
        <w:tc>
          <w:tcPr>
            <w:tcW w:w="2880" w:type="dxa"/>
          </w:tcPr>
          <w:p w14:paraId="67CE0532" w14:textId="77777777" w:rsidR="0073558E" w:rsidRPr="00FD0425" w:rsidRDefault="0073558E" w:rsidP="0073372F">
            <w:pPr>
              <w:pStyle w:val="TAL"/>
              <w:keepNext w:val="0"/>
              <w:keepLines w:val="0"/>
              <w:widowControl w:val="0"/>
            </w:pPr>
          </w:p>
        </w:tc>
      </w:tr>
    </w:tbl>
    <w:p w14:paraId="50A846D9" w14:textId="77777777" w:rsidR="00F02090" w:rsidRDefault="00F02090" w:rsidP="0073372F">
      <w:pPr>
        <w:widowControl w:val="0"/>
      </w:pPr>
    </w:p>
    <w:p w14:paraId="62B2CBD8" w14:textId="77777777" w:rsidR="00F26C0D" w:rsidRPr="00F32326" w:rsidRDefault="00F26C0D" w:rsidP="0073372F">
      <w:pPr>
        <w:pStyle w:val="Heading4"/>
        <w:keepNext w:val="0"/>
        <w:keepLines w:val="0"/>
        <w:widowControl w:val="0"/>
        <w:rPr>
          <w:rFonts w:eastAsia="SimSun"/>
        </w:rPr>
      </w:pPr>
      <w:bookmarkStart w:id="8182" w:name="_CR9_2_3_99"/>
      <w:bookmarkStart w:id="8183" w:name="_Toc36556012"/>
      <w:bookmarkStart w:id="8184" w:name="_Toc44497757"/>
      <w:bookmarkStart w:id="8185" w:name="_Toc45108144"/>
      <w:bookmarkStart w:id="8186" w:name="_Toc45901764"/>
      <w:bookmarkStart w:id="8187" w:name="_Toc51850845"/>
      <w:bookmarkStart w:id="8188" w:name="_Toc56693849"/>
      <w:bookmarkStart w:id="8189" w:name="_Toc64447393"/>
      <w:bookmarkStart w:id="8190" w:name="_Toc66286887"/>
      <w:bookmarkStart w:id="8191" w:name="_Toc74151582"/>
      <w:bookmarkStart w:id="8192" w:name="_Toc88654055"/>
      <w:bookmarkStart w:id="8193" w:name="_Toc97904411"/>
      <w:bookmarkStart w:id="8194" w:name="_Toc105175452"/>
      <w:bookmarkStart w:id="8195" w:name="_Toc113826482"/>
      <w:bookmarkStart w:id="8196" w:name="_Toc175587068"/>
      <w:bookmarkEnd w:id="8182"/>
      <w:r>
        <w:rPr>
          <w:rFonts w:eastAsia="SimSun"/>
        </w:rPr>
        <w:t>9.2.3.99</w:t>
      </w:r>
      <w:r w:rsidRPr="00F32326">
        <w:rPr>
          <w:rFonts w:eastAsia="SimSun"/>
        </w:rPr>
        <w:tab/>
      </w:r>
      <w:r>
        <w:rPr>
          <w:rFonts w:eastAsia="SimSun"/>
        </w:rPr>
        <w:t>Extended RAT Restriction Information</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00431595" w14:textId="77777777" w:rsidR="00F26C0D" w:rsidRPr="00F32326" w:rsidRDefault="00F26C0D" w:rsidP="0073372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26C0D" w:rsidRPr="00F32326" w14:paraId="4153C44B" w14:textId="77777777" w:rsidTr="00807553">
        <w:trPr>
          <w:tblHeader/>
          <w:jc w:val="center"/>
        </w:trPr>
        <w:tc>
          <w:tcPr>
            <w:tcW w:w="2448" w:type="dxa"/>
          </w:tcPr>
          <w:p w14:paraId="289FAF2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IE/Group Name</w:t>
            </w:r>
          </w:p>
        </w:tc>
        <w:tc>
          <w:tcPr>
            <w:tcW w:w="1080" w:type="dxa"/>
          </w:tcPr>
          <w:p w14:paraId="110E28BC"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Presence</w:t>
            </w:r>
          </w:p>
        </w:tc>
        <w:tc>
          <w:tcPr>
            <w:tcW w:w="1440" w:type="dxa"/>
          </w:tcPr>
          <w:p w14:paraId="673D6872"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Range</w:t>
            </w:r>
          </w:p>
        </w:tc>
        <w:tc>
          <w:tcPr>
            <w:tcW w:w="1872" w:type="dxa"/>
          </w:tcPr>
          <w:p w14:paraId="39DCC77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 type and reference</w:t>
            </w:r>
          </w:p>
        </w:tc>
        <w:tc>
          <w:tcPr>
            <w:tcW w:w="2880" w:type="dxa"/>
          </w:tcPr>
          <w:p w14:paraId="65DBEE59"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5926E2">
        <w:trPr>
          <w:jc w:val="center"/>
        </w:trPr>
        <w:tc>
          <w:tcPr>
            <w:tcW w:w="2448" w:type="dxa"/>
          </w:tcPr>
          <w:p w14:paraId="459E43AB" w14:textId="77777777" w:rsidR="00F26C0D" w:rsidRPr="00F32326" w:rsidRDefault="00F26C0D" w:rsidP="0073372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80" w:type="dxa"/>
          </w:tcPr>
          <w:p w14:paraId="6396C977" w14:textId="77777777" w:rsidR="00F26C0D" w:rsidRPr="00F32326" w:rsidRDefault="00F26C0D" w:rsidP="0073372F">
            <w:pPr>
              <w:pStyle w:val="TAL"/>
              <w:keepNext w:val="0"/>
              <w:keepLines w:val="0"/>
              <w:widowControl w:val="0"/>
              <w:rPr>
                <w:rFonts w:cs="Arial"/>
                <w:lang w:eastAsia="ja-JP"/>
              </w:rPr>
            </w:pPr>
            <w:r w:rsidRPr="00F32326">
              <w:rPr>
                <w:rFonts w:cs="Arial"/>
                <w:lang w:eastAsia="ja-JP"/>
              </w:rPr>
              <w:t>M</w:t>
            </w:r>
          </w:p>
        </w:tc>
        <w:tc>
          <w:tcPr>
            <w:tcW w:w="1440" w:type="dxa"/>
          </w:tcPr>
          <w:p w14:paraId="2ABBCBF9" w14:textId="77777777" w:rsidR="00F26C0D" w:rsidRPr="00F32326" w:rsidRDefault="00F26C0D" w:rsidP="0073372F">
            <w:pPr>
              <w:pStyle w:val="TAL"/>
              <w:keepNext w:val="0"/>
              <w:keepLines w:val="0"/>
              <w:widowControl w:val="0"/>
              <w:rPr>
                <w:rFonts w:cs="Arial"/>
                <w:lang w:eastAsia="ja-JP"/>
              </w:rPr>
            </w:pPr>
          </w:p>
        </w:tc>
        <w:tc>
          <w:tcPr>
            <w:tcW w:w="1872" w:type="dxa"/>
          </w:tcPr>
          <w:p w14:paraId="018CDEF6"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73372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73372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74C17CF8"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0CE4A458" w:rsidR="00F26C0D" w:rsidRDefault="00F26C0D" w:rsidP="0073372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p>
          <w:p w14:paraId="1A4E105B" w14:textId="77777777" w:rsidR="00F26C0D" w:rsidRPr="000674E3" w:rsidRDefault="00F26C0D" w:rsidP="0073372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5926E2">
        <w:trPr>
          <w:jc w:val="center"/>
        </w:trPr>
        <w:tc>
          <w:tcPr>
            <w:tcW w:w="2448" w:type="dxa"/>
          </w:tcPr>
          <w:p w14:paraId="1A179353" w14:textId="77777777" w:rsidR="00F26C0D" w:rsidRPr="00F32326" w:rsidRDefault="00F26C0D" w:rsidP="0073372F">
            <w:pPr>
              <w:pStyle w:val="TAL"/>
              <w:keepNext w:val="0"/>
              <w:keepLines w:val="0"/>
              <w:widowControl w:val="0"/>
              <w:rPr>
                <w:rFonts w:cs="Arial"/>
                <w:lang w:eastAsia="zh-CN"/>
              </w:rPr>
            </w:pPr>
            <w:r>
              <w:rPr>
                <w:rFonts w:cs="Arial"/>
                <w:lang w:eastAsia="zh-CN"/>
              </w:rPr>
              <w:t>Secondary RAT Restriction</w:t>
            </w:r>
          </w:p>
        </w:tc>
        <w:tc>
          <w:tcPr>
            <w:tcW w:w="1080" w:type="dxa"/>
          </w:tcPr>
          <w:p w14:paraId="157BA561" w14:textId="77777777" w:rsidR="00F26C0D" w:rsidRPr="00F32326" w:rsidRDefault="00F26C0D" w:rsidP="0073372F">
            <w:pPr>
              <w:pStyle w:val="TAL"/>
              <w:keepNext w:val="0"/>
              <w:keepLines w:val="0"/>
              <w:widowControl w:val="0"/>
              <w:rPr>
                <w:rFonts w:cs="Arial"/>
                <w:lang w:eastAsia="ja-JP"/>
              </w:rPr>
            </w:pPr>
            <w:r>
              <w:rPr>
                <w:rFonts w:cs="Arial"/>
                <w:lang w:eastAsia="ja-JP"/>
              </w:rPr>
              <w:t>M</w:t>
            </w:r>
          </w:p>
        </w:tc>
        <w:tc>
          <w:tcPr>
            <w:tcW w:w="1440" w:type="dxa"/>
          </w:tcPr>
          <w:p w14:paraId="438445FE" w14:textId="77777777" w:rsidR="00F26C0D" w:rsidRPr="00F32326" w:rsidRDefault="00F26C0D" w:rsidP="0073372F">
            <w:pPr>
              <w:pStyle w:val="TAL"/>
              <w:keepNext w:val="0"/>
              <w:keepLines w:val="0"/>
              <w:widowControl w:val="0"/>
              <w:rPr>
                <w:rFonts w:cs="Arial"/>
                <w:lang w:eastAsia="ja-JP"/>
              </w:rPr>
            </w:pPr>
          </w:p>
        </w:tc>
        <w:tc>
          <w:tcPr>
            <w:tcW w:w="1872" w:type="dxa"/>
          </w:tcPr>
          <w:p w14:paraId="447DED40"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73372F">
            <w:pPr>
              <w:pStyle w:val="TAL"/>
              <w:keepNext w:val="0"/>
              <w:keepLines w:val="0"/>
              <w:widowControl w:val="0"/>
              <w:rPr>
                <w:lang w:eastAsia="ja-JP"/>
              </w:rPr>
            </w:pPr>
            <w:r>
              <w:rPr>
                <w:lang w:eastAsia="ja-JP"/>
              </w:rPr>
              <w:t>e-UTRA (0),</w:t>
            </w:r>
          </w:p>
          <w:p w14:paraId="59E399DF" w14:textId="77777777" w:rsidR="00F26C0D" w:rsidRPr="009F5A10" w:rsidRDefault="00F26C0D" w:rsidP="0073372F">
            <w:pPr>
              <w:pStyle w:val="TAL"/>
              <w:keepNext w:val="0"/>
              <w:keepLines w:val="0"/>
              <w:widowControl w:val="0"/>
              <w:rPr>
                <w:lang w:eastAsia="ja-JP"/>
              </w:rPr>
            </w:pPr>
            <w:r>
              <w:rPr>
                <w:lang w:eastAsia="ja-JP"/>
              </w:rPr>
              <w:t>nR (1), e-UTRA-unlicensed (2), nR-unlicensed (3)</w:t>
            </w:r>
            <w:r w:rsidRPr="009F5A10">
              <w:rPr>
                <w:lang w:eastAsia="ja-JP"/>
              </w:rPr>
              <w:t>}</w:t>
            </w:r>
          </w:p>
          <w:p w14:paraId="0B92D5A9"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1B1B591D"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73372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73372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73372F">
      <w:pPr>
        <w:widowControl w:val="0"/>
      </w:pPr>
    </w:p>
    <w:p w14:paraId="6031B719" w14:textId="77777777" w:rsidR="005B601F" w:rsidRPr="007E6716" w:rsidRDefault="00D07A0A" w:rsidP="0073372F">
      <w:pPr>
        <w:pStyle w:val="Heading4"/>
        <w:keepNext w:val="0"/>
        <w:keepLines w:val="0"/>
        <w:widowControl w:val="0"/>
      </w:pPr>
      <w:bookmarkStart w:id="8197" w:name="_CR9_2_3_100"/>
      <w:bookmarkStart w:id="8198" w:name="_Toc36556013"/>
      <w:bookmarkStart w:id="8199" w:name="_Toc44497758"/>
      <w:bookmarkStart w:id="8200" w:name="_Toc45108145"/>
      <w:bookmarkStart w:id="8201" w:name="_Toc45901765"/>
      <w:bookmarkStart w:id="8202" w:name="_Toc51850846"/>
      <w:bookmarkStart w:id="8203" w:name="_Toc56693850"/>
      <w:bookmarkStart w:id="8204" w:name="_Toc64447394"/>
      <w:bookmarkStart w:id="8205" w:name="_Toc66286888"/>
      <w:bookmarkStart w:id="8206" w:name="_Toc74151583"/>
      <w:bookmarkStart w:id="8207" w:name="_Toc88654056"/>
      <w:bookmarkStart w:id="8208" w:name="_Toc97904412"/>
      <w:bookmarkStart w:id="8209" w:name="_Toc105175453"/>
      <w:bookmarkStart w:id="8210" w:name="_Toc113826483"/>
      <w:bookmarkStart w:id="8211" w:name="_Toc175587069"/>
      <w:bookmarkEnd w:id="8197"/>
      <w:r>
        <w:t>9.2.3.100</w:t>
      </w:r>
      <w:r w:rsidR="005B601F" w:rsidRPr="007E6716">
        <w:tab/>
      </w:r>
      <w:r w:rsidR="005B601F">
        <w:t>5GC Mobility Restriction List Container</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6E4A2813" w14:textId="77777777" w:rsidR="005B601F" w:rsidRPr="00FF1BAF" w:rsidRDefault="005B601F" w:rsidP="0073372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B601F" w:rsidRPr="00F32326" w14:paraId="42D64F24" w14:textId="77777777" w:rsidTr="005926E2">
        <w:trPr>
          <w:jc w:val="center"/>
        </w:trPr>
        <w:tc>
          <w:tcPr>
            <w:tcW w:w="2448" w:type="dxa"/>
          </w:tcPr>
          <w:p w14:paraId="2DF0539E" w14:textId="77777777" w:rsidR="005B601F" w:rsidRPr="00F32326" w:rsidRDefault="005B601F" w:rsidP="0073372F">
            <w:pPr>
              <w:pStyle w:val="TAH"/>
              <w:keepNext w:val="0"/>
              <w:keepLines w:val="0"/>
              <w:widowControl w:val="0"/>
              <w:rPr>
                <w:rFonts w:cs="Arial"/>
                <w:lang w:eastAsia="ja-JP"/>
              </w:rPr>
            </w:pPr>
            <w:r w:rsidRPr="007E6716">
              <w:rPr>
                <w:lang w:eastAsia="ja-JP"/>
              </w:rPr>
              <w:t>IE/Group Name</w:t>
            </w:r>
          </w:p>
        </w:tc>
        <w:tc>
          <w:tcPr>
            <w:tcW w:w="1080" w:type="dxa"/>
          </w:tcPr>
          <w:p w14:paraId="77C4B1D5" w14:textId="77777777" w:rsidR="005B601F" w:rsidRPr="00F32326" w:rsidRDefault="005B601F" w:rsidP="0073372F">
            <w:pPr>
              <w:pStyle w:val="TAH"/>
              <w:keepNext w:val="0"/>
              <w:keepLines w:val="0"/>
              <w:widowControl w:val="0"/>
              <w:rPr>
                <w:rFonts w:cs="Arial"/>
                <w:lang w:eastAsia="ja-JP"/>
              </w:rPr>
            </w:pPr>
            <w:r w:rsidRPr="007E6716">
              <w:rPr>
                <w:lang w:eastAsia="ja-JP"/>
              </w:rPr>
              <w:t>Presence</w:t>
            </w:r>
          </w:p>
        </w:tc>
        <w:tc>
          <w:tcPr>
            <w:tcW w:w="1440" w:type="dxa"/>
          </w:tcPr>
          <w:p w14:paraId="4FE725A0" w14:textId="77777777" w:rsidR="005B601F" w:rsidRPr="00F32326" w:rsidRDefault="005B601F" w:rsidP="0073372F">
            <w:pPr>
              <w:pStyle w:val="TAH"/>
              <w:keepNext w:val="0"/>
              <w:keepLines w:val="0"/>
              <w:widowControl w:val="0"/>
              <w:rPr>
                <w:rFonts w:cs="Arial"/>
                <w:lang w:eastAsia="ja-JP"/>
              </w:rPr>
            </w:pPr>
            <w:r w:rsidRPr="007E6716">
              <w:rPr>
                <w:lang w:eastAsia="ja-JP"/>
              </w:rPr>
              <w:t>Range</w:t>
            </w:r>
          </w:p>
        </w:tc>
        <w:tc>
          <w:tcPr>
            <w:tcW w:w="1872" w:type="dxa"/>
          </w:tcPr>
          <w:p w14:paraId="719B3EAB" w14:textId="77777777" w:rsidR="005B601F" w:rsidRPr="00F32326" w:rsidRDefault="005B601F" w:rsidP="0073372F">
            <w:pPr>
              <w:pStyle w:val="TAH"/>
              <w:keepNext w:val="0"/>
              <w:keepLines w:val="0"/>
              <w:widowControl w:val="0"/>
              <w:rPr>
                <w:rFonts w:cs="Arial"/>
                <w:lang w:eastAsia="ja-JP"/>
              </w:rPr>
            </w:pPr>
            <w:r w:rsidRPr="007E6716">
              <w:rPr>
                <w:lang w:eastAsia="ja-JP"/>
              </w:rPr>
              <w:t>IE type and reference</w:t>
            </w:r>
          </w:p>
        </w:tc>
        <w:tc>
          <w:tcPr>
            <w:tcW w:w="2880" w:type="dxa"/>
          </w:tcPr>
          <w:p w14:paraId="6BC01443" w14:textId="77777777" w:rsidR="005B601F" w:rsidRPr="00F32326" w:rsidRDefault="005B601F" w:rsidP="0073372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5926E2">
        <w:trPr>
          <w:jc w:val="center"/>
        </w:trPr>
        <w:tc>
          <w:tcPr>
            <w:tcW w:w="2448" w:type="dxa"/>
          </w:tcPr>
          <w:p w14:paraId="32A6FB36" w14:textId="77777777" w:rsidR="005B601F" w:rsidRPr="00F32326" w:rsidRDefault="005B601F" w:rsidP="0073372F">
            <w:pPr>
              <w:pStyle w:val="TAL"/>
              <w:keepNext w:val="0"/>
              <w:keepLines w:val="0"/>
              <w:widowControl w:val="0"/>
              <w:rPr>
                <w:rFonts w:cs="Arial"/>
                <w:lang w:eastAsia="ja-JP"/>
              </w:rPr>
            </w:pPr>
            <w:r>
              <w:rPr>
                <w:rFonts w:cs="Arial"/>
                <w:szCs w:val="18"/>
                <w:lang w:eastAsia="ja-JP"/>
              </w:rPr>
              <w:t>5GC Mobility Restriction List Container</w:t>
            </w:r>
          </w:p>
        </w:tc>
        <w:tc>
          <w:tcPr>
            <w:tcW w:w="1080" w:type="dxa"/>
          </w:tcPr>
          <w:p w14:paraId="4B000602" w14:textId="77777777" w:rsidR="005B601F" w:rsidRPr="00F32326" w:rsidRDefault="005B601F" w:rsidP="0073372F">
            <w:pPr>
              <w:pStyle w:val="TAL"/>
              <w:keepNext w:val="0"/>
              <w:keepLines w:val="0"/>
              <w:widowControl w:val="0"/>
              <w:rPr>
                <w:rFonts w:cs="Arial"/>
                <w:lang w:eastAsia="ja-JP"/>
              </w:rPr>
            </w:pPr>
            <w:r w:rsidRPr="007E6716">
              <w:rPr>
                <w:lang w:eastAsia="ja-JP"/>
              </w:rPr>
              <w:t>M</w:t>
            </w:r>
          </w:p>
        </w:tc>
        <w:tc>
          <w:tcPr>
            <w:tcW w:w="1440" w:type="dxa"/>
          </w:tcPr>
          <w:p w14:paraId="5AF347D4" w14:textId="77777777" w:rsidR="005B601F" w:rsidRPr="00F32326" w:rsidRDefault="005B601F" w:rsidP="0073372F">
            <w:pPr>
              <w:pStyle w:val="TAL"/>
              <w:keepNext w:val="0"/>
              <w:keepLines w:val="0"/>
              <w:widowControl w:val="0"/>
              <w:rPr>
                <w:rFonts w:cs="Arial"/>
                <w:lang w:eastAsia="ja-JP"/>
              </w:rPr>
            </w:pPr>
          </w:p>
        </w:tc>
        <w:tc>
          <w:tcPr>
            <w:tcW w:w="1872" w:type="dxa"/>
          </w:tcPr>
          <w:p w14:paraId="42176655" w14:textId="77777777" w:rsidR="005B601F" w:rsidRPr="00F32326" w:rsidRDefault="005B601F" w:rsidP="0073372F">
            <w:pPr>
              <w:pStyle w:val="TAL"/>
              <w:keepNext w:val="0"/>
              <w:keepLines w:val="0"/>
              <w:widowControl w:val="0"/>
              <w:rPr>
                <w:rFonts w:cs="Arial"/>
                <w:lang w:eastAsia="ja-JP"/>
              </w:rPr>
            </w:pPr>
            <w:r>
              <w:rPr>
                <w:rFonts w:cs="Arial"/>
                <w:szCs w:val="18"/>
                <w:lang w:eastAsia="ja-JP"/>
              </w:rPr>
              <w:t>OCTET STRING</w:t>
            </w:r>
          </w:p>
        </w:tc>
        <w:tc>
          <w:tcPr>
            <w:tcW w:w="2880" w:type="dxa"/>
          </w:tcPr>
          <w:p w14:paraId="16BDAE50" w14:textId="77777777" w:rsidR="005B601F" w:rsidRPr="000674E3" w:rsidRDefault="005B601F" w:rsidP="0073372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73372F">
      <w:pPr>
        <w:widowControl w:val="0"/>
      </w:pPr>
    </w:p>
    <w:p w14:paraId="10160773" w14:textId="77777777" w:rsidR="003D676C" w:rsidRPr="00B22C47" w:rsidRDefault="003D676C" w:rsidP="0073372F">
      <w:pPr>
        <w:pStyle w:val="Heading4"/>
        <w:keepNext w:val="0"/>
        <w:keepLines w:val="0"/>
        <w:widowControl w:val="0"/>
      </w:pPr>
      <w:bookmarkStart w:id="8212" w:name="_CR9_2_3_101"/>
      <w:bookmarkStart w:id="8213" w:name="_Toc44497759"/>
      <w:bookmarkStart w:id="8214" w:name="_Toc45108146"/>
      <w:bookmarkStart w:id="8215" w:name="_Toc45901766"/>
      <w:bookmarkStart w:id="8216" w:name="_Toc51850847"/>
      <w:bookmarkStart w:id="8217" w:name="_Toc56693851"/>
      <w:bookmarkStart w:id="8218" w:name="_Toc64447395"/>
      <w:bookmarkStart w:id="8219" w:name="_Toc66286889"/>
      <w:bookmarkStart w:id="8220" w:name="_Toc74151584"/>
      <w:bookmarkStart w:id="8221" w:name="_Toc88654057"/>
      <w:bookmarkStart w:id="8222" w:name="_Toc97904413"/>
      <w:bookmarkStart w:id="8223" w:name="_Toc105175454"/>
      <w:bookmarkStart w:id="8224" w:name="_Toc113826484"/>
      <w:bookmarkStart w:id="8225" w:name="_Toc175587070"/>
      <w:bookmarkStart w:id="8226" w:name="_Toc20955403"/>
      <w:bookmarkStart w:id="8227" w:name="_Toc29991611"/>
      <w:bookmarkStart w:id="8228" w:name="_Toc36556014"/>
      <w:bookmarkEnd w:id="8212"/>
      <w:r w:rsidRPr="00B22C47">
        <w:t>9.2.3.</w:t>
      </w:r>
      <w:r>
        <w:t>101</w:t>
      </w:r>
      <w:r w:rsidRPr="00B22C47">
        <w:tab/>
      </w:r>
      <w:r>
        <w:rPr>
          <w:lang w:eastAsia="ja-JP"/>
        </w:rPr>
        <w:t>Maximum Number of CHO Preparations</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382891DC" w14:textId="77777777" w:rsidR="003D676C" w:rsidRPr="00B22C47" w:rsidRDefault="003D676C" w:rsidP="0073372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676C" w:rsidRPr="00B22C47" w14:paraId="7C98494D" w14:textId="77777777" w:rsidTr="005926E2">
        <w:tc>
          <w:tcPr>
            <w:tcW w:w="2448" w:type="dxa"/>
          </w:tcPr>
          <w:p w14:paraId="07706F8E" w14:textId="77777777" w:rsidR="003D676C" w:rsidRPr="00B22C47" w:rsidRDefault="003D676C" w:rsidP="0073372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73372F">
            <w:pPr>
              <w:pStyle w:val="TAH"/>
              <w:keepNext w:val="0"/>
              <w:keepLines w:val="0"/>
              <w:widowControl w:val="0"/>
              <w:rPr>
                <w:lang w:eastAsia="ja-JP"/>
              </w:rPr>
            </w:pPr>
            <w:r w:rsidRPr="00B22C47">
              <w:rPr>
                <w:lang w:eastAsia="ja-JP"/>
              </w:rPr>
              <w:t>Presence</w:t>
            </w:r>
          </w:p>
        </w:tc>
        <w:tc>
          <w:tcPr>
            <w:tcW w:w="1440" w:type="dxa"/>
          </w:tcPr>
          <w:p w14:paraId="2B65132D" w14:textId="77777777" w:rsidR="003D676C" w:rsidRPr="00B22C47" w:rsidRDefault="003D676C" w:rsidP="0073372F">
            <w:pPr>
              <w:pStyle w:val="TAH"/>
              <w:keepNext w:val="0"/>
              <w:keepLines w:val="0"/>
              <w:widowControl w:val="0"/>
              <w:rPr>
                <w:lang w:eastAsia="ja-JP"/>
              </w:rPr>
            </w:pPr>
            <w:r w:rsidRPr="00B22C47">
              <w:rPr>
                <w:lang w:eastAsia="ja-JP"/>
              </w:rPr>
              <w:t>Range</w:t>
            </w:r>
          </w:p>
        </w:tc>
        <w:tc>
          <w:tcPr>
            <w:tcW w:w="1872" w:type="dxa"/>
          </w:tcPr>
          <w:p w14:paraId="5F9D7465" w14:textId="77777777" w:rsidR="003D676C" w:rsidRPr="00B22C47" w:rsidRDefault="003D676C" w:rsidP="0073372F">
            <w:pPr>
              <w:pStyle w:val="TAH"/>
              <w:keepNext w:val="0"/>
              <w:keepLines w:val="0"/>
              <w:widowControl w:val="0"/>
              <w:rPr>
                <w:lang w:eastAsia="ja-JP"/>
              </w:rPr>
            </w:pPr>
            <w:r w:rsidRPr="00B22C47">
              <w:rPr>
                <w:lang w:eastAsia="ja-JP"/>
              </w:rPr>
              <w:t>IE type and reference</w:t>
            </w:r>
          </w:p>
        </w:tc>
        <w:tc>
          <w:tcPr>
            <w:tcW w:w="2880" w:type="dxa"/>
          </w:tcPr>
          <w:p w14:paraId="368738BC" w14:textId="77777777" w:rsidR="003D676C" w:rsidRPr="00B22C47" w:rsidRDefault="003D676C" w:rsidP="0073372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5926E2">
        <w:tc>
          <w:tcPr>
            <w:tcW w:w="2448" w:type="dxa"/>
          </w:tcPr>
          <w:p w14:paraId="79411A56" w14:textId="77777777" w:rsidR="003D676C" w:rsidRPr="00B22C47" w:rsidRDefault="003D676C" w:rsidP="0073372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73372F">
            <w:pPr>
              <w:pStyle w:val="TAL"/>
              <w:keepNext w:val="0"/>
              <w:keepLines w:val="0"/>
              <w:widowControl w:val="0"/>
              <w:rPr>
                <w:szCs w:val="22"/>
              </w:rPr>
            </w:pPr>
            <w:r w:rsidRPr="00B22C47">
              <w:rPr>
                <w:szCs w:val="22"/>
              </w:rPr>
              <w:t>M</w:t>
            </w:r>
          </w:p>
        </w:tc>
        <w:tc>
          <w:tcPr>
            <w:tcW w:w="1440" w:type="dxa"/>
          </w:tcPr>
          <w:p w14:paraId="74AC51FD" w14:textId="77777777" w:rsidR="003D676C" w:rsidRPr="00B22C47" w:rsidRDefault="003D676C" w:rsidP="0073372F">
            <w:pPr>
              <w:pStyle w:val="TAL"/>
              <w:keepNext w:val="0"/>
              <w:keepLines w:val="0"/>
              <w:widowControl w:val="0"/>
              <w:rPr>
                <w:szCs w:val="22"/>
              </w:rPr>
            </w:pPr>
          </w:p>
        </w:tc>
        <w:tc>
          <w:tcPr>
            <w:tcW w:w="1872" w:type="dxa"/>
          </w:tcPr>
          <w:p w14:paraId="11D23D91" w14:textId="77777777" w:rsidR="003D676C" w:rsidRPr="00B22C47" w:rsidRDefault="003D676C" w:rsidP="0073372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880" w:type="dxa"/>
          </w:tcPr>
          <w:p w14:paraId="49909175" w14:textId="77777777" w:rsidR="003D676C" w:rsidRPr="00B22C47" w:rsidRDefault="003D676C" w:rsidP="0073372F">
            <w:pPr>
              <w:pStyle w:val="TAL"/>
              <w:keepNext w:val="0"/>
              <w:keepLines w:val="0"/>
              <w:widowControl w:val="0"/>
              <w:rPr>
                <w:szCs w:val="22"/>
              </w:rPr>
            </w:pPr>
          </w:p>
        </w:tc>
      </w:tr>
    </w:tbl>
    <w:p w14:paraId="242495CE" w14:textId="77777777" w:rsidR="003D676C" w:rsidRDefault="003D676C" w:rsidP="0073372F">
      <w:pPr>
        <w:widowControl w:val="0"/>
        <w:rPr>
          <w:lang w:eastAsia="zh-CN"/>
        </w:rPr>
      </w:pPr>
    </w:p>
    <w:p w14:paraId="2A93D7F4" w14:textId="77777777" w:rsidR="008041F2" w:rsidRPr="009354E2" w:rsidRDefault="008041F2" w:rsidP="0073372F">
      <w:pPr>
        <w:pStyle w:val="Heading4"/>
        <w:keepNext w:val="0"/>
        <w:keepLines w:val="0"/>
        <w:widowControl w:val="0"/>
      </w:pPr>
      <w:bookmarkStart w:id="8229" w:name="_CR9_2_3_102"/>
      <w:bookmarkStart w:id="8230" w:name="_Toc44497760"/>
      <w:bookmarkStart w:id="8231" w:name="_Toc45108147"/>
      <w:bookmarkStart w:id="8232" w:name="_Toc45901767"/>
      <w:bookmarkStart w:id="8233" w:name="_Toc51850848"/>
      <w:bookmarkStart w:id="8234" w:name="_Toc56693852"/>
      <w:bookmarkStart w:id="8235" w:name="_Toc64447396"/>
      <w:bookmarkStart w:id="8236" w:name="_Toc66286890"/>
      <w:bookmarkStart w:id="8237" w:name="_Toc74151585"/>
      <w:bookmarkStart w:id="8238" w:name="_Toc88654058"/>
      <w:bookmarkStart w:id="8239" w:name="_Toc97904414"/>
      <w:bookmarkStart w:id="8240" w:name="_Toc105175455"/>
      <w:bookmarkStart w:id="8241" w:name="_Toc113826485"/>
      <w:bookmarkStart w:id="8242" w:name="_Toc175587071"/>
      <w:bookmarkEnd w:id="8229"/>
      <w:r w:rsidRPr="009354E2">
        <w:t>9.2.3.</w:t>
      </w:r>
      <w:r>
        <w:t>102</w:t>
      </w:r>
      <w:r w:rsidRPr="009354E2">
        <w:tab/>
        <w:t>Alternative QoS Parameters Set List</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04D0767F" w14:textId="77777777" w:rsidR="008041F2" w:rsidRPr="00C42F7A" w:rsidRDefault="008041F2" w:rsidP="0073372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140708">
        <w:trPr>
          <w:tblHeader/>
        </w:trPr>
        <w:tc>
          <w:tcPr>
            <w:tcW w:w="2448" w:type="dxa"/>
          </w:tcPr>
          <w:p w14:paraId="4C5EAB38"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66DB6F50"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73372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73372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73372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73372F">
            <w:pPr>
              <w:pStyle w:val="TAL"/>
              <w:keepNext w:val="0"/>
              <w:keepLines w:val="0"/>
              <w:widowControl w:val="0"/>
              <w:rPr>
                <w:lang w:eastAsia="ja-JP"/>
              </w:rPr>
            </w:pPr>
          </w:p>
        </w:tc>
        <w:tc>
          <w:tcPr>
            <w:tcW w:w="2880" w:type="dxa"/>
          </w:tcPr>
          <w:p w14:paraId="679B07AC" w14:textId="77777777" w:rsidR="008041F2" w:rsidRPr="00C42F7A" w:rsidRDefault="008041F2" w:rsidP="0073372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73372F">
            <w:pPr>
              <w:pStyle w:val="TAL"/>
              <w:keepNext w:val="0"/>
              <w:keepLines w:val="0"/>
              <w:widowControl w:val="0"/>
              <w:ind w:left="113"/>
              <w:rPr>
                <w:lang w:eastAsia="ja-JP"/>
              </w:rPr>
            </w:pPr>
            <w:bookmarkStart w:id="8243"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73372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73372F">
            <w:pPr>
              <w:pStyle w:val="TAL"/>
              <w:keepNext w:val="0"/>
              <w:keepLines w:val="0"/>
              <w:widowControl w:val="0"/>
              <w:rPr>
                <w:lang w:eastAsia="ja-JP"/>
              </w:rPr>
            </w:pPr>
          </w:p>
        </w:tc>
        <w:tc>
          <w:tcPr>
            <w:tcW w:w="1872" w:type="dxa"/>
          </w:tcPr>
          <w:p w14:paraId="3A78A604" w14:textId="77777777" w:rsidR="008041F2" w:rsidRPr="00C42F7A" w:rsidRDefault="008041F2" w:rsidP="0073372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73372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2C668E3D" w14:textId="77777777" w:rsidR="008041F2" w:rsidRPr="00C42F7A" w:rsidRDefault="008041F2" w:rsidP="0073372F">
            <w:pPr>
              <w:pStyle w:val="TAL"/>
              <w:keepNext w:val="0"/>
              <w:keepLines w:val="0"/>
              <w:widowControl w:val="0"/>
              <w:rPr>
                <w:lang w:eastAsia="ja-JP"/>
              </w:rPr>
            </w:pPr>
          </w:p>
        </w:tc>
        <w:tc>
          <w:tcPr>
            <w:tcW w:w="1872" w:type="dxa"/>
          </w:tcPr>
          <w:p w14:paraId="756B7EDE"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65FF1BB4" w14:textId="77777777" w:rsidR="008041F2" w:rsidRPr="00C42F7A" w:rsidRDefault="008041F2" w:rsidP="0073372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73372F">
            <w:pPr>
              <w:pStyle w:val="TAL"/>
              <w:keepNext w:val="0"/>
              <w:keepLines w:val="0"/>
              <w:widowControl w:val="0"/>
              <w:rPr>
                <w:lang w:eastAsia="ja-JP"/>
              </w:rPr>
            </w:pPr>
          </w:p>
        </w:tc>
        <w:tc>
          <w:tcPr>
            <w:tcW w:w="1872" w:type="dxa"/>
          </w:tcPr>
          <w:p w14:paraId="7F2AD516"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73372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73372F">
            <w:pPr>
              <w:pStyle w:val="TAL"/>
              <w:keepNext w:val="0"/>
              <w:keepLines w:val="0"/>
              <w:widowControl w:val="0"/>
              <w:rPr>
                <w:lang w:eastAsia="ja-JP"/>
              </w:rPr>
            </w:pPr>
          </w:p>
        </w:tc>
        <w:tc>
          <w:tcPr>
            <w:tcW w:w="1872" w:type="dxa"/>
          </w:tcPr>
          <w:p w14:paraId="4DDC6606" w14:textId="77777777" w:rsidR="008041F2" w:rsidRPr="00C42F7A" w:rsidRDefault="008041F2" w:rsidP="0073372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73372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73372F">
            <w:pPr>
              <w:pStyle w:val="TAL"/>
              <w:keepNext w:val="0"/>
              <w:keepLines w:val="0"/>
              <w:widowControl w:val="0"/>
              <w:rPr>
                <w:lang w:eastAsia="ja-JP"/>
              </w:rPr>
            </w:pPr>
          </w:p>
        </w:tc>
        <w:tc>
          <w:tcPr>
            <w:tcW w:w="1872" w:type="dxa"/>
          </w:tcPr>
          <w:p w14:paraId="7A753950" w14:textId="77777777" w:rsidR="008041F2" w:rsidRPr="00C42F7A" w:rsidRDefault="008041F2" w:rsidP="0073372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73372F">
            <w:pPr>
              <w:pStyle w:val="TAL"/>
              <w:keepNext w:val="0"/>
              <w:keepLines w:val="0"/>
              <w:widowControl w:val="0"/>
              <w:rPr>
                <w:lang w:eastAsia="ja-JP"/>
              </w:rPr>
            </w:pPr>
          </w:p>
        </w:tc>
      </w:tr>
      <w:bookmarkEnd w:id="8243"/>
    </w:tbl>
    <w:p w14:paraId="026D74A0" w14:textId="77777777" w:rsidR="008041F2" w:rsidRPr="00C42F7A" w:rsidRDefault="008041F2"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73372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73372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73372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73372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73372F">
      <w:pPr>
        <w:widowControl w:val="0"/>
        <w:rPr>
          <w:rFonts w:eastAsia="SimSun"/>
          <w:lang w:eastAsia="zh-CN"/>
        </w:rPr>
      </w:pPr>
    </w:p>
    <w:p w14:paraId="3EE91258" w14:textId="77777777" w:rsidR="008041F2" w:rsidRPr="00C42F7A" w:rsidRDefault="008041F2" w:rsidP="0073372F">
      <w:pPr>
        <w:pStyle w:val="Heading4"/>
        <w:keepNext w:val="0"/>
        <w:keepLines w:val="0"/>
        <w:widowControl w:val="0"/>
      </w:pPr>
      <w:bookmarkStart w:id="8244" w:name="_CR9_2_3_103"/>
      <w:bookmarkStart w:id="8245" w:name="_Toc44497761"/>
      <w:bookmarkStart w:id="8246" w:name="_Toc45108148"/>
      <w:bookmarkStart w:id="8247" w:name="_Toc45901768"/>
      <w:bookmarkStart w:id="8248" w:name="_Toc51850849"/>
      <w:bookmarkStart w:id="8249" w:name="_Toc56693853"/>
      <w:bookmarkStart w:id="8250" w:name="_Toc64447397"/>
      <w:bookmarkStart w:id="8251" w:name="_Toc66286891"/>
      <w:bookmarkStart w:id="8252" w:name="_Toc74151586"/>
      <w:bookmarkStart w:id="8253" w:name="_Toc88654059"/>
      <w:bookmarkStart w:id="8254" w:name="_Toc97904415"/>
      <w:bookmarkStart w:id="8255" w:name="_Toc105175456"/>
      <w:bookmarkStart w:id="8256" w:name="_Toc113826486"/>
      <w:bookmarkStart w:id="8257" w:name="_Toc175587072"/>
      <w:bookmarkEnd w:id="8244"/>
      <w:r w:rsidRPr="00C42F7A">
        <w:t>9.2.3.</w:t>
      </w:r>
      <w:r>
        <w:t>103</w:t>
      </w:r>
      <w:r w:rsidRPr="00C42F7A">
        <w:tab/>
        <w:t>Alternative QoS Parameters Set Index</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0E7180A1" w14:textId="77777777" w:rsidR="008041F2" w:rsidRPr="00C42F7A" w:rsidRDefault="008041F2" w:rsidP="0073372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807553">
        <w:trPr>
          <w:tblHeader/>
        </w:trPr>
        <w:tc>
          <w:tcPr>
            <w:tcW w:w="2448" w:type="dxa"/>
          </w:tcPr>
          <w:p w14:paraId="33605EFB"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13288965"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73372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73372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73372F">
            <w:pPr>
              <w:pStyle w:val="TAL"/>
              <w:keepNext w:val="0"/>
              <w:keepLines w:val="0"/>
              <w:widowControl w:val="0"/>
            </w:pPr>
          </w:p>
        </w:tc>
        <w:tc>
          <w:tcPr>
            <w:tcW w:w="1872" w:type="dxa"/>
          </w:tcPr>
          <w:p w14:paraId="21156652" w14:textId="77777777" w:rsidR="008041F2" w:rsidRPr="009354E2" w:rsidRDefault="008041F2" w:rsidP="0073372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73372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73372F">
      <w:pPr>
        <w:widowControl w:val="0"/>
      </w:pPr>
    </w:p>
    <w:p w14:paraId="482BC559" w14:textId="77777777" w:rsidR="008041F2" w:rsidRPr="00C42F7A" w:rsidRDefault="008041F2" w:rsidP="0073372F">
      <w:pPr>
        <w:pStyle w:val="Heading4"/>
        <w:keepNext w:val="0"/>
        <w:keepLines w:val="0"/>
        <w:widowControl w:val="0"/>
      </w:pPr>
      <w:bookmarkStart w:id="8258" w:name="_CR9_2_3_104"/>
      <w:bookmarkStart w:id="8259" w:name="_Toc44497762"/>
      <w:bookmarkStart w:id="8260" w:name="_Toc45108149"/>
      <w:bookmarkStart w:id="8261" w:name="_Toc45901769"/>
      <w:bookmarkStart w:id="8262" w:name="_Toc51850850"/>
      <w:bookmarkStart w:id="8263" w:name="_Toc56693854"/>
      <w:bookmarkStart w:id="8264" w:name="_Toc64447398"/>
      <w:bookmarkStart w:id="8265" w:name="_Toc66286892"/>
      <w:bookmarkStart w:id="8266" w:name="_Toc74151587"/>
      <w:bookmarkStart w:id="8267" w:name="_Toc88654060"/>
      <w:bookmarkStart w:id="8268" w:name="_Toc97904416"/>
      <w:bookmarkStart w:id="8269" w:name="_Toc105175457"/>
      <w:bookmarkStart w:id="8270" w:name="_Toc113826487"/>
      <w:bookmarkStart w:id="8271" w:name="_Toc175587073"/>
      <w:bookmarkEnd w:id="8258"/>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523EC0CC" w14:textId="77777777" w:rsidR="008041F2" w:rsidRPr="00C42F7A" w:rsidRDefault="008041F2" w:rsidP="00C10143">
      <w:pPr>
        <w:rPr>
          <w:rFonts w:eastAsia="Batang"/>
          <w:lang w:eastAsia="zh-CN"/>
        </w:rPr>
      </w:pPr>
      <w:r w:rsidRPr="00C42F7A">
        <w:rPr>
          <w:lang w:eastAsia="zh-CN"/>
        </w:rPr>
        <w:t xml:space="preserve">This IE indicates </w:t>
      </w:r>
      <w:r w:rsidRPr="00C42F7A">
        <w:rPr>
          <w:rFonts w:eastAsia="SimSun"/>
          <w:lang w:eastAsia="zh-CN"/>
        </w:rPr>
        <w:t>the 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3372F">
        <w:trPr>
          <w:tblHeader/>
        </w:trPr>
        <w:tc>
          <w:tcPr>
            <w:tcW w:w="2448" w:type="dxa"/>
          </w:tcPr>
          <w:p w14:paraId="4C77274D" w14:textId="77777777" w:rsidR="008041F2" w:rsidRPr="009C2E1E" w:rsidRDefault="008041F2" w:rsidP="0073372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73372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73372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73372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73372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73372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73372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73372F">
            <w:pPr>
              <w:pStyle w:val="TAL"/>
              <w:keepNext w:val="0"/>
              <w:keepLines w:val="0"/>
              <w:widowControl w:val="0"/>
              <w:rPr>
                <w:i/>
                <w:lang w:eastAsia="ja-JP"/>
              </w:rPr>
            </w:pPr>
          </w:p>
        </w:tc>
        <w:tc>
          <w:tcPr>
            <w:tcW w:w="1872" w:type="dxa"/>
          </w:tcPr>
          <w:p w14:paraId="0BDC8CDB" w14:textId="77777777" w:rsidR="008041F2" w:rsidRPr="00C42F7A" w:rsidRDefault="008041F2" w:rsidP="0073372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73372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73372F">
      <w:pPr>
        <w:widowControl w:val="0"/>
        <w:rPr>
          <w:b/>
        </w:rPr>
      </w:pPr>
    </w:p>
    <w:p w14:paraId="53EB86C9" w14:textId="77777777" w:rsidR="008041F2" w:rsidRPr="009973B8" w:rsidRDefault="008041F2" w:rsidP="0073372F">
      <w:pPr>
        <w:pStyle w:val="Heading4"/>
        <w:keepNext w:val="0"/>
        <w:keepLines w:val="0"/>
        <w:widowControl w:val="0"/>
      </w:pPr>
      <w:bookmarkStart w:id="8272" w:name="_CR9_2_3_105"/>
      <w:bookmarkStart w:id="8273" w:name="_Toc44497763"/>
      <w:bookmarkStart w:id="8274" w:name="_Toc45108150"/>
      <w:bookmarkStart w:id="8275" w:name="_Toc45901770"/>
      <w:bookmarkStart w:id="8276" w:name="_Toc51850851"/>
      <w:bookmarkStart w:id="8277" w:name="_Toc56693855"/>
      <w:bookmarkStart w:id="8278" w:name="_Toc64447399"/>
      <w:bookmarkStart w:id="8279" w:name="_Toc66286893"/>
      <w:bookmarkStart w:id="8280" w:name="_Toc74151588"/>
      <w:bookmarkStart w:id="8281" w:name="_Toc88654061"/>
      <w:bookmarkStart w:id="8282" w:name="_Toc97904417"/>
      <w:bookmarkStart w:id="8283" w:name="_Toc105175458"/>
      <w:bookmarkStart w:id="8284" w:name="_Toc113826488"/>
      <w:bookmarkStart w:id="8285" w:name="_Toc175587074"/>
      <w:bookmarkEnd w:id="8272"/>
      <w:r>
        <w:t>9.2</w:t>
      </w:r>
      <w:r w:rsidRPr="009973B8">
        <w:t>.</w:t>
      </w:r>
      <w:r>
        <w:t>3</w:t>
      </w:r>
      <w:r w:rsidRPr="009973B8">
        <w:t>.</w:t>
      </w:r>
      <w:r>
        <w:t>105</w:t>
      </w:r>
      <w:r w:rsidRPr="009973B8">
        <w:tab/>
      </w:r>
      <w:r>
        <w:t xml:space="preserve">NR </w:t>
      </w:r>
      <w:r w:rsidRPr="009973B8">
        <w:t>V2X Services Authorized</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0D9EA8A9"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7222176F" w14:textId="77777777" w:rsidTr="005926E2">
        <w:tc>
          <w:tcPr>
            <w:tcW w:w="2448" w:type="dxa"/>
          </w:tcPr>
          <w:p w14:paraId="1AB9147E"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4953E8FC"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331DE2C4"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1C913D2A"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0AE4446F"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5926E2">
        <w:tc>
          <w:tcPr>
            <w:tcW w:w="2448" w:type="dxa"/>
          </w:tcPr>
          <w:p w14:paraId="20E9F79C"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4ACCDFEE" w14:textId="77777777" w:rsidR="008041F2" w:rsidRPr="00D56B75" w:rsidRDefault="008041F2" w:rsidP="0073372F">
            <w:pPr>
              <w:pStyle w:val="TAL"/>
              <w:keepNext w:val="0"/>
              <w:keepLines w:val="0"/>
              <w:widowControl w:val="0"/>
            </w:pPr>
            <w:r w:rsidRPr="00D56B75">
              <w:t>O</w:t>
            </w:r>
          </w:p>
        </w:tc>
        <w:tc>
          <w:tcPr>
            <w:tcW w:w="1440" w:type="dxa"/>
          </w:tcPr>
          <w:p w14:paraId="30B79982" w14:textId="77777777" w:rsidR="008041F2" w:rsidRPr="00D56B75" w:rsidRDefault="008041F2" w:rsidP="0073372F">
            <w:pPr>
              <w:pStyle w:val="TAL"/>
              <w:keepNext w:val="0"/>
              <w:keepLines w:val="0"/>
              <w:widowControl w:val="0"/>
            </w:pPr>
          </w:p>
        </w:tc>
        <w:tc>
          <w:tcPr>
            <w:tcW w:w="1872" w:type="dxa"/>
          </w:tcPr>
          <w:p w14:paraId="0E88E739"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351B24C3"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5926E2">
        <w:tc>
          <w:tcPr>
            <w:tcW w:w="2448" w:type="dxa"/>
          </w:tcPr>
          <w:p w14:paraId="50662E3A"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7B0845B4" w14:textId="77777777" w:rsidR="008041F2" w:rsidRPr="00D56B75" w:rsidRDefault="008041F2" w:rsidP="0073372F">
            <w:pPr>
              <w:pStyle w:val="TAL"/>
              <w:keepNext w:val="0"/>
              <w:keepLines w:val="0"/>
              <w:widowControl w:val="0"/>
            </w:pPr>
            <w:r w:rsidRPr="002C3433">
              <w:t>O</w:t>
            </w:r>
          </w:p>
        </w:tc>
        <w:tc>
          <w:tcPr>
            <w:tcW w:w="1440" w:type="dxa"/>
          </w:tcPr>
          <w:p w14:paraId="0766F40B" w14:textId="77777777" w:rsidR="008041F2" w:rsidRPr="00D56B75" w:rsidRDefault="008041F2" w:rsidP="0073372F">
            <w:pPr>
              <w:pStyle w:val="TAL"/>
              <w:keepNext w:val="0"/>
              <w:keepLines w:val="0"/>
              <w:widowControl w:val="0"/>
            </w:pPr>
          </w:p>
        </w:tc>
        <w:tc>
          <w:tcPr>
            <w:tcW w:w="1872" w:type="dxa"/>
          </w:tcPr>
          <w:p w14:paraId="13AD01F8"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6F3154DE"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73372F">
      <w:pPr>
        <w:widowControl w:val="0"/>
      </w:pPr>
    </w:p>
    <w:p w14:paraId="1BE0477F" w14:textId="77777777" w:rsidR="008041F2" w:rsidRPr="009973B8" w:rsidRDefault="008041F2" w:rsidP="0073372F">
      <w:pPr>
        <w:pStyle w:val="Heading4"/>
        <w:keepNext w:val="0"/>
        <w:keepLines w:val="0"/>
        <w:widowControl w:val="0"/>
      </w:pPr>
      <w:bookmarkStart w:id="8286" w:name="_CR9_2_3_106"/>
      <w:bookmarkStart w:id="8287" w:name="_Toc44497764"/>
      <w:bookmarkStart w:id="8288" w:name="_Toc45108151"/>
      <w:bookmarkStart w:id="8289" w:name="_Toc45901771"/>
      <w:bookmarkStart w:id="8290" w:name="_Toc51850852"/>
      <w:bookmarkStart w:id="8291" w:name="_Toc56693856"/>
      <w:bookmarkStart w:id="8292" w:name="_Toc64447400"/>
      <w:bookmarkStart w:id="8293" w:name="_Toc66286894"/>
      <w:bookmarkStart w:id="8294" w:name="_Toc74151589"/>
      <w:bookmarkStart w:id="8295" w:name="_Toc88654062"/>
      <w:bookmarkStart w:id="8296" w:name="_Toc97904418"/>
      <w:bookmarkStart w:id="8297" w:name="_Toc105175459"/>
      <w:bookmarkStart w:id="8298" w:name="_Toc113826489"/>
      <w:bookmarkStart w:id="8299" w:name="_Toc175587075"/>
      <w:bookmarkEnd w:id="8286"/>
      <w:r>
        <w:t>9.2</w:t>
      </w:r>
      <w:r w:rsidRPr="009973B8">
        <w:t>.</w:t>
      </w:r>
      <w:r>
        <w:t>3</w:t>
      </w:r>
      <w:r w:rsidRPr="009973B8">
        <w:t>.</w:t>
      </w:r>
      <w:r>
        <w:t>106</w:t>
      </w:r>
      <w:r w:rsidRPr="009973B8">
        <w:tab/>
      </w:r>
      <w:r>
        <w:t xml:space="preserve">LTE </w:t>
      </w:r>
      <w:r w:rsidRPr="009973B8">
        <w:t>V2X Services Authorized</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0623924E"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2EE0D5AD" w14:textId="77777777" w:rsidTr="005926E2">
        <w:tc>
          <w:tcPr>
            <w:tcW w:w="2448" w:type="dxa"/>
          </w:tcPr>
          <w:p w14:paraId="1DB07289"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1526AE17"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07F1644D"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52A19D70"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1D21A5C2"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5926E2">
        <w:tc>
          <w:tcPr>
            <w:tcW w:w="2448" w:type="dxa"/>
          </w:tcPr>
          <w:p w14:paraId="02720B4B"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6C27ED9F" w14:textId="77777777" w:rsidR="008041F2" w:rsidRPr="00D56B75" w:rsidRDefault="008041F2" w:rsidP="0073372F">
            <w:pPr>
              <w:pStyle w:val="TAL"/>
              <w:keepNext w:val="0"/>
              <w:keepLines w:val="0"/>
              <w:widowControl w:val="0"/>
            </w:pPr>
            <w:r w:rsidRPr="00D56B75">
              <w:t>O</w:t>
            </w:r>
          </w:p>
        </w:tc>
        <w:tc>
          <w:tcPr>
            <w:tcW w:w="1440" w:type="dxa"/>
          </w:tcPr>
          <w:p w14:paraId="52D3E180" w14:textId="77777777" w:rsidR="008041F2" w:rsidRPr="00D56B75" w:rsidRDefault="008041F2" w:rsidP="0073372F">
            <w:pPr>
              <w:pStyle w:val="TAL"/>
              <w:keepNext w:val="0"/>
              <w:keepLines w:val="0"/>
              <w:widowControl w:val="0"/>
            </w:pPr>
          </w:p>
        </w:tc>
        <w:tc>
          <w:tcPr>
            <w:tcW w:w="1872" w:type="dxa"/>
          </w:tcPr>
          <w:p w14:paraId="257EDC45"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0ED504B5"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5926E2">
        <w:tc>
          <w:tcPr>
            <w:tcW w:w="2448" w:type="dxa"/>
          </w:tcPr>
          <w:p w14:paraId="47BFEC59"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28DADAA4" w14:textId="77777777" w:rsidR="008041F2" w:rsidRPr="00D56B75" w:rsidRDefault="008041F2" w:rsidP="0073372F">
            <w:pPr>
              <w:pStyle w:val="TAL"/>
              <w:keepNext w:val="0"/>
              <w:keepLines w:val="0"/>
              <w:widowControl w:val="0"/>
            </w:pPr>
            <w:r w:rsidRPr="002C3433">
              <w:t>O</w:t>
            </w:r>
          </w:p>
        </w:tc>
        <w:tc>
          <w:tcPr>
            <w:tcW w:w="1440" w:type="dxa"/>
          </w:tcPr>
          <w:p w14:paraId="6F0283EA" w14:textId="77777777" w:rsidR="008041F2" w:rsidRPr="00D56B75" w:rsidRDefault="008041F2" w:rsidP="0073372F">
            <w:pPr>
              <w:pStyle w:val="TAL"/>
              <w:keepNext w:val="0"/>
              <w:keepLines w:val="0"/>
              <w:widowControl w:val="0"/>
            </w:pPr>
          </w:p>
        </w:tc>
        <w:tc>
          <w:tcPr>
            <w:tcW w:w="1872" w:type="dxa"/>
          </w:tcPr>
          <w:p w14:paraId="4E8BAD01"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5F78E916"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73372F">
      <w:pPr>
        <w:widowControl w:val="0"/>
      </w:pPr>
    </w:p>
    <w:p w14:paraId="4E48849A" w14:textId="77777777" w:rsidR="008041F2" w:rsidRDefault="008041F2" w:rsidP="0073372F">
      <w:pPr>
        <w:pStyle w:val="Heading4"/>
        <w:keepNext w:val="0"/>
        <w:keepLines w:val="0"/>
        <w:widowControl w:val="0"/>
      </w:pPr>
      <w:bookmarkStart w:id="8300" w:name="_CR9_2_3_107"/>
      <w:bookmarkStart w:id="8301" w:name="_Toc44497765"/>
      <w:bookmarkStart w:id="8302" w:name="_Toc45108152"/>
      <w:bookmarkStart w:id="8303" w:name="_Toc45901772"/>
      <w:bookmarkStart w:id="8304" w:name="_Toc51850853"/>
      <w:bookmarkStart w:id="8305" w:name="_Toc56693857"/>
      <w:bookmarkStart w:id="8306" w:name="_Toc64447401"/>
      <w:bookmarkStart w:id="8307" w:name="_Toc66286895"/>
      <w:bookmarkStart w:id="8308" w:name="_Toc74151590"/>
      <w:bookmarkStart w:id="8309" w:name="_Toc88654063"/>
      <w:bookmarkStart w:id="8310" w:name="_Toc97904419"/>
      <w:bookmarkStart w:id="8311" w:name="_Toc105175460"/>
      <w:bookmarkStart w:id="8312" w:name="_Toc113826490"/>
      <w:bookmarkStart w:id="8313" w:name="_Toc175587076"/>
      <w:bookmarkEnd w:id="8300"/>
      <w:r>
        <w:t>9.2.3.107</w:t>
      </w:r>
      <w:r>
        <w:tab/>
        <w:t xml:space="preserve">NR </w:t>
      </w:r>
      <w:r>
        <w:rPr>
          <w:lang w:eastAsia="zh-CN"/>
        </w:rPr>
        <w:t xml:space="preserve">UE Sidelink </w:t>
      </w:r>
      <w:r>
        <w:t>Aggregate Maximum Bit</w:t>
      </w:r>
      <w:r>
        <w:rPr>
          <w:lang w:eastAsia="zh-CN"/>
        </w:rPr>
        <w:t xml:space="preserve"> R</w:t>
      </w:r>
      <w:r>
        <w:t>ate</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4F13E861" w14:textId="77777777" w:rsidR="008041F2" w:rsidRPr="009B207F"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54C6729E"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717357CD"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3372F">
            <w:pPr>
              <w:pStyle w:val="TAL"/>
              <w:keepNext w:val="0"/>
              <w:keepLines w:val="0"/>
              <w:widowControl w:val="0"/>
              <w:rPr>
                <w:lang w:eastAsia="zh-CN"/>
              </w:rPr>
            </w:pPr>
            <w:r>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C10143"/>
    <w:p w14:paraId="16BEF817" w14:textId="77777777" w:rsidR="008041F2" w:rsidRDefault="008041F2" w:rsidP="0073372F">
      <w:pPr>
        <w:pStyle w:val="Heading4"/>
        <w:keepNext w:val="0"/>
        <w:keepLines w:val="0"/>
        <w:widowControl w:val="0"/>
      </w:pPr>
      <w:bookmarkStart w:id="8314" w:name="_CR9_2_3_108"/>
      <w:bookmarkStart w:id="8315" w:name="_Toc44497766"/>
      <w:bookmarkStart w:id="8316" w:name="_Toc45108153"/>
      <w:bookmarkStart w:id="8317" w:name="_Toc45901773"/>
      <w:bookmarkStart w:id="8318" w:name="_Toc51850854"/>
      <w:bookmarkStart w:id="8319" w:name="_Toc56693858"/>
      <w:bookmarkStart w:id="8320" w:name="_Toc64447402"/>
      <w:bookmarkStart w:id="8321" w:name="_Toc66286896"/>
      <w:bookmarkStart w:id="8322" w:name="_Toc74151591"/>
      <w:bookmarkStart w:id="8323" w:name="_Toc88654064"/>
      <w:bookmarkStart w:id="8324" w:name="_Toc97904420"/>
      <w:bookmarkStart w:id="8325" w:name="_Toc105175461"/>
      <w:bookmarkStart w:id="8326" w:name="_Toc113826491"/>
      <w:bookmarkStart w:id="8327" w:name="_Toc175587077"/>
      <w:bookmarkEnd w:id="8314"/>
      <w:r>
        <w:t>9.2.3.108</w:t>
      </w:r>
      <w:r w:rsidR="00BB106F">
        <w:tab/>
      </w:r>
      <w:r>
        <w:t xml:space="preserve">LTE </w:t>
      </w:r>
      <w:r>
        <w:rPr>
          <w:lang w:eastAsia="zh-CN"/>
        </w:rPr>
        <w:t xml:space="preserve">UE Sidelink </w:t>
      </w:r>
      <w:r>
        <w:t>Aggregate Maximum Bit</w:t>
      </w:r>
      <w:r>
        <w:rPr>
          <w:lang w:eastAsia="zh-CN"/>
        </w:rPr>
        <w:t xml:space="preserve"> R</w:t>
      </w:r>
      <w:r>
        <w:t>ate</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37403D88" w14:textId="77777777" w:rsidR="008041F2"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32AC2FC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007624A4"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3372F">
            <w:pPr>
              <w:pStyle w:val="TAL"/>
              <w:keepNext w:val="0"/>
              <w:keepLines w:val="0"/>
              <w:widowControl w:val="0"/>
              <w:rPr>
                <w:lang w:eastAsia="zh-CN"/>
              </w:rPr>
            </w:pPr>
            <w:r>
              <w:rPr>
                <w:lang w:eastAsia="zh-CN"/>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4BE1068" w14:textId="3A81847C" w:rsidR="00C37F2E" w:rsidRDefault="008041F2" w:rsidP="0073372F">
            <w:pPr>
              <w:pStyle w:val="TAL"/>
              <w:keepNext w:val="0"/>
              <w:keepLines w:val="0"/>
              <w:widowControl w:val="0"/>
              <w:rPr>
                <w:rFonts w:cs="Arial"/>
                <w:szCs w:val="18"/>
              </w:rPr>
            </w:pPr>
            <w:r>
              <w:rPr>
                <w:rFonts w:cs="Arial"/>
                <w:szCs w:val="18"/>
              </w:rPr>
              <w:t>Bit Rate</w:t>
            </w:r>
          </w:p>
          <w:p w14:paraId="3524D73B" w14:textId="4C69DFDD" w:rsidR="008041F2" w:rsidRDefault="008041F2" w:rsidP="0073372F">
            <w:pPr>
              <w:pStyle w:val="TAL"/>
              <w:keepNext w:val="0"/>
              <w:keepLines w:val="0"/>
              <w:widowControl w:val="0"/>
              <w:rPr>
                <w:rFonts w:cs="Arial"/>
                <w:szCs w:val="18"/>
              </w:rPr>
            </w:pPr>
            <w:r>
              <w:t>9.2.3.4</w:t>
            </w:r>
          </w:p>
        </w:tc>
        <w:tc>
          <w:tcPr>
            <w:tcW w:w="2880"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73372F">
      <w:pPr>
        <w:widowControl w:val="0"/>
      </w:pPr>
    </w:p>
    <w:p w14:paraId="6F46931B" w14:textId="77777777" w:rsidR="008041F2" w:rsidRPr="00567372" w:rsidRDefault="008041F2" w:rsidP="0073372F">
      <w:pPr>
        <w:pStyle w:val="Heading4"/>
        <w:keepNext w:val="0"/>
        <w:keepLines w:val="0"/>
        <w:widowControl w:val="0"/>
        <w:rPr>
          <w:lang w:eastAsia="zh-CN"/>
        </w:rPr>
      </w:pPr>
      <w:bookmarkStart w:id="8328" w:name="_CR9_2_3_109"/>
      <w:bookmarkStart w:id="8329" w:name="_Toc44497767"/>
      <w:bookmarkStart w:id="8330" w:name="_Toc45108154"/>
      <w:bookmarkStart w:id="8331" w:name="_Toc45901774"/>
      <w:bookmarkStart w:id="8332" w:name="_Toc51850855"/>
      <w:bookmarkStart w:id="8333" w:name="_Toc56693859"/>
      <w:bookmarkStart w:id="8334" w:name="_Toc64447403"/>
      <w:bookmarkStart w:id="8335" w:name="_Toc66286897"/>
      <w:bookmarkStart w:id="8336" w:name="_Toc74151592"/>
      <w:bookmarkStart w:id="8337" w:name="_Toc88654065"/>
      <w:bookmarkStart w:id="8338" w:name="_Toc97904421"/>
      <w:bookmarkStart w:id="8339" w:name="_Toc105175462"/>
      <w:bookmarkStart w:id="8340" w:name="_Toc113826492"/>
      <w:bookmarkStart w:id="8341" w:name="_Toc175587078"/>
      <w:bookmarkEnd w:id="8328"/>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018659C4" w14:textId="77777777" w:rsidR="008041F2" w:rsidRPr="00812C60" w:rsidRDefault="008041F2" w:rsidP="0073372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E2228" w14:paraId="1E1CFB43" w14:textId="77777777" w:rsidTr="0073372F">
        <w:trPr>
          <w:tblHeader/>
        </w:trPr>
        <w:tc>
          <w:tcPr>
            <w:tcW w:w="2448" w:type="dxa"/>
          </w:tcPr>
          <w:p w14:paraId="1A2E577F" w14:textId="77777777" w:rsidR="008041F2" w:rsidRPr="009354E2" w:rsidRDefault="008041F2" w:rsidP="0073372F">
            <w:pPr>
              <w:pStyle w:val="TAH"/>
              <w:keepNext w:val="0"/>
              <w:keepLines w:val="0"/>
              <w:widowControl w:val="0"/>
              <w:rPr>
                <w:lang w:eastAsia="ja-JP"/>
              </w:rPr>
            </w:pPr>
            <w:r w:rsidRPr="009354E2">
              <w:rPr>
                <w:lang w:eastAsia="ja-JP"/>
              </w:rPr>
              <w:t>IE/Group Name</w:t>
            </w:r>
          </w:p>
        </w:tc>
        <w:tc>
          <w:tcPr>
            <w:tcW w:w="1080" w:type="dxa"/>
          </w:tcPr>
          <w:p w14:paraId="7EDF6BD1" w14:textId="77777777" w:rsidR="008041F2" w:rsidRPr="009354E2" w:rsidRDefault="008041F2" w:rsidP="0073372F">
            <w:pPr>
              <w:pStyle w:val="TAH"/>
              <w:keepNext w:val="0"/>
              <w:keepLines w:val="0"/>
              <w:widowControl w:val="0"/>
              <w:rPr>
                <w:lang w:eastAsia="ja-JP"/>
              </w:rPr>
            </w:pPr>
            <w:r w:rsidRPr="009354E2">
              <w:rPr>
                <w:lang w:eastAsia="ja-JP"/>
              </w:rPr>
              <w:t>Presence</w:t>
            </w:r>
          </w:p>
        </w:tc>
        <w:tc>
          <w:tcPr>
            <w:tcW w:w="1440" w:type="dxa"/>
          </w:tcPr>
          <w:p w14:paraId="5C381D9C" w14:textId="77777777" w:rsidR="008041F2" w:rsidRPr="009354E2" w:rsidRDefault="008041F2" w:rsidP="0073372F">
            <w:pPr>
              <w:pStyle w:val="TAH"/>
              <w:keepNext w:val="0"/>
              <w:keepLines w:val="0"/>
              <w:widowControl w:val="0"/>
              <w:rPr>
                <w:lang w:eastAsia="ja-JP"/>
              </w:rPr>
            </w:pPr>
            <w:r w:rsidRPr="009354E2">
              <w:rPr>
                <w:lang w:eastAsia="ja-JP"/>
              </w:rPr>
              <w:t>Range</w:t>
            </w:r>
          </w:p>
        </w:tc>
        <w:tc>
          <w:tcPr>
            <w:tcW w:w="1872" w:type="dxa"/>
          </w:tcPr>
          <w:p w14:paraId="6FD4C276" w14:textId="77777777" w:rsidR="008041F2" w:rsidRPr="009354E2" w:rsidRDefault="008041F2" w:rsidP="0073372F">
            <w:pPr>
              <w:pStyle w:val="TAH"/>
              <w:keepNext w:val="0"/>
              <w:keepLines w:val="0"/>
              <w:widowControl w:val="0"/>
              <w:rPr>
                <w:lang w:eastAsia="ja-JP"/>
              </w:rPr>
            </w:pPr>
            <w:r w:rsidRPr="009354E2">
              <w:rPr>
                <w:lang w:eastAsia="ja-JP"/>
              </w:rPr>
              <w:t>IE type and reference</w:t>
            </w:r>
          </w:p>
        </w:tc>
        <w:tc>
          <w:tcPr>
            <w:tcW w:w="2880" w:type="dxa"/>
          </w:tcPr>
          <w:p w14:paraId="50350C12" w14:textId="77777777" w:rsidR="008041F2" w:rsidRPr="009354E2" w:rsidRDefault="008041F2" w:rsidP="0073372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73372F">
        <w:tc>
          <w:tcPr>
            <w:tcW w:w="2448" w:type="dxa"/>
          </w:tcPr>
          <w:p w14:paraId="58E00252" w14:textId="77777777" w:rsidR="008041F2" w:rsidRPr="00DE2228" w:rsidRDefault="008041F2" w:rsidP="0073372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80" w:type="dxa"/>
          </w:tcPr>
          <w:p w14:paraId="24C5DA7C"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555B8097" w14:textId="77777777" w:rsidR="008041F2" w:rsidRPr="003D2F48" w:rsidRDefault="008041F2" w:rsidP="0073372F">
            <w:pPr>
              <w:pStyle w:val="TAL"/>
              <w:keepNext w:val="0"/>
              <w:keepLines w:val="0"/>
              <w:widowControl w:val="0"/>
              <w:rPr>
                <w:rFonts w:cs="Arial"/>
                <w:szCs w:val="18"/>
                <w:lang w:eastAsia="zh-CN"/>
              </w:rPr>
            </w:pPr>
            <w:r w:rsidRPr="000B1CB3">
              <w:rPr>
                <w:rFonts w:cs="Arial"/>
                <w:bCs/>
                <w:i/>
                <w:szCs w:val="18"/>
                <w:lang w:eastAsia="zh-CN"/>
              </w:rPr>
              <w:t>1</w:t>
            </w:r>
          </w:p>
        </w:tc>
        <w:tc>
          <w:tcPr>
            <w:tcW w:w="1872" w:type="dxa"/>
          </w:tcPr>
          <w:p w14:paraId="32610DE1" w14:textId="77777777" w:rsidR="008041F2" w:rsidRPr="008921C9" w:rsidRDefault="008041F2" w:rsidP="0073372F">
            <w:pPr>
              <w:pStyle w:val="TAL"/>
              <w:keepNext w:val="0"/>
              <w:keepLines w:val="0"/>
              <w:widowControl w:val="0"/>
              <w:rPr>
                <w:rFonts w:cs="Arial"/>
                <w:szCs w:val="18"/>
              </w:rPr>
            </w:pPr>
          </w:p>
        </w:tc>
        <w:tc>
          <w:tcPr>
            <w:tcW w:w="2880" w:type="dxa"/>
          </w:tcPr>
          <w:p w14:paraId="505E2F3A"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03566A9E" w14:textId="77777777" w:rsidTr="0073372F">
        <w:tc>
          <w:tcPr>
            <w:tcW w:w="2448" w:type="dxa"/>
          </w:tcPr>
          <w:p w14:paraId="5AF364FC" w14:textId="77777777" w:rsidR="008041F2" w:rsidRPr="00DE2228" w:rsidRDefault="008041F2" w:rsidP="0073372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080" w:type="dxa"/>
          </w:tcPr>
          <w:p w14:paraId="4675F67B"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367DABD8" w14:textId="77777777" w:rsidR="008041F2" w:rsidRPr="008921C9" w:rsidRDefault="008041F2" w:rsidP="0073372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2" w:type="dxa"/>
          </w:tcPr>
          <w:p w14:paraId="0E364B2C" w14:textId="77777777" w:rsidR="008041F2" w:rsidRPr="008921C9" w:rsidRDefault="008041F2" w:rsidP="0073372F">
            <w:pPr>
              <w:pStyle w:val="TAL"/>
              <w:keepNext w:val="0"/>
              <w:keepLines w:val="0"/>
              <w:widowControl w:val="0"/>
              <w:rPr>
                <w:rFonts w:cs="Arial"/>
                <w:szCs w:val="18"/>
              </w:rPr>
            </w:pPr>
          </w:p>
        </w:tc>
        <w:tc>
          <w:tcPr>
            <w:tcW w:w="2880" w:type="dxa"/>
          </w:tcPr>
          <w:p w14:paraId="53EE9852"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388FE9DC" w14:textId="77777777" w:rsidTr="0073372F">
        <w:tc>
          <w:tcPr>
            <w:tcW w:w="2448" w:type="dxa"/>
          </w:tcPr>
          <w:p w14:paraId="2544E74C" w14:textId="77777777" w:rsidR="008041F2" w:rsidRPr="00DE2228" w:rsidRDefault="008041F2" w:rsidP="0073372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080" w:type="dxa"/>
          </w:tcPr>
          <w:p w14:paraId="5F6A156A"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M</w:t>
            </w:r>
          </w:p>
        </w:tc>
        <w:tc>
          <w:tcPr>
            <w:tcW w:w="1440" w:type="dxa"/>
          </w:tcPr>
          <w:p w14:paraId="03C4764D"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22FB25F1" w14:textId="77777777" w:rsidR="008041F2" w:rsidRPr="008921C9" w:rsidRDefault="008041F2" w:rsidP="0073372F">
            <w:pPr>
              <w:pStyle w:val="TAL"/>
              <w:keepNext w:val="0"/>
              <w:keepLines w:val="0"/>
              <w:widowControl w:val="0"/>
              <w:rPr>
                <w:rFonts w:cs="Arial"/>
                <w:szCs w:val="18"/>
              </w:rPr>
            </w:pPr>
            <w:r w:rsidRPr="003D2F48">
              <w:rPr>
                <w:rFonts w:cs="Arial"/>
                <w:szCs w:val="18"/>
              </w:rPr>
              <w:t>INTEGER (0..255, …)</w:t>
            </w:r>
          </w:p>
        </w:tc>
        <w:tc>
          <w:tcPr>
            <w:tcW w:w="2880" w:type="dxa"/>
          </w:tcPr>
          <w:p w14:paraId="17EB4A59" w14:textId="77777777" w:rsidR="008041F2" w:rsidRPr="00AB57CE" w:rsidRDefault="008041F2" w:rsidP="0073372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3372F">
        <w:tc>
          <w:tcPr>
            <w:tcW w:w="2448" w:type="dxa"/>
          </w:tcPr>
          <w:p w14:paraId="040B793D" w14:textId="77777777" w:rsidR="008041F2" w:rsidRPr="009354E2" w:rsidRDefault="008041F2" w:rsidP="0073372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080" w:type="dxa"/>
          </w:tcPr>
          <w:p w14:paraId="4736C43E"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B136960" w14:textId="77777777" w:rsidR="008041F2" w:rsidRPr="00AB57CE" w:rsidRDefault="008041F2" w:rsidP="0073372F">
            <w:pPr>
              <w:pStyle w:val="TAL"/>
              <w:keepNext w:val="0"/>
              <w:keepLines w:val="0"/>
              <w:widowControl w:val="0"/>
              <w:rPr>
                <w:rFonts w:cs="Arial"/>
                <w:bCs/>
                <w:i/>
                <w:szCs w:val="18"/>
                <w:lang w:eastAsia="ja-JP"/>
              </w:rPr>
            </w:pPr>
          </w:p>
        </w:tc>
        <w:tc>
          <w:tcPr>
            <w:tcW w:w="1872" w:type="dxa"/>
          </w:tcPr>
          <w:p w14:paraId="52BE3C19" w14:textId="77777777" w:rsidR="008041F2" w:rsidRPr="00AB57CE" w:rsidRDefault="008041F2" w:rsidP="0073372F">
            <w:pPr>
              <w:pStyle w:val="TAL"/>
              <w:keepNext w:val="0"/>
              <w:keepLines w:val="0"/>
              <w:widowControl w:val="0"/>
              <w:rPr>
                <w:rFonts w:cs="Arial"/>
                <w:szCs w:val="18"/>
              </w:rPr>
            </w:pPr>
          </w:p>
        </w:tc>
        <w:tc>
          <w:tcPr>
            <w:tcW w:w="2880" w:type="dxa"/>
          </w:tcPr>
          <w:p w14:paraId="67147C12" w14:textId="77777777" w:rsidR="008041F2" w:rsidRPr="008921C9" w:rsidRDefault="008041F2" w:rsidP="0073372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3372F">
        <w:tc>
          <w:tcPr>
            <w:tcW w:w="2448" w:type="dxa"/>
          </w:tcPr>
          <w:p w14:paraId="566BD662" w14:textId="77777777" w:rsidR="008041F2" w:rsidRPr="00AB57CE" w:rsidRDefault="008041F2" w:rsidP="0073372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080" w:type="dxa"/>
          </w:tcPr>
          <w:p w14:paraId="020C62DE"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30399C64"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D317595"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791F7A4C" w14:textId="77777777" w:rsidR="008041F2" w:rsidRPr="00AB57CE" w:rsidRDefault="008041F2" w:rsidP="0073372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3372F">
        <w:tc>
          <w:tcPr>
            <w:tcW w:w="2448" w:type="dxa"/>
          </w:tcPr>
          <w:p w14:paraId="6EF5B922" w14:textId="77777777" w:rsidR="008041F2" w:rsidRPr="00AB57CE" w:rsidRDefault="008041F2" w:rsidP="0073372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080" w:type="dxa"/>
          </w:tcPr>
          <w:p w14:paraId="63CC48AF"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2F0D3AD1"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9962437"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6DD5B30C" w14:textId="77777777" w:rsidR="008041F2" w:rsidRPr="00BD51E1" w:rsidRDefault="008041F2" w:rsidP="0073372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3372F">
        <w:tc>
          <w:tcPr>
            <w:tcW w:w="2448" w:type="dxa"/>
          </w:tcPr>
          <w:p w14:paraId="2D17B6F6" w14:textId="77777777" w:rsidR="008041F2" w:rsidRPr="00DE2228" w:rsidRDefault="008041F2" w:rsidP="0073372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080" w:type="dxa"/>
          </w:tcPr>
          <w:p w14:paraId="01D2D43C"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024C59C"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6DBDB3E9" w14:textId="77777777" w:rsidR="008041F2" w:rsidRPr="00DE2228" w:rsidRDefault="008041F2" w:rsidP="0073372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880" w:type="dxa"/>
          </w:tcPr>
          <w:p w14:paraId="21ABD201" w14:textId="77777777" w:rsidR="008041F2" w:rsidRPr="000B1CB3" w:rsidRDefault="008041F2" w:rsidP="0073372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73372F">
        <w:tc>
          <w:tcPr>
            <w:tcW w:w="2448" w:type="dxa"/>
          </w:tcPr>
          <w:p w14:paraId="52699976" w14:textId="77777777" w:rsidR="008041F2" w:rsidRPr="00DE2228" w:rsidRDefault="008041F2" w:rsidP="0073372F">
            <w:pPr>
              <w:pStyle w:val="TAL"/>
              <w:keepNext w:val="0"/>
              <w:keepLines w:val="0"/>
              <w:widowControl w:val="0"/>
              <w:rPr>
                <w:rFonts w:cs="Arial"/>
                <w:szCs w:val="18"/>
                <w:lang w:eastAsia="zh-CN"/>
              </w:rPr>
            </w:pPr>
            <w:bookmarkStart w:id="8342" w:name="OLE_LINK16"/>
            <w:bookmarkStart w:id="8343" w:name="OLE_LINK17"/>
            <w:r w:rsidRPr="00DE2228">
              <w:rPr>
                <w:rFonts w:eastAsia="Batang" w:cs="Arial"/>
                <w:szCs w:val="18"/>
                <w:lang w:eastAsia="ja-JP"/>
              </w:rPr>
              <w:t>PC5 Link Aggregate Bit Rates</w:t>
            </w:r>
            <w:bookmarkEnd w:id="8342"/>
            <w:bookmarkEnd w:id="8343"/>
          </w:p>
        </w:tc>
        <w:tc>
          <w:tcPr>
            <w:tcW w:w="1080" w:type="dxa"/>
          </w:tcPr>
          <w:p w14:paraId="38312A72"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51362471" w14:textId="77777777" w:rsidR="008041F2" w:rsidRPr="003C7C4E" w:rsidRDefault="008041F2" w:rsidP="0073372F">
            <w:pPr>
              <w:pStyle w:val="TAL"/>
              <w:keepNext w:val="0"/>
              <w:keepLines w:val="0"/>
              <w:widowControl w:val="0"/>
              <w:rPr>
                <w:rFonts w:cs="Arial"/>
                <w:bCs/>
                <w:i/>
                <w:szCs w:val="18"/>
                <w:lang w:eastAsia="ja-JP"/>
              </w:rPr>
            </w:pPr>
          </w:p>
        </w:tc>
        <w:tc>
          <w:tcPr>
            <w:tcW w:w="1872" w:type="dxa"/>
          </w:tcPr>
          <w:p w14:paraId="2520D267" w14:textId="77777777" w:rsidR="008041F2" w:rsidRPr="00754955" w:rsidRDefault="008041F2" w:rsidP="0073372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73372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33506733" w14:textId="77777777" w:rsidR="008041F2" w:rsidRPr="003D2F48" w:rsidRDefault="008041F2" w:rsidP="0073372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73372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140708">
        <w:trPr>
          <w:tblHeader/>
        </w:trPr>
        <w:tc>
          <w:tcPr>
            <w:tcW w:w="2267" w:type="dxa"/>
          </w:tcPr>
          <w:p w14:paraId="3C51B713"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Range bound</w:t>
            </w:r>
          </w:p>
        </w:tc>
        <w:tc>
          <w:tcPr>
            <w:tcW w:w="6192" w:type="dxa"/>
          </w:tcPr>
          <w:p w14:paraId="25E9152B"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3372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15C44B96" w:rsidR="00707A3E" w:rsidRDefault="008041F2" w:rsidP="0073372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w:t>
            </w:r>
          </w:p>
          <w:p w14:paraId="4DC907A8" w14:textId="77777777" w:rsidR="008041F2" w:rsidRPr="004E466E" w:rsidRDefault="00707A3E" w:rsidP="0073372F">
            <w:pPr>
              <w:pStyle w:val="TAL"/>
              <w:keepNext w:val="0"/>
              <w:keepLines w:val="0"/>
              <w:widowControl w:val="0"/>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73372F">
      <w:pPr>
        <w:widowControl w:val="0"/>
      </w:pPr>
    </w:p>
    <w:p w14:paraId="12B9D896" w14:textId="77777777" w:rsidR="000051EC" w:rsidRPr="00604DFB" w:rsidRDefault="000051EC" w:rsidP="0073372F">
      <w:pPr>
        <w:pStyle w:val="Heading4"/>
        <w:keepNext w:val="0"/>
        <w:keepLines w:val="0"/>
        <w:widowControl w:val="0"/>
      </w:pPr>
      <w:bookmarkStart w:id="8344" w:name="_CR9_2_3_110"/>
      <w:bookmarkStart w:id="8345" w:name="_Hlk44423938"/>
      <w:bookmarkStart w:id="8346" w:name="_Toc44497768"/>
      <w:bookmarkStart w:id="8347" w:name="_Toc45108155"/>
      <w:bookmarkStart w:id="8348" w:name="_Toc45901775"/>
      <w:bookmarkStart w:id="8349" w:name="_Toc51850856"/>
      <w:bookmarkStart w:id="8350" w:name="_Toc56693860"/>
      <w:bookmarkStart w:id="8351" w:name="_Toc64447404"/>
      <w:bookmarkStart w:id="8352" w:name="_Toc66286898"/>
      <w:bookmarkStart w:id="8353" w:name="_Toc74151593"/>
      <w:bookmarkStart w:id="8354" w:name="_Toc88654066"/>
      <w:bookmarkStart w:id="8355" w:name="_Toc97904422"/>
      <w:bookmarkStart w:id="8356" w:name="_Toc105175463"/>
      <w:bookmarkStart w:id="8357" w:name="_Toc113826493"/>
      <w:bookmarkStart w:id="8358" w:name="_Toc175587079"/>
      <w:bookmarkEnd w:id="8344"/>
      <w:r w:rsidRPr="00604DFB">
        <w:t>9.</w:t>
      </w:r>
      <w:r>
        <w:t>2</w:t>
      </w:r>
      <w:r w:rsidRPr="00604DFB">
        <w:t>.</w:t>
      </w:r>
      <w:r>
        <w:t>3</w:t>
      </w:r>
      <w:r w:rsidRPr="00604DFB">
        <w:t>.</w:t>
      </w:r>
      <w:bookmarkEnd w:id="8345"/>
      <w:r>
        <w:t>110</w:t>
      </w:r>
      <w:r w:rsidRPr="00604DFB">
        <w:tab/>
      </w:r>
      <w:r>
        <w:t>UE History Information from the UE</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EB6AE22" w14:textId="77777777" w:rsidR="000051EC" w:rsidRPr="00604DFB" w:rsidRDefault="000051EC" w:rsidP="0073372F">
      <w:pPr>
        <w:widowControl w:val="0"/>
      </w:pPr>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73372F">
        <w:tc>
          <w:tcPr>
            <w:tcW w:w="2448" w:type="dxa"/>
          </w:tcPr>
          <w:p w14:paraId="41433EAB" w14:textId="77777777" w:rsidR="000051EC" w:rsidRPr="00604DFB" w:rsidRDefault="000051EC" w:rsidP="0073372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73372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73372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73372F">
            <w:pPr>
              <w:pStyle w:val="TAH"/>
              <w:keepNext w:val="0"/>
              <w:keepLines w:val="0"/>
              <w:widowControl w:val="0"/>
              <w:rPr>
                <w:lang w:eastAsia="ja-JP"/>
              </w:rPr>
            </w:pPr>
            <w:r w:rsidRPr="00604DFB">
              <w:rPr>
                <w:lang w:eastAsia="ja-JP"/>
              </w:rPr>
              <w:t>IE type and reference</w:t>
            </w:r>
          </w:p>
        </w:tc>
        <w:tc>
          <w:tcPr>
            <w:tcW w:w="2880" w:type="dxa"/>
          </w:tcPr>
          <w:p w14:paraId="6BBC889A" w14:textId="77777777" w:rsidR="000051EC" w:rsidRPr="00604DFB" w:rsidRDefault="000051EC" w:rsidP="0073372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73372F">
        <w:tc>
          <w:tcPr>
            <w:tcW w:w="2448" w:type="dxa"/>
          </w:tcPr>
          <w:p w14:paraId="0E36365A" w14:textId="77777777" w:rsidR="000051EC" w:rsidRPr="00604DFB" w:rsidRDefault="000051EC" w:rsidP="0073372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73372F">
            <w:pPr>
              <w:pStyle w:val="TAL"/>
              <w:keepNext w:val="0"/>
              <w:keepLines w:val="0"/>
              <w:widowControl w:val="0"/>
              <w:rPr>
                <w:lang w:eastAsia="ja-JP"/>
              </w:rPr>
            </w:pPr>
          </w:p>
        </w:tc>
        <w:tc>
          <w:tcPr>
            <w:tcW w:w="1872" w:type="dxa"/>
          </w:tcPr>
          <w:p w14:paraId="54DDE139" w14:textId="77777777" w:rsidR="000051EC" w:rsidRPr="00604DFB" w:rsidRDefault="000051EC" w:rsidP="0073372F">
            <w:pPr>
              <w:pStyle w:val="TAL"/>
              <w:keepNext w:val="0"/>
              <w:keepLines w:val="0"/>
              <w:widowControl w:val="0"/>
              <w:rPr>
                <w:lang w:eastAsia="ja-JP"/>
              </w:rPr>
            </w:pPr>
          </w:p>
        </w:tc>
        <w:tc>
          <w:tcPr>
            <w:tcW w:w="2880" w:type="dxa"/>
          </w:tcPr>
          <w:p w14:paraId="5F163B9F" w14:textId="77777777" w:rsidR="000051EC" w:rsidRPr="00604DFB" w:rsidRDefault="000051EC" w:rsidP="0073372F">
            <w:pPr>
              <w:pStyle w:val="TAL"/>
              <w:keepNext w:val="0"/>
              <w:keepLines w:val="0"/>
              <w:widowControl w:val="0"/>
              <w:rPr>
                <w:lang w:eastAsia="ja-JP"/>
              </w:rPr>
            </w:pPr>
          </w:p>
        </w:tc>
      </w:tr>
      <w:tr w:rsidR="000051EC" w:rsidRPr="00604DFB" w14:paraId="71DA7581" w14:textId="77777777" w:rsidTr="0073372F">
        <w:tc>
          <w:tcPr>
            <w:tcW w:w="2448" w:type="dxa"/>
          </w:tcPr>
          <w:p w14:paraId="002531C0" w14:textId="77777777" w:rsidR="000051EC" w:rsidRPr="00604DFB" w:rsidRDefault="000051EC" w:rsidP="0073372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73372F">
            <w:pPr>
              <w:pStyle w:val="TAL"/>
              <w:keepNext w:val="0"/>
              <w:keepLines w:val="0"/>
              <w:widowControl w:val="0"/>
              <w:rPr>
                <w:lang w:eastAsia="ja-JP"/>
              </w:rPr>
            </w:pPr>
          </w:p>
        </w:tc>
        <w:tc>
          <w:tcPr>
            <w:tcW w:w="1440" w:type="dxa"/>
          </w:tcPr>
          <w:p w14:paraId="430CAA47" w14:textId="77777777" w:rsidR="000051EC" w:rsidRPr="00604DFB" w:rsidRDefault="000051EC" w:rsidP="0073372F">
            <w:pPr>
              <w:pStyle w:val="TAL"/>
              <w:keepNext w:val="0"/>
              <w:keepLines w:val="0"/>
              <w:widowControl w:val="0"/>
              <w:rPr>
                <w:lang w:eastAsia="ja-JP"/>
              </w:rPr>
            </w:pPr>
          </w:p>
        </w:tc>
        <w:tc>
          <w:tcPr>
            <w:tcW w:w="1872" w:type="dxa"/>
          </w:tcPr>
          <w:p w14:paraId="57ED3F55" w14:textId="77777777" w:rsidR="000051EC" w:rsidRPr="00604DFB" w:rsidRDefault="000051EC" w:rsidP="0073372F">
            <w:pPr>
              <w:pStyle w:val="TAL"/>
              <w:keepNext w:val="0"/>
              <w:keepLines w:val="0"/>
              <w:widowControl w:val="0"/>
              <w:rPr>
                <w:lang w:eastAsia="ja-JP"/>
              </w:rPr>
            </w:pPr>
          </w:p>
        </w:tc>
        <w:tc>
          <w:tcPr>
            <w:tcW w:w="2880" w:type="dxa"/>
          </w:tcPr>
          <w:p w14:paraId="43A37C0A" w14:textId="77777777" w:rsidR="000051EC" w:rsidRPr="00604DFB" w:rsidRDefault="000051EC" w:rsidP="0073372F">
            <w:pPr>
              <w:pStyle w:val="TAL"/>
              <w:keepNext w:val="0"/>
              <w:keepLines w:val="0"/>
              <w:widowControl w:val="0"/>
              <w:rPr>
                <w:lang w:eastAsia="ja-JP"/>
              </w:rPr>
            </w:pPr>
          </w:p>
        </w:tc>
      </w:tr>
      <w:tr w:rsidR="000051EC" w:rsidRPr="00604DFB" w14:paraId="43CEE21E" w14:textId="77777777" w:rsidTr="0073372F">
        <w:tc>
          <w:tcPr>
            <w:tcW w:w="2448" w:type="dxa"/>
          </w:tcPr>
          <w:p w14:paraId="64DAC8F4" w14:textId="77777777" w:rsidR="000051EC" w:rsidRPr="00604DFB" w:rsidRDefault="000051EC" w:rsidP="0073372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73372F">
            <w:pPr>
              <w:pStyle w:val="TAL"/>
              <w:keepNext w:val="0"/>
              <w:keepLines w:val="0"/>
              <w:widowControl w:val="0"/>
              <w:rPr>
                <w:lang w:eastAsia="ja-JP"/>
              </w:rPr>
            </w:pPr>
          </w:p>
        </w:tc>
        <w:tc>
          <w:tcPr>
            <w:tcW w:w="1872" w:type="dxa"/>
          </w:tcPr>
          <w:p w14:paraId="4088DE73" w14:textId="77777777" w:rsidR="000051EC" w:rsidRPr="00604DFB" w:rsidRDefault="000051EC" w:rsidP="0073372F">
            <w:pPr>
              <w:pStyle w:val="TAL"/>
              <w:keepNext w:val="0"/>
              <w:keepLines w:val="0"/>
              <w:widowControl w:val="0"/>
              <w:rPr>
                <w:lang w:eastAsia="ja-JP"/>
              </w:rPr>
            </w:pPr>
            <w:r w:rsidRPr="00604DFB">
              <w:rPr>
                <w:lang w:eastAsia="ja-JP"/>
              </w:rPr>
              <w:t>OCTET STRING</w:t>
            </w:r>
          </w:p>
        </w:tc>
        <w:tc>
          <w:tcPr>
            <w:tcW w:w="2880" w:type="dxa"/>
          </w:tcPr>
          <w:p w14:paraId="5DCAB000" w14:textId="77777777" w:rsidR="000051EC" w:rsidRPr="00253B7F" w:rsidRDefault="00007841" w:rsidP="0073372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73372F">
      <w:pPr>
        <w:widowControl w:val="0"/>
        <w:rPr>
          <w:noProof/>
        </w:rPr>
      </w:pPr>
    </w:p>
    <w:p w14:paraId="19BBC643" w14:textId="77777777" w:rsidR="003B49D7" w:rsidRDefault="003B49D7" w:rsidP="0073372F">
      <w:pPr>
        <w:pStyle w:val="Heading4"/>
        <w:keepNext w:val="0"/>
        <w:keepLines w:val="0"/>
        <w:widowControl w:val="0"/>
        <w:overflowPunct/>
        <w:autoSpaceDE/>
        <w:autoSpaceDN/>
        <w:adjustRightInd/>
        <w:textAlignment w:val="auto"/>
        <w:rPr>
          <w:rFonts w:eastAsia="SimSun"/>
        </w:rPr>
      </w:pPr>
      <w:bookmarkStart w:id="8359" w:name="_CR9_2_3_111"/>
      <w:bookmarkStart w:id="8360" w:name="_Toc44497769"/>
      <w:bookmarkStart w:id="8361" w:name="_Toc45108156"/>
      <w:bookmarkStart w:id="8362" w:name="_Toc45901776"/>
      <w:bookmarkStart w:id="8363" w:name="_Toc51850857"/>
      <w:bookmarkStart w:id="8364" w:name="_Toc56693861"/>
      <w:bookmarkStart w:id="8365" w:name="_Toc64447405"/>
      <w:bookmarkStart w:id="8366" w:name="_Toc66286899"/>
      <w:bookmarkStart w:id="8367" w:name="_Toc74151594"/>
      <w:bookmarkStart w:id="8368" w:name="_Toc88654067"/>
      <w:bookmarkStart w:id="8369" w:name="_Toc97904423"/>
      <w:bookmarkStart w:id="8370" w:name="_Toc105175464"/>
      <w:bookmarkStart w:id="8371" w:name="_Toc113826494"/>
      <w:bookmarkStart w:id="8372" w:name="_Toc175587080"/>
      <w:bookmarkEnd w:id="8359"/>
      <w:r w:rsidRPr="00EA17C6">
        <w:rPr>
          <w:rFonts w:eastAsia="SimSun"/>
        </w:rPr>
        <w:t>9.2.3.</w:t>
      </w:r>
      <w:r>
        <w:rPr>
          <w:rFonts w:eastAsia="SimSun"/>
        </w:rPr>
        <w:t>111</w:t>
      </w:r>
      <w:r w:rsidRPr="00EA17C6">
        <w:rPr>
          <w:rFonts w:eastAsia="SimSun"/>
        </w:rPr>
        <w:tab/>
      </w:r>
      <w:bookmarkStart w:id="8373" w:name="_Hlk44434619"/>
      <w:r w:rsidRPr="00EA17C6">
        <w:rPr>
          <w:rFonts w:eastAsia="SimSun"/>
        </w:rPr>
        <w:t xml:space="preserve">RLC Duplication </w:t>
      </w:r>
      <w:r w:rsidRPr="00DF0994">
        <w:rPr>
          <w:rFonts w:eastAsia="SimSun"/>
        </w:rPr>
        <w:t>Information</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r w:rsidRPr="00DF0994">
        <w:rPr>
          <w:rFonts w:eastAsia="SimSun"/>
        </w:rPr>
        <w:t xml:space="preserve"> </w:t>
      </w:r>
    </w:p>
    <w:p w14:paraId="53B1A692" w14:textId="77777777" w:rsidR="003B49D7" w:rsidRPr="003B49D7" w:rsidRDefault="003B49D7" w:rsidP="0073372F">
      <w:pPr>
        <w:widowControl w:val="0"/>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14:paraId="5BAF14D8" w14:textId="77777777" w:rsidTr="0073372F">
        <w:trPr>
          <w:trHeight w:val="90"/>
        </w:trPr>
        <w:tc>
          <w:tcPr>
            <w:tcW w:w="2448" w:type="dxa"/>
          </w:tcPr>
          <w:p w14:paraId="61500BA6"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IE/Group Name</w:t>
            </w:r>
          </w:p>
        </w:tc>
        <w:tc>
          <w:tcPr>
            <w:tcW w:w="1080" w:type="dxa"/>
          </w:tcPr>
          <w:p w14:paraId="56DBCCA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Presence</w:t>
            </w:r>
          </w:p>
        </w:tc>
        <w:tc>
          <w:tcPr>
            <w:tcW w:w="1440" w:type="dxa"/>
          </w:tcPr>
          <w:p w14:paraId="4945F07D"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Range</w:t>
            </w:r>
          </w:p>
        </w:tc>
        <w:tc>
          <w:tcPr>
            <w:tcW w:w="1872" w:type="dxa"/>
          </w:tcPr>
          <w:p w14:paraId="1B27C78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 type and reference</w:t>
            </w:r>
          </w:p>
        </w:tc>
        <w:tc>
          <w:tcPr>
            <w:tcW w:w="2880" w:type="dxa"/>
          </w:tcPr>
          <w:p w14:paraId="601D360A"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73372F">
        <w:tc>
          <w:tcPr>
            <w:tcW w:w="2448" w:type="dxa"/>
          </w:tcPr>
          <w:p w14:paraId="66BF7BEE" w14:textId="77777777" w:rsidR="003B49D7" w:rsidRPr="007C6E8F" w:rsidRDefault="00007841" w:rsidP="0073372F">
            <w:pPr>
              <w:pStyle w:val="TAL"/>
              <w:keepNext w:val="0"/>
              <w:keepLines w:val="0"/>
              <w:widowControl w:val="0"/>
              <w:rPr>
                <w:lang w:eastAsia="ja-JP"/>
              </w:rPr>
            </w:pPr>
            <w:r w:rsidRPr="00407E71">
              <w:rPr>
                <w:b/>
                <w:bCs/>
                <w:lang w:eastAsia="ja-JP"/>
              </w:rPr>
              <w:t>RLC Activation State List</w:t>
            </w:r>
          </w:p>
        </w:tc>
        <w:tc>
          <w:tcPr>
            <w:tcW w:w="1080" w:type="dxa"/>
          </w:tcPr>
          <w:p w14:paraId="5B025504"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03846874" w14:textId="77777777" w:rsidR="003B49D7" w:rsidRPr="003B49D7" w:rsidRDefault="003B49D7" w:rsidP="0073372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872" w:type="dxa"/>
          </w:tcPr>
          <w:p w14:paraId="09A7D022" w14:textId="77777777" w:rsidR="003B49D7" w:rsidRPr="007C6E8F" w:rsidRDefault="003B49D7" w:rsidP="0073372F">
            <w:pPr>
              <w:pStyle w:val="TAL"/>
              <w:keepNext w:val="0"/>
              <w:keepLines w:val="0"/>
              <w:widowControl w:val="0"/>
              <w:rPr>
                <w:lang w:eastAsia="ja-JP"/>
              </w:rPr>
            </w:pPr>
          </w:p>
        </w:tc>
        <w:tc>
          <w:tcPr>
            <w:tcW w:w="2880" w:type="dxa"/>
          </w:tcPr>
          <w:p w14:paraId="05E85F5A" w14:textId="77777777" w:rsidR="003B49D7" w:rsidRPr="008E5D36" w:rsidRDefault="003B49D7" w:rsidP="0073372F">
            <w:pPr>
              <w:pStyle w:val="TAL"/>
              <w:keepNext w:val="0"/>
              <w:keepLines w:val="0"/>
              <w:widowControl w:val="0"/>
              <w:rPr>
                <w:lang w:eastAsia="ja-JP"/>
              </w:rPr>
            </w:pPr>
          </w:p>
        </w:tc>
      </w:tr>
      <w:tr w:rsidR="003B49D7" w14:paraId="27975768" w14:textId="77777777" w:rsidTr="0073372F">
        <w:tc>
          <w:tcPr>
            <w:tcW w:w="2448" w:type="dxa"/>
          </w:tcPr>
          <w:p w14:paraId="6B299B30" w14:textId="77777777" w:rsidR="003B49D7" w:rsidRPr="007C6E8F" w:rsidRDefault="003B49D7" w:rsidP="0073372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080" w:type="dxa"/>
          </w:tcPr>
          <w:p w14:paraId="36336046"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6C011D31" w14:textId="77777777" w:rsidR="003B49D7" w:rsidRPr="007C6E8F" w:rsidRDefault="003B49D7" w:rsidP="0073372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872" w:type="dxa"/>
          </w:tcPr>
          <w:p w14:paraId="01C9D0BF" w14:textId="77777777" w:rsidR="003B49D7" w:rsidRPr="007C6E8F" w:rsidRDefault="003B49D7" w:rsidP="0073372F">
            <w:pPr>
              <w:pStyle w:val="TAL"/>
              <w:keepNext w:val="0"/>
              <w:keepLines w:val="0"/>
              <w:widowControl w:val="0"/>
              <w:rPr>
                <w:lang w:eastAsia="ja-JP"/>
              </w:rPr>
            </w:pPr>
          </w:p>
        </w:tc>
        <w:tc>
          <w:tcPr>
            <w:tcW w:w="2880" w:type="dxa"/>
          </w:tcPr>
          <w:p w14:paraId="3659F140" w14:textId="2694785C" w:rsidR="003B49D7" w:rsidRPr="00166792" w:rsidRDefault="003B49D7" w:rsidP="0073372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activation state of UL PDCP duplication.</w:t>
            </w:r>
          </w:p>
          <w:p w14:paraId="3388F121" w14:textId="77777777" w:rsidR="003B49D7" w:rsidRPr="007C6E8F" w:rsidRDefault="003B49D7" w:rsidP="0073372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73372F">
        <w:tc>
          <w:tcPr>
            <w:tcW w:w="2448" w:type="dxa"/>
          </w:tcPr>
          <w:p w14:paraId="7400F124" w14:textId="77777777" w:rsidR="003B49D7" w:rsidRDefault="003B49D7" w:rsidP="0073372F">
            <w:pPr>
              <w:pStyle w:val="TAL"/>
              <w:keepNext w:val="0"/>
              <w:keepLines w:val="0"/>
              <w:widowControl w:val="0"/>
              <w:ind w:left="227"/>
              <w:rPr>
                <w:b/>
                <w:lang w:eastAsia="ja-JP"/>
              </w:rPr>
            </w:pPr>
            <w:r w:rsidRPr="003B49D7">
              <w:rPr>
                <w:rFonts w:eastAsia="Malgun Gothic"/>
                <w:lang w:eastAsia="zh-CN"/>
              </w:rPr>
              <w:t>&gt;&gt;Duplication State</w:t>
            </w:r>
          </w:p>
        </w:tc>
        <w:tc>
          <w:tcPr>
            <w:tcW w:w="1080" w:type="dxa"/>
          </w:tcPr>
          <w:p w14:paraId="632FF367" w14:textId="77777777" w:rsidR="003B49D7" w:rsidRPr="007C6E8F" w:rsidRDefault="003B49D7" w:rsidP="0073372F">
            <w:pPr>
              <w:pStyle w:val="TAL"/>
              <w:keepNext w:val="0"/>
              <w:keepLines w:val="0"/>
              <w:widowControl w:val="0"/>
              <w:rPr>
                <w:rFonts w:eastAsia="SimSun"/>
                <w:lang w:val="en-US" w:eastAsia="zh-CN"/>
              </w:rPr>
            </w:pPr>
            <w:r>
              <w:rPr>
                <w:rFonts w:eastAsia="SimSun" w:hint="eastAsia"/>
                <w:lang w:eastAsia="zh-CN"/>
              </w:rPr>
              <w:t>M</w:t>
            </w:r>
          </w:p>
        </w:tc>
        <w:tc>
          <w:tcPr>
            <w:tcW w:w="1440" w:type="dxa"/>
          </w:tcPr>
          <w:p w14:paraId="4199A40A" w14:textId="77777777" w:rsidR="003B49D7" w:rsidRPr="00E67763" w:rsidRDefault="003B49D7" w:rsidP="0073372F">
            <w:pPr>
              <w:pStyle w:val="TAL"/>
              <w:keepNext w:val="0"/>
              <w:keepLines w:val="0"/>
              <w:widowControl w:val="0"/>
              <w:rPr>
                <w:i/>
                <w:szCs w:val="18"/>
                <w:lang w:eastAsia="ja-JP"/>
              </w:rPr>
            </w:pPr>
          </w:p>
        </w:tc>
        <w:tc>
          <w:tcPr>
            <w:tcW w:w="1872" w:type="dxa"/>
          </w:tcPr>
          <w:p w14:paraId="3E36E382" w14:textId="77777777" w:rsidR="003B49D7" w:rsidRPr="007C6E8F" w:rsidRDefault="003B49D7" w:rsidP="0073372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5AC2BDD4" w14:textId="77777777" w:rsidR="003B49D7" w:rsidRPr="008E5D36" w:rsidRDefault="003B49D7" w:rsidP="0073372F">
            <w:pPr>
              <w:pStyle w:val="TAL"/>
              <w:keepNext w:val="0"/>
              <w:keepLines w:val="0"/>
              <w:widowControl w:val="0"/>
              <w:rPr>
                <w:lang w:eastAsia="ja-JP"/>
              </w:rPr>
            </w:pPr>
          </w:p>
        </w:tc>
      </w:tr>
      <w:tr w:rsidR="003B49D7" w14:paraId="13182870" w14:textId="77777777" w:rsidTr="0073372F">
        <w:tc>
          <w:tcPr>
            <w:tcW w:w="2448" w:type="dxa"/>
          </w:tcPr>
          <w:p w14:paraId="26DBBBFF" w14:textId="77777777" w:rsidR="003B49D7" w:rsidRPr="007C6E8F" w:rsidRDefault="003B49D7" w:rsidP="0073372F">
            <w:pPr>
              <w:pStyle w:val="TAL"/>
              <w:keepNext w:val="0"/>
              <w:keepLines w:val="0"/>
              <w:widowControl w:val="0"/>
              <w:rPr>
                <w:lang w:eastAsia="ja-JP"/>
              </w:rPr>
            </w:pPr>
            <w:r w:rsidRPr="007C6E8F">
              <w:rPr>
                <w:rFonts w:eastAsia="SimSun" w:hint="eastAsia"/>
                <w:lang w:val="en-US" w:eastAsia="zh-CN"/>
              </w:rPr>
              <w:t>Primary RLC Indication</w:t>
            </w:r>
          </w:p>
        </w:tc>
        <w:tc>
          <w:tcPr>
            <w:tcW w:w="1080" w:type="dxa"/>
          </w:tcPr>
          <w:p w14:paraId="56C7F97B" w14:textId="77777777" w:rsidR="003B49D7" w:rsidRPr="007C6E8F" w:rsidRDefault="003B49D7" w:rsidP="0073372F">
            <w:pPr>
              <w:pStyle w:val="TAL"/>
              <w:keepNext w:val="0"/>
              <w:keepLines w:val="0"/>
              <w:widowControl w:val="0"/>
              <w:rPr>
                <w:rFonts w:eastAsia="SimSun"/>
                <w:lang w:val="en-US" w:eastAsia="zh-CN"/>
              </w:rPr>
            </w:pPr>
            <w:r>
              <w:rPr>
                <w:szCs w:val="18"/>
              </w:rPr>
              <w:t>O</w:t>
            </w:r>
          </w:p>
        </w:tc>
        <w:tc>
          <w:tcPr>
            <w:tcW w:w="1440" w:type="dxa"/>
          </w:tcPr>
          <w:p w14:paraId="50BAC756" w14:textId="77777777" w:rsidR="003B49D7" w:rsidRPr="007C6E8F" w:rsidRDefault="003B49D7" w:rsidP="0073372F">
            <w:pPr>
              <w:pStyle w:val="TAL"/>
              <w:keepNext w:val="0"/>
              <w:keepLines w:val="0"/>
              <w:widowControl w:val="0"/>
              <w:rPr>
                <w:rFonts w:cs="Arial"/>
                <w:i/>
                <w:lang w:eastAsia="ja-JP"/>
              </w:rPr>
            </w:pPr>
          </w:p>
        </w:tc>
        <w:tc>
          <w:tcPr>
            <w:tcW w:w="1872" w:type="dxa"/>
          </w:tcPr>
          <w:p w14:paraId="287E1E69" w14:textId="77777777" w:rsidR="003B49D7" w:rsidRPr="007C6E8F" w:rsidRDefault="003B49D7" w:rsidP="0073372F">
            <w:pPr>
              <w:pStyle w:val="TAL"/>
              <w:keepNext w:val="0"/>
              <w:keepLines w:val="0"/>
              <w:widowControl w:val="0"/>
            </w:pPr>
            <w:r w:rsidRPr="007C6E8F">
              <w:t>ENUMERATED (</w:t>
            </w:r>
          </w:p>
          <w:p w14:paraId="096178C4" w14:textId="77777777" w:rsidR="003B49D7" w:rsidRPr="007C6E8F" w:rsidRDefault="003B49D7" w:rsidP="0073372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80" w:type="dxa"/>
          </w:tcPr>
          <w:p w14:paraId="7B62A9C7" w14:textId="77777777" w:rsidR="003B49D7" w:rsidRPr="003B49D7" w:rsidRDefault="003B49D7" w:rsidP="0073372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73372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73372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73372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73372F">
      <w:pPr>
        <w:widowControl w:val="0"/>
        <w:rPr>
          <w:lang w:eastAsia="zh-CN"/>
        </w:rPr>
      </w:pPr>
    </w:p>
    <w:p w14:paraId="14E8C5E7" w14:textId="77777777" w:rsidR="003B49D7" w:rsidRPr="009354E2" w:rsidRDefault="003B49D7" w:rsidP="0073372F">
      <w:pPr>
        <w:pStyle w:val="Heading4"/>
        <w:keepNext w:val="0"/>
        <w:keepLines w:val="0"/>
        <w:widowControl w:val="0"/>
        <w:overflowPunct/>
        <w:autoSpaceDE/>
        <w:autoSpaceDN/>
        <w:adjustRightInd/>
        <w:textAlignment w:val="auto"/>
        <w:rPr>
          <w:rFonts w:eastAsia="SimSun"/>
        </w:rPr>
      </w:pPr>
      <w:bookmarkStart w:id="8374" w:name="_CR9_2_3_112"/>
      <w:bookmarkStart w:id="8375" w:name="_Toc44497770"/>
      <w:bookmarkStart w:id="8376" w:name="_Toc45108157"/>
      <w:bookmarkStart w:id="8377" w:name="_Toc45901777"/>
      <w:bookmarkStart w:id="8378" w:name="_Toc51850858"/>
      <w:bookmarkStart w:id="8379" w:name="_Toc56693862"/>
      <w:bookmarkStart w:id="8380" w:name="_Toc64447406"/>
      <w:bookmarkStart w:id="8381" w:name="_Toc66286900"/>
      <w:bookmarkStart w:id="8382" w:name="_Toc74151595"/>
      <w:bookmarkStart w:id="8383" w:name="_Toc88654068"/>
      <w:bookmarkStart w:id="8384" w:name="_Toc97904424"/>
      <w:bookmarkStart w:id="8385" w:name="_Toc105175465"/>
      <w:bookmarkStart w:id="8386" w:name="_Toc113826495"/>
      <w:bookmarkStart w:id="8387" w:name="_Toc175587081"/>
      <w:bookmarkEnd w:id="8374"/>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40FCDE33" w14:textId="77777777" w:rsidR="003B49D7" w:rsidRPr="003428BD" w:rsidRDefault="003B49D7" w:rsidP="0073372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3428BD" w14:paraId="2A662B9C" w14:textId="77777777" w:rsidTr="0073372F">
        <w:tc>
          <w:tcPr>
            <w:tcW w:w="2448" w:type="dxa"/>
          </w:tcPr>
          <w:p w14:paraId="3FE5159B" w14:textId="77777777" w:rsidR="003B49D7" w:rsidRPr="003428BD" w:rsidRDefault="003B49D7" w:rsidP="0073372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73372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73372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73372F">
            <w:pPr>
              <w:pStyle w:val="TAH"/>
              <w:keepNext w:val="0"/>
              <w:keepLines w:val="0"/>
              <w:widowControl w:val="0"/>
              <w:rPr>
                <w:lang w:eastAsia="ja-JP"/>
              </w:rPr>
            </w:pPr>
            <w:r w:rsidRPr="003428BD">
              <w:rPr>
                <w:lang w:eastAsia="ja-JP"/>
              </w:rPr>
              <w:t>IE type and reference</w:t>
            </w:r>
          </w:p>
        </w:tc>
        <w:tc>
          <w:tcPr>
            <w:tcW w:w="2880" w:type="dxa"/>
          </w:tcPr>
          <w:p w14:paraId="6D0315BF" w14:textId="77777777" w:rsidR="003B49D7" w:rsidRPr="003428BD" w:rsidRDefault="003B49D7" w:rsidP="0073372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73372F">
        <w:tc>
          <w:tcPr>
            <w:tcW w:w="2448" w:type="dxa"/>
          </w:tcPr>
          <w:p w14:paraId="2CA3D6D1" w14:textId="77777777" w:rsidR="003B49D7" w:rsidRPr="003428BD" w:rsidRDefault="003B49D7" w:rsidP="0073372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73372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73372F">
            <w:pPr>
              <w:pStyle w:val="TAL"/>
              <w:keepNext w:val="0"/>
              <w:keepLines w:val="0"/>
              <w:widowControl w:val="0"/>
              <w:rPr>
                <w:i/>
                <w:lang w:eastAsia="ja-JP"/>
              </w:rPr>
            </w:pPr>
          </w:p>
        </w:tc>
        <w:tc>
          <w:tcPr>
            <w:tcW w:w="1872" w:type="dxa"/>
          </w:tcPr>
          <w:p w14:paraId="2B8C8BDC" w14:textId="77777777" w:rsidR="003B49D7" w:rsidRPr="003428BD" w:rsidRDefault="003B49D7" w:rsidP="0073372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880" w:type="dxa"/>
          </w:tcPr>
          <w:p w14:paraId="49DE4E5D" w14:textId="77777777" w:rsidR="003B49D7" w:rsidRPr="003428BD" w:rsidRDefault="003B49D7" w:rsidP="0073372F">
            <w:pPr>
              <w:pStyle w:val="TAL"/>
              <w:keepNext w:val="0"/>
              <w:keepLines w:val="0"/>
              <w:widowControl w:val="0"/>
              <w:rPr>
                <w:lang w:eastAsia="ja-JP"/>
              </w:rPr>
            </w:pPr>
          </w:p>
        </w:tc>
      </w:tr>
    </w:tbl>
    <w:p w14:paraId="3EB1B07A" w14:textId="77777777" w:rsidR="003B49D7" w:rsidRPr="00407E71" w:rsidRDefault="003B49D7" w:rsidP="0073372F">
      <w:pPr>
        <w:widowControl w:val="0"/>
        <w:rPr>
          <w:b/>
          <w:i/>
          <w:noProof/>
        </w:rPr>
      </w:pPr>
    </w:p>
    <w:p w14:paraId="41CC20FF" w14:textId="77777777" w:rsidR="003B49D7" w:rsidRPr="00FF246F" w:rsidRDefault="003B49D7" w:rsidP="0073372F">
      <w:pPr>
        <w:pStyle w:val="Heading4"/>
        <w:keepNext w:val="0"/>
        <w:keepLines w:val="0"/>
        <w:widowControl w:val="0"/>
        <w:rPr>
          <w:rFonts w:eastAsia="Batang"/>
        </w:rPr>
      </w:pPr>
      <w:bookmarkStart w:id="8388" w:name="_CR9_2_3_113"/>
      <w:bookmarkStart w:id="8389" w:name="_Toc44497771"/>
      <w:bookmarkStart w:id="8390" w:name="_Toc45108158"/>
      <w:bookmarkStart w:id="8391" w:name="_Toc45901778"/>
      <w:bookmarkStart w:id="8392" w:name="_Toc51850859"/>
      <w:bookmarkStart w:id="8393" w:name="_Toc56693863"/>
      <w:bookmarkStart w:id="8394" w:name="_Toc64447407"/>
      <w:bookmarkStart w:id="8395" w:name="_Toc66286901"/>
      <w:bookmarkStart w:id="8396" w:name="_Toc74151596"/>
      <w:bookmarkStart w:id="8397" w:name="_Toc88654069"/>
      <w:bookmarkStart w:id="8398" w:name="_Toc97904425"/>
      <w:bookmarkStart w:id="8399" w:name="_Toc105175466"/>
      <w:bookmarkStart w:id="8400" w:name="_Toc113826496"/>
      <w:bookmarkStart w:id="8401" w:name="_Toc175587082"/>
      <w:bookmarkEnd w:id="8388"/>
      <w:r w:rsidRPr="00FF246F">
        <w:rPr>
          <w:rFonts w:eastAsia="Batang"/>
        </w:rPr>
        <w:t>9.2.3.</w:t>
      </w:r>
      <w:r>
        <w:rPr>
          <w:rFonts w:eastAsia="Batang"/>
        </w:rPr>
        <w:t>113</w:t>
      </w:r>
      <w:r w:rsidRPr="00FF246F">
        <w:rPr>
          <w:rFonts w:eastAsia="Batang"/>
        </w:rPr>
        <w:tab/>
        <w:t xml:space="preserve">Extended </w:t>
      </w:r>
      <w:r w:rsidRPr="00FF246F">
        <w:t>Packet Delay Budget</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4F1AA6F6" w14:textId="77777777" w:rsidR="003B49D7" w:rsidRPr="00FF246F" w:rsidRDefault="003B49D7" w:rsidP="0073372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73372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73372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73372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73372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73372F">
      <w:pPr>
        <w:widowControl w:val="0"/>
        <w:rPr>
          <w:lang w:val="en-US"/>
        </w:rPr>
      </w:pPr>
    </w:p>
    <w:p w14:paraId="4AEC1D78" w14:textId="77777777" w:rsidR="003B49D7" w:rsidRPr="00E67E0D" w:rsidRDefault="003B49D7" w:rsidP="0073372F">
      <w:pPr>
        <w:pStyle w:val="Heading4"/>
        <w:keepNext w:val="0"/>
        <w:keepLines w:val="0"/>
        <w:widowControl w:val="0"/>
      </w:pPr>
      <w:bookmarkStart w:id="8402" w:name="_CR9_2_3_114"/>
      <w:bookmarkStart w:id="8403" w:name="_Toc44497772"/>
      <w:bookmarkStart w:id="8404" w:name="_Toc45108159"/>
      <w:bookmarkStart w:id="8405" w:name="_Toc45901779"/>
      <w:bookmarkStart w:id="8406" w:name="_Toc51850860"/>
      <w:bookmarkStart w:id="8407" w:name="_Toc56693864"/>
      <w:bookmarkStart w:id="8408" w:name="_Toc64447408"/>
      <w:bookmarkStart w:id="8409" w:name="_Toc66286902"/>
      <w:bookmarkStart w:id="8410" w:name="_Toc74151597"/>
      <w:bookmarkStart w:id="8411" w:name="_Toc88654070"/>
      <w:bookmarkStart w:id="8412" w:name="_Toc97904426"/>
      <w:bookmarkStart w:id="8413" w:name="_Toc105175467"/>
      <w:bookmarkStart w:id="8414" w:name="_Toc113826497"/>
      <w:bookmarkStart w:id="8415" w:name="_Toc175587083"/>
      <w:bookmarkEnd w:id="8402"/>
      <w:r w:rsidRPr="00E67E0D">
        <w:t>9.</w:t>
      </w:r>
      <w:r>
        <w:t>2</w:t>
      </w:r>
      <w:r w:rsidRPr="00E67E0D">
        <w:t>.</w:t>
      </w:r>
      <w:r>
        <w:t>3</w:t>
      </w:r>
      <w:r w:rsidRPr="00E67E0D">
        <w:t>.</w:t>
      </w:r>
      <w:r>
        <w:t>114</w:t>
      </w:r>
      <w:r w:rsidRPr="00E67E0D">
        <w:tab/>
      </w:r>
      <w:bookmarkStart w:id="8416" w:name="_Hlk44434648"/>
      <w:r>
        <w:t>TSC Traffic Characteristics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5F335E22" w14:textId="77777777" w:rsidR="003B49D7" w:rsidRDefault="003B49D7" w:rsidP="0073372F">
      <w:pPr>
        <w:widowControl w:val="0"/>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73372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73372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73372F">
            <w:pPr>
              <w:pStyle w:val="TAL"/>
              <w:keepNext w:val="0"/>
              <w:keepLines w:val="0"/>
              <w:widowControl w:val="0"/>
              <w:rPr>
                <w:i/>
                <w:lang w:eastAsia="ja-JP"/>
              </w:rPr>
            </w:pPr>
          </w:p>
        </w:tc>
        <w:tc>
          <w:tcPr>
            <w:tcW w:w="1872" w:type="dxa"/>
          </w:tcPr>
          <w:p w14:paraId="7CBF4F8A" w14:textId="77777777" w:rsidR="003B49D7" w:rsidRDefault="003B49D7" w:rsidP="0073372F">
            <w:pPr>
              <w:pStyle w:val="TAL"/>
              <w:keepNext w:val="0"/>
              <w:keepLines w:val="0"/>
              <w:widowControl w:val="0"/>
              <w:rPr>
                <w:rFonts w:cs="Arial"/>
              </w:rPr>
            </w:pPr>
            <w:r>
              <w:rPr>
                <w:rFonts w:cs="Arial"/>
              </w:rPr>
              <w:t>TSC Assistance Information</w:t>
            </w:r>
          </w:p>
          <w:p w14:paraId="525B587E" w14:textId="77777777" w:rsidR="003B49D7" w:rsidRPr="001A5BCD" w:rsidRDefault="003B49D7" w:rsidP="0073372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73372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73372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73372F">
            <w:pPr>
              <w:pStyle w:val="TAL"/>
              <w:keepNext w:val="0"/>
              <w:keepLines w:val="0"/>
              <w:widowControl w:val="0"/>
            </w:pPr>
            <w:r>
              <w:t>O</w:t>
            </w:r>
          </w:p>
        </w:tc>
        <w:tc>
          <w:tcPr>
            <w:tcW w:w="1440" w:type="dxa"/>
          </w:tcPr>
          <w:p w14:paraId="5D6519E7" w14:textId="77777777" w:rsidR="003B49D7" w:rsidRPr="00E67E0D" w:rsidRDefault="003B49D7" w:rsidP="0073372F">
            <w:pPr>
              <w:pStyle w:val="TAL"/>
              <w:keepNext w:val="0"/>
              <w:keepLines w:val="0"/>
              <w:widowControl w:val="0"/>
              <w:rPr>
                <w:i/>
                <w:lang w:eastAsia="ja-JP"/>
              </w:rPr>
            </w:pPr>
          </w:p>
        </w:tc>
        <w:tc>
          <w:tcPr>
            <w:tcW w:w="1872" w:type="dxa"/>
          </w:tcPr>
          <w:p w14:paraId="0A9F8FC2" w14:textId="77777777" w:rsidR="003B49D7" w:rsidRDefault="003B49D7" w:rsidP="0073372F">
            <w:pPr>
              <w:pStyle w:val="TAL"/>
              <w:keepNext w:val="0"/>
              <w:keepLines w:val="0"/>
              <w:widowControl w:val="0"/>
              <w:rPr>
                <w:rFonts w:cs="Arial"/>
              </w:rPr>
            </w:pPr>
            <w:r>
              <w:rPr>
                <w:rFonts w:cs="Arial"/>
              </w:rPr>
              <w:t>TSC Assistance Information</w:t>
            </w:r>
          </w:p>
          <w:p w14:paraId="265ABAFA" w14:textId="77777777" w:rsidR="003B49D7" w:rsidRDefault="003B49D7" w:rsidP="0073372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73372F">
            <w:pPr>
              <w:pStyle w:val="TAL"/>
              <w:keepNext w:val="0"/>
              <w:keepLines w:val="0"/>
              <w:widowControl w:val="0"/>
              <w:rPr>
                <w:rFonts w:cs="Arial"/>
                <w:lang w:eastAsia="ja-JP"/>
              </w:rPr>
            </w:pPr>
          </w:p>
        </w:tc>
      </w:tr>
    </w:tbl>
    <w:p w14:paraId="3099EDD8" w14:textId="77777777" w:rsidR="003B49D7" w:rsidRDefault="003B49D7" w:rsidP="0073372F">
      <w:pPr>
        <w:widowControl w:val="0"/>
      </w:pPr>
    </w:p>
    <w:p w14:paraId="1C4647DF" w14:textId="77777777" w:rsidR="003B49D7" w:rsidRPr="00E67E0D" w:rsidRDefault="003B49D7" w:rsidP="0073372F">
      <w:pPr>
        <w:pStyle w:val="Heading4"/>
        <w:keepNext w:val="0"/>
        <w:keepLines w:val="0"/>
        <w:widowControl w:val="0"/>
      </w:pPr>
      <w:bookmarkStart w:id="8417" w:name="_CR9_2_3_115"/>
      <w:bookmarkStart w:id="8418" w:name="_Hlk44434664"/>
      <w:bookmarkStart w:id="8419" w:name="_Toc44497773"/>
      <w:bookmarkStart w:id="8420" w:name="_Toc45108160"/>
      <w:bookmarkStart w:id="8421" w:name="_Toc45901780"/>
      <w:bookmarkStart w:id="8422" w:name="_Toc51850861"/>
      <w:bookmarkStart w:id="8423" w:name="_Toc56693865"/>
      <w:bookmarkStart w:id="8424" w:name="_Toc64447409"/>
      <w:bookmarkStart w:id="8425" w:name="_Toc66286903"/>
      <w:bookmarkStart w:id="8426" w:name="_Toc74151598"/>
      <w:bookmarkStart w:id="8427" w:name="_Toc88654071"/>
      <w:bookmarkStart w:id="8428" w:name="_Toc97904427"/>
      <w:bookmarkStart w:id="8429" w:name="_Toc105175468"/>
      <w:bookmarkStart w:id="8430" w:name="_Toc113826498"/>
      <w:bookmarkStart w:id="8431" w:name="_Toc175587084"/>
      <w:bookmarkEnd w:id="8417"/>
      <w:r w:rsidRPr="00E67E0D">
        <w:t>9.</w:t>
      </w:r>
      <w:r>
        <w:t>2</w:t>
      </w:r>
      <w:r w:rsidRPr="00E67E0D">
        <w:t>.</w:t>
      </w:r>
      <w:r>
        <w:t>3</w:t>
      </w:r>
      <w:r w:rsidRPr="00E67E0D">
        <w:t>.</w:t>
      </w:r>
      <w:bookmarkEnd w:id="8418"/>
      <w:r>
        <w:t>115</w:t>
      </w:r>
      <w:r w:rsidRPr="00E67E0D">
        <w:tab/>
      </w:r>
      <w:r>
        <w:t>TSC Assistance Information</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4F3FE5AA" w14:textId="28DA241C" w:rsidR="003B49D7" w:rsidRPr="00E67E0D" w:rsidRDefault="003B49D7" w:rsidP="0073372F">
      <w:pPr>
        <w:widowControl w:val="0"/>
      </w:pPr>
      <w:r w:rsidRPr="00E67E0D">
        <w:t xml:space="preserve">This IE </w:t>
      </w:r>
      <w:r>
        <w:t>provides the TSC assistance information for a TSC QoS flow in the uplink or downlink (see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73372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73372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73372F">
            <w:pPr>
              <w:pStyle w:val="TAL"/>
              <w:keepNext w:val="0"/>
              <w:keepLines w:val="0"/>
              <w:widowControl w:val="0"/>
              <w:rPr>
                <w:i/>
                <w:lang w:eastAsia="ja-JP"/>
              </w:rPr>
            </w:pPr>
          </w:p>
        </w:tc>
        <w:tc>
          <w:tcPr>
            <w:tcW w:w="1872" w:type="dxa"/>
          </w:tcPr>
          <w:p w14:paraId="79F3FDDA"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73372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73372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73372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73372F">
            <w:pPr>
              <w:pStyle w:val="TAL"/>
              <w:keepNext w:val="0"/>
              <w:keepLines w:val="0"/>
              <w:widowControl w:val="0"/>
              <w:rPr>
                <w:i/>
                <w:lang w:eastAsia="ja-JP"/>
              </w:rPr>
            </w:pPr>
          </w:p>
        </w:tc>
        <w:tc>
          <w:tcPr>
            <w:tcW w:w="1872" w:type="dxa"/>
          </w:tcPr>
          <w:p w14:paraId="18C78023"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73372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73372F">
      <w:pPr>
        <w:widowControl w:val="0"/>
      </w:pPr>
    </w:p>
    <w:p w14:paraId="2FE623E3" w14:textId="77777777" w:rsidR="003B49D7" w:rsidRPr="00F31668" w:rsidRDefault="003B49D7" w:rsidP="0073372F">
      <w:pPr>
        <w:pStyle w:val="Heading4"/>
        <w:keepNext w:val="0"/>
        <w:keepLines w:val="0"/>
        <w:widowControl w:val="0"/>
      </w:pPr>
      <w:bookmarkStart w:id="8432" w:name="_CR9_2_3_116"/>
      <w:bookmarkStart w:id="8433" w:name="_Toc44497774"/>
      <w:bookmarkStart w:id="8434" w:name="_Toc45108161"/>
      <w:bookmarkStart w:id="8435" w:name="_Toc45901781"/>
      <w:bookmarkStart w:id="8436" w:name="_Toc51850862"/>
      <w:bookmarkStart w:id="8437" w:name="_Toc56693866"/>
      <w:bookmarkStart w:id="8438" w:name="_Toc64447410"/>
      <w:bookmarkStart w:id="8439" w:name="_Toc66286904"/>
      <w:bookmarkStart w:id="8440" w:name="_Toc74151599"/>
      <w:bookmarkStart w:id="8441" w:name="_Toc88654072"/>
      <w:bookmarkStart w:id="8442" w:name="_Toc97904428"/>
      <w:bookmarkStart w:id="8443" w:name="_Toc105175469"/>
      <w:bookmarkStart w:id="8444" w:name="_Toc113826499"/>
      <w:bookmarkStart w:id="8445" w:name="_Toc175587085"/>
      <w:bookmarkEnd w:id="8432"/>
      <w:r w:rsidRPr="00F31668">
        <w:t>9.</w:t>
      </w:r>
      <w:r>
        <w:t>2</w:t>
      </w:r>
      <w:r w:rsidRPr="00F31668">
        <w:t>.</w:t>
      </w:r>
      <w:r>
        <w:t>3</w:t>
      </w:r>
      <w:r w:rsidRPr="00F31668">
        <w:t>.</w:t>
      </w:r>
      <w:r>
        <w:t>116</w:t>
      </w:r>
      <w:r w:rsidRPr="00F31668">
        <w:tab/>
        <w:t>Periodicity</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2AFB81C0" w14:textId="53A812F9" w:rsidR="003B49D7" w:rsidRPr="00F31668" w:rsidRDefault="003B49D7" w:rsidP="0073372F">
      <w:pPr>
        <w:widowControl w:val="0"/>
      </w:pPr>
      <w:r w:rsidRPr="00F31668">
        <w:t>This IE indicates the Periodicity of the TSC QoS flow as defined in TS 23.501 [</w:t>
      </w:r>
      <w:r>
        <w:t>7</w:t>
      </w:r>
      <w:r w:rsidRPr="00F31668">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73372F">
            <w:pPr>
              <w:pStyle w:val="TAL"/>
              <w:keepNext w:val="0"/>
              <w:keepLines w:val="0"/>
              <w:widowControl w:val="0"/>
              <w:rPr>
                <w:i/>
                <w:lang w:eastAsia="ja-JP"/>
              </w:rPr>
            </w:pPr>
          </w:p>
        </w:tc>
        <w:tc>
          <w:tcPr>
            <w:tcW w:w="1872" w:type="dxa"/>
          </w:tcPr>
          <w:p w14:paraId="3D82D33A"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73372F">
      <w:pPr>
        <w:widowControl w:val="0"/>
      </w:pPr>
    </w:p>
    <w:p w14:paraId="72AB6753" w14:textId="77777777" w:rsidR="003B49D7" w:rsidRPr="00F31668" w:rsidRDefault="003B49D7" w:rsidP="0073372F">
      <w:pPr>
        <w:pStyle w:val="Heading4"/>
        <w:keepNext w:val="0"/>
        <w:keepLines w:val="0"/>
        <w:widowControl w:val="0"/>
      </w:pPr>
      <w:bookmarkStart w:id="8446" w:name="_CR9_2_3_117"/>
      <w:bookmarkStart w:id="8447" w:name="_Hlk44434696"/>
      <w:bookmarkStart w:id="8448" w:name="_Toc44497775"/>
      <w:bookmarkStart w:id="8449" w:name="_Toc45108162"/>
      <w:bookmarkStart w:id="8450" w:name="_Toc45901782"/>
      <w:bookmarkStart w:id="8451" w:name="_Toc51850863"/>
      <w:bookmarkStart w:id="8452" w:name="_Toc56693867"/>
      <w:bookmarkStart w:id="8453" w:name="_Toc64447411"/>
      <w:bookmarkStart w:id="8454" w:name="_Toc66286905"/>
      <w:bookmarkStart w:id="8455" w:name="_Toc74151600"/>
      <w:bookmarkStart w:id="8456" w:name="_Toc88654073"/>
      <w:bookmarkStart w:id="8457" w:name="_Toc97904429"/>
      <w:bookmarkStart w:id="8458" w:name="_Toc105175470"/>
      <w:bookmarkStart w:id="8459" w:name="_Toc113826500"/>
      <w:bookmarkStart w:id="8460" w:name="_Toc175587086"/>
      <w:bookmarkEnd w:id="8446"/>
      <w:r w:rsidRPr="00F31668">
        <w:t>9.</w:t>
      </w:r>
      <w:r>
        <w:t>2</w:t>
      </w:r>
      <w:r w:rsidRPr="00F31668">
        <w:t>.</w:t>
      </w:r>
      <w:r>
        <w:t>3</w:t>
      </w:r>
      <w:r w:rsidRPr="00F31668">
        <w:t>.</w:t>
      </w:r>
      <w:bookmarkEnd w:id="8447"/>
      <w:r>
        <w:t>117</w:t>
      </w:r>
      <w:r w:rsidRPr="00F31668">
        <w:tab/>
        <w:t>Burst Arrival Time</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34A7D104" w14:textId="71ECBB43" w:rsidR="003B49D7" w:rsidRPr="00F31668" w:rsidRDefault="003B49D7" w:rsidP="0073372F">
      <w:pPr>
        <w:widowControl w:val="0"/>
      </w:pPr>
      <w:r w:rsidRPr="00F31668">
        <w:t>This IE indicates the Burst Arrival Time of the TSC QoS flow as defined in TS 23.501 [</w:t>
      </w:r>
      <w:r>
        <w:t>7</w:t>
      </w:r>
      <w:r w:rsidRPr="00F31668">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73372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73372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73372F">
            <w:pPr>
              <w:pStyle w:val="TAL"/>
              <w:keepNext w:val="0"/>
              <w:keepLines w:val="0"/>
              <w:widowControl w:val="0"/>
              <w:rPr>
                <w:i/>
                <w:lang w:eastAsia="ja-JP"/>
              </w:rPr>
            </w:pPr>
          </w:p>
        </w:tc>
        <w:tc>
          <w:tcPr>
            <w:tcW w:w="1872" w:type="dxa"/>
          </w:tcPr>
          <w:p w14:paraId="17E975CB" w14:textId="77777777" w:rsidR="003B49D7" w:rsidRPr="00F31668" w:rsidRDefault="003B49D7" w:rsidP="0073372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73372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73372F">
      <w:pPr>
        <w:widowControl w:val="0"/>
      </w:pPr>
    </w:p>
    <w:p w14:paraId="4432D84A" w14:textId="77777777" w:rsidR="003B49D7" w:rsidRPr="00E67E0D" w:rsidRDefault="003B49D7" w:rsidP="0073372F">
      <w:pPr>
        <w:pStyle w:val="Heading4"/>
        <w:keepNext w:val="0"/>
        <w:keepLines w:val="0"/>
        <w:widowControl w:val="0"/>
      </w:pPr>
      <w:bookmarkStart w:id="8461" w:name="_CR9_2_3_118"/>
      <w:bookmarkStart w:id="8462" w:name="_Toc44497776"/>
      <w:bookmarkStart w:id="8463" w:name="_Toc45108163"/>
      <w:bookmarkStart w:id="8464" w:name="_Toc45901783"/>
      <w:bookmarkStart w:id="8465" w:name="_Toc51850864"/>
      <w:bookmarkStart w:id="8466" w:name="_Toc56693868"/>
      <w:bookmarkStart w:id="8467" w:name="_Toc64447412"/>
      <w:bookmarkStart w:id="8468" w:name="_Toc66286906"/>
      <w:bookmarkStart w:id="8469" w:name="_Toc74151601"/>
      <w:bookmarkStart w:id="8470" w:name="_Toc88654074"/>
      <w:bookmarkStart w:id="8471" w:name="_Toc97904430"/>
      <w:bookmarkStart w:id="8472" w:name="_Toc105175471"/>
      <w:bookmarkStart w:id="8473" w:name="_Toc113826501"/>
      <w:bookmarkStart w:id="8474" w:name="_Toc175587087"/>
      <w:bookmarkEnd w:id="8461"/>
      <w:r w:rsidRPr="00E67E0D">
        <w:t>9.</w:t>
      </w:r>
      <w:r>
        <w:t>2</w:t>
      </w:r>
      <w:r w:rsidRPr="00E67E0D">
        <w:t>.</w:t>
      </w:r>
      <w:r>
        <w:t>3</w:t>
      </w:r>
      <w:r w:rsidRPr="00E67E0D">
        <w:t>.</w:t>
      </w:r>
      <w:r>
        <w:t>118</w:t>
      </w:r>
      <w:r w:rsidRPr="00E67E0D">
        <w:tab/>
      </w:r>
      <w:r w:rsidRPr="00CA1972">
        <w:t>Redundant QoS Flow In</w:t>
      </w:r>
      <w:r>
        <w:t>dicator</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6DA065DF" w14:textId="77777777" w:rsidR="003B49D7" w:rsidRPr="00E67E0D" w:rsidRDefault="003B49D7" w:rsidP="0073372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140708">
        <w:trPr>
          <w:tblHeader/>
        </w:trPr>
        <w:tc>
          <w:tcPr>
            <w:tcW w:w="2448" w:type="dxa"/>
          </w:tcPr>
          <w:p w14:paraId="3D7117CB"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73372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73372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73372F">
            <w:pPr>
              <w:pStyle w:val="TAL"/>
              <w:keepNext w:val="0"/>
              <w:keepLines w:val="0"/>
              <w:widowControl w:val="0"/>
              <w:rPr>
                <w:i/>
                <w:lang w:eastAsia="ja-JP"/>
              </w:rPr>
            </w:pPr>
          </w:p>
        </w:tc>
        <w:tc>
          <w:tcPr>
            <w:tcW w:w="1872" w:type="dxa"/>
          </w:tcPr>
          <w:p w14:paraId="320EA37C" w14:textId="77777777" w:rsidR="003B49D7" w:rsidRPr="001A5BCD" w:rsidRDefault="003B49D7" w:rsidP="0073372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73372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73372F">
      <w:pPr>
        <w:widowControl w:val="0"/>
      </w:pPr>
    </w:p>
    <w:p w14:paraId="29242310" w14:textId="77777777" w:rsidR="00A9432F" w:rsidRPr="00E6741E" w:rsidRDefault="00A9432F" w:rsidP="0073372F">
      <w:pPr>
        <w:pStyle w:val="Heading4"/>
        <w:keepNext w:val="0"/>
        <w:keepLines w:val="0"/>
        <w:widowControl w:val="0"/>
        <w:rPr>
          <w:rFonts w:eastAsia="MS Mincho"/>
        </w:rPr>
      </w:pPr>
      <w:bookmarkStart w:id="8475" w:name="_CR9_2_3_119"/>
      <w:bookmarkStart w:id="8476" w:name="_Hlk44447109"/>
      <w:bookmarkStart w:id="8477" w:name="_Toc44497777"/>
      <w:bookmarkStart w:id="8478" w:name="_Toc45108164"/>
      <w:bookmarkStart w:id="8479" w:name="_Toc45901784"/>
      <w:bookmarkStart w:id="8480" w:name="_Toc51850865"/>
      <w:bookmarkStart w:id="8481" w:name="_Toc56693869"/>
      <w:bookmarkStart w:id="8482" w:name="_Toc64447413"/>
      <w:bookmarkStart w:id="8483" w:name="_Toc66286907"/>
      <w:bookmarkStart w:id="8484" w:name="_Toc74151602"/>
      <w:bookmarkStart w:id="8485" w:name="_Toc88654075"/>
      <w:bookmarkStart w:id="8486" w:name="_Toc97904431"/>
      <w:bookmarkStart w:id="8487" w:name="_Toc105175472"/>
      <w:bookmarkStart w:id="8488" w:name="_Toc113826502"/>
      <w:bookmarkStart w:id="8489" w:name="_Toc175587088"/>
      <w:bookmarkEnd w:id="8475"/>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8476"/>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6A61E45E" w14:textId="77777777" w:rsidR="00A9432F" w:rsidRPr="00E6741E" w:rsidRDefault="00A9432F" w:rsidP="0073372F">
      <w:pPr>
        <w:widowControl w:val="0"/>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73372F">
            <w:pPr>
              <w:pStyle w:val="TAH"/>
              <w:keepNext w:val="0"/>
              <w:keepLines w:val="0"/>
              <w:widowControl w:val="0"/>
            </w:pPr>
            <w:r w:rsidRPr="00E6741E">
              <w:t>IE/Group Name</w:t>
            </w:r>
          </w:p>
        </w:tc>
        <w:tc>
          <w:tcPr>
            <w:tcW w:w="1080" w:type="dxa"/>
          </w:tcPr>
          <w:p w14:paraId="5E5493AC" w14:textId="77777777" w:rsidR="00A9432F" w:rsidRPr="00E6741E" w:rsidRDefault="00A9432F" w:rsidP="0073372F">
            <w:pPr>
              <w:pStyle w:val="TAH"/>
              <w:keepNext w:val="0"/>
              <w:keepLines w:val="0"/>
              <w:widowControl w:val="0"/>
            </w:pPr>
            <w:r w:rsidRPr="00E6741E">
              <w:t>Presence</w:t>
            </w:r>
          </w:p>
        </w:tc>
        <w:tc>
          <w:tcPr>
            <w:tcW w:w="1440" w:type="dxa"/>
          </w:tcPr>
          <w:p w14:paraId="6DB21362" w14:textId="77777777" w:rsidR="00A9432F" w:rsidRPr="00E6741E" w:rsidRDefault="00A9432F" w:rsidP="0073372F">
            <w:pPr>
              <w:pStyle w:val="TAH"/>
              <w:keepNext w:val="0"/>
              <w:keepLines w:val="0"/>
              <w:widowControl w:val="0"/>
            </w:pPr>
            <w:r w:rsidRPr="00E6741E">
              <w:t>Range</w:t>
            </w:r>
          </w:p>
        </w:tc>
        <w:tc>
          <w:tcPr>
            <w:tcW w:w="1872" w:type="dxa"/>
          </w:tcPr>
          <w:p w14:paraId="639E9800" w14:textId="77777777" w:rsidR="00A9432F" w:rsidRPr="00E6741E" w:rsidRDefault="00A9432F" w:rsidP="0073372F">
            <w:pPr>
              <w:pStyle w:val="TAH"/>
              <w:keepNext w:val="0"/>
              <w:keepLines w:val="0"/>
              <w:widowControl w:val="0"/>
            </w:pPr>
            <w:r w:rsidRPr="00E6741E">
              <w:t>IE type and reference</w:t>
            </w:r>
          </w:p>
        </w:tc>
        <w:tc>
          <w:tcPr>
            <w:tcW w:w="2880" w:type="dxa"/>
          </w:tcPr>
          <w:p w14:paraId="563A2C83" w14:textId="77777777" w:rsidR="00A9432F" w:rsidRPr="00E6741E" w:rsidRDefault="00A9432F" w:rsidP="0073372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73372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73372F">
            <w:pPr>
              <w:pStyle w:val="TAL"/>
              <w:keepNext w:val="0"/>
              <w:keepLines w:val="0"/>
              <w:widowControl w:val="0"/>
            </w:pPr>
            <w:r>
              <w:t>M</w:t>
            </w:r>
          </w:p>
        </w:tc>
        <w:tc>
          <w:tcPr>
            <w:tcW w:w="1440" w:type="dxa"/>
          </w:tcPr>
          <w:p w14:paraId="68F5DF96" w14:textId="77777777" w:rsidR="00A9432F" w:rsidRPr="00E6741E" w:rsidRDefault="00A9432F" w:rsidP="0073372F">
            <w:pPr>
              <w:pStyle w:val="TAL"/>
              <w:keepNext w:val="0"/>
              <w:keepLines w:val="0"/>
              <w:widowControl w:val="0"/>
            </w:pPr>
          </w:p>
        </w:tc>
        <w:tc>
          <w:tcPr>
            <w:tcW w:w="1872" w:type="dxa"/>
          </w:tcPr>
          <w:p w14:paraId="3B8F67BE" w14:textId="77777777" w:rsidR="00A9432F" w:rsidRPr="00E6741E" w:rsidRDefault="00A9432F" w:rsidP="0073372F">
            <w:pPr>
              <w:pStyle w:val="TAL"/>
              <w:keepNext w:val="0"/>
              <w:keepLines w:val="0"/>
              <w:widowControl w:val="0"/>
            </w:pPr>
          </w:p>
        </w:tc>
        <w:tc>
          <w:tcPr>
            <w:tcW w:w="2880" w:type="dxa"/>
          </w:tcPr>
          <w:p w14:paraId="078BAD3B" w14:textId="77777777" w:rsidR="00A9432F" w:rsidRPr="00E6741E" w:rsidRDefault="00A9432F" w:rsidP="0073372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73372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73372F">
            <w:pPr>
              <w:pStyle w:val="TAL"/>
              <w:keepNext w:val="0"/>
              <w:keepLines w:val="0"/>
              <w:widowControl w:val="0"/>
            </w:pPr>
          </w:p>
        </w:tc>
        <w:tc>
          <w:tcPr>
            <w:tcW w:w="1440" w:type="dxa"/>
          </w:tcPr>
          <w:p w14:paraId="25737735" w14:textId="77777777" w:rsidR="00A9432F" w:rsidRPr="00E6741E" w:rsidRDefault="00A9432F" w:rsidP="0073372F">
            <w:pPr>
              <w:pStyle w:val="TAL"/>
              <w:keepNext w:val="0"/>
              <w:keepLines w:val="0"/>
              <w:widowControl w:val="0"/>
            </w:pPr>
          </w:p>
        </w:tc>
        <w:tc>
          <w:tcPr>
            <w:tcW w:w="1872" w:type="dxa"/>
          </w:tcPr>
          <w:p w14:paraId="59B1015F" w14:textId="77777777" w:rsidR="00A9432F" w:rsidRPr="00E6741E" w:rsidRDefault="00A9432F" w:rsidP="0073372F">
            <w:pPr>
              <w:pStyle w:val="TAL"/>
              <w:keepNext w:val="0"/>
              <w:keepLines w:val="0"/>
              <w:widowControl w:val="0"/>
            </w:pPr>
          </w:p>
        </w:tc>
        <w:tc>
          <w:tcPr>
            <w:tcW w:w="2880" w:type="dxa"/>
          </w:tcPr>
          <w:p w14:paraId="768E8089" w14:textId="77777777" w:rsidR="00A9432F" w:rsidRPr="00E6741E" w:rsidRDefault="00A9432F" w:rsidP="0073372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73372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73372F">
            <w:pPr>
              <w:pStyle w:val="TAL"/>
              <w:keepNext w:val="0"/>
              <w:keepLines w:val="0"/>
              <w:widowControl w:val="0"/>
            </w:pPr>
            <w:r w:rsidRPr="00E6741E">
              <w:t>M</w:t>
            </w:r>
          </w:p>
        </w:tc>
        <w:tc>
          <w:tcPr>
            <w:tcW w:w="1440" w:type="dxa"/>
          </w:tcPr>
          <w:p w14:paraId="2E6A95E6" w14:textId="77777777" w:rsidR="00A9432F" w:rsidRPr="00E6741E" w:rsidRDefault="00A9432F" w:rsidP="0073372F">
            <w:pPr>
              <w:pStyle w:val="TAL"/>
              <w:keepNext w:val="0"/>
              <w:keepLines w:val="0"/>
              <w:widowControl w:val="0"/>
            </w:pPr>
          </w:p>
        </w:tc>
        <w:tc>
          <w:tcPr>
            <w:tcW w:w="1872" w:type="dxa"/>
          </w:tcPr>
          <w:p w14:paraId="4A057744" w14:textId="77777777" w:rsidR="00A9432F" w:rsidRDefault="00A9432F" w:rsidP="0073372F">
            <w:pPr>
              <w:pStyle w:val="TAL"/>
              <w:keepNext w:val="0"/>
              <w:keepLines w:val="0"/>
              <w:widowControl w:val="0"/>
            </w:pPr>
            <w:r>
              <w:t>NID</w:t>
            </w:r>
          </w:p>
          <w:p w14:paraId="4EBD4175" w14:textId="77777777" w:rsidR="00A9432F" w:rsidRPr="00E6741E" w:rsidRDefault="00A9432F" w:rsidP="0073372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73372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73372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73372F">
            <w:pPr>
              <w:pStyle w:val="TAL"/>
              <w:keepNext w:val="0"/>
              <w:keepLines w:val="0"/>
              <w:widowControl w:val="0"/>
            </w:pPr>
          </w:p>
        </w:tc>
        <w:tc>
          <w:tcPr>
            <w:tcW w:w="1440" w:type="dxa"/>
          </w:tcPr>
          <w:p w14:paraId="6AAC97F8" w14:textId="77777777" w:rsidR="00A9432F" w:rsidRPr="00E6741E" w:rsidRDefault="00A9432F" w:rsidP="0073372F">
            <w:pPr>
              <w:pStyle w:val="TAL"/>
              <w:keepNext w:val="0"/>
              <w:keepLines w:val="0"/>
              <w:widowControl w:val="0"/>
            </w:pPr>
          </w:p>
        </w:tc>
        <w:tc>
          <w:tcPr>
            <w:tcW w:w="1872" w:type="dxa"/>
          </w:tcPr>
          <w:p w14:paraId="7A4EFBDA" w14:textId="77777777" w:rsidR="00A9432F" w:rsidRPr="00E6741E" w:rsidRDefault="00A9432F" w:rsidP="0073372F">
            <w:pPr>
              <w:pStyle w:val="TAL"/>
              <w:keepNext w:val="0"/>
              <w:keepLines w:val="0"/>
              <w:widowControl w:val="0"/>
            </w:pPr>
          </w:p>
        </w:tc>
        <w:tc>
          <w:tcPr>
            <w:tcW w:w="2880" w:type="dxa"/>
          </w:tcPr>
          <w:p w14:paraId="4320D694" w14:textId="77777777" w:rsidR="00A9432F" w:rsidRPr="00E6741E" w:rsidRDefault="00A9432F" w:rsidP="0073372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73372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73372F">
            <w:pPr>
              <w:pStyle w:val="TAL"/>
              <w:keepNext w:val="0"/>
              <w:keepLines w:val="0"/>
              <w:widowControl w:val="0"/>
            </w:pPr>
            <w:r w:rsidRPr="00E6741E">
              <w:t>M</w:t>
            </w:r>
          </w:p>
        </w:tc>
        <w:tc>
          <w:tcPr>
            <w:tcW w:w="1440" w:type="dxa"/>
          </w:tcPr>
          <w:p w14:paraId="63BABE27" w14:textId="77777777" w:rsidR="00A9432F" w:rsidRPr="00E6741E" w:rsidRDefault="00A9432F" w:rsidP="0073372F">
            <w:pPr>
              <w:pStyle w:val="TAL"/>
              <w:keepNext w:val="0"/>
              <w:keepLines w:val="0"/>
              <w:widowControl w:val="0"/>
            </w:pPr>
          </w:p>
        </w:tc>
        <w:tc>
          <w:tcPr>
            <w:tcW w:w="1872" w:type="dxa"/>
          </w:tcPr>
          <w:p w14:paraId="0E1DB936" w14:textId="77777777" w:rsidR="00A9432F" w:rsidRPr="00E6741E" w:rsidRDefault="00A9432F" w:rsidP="0073372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73372F">
            <w:pPr>
              <w:pStyle w:val="TAL"/>
              <w:keepNext w:val="0"/>
              <w:keepLines w:val="0"/>
              <w:widowControl w:val="0"/>
            </w:pPr>
          </w:p>
        </w:tc>
      </w:tr>
    </w:tbl>
    <w:p w14:paraId="4AEE66E2" w14:textId="77777777" w:rsidR="00A9432F" w:rsidRPr="00E6741E" w:rsidRDefault="00A9432F" w:rsidP="00C10143">
      <w:pPr>
        <w:rPr>
          <w:rFonts w:eastAsia="MS Mincho"/>
        </w:rPr>
      </w:pPr>
    </w:p>
    <w:p w14:paraId="36EDCC3C" w14:textId="77777777" w:rsidR="00A9432F" w:rsidRDefault="00A9432F" w:rsidP="0073372F">
      <w:pPr>
        <w:pStyle w:val="Heading4"/>
        <w:keepNext w:val="0"/>
        <w:keepLines w:val="0"/>
        <w:widowControl w:val="0"/>
      </w:pPr>
      <w:bookmarkStart w:id="8490" w:name="_CR9_2_3_120"/>
      <w:bookmarkStart w:id="8491" w:name="_Hlk44447124"/>
      <w:bookmarkStart w:id="8492" w:name="_Toc44497778"/>
      <w:bookmarkStart w:id="8493" w:name="_Toc45108165"/>
      <w:bookmarkStart w:id="8494" w:name="_Toc45901785"/>
      <w:bookmarkStart w:id="8495" w:name="_Toc51850866"/>
      <w:bookmarkStart w:id="8496" w:name="_Toc56693870"/>
      <w:bookmarkStart w:id="8497" w:name="_Toc64447414"/>
      <w:bookmarkStart w:id="8498" w:name="_Toc66286908"/>
      <w:bookmarkStart w:id="8499" w:name="_Toc74151603"/>
      <w:bookmarkStart w:id="8500" w:name="_Toc88654076"/>
      <w:bookmarkStart w:id="8501" w:name="_Toc97904432"/>
      <w:bookmarkStart w:id="8502" w:name="_Toc105175473"/>
      <w:bookmarkStart w:id="8503" w:name="_Toc113826503"/>
      <w:bookmarkStart w:id="8504" w:name="_Toc175587089"/>
      <w:bookmarkEnd w:id="8490"/>
      <w:r w:rsidRPr="00FD5B70">
        <w:t>9.2.3.</w:t>
      </w:r>
      <w:bookmarkEnd w:id="8491"/>
      <w:r>
        <w:t>120</w:t>
      </w:r>
      <w:r w:rsidRPr="00FD5B70">
        <w:tab/>
      </w:r>
      <w:bookmarkStart w:id="8505" w:name="_Hlk30757597"/>
      <w:r>
        <w:t>Allowed</w:t>
      </w:r>
      <w:r w:rsidRPr="00FD5B70">
        <w:t xml:space="preserve"> </w:t>
      </w:r>
      <w:r>
        <w:t>PNI-NPN ID List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r>
        <w:t xml:space="preserve"> </w:t>
      </w:r>
    </w:p>
    <w:p w14:paraId="5BC0F55C" w14:textId="77777777" w:rsidR="00A9432F" w:rsidRPr="003C5F30" w:rsidRDefault="00A9432F" w:rsidP="0073372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73372F">
            <w:pPr>
              <w:pStyle w:val="TAH"/>
              <w:keepNext w:val="0"/>
              <w:keepLines w:val="0"/>
              <w:widowControl w:val="0"/>
            </w:pPr>
            <w:r w:rsidRPr="003C5F30">
              <w:t>IE/Group Name</w:t>
            </w:r>
          </w:p>
        </w:tc>
        <w:tc>
          <w:tcPr>
            <w:tcW w:w="1080" w:type="dxa"/>
          </w:tcPr>
          <w:p w14:paraId="3223B257" w14:textId="77777777" w:rsidR="00A9432F" w:rsidRPr="003C5F30" w:rsidRDefault="00A9432F" w:rsidP="0073372F">
            <w:pPr>
              <w:pStyle w:val="TAH"/>
              <w:keepNext w:val="0"/>
              <w:keepLines w:val="0"/>
              <w:widowControl w:val="0"/>
            </w:pPr>
            <w:r w:rsidRPr="003C5F30">
              <w:t>Presence</w:t>
            </w:r>
          </w:p>
        </w:tc>
        <w:tc>
          <w:tcPr>
            <w:tcW w:w="1440" w:type="dxa"/>
          </w:tcPr>
          <w:p w14:paraId="1E7D8A73" w14:textId="77777777" w:rsidR="00A9432F" w:rsidRPr="003C5F30" w:rsidRDefault="00A9432F" w:rsidP="0073372F">
            <w:pPr>
              <w:pStyle w:val="TAH"/>
              <w:keepNext w:val="0"/>
              <w:keepLines w:val="0"/>
              <w:widowControl w:val="0"/>
            </w:pPr>
            <w:r w:rsidRPr="003C5F30">
              <w:t>Range</w:t>
            </w:r>
          </w:p>
        </w:tc>
        <w:tc>
          <w:tcPr>
            <w:tcW w:w="1872" w:type="dxa"/>
          </w:tcPr>
          <w:p w14:paraId="51352542" w14:textId="77777777" w:rsidR="00A9432F" w:rsidRPr="003C5F30" w:rsidRDefault="00A9432F" w:rsidP="0073372F">
            <w:pPr>
              <w:pStyle w:val="TAH"/>
              <w:keepNext w:val="0"/>
              <w:keepLines w:val="0"/>
              <w:widowControl w:val="0"/>
            </w:pPr>
            <w:r w:rsidRPr="003C5F30">
              <w:t>IE type and reference</w:t>
            </w:r>
          </w:p>
        </w:tc>
        <w:tc>
          <w:tcPr>
            <w:tcW w:w="2880" w:type="dxa"/>
          </w:tcPr>
          <w:p w14:paraId="7EE339C0" w14:textId="77777777" w:rsidR="00A9432F" w:rsidRPr="003C5F30" w:rsidRDefault="00A9432F" w:rsidP="0073372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73372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73372F">
            <w:pPr>
              <w:pStyle w:val="TAL"/>
              <w:keepNext w:val="0"/>
              <w:keepLines w:val="0"/>
              <w:widowControl w:val="0"/>
            </w:pPr>
          </w:p>
        </w:tc>
        <w:tc>
          <w:tcPr>
            <w:tcW w:w="1440" w:type="dxa"/>
          </w:tcPr>
          <w:p w14:paraId="42015212" w14:textId="77777777" w:rsidR="00A9432F" w:rsidRPr="003C5F30" w:rsidRDefault="00A9432F" w:rsidP="0073372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73372F">
            <w:pPr>
              <w:pStyle w:val="TAL"/>
              <w:keepNext w:val="0"/>
              <w:keepLines w:val="0"/>
              <w:widowControl w:val="0"/>
            </w:pPr>
          </w:p>
        </w:tc>
        <w:tc>
          <w:tcPr>
            <w:tcW w:w="2880" w:type="dxa"/>
          </w:tcPr>
          <w:p w14:paraId="39C35169" w14:textId="77777777" w:rsidR="00A9432F" w:rsidRPr="003C5F30" w:rsidRDefault="00A9432F" w:rsidP="0073372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73372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73372F">
            <w:pPr>
              <w:pStyle w:val="TAL"/>
              <w:keepNext w:val="0"/>
              <w:keepLines w:val="0"/>
              <w:widowControl w:val="0"/>
            </w:pPr>
            <w:r w:rsidRPr="003C5F30">
              <w:t>M</w:t>
            </w:r>
          </w:p>
        </w:tc>
        <w:tc>
          <w:tcPr>
            <w:tcW w:w="1440" w:type="dxa"/>
          </w:tcPr>
          <w:p w14:paraId="66B25160" w14:textId="77777777" w:rsidR="00A9432F" w:rsidRPr="003C5F30" w:rsidRDefault="00A9432F" w:rsidP="0073372F">
            <w:pPr>
              <w:pStyle w:val="TAL"/>
              <w:keepNext w:val="0"/>
              <w:keepLines w:val="0"/>
              <w:widowControl w:val="0"/>
              <w:rPr>
                <w:i/>
              </w:rPr>
            </w:pPr>
          </w:p>
        </w:tc>
        <w:tc>
          <w:tcPr>
            <w:tcW w:w="1872" w:type="dxa"/>
          </w:tcPr>
          <w:p w14:paraId="61E8D0AD" w14:textId="77777777" w:rsidR="00A9432F" w:rsidRPr="003C5F30" w:rsidRDefault="00A9432F" w:rsidP="0073372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73372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73372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73372F">
            <w:pPr>
              <w:pStyle w:val="TAL"/>
              <w:keepNext w:val="0"/>
              <w:keepLines w:val="0"/>
              <w:widowControl w:val="0"/>
            </w:pPr>
            <w:r>
              <w:t>M</w:t>
            </w:r>
          </w:p>
        </w:tc>
        <w:tc>
          <w:tcPr>
            <w:tcW w:w="1440" w:type="dxa"/>
          </w:tcPr>
          <w:p w14:paraId="3F7D5EC6" w14:textId="77777777" w:rsidR="00A9432F" w:rsidRPr="003C5F30" w:rsidRDefault="00A9432F" w:rsidP="0073372F">
            <w:pPr>
              <w:pStyle w:val="TAL"/>
              <w:keepNext w:val="0"/>
              <w:keepLines w:val="0"/>
              <w:widowControl w:val="0"/>
              <w:rPr>
                <w:i/>
              </w:rPr>
            </w:pPr>
          </w:p>
        </w:tc>
        <w:tc>
          <w:tcPr>
            <w:tcW w:w="1872" w:type="dxa"/>
          </w:tcPr>
          <w:p w14:paraId="47A99B6F" w14:textId="77777777" w:rsidR="00A9432F" w:rsidRPr="003C5F30" w:rsidRDefault="00A9432F" w:rsidP="0073372F">
            <w:pPr>
              <w:pStyle w:val="TAL"/>
              <w:keepNext w:val="0"/>
              <w:keepLines w:val="0"/>
              <w:widowControl w:val="0"/>
            </w:pPr>
            <w:r>
              <w:rPr>
                <w:lang w:eastAsia="zh-CN"/>
              </w:rPr>
              <w:t>9.2.3.123</w:t>
            </w:r>
          </w:p>
        </w:tc>
        <w:tc>
          <w:tcPr>
            <w:tcW w:w="2880" w:type="dxa"/>
          </w:tcPr>
          <w:p w14:paraId="50BCD26E" w14:textId="77777777" w:rsidR="00A9432F" w:rsidRPr="003C5F30" w:rsidRDefault="00A9432F" w:rsidP="0073372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73372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73372F">
            <w:pPr>
              <w:pStyle w:val="TAL"/>
              <w:keepNext w:val="0"/>
              <w:keepLines w:val="0"/>
              <w:widowControl w:val="0"/>
            </w:pPr>
          </w:p>
        </w:tc>
        <w:tc>
          <w:tcPr>
            <w:tcW w:w="1440" w:type="dxa"/>
          </w:tcPr>
          <w:p w14:paraId="6D6B6C85" w14:textId="77777777" w:rsidR="00A9432F" w:rsidRPr="003C5F30" w:rsidRDefault="00A9432F" w:rsidP="0073372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73372F">
            <w:pPr>
              <w:pStyle w:val="TAL"/>
              <w:keepNext w:val="0"/>
              <w:keepLines w:val="0"/>
              <w:widowControl w:val="0"/>
            </w:pPr>
          </w:p>
        </w:tc>
        <w:tc>
          <w:tcPr>
            <w:tcW w:w="2880" w:type="dxa"/>
          </w:tcPr>
          <w:p w14:paraId="219C6ED0" w14:textId="77777777" w:rsidR="00A9432F" w:rsidRPr="003C5F30" w:rsidRDefault="00A9432F" w:rsidP="0073372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73372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73372F">
            <w:pPr>
              <w:pStyle w:val="TAL"/>
              <w:keepNext w:val="0"/>
              <w:keepLines w:val="0"/>
              <w:widowControl w:val="0"/>
            </w:pPr>
            <w:r>
              <w:t>M</w:t>
            </w:r>
          </w:p>
        </w:tc>
        <w:tc>
          <w:tcPr>
            <w:tcW w:w="1440" w:type="dxa"/>
          </w:tcPr>
          <w:p w14:paraId="4D106806" w14:textId="77777777" w:rsidR="00A9432F" w:rsidRPr="003C5F30" w:rsidRDefault="00A9432F" w:rsidP="0073372F">
            <w:pPr>
              <w:pStyle w:val="TAL"/>
              <w:keepNext w:val="0"/>
              <w:keepLines w:val="0"/>
              <w:widowControl w:val="0"/>
              <w:rPr>
                <w:i/>
              </w:rPr>
            </w:pPr>
          </w:p>
        </w:tc>
        <w:tc>
          <w:tcPr>
            <w:tcW w:w="1872" w:type="dxa"/>
          </w:tcPr>
          <w:p w14:paraId="09738C71" w14:textId="77777777" w:rsidR="00A9432F" w:rsidRPr="003C5F30" w:rsidRDefault="00A9432F" w:rsidP="0073372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73372F">
            <w:pPr>
              <w:pStyle w:val="TAL"/>
              <w:keepNext w:val="0"/>
              <w:keepLines w:val="0"/>
              <w:widowControl w:val="0"/>
            </w:pPr>
          </w:p>
        </w:tc>
      </w:tr>
    </w:tbl>
    <w:p w14:paraId="626847A9" w14:textId="77777777" w:rsidR="00A9432F" w:rsidRPr="003C5F30" w:rsidRDefault="00A9432F"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73372F">
        <w:trPr>
          <w:tblHeader/>
        </w:trPr>
        <w:tc>
          <w:tcPr>
            <w:tcW w:w="3528" w:type="dxa"/>
          </w:tcPr>
          <w:p w14:paraId="5592008D" w14:textId="77777777" w:rsidR="00A9432F" w:rsidRPr="003C5F30" w:rsidRDefault="00A9432F" w:rsidP="0073372F">
            <w:pPr>
              <w:pStyle w:val="TAH"/>
              <w:keepNext w:val="0"/>
              <w:keepLines w:val="0"/>
              <w:widowControl w:val="0"/>
            </w:pPr>
            <w:r w:rsidRPr="003C5F30">
              <w:t>Range bound</w:t>
            </w:r>
          </w:p>
        </w:tc>
        <w:tc>
          <w:tcPr>
            <w:tcW w:w="6192" w:type="dxa"/>
          </w:tcPr>
          <w:p w14:paraId="5D2BF91D" w14:textId="77777777" w:rsidR="00A9432F" w:rsidRPr="003C5F30" w:rsidRDefault="00A9432F" w:rsidP="0073372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73372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73372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73372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73372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73372F">
      <w:pPr>
        <w:widowControl w:val="0"/>
      </w:pPr>
    </w:p>
    <w:p w14:paraId="461B6748" w14:textId="77777777" w:rsidR="00A9432F" w:rsidRPr="009F5A10" w:rsidRDefault="00A9432F" w:rsidP="0073372F">
      <w:pPr>
        <w:pStyle w:val="Heading4"/>
        <w:keepNext w:val="0"/>
        <w:keepLines w:val="0"/>
        <w:widowControl w:val="0"/>
      </w:pPr>
      <w:bookmarkStart w:id="8506" w:name="_CR9_2_3_121"/>
      <w:bookmarkStart w:id="8507" w:name="_Hlk44447160"/>
      <w:bookmarkStart w:id="8508" w:name="_Toc44497779"/>
      <w:bookmarkStart w:id="8509" w:name="_Toc45108166"/>
      <w:bookmarkStart w:id="8510" w:name="_Toc45901786"/>
      <w:bookmarkStart w:id="8511" w:name="_Toc51850867"/>
      <w:bookmarkStart w:id="8512" w:name="_Toc56693871"/>
      <w:bookmarkStart w:id="8513" w:name="_Toc64447415"/>
      <w:bookmarkStart w:id="8514" w:name="_Toc66286909"/>
      <w:bookmarkStart w:id="8515" w:name="_Toc74151604"/>
      <w:bookmarkStart w:id="8516" w:name="_Toc88654077"/>
      <w:bookmarkStart w:id="8517" w:name="_Toc97904433"/>
      <w:bookmarkStart w:id="8518" w:name="_Toc105175474"/>
      <w:bookmarkStart w:id="8519" w:name="_Toc113826504"/>
      <w:bookmarkStart w:id="8520" w:name="_Toc175587090"/>
      <w:bookmarkEnd w:id="8506"/>
      <w:r w:rsidRPr="009F5A10">
        <w:t>9.</w:t>
      </w:r>
      <w:r>
        <w:t>2</w:t>
      </w:r>
      <w:r w:rsidRPr="009F5A10">
        <w:t>.3.</w:t>
      </w:r>
      <w:bookmarkEnd w:id="8507"/>
      <w:r>
        <w:t>121</w:t>
      </w:r>
      <w:r w:rsidRPr="009F5A10">
        <w:tab/>
      </w:r>
      <w:r>
        <w:t>NPN Paging Assistance Information</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2456172A" w14:textId="77777777" w:rsidR="00A9432F" w:rsidRPr="00D63CC9" w:rsidRDefault="00A9432F" w:rsidP="0073372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73372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73372F">
            <w:pPr>
              <w:pStyle w:val="TAL"/>
              <w:keepNext w:val="0"/>
              <w:keepLines w:val="0"/>
              <w:widowControl w:val="0"/>
              <w:rPr>
                <w:i/>
                <w:lang w:eastAsia="ja-JP"/>
              </w:rPr>
            </w:pPr>
          </w:p>
        </w:tc>
        <w:tc>
          <w:tcPr>
            <w:tcW w:w="1872" w:type="dxa"/>
          </w:tcPr>
          <w:p w14:paraId="5C090480" w14:textId="77777777" w:rsidR="00A9432F" w:rsidRPr="009F5A10" w:rsidRDefault="00A9432F" w:rsidP="0073372F">
            <w:pPr>
              <w:pStyle w:val="TAL"/>
              <w:keepNext w:val="0"/>
              <w:keepLines w:val="0"/>
              <w:widowControl w:val="0"/>
              <w:rPr>
                <w:lang w:eastAsia="ja-JP"/>
              </w:rPr>
            </w:pPr>
          </w:p>
        </w:tc>
        <w:tc>
          <w:tcPr>
            <w:tcW w:w="2880" w:type="dxa"/>
          </w:tcPr>
          <w:p w14:paraId="60FE8986" w14:textId="77777777" w:rsidR="00A9432F" w:rsidRPr="009F5A10" w:rsidRDefault="00A9432F" w:rsidP="0073372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73372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73372F">
            <w:pPr>
              <w:pStyle w:val="TAL"/>
              <w:keepNext w:val="0"/>
              <w:keepLines w:val="0"/>
              <w:widowControl w:val="0"/>
              <w:rPr>
                <w:rFonts w:cs="Arial"/>
                <w:lang w:eastAsia="ja-JP"/>
              </w:rPr>
            </w:pPr>
          </w:p>
        </w:tc>
        <w:tc>
          <w:tcPr>
            <w:tcW w:w="1440" w:type="dxa"/>
          </w:tcPr>
          <w:p w14:paraId="2112E3AC" w14:textId="77777777" w:rsidR="00A9432F" w:rsidRPr="009F5A10" w:rsidRDefault="00A9432F" w:rsidP="0073372F">
            <w:pPr>
              <w:pStyle w:val="TAL"/>
              <w:keepNext w:val="0"/>
              <w:keepLines w:val="0"/>
              <w:widowControl w:val="0"/>
              <w:rPr>
                <w:rFonts w:cs="Arial"/>
                <w:i/>
                <w:lang w:eastAsia="ja-JP"/>
              </w:rPr>
            </w:pPr>
          </w:p>
        </w:tc>
        <w:tc>
          <w:tcPr>
            <w:tcW w:w="1872" w:type="dxa"/>
          </w:tcPr>
          <w:p w14:paraId="6CB4F514" w14:textId="77777777" w:rsidR="00A9432F" w:rsidRPr="009F5A10" w:rsidRDefault="00A9432F" w:rsidP="0073372F">
            <w:pPr>
              <w:pStyle w:val="TAL"/>
              <w:keepNext w:val="0"/>
              <w:keepLines w:val="0"/>
              <w:widowControl w:val="0"/>
              <w:rPr>
                <w:rFonts w:cs="Arial"/>
                <w:lang w:eastAsia="ja-JP"/>
              </w:rPr>
            </w:pPr>
          </w:p>
        </w:tc>
        <w:tc>
          <w:tcPr>
            <w:tcW w:w="2880" w:type="dxa"/>
          </w:tcPr>
          <w:p w14:paraId="752AF7EC" w14:textId="77777777" w:rsidR="00A9432F" w:rsidRPr="009F5A10" w:rsidRDefault="00A9432F" w:rsidP="0073372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73372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73372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73372F">
            <w:pPr>
              <w:pStyle w:val="TAL"/>
              <w:keepNext w:val="0"/>
              <w:keepLines w:val="0"/>
              <w:widowControl w:val="0"/>
              <w:rPr>
                <w:rFonts w:cs="Arial"/>
                <w:i/>
                <w:lang w:eastAsia="ja-JP"/>
              </w:rPr>
            </w:pPr>
          </w:p>
        </w:tc>
        <w:tc>
          <w:tcPr>
            <w:tcW w:w="1872" w:type="dxa"/>
          </w:tcPr>
          <w:p w14:paraId="0076E057" w14:textId="77777777" w:rsidR="00A9432F" w:rsidRDefault="00A9432F" w:rsidP="0073372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73372F">
            <w:pPr>
              <w:pStyle w:val="TAL"/>
              <w:keepNext w:val="0"/>
              <w:keepLines w:val="0"/>
              <w:widowControl w:val="0"/>
              <w:rPr>
                <w:rFonts w:cs="Arial"/>
                <w:lang w:eastAsia="ja-JP"/>
              </w:rPr>
            </w:pPr>
          </w:p>
        </w:tc>
      </w:tr>
    </w:tbl>
    <w:p w14:paraId="04F97390" w14:textId="77777777" w:rsidR="00A9432F" w:rsidRPr="009F5A10" w:rsidRDefault="00A9432F" w:rsidP="0073372F">
      <w:pPr>
        <w:widowControl w:val="0"/>
      </w:pPr>
    </w:p>
    <w:p w14:paraId="70D2FFE0" w14:textId="77777777" w:rsidR="00A9432F" w:rsidRPr="009F5A10" w:rsidRDefault="00A9432F" w:rsidP="0073372F">
      <w:pPr>
        <w:pStyle w:val="Heading4"/>
        <w:keepNext w:val="0"/>
        <w:keepLines w:val="0"/>
        <w:widowControl w:val="0"/>
      </w:pPr>
      <w:bookmarkStart w:id="8521" w:name="_CR9_2_3_122"/>
      <w:bookmarkStart w:id="8522" w:name="_Toc44497780"/>
      <w:bookmarkStart w:id="8523" w:name="_Toc45108167"/>
      <w:bookmarkStart w:id="8524" w:name="_Toc45901787"/>
      <w:bookmarkStart w:id="8525" w:name="_Toc51850868"/>
      <w:bookmarkStart w:id="8526" w:name="_Toc56693872"/>
      <w:bookmarkStart w:id="8527" w:name="_Toc64447416"/>
      <w:bookmarkStart w:id="8528" w:name="_Toc66286910"/>
      <w:bookmarkStart w:id="8529" w:name="_Toc74151605"/>
      <w:bookmarkStart w:id="8530" w:name="_Toc88654078"/>
      <w:bookmarkStart w:id="8531" w:name="_Toc97904434"/>
      <w:bookmarkStart w:id="8532" w:name="_Toc105175475"/>
      <w:bookmarkStart w:id="8533" w:name="_Toc113826505"/>
      <w:bookmarkStart w:id="8534" w:name="_Toc175587091"/>
      <w:bookmarkEnd w:id="8521"/>
      <w:r w:rsidRPr="009F5A10">
        <w:t>9.</w:t>
      </w:r>
      <w:r>
        <w:t>2</w:t>
      </w:r>
      <w:r w:rsidRPr="009F5A10">
        <w:t>.3.</w:t>
      </w:r>
      <w:r>
        <w:t>122</w:t>
      </w:r>
      <w:r w:rsidRPr="009F5A10">
        <w:tab/>
      </w:r>
      <w:r w:rsidR="00007841">
        <w:t>Void</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9AF26CA" w14:textId="77777777" w:rsidR="00A9432F" w:rsidRPr="00B46448" w:rsidRDefault="00007841" w:rsidP="0073372F">
      <w:pPr>
        <w:widowControl w:val="0"/>
      </w:pPr>
      <w:r>
        <w:t>Void</w:t>
      </w:r>
      <w:r w:rsidR="00A9432F" w:rsidRPr="00A632BE">
        <w:t>.</w:t>
      </w:r>
    </w:p>
    <w:p w14:paraId="7F6FFB4E" w14:textId="77777777" w:rsidR="00A9432F" w:rsidRPr="009F5A10" w:rsidRDefault="00A9432F" w:rsidP="0073372F">
      <w:pPr>
        <w:pStyle w:val="Heading4"/>
        <w:keepNext w:val="0"/>
        <w:keepLines w:val="0"/>
        <w:widowControl w:val="0"/>
      </w:pPr>
      <w:bookmarkStart w:id="8535" w:name="_CR9_2_3_123"/>
      <w:bookmarkStart w:id="8536" w:name="_Toc44497781"/>
      <w:bookmarkStart w:id="8537" w:name="_Toc45108168"/>
      <w:bookmarkStart w:id="8538" w:name="_Toc45901788"/>
      <w:bookmarkStart w:id="8539" w:name="_Toc51850869"/>
      <w:bookmarkStart w:id="8540" w:name="_Toc56693873"/>
      <w:bookmarkStart w:id="8541" w:name="_Toc64447417"/>
      <w:bookmarkStart w:id="8542" w:name="_Toc66286911"/>
      <w:bookmarkStart w:id="8543" w:name="_Toc74151606"/>
      <w:bookmarkStart w:id="8544" w:name="_Toc88654079"/>
      <w:bookmarkStart w:id="8545" w:name="_Toc97904435"/>
      <w:bookmarkStart w:id="8546" w:name="_Toc105175476"/>
      <w:bookmarkStart w:id="8547" w:name="_Toc113826506"/>
      <w:bookmarkStart w:id="8548" w:name="_Toc175587092"/>
      <w:bookmarkEnd w:id="8535"/>
      <w:r w:rsidRPr="009F5A10">
        <w:t>9.</w:t>
      </w:r>
      <w:r>
        <w:t>2</w:t>
      </w:r>
      <w:r w:rsidRPr="009F5A10">
        <w:t>.3.</w:t>
      </w:r>
      <w:r>
        <w:t>123</w:t>
      </w:r>
      <w:r w:rsidRPr="009F5A10">
        <w:tab/>
      </w:r>
      <w:r>
        <w:t>PNI-NPN Restricted Information</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0608DD12" w14:textId="77777777" w:rsidR="00A9432F" w:rsidRPr="00B46448" w:rsidRDefault="00A9432F" w:rsidP="0073372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73372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73372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73372F">
            <w:pPr>
              <w:pStyle w:val="TAL"/>
              <w:keepNext w:val="0"/>
              <w:keepLines w:val="0"/>
              <w:widowControl w:val="0"/>
              <w:rPr>
                <w:i/>
                <w:lang w:eastAsia="ja-JP"/>
              </w:rPr>
            </w:pPr>
          </w:p>
        </w:tc>
        <w:tc>
          <w:tcPr>
            <w:tcW w:w="1872" w:type="dxa"/>
          </w:tcPr>
          <w:p w14:paraId="6320EF8E" w14:textId="77777777" w:rsidR="00A9432F" w:rsidRDefault="00A9432F" w:rsidP="0073372F">
            <w:pPr>
              <w:pStyle w:val="TAL"/>
              <w:keepNext w:val="0"/>
              <w:keepLines w:val="0"/>
              <w:widowControl w:val="0"/>
              <w:rPr>
                <w:lang w:eastAsia="zh-CN"/>
              </w:rPr>
            </w:pPr>
            <w:r w:rsidRPr="00674AF9">
              <w:rPr>
                <w:lang w:eastAsia="zh-CN"/>
              </w:rPr>
              <w:t>ENUMERATED</w:t>
            </w:r>
          </w:p>
          <w:p w14:paraId="0192F9D3" w14:textId="77777777" w:rsidR="00A9432F" w:rsidRDefault="00A9432F" w:rsidP="0073372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73372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73372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73372F">
      <w:pPr>
        <w:widowControl w:val="0"/>
      </w:pPr>
    </w:p>
    <w:p w14:paraId="2E63383C" w14:textId="77777777" w:rsidR="0046022C" w:rsidRPr="00643AA9" w:rsidRDefault="0046022C" w:rsidP="0073372F">
      <w:pPr>
        <w:pStyle w:val="Heading4"/>
        <w:keepNext w:val="0"/>
        <w:keepLines w:val="0"/>
        <w:widowControl w:val="0"/>
        <w:rPr>
          <w:noProof/>
          <w:lang w:val="en-US" w:eastAsia="ja-JP"/>
        </w:rPr>
      </w:pPr>
      <w:bookmarkStart w:id="8549" w:name="_CR9_2_3_124"/>
      <w:bookmarkStart w:id="8550" w:name="_Hlk44449322"/>
      <w:bookmarkStart w:id="8551" w:name="_Toc14207641"/>
      <w:bookmarkStart w:id="8552" w:name="_Toc44497782"/>
      <w:bookmarkStart w:id="8553" w:name="_Toc45108169"/>
      <w:bookmarkStart w:id="8554" w:name="_Toc45901789"/>
      <w:bookmarkStart w:id="8555" w:name="_Toc51850870"/>
      <w:bookmarkStart w:id="8556" w:name="_Toc56693874"/>
      <w:bookmarkStart w:id="8557" w:name="_Toc64447418"/>
      <w:bookmarkStart w:id="8558" w:name="_Toc66286912"/>
      <w:bookmarkStart w:id="8559" w:name="_Toc74151607"/>
      <w:bookmarkStart w:id="8560" w:name="_Toc88654080"/>
      <w:bookmarkStart w:id="8561" w:name="_Toc97904436"/>
      <w:bookmarkStart w:id="8562" w:name="_Toc105175477"/>
      <w:bookmarkStart w:id="8563" w:name="_Toc113826507"/>
      <w:bookmarkStart w:id="8564" w:name="_Toc175587093"/>
      <w:bookmarkEnd w:id="8549"/>
      <w:r w:rsidRPr="0090263D">
        <w:rPr>
          <w:noProof/>
          <w:lang w:eastAsia="ja-JP"/>
        </w:rPr>
        <w:t>9.2.3.</w:t>
      </w:r>
      <w:bookmarkEnd w:id="8550"/>
      <w:r>
        <w:rPr>
          <w:noProof/>
          <w:lang w:val="en-US" w:eastAsia="ja-JP"/>
        </w:rPr>
        <w:t>124</w:t>
      </w:r>
      <w:r w:rsidRPr="0090263D">
        <w:rPr>
          <w:noProof/>
          <w:lang w:eastAsia="ja-JP"/>
        </w:rPr>
        <w:tab/>
      </w:r>
      <w:bookmarkEnd w:id="8551"/>
      <w:r>
        <w:rPr>
          <w:noProof/>
          <w:lang w:val="en-US" w:eastAsia="ja-JP"/>
        </w:rPr>
        <w:t>URI</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2F711171" w14:textId="77777777" w:rsidR="0046022C" w:rsidRPr="0090263D" w:rsidRDefault="0046022C" w:rsidP="0073372F">
      <w:pPr>
        <w:widowControl w:val="0"/>
      </w:pPr>
      <w:r w:rsidRPr="0090263D">
        <w:t>This IE is defined to contain a</w:t>
      </w:r>
      <w:r>
        <w:t xml:space="preserve"> URI</w:t>
      </w:r>
      <w:r w:rsidRPr="0090263D">
        <w:t xml:space="preserve">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90263D" w14:paraId="2699A0EB" w14:textId="77777777" w:rsidTr="005926E2">
        <w:tc>
          <w:tcPr>
            <w:tcW w:w="2448" w:type="dxa"/>
          </w:tcPr>
          <w:p w14:paraId="1FB6E60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Presence</w:t>
            </w:r>
          </w:p>
        </w:tc>
        <w:tc>
          <w:tcPr>
            <w:tcW w:w="1440" w:type="dxa"/>
          </w:tcPr>
          <w:p w14:paraId="66D14011"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Range</w:t>
            </w:r>
          </w:p>
        </w:tc>
        <w:tc>
          <w:tcPr>
            <w:tcW w:w="1872" w:type="dxa"/>
          </w:tcPr>
          <w:p w14:paraId="0493BE1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 type and reference</w:t>
            </w:r>
          </w:p>
        </w:tc>
        <w:tc>
          <w:tcPr>
            <w:tcW w:w="2880" w:type="dxa"/>
          </w:tcPr>
          <w:p w14:paraId="32EF6F9D"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5926E2">
        <w:tc>
          <w:tcPr>
            <w:tcW w:w="2448" w:type="dxa"/>
          </w:tcPr>
          <w:p w14:paraId="6EBF2AC4" w14:textId="77777777" w:rsidR="0046022C" w:rsidRPr="00643AA9" w:rsidRDefault="0046022C" w:rsidP="0073372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73372F">
            <w:pPr>
              <w:pStyle w:val="TAL"/>
              <w:keepNext w:val="0"/>
              <w:keepLines w:val="0"/>
              <w:widowControl w:val="0"/>
              <w:rPr>
                <w:noProof/>
                <w:lang w:eastAsia="ja-JP"/>
              </w:rPr>
            </w:pPr>
            <w:r>
              <w:rPr>
                <w:noProof/>
                <w:lang w:eastAsia="ja-JP"/>
              </w:rPr>
              <w:t>M</w:t>
            </w:r>
          </w:p>
        </w:tc>
        <w:tc>
          <w:tcPr>
            <w:tcW w:w="1440" w:type="dxa"/>
          </w:tcPr>
          <w:p w14:paraId="2AE97BAD" w14:textId="77777777" w:rsidR="0046022C" w:rsidRPr="0090263D" w:rsidRDefault="0046022C" w:rsidP="0073372F">
            <w:pPr>
              <w:pStyle w:val="TAL"/>
              <w:keepNext w:val="0"/>
              <w:keepLines w:val="0"/>
              <w:widowControl w:val="0"/>
              <w:rPr>
                <w:i/>
                <w:lang w:eastAsia="ja-JP"/>
              </w:rPr>
            </w:pPr>
          </w:p>
        </w:tc>
        <w:tc>
          <w:tcPr>
            <w:tcW w:w="1872" w:type="dxa"/>
          </w:tcPr>
          <w:p w14:paraId="5A3A7037" w14:textId="77777777" w:rsidR="0046022C" w:rsidRPr="0090263D" w:rsidRDefault="0046022C" w:rsidP="0073372F">
            <w:pPr>
              <w:pStyle w:val="TAL"/>
              <w:keepNext w:val="0"/>
              <w:keepLines w:val="0"/>
              <w:widowControl w:val="0"/>
              <w:rPr>
                <w:snapToGrid w:val="0"/>
                <w:lang w:eastAsia="ja-JP"/>
              </w:rPr>
            </w:pPr>
            <w:r>
              <w:t>VisibleString</w:t>
            </w:r>
          </w:p>
        </w:tc>
        <w:tc>
          <w:tcPr>
            <w:tcW w:w="2880" w:type="dxa"/>
          </w:tcPr>
          <w:p w14:paraId="0EEFDC0E" w14:textId="77777777" w:rsidR="0046022C" w:rsidRPr="00643AA9" w:rsidRDefault="0046022C" w:rsidP="0073372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73372F">
      <w:pPr>
        <w:widowControl w:val="0"/>
      </w:pPr>
    </w:p>
    <w:p w14:paraId="798AC972" w14:textId="77777777" w:rsidR="0046022C" w:rsidRPr="009354E2" w:rsidRDefault="0046022C" w:rsidP="0073372F">
      <w:pPr>
        <w:pStyle w:val="Heading4"/>
        <w:keepNext w:val="0"/>
        <w:keepLines w:val="0"/>
        <w:widowControl w:val="0"/>
        <w:rPr>
          <w:noProof/>
          <w:lang w:eastAsia="ja-JP"/>
        </w:rPr>
      </w:pPr>
      <w:bookmarkStart w:id="8565" w:name="_CR9_2_3_125"/>
      <w:bookmarkStart w:id="8566" w:name="_Hlk44449457"/>
      <w:bookmarkStart w:id="8567" w:name="_Toc44497783"/>
      <w:bookmarkStart w:id="8568" w:name="_Toc45108170"/>
      <w:bookmarkStart w:id="8569" w:name="_Toc45901790"/>
      <w:bookmarkStart w:id="8570" w:name="_Toc51850871"/>
      <w:bookmarkStart w:id="8571" w:name="_Toc56693875"/>
      <w:bookmarkStart w:id="8572" w:name="_Toc64447419"/>
      <w:bookmarkStart w:id="8573" w:name="_Toc66286913"/>
      <w:bookmarkStart w:id="8574" w:name="_Toc74151608"/>
      <w:bookmarkStart w:id="8575" w:name="_Toc88654081"/>
      <w:bookmarkStart w:id="8576" w:name="_Toc97904437"/>
      <w:bookmarkStart w:id="8577" w:name="_Toc105175478"/>
      <w:bookmarkStart w:id="8578" w:name="_Toc113826508"/>
      <w:bookmarkStart w:id="8579" w:name="_Toc175587094"/>
      <w:bookmarkStart w:id="8580" w:name="_Toc13759629"/>
      <w:bookmarkEnd w:id="8565"/>
      <w:r w:rsidRPr="009354E2">
        <w:rPr>
          <w:noProof/>
          <w:lang w:eastAsia="ja-JP"/>
        </w:rPr>
        <w:t>9.2.3.</w:t>
      </w:r>
      <w:bookmarkEnd w:id="8566"/>
      <w:r>
        <w:rPr>
          <w:noProof/>
          <w:lang w:eastAsia="ja-JP"/>
        </w:rPr>
        <w:t>125</w:t>
      </w:r>
      <w:r w:rsidRPr="009354E2">
        <w:rPr>
          <w:noProof/>
          <w:lang w:eastAsia="ja-JP"/>
        </w:rPr>
        <w:tab/>
        <w:t>MDT Configuration</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r w:rsidRPr="009354E2">
        <w:rPr>
          <w:noProof/>
          <w:lang w:eastAsia="ja-JP"/>
        </w:rPr>
        <w:t xml:space="preserve"> </w:t>
      </w:r>
    </w:p>
    <w:p w14:paraId="5C5F14C5" w14:textId="77777777" w:rsidR="0046022C" w:rsidRPr="00FC6ECB" w:rsidRDefault="0046022C" w:rsidP="0073372F">
      <w:pPr>
        <w:widowControl w:val="0"/>
        <w:rPr>
          <w:rFonts w:eastAsia="SimSun"/>
          <w:lang w:eastAsia="zh-CN"/>
        </w:rPr>
      </w:pPr>
      <w:r w:rsidRPr="00FC6ECB">
        <w:rPr>
          <w:rFonts w:eastAsia="SimSun"/>
          <w:lang w:eastAsia="zh-CN"/>
        </w:rPr>
        <w:t>The IE defines the 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rsidRPr="00FC6ECB" w14:paraId="692D226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73372F">
        <w:tc>
          <w:tcPr>
            <w:tcW w:w="244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9.2.3.126</w:t>
            </w:r>
          </w:p>
        </w:tc>
        <w:tc>
          <w:tcPr>
            <w:tcW w:w="288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73372F">
            <w:pPr>
              <w:pStyle w:val="TAL"/>
              <w:keepNext w:val="0"/>
              <w:keepLines w:val="0"/>
              <w:widowControl w:val="0"/>
              <w:rPr>
                <w:rFonts w:eastAsia="SimSun" w:cs="Arial"/>
                <w:lang w:eastAsia="ja-JP"/>
              </w:rPr>
            </w:pPr>
          </w:p>
        </w:tc>
      </w:tr>
      <w:tr w:rsidR="0046022C" w:rsidRPr="00FC6ECB" w14:paraId="44F1413F" w14:textId="77777777" w:rsidTr="0073372F">
        <w:tc>
          <w:tcPr>
            <w:tcW w:w="244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73372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9.2.3.127</w:t>
            </w:r>
          </w:p>
        </w:tc>
        <w:tc>
          <w:tcPr>
            <w:tcW w:w="288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73372F">
            <w:pPr>
              <w:pStyle w:val="TAL"/>
              <w:keepNext w:val="0"/>
              <w:keepLines w:val="0"/>
              <w:widowControl w:val="0"/>
              <w:rPr>
                <w:rFonts w:eastAsia="SimSun" w:cs="Arial"/>
                <w:lang w:eastAsia="ja-JP"/>
              </w:rPr>
            </w:pPr>
          </w:p>
        </w:tc>
      </w:tr>
    </w:tbl>
    <w:p w14:paraId="7660EA58" w14:textId="77777777" w:rsidR="0046022C" w:rsidRDefault="0046022C" w:rsidP="0073372F">
      <w:pPr>
        <w:widowControl w:val="0"/>
        <w:rPr>
          <w:i/>
          <w:noProof/>
          <w:lang w:eastAsia="zh-CN"/>
        </w:rPr>
      </w:pPr>
    </w:p>
    <w:p w14:paraId="7F0B37B6" w14:textId="77777777" w:rsidR="0046022C" w:rsidRPr="00567372" w:rsidRDefault="0046022C" w:rsidP="0073372F">
      <w:pPr>
        <w:pStyle w:val="Heading4"/>
        <w:keepNext w:val="0"/>
        <w:keepLines w:val="0"/>
        <w:widowControl w:val="0"/>
        <w:rPr>
          <w:noProof/>
          <w:lang w:eastAsia="ja-JP"/>
        </w:rPr>
      </w:pPr>
      <w:bookmarkStart w:id="8581" w:name="_CR9_2_3_126"/>
      <w:bookmarkStart w:id="8582" w:name="_Toc44497784"/>
      <w:bookmarkStart w:id="8583" w:name="_Toc45108171"/>
      <w:bookmarkStart w:id="8584" w:name="_Toc45901791"/>
      <w:bookmarkStart w:id="8585" w:name="_Toc51850872"/>
      <w:bookmarkStart w:id="8586" w:name="_Toc56693876"/>
      <w:bookmarkStart w:id="8587" w:name="_Toc64447420"/>
      <w:bookmarkStart w:id="8588" w:name="_Toc66286914"/>
      <w:bookmarkStart w:id="8589" w:name="_Toc74151609"/>
      <w:bookmarkStart w:id="8590" w:name="_Toc88654082"/>
      <w:bookmarkStart w:id="8591" w:name="_Toc97904438"/>
      <w:bookmarkStart w:id="8592" w:name="_Toc105175479"/>
      <w:bookmarkStart w:id="8593" w:name="_Toc113826509"/>
      <w:bookmarkStart w:id="8594" w:name="_Toc175587095"/>
      <w:bookmarkStart w:id="8595" w:name="_Hlk44451480"/>
      <w:bookmarkEnd w:id="8581"/>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580"/>
      <w:r>
        <w:rPr>
          <w:noProof/>
          <w:lang w:eastAsia="ja-JP"/>
        </w:rPr>
        <w:t>-NR</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p>
    <w:bookmarkEnd w:id="8595"/>
    <w:p w14:paraId="6C654A29"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8FAB5C1"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5926E2">
        <w:tc>
          <w:tcPr>
            <w:tcW w:w="244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73372F">
            <w:pPr>
              <w:pStyle w:val="TAL"/>
              <w:keepNext w:val="0"/>
              <w:keepLines w:val="0"/>
              <w:widowControl w:val="0"/>
              <w:rPr>
                <w:rFonts w:cs="Arial"/>
                <w:lang w:eastAsia="ja-JP"/>
              </w:rPr>
            </w:pPr>
          </w:p>
        </w:tc>
      </w:tr>
      <w:tr w:rsidR="0046022C" w:rsidRPr="00567372" w14:paraId="528BCDBC" w14:textId="77777777" w:rsidTr="005926E2">
        <w:tc>
          <w:tcPr>
            <w:tcW w:w="244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73372F">
            <w:pPr>
              <w:pStyle w:val="TAL"/>
              <w:keepNext w:val="0"/>
              <w:keepLines w:val="0"/>
              <w:widowControl w:val="0"/>
              <w:rPr>
                <w:rFonts w:cs="Arial"/>
                <w:lang w:eastAsia="ja-JP"/>
              </w:rPr>
            </w:pPr>
          </w:p>
        </w:tc>
      </w:tr>
      <w:tr w:rsidR="0046022C" w:rsidRPr="00567372" w14:paraId="06C6A4C8" w14:textId="77777777" w:rsidTr="005926E2">
        <w:tc>
          <w:tcPr>
            <w:tcW w:w="244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73372F">
            <w:pPr>
              <w:pStyle w:val="TAL"/>
              <w:keepNext w:val="0"/>
              <w:keepLines w:val="0"/>
              <w:widowControl w:val="0"/>
              <w:rPr>
                <w:rFonts w:cs="Arial"/>
                <w:bCs/>
                <w:lang w:eastAsia="zh-CN"/>
              </w:rPr>
            </w:pPr>
          </w:p>
        </w:tc>
      </w:tr>
      <w:tr w:rsidR="0046022C" w:rsidRPr="00567372" w14:paraId="38183E3E" w14:textId="77777777" w:rsidTr="005926E2">
        <w:tc>
          <w:tcPr>
            <w:tcW w:w="244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73372F">
            <w:pPr>
              <w:pStyle w:val="TAL"/>
              <w:keepNext w:val="0"/>
              <w:keepLines w:val="0"/>
              <w:widowControl w:val="0"/>
              <w:rPr>
                <w:rFonts w:cs="Arial"/>
                <w:bCs/>
                <w:lang w:eastAsia="zh-CN"/>
              </w:rPr>
            </w:pPr>
          </w:p>
        </w:tc>
      </w:tr>
      <w:tr w:rsidR="0046022C" w:rsidRPr="00567372" w14:paraId="6A3C36ED" w14:textId="77777777" w:rsidTr="005926E2">
        <w:tc>
          <w:tcPr>
            <w:tcW w:w="244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73372F">
            <w:pPr>
              <w:pStyle w:val="TAL"/>
              <w:keepNext w:val="0"/>
              <w:keepLines w:val="0"/>
              <w:widowControl w:val="0"/>
              <w:rPr>
                <w:rFonts w:cs="Arial"/>
                <w:bCs/>
                <w:lang w:eastAsia="zh-CN"/>
              </w:rPr>
            </w:pPr>
          </w:p>
        </w:tc>
      </w:tr>
      <w:tr w:rsidR="0046022C" w:rsidRPr="00567372" w14:paraId="239A76DC" w14:textId="77777777" w:rsidTr="005926E2">
        <w:tc>
          <w:tcPr>
            <w:tcW w:w="244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73372F">
            <w:pPr>
              <w:pStyle w:val="TAL"/>
              <w:keepNext w:val="0"/>
              <w:keepLines w:val="0"/>
              <w:widowControl w:val="0"/>
              <w:rPr>
                <w:rFonts w:cs="Arial"/>
                <w:bCs/>
                <w:lang w:eastAsia="zh-CN"/>
              </w:rPr>
            </w:pPr>
          </w:p>
        </w:tc>
      </w:tr>
      <w:tr w:rsidR="0046022C" w:rsidRPr="00567372" w14:paraId="483467BE" w14:textId="77777777" w:rsidTr="005926E2">
        <w:tc>
          <w:tcPr>
            <w:tcW w:w="244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73372F">
            <w:pPr>
              <w:pStyle w:val="TAL"/>
              <w:keepNext w:val="0"/>
              <w:keepLines w:val="0"/>
              <w:widowControl w:val="0"/>
              <w:rPr>
                <w:rFonts w:cs="Arial"/>
                <w:bCs/>
                <w:lang w:eastAsia="zh-CN"/>
              </w:rPr>
            </w:pPr>
          </w:p>
        </w:tc>
      </w:tr>
      <w:tr w:rsidR="0046022C" w:rsidRPr="00567372" w14:paraId="54BEEEA6" w14:textId="77777777" w:rsidTr="005926E2">
        <w:tc>
          <w:tcPr>
            <w:tcW w:w="244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5926E2">
        <w:tc>
          <w:tcPr>
            <w:tcW w:w="244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73372F">
            <w:pPr>
              <w:pStyle w:val="TAL"/>
              <w:keepNext w:val="0"/>
              <w:keepLines w:val="0"/>
              <w:widowControl w:val="0"/>
              <w:rPr>
                <w:rFonts w:cs="Arial"/>
                <w:bCs/>
                <w:lang w:eastAsia="zh-CN"/>
              </w:rPr>
            </w:pPr>
          </w:p>
        </w:tc>
      </w:tr>
      <w:tr w:rsidR="00C16B12" w:rsidRPr="00567372" w14:paraId="44ED4EA3" w14:textId="77777777" w:rsidTr="005926E2">
        <w:tc>
          <w:tcPr>
            <w:tcW w:w="244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73372F">
            <w:pPr>
              <w:pStyle w:val="TAL"/>
              <w:keepNext w:val="0"/>
              <w:keepLines w:val="0"/>
              <w:widowControl w:val="0"/>
              <w:rPr>
                <w:rFonts w:cs="Arial"/>
                <w:i/>
                <w:lang w:eastAsia="zh-CN"/>
              </w:rPr>
            </w:pPr>
            <w:bookmarkStart w:id="8596" w:name="OLE_LINK72"/>
            <w:bookmarkStart w:id="8597" w:name="OLE_LINK73"/>
            <w:r w:rsidRPr="006506CD">
              <w:rPr>
                <w:rFonts w:cs="Arial"/>
                <w:i/>
                <w:lang w:eastAsia="zh-CN"/>
              </w:rPr>
              <w:t>1</w:t>
            </w:r>
            <w:bookmarkEnd w:id="8596"/>
            <w:bookmarkEnd w:id="8597"/>
          </w:p>
        </w:tc>
        <w:tc>
          <w:tcPr>
            <w:tcW w:w="1872"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73372F">
            <w:pPr>
              <w:pStyle w:val="TAL"/>
              <w:keepNext w:val="0"/>
              <w:keepLines w:val="0"/>
              <w:widowControl w:val="0"/>
              <w:rPr>
                <w:rFonts w:cs="Arial"/>
                <w:bCs/>
                <w:lang w:eastAsia="zh-CN"/>
              </w:rPr>
            </w:pPr>
          </w:p>
        </w:tc>
      </w:tr>
      <w:tr w:rsidR="00C16B12" w:rsidRPr="00567372" w14:paraId="0EF136EE" w14:textId="77777777" w:rsidTr="005926E2">
        <w:tc>
          <w:tcPr>
            <w:tcW w:w="244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73372F">
            <w:pPr>
              <w:pStyle w:val="TAL"/>
              <w:keepNext w:val="0"/>
              <w:keepLines w:val="0"/>
              <w:widowControl w:val="0"/>
              <w:rPr>
                <w:rFonts w:cs="Arial"/>
                <w:i/>
                <w:lang w:eastAsia="zh-CN"/>
              </w:rPr>
            </w:pPr>
            <w:bookmarkStart w:id="8598" w:name="OLE_LINK74"/>
            <w:bookmarkStart w:id="8599" w:name="OLE_LINK75"/>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bookmarkEnd w:id="8598"/>
            <w:bookmarkEnd w:id="8599"/>
          </w:p>
        </w:tc>
        <w:tc>
          <w:tcPr>
            <w:tcW w:w="1872"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73372F">
            <w:pPr>
              <w:pStyle w:val="TAL"/>
              <w:keepNext w:val="0"/>
              <w:keepLines w:val="0"/>
              <w:widowControl w:val="0"/>
              <w:rPr>
                <w:rFonts w:cs="Arial"/>
                <w:bCs/>
                <w:lang w:eastAsia="zh-CN"/>
              </w:rPr>
            </w:pPr>
          </w:p>
        </w:tc>
      </w:tr>
      <w:tr w:rsidR="00C16B12" w:rsidRPr="00567372" w14:paraId="5E8965DD" w14:textId="77777777" w:rsidTr="005926E2">
        <w:tc>
          <w:tcPr>
            <w:tcW w:w="244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73372F">
            <w:pPr>
              <w:pStyle w:val="TAL"/>
              <w:keepNext w:val="0"/>
              <w:keepLines w:val="0"/>
              <w:widowControl w:val="0"/>
              <w:rPr>
                <w:rFonts w:cs="Arial"/>
                <w:bCs/>
                <w:lang w:eastAsia="zh-CN"/>
              </w:rPr>
            </w:pPr>
          </w:p>
        </w:tc>
      </w:tr>
      <w:tr w:rsidR="00C16B12" w:rsidRPr="00567372" w14:paraId="291EA388" w14:textId="77777777" w:rsidTr="005926E2">
        <w:tc>
          <w:tcPr>
            <w:tcW w:w="244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73372F">
            <w:pPr>
              <w:pStyle w:val="TAL"/>
              <w:keepNext w:val="0"/>
              <w:keepLines w:val="0"/>
              <w:widowControl w:val="0"/>
              <w:rPr>
                <w:rFonts w:cs="Arial"/>
                <w:bCs/>
                <w:lang w:eastAsia="zh-CN"/>
              </w:rPr>
            </w:pPr>
          </w:p>
        </w:tc>
      </w:tr>
      <w:tr w:rsidR="00C16B12" w:rsidRPr="00567372" w14:paraId="115115C0" w14:textId="77777777" w:rsidTr="005926E2">
        <w:tc>
          <w:tcPr>
            <w:tcW w:w="244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73372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73372F">
            <w:pPr>
              <w:pStyle w:val="TAL"/>
              <w:keepNext w:val="0"/>
              <w:keepLines w:val="0"/>
              <w:widowControl w:val="0"/>
              <w:rPr>
                <w:rFonts w:cs="Arial"/>
                <w:bCs/>
                <w:lang w:eastAsia="zh-CN"/>
              </w:rPr>
            </w:pPr>
          </w:p>
        </w:tc>
      </w:tr>
      <w:tr w:rsidR="00C16B12" w:rsidRPr="00567372" w14:paraId="148EDA66" w14:textId="77777777" w:rsidTr="005926E2">
        <w:tc>
          <w:tcPr>
            <w:tcW w:w="244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73372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73372F">
            <w:pPr>
              <w:pStyle w:val="TAL"/>
              <w:keepNext w:val="0"/>
              <w:keepLines w:val="0"/>
              <w:widowControl w:val="0"/>
              <w:rPr>
                <w:rFonts w:cs="Arial"/>
                <w:bCs/>
                <w:lang w:eastAsia="zh-CN"/>
              </w:rPr>
            </w:pPr>
          </w:p>
        </w:tc>
      </w:tr>
      <w:tr w:rsidR="00C16B12" w:rsidRPr="00567372" w14:paraId="4790871E" w14:textId="77777777" w:rsidTr="005926E2">
        <w:tc>
          <w:tcPr>
            <w:tcW w:w="244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73372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73372F">
            <w:pPr>
              <w:pStyle w:val="TAL"/>
              <w:keepNext w:val="0"/>
              <w:keepLines w:val="0"/>
              <w:widowControl w:val="0"/>
              <w:rPr>
                <w:rFonts w:cs="Arial"/>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73372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73372F">
            <w:pPr>
              <w:pStyle w:val="TAL"/>
              <w:keepNext w:val="0"/>
              <w:keepLines w:val="0"/>
              <w:widowControl w:val="0"/>
              <w:rPr>
                <w:rFonts w:cs="Arial"/>
              </w:rPr>
            </w:pPr>
            <w:r w:rsidRPr="006506CD">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3D1D6854" w14:textId="21D8ED42" w:rsidR="00C16B12" w:rsidRPr="006506CD" w:rsidRDefault="00C16B12" w:rsidP="0073372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w:t>
            </w:r>
          </w:p>
          <w:p w14:paraId="2C383582" w14:textId="77777777" w:rsidR="00C16B12" w:rsidRPr="006506CD" w:rsidRDefault="00C16B12" w:rsidP="0073372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73372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5926E2">
        <w:tc>
          <w:tcPr>
            <w:tcW w:w="244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73372F">
            <w:pPr>
              <w:pStyle w:val="TAL"/>
              <w:keepNext w:val="0"/>
              <w:keepLines w:val="0"/>
              <w:widowControl w:val="0"/>
              <w:ind w:left="227"/>
              <w:rPr>
                <w:rFonts w:cs="Arial"/>
                <w:lang w:eastAsia="ja-JP"/>
              </w:rPr>
            </w:pPr>
            <w:bookmarkStart w:id="8600"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C-ifM1</w:t>
            </w:r>
          </w:p>
        </w:tc>
        <w:tc>
          <w:tcPr>
            <w:tcW w:w="1440"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880"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73372F">
            <w:pPr>
              <w:pStyle w:val="TAL"/>
              <w:keepNext w:val="0"/>
              <w:keepLines w:val="0"/>
              <w:widowControl w:val="0"/>
              <w:rPr>
                <w:rFonts w:cs="Arial"/>
                <w:lang w:eastAsia="ja-JP"/>
              </w:rPr>
            </w:pPr>
          </w:p>
        </w:tc>
      </w:tr>
      <w:bookmarkEnd w:id="8600"/>
      <w:tr w:rsidR="00C16B12" w:rsidRPr="00567372" w14:paraId="48C5FA84" w14:textId="77777777" w:rsidTr="005926E2">
        <w:tc>
          <w:tcPr>
            <w:tcW w:w="244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880"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73372F">
            <w:pPr>
              <w:pStyle w:val="TAL"/>
              <w:keepNext w:val="0"/>
              <w:keepLines w:val="0"/>
              <w:widowControl w:val="0"/>
              <w:rPr>
                <w:rFonts w:cs="Arial"/>
                <w:lang w:eastAsia="ja-JP"/>
              </w:rPr>
            </w:pPr>
          </w:p>
        </w:tc>
      </w:tr>
      <w:tr w:rsidR="00C16B12" w:rsidRPr="00567372" w14:paraId="661F3DAF" w14:textId="77777777" w:rsidTr="005926E2">
        <w:tc>
          <w:tcPr>
            <w:tcW w:w="244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880"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73372F">
            <w:pPr>
              <w:pStyle w:val="TAL"/>
              <w:keepNext w:val="0"/>
              <w:keepLines w:val="0"/>
              <w:widowControl w:val="0"/>
              <w:rPr>
                <w:rFonts w:cs="Arial"/>
                <w:lang w:eastAsia="ja-JP"/>
              </w:rPr>
            </w:pPr>
          </w:p>
        </w:tc>
      </w:tr>
      <w:tr w:rsidR="00C16B12" w:rsidRPr="00567372" w14:paraId="40E5D5C7" w14:textId="77777777" w:rsidTr="005926E2">
        <w:tc>
          <w:tcPr>
            <w:tcW w:w="244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BITSTRING(SIZE(8))</w:t>
            </w:r>
          </w:p>
        </w:tc>
        <w:tc>
          <w:tcPr>
            <w:tcW w:w="2880"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73372F">
            <w:pPr>
              <w:pStyle w:val="TAL"/>
              <w:keepNext w:val="0"/>
              <w:keepLines w:val="0"/>
              <w:widowControl w:val="0"/>
              <w:rPr>
                <w:rFonts w:cs="Arial"/>
                <w:lang w:eastAsia="ja-JP"/>
              </w:rPr>
            </w:pPr>
          </w:p>
          <w:p w14:paraId="01AC0FC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5926E2">
        <w:tc>
          <w:tcPr>
            <w:tcW w:w="244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880"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73372F">
            <w:pPr>
              <w:pStyle w:val="TAL"/>
              <w:keepNext w:val="0"/>
              <w:keepLines w:val="0"/>
              <w:widowControl w:val="0"/>
              <w:rPr>
                <w:rFonts w:cs="Arial"/>
                <w:lang w:eastAsia="ja-JP"/>
              </w:rPr>
            </w:pPr>
          </w:p>
        </w:tc>
      </w:tr>
      <w:tr w:rsidR="00C16B12" w:rsidRPr="00567372" w14:paraId="3E53B00E" w14:textId="77777777" w:rsidTr="005926E2">
        <w:tc>
          <w:tcPr>
            <w:tcW w:w="244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880"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73372F">
            <w:pPr>
              <w:pStyle w:val="TAL"/>
              <w:keepNext w:val="0"/>
              <w:keepLines w:val="0"/>
              <w:widowControl w:val="0"/>
              <w:rPr>
                <w:rFonts w:cs="Arial"/>
                <w:lang w:eastAsia="ja-JP"/>
              </w:rPr>
            </w:pPr>
          </w:p>
        </w:tc>
      </w:tr>
      <w:tr w:rsidR="00C16B12" w:rsidRPr="00567372" w14:paraId="67EA8AB4" w14:textId="77777777" w:rsidTr="005926E2">
        <w:tc>
          <w:tcPr>
            <w:tcW w:w="244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9.2.3.11</w:t>
            </w:r>
          </w:p>
        </w:tc>
        <w:tc>
          <w:tcPr>
            <w:tcW w:w="2880"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73372F">
            <w:pPr>
              <w:pStyle w:val="TAL"/>
              <w:keepNext w:val="0"/>
              <w:keepLines w:val="0"/>
              <w:widowControl w:val="0"/>
              <w:rPr>
                <w:rFonts w:cs="Arial"/>
                <w:lang w:eastAsia="ja-JP"/>
              </w:rPr>
            </w:pPr>
          </w:p>
        </w:tc>
      </w:tr>
      <w:tr w:rsidR="00C16B12" w:rsidRPr="00567372" w14:paraId="76210450" w14:textId="77777777" w:rsidTr="005926E2">
        <w:tc>
          <w:tcPr>
            <w:tcW w:w="244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9.2.3.12</w:t>
            </w:r>
          </w:p>
        </w:tc>
        <w:tc>
          <w:tcPr>
            <w:tcW w:w="2880"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73372F">
            <w:pPr>
              <w:pStyle w:val="TAL"/>
              <w:keepNext w:val="0"/>
              <w:keepLines w:val="0"/>
              <w:widowControl w:val="0"/>
              <w:rPr>
                <w:rFonts w:cs="Arial"/>
                <w:lang w:eastAsia="ja-JP"/>
              </w:rPr>
            </w:pPr>
          </w:p>
        </w:tc>
      </w:tr>
      <w:tr w:rsidR="00C16B12" w:rsidRPr="00567372" w14:paraId="2D0FD986" w14:textId="77777777" w:rsidTr="005926E2">
        <w:tc>
          <w:tcPr>
            <w:tcW w:w="244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73372F">
            <w:pPr>
              <w:pStyle w:val="TAL"/>
              <w:keepNext w:val="0"/>
              <w:keepLines w:val="0"/>
              <w:widowControl w:val="0"/>
              <w:rPr>
                <w:rFonts w:cs="Arial"/>
                <w:lang w:eastAsia="zh-CN"/>
              </w:rPr>
            </w:pPr>
            <w:bookmarkStart w:id="8601"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601"/>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73372F">
            <w:pPr>
              <w:pStyle w:val="TAL"/>
              <w:keepNext w:val="0"/>
              <w:keepLines w:val="0"/>
              <w:widowControl w:val="0"/>
              <w:rPr>
                <w:rFonts w:cs="Arial"/>
                <w:lang w:eastAsia="ja-JP"/>
              </w:rPr>
            </w:pPr>
          </w:p>
        </w:tc>
      </w:tr>
      <w:tr w:rsidR="00C16B12" w:rsidRPr="00567372" w14:paraId="27221592" w14:textId="77777777" w:rsidTr="005926E2">
        <w:tc>
          <w:tcPr>
            <w:tcW w:w="244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73372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73372F">
            <w:pPr>
              <w:pStyle w:val="TAL"/>
              <w:keepNext w:val="0"/>
              <w:keepLines w:val="0"/>
              <w:widowControl w:val="0"/>
              <w:rPr>
                <w:rFonts w:cs="Arial"/>
              </w:rPr>
            </w:pPr>
          </w:p>
        </w:tc>
        <w:tc>
          <w:tcPr>
            <w:tcW w:w="1440"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73372F">
            <w:pPr>
              <w:pStyle w:val="TAL"/>
              <w:keepNext w:val="0"/>
              <w:keepLines w:val="0"/>
              <w:widowControl w:val="0"/>
              <w:rPr>
                <w:rFonts w:cs="Arial"/>
              </w:rPr>
            </w:pPr>
          </w:p>
        </w:tc>
        <w:tc>
          <w:tcPr>
            <w:tcW w:w="2880"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73372F">
            <w:pPr>
              <w:pStyle w:val="TAL"/>
              <w:keepNext w:val="0"/>
              <w:keepLines w:val="0"/>
              <w:widowControl w:val="0"/>
              <w:rPr>
                <w:rFonts w:cs="Arial"/>
                <w:lang w:eastAsia="zh-CN"/>
              </w:rPr>
            </w:pPr>
          </w:p>
        </w:tc>
      </w:tr>
      <w:tr w:rsidR="00F96658" w:rsidRPr="00567372" w14:paraId="30F52917" w14:textId="77777777" w:rsidTr="005926E2">
        <w:tc>
          <w:tcPr>
            <w:tcW w:w="244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73372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73372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5926E2">
        <w:tc>
          <w:tcPr>
            <w:tcW w:w="244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73372F">
            <w:pPr>
              <w:pStyle w:val="TAL"/>
              <w:keepNext w:val="0"/>
              <w:keepLines w:val="0"/>
              <w:widowControl w:val="0"/>
              <w:rPr>
                <w:rFonts w:cs="Arial"/>
              </w:rPr>
            </w:pPr>
            <w:r w:rsidRPr="006506CD">
              <w:rPr>
                <w:rFonts w:cs="Arial"/>
                <w:lang w:eastAsia="zh-CN"/>
              </w:rPr>
              <w:t>ENUMERATED (10, 20, 40, 60, 90, 120)</w:t>
            </w:r>
          </w:p>
        </w:tc>
        <w:tc>
          <w:tcPr>
            <w:tcW w:w="2880"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5926E2">
        <w:tc>
          <w:tcPr>
            <w:tcW w:w="244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73372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73372F">
            <w:pPr>
              <w:pStyle w:val="TAL"/>
              <w:keepNext w:val="0"/>
              <w:keepLines w:val="0"/>
              <w:widowControl w:val="0"/>
              <w:rPr>
                <w:rFonts w:cs="Arial"/>
                <w:lang w:eastAsia="zh-CN"/>
              </w:rPr>
            </w:pPr>
          </w:p>
        </w:tc>
      </w:tr>
      <w:tr w:rsidR="00F96658" w:rsidRPr="00567372" w14:paraId="4DFCF43E" w14:textId="77777777" w:rsidTr="005926E2">
        <w:tc>
          <w:tcPr>
            <w:tcW w:w="244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73372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73372F">
            <w:pPr>
              <w:pStyle w:val="TAL"/>
              <w:keepNext w:val="0"/>
              <w:keepLines w:val="0"/>
              <w:widowControl w:val="0"/>
              <w:rPr>
                <w:rFonts w:cs="Arial"/>
                <w:lang w:eastAsia="zh-CN"/>
              </w:rPr>
            </w:pPr>
          </w:p>
        </w:tc>
      </w:tr>
      <w:tr w:rsidR="00F96658" w:rsidRPr="00567372" w14:paraId="1872DBD2" w14:textId="77777777" w:rsidTr="005926E2">
        <w:tc>
          <w:tcPr>
            <w:tcW w:w="244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73372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73372F">
            <w:pPr>
              <w:pStyle w:val="TAL"/>
              <w:keepNext w:val="0"/>
              <w:keepLines w:val="0"/>
              <w:widowControl w:val="0"/>
              <w:rPr>
                <w:rFonts w:cs="Arial"/>
                <w:lang w:eastAsia="zh-CN"/>
              </w:rPr>
            </w:pPr>
          </w:p>
        </w:tc>
      </w:tr>
      <w:tr w:rsidR="00F96658" w:rsidRPr="00567372" w14:paraId="5B01E4BC" w14:textId="77777777" w:rsidTr="005926E2">
        <w:tc>
          <w:tcPr>
            <w:tcW w:w="244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73372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73372F">
            <w:pPr>
              <w:pStyle w:val="TAL"/>
              <w:keepNext w:val="0"/>
              <w:keepLines w:val="0"/>
              <w:widowControl w:val="0"/>
              <w:rPr>
                <w:rFonts w:cs="Arial"/>
                <w:lang w:eastAsia="zh-CN"/>
              </w:rPr>
            </w:pPr>
            <w:r w:rsidRPr="006506CD">
              <w:rPr>
                <w:rFonts w:eastAsia="SimSun" w:cs="Arial"/>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73372F">
            <w:pPr>
              <w:pStyle w:val="TAL"/>
              <w:keepNext w:val="0"/>
              <w:keepLines w:val="0"/>
              <w:widowControl w:val="0"/>
              <w:rPr>
                <w:rFonts w:cs="Arial"/>
                <w:lang w:eastAsia="zh-CN"/>
              </w:rPr>
            </w:pPr>
            <w:bookmarkStart w:id="8602" w:name="_Hlk44494315"/>
            <w:r w:rsidRPr="006506CD">
              <w:t>9.2.3.</w:t>
            </w:r>
            <w:bookmarkEnd w:id="8602"/>
            <w:r>
              <w:t>137</w:t>
            </w:r>
          </w:p>
        </w:tc>
        <w:tc>
          <w:tcPr>
            <w:tcW w:w="2880"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73372F">
            <w:pPr>
              <w:pStyle w:val="TAL"/>
              <w:keepNext w:val="0"/>
              <w:keepLines w:val="0"/>
              <w:widowControl w:val="0"/>
              <w:rPr>
                <w:rFonts w:cs="Arial"/>
                <w:lang w:eastAsia="zh-CN"/>
              </w:rPr>
            </w:pPr>
          </w:p>
        </w:tc>
      </w:tr>
      <w:tr w:rsidR="00F96658" w:rsidRPr="00567372" w14:paraId="668862CA" w14:textId="77777777" w:rsidTr="005926E2">
        <w:tc>
          <w:tcPr>
            <w:tcW w:w="244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880"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73372F">
            <w:pPr>
              <w:pStyle w:val="TAL"/>
              <w:keepNext w:val="0"/>
              <w:keepLines w:val="0"/>
              <w:widowControl w:val="0"/>
              <w:rPr>
                <w:rFonts w:cs="Arial"/>
                <w:lang w:eastAsia="zh-CN"/>
              </w:rPr>
            </w:pPr>
          </w:p>
        </w:tc>
      </w:tr>
      <w:tr w:rsidR="00F96658" w:rsidRPr="00567372" w14:paraId="3D661307" w14:textId="77777777" w:rsidTr="005926E2">
        <w:tc>
          <w:tcPr>
            <w:tcW w:w="244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880"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73372F">
            <w:pPr>
              <w:pStyle w:val="TAL"/>
              <w:keepNext w:val="0"/>
              <w:keepLines w:val="0"/>
              <w:widowControl w:val="0"/>
              <w:rPr>
                <w:rFonts w:cs="Arial"/>
                <w:lang w:eastAsia="zh-CN"/>
              </w:rPr>
            </w:pPr>
          </w:p>
        </w:tc>
      </w:tr>
      <w:tr w:rsidR="00F96658" w:rsidRPr="00567372" w14:paraId="5CDCBF40" w14:textId="77777777" w:rsidTr="005926E2">
        <w:tc>
          <w:tcPr>
            <w:tcW w:w="244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73372F">
            <w:pPr>
              <w:pStyle w:val="TAL"/>
              <w:keepNext w:val="0"/>
              <w:keepLines w:val="0"/>
              <w:widowControl w:val="0"/>
              <w:rPr>
                <w:rFonts w:cs="Arial"/>
                <w:lang w:eastAsia="zh-CN"/>
              </w:rPr>
            </w:pPr>
          </w:p>
        </w:tc>
      </w:tr>
      <w:tr w:rsidR="00F96658" w:rsidRPr="00567372" w14:paraId="2BB73211" w14:textId="77777777" w:rsidTr="005926E2">
        <w:tc>
          <w:tcPr>
            <w:tcW w:w="244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73372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73372F">
            <w:pPr>
              <w:pStyle w:val="TAL"/>
              <w:keepNext w:val="0"/>
              <w:keepLines w:val="0"/>
              <w:widowControl w:val="0"/>
              <w:rPr>
                <w:rFonts w:eastAsia="SimSun" w:cs="Arial"/>
                <w:lang w:eastAsia="ja-JP"/>
              </w:rPr>
            </w:pPr>
            <w:r w:rsidRPr="006506CD">
              <w:t>O</w:t>
            </w:r>
          </w:p>
        </w:tc>
        <w:tc>
          <w:tcPr>
            <w:tcW w:w="1440"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73372F">
            <w:pPr>
              <w:pStyle w:val="TAL"/>
              <w:keepNext w:val="0"/>
              <w:keepLines w:val="0"/>
              <w:widowControl w:val="0"/>
              <w:rPr>
                <w:rFonts w:eastAsia="SimSun" w:cs="Arial"/>
                <w:lang w:eastAsia="zh-CN"/>
              </w:rPr>
            </w:pPr>
            <w:r w:rsidRPr="006506CD">
              <w:t>9.</w:t>
            </w:r>
            <w:r>
              <w:t>2.3.140</w:t>
            </w:r>
          </w:p>
        </w:tc>
        <w:tc>
          <w:tcPr>
            <w:tcW w:w="2880"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73372F">
            <w:pPr>
              <w:pStyle w:val="TAL"/>
              <w:keepNext w:val="0"/>
              <w:keepLines w:val="0"/>
              <w:widowControl w:val="0"/>
              <w:rPr>
                <w:rFonts w:cs="Arial"/>
                <w:lang w:eastAsia="zh-CN"/>
              </w:rPr>
            </w:pPr>
          </w:p>
        </w:tc>
      </w:tr>
      <w:tr w:rsidR="00F96658" w:rsidRPr="00567372" w14:paraId="3E30AF8D" w14:textId="77777777" w:rsidTr="005926E2">
        <w:tc>
          <w:tcPr>
            <w:tcW w:w="244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73372F">
            <w:pPr>
              <w:pStyle w:val="TAL"/>
              <w:keepNext w:val="0"/>
              <w:keepLines w:val="0"/>
              <w:widowControl w:val="0"/>
              <w:rPr>
                <w:rFonts w:cs="Arial"/>
                <w:lang w:eastAsia="zh-CN"/>
              </w:rPr>
            </w:pPr>
          </w:p>
        </w:tc>
      </w:tr>
    </w:tbl>
    <w:p w14:paraId="6CCB8C43"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73372F">
        <w:tc>
          <w:tcPr>
            <w:tcW w:w="2235" w:type="dxa"/>
          </w:tcPr>
          <w:p w14:paraId="57D0D09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73372F">
        <w:tc>
          <w:tcPr>
            <w:tcW w:w="2235" w:type="dxa"/>
          </w:tcPr>
          <w:p w14:paraId="60245CAF"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7121" w:type="dxa"/>
          </w:tcPr>
          <w:p w14:paraId="6E049FF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73372F">
        <w:tc>
          <w:tcPr>
            <w:tcW w:w="2235" w:type="dxa"/>
          </w:tcPr>
          <w:p w14:paraId="4F231202"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73372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73372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73372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73372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73372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73372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73372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33587E05"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73372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64E7511E"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73372F">
      <w:pPr>
        <w:widowControl w:val="0"/>
      </w:pPr>
    </w:p>
    <w:p w14:paraId="67E58D4A" w14:textId="77777777" w:rsidR="0046022C" w:rsidRPr="00567372" w:rsidRDefault="0046022C" w:rsidP="0073372F">
      <w:pPr>
        <w:pStyle w:val="Heading4"/>
        <w:keepNext w:val="0"/>
        <w:keepLines w:val="0"/>
        <w:widowControl w:val="0"/>
        <w:rPr>
          <w:noProof/>
          <w:lang w:eastAsia="ja-JP"/>
        </w:rPr>
      </w:pPr>
      <w:bookmarkStart w:id="8603" w:name="_CR9_2_3_127"/>
      <w:bookmarkStart w:id="8604" w:name="_Toc44497785"/>
      <w:bookmarkStart w:id="8605" w:name="_Toc45108172"/>
      <w:bookmarkStart w:id="8606" w:name="_Toc45901792"/>
      <w:bookmarkStart w:id="8607" w:name="_Toc51850873"/>
      <w:bookmarkStart w:id="8608" w:name="_Toc56693877"/>
      <w:bookmarkStart w:id="8609" w:name="_Toc64447421"/>
      <w:bookmarkStart w:id="8610" w:name="_Toc66286915"/>
      <w:bookmarkStart w:id="8611" w:name="_Toc74151610"/>
      <w:bookmarkStart w:id="8612" w:name="_Toc88654083"/>
      <w:bookmarkStart w:id="8613" w:name="_Toc97904439"/>
      <w:bookmarkStart w:id="8614" w:name="_Toc105175480"/>
      <w:bookmarkStart w:id="8615" w:name="_Toc113826510"/>
      <w:bookmarkStart w:id="8616" w:name="_Toc175587096"/>
      <w:bookmarkStart w:id="8617" w:name="_Toc13759635"/>
      <w:bookmarkEnd w:id="8603"/>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6C6A32B6"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C303AF8"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5926E2">
        <w:tc>
          <w:tcPr>
            <w:tcW w:w="244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73372F">
            <w:pPr>
              <w:pStyle w:val="TAL"/>
              <w:keepNext w:val="0"/>
              <w:keepLines w:val="0"/>
              <w:widowControl w:val="0"/>
              <w:rPr>
                <w:rFonts w:cs="Arial"/>
                <w:lang w:eastAsia="ja-JP"/>
              </w:rPr>
            </w:pPr>
          </w:p>
        </w:tc>
      </w:tr>
      <w:tr w:rsidR="006D3A27" w:rsidRPr="00567372" w14:paraId="37931713" w14:textId="77777777" w:rsidTr="005926E2">
        <w:tc>
          <w:tcPr>
            <w:tcW w:w="244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73372F">
            <w:pPr>
              <w:pStyle w:val="TAL"/>
              <w:keepNext w:val="0"/>
              <w:keepLines w:val="0"/>
              <w:widowControl w:val="0"/>
              <w:rPr>
                <w:rFonts w:cs="Arial"/>
                <w:lang w:eastAsia="ja-JP"/>
              </w:rPr>
            </w:pPr>
          </w:p>
        </w:tc>
      </w:tr>
      <w:tr w:rsidR="006D3A27" w:rsidRPr="00567372" w14:paraId="4D271EA7" w14:textId="77777777" w:rsidTr="005926E2">
        <w:tc>
          <w:tcPr>
            <w:tcW w:w="244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73372F">
            <w:pPr>
              <w:pStyle w:val="TAL"/>
              <w:keepNext w:val="0"/>
              <w:keepLines w:val="0"/>
              <w:widowControl w:val="0"/>
              <w:rPr>
                <w:rFonts w:cs="Arial"/>
                <w:bCs/>
                <w:lang w:eastAsia="zh-CN"/>
              </w:rPr>
            </w:pPr>
          </w:p>
        </w:tc>
      </w:tr>
      <w:tr w:rsidR="006D3A27" w:rsidRPr="00567372" w14:paraId="5D2E0F62" w14:textId="77777777" w:rsidTr="005926E2">
        <w:tc>
          <w:tcPr>
            <w:tcW w:w="244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73372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73372F">
            <w:pPr>
              <w:pStyle w:val="TAL"/>
              <w:keepNext w:val="0"/>
              <w:keepLines w:val="0"/>
              <w:widowControl w:val="0"/>
              <w:rPr>
                <w:rFonts w:cs="Arial"/>
                <w:bCs/>
                <w:lang w:eastAsia="zh-CN"/>
              </w:rPr>
            </w:pPr>
          </w:p>
        </w:tc>
      </w:tr>
      <w:tr w:rsidR="006D3A27" w:rsidRPr="00567372" w14:paraId="354B7FE5" w14:textId="77777777" w:rsidTr="005926E2">
        <w:tc>
          <w:tcPr>
            <w:tcW w:w="244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880"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73372F">
            <w:pPr>
              <w:pStyle w:val="TAL"/>
              <w:keepNext w:val="0"/>
              <w:keepLines w:val="0"/>
              <w:widowControl w:val="0"/>
              <w:rPr>
                <w:rFonts w:cs="Arial"/>
                <w:bCs/>
                <w:lang w:eastAsia="zh-CN"/>
              </w:rPr>
            </w:pPr>
          </w:p>
        </w:tc>
      </w:tr>
      <w:tr w:rsidR="006D3A27" w:rsidRPr="00567372" w14:paraId="662BC494" w14:textId="77777777" w:rsidTr="005926E2">
        <w:tc>
          <w:tcPr>
            <w:tcW w:w="244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73372F">
            <w:pPr>
              <w:pStyle w:val="TAL"/>
              <w:keepNext w:val="0"/>
              <w:keepLines w:val="0"/>
              <w:widowControl w:val="0"/>
              <w:rPr>
                <w:rFonts w:cs="Arial"/>
                <w:bCs/>
                <w:lang w:eastAsia="zh-CN"/>
              </w:rPr>
            </w:pPr>
          </w:p>
        </w:tc>
      </w:tr>
      <w:tr w:rsidR="006D3A27" w:rsidRPr="00567372" w14:paraId="08C953F2" w14:textId="77777777" w:rsidTr="005926E2">
        <w:tc>
          <w:tcPr>
            <w:tcW w:w="244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73372F">
            <w:pPr>
              <w:pStyle w:val="TAL"/>
              <w:keepNext w:val="0"/>
              <w:keepLines w:val="0"/>
              <w:widowControl w:val="0"/>
              <w:rPr>
                <w:rFonts w:cs="Arial"/>
                <w:bCs/>
                <w:lang w:eastAsia="zh-CN"/>
              </w:rPr>
            </w:pPr>
          </w:p>
        </w:tc>
      </w:tr>
      <w:tr w:rsidR="006D3A27" w:rsidRPr="00567372" w14:paraId="761E3E47" w14:textId="77777777" w:rsidTr="005926E2">
        <w:tc>
          <w:tcPr>
            <w:tcW w:w="244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5926E2">
        <w:tc>
          <w:tcPr>
            <w:tcW w:w="244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73372F">
            <w:pPr>
              <w:pStyle w:val="TAL"/>
              <w:keepNext w:val="0"/>
              <w:keepLines w:val="0"/>
              <w:widowControl w:val="0"/>
              <w:rPr>
                <w:rFonts w:cs="Arial"/>
                <w:bCs/>
                <w:lang w:eastAsia="zh-CN"/>
              </w:rPr>
            </w:pPr>
          </w:p>
        </w:tc>
      </w:tr>
      <w:tr w:rsidR="00C16B12" w:rsidRPr="00567372" w14:paraId="34D3C670" w14:textId="77777777" w:rsidTr="005926E2">
        <w:tc>
          <w:tcPr>
            <w:tcW w:w="244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73372F">
            <w:pPr>
              <w:pStyle w:val="TAL"/>
              <w:keepNext w:val="0"/>
              <w:keepLines w:val="0"/>
              <w:widowControl w:val="0"/>
              <w:rPr>
                <w:rFonts w:cs="Arial"/>
                <w:i/>
                <w:lang w:eastAsia="zh-CN"/>
              </w:rPr>
            </w:pPr>
            <w:r w:rsidRPr="006506CD">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73372F">
            <w:pPr>
              <w:pStyle w:val="TAL"/>
              <w:keepNext w:val="0"/>
              <w:keepLines w:val="0"/>
              <w:widowControl w:val="0"/>
              <w:rPr>
                <w:rFonts w:cs="Arial"/>
                <w:bCs/>
                <w:lang w:eastAsia="zh-CN"/>
              </w:rPr>
            </w:pPr>
          </w:p>
        </w:tc>
      </w:tr>
      <w:tr w:rsidR="00C16B12" w:rsidRPr="00567372" w14:paraId="69A609CC" w14:textId="77777777" w:rsidTr="005926E2">
        <w:tc>
          <w:tcPr>
            <w:tcW w:w="244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73372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73372F">
            <w:pPr>
              <w:pStyle w:val="TAL"/>
              <w:keepNext w:val="0"/>
              <w:keepLines w:val="0"/>
              <w:widowControl w:val="0"/>
              <w:rPr>
                <w:rFonts w:cs="Arial"/>
                <w:bCs/>
                <w:lang w:eastAsia="zh-CN"/>
              </w:rPr>
            </w:pPr>
          </w:p>
        </w:tc>
      </w:tr>
      <w:tr w:rsidR="00C16B12" w:rsidRPr="00567372" w14:paraId="2CAC8845" w14:textId="77777777" w:rsidTr="005926E2">
        <w:tc>
          <w:tcPr>
            <w:tcW w:w="244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73372F">
            <w:pPr>
              <w:pStyle w:val="TAL"/>
              <w:keepNext w:val="0"/>
              <w:keepLines w:val="0"/>
              <w:widowControl w:val="0"/>
              <w:rPr>
                <w:rFonts w:cs="Arial"/>
                <w:lang w:eastAsia="zh-CN"/>
              </w:rPr>
            </w:pPr>
            <w:r w:rsidRPr="00996603">
              <w:rPr>
                <w:lang w:eastAsia="ja-JP"/>
              </w:rPr>
              <w:t>9.2.2.</w:t>
            </w:r>
            <w:r>
              <w:rPr>
                <w:lang w:eastAsia="ja-JP"/>
              </w:rPr>
              <w:t>4</w:t>
            </w:r>
          </w:p>
        </w:tc>
        <w:tc>
          <w:tcPr>
            <w:tcW w:w="2880"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73372F">
            <w:pPr>
              <w:pStyle w:val="TAL"/>
              <w:keepNext w:val="0"/>
              <w:keepLines w:val="0"/>
              <w:widowControl w:val="0"/>
              <w:rPr>
                <w:rFonts w:cs="Arial"/>
                <w:bCs/>
                <w:lang w:eastAsia="zh-CN"/>
              </w:rPr>
            </w:pPr>
          </w:p>
        </w:tc>
      </w:tr>
      <w:tr w:rsidR="00C16B12" w:rsidRPr="00567372" w14:paraId="75C15A2D" w14:textId="77777777" w:rsidTr="005926E2">
        <w:tc>
          <w:tcPr>
            <w:tcW w:w="244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73372F">
            <w:pPr>
              <w:pStyle w:val="TAL"/>
              <w:keepNext w:val="0"/>
              <w:keepLines w:val="0"/>
              <w:widowControl w:val="0"/>
              <w:rPr>
                <w:rFonts w:cs="Arial"/>
                <w:bCs/>
                <w:lang w:eastAsia="zh-CN"/>
              </w:rPr>
            </w:pPr>
          </w:p>
        </w:tc>
      </w:tr>
      <w:tr w:rsidR="00C16B12" w:rsidRPr="00567372" w14:paraId="1B633F25" w14:textId="77777777" w:rsidTr="005926E2">
        <w:tc>
          <w:tcPr>
            <w:tcW w:w="244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73372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OCTET STRING</w:t>
            </w:r>
          </w:p>
        </w:tc>
        <w:tc>
          <w:tcPr>
            <w:tcW w:w="2880"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73372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5926E2">
        <w:tc>
          <w:tcPr>
            <w:tcW w:w="244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73372F">
            <w:pPr>
              <w:pStyle w:val="TAL"/>
              <w:keepNext w:val="0"/>
              <w:keepLines w:val="0"/>
              <w:widowControl w:val="0"/>
              <w:rPr>
                <w:rFonts w:cs="Arial"/>
                <w:lang w:eastAsia="zh-CN"/>
              </w:rPr>
            </w:pPr>
          </w:p>
        </w:tc>
      </w:tr>
    </w:tbl>
    <w:p w14:paraId="59BA7ADF"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140708">
        <w:trPr>
          <w:tblHeader/>
        </w:trPr>
        <w:tc>
          <w:tcPr>
            <w:tcW w:w="3686" w:type="dxa"/>
          </w:tcPr>
          <w:p w14:paraId="6208A81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01251D2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73372F">
      <w:pPr>
        <w:widowControl w:val="0"/>
      </w:pPr>
    </w:p>
    <w:p w14:paraId="1276ABBC" w14:textId="77777777" w:rsidR="0046022C" w:rsidRPr="009354E2" w:rsidRDefault="0046022C" w:rsidP="0073372F">
      <w:pPr>
        <w:pStyle w:val="Heading4"/>
        <w:keepNext w:val="0"/>
        <w:keepLines w:val="0"/>
        <w:widowControl w:val="0"/>
        <w:rPr>
          <w:noProof/>
          <w:lang w:eastAsia="ja-JP"/>
        </w:rPr>
      </w:pPr>
      <w:bookmarkStart w:id="8618" w:name="_CR9_2_3_128"/>
      <w:bookmarkStart w:id="8619" w:name="_Hlk44449549"/>
      <w:bookmarkStart w:id="8620" w:name="_Toc44497786"/>
      <w:bookmarkStart w:id="8621" w:name="_Toc45108173"/>
      <w:bookmarkStart w:id="8622" w:name="_Toc45901793"/>
      <w:bookmarkStart w:id="8623" w:name="_Toc51850874"/>
      <w:bookmarkStart w:id="8624" w:name="_Toc56693878"/>
      <w:bookmarkStart w:id="8625" w:name="_Toc64447422"/>
      <w:bookmarkStart w:id="8626" w:name="_Toc66286916"/>
      <w:bookmarkStart w:id="8627" w:name="_Toc74151611"/>
      <w:bookmarkStart w:id="8628" w:name="_Toc88654084"/>
      <w:bookmarkStart w:id="8629" w:name="_Toc97904440"/>
      <w:bookmarkStart w:id="8630" w:name="_Toc105175481"/>
      <w:bookmarkStart w:id="8631" w:name="_Toc113826511"/>
      <w:bookmarkStart w:id="8632" w:name="_Toc175587097"/>
      <w:bookmarkEnd w:id="8618"/>
      <w:r w:rsidRPr="009354E2">
        <w:rPr>
          <w:noProof/>
          <w:lang w:eastAsia="ja-JP"/>
        </w:rPr>
        <w:t>9.2.3.</w:t>
      </w:r>
      <w:bookmarkEnd w:id="8619"/>
      <w:r>
        <w:rPr>
          <w:noProof/>
          <w:lang w:eastAsia="ja-JP"/>
        </w:rPr>
        <w:t>128</w:t>
      </w:r>
      <w:r w:rsidRPr="009354E2">
        <w:rPr>
          <w:noProof/>
          <w:lang w:eastAsia="ja-JP"/>
        </w:rPr>
        <w:tab/>
        <w:t>M1 Configuration</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6DA70DC1" w14:textId="77777777" w:rsidR="0046022C" w:rsidRPr="008C2671" w:rsidRDefault="0046022C" w:rsidP="0073372F">
      <w:pPr>
        <w:widowControl w:val="0"/>
        <w:rPr>
          <w:rFonts w:eastAsia="SimSun"/>
        </w:rPr>
      </w:pPr>
      <w:r w:rsidRPr="008C2671">
        <w:rPr>
          <w:rFonts w:eastAsia="SimSun"/>
        </w:rPr>
        <w:t>This IE defines the parameters for M1 measurement collection.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44880" w:rsidRPr="008C2671" w14:paraId="569B16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73372F">
            <w:pPr>
              <w:pStyle w:val="TAH"/>
              <w:keepNext w:val="0"/>
              <w:keepLines w:val="0"/>
              <w:widowControl w:val="0"/>
              <w:rPr>
                <w:rFonts w:eastAsia="SimSun"/>
                <w:lang w:eastAsia="ja-JP"/>
              </w:rPr>
            </w:pPr>
            <w:r w:rsidRPr="006506CD">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73372F">
            <w:pPr>
              <w:pStyle w:val="TAH"/>
              <w:keepNext w:val="0"/>
              <w:keepLines w:val="0"/>
              <w:widowControl w:val="0"/>
              <w:rPr>
                <w:rFonts w:eastAsia="SimSun"/>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73372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ENUMERATED (periodic, A2event-triggered, A2event-triggered periodic, …)</w:t>
            </w:r>
          </w:p>
        </w:tc>
        <w:tc>
          <w:tcPr>
            <w:tcW w:w="1728"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73372F">
            <w:pPr>
              <w:pStyle w:val="TAC"/>
              <w:keepNext w:val="0"/>
              <w:keepLines w:val="0"/>
              <w:widowControl w:val="0"/>
              <w:rPr>
                <w:rFonts w:eastAsia="SimSun"/>
                <w:lang w:eastAsia="ja-JP"/>
              </w:rPr>
            </w:pPr>
          </w:p>
        </w:tc>
      </w:tr>
      <w:tr w:rsidR="00544880" w:rsidRPr="008C2671" w14:paraId="0D9BC57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73372F">
            <w:pPr>
              <w:pStyle w:val="TAC"/>
              <w:keepNext w:val="0"/>
              <w:keepLines w:val="0"/>
              <w:widowControl w:val="0"/>
              <w:rPr>
                <w:rFonts w:eastAsia="SimSun"/>
                <w:lang w:eastAsia="ja-JP"/>
              </w:rPr>
            </w:pPr>
          </w:p>
        </w:tc>
      </w:tr>
      <w:tr w:rsidR="00544880" w:rsidRPr="008C2671" w14:paraId="5914494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73372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0"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73372F">
            <w:pPr>
              <w:pStyle w:val="TAC"/>
              <w:keepNext w:val="0"/>
              <w:keepLines w:val="0"/>
              <w:widowControl w:val="0"/>
              <w:rPr>
                <w:rFonts w:eastAsia="SimSun"/>
                <w:bCs/>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6EFFB5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73372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51E4AB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73372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0"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73372F">
            <w:pPr>
              <w:pStyle w:val="TAC"/>
              <w:keepNext w:val="0"/>
              <w:keepLines w:val="0"/>
              <w:widowControl w:val="0"/>
              <w:rPr>
                <w:rFonts w:eastAsia="SimSun"/>
                <w:lang w:eastAsia="zh-CN"/>
              </w:rPr>
            </w:pPr>
          </w:p>
        </w:tc>
      </w:tr>
      <w:tr w:rsidR="00544880" w:rsidRPr="008C2671" w14:paraId="0CF3960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73372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7053B2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73372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0"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73372F">
            <w:pPr>
              <w:pStyle w:val="TAC"/>
              <w:keepNext w:val="0"/>
              <w:keepLines w:val="0"/>
              <w:widowControl w:val="0"/>
              <w:rPr>
                <w:rFonts w:eastAsia="SimSun"/>
                <w:lang w:eastAsia="zh-CN"/>
              </w:rPr>
            </w:pPr>
          </w:p>
        </w:tc>
      </w:tr>
      <w:tr w:rsidR="00544880" w:rsidRPr="008C2671" w14:paraId="5C9FB1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73372F">
            <w:pPr>
              <w:pStyle w:val="TAL"/>
              <w:keepNext w:val="0"/>
              <w:keepLines w:val="0"/>
              <w:widowControl w:val="0"/>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80"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73372F">
            <w:pPr>
              <w:pStyle w:val="TAL"/>
              <w:keepNext w:val="0"/>
              <w:keepLines w:val="0"/>
              <w:widowControl w:val="0"/>
              <w:rPr>
                <w:rFonts w:eastAsia="SimSun"/>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73372F">
            <w:pPr>
              <w:pStyle w:val="TAL"/>
              <w:keepNext w:val="0"/>
              <w:keepLines w:val="0"/>
              <w:widowControl w:val="0"/>
              <w:rPr>
                <w:rFonts w:eastAsia="SimSun"/>
                <w:i/>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73372F">
            <w:pPr>
              <w:pStyle w:val="TAL"/>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73372F">
            <w:pPr>
              <w:pStyle w:val="TAC"/>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73372F">
            <w:pPr>
              <w:pStyle w:val="TAC"/>
              <w:keepNext w:val="0"/>
              <w:keepLines w:val="0"/>
              <w:widowControl w:val="0"/>
              <w:rPr>
                <w:rFonts w:ascii="CG Times (WN)" w:hAnsi="CG Times (WN)"/>
                <w:lang w:val="en-US" w:eastAsia="zh-CN"/>
              </w:rPr>
            </w:pPr>
          </w:p>
        </w:tc>
      </w:tr>
      <w:tr w:rsidR="00544880" w:rsidRPr="008C2671" w14:paraId="1B5273F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73372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0"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73372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73372F">
            <w:pPr>
              <w:pStyle w:val="TAC"/>
              <w:keepNext w:val="0"/>
              <w:keepLines w:val="0"/>
              <w:widowControl w:val="0"/>
              <w:rPr>
                <w:rFonts w:eastAsia="SimSun"/>
                <w:lang w:eastAsia="zh-CN"/>
              </w:rPr>
            </w:pPr>
          </w:p>
        </w:tc>
      </w:tr>
      <w:tr w:rsidR="00544880" w:rsidRPr="008C2671" w14:paraId="3AC90DC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73372F">
            <w:pPr>
              <w:pStyle w:val="TAL"/>
              <w:keepNext w:val="0"/>
              <w:keepLines w:val="0"/>
              <w:widowControl w:val="0"/>
              <w:rPr>
                <w:rFonts w:eastAsia="SimSun"/>
                <w:lang w:eastAsia="ja-JP"/>
              </w:rPr>
            </w:pPr>
            <w:r w:rsidRPr="00407E71">
              <w:rPr>
                <w:rFonts w:eastAsia="SimSun"/>
                <w:b/>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73372F">
            <w:pPr>
              <w:pStyle w:val="TAL"/>
              <w:keepNext w:val="0"/>
              <w:keepLines w:val="0"/>
              <w:widowControl w:val="0"/>
              <w:rPr>
                <w:rFonts w:eastAsia="SimSun"/>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73372F">
            <w:pPr>
              <w:pStyle w:val="TAC"/>
              <w:keepNext w:val="0"/>
              <w:keepLines w:val="0"/>
              <w:widowControl w:val="0"/>
              <w:rPr>
                <w:rFonts w:eastAsia="SimSun"/>
                <w:lang w:eastAsia="zh-CN"/>
              </w:rPr>
            </w:pPr>
          </w:p>
        </w:tc>
      </w:tr>
      <w:tr w:rsidR="00544880" w:rsidRPr="008C2671" w14:paraId="360D8E0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interval</w:t>
            </w:r>
          </w:p>
        </w:tc>
        <w:tc>
          <w:tcPr>
            <w:tcW w:w="1080"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73372F">
            <w:pPr>
              <w:pStyle w:val="TAL"/>
              <w:keepNext w:val="0"/>
              <w:keepLines w:val="0"/>
              <w:widowControl w:val="0"/>
              <w:rPr>
                <w:rFonts w:eastAsia="SimSun"/>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73372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080"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73372F">
            <w:pPr>
              <w:pStyle w:val="TAC"/>
              <w:keepNext w:val="0"/>
              <w:keepLines w:val="0"/>
              <w:widowControl w:val="0"/>
              <w:rPr>
                <w:rFonts w:eastAsia="SimSun"/>
                <w:lang w:eastAsia="zh-CN"/>
              </w:rPr>
            </w:pPr>
          </w:p>
        </w:tc>
      </w:tr>
      <w:tr w:rsidR="00544880" w:rsidRPr="008C2671" w14:paraId="003AE86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amount</w:t>
            </w:r>
          </w:p>
        </w:tc>
        <w:tc>
          <w:tcPr>
            <w:tcW w:w="1080"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73372F">
            <w:pPr>
              <w:pStyle w:val="TAL"/>
              <w:keepNext w:val="0"/>
              <w:keepLines w:val="0"/>
              <w:widowControl w:val="0"/>
              <w:rPr>
                <w:rFonts w:eastAsia="SimSun"/>
                <w:lang w:eastAsia="zh-CN"/>
              </w:rPr>
            </w:pPr>
            <w:r w:rsidRPr="00BC1E3B">
              <w:rPr>
                <w:rFonts w:eastAsia="SimSun"/>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73372F">
            <w:pPr>
              <w:pStyle w:val="TAC"/>
              <w:keepNext w:val="0"/>
              <w:keepLines w:val="0"/>
              <w:widowControl w:val="0"/>
              <w:rPr>
                <w:rFonts w:eastAsia="SimSun"/>
                <w:lang w:eastAsia="ja-JP"/>
              </w:rPr>
            </w:pPr>
          </w:p>
        </w:tc>
      </w:tr>
      <w:tr w:rsidR="00544880" w:rsidRPr="008C2671" w14:paraId="52894B25" w14:textId="77777777" w:rsidTr="0073372F">
        <w:tc>
          <w:tcPr>
            <w:tcW w:w="216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73372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0"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73372F">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73372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73372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73372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73372F">
            <w:pPr>
              <w:pStyle w:val="TAC"/>
              <w:keepNext w:val="0"/>
              <w:keepLines w:val="0"/>
              <w:widowControl w:val="0"/>
              <w:rPr>
                <w:rFonts w:eastAsia="DengXia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73372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73372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73372F">
      <w:pPr>
        <w:widowControl w:val="0"/>
        <w:rPr>
          <w:rFonts w:eastAsia="SimSun"/>
          <w:noProof/>
        </w:rPr>
      </w:pPr>
    </w:p>
    <w:p w14:paraId="115A7496" w14:textId="77777777" w:rsidR="0046022C" w:rsidRPr="00567372" w:rsidRDefault="0046022C" w:rsidP="0073372F">
      <w:pPr>
        <w:pStyle w:val="Heading4"/>
        <w:keepNext w:val="0"/>
        <w:keepLines w:val="0"/>
        <w:widowControl w:val="0"/>
        <w:rPr>
          <w:noProof/>
          <w:lang w:eastAsia="ja-JP"/>
        </w:rPr>
      </w:pPr>
      <w:bookmarkStart w:id="8633" w:name="_CR9_2_3_129"/>
      <w:bookmarkStart w:id="8634" w:name="_Hlk44449590"/>
      <w:bookmarkStart w:id="8635" w:name="_Toc44497787"/>
      <w:bookmarkStart w:id="8636" w:name="_Toc45108174"/>
      <w:bookmarkStart w:id="8637" w:name="_Toc45901794"/>
      <w:bookmarkStart w:id="8638" w:name="_Toc51850875"/>
      <w:bookmarkStart w:id="8639" w:name="_Toc56693879"/>
      <w:bookmarkStart w:id="8640" w:name="_Toc64447423"/>
      <w:bookmarkStart w:id="8641" w:name="_Toc66286917"/>
      <w:bookmarkStart w:id="8642" w:name="_Toc74151612"/>
      <w:bookmarkStart w:id="8643" w:name="_Toc88654085"/>
      <w:bookmarkStart w:id="8644" w:name="_Toc97904441"/>
      <w:bookmarkStart w:id="8645" w:name="_Toc105175482"/>
      <w:bookmarkStart w:id="8646" w:name="_Toc113826512"/>
      <w:bookmarkStart w:id="8647" w:name="_Toc175587098"/>
      <w:bookmarkEnd w:id="8633"/>
      <w:r w:rsidRPr="00567372">
        <w:rPr>
          <w:noProof/>
          <w:lang w:eastAsia="ja-JP"/>
        </w:rPr>
        <w:t>9.</w:t>
      </w:r>
      <w:r>
        <w:rPr>
          <w:noProof/>
          <w:lang w:eastAsia="ja-JP"/>
        </w:rPr>
        <w:t>2.3</w:t>
      </w:r>
      <w:r w:rsidRPr="00567372">
        <w:rPr>
          <w:noProof/>
          <w:lang w:eastAsia="ja-JP"/>
        </w:rPr>
        <w:t>.</w:t>
      </w:r>
      <w:bookmarkEnd w:id="8634"/>
      <w:r>
        <w:rPr>
          <w:noProof/>
          <w:lang w:eastAsia="ja-JP"/>
        </w:rPr>
        <w:t>129</w:t>
      </w:r>
      <w:r w:rsidRPr="00567372">
        <w:rPr>
          <w:noProof/>
          <w:lang w:eastAsia="ja-JP"/>
        </w:rPr>
        <w:tab/>
        <w:t>M4 Configuration</w:t>
      </w:r>
      <w:bookmarkEnd w:id="8617"/>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56375B8F" w14:textId="77777777" w:rsidR="0046022C" w:rsidRPr="00567372" w:rsidRDefault="0046022C" w:rsidP="0073372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D7E1588" w14:textId="77777777" w:rsidTr="005926E2">
        <w:tc>
          <w:tcPr>
            <w:tcW w:w="2448" w:type="dxa"/>
          </w:tcPr>
          <w:p w14:paraId="24C058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204F29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2DBAF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10E4B1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307682A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5926E2">
        <w:tc>
          <w:tcPr>
            <w:tcW w:w="2448" w:type="dxa"/>
          </w:tcPr>
          <w:p w14:paraId="790CE156" w14:textId="77777777" w:rsidR="0046022C" w:rsidRPr="0073372F" w:rsidRDefault="0046022C" w:rsidP="00B277A5">
            <w:pPr>
              <w:pStyle w:val="TAL"/>
            </w:pPr>
            <w:r w:rsidRPr="0073372F">
              <w:t>M4 Collection Period</w:t>
            </w:r>
          </w:p>
        </w:tc>
        <w:tc>
          <w:tcPr>
            <w:tcW w:w="1080" w:type="dxa"/>
          </w:tcPr>
          <w:p w14:paraId="7E2DA5C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83D1E0E" w14:textId="77777777" w:rsidR="0046022C" w:rsidRPr="00567372" w:rsidRDefault="0046022C" w:rsidP="0073372F">
            <w:pPr>
              <w:pStyle w:val="TAL"/>
              <w:keepNext w:val="0"/>
              <w:keepLines w:val="0"/>
              <w:widowControl w:val="0"/>
              <w:rPr>
                <w:rFonts w:cs="Arial"/>
                <w:lang w:eastAsia="ja-JP"/>
              </w:rPr>
            </w:pPr>
          </w:p>
        </w:tc>
        <w:tc>
          <w:tcPr>
            <w:tcW w:w="1872" w:type="dxa"/>
          </w:tcPr>
          <w:p w14:paraId="1BB6CE7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4F1A5FE0" w14:textId="77777777" w:rsidR="0046022C" w:rsidRPr="00567372" w:rsidRDefault="0046022C" w:rsidP="0073372F">
            <w:pPr>
              <w:pStyle w:val="TAL"/>
              <w:keepNext w:val="0"/>
              <w:keepLines w:val="0"/>
              <w:widowControl w:val="0"/>
              <w:rPr>
                <w:rFonts w:cs="Arial"/>
                <w:lang w:eastAsia="ja-JP"/>
              </w:rPr>
            </w:pPr>
          </w:p>
        </w:tc>
      </w:tr>
      <w:tr w:rsidR="0046022C" w:rsidRPr="00567372" w14:paraId="4A35518F" w14:textId="77777777" w:rsidTr="005926E2">
        <w:tc>
          <w:tcPr>
            <w:tcW w:w="2448" w:type="dxa"/>
          </w:tcPr>
          <w:p w14:paraId="53D3C3D7" w14:textId="77777777" w:rsidR="0046022C" w:rsidRPr="0073372F" w:rsidRDefault="0046022C" w:rsidP="00B277A5">
            <w:pPr>
              <w:pStyle w:val="TAL"/>
            </w:pPr>
            <w:r w:rsidRPr="0073372F">
              <w:t>M4 Links to log</w:t>
            </w:r>
          </w:p>
        </w:tc>
        <w:tc>
          <w:tcPr>
            <w:tcW w:w="1080" w:type="dxa"/>
          </w:tcPr>
          <w:p w14:paraId="7E0CFB8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531A3D83" w14:textId="77777777" w:rsidR="0046022C" w:rsidRPr="00567372" w:rsidRDefault="0046022C" w:rsidP="0073372F">
            <w:pPr>
              <w:pStyle w:val="TAL"/>
              <w:keepNext w:val="0"/>
              <w:keepLines w:val="0"/>
              <w:widowControl w:val="0"/>
              <w:rPr>
                <w:rFonts w:cs="Arial"/>
                <w:lang w:eastAsia="ja-JP"/>
              </w:rPr>
            </w:pPr>
          </w:p>
        </w:tc>
        <w:tc>
          <w:tcPr>
            <w:tcW w:w="1872" w:type="dxa"/>
          </w:tcPr>
          <w:p w14:paraId="30B6B1E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6BD44A5A" w14:textId="77777777" w:rsidR="0046022C" w:rsidRPr="00567372" w:rsidRDefault="0046022C" w:rsidP="0073372F">
            <w:pPr>
              <w:pStyle w:val="TAL"/>
              <w:keepNext w:val="0"/>
              <w:keepLines w:val="0"/>
              <w:widowControl w:val="0"/>
              <w:rPr>
                <w:rFonts w:cs="Arial"/>
                <w:lang w:eastAsia="ja-JP"/>
              </w:rPr>
            </w:pPr>
          </w:p>
        </w:tc>
      </w:tr>
    </w:tbl>
    <w:p w14:paraId="7A86C651" w14:textId="77777777" w:rsidR="0046022C" w:rsidRPr="00567372" w:rsidRDefault="0046022C" w:rsidP="0073372F">
      <w:pPr>
        <w:widowControl w:val="0"/>
      </w:pPr>
    </w:p>
    <w:p w14:paraId="1F731CCB" w14:textId="77777777" w:rsidR="0046022C" w:rsidRPr="00567372" w:rsidRDefault="0046022C" w:rsidP="0073372F">
      <w:pPr>
        <w:pStyle w:val="Heading4"/>
        <w:keepNext w:val="0"/>
        <w:keepLines w:val="0"/>
        <w:widowControl w:val="0"/>
        <w:rPr>
          <w:noProof/>
          <w:lang w:eastAsia="ja-JP"/>
        </w:rPr>
      </w:pPr>
      <w:bookmarkStart w:id="8648" w:name="_CR9_2_3_130"/>
      <w:bookmarkStart w:id="8649" w:name="_Hlk44449607"/>
      <w:bookmarkStart w:id="8650" w:name="_Toc13759636"/>
      <w:bookmarkStart w:id="8651" w:name="_Toc44497788"/>
      <w:bookmarkStart w:id="8652" w:name="_Toc45108175"/>
      <w:bookmarkStart w:id="8653" w:name="_Toc45901795"/>
      <w:bookmarkStart w:id="8654" w:name="_Toc51850876"/>
      <w:bookmarkStart w:id="8655" w:name="_Toc56693880"/>
      <w:bookmarkStart w:id="8656" w:name="_Toc64447424"/>
      <w:bookmarkStart w:id="8657" w:name="_Toc66286918"/>
      <w:bookmarkStart w:id="8658" w:name="_Toc74151613"/>
      <w:bookmarkStart w:id="8659" w:name="_Toc88654086"/>
      <w:bookmarkStart w:id="8660" w:name="_Toc97904442"/>
      <w:bookmarkStart w:id="8661" w:name="_Toc105175483"/>
      <w:bookmarkStart w:id="8662" w:name="_Toc113826513"/>
      <w:bookmarkStart w:id="8663" w:name="_Toc175587099"/>
      <w:bookmarkEnd w:id="8648"/>
      <w:r w:rsidRPr="00567372">
        <w:rPr>
          <w:noProof/>
          <w:lang w:eastAsia="ja-JP"/>
        </w:rPr>
        <w:t>9.</w:t>
      </w:r>
      <w:r>
        <w:rPr>
          <w:noProof/>
          <w:lang w:eastAsia="ja-JP"/>
        </w:rPr>
        <w:t>2.3</w:t>
      </w:r>
      <w:r w:rsidRPr="00567372">
        <w:rPr>
          <w:noProof/>
          <w:lang w:eastAsia="ja-JP"/>
        </w:rPr>
        <w:t>.</w:t>
      </w:r>
      <w:bookmarkEnd w:id="8649"/>
      <w:r>
        <w:rPr>
          <w:noProof/>
          <w:lang w:eastAsia="ja-JP"/>
        </w:rPr>
        <w:t>130</w:t>
      </w:r>
      <w:r w:rsidRPr="00567372">
        <w:rPr>
          <w:noProof/>
          <w:lang w:eastAsia="ja-JP"/>
        </w:rPr>
        <w:tab/>
        <w:t>M5 Configuration</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1E246BE5" w14:textId="77777777" w:rsidR="0046022C" w:rsidRPr="00567372" w:rsidRDefault="0046022C" w:rsidP="0073372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3DBD446F" w14:textId="77777777" w:rsidTr="00807553">
        <w:trPr>
          <w:tblHeader/>
        </w:trPr>
        <w:tc>
          <w:tcPr>
            <w:tcW w:w="2448" w:type="dxa"/>
          </w:tcPr>
          <w:p w14:paraId="764BE2F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585009F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19AD43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7BCB53F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4261D1E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5926E2">
        <w:tc>
          <w:tcPr>
            <w:tcW w:w="2448" w:type="dxa"/>
          </w:tcPr>
          <w:p w14:paraId="20F729CC" w14:textId="77777777" w:rsidR="0046022C" w:rsidRPr="0073372F" w:rsidRDefault="0046022C" w:rsidP="00B277A5">
            <w:pPr>
              <w:pStyle w:val="TAL"/>
            </w:pPr>
            <w:r w:rsidRPr="0073372F">
              <w:t>M5 Collection Period</w:t>
            </w:r>
          </w:p>
        </w:tc>
        <w:tc>
          <w:tcPr>
            <w:tcW w:w="1080" w:type="dxa"/>
          </w:tcPr>
          <w:p w14:paraId="450B37EC"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w:t>
            </w:r>
          </w:p>
        </w:tc>
        <w:tc>
          <w:tcPr>
            <w:tcW w:w="1440" w:type="dxa"/>
          </w:tcPr>
          <w:p w14:paraId="5A6D3725" w14:textId="77777777" w:rsidR="0046022C" w:rsidRPr="00567372" w:rsidRDefault="0046022C" w:rsidP="0073372F">
            <w:pPr>
              <w:pStyle w:val="TAL"/>
              <w:keepNext w:val="0"/>
              <w:keepLines w:val="0"/>
              <w:widowControl w:val="0"/>
              <w:rPr>
                <w:rFonts w:cs="Arial"/>
                <w:lang w:eastAsia="ja-JP"/>
              </w:rPr>
            </w:pPr>
          </w:p>
        </w:tc>
        <w:tc>
          <w:tcPr>
            <w:tcW w:w="1872" w:type="dxa"/>
          </w:tcPr>
          <w:p w14:paraId="2AE95B3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555C049F" w14:textId="77777777" w:rsidR="0046022C" w:rsidRPr="00567372" w:rsidRDefault="0046022C" w:rsidP="0073372F">
            <w:pPr>
              <w:pStyle w:val="TAL"/>
              <w:keepNext w:val="0"/>
              <w:keepLines w:val="0"/>
              <w:widowControl w:val="0"/>
              <w:rPr>
                <w:rFonts w:cs="Arial"/>
                <w:lang w:eastAsia="ja-JP"/>
              </w:rPr>
            </w:pPr>
          </w:p>
        </w:tc>
      </w:tr>
      <w:tr w:rsidR="0046022C" w:rsidRPr="00567372" w14:paraId="0C6AE754" w14:textId="77777777" w:rsidTr="005926E2">
        <w:tc>
          <w:tcPr>
            <w:tcW w:w="2448" w:type="dxa"/>
          </w:tcPr>
          <w:p w14:paraId="5B070F38" w14:textId="77777777" w:rsidR="0046022C" w:rsidRPr="0073372F" w:rsidRDefault="0046022C" w:rsidP="00B277A5">
            <w:pPr>
              <w:pStyle w:val="TAL"/>
            </w:pPr>
            <w:r w:rsidRPr="0073372F">
              <w:t>M5 Links to log</w:t>
            </w:r>
          </w:p>
        </w:tc>
        <w:tc>
          <w:tcPr>
            <w:tcW w:w="1080" w:type="dxa"/>
          </w:tcPr>
          <w:p w14:paraId="38DFAC6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77E53205" w14:textId="77777777" w:rsidR="0046022C" w:rsidRPr="00567372" w:rsidRDefault="0046022C" w:rsidP="0073372F">
            <w:pPr>
              <w:pStyle w:val="TAL"/>
              <w:keepNext w:val="0"/>
              <w:keepLines w:val="0"/>
              <w:widowControl w:val="0"/>
              <w:rPr>
                <w:rFonts w:cs="Arial"/>
                <w:lang w:eastAsia="ja-JP"/>
              </w:rPr>
            </w:pPr>
          </w:p>
        </w:tc>
        <w:tc>
          <w:tcPr>
            <w:tcW w:w="1872" w:type="dxa"/>
          </w:tcPr>
          <w:p w14:paraId="2EBCE4C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1FA15C9E" w14:textId="77777777" w:rsidR="0046022C" w:rsidRPr="00567372" w:rsidRDefault="0046022C" w:rsidP="0073372F">
            <w:pPr>
              <w:pStyle w:val="TAL"/>
              <w:keepNext w:val="0"/>
              <w:keepLines w:val="0"/>
              <w:widowControl w:val="0"/>
              <w:rPr>
                <w:rFonts w:cs="Arial"/>
                <w:lang w:eastAsia="ja-JP"/>
              </w:rPr>
            </w:pPr>
          </w:p>
        </w:tc>
      </w:tr>
    </w:tbl>
    <w:p w14:paraId="7C393164" w14:textId="77777777" w:rsidR="0046022C" w:rsidRPr="00567372" w:rsidRDefault="0046022C" w:rsidP="0073372F">
      <w:pPr>
        <w:pStyle w:val="Heading4"/>
        <w:keepNext w:val="0"/>
        <w:keepLines w:val="0"/>
        <w:widowControl w:val="0"/>
        <w:rPr>
          <w:noProof/>
          <w:lang w:eastAsia="ja-JP"/>
        </w:rPr>
      </w:pPr>
      <w:bookmarkStart w:id="8664" w:name="_CR9_2_3_131"/>
      <w:bookmarkStart w:id="8665" w:name="_Hlk44449624"/>
      <w:bookmarkStart w:id="8666" w:name="_Toc13759649"/>
      <w:bookmarkStart w:id="8667" w:name="_Toc44497789"/>
      <w:bookmarkStart w:id="8668" w:name="_Toc45108176"/>
      <w:bookmarkStart w:id="8669" w:name="_Toc45901796"/>
      <w:bookmarkStart w:id="8670" w:name="_Toc51850877"/>
      <w:bookmarkStart w:id="8671" w:name="_Toc56693881"/>
      <w:bookmarkStart w:id="8672" w:name="_Toc64447425"/>
      <w:bookmarkStart w:id="8673" w:name="_Toc66286919"/>
      <w:bookmarkStart w:id="8674" w:name="_Toc74151614"/>
      <w:bookmarkStart w:id="8675" w:name="_Toc88654087"/>
      <w:bookmarkStart w:id="8676" w:name="_Toc97904443"/>
      <w:bookmarkStart w:id="8677" w:name="_Toc105175484"/>
      <w:bookmarkStart w:id="8678" w:name="_Toc113826514"/>
      <w:bookmarkStart w:id="8679" w:name="_Toc175587100"/>
      <w:bookmarkEnd w:id="8664"/>
      <w:r w:rsidRPr="00567372">
        <w:rPr>
          <w:noProof/>
          <w:lang w:eastAsia="ja-JP"/>
        </w:rPr>
        <w:t>9.</w:t>
      </w:r>
      <w:r>
        <w:rPr>
          <w:noProof/>
          <w:lang w:eastAsia="ja-JP"/>
        </w:rPr>
        <w:t>2.3</w:t>
      </w:r>
      <w:r w:rsidRPr="00567372">
        <w:rPr>
          <w:noProof/>
          <w:lang w:eastAsia="ja-JP"/>
        </w:rPr>
        <w:t>.</w:t>
      </w:r>
      <w:bookmarkEnd w:id="8665"/>
      <w:r>
        <w:rPr>
          <w:noProof/>
          <w:lang w:eastAsia="ja-JP"/>
        </w:rPr>
        <w:t>131</w:t>
      </w:r>
      <w:r w:rsidRPr="00567372">
        <w:rPr>
          <w:noProof/>
          <w:lang w:eastAsia="ja-JP"/>
        </w:rPr>
        <w:tab/>
        <w:t>M6 Configuration</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3928CC27" w14:textId="77777777" w:rsidR="0046022C" w:rsidRPr="00567372" w:rsidRDefault="0046022C" w:rsidP="0073372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1B70C0B" w14:textId="77777777" w:rsidTr="0073372F">
        <w:trPr>
          <w:tblHeader/>
        </w:trPr>
        <w:tc>
          <w:tcPr>
            <w:tcW w:w="2448" w:type="dxa"/>
          </w:tcPr>
          <w:p w14:paraId="6D2CD3B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BC26A9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C7F364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75260D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E5AF00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5926E2">
        <w:tc>
          <w:tcPr>
            <w:tcW w:w="2448" w:type="dxa"/>
          </w:tcPr>
          <w:p w14:paraId="7655D11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Report Interval</w:t>
            </w:r>
          </w:p>
        </w:tc>
        <w:tc>
          <w:tcPr>
            <w:tcW w:w="1080" w:type="dxa"/>
          </w:tcPr>
          <w:p w14:paraId="554464E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DFFF9C" w14:textId="77777777" w:rsidR="0046022C" w:rsidRPr="00567372" w:rsidRDefault="0046022C" w:rsidP="0073372F">
            <w:pPr>
              <w:pStyle w:val="TAL"/>
              <w:keepNext w:val="0"/>
              <w:keepLines w:val="0"/>
              <w:widowControl w:val="0"/>
              <w:rPr>
                <w:rFonts w:cs="Arial"/>
                <w:lang w:eastAsia="ja-JP"/>
              </w:rPr>
            </w:pPr>
          </w:p>
        </w:tc>
        <w:tc>
          <w:tcPr>
            <w:tcW w:w="1872" w:type="dxa"/>
          </w:tcPr>
          <w:p w14:paraId="1B5DC9A8" w14:textId="77777777" w:rsidR="0046022C" w:rsidRPr="009354E2" w:rsidRDefault="0046022C" w:rsidP="0073372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880" w:type="dxa"/>
          </w:tcPr>
          <w:p w14:paraId="780DFE88" w14:textId="77777777" w:rsidR="0046022C" w:rsidRPr="009354E2" w:rsidRDefault="0046022C" w:rsidP="0073372F">
            <w:pPr>
              <w:pStyle w:val="TAL"/>
              <w:keepNext w:val="0"/>
              <w:keepLines w:val="0"/>
              <w:widowControl w:val="0"/>
              <w:rPr>
                <w:rFonts w:cs="Arial"/>
                <w:i/>
                <w:lang w:val="sv-SE" w:eastAsia="zh-CN"/>
              </w:rPr>
            </w:pPr>
          </w:p>
        </w:tc>
      </w:tr>
      <w:tr w:rsidR="0046022C" w:rsidRPr="00567372" w14:paraId="1D93509C" w14:textId="77777777" w:rsidTr="005926E2">
        <w:tc>
          <w:tcPr>
            <w:tcW w:w="2448"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73372F">
            <w:pPr>
              <w:pStyle w:val="TAL"/>
              <w:keepNext w:val="0"/>
              <w:keepLines w:val="0"/>
              <w:widowControl w:val="0"/>
              <w:rPr>
                <w:rFonts w:cs="Arial"/>
                <w:i/>
                <w:lang w:eastAsia="zh-CN"/>
              </w:rPr>
            </w:pPr>
          </w:p>
        </w:tc>
      </w:tr>
    </w:tbl>
    <w:p w14:paraId="37882B14" w14:textId="77777777" w:rsidR="0046022C" w:rsidRPr="00567372" w:rsidRDefault="0046022C" w:rsidP="0073372F">
      <w:pPr>
        <w:widowControl w:val="0"/>
        <w:rPr>
          <w:lang w:eastAsia="zh-CN"/>
        </w:rPr>
      </w:pPr>
    </w:p>
    <w:p w14:paraId="7DE97B83" w14:textId="77777777" w:rsidR="0046022C" w:rsidRPr="00567372" w:rsidRDefault="0046022C" w:rsidP="0073372F">
      <w:pPr>
        <w:pStyle w:val="Heading4"/>
        <w:keepNext w:val="0"/>
        <w:keepLines w:val="0"/>
        <w:widowControl w:val="0"/>
        <w:rPr>
          <w:noProof/>
          <w:lang w:eastAsia="ja-JP"/>
        </w:rPr>
      </w:pPr>
      <w:bookmarkStart w:id="8680" w:name="_CR9_2_3_132"/>
      <w:bookmarkStart w:id="8681" w:name="_Hlk44449642"/>
      <w:bookmarkStart w:id="8682" w:name="_Toc13759650"/>
      <w:bookmarkStart w:id="8683" w:name="_Toc44497790"/>
      <w:bookmarkStart w:id="8684" w:name="_Toc45108177"/>
      <w:bookmarkStart w:id="8685" w:name="_Toc45901797"/>
      <w:bookmarkStart w:id="8686" w:name="_Toc51850878"/>
      <w:bookmarkStart w:id="8687" w:name="_Toc56693882"/>
      <w:bookmarkStart w:id="8688" w:name="_Toc64447426"/>
      <w:bookmarkStart w:id="8689" w:name="_Toc66286920"/>
      <w:bookmarkStart w:id="8690" w:name="_Toc74151615"/>
      <w:bookmarkStart w:id="8691" w:name="_Toc88654088"/>
      <w:bookmarkStart w:id="8692" w:name="_Toc97904444"/>
      <w:bookmarkStart w:id="8693" w:name="_Toc105175485"/>
      <w:bookmarkStart w:id="8694" w:name="_Toc113826515"/>
      <w:bookmarkStart w:id="8695" w:name="_Toc175587101"/>
      <w:bookmarkEnd w:id="8680"/>
      <w:r w:rsidRPr="00567372">
        <w:rPr>
          <w:noProof/>
          <w:lang w:eastAsia="ja-JP"/>
        </w:rPr>
        <w:t>9.</w:t>
      </w:r>
      <w:r>
        <w:rPr>
          <w:noProof/>
          <w:lang w:eastAsia="ja-JP"/>
        </w:rPr>
        <w:t>2.3</w:t>
      </w:r>
      <w:r w:rsidRPr="00567372">
        <w:rPr>
          <w:noProof/>
          <w:lang w:eastAsia="ja-JP"/>
        </w:rPr>
        <w:t>.</w:t>
      </w:r>
      <w:bookmarkEnd w:id="8681"/>
      <w:r>
        <w:rPr>
          <w:noProof/>
          <w:lang w:eastAsia="ja-JP"/>
        </w:rPr>
        <w:t>132</w:t>
      </w:r>
      <w:r w:rsidRPr="00567372">
        <w:rPr>
          <w:noProof/>
          <w:lang w:eastAsia="ja-JP"/>
        </w:rPr>
        <w:tab/>
        <w:t>M7 Configuration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01343FA3" w14:textId="77777777" w:rsidR="0046022C" w:rsidRPr="00567372" w:rsidRDefault="0046022C" w:rsidP="0073372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7A9B39BF" w14:textId="77777777" w:rsidTr="005926E2">
        <w:tc>
          <w:tcPr>
            <w:tcW w:w="2448" w:type="dxa"/>
          </w:tcPr>
          <w:p w14:paraId="4C7A0B2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0BE20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FEB886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9DBB68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CF6FED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5926E2">
        <w:tc>
          <w:tcPr>
            <w:tcW w:w="2448" w:type="dxa"/>
          </w:tcPr>
          <w:p w14:paraId="300344B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Collection Period</w:t>
            </w:r>
          </w:p>
        </w:tc>
        <w:tc>
          <w:tcPr>
            <w:tcW w:w="1080" w:type="dxa"/>
          </w:tcPr>
          <w:p w14:paraId="086F920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41A17C" w14:textId="77777777" w:rsidR="0046022C" w:rsidRPr="00567372" w:rsidRDefault="0046022C" w:rsidP="0073372F">
            <w:pPr>
              <w:pStyle w:val="TAL"/>
              <w:keepNext w:val="0"/>
              <w:keepLines w:val="0"/>
              <w:widowControl w:val="0"/>
              <w:rPr>
                <w:rFonts w:cs="Arial"/>
                <w:lang w:eastAsia="ja-JP"/>
              </w:rPr>
            </w:pPr>
          </w:p>
        </w:tc>
        <w:tc>
          <w:tcPr>
            <w:tcW w:w="1872" w:type="dxa"/>
          </w:tcPr>
          <w:p w14:paraId="5FDCD974"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880" w:type="dxa"/>
          </w:tcPr>
          <w:p w14:paraId="368F14F4" w14:textId="77777777" w:rsidR="0046022C" w:rsidRPr="00567372" w:rsidRDefault="0046022C" w:rsidP="0073372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5926E2">
        <w:tc>
          <w:tcPr>
            <w:tcW w:w="2448"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73372F">
            <w:pPr>
              <w:pStyle w:val="TAL"/>
              <w:keepNext w:val="0"/>
              <w:keepLines w:val="0"/>
              <w:widowControl w:val="0"/>
              <w:rPr>
                <w:rFonts w:cs="Arial"/>
                <w:i/>
                <w:lang w:eastAsia="zh-CN"/>
              </w:rPr>
            </w:pPr>
          </w:p>
        </w:tc>
      </w:tr>
    </w:tbl>
    <w:p w14:paraId="4BD6CD90" w14:textId="77777777" w:rsidR="0046022C" w:rsidRPr="00567372" w:rsidRDefault="0046022C" w:rsidP="0073372F">
      <w:pPr>
        <w:widowControl w:val="0"/>
      </w:pPr>
    </w:p>
    <w:p w14:paraId="0A98FC6F" w14:textId="77777777" w:rsidR="0046022C" w:rsidRPr="00567372" w:rsidRDefault="0046022C" w:rsidP="0073372F">
      <w:pPr>
        <w:pStyle w:val="Heading4"/>
        <w:keepNext w:val="0"/>
        <w:keepLines w:val="0"/>
        <w:widowControl w:val="0"/>
        <w:rPr>
          <w:noProof/>
          <w:lang w:eastAsia="ja-JP"/>
        </w:rPr>
      </w:pPr>
      <w:bookmarkStart w:id="8696" w:name="_CR9_2_3_133"/>
      <w:bookmarkStart w:id="8697" w:name="_Hlk44449657"/>
      <w:bookmarkStart w:id="8698" w:name="_Toc13759637"/>
      <w:bookmarkStart w:id="8699" w:name="_Toc44497791"/>
      <w:bookmarkStart w:id="8700" w:name="_Toc45108178"/>
      <w:bookmarkStart w:id="8701" w:name="_Toc45901798"/>
      <w:bookmarkStart w:id="8702" w:name="_Toc51850879"/>
      <w:bookmarkStart w:id="8703" w:name="_Toc56693883"/>
      <w:bookmarkStart w:id="8704" w:name="_Toc64447427"/>
      <w:bookmarkStart w:id="8705" w:name="_Toc66286921"/>
      <w:bookmarkStart w:id="8706" w:name="_Toc74151616"/>
      <w:bookmarkStart w:id="8707" w:name="_Toc88654089"/>
      <w:bookmarkStart w:id="8708" w:name="_Toc97904445"/>
      <w:bookmarkStart w:id="8709" w:name="_Toc105175486"/>
      <w:bookmarkStart w:id="8710" w:name="_Toc113826516"/>
      <w:bookmarkStart w:id="8711" w:name="_Toc175587102"/>
      <w:bookmarkEnd w:id="8696"/>
      <w:r w:rsidRPr="009354E2">
        <w:rPr>
          <w:noProof/>
          <w:lang w:eastAsia="ja-JP"/>
        </w:rPr>
        <w:t>9.2.3.</w:t>
      </w:r>
      <w:bookmarkEnd w:id="8697"/>
      <w:r>
        <w:rPr>
          <w:noProof/>
          <w:lang w:eastAsia="ja-JP"/>
        </w:rPr>
        <w:t>133</w:t>
      </w:r>
      <w:r w:rsidRPr="009354E2">
        <w:rPr>
          <w:noProof/>
          <w:lang w:eastAsia="ja-JP"/>
        </w:rPr>
        <w:tab/>
        <w:t xml:space="preserve">MDT </w:t>
      </w:r>
      <w:r w:rsidRPr="00567372">
        <w:rPr>
          <w:noProof/>
          <w:lang w:eastAsia="ja-JP"/>
        </w:rPr>
        <w:t>PLMN List</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2A18F01D" w14:textId="77777777" w:rsidR="0046022C" w:rsidRPr="00567372" w:rsidRDefault="0046022C" w:rsidP="0073372F">
      <w:pPr>
        <w:widowControl w:val="0"/>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016BCEFC" w14:textId="77777777" w:rsidTr="005926E2">
        <w:tc>
          <w:tcPr>
            <w:tcW w:w="2448" w:type="dxa"/>
          </w:tcPr>
          <w:p w14:paraId="19C04E72"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46F8A35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B9ED18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D9826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5926E2">
        <w:tc>
          <w:tcPr>
            <w:tcW w:w="2448" w:type="dxa"/>
          </w:tcPr>
          <w:p w14:paraId="1FF043CF" w14:textId="77777777" w:rsidR="0046022C" w:rsidRPr="00567372" w:rsidRDefault="0046022C" w:rsidP="0073372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73372F">
            <w:pPr>
              <w:pStyle w:val="TAL"/>
              <w:keepNext w:val="0"/>
              <w:keepLines w:val="0"/>
              <w:widowControl w:val="0"/>
              <w:rPr>
                <w:rFonts w:cs="Arial"/>
                <w:lang w:eastAsia="ja-JP"/>
              </w:rPr>
            </w:pPr>
          </w:p>
        </w:tc>
        <w:tc>
          <w:tcPr>
            <w:tcW w:w="1440" w:type="dxa"/>
          </w:tcPr>
          <w:p w14:paraId="6C039F88" w14:textId="77777777" w:rsidR="0046022C" w:rsidRPr="00567372" w:rsidRDefault="0046022C" w:rsidP="0073372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620C1FE3" w14:textId="77777777" w:rsidR="0046022C" w:rsidRPr="00567372" w:rsidRDefault="0046022C" w:rsidP="0073372F">
            <w:pPr>
              <w:pStyle w:val="TAL"/>
              <w:keepNext w:val="0"/>
              <w:keepLines w:val="0"/>
              <w:widowControl w:val="0"/>
              <w:rPr>
                <w:rFonts w:cs="Arial"/>
                <w:lang w:eastAsia="ja-JP"/>
              </w:rPr>
            </w:pPr>
          </w:p>
        </w:tc>
        <w:tc>
          <w:tcPr>
            <w:tcW w:w="2880" w:type="dxa"/>
          </w:tcPr>
          <w:p w14:paraId="06302E7F" w14:textId="77777777" w:rsidR="0046022C" w:rsidRPr="00567372" w:rsidRDefault="0046022C" w:rsidP="0073372F">
            <w:pPr>
              <w:pStyle w:val="TAL"/>
              <w:keepNext w:val="0"/>
              <w:keepLines w:val="0"/>
              <w:widowControl w:val="0"/>
              <w:rPr>
                <w:rFonts w:cs="Arial"/>
                <w:lang w:eastAsia="ja-JP"/>
              </w:rPr>
            </w:pPr>
          </w:p>
        </w:tc>
      </w:tr>
      <w:tr w:rsidR="0046022C" w:rsidRPr="00567372" w14:paraId="6E8CCC4B" w14:textId="77777777" w:rsidTr="005926E2">
        <w:tc>
          <w:tcPr>
            <w:tcW w:w="2448" w:type="dxa"/>
          </w:tcPr>
          <w:p w14:paraId="69D015DF" w14:textId="77777777" w:rsidR="0046022C" w:rsidRPr="00567372" w:rsidRDefault="0046022C" w:rsidP="0073372F">
            <w:pPr>
              <w:pStyle w:val="TAL"/>
              <w:keepNext w:val="0"/>
              <w:keepLines w:val="0"/>
              <w:widowControl w:val="0"/>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73372F">
            <w:pPr>
              <w:pStyle w:val="TAL"/>
              <w:keepNext w:val="0"/>
              <w:keepLines w:val="0"/>
              <w:widowControl w:val="0"/>
              <w:rPr>
                <w:rFonts w:cs="Arial"/>
                <w:lang w:eastAsia="zh-CN"/>
              </w:rPr>
            </w:pPr>
            <w:r w:rsidRPr="00567372">
              <w:rPr>
                <w:rFonts w:cs="Arial"/>
                <w:lang w:eastAsia="zh-CN"/>
              </w:rPr>
              <w:t>M</w:t>
            </w:r>
          </w:p>
        </w:tc>
        <w:tc>
          <w:tcPr>
            <w:tcW w:w="1440" w:type="dxa"/>
          </w:tcPr>
          <w:p w14:paraId="3A59FDC9" w14:textId="77777777" w:rsidR="0046022C" w:rsidRPr="00567372" w:rsidRDefault="0046022C" w:rsidP="0073372F">
            <w:pPr>
              <w:pStyle w:val="TAL"/>
              <w:keepNext w:val="0"/>
              <w:keepLines w:val="0"/>
              <w:widowControl w:val="0"/>
              <w:rPr>
                <w:rFonts w:cs="Arial"/>
                <w:lang w:eastAsia="ja-JP"/>
              </w:rPr>
            </w:pPr>
          </w:p>
        </w:tc>
        <w:tc>
          <w:tcPr>
            <w:tcW w:w="1872" w:type="dxa"/>
          </w:tcPr>
          <w:p w14:paraId="2969DDF7" w14:textId="77777777" w:rsidR="0046022C" w:rsidRPr="00567372" w:rsidRDefault="0046022C" w:rsidP="0073372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880" w:type="dxa"/>
          </w:tcPr>
          <w:p w14:paraId="5D750D51" w14:textId="77777777" w:rsidR="0046022C" w:rsidRPr="00567372" w:rsidRDefault="0046022C" w:rsidP="0073372F">
            <w:pPr>
              <w:pStyle w:val="TAL"/>
              <w:keepNext w:val="0"/>
              <w:keepLines w:val="0"/>
              <w:widowControl w:val="0"/>
              <w:rPr>
                <w:rFonts w:cs="Arial"/>
                <w:lang w:eastAsia="ja-JP"/>
              </w:rPr>
            </w:pPr>
          </w:p>
        </w:tc>
      </w:tr>
    </w:tbl>
    <w:p w14:paraId="2A863A5B" w14:textId="77777777" w:rsidR="0046022C" w:rsidRPr="00567372" w:rsidRDefault="0046022C" w:rsidP="0073372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73372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73372F">
      <w:pPr>
        <w:widowControl w:val="0"/>
      </w:pPr>
      <w:bookmarkStart w:id="8712" w:name="_Toc13759685"/>
    </w:p>
    <w:p w14:paraId="20310D77" w14:textId="77777777" w:rsidR="0046022C" w:rsidRPr="00567372" w:rsidRDefault="0046022C" w:rsidP="0073372F">
      <w:pPr>
        <w:pStyle w:val="Heading4"/>
        <w:keepNext w:val="0"/>
        <w:keepLines w:val="0"/>
        <w:widowControl w:val="0"/>
        <w:rPr>
          <w:noProof/>
          <w:lang w:eastAsia="ja-JP"/>
        </w:rPr>
      </w:pPr>
      <w:bookmarkStart w:id="8713" w:name="_CR9_2_3_134"/>
      <w:bookmarkStart w:id="8714" w:name="_Hlk44449674"/>
      <w:bookmarkStart w:id="8715" w:name="_Toc44497792"/>
      <w:bookmarkStart w:id="8716" w:name="_Toc45108179"/>
      <w:bookmarkStart w:id="8717" w:name="_Toc45901799"/>
      <w:bookmarkStart w:id="8718" w:name="_Toc51850880"/>
      <w:bookmarkStart w:id="8719" w:name="_Toc56693884"/>
      <w:bookmarkStart w:id="8720" w:name="_Toc64447428"/>
      <w:bookmarkStart w:id="8721" w:name="_Toc66286922"/>
      <w:bookmarkStart w:id="8722" w:name="_Toc74151617"/>
      <w:bookmarkStart w:id="8723" w:name="_Toc88654090"/>
      <w:bookmarkStart w:id="8724" w:name="_Toc97904446"/>
      <w:bookmarkStart w:id="8725" w:name="_Toc105175487"/>
      <w:bookmarkStart w:id="8726" w:name="_Toc113826517"/>
      <w:bookmarkStart w:id="8727" w:name="_Toc175587103"/>
      <w:bookmarkEnd w:id="8713"/>
      <w:r>
        <w:rPr>
          <w:noProof/>
          <w:lang w:eastAsia="ja-JP"/>
        </w:rPr>
        <w:t>9.2.3.</w:t>
      </w:r>
      <w:bookmarkEnd w:id="8714"/>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712"/>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14DE50D8" w14:textId="77777777" w:rsidR="0046022C" w:rsidRPr="00567372" w:rsidRDefault="0046022C" w:rsidP="0073372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53221F" w14:textId="77777777" w:rsidTr="00807553">
        <w:trPr>
          <w:tblHeader/>
        </w:trPr>
        <w:tc>
          <w:tcPr>
            <w:tcW w:w="2448" w:type="dxa"/>
          </w:tcPr>
          <w:p w14:paraId="2FD0344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17352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2040351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A41B70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1680A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5926E2">
        <w:tc>
          <w:tcPr>
            <w:tcW w:w="2448" w:type="dxa"/>
          </w:tcPr>
          <w:p w14:paraId="3850DEB9" w14:textId="77777777" w:rsidR="0046022C" w:rsidRPr="00567372" w:rsidRDefault="0046022C" w:rsidP="0073372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080" w:type="dxa"/>
          </w:tcPr>
          <w:p w14:paraId="117D226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089E3A17" w14:textId="77777777" w:rsidR="0046022C" w:rsidRPr="00567372" w:rsidRDefault="0046022C" w:rsidP="0073372F">
            <w:pPr>
              <w:pStyle w:val="TAL"/>
              <w:keepNext w:val="0"/>
              <w:keepLines w:val="0"/>
              <w:widowControl w:val="0"/>
              <w:rPr>
                <w:rFonts w:cs="Arial"/>
                <w:lang w:eastAsia="ja-JP"/>
              </w:rPr>
            </w:pPr>
          </w:p>
        </w:tc>
        <w:tc>
          <w:tcPr>
            <w:tcW w:w="1872" w:type="dxa"/>
          </w:tcPr>
          <w:p w14:paraId="3927485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330E1B9A" w14:textId="77777777" w:rsidR="0046022C" w:rsidRPr="00567372" w:rsidRDefault="0046022C" w:rsidP="0073372F">
            <w:pPr>
              <w:pStyle w:val="TAL"/>
              <w:keepNext w:val="0"/>
              <w:keepLines w:val="0"/>
              <w:widowControl w:val="0"/>
              <w:rPr>
                <w:rFonts w:cs="Arial"/>
                <w:i/>
                <w:lang w:eastAsia="zh-CN"/>
              </w:rPr>
            </w:pPr>
          </w:p>
        </w:tc>
      </w:tr>
      <w:tr w:rsidR="0046022C" w:rsidRPr="00567372" w14:paraId="1DFF651C" w14:textId="77777777" w:rsidTr="005926E2">
        <w:tc>
          <w:tcPr>
            <w:tcW w:w="2448" w:type="dxa"/>
          </w:tcPr>
          <w:p w14:paraId="6DB3A75E"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080" w:type="dxa"/>
          </w:tcPr>
          <w:p w14:paraId="2028ABC6" w14:textId="77777777" w:rsidR="0046022C" w:rsidRPr="00567372" w:rsidRDefault="0046022C" w:rsidP="0073372F">
            <w:pPr>
              <w:pStyle w:val="TAL"/>
              <w:keepNext w:val="0"/>
              <w:keepLines w:val="0"/>
              <w:widowControl w:val="0"/>
              <w:rPr>
                <w:rFonts w:cs="Arial"/>
                <w:lang w:eastAsia="zh-CN"/>
              </w:rPr>
            </w:pPr>
          </w:p>
        </w:tc>
        <w:tc>
          <w:tcPr>
            <w:tcW w:w="1440" w:type="dxa"/>
          </w:tcPr>
          <w:p w14:paraId="535290B0" w14:textId="77777777" w:rsidR="0046022C" w:rsidRPr="00567372" w:rsidRDefault="0046022C" w:rsidP="0073372F">
            <w:pPr>
              <w:pStyle w:val="TAL"/>
              <w:keepNext w:val="0"/>
              <w:keepLines w:val="0"/>
              <w:widowControl w:val="0"/>
              <w:rPr>
                <w:rFonts w:cs="Arial"/>
                <w:lang w:eastAsia="ja-JP"/>
              </w:rPr>
            </w:pPr>
            <w:r w:rsidRPr="005F75CF">
              <w:rPr>
                <w:rFonts w:hint="eastAsia"/>
                <w:i/>
              </w:rPr>
              <w:t>0..1</w:t>
            </w:r>
          </w:p>
        </w:tc>
        <w:tc>
          <w:tcPr>
            <w:tcW w:w="1872" w:type="dxa"/>
          </w:tcPr>
          <w:p w14:paraId="21858DE6" w14:textId="77777777" w:rsidR="0046022C" w:rsidRPr="00567372" w:rsidRDefault="0046022C" w:rsidP="0073372F">
            <w:pPr>
              <w:pStyle w:val="TAL"/>
              <w:keepNext w:val="0"/>
              <w:keepLines w:val="0"/>
              <w:widowControl w:val="0"/>
              <w:rPr>
                <w:rFonts w:cs="Arial"/>
                <w:lang w:eastAsia="ja-JP"/>
              </w:rPr>
            </w:pPr>
          </w:p>
        </w:tc>
        <w:tc>
          <w:tcPr>
            <w:tcW w:w="2880" w:type="dxa"/>
          </w:tcPr>
          <w:p w14:paraId="1BA181DB"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5926E2">
        <w:tc>
          <w:tcPr>
            <w:tcW w:w="2448" w:type="dxa"/>
          </w:tcPr>
          <w:p w14:paraId="69D69FA3"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080" w:type="dxa"/>
          </w:tcPr>
          <w:p w14:paraId="69B72075" w14:textId="77777777" w:rsidR="0046022C" w:rsidRPr="00567372" w:rsidRDefault="0046022C" w:rsidP="0073372F">
            <w:pPr>
              <w:pStyle w:val="TAL"/>
              <w:keepNext w:val="0"/>
              <w:keepLines w:val="0"/>
              <w:widowControl w:val="0"/>
              <w:rPr>
                <w:rFonts w:cs="Arial"/>
                <w:lang w:eastAsia="zh-CN"/>
              </w:rPr>
            </w:pPr>
          </w:p>
        </w:tc>
        <w:tc>
          <w:tcPr>
            <w:tcW w:w="1440" w:type="dxa"/>
          </w:tcPr>
          <w:p w14:paraId="31650617"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872" w:type="dxa"/>
          </w:tcPr>
          <w:p w14:paraId="0BA7752E" w14:textId="77777777" w:rsidR="0046022C" w:rsidRPr="00567372" w:rsidRDefault="0046022C" w:rsidP="0073372F">
            <w:pPr>
              <w:pStyle w:val="TAL"/>
              <w:keepNext w:val="0"/>
              <w:keepLines w:val="0"/>
              <w:widowControl w:val="0"/>
              <w:rPr>
                <w:rFonts w:cs="Arial"/>
                <w:lang w:eastAsia="ja-JP"/>
              </w:rPr>
            </w:pPr>
          </w:p>
        </w:tc>
        <w:tc>
          <w:tcPr>
            <w:tcW w:w="2880" w:type="dxa"/>
          </w:tcPr>
          <w:p w14:paraId="32470A80" w14:textId="77777777" w:rsidR="0046022C" w:rsidRPr="00567372" w:rsidRDefault="0046022C" w:rsidP="0073372F">
            <w:pPr>
              <w:pStyle w:val="TAL"/>
              <w:keepNext w:val="0"/>
              <w:keepLines w:val="0"/>
              <w:widowControl w:val="0"/>
              <w:rPr>
                <w:rFonts w:cs="Arial"/>
                <w:i/>
                <w:lang w:eastAsia="zh-CN"/>
              </w:rPr>
            </w:pPr>
          </w:p>
        </w:tc>
      </w:tr>
      <w:tr w:rsidR="0046022C" w:rsidRPr="00567372" w14:paraId="3A906929" w14:textId="77777777" w:rsidTr="005926E2">
        <w:tc>
          <w:tcPr>
            <w:tcW w:w="2448" w:type="dxa"/>
          </w:tcPr>
          <w:p w14:paraId="1A26B0FE" w14:textId="77777777" w:rsidR="0046022C" w:rsidRDefault="0046022C" w:rsidP="0073372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5960D1CB"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725D4A8F" w14:textId="77777777" w:rsidR="0046022C" w:rsidRPr="00567372" w:rsidRDefault="0046022C" w:rsidP="0073372F">
            <w:pPr>
              <w:pStyle w:val="TAL"/>
              <w:keepNext w:val="0"/>
              <w:keepLines w:val="0"/>
              <w:widowControl w:val="0"/>
              <w:rPr>
                <w:rFonts w:cs="Arial"/>
                <w:lang w:eastAsia="ja-JP"/>
              </w:rPr>
            </w:pPr>
          </w:p>
        </w:tc>
        <w:tc>
          <w:tcPr>
            <w:tcW w:w="1872" w:type="dxa"/>
          </w:tcPr>
          <w:p w14:paraId="00024CC9"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(1..248))</w:t>
            </w:r>
          </w:p>
        </w:tc>
        <w:tc>
          <w:tcPr>
            <w:tcW w:w="2880" w:type="dxa"/>
          </w:tcPr>
          <w:p w14:paraId="73485FCE" w14:textId="77777777" w:rsidR="0046022C" w:rsidRPr="00567372" w:rsidRDefault="0046022C" w:rsidP="0073372F">
            <w:pPr>
              <w:pStyle w:val="TAL"/>
              <w:keepNext w:val="0"/>
              <w:keepLines w:val="0"/>
              <w:widowControl w:val="0"/>
              <w:rPr>
                <w:rFonts w:cs="Arial"/>
                <w:i/>
                <w:lang w:eastAsia="zh-CN"/>
              </w:rPr>
            </w:pPr>
          </w:p>
        </w:tc>
      </w:tr>
      <w:tr w:rsidR="0046022C" w:rsidRPr="00567372" w14:paraId="61C6A67E" w14:textId="77777777" w:rsidTr="005926E2">
        <w:tc>
          <w:tcPr>
            <w:tcW w:w="2448" w:type="dxa"/>
          </w:tcPr>
          <w:p w14:paraId="511F0CF4" w14:textId="77777777" w:rsidR="0046022C" w:rsidRDefault="0046022C" w:rsidP="0073372F">
            <w:pPr>
              <w:pStyle w:val="TAL"/>
              <w:keepNext w:val="0"/>
              <w:keepLines w:val="0"/>
              <w:widowControl w:val="0"/>
              <w:rPr>
                <w:rFonts w:cs="Arial"/>
                <w:lang w:eastAsia="zh-CN"/>
              </w:rPr>
            </w:pPr>
            <w:r>
              <w:rPr>
                <w:rFonts w:cs="Arial" w:hint="eastAsia"/>
                <w:lang w:eastAsia="zh-CN"/>
              </w:rPr>
              <w:t>BT RSSI</w:t>
            </w:r>
          </w:p>
        </w:tc>
        <w:tc>
          <w:tcPr>
            <w:tcW w:w="1080" w:type="dxa"/>
          </w:tcPr>
          <w:p w14:paraId="2F40DC49"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664FA8B8" w14:textId="77777777" w:rsidR="0046022C" w:rsidRPr="00567372" w:rsidRDefault="0046022C" w:rsidP="0073372F">
            <w:pPr>
              <w:pStyle w:val="TAL"/>
              <w:keepNext w:val="0"/>
              <w:keepLines w:val="0"/>
              <w:widowControl w:val="0"/>
              <w:rPr>
                <w:rFonts w:cs="Arial"/>
                <w:lang w:eastAsia="ja-JP"/>
              </w:rPr>
            </w:pPr>
          </w:p>
        </w:tc>
        <w:tc>
          <w:tcPr>
            <w:tcW w:w="1872" w:type="dxa"/>
          </w:tcPr>
          <w:p w14:paraId="190890A2"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78A15F01" w14:textId="77777777" w:rsidR="0046022C" w:rsidRPr="000F7A69" w:rsidRDefault="0046022C" w:rsidP="0073372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73372F">
        <w:trPr>
          <w:tblHeader/>
        </w:trPr>
        <w:tc>
          <w:tcPr>
            <w:tcW w:w="3686" w:type="dxa"/>
          </w:tcPr>
          <w:p w14:paraId="74ED86F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73372F">
      <w:pPr>
        <w:widowControl w:val="0"/>
        <w:rPr>
          <w:lang w:eastAsia="zh-CN"/>
        </w:rPr>
      </w:pPr>
    </w:p>
    <w:p w14:paraId="5AB4877C" w14:textId="77777777" w:rsidR="0046022C" w:rsidRPr="00567372" w:rsidRDefault="0046022C" w:rsidP="0073372F">
      <w:pPr>
        <w:pStyle w:val="Heading4"/>
        <w:keepNext w:val="0"/>
        <w:keepLines w:val="0"/>
        <w:widowControl w:val="0"/>
        <w:rPr>
          <w:noProof/>
          <w:lang w:eastAsia="ja-JP"/>
        </w:rPr>
      </w:pPr>
      <w:bookmarkStart w:id="8728" w:name="_CR9_2_3_135"/>
      <w:bookmarkStart w:id="8729" w:name="_Hlk44449695"/>
      <w:bookmarkStart w:id="8730" w:name="_Toc44497793"/>
      <w:bookmarkStart w:id="8731" w:name="_Toc45108180"/>
      <w:bookmarkStart w:id="8732" w:name="_Toc45901800"/>
      <w:bookmarkStart w:id="8733" w:name="_Toc51850881"/>
      <w:bookmarkStart w:id="8734" w:name="_Toc56693885"/>
      <w:bookmarkStart w:id="8735" w:name="_Toc64447429"/>
      <w:bookmarkStart w:id="8736" w:name="_Toc66286923"/>
      <w:bookmarkStart w:id="8737" w:name="_Toc74151618"/>
      <w:bookmarkStart w:id="8738" w:name="_Toc88654091"/>
      <w:bookmarkStart w:id="8739" w:name="_Toc97904447"/>
      <w:bookmarkStart w:id="8740" w:name="_Toc105175488"/>
      <w:bookmarkStart w:id="8741" w:name="_Toc113826518"/>
      <w:bookmarkStart w:id="8742" w:name="_Toc175587104"/>
      <w:bookmarkEnd w:id="8728"/>
      <w:r>
        <w:rPr>
          <w:noProof/>
          <w:lang w:eastAsia="ja-JP"/>
        </w:rPr>
        <w:t>9.2.3.</w:t>
      </w:r>
      <w:bookmarkEnd w:id="8729"/>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5ABE9229" w14:textId="77777777" w:rsidR="0046022C" w:rsidRPr="00567372" w:rsidRDefault="0046022C" w:rsidP="0073372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A79175" w14:textId="77777777" w:rsidTr="005926E2">
        <w:tc>
          <w:tcPr>
            <w:tcW w:w="2448" w:type="dxa"/>
          </w:tcPr>
          <w:p w14:paraId="5BFA213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25D9DBA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1CD76B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3250B99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5DEC2DD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5926E2">
        <w:tc>
          <w:tcPr>
            <w:tcW w:w="2448" w:type="dxa"/>
          </w:tcPr>
          <w:p w14:paraId="5F84151C" w14:textId="77777777" w:rsidR="0046022C" w:rsidRPr="00567372" w:rsidRDefault="0046022C" w:rsidP="0073372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080" w:type="dxa"/>
          </w:tcPr>
          <w:p w14:paraId="692ACAA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29AE6A8D" w14:textId="77777777" w:rsidR="0046022C" w:rsidRPr="00567372" w:rsidRDefault="0046022C" w:rsidP="0073372F">
            <w:pPr>
              <w:pStyle w:val="TAL"/>
              <w:keepNext w:val="0"/>
              <w:keepLines w:val="0"/>
              <w:widowControl w:val="0"/>
              <w:rPr>
                <w:rFonts w:cs="Arial"/>
                <w:lang w:eastAsia="ja-JP"/>
              </w:rPr>
            </w:pPr>
          </w:p>
        </w:tc>
        <w:tc>
          <w:tcPr>
            <w:tcW w:w="1872" w:type="dxa"/>
          </w:tcPr>
          <w:p w14:paraId="233A67EF"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12B204F5" w14:textId="77777777" w:rsidR="0046022C" w:rsidRPr="00567372" w:rsidRDefault="0046022C" w:rsidP="0073372F">
            <w:pPr>
              <w:pStyle w:val="TAL"/>
              <w:keepNext w:val="0"/>
              <w:keepLines w:val="0"/>
              <w:widowControl w:val="0"/>
              <w:rPr>
                <w:rFonts w:cs="Arial"/>
                <w:i/>
                <w:lang w:eastAsia="zh-CN"/>
              </w:rPr>
            </w:pPr>
          </w:p>
        </w:tc>
      </w:tr>
      <w:tr w:rsidR="0046022C" w:rsidRPr="00567372" w14:paraId="0393C881" w14:textId="77777777" w:rsidTr="005926E2">
        <w:tc>
          <w:tcPr>
            <w:tcW w:w="2448" w:type="dxa"/>
          </w:tcPr>
          <w:p w14:paraId="6A25D3BB"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080" w:type="dxa"/>
          </w:tcPr>
          <w:p w14:paraId="48389AB4" w14:textId="77777777" w:rsidR="0046022C" w:rsidRPr="00567372" w:rsidRDefault="0046022C" w:rsidP="0073372F">
            <w:pPr>
              <w:pStyle w:val="TAL"/>
              <w:keepNext w:val="0"/>
              <w:keepLines w:val="0"/>
              <w:widowControl w:val="0"/>
              <w:rPr>
                <w:rFonts w:cs="Arial"/>
                <w:lang w:eastAsia="zh-CN"/>
              </w:rPr>
            </w:pPr>
          </w:p>
        </w:tc>
        <w:tc>
          <w:tcPr>
            <w:tcW w:w="1440" w:type="dxa"/>
          </w:tcPr>
          <w:p w14:paraId="3E93C934" w14:textId="77777777" w:rsidR="0046022C" w:rsidRPr="00567372" w:rsidRDefault="0046022C" w:rsidP="0073372F">
            <w:pPr>
              <w:pStyle w:val="TAL"/>
              <w:keepNext w:val="0"/>
              <w:keepLines w:val="0"/>
              <w:widowControl w:val="0"/>
              <w:rPr>
                <w:rFonts w:cs="Arial"/>
                <w:lang w:eastAsia="zh-CN"/>
              </w:rPr>
            </w:pPr>
            <w:r w:rsidRPr="005F75CF">
              <w:rPr>
                <w:rFonts w:hint="eastAsia"/>
                <w:i/>
              </w:rPr>
              <w:t>0..1</w:t>
            </w:r>
          </w:p>
        </w:tc>
        <w:tc>
          <w:tcPr>
            <w:tcW w:w="1872" w:type="dxa"/>
          </w:tcPr>
          <w:p w14:paraId="469A9340" w14:textId="77777777" w:rsidR="0046022C" w:rsidRPr="00567372" w:rsidRDefault="0046022C" w:rsidP="0073372F">
            <w:pPr>
              <w:pStyle w:val="TAL"/>
              <w:keepNext w:val="0"/>
              <w:keepLines w:val="0"/>
              <w:widowControl w:val="0"/>
              <w:rPr>
                <w:rFonts w:cs="Arial"/>
                <w:lang w:eastAsia="ja-JP"/>
              </w:rPr>
            </w:pPr>
          </w:p>
        </w:tc>
        <w:tc>
          <w:tcPr>
            <w:tcW w:w="2880" w:type="dxa"/>
          </w:tcPr>
          <w:p w14:paraId="330FE368"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5926E2">
        <w:tc>
          <w:tcPr>
            <w:tcW w:w="2448" w:type="dxa"/>
          </w:tcPr>
          <w:p w14:paraId="577FA76C"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080" w:type="dxa"/>
          </w:tcPr>
          <w:p w14:paraId="5746BAAA" w14:textId="77777777" w:rsidR="0046022C" w:rsidRPr="00567372" w:rsidRDefault="0046022C" w:rsidP="0073372F">
            <w:pPr>
              <w:pStyle w:val="TAL"/>
              <w:keepNext w:val="0"/>
              <w:keepLines w:val="0"/>
              <w:widowControl w:val="0"/>
              <w:rPr>
                <w:rFonts w:cs="Arial"/>
                <w:lang w:eastAsia="zh-CN"/>
              </w:rPr>
            </w:pPr>
          </w:p>
        </w:tc>
        <w:tc>
          <w:tcPr>
            <w:tcW w:w="1440" w:type="dxa"/>
          </w:tcPr>
          <w:p w14:paraId="4F740331"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872" w:type="dxa"/>
          </w:tcPr>
          <w:p w14:paraId="30AB5D2C" w14:textId="77777777" w:rsidR="0046022C" w:rsidRPr="00567372" w:rsidRDefault="0046022C" w:rsidP="0073372F">
            <w:pPr>
              <w:pStyle w:val="TAL"/>
              <w:keepNext w:val="0"/>
              <w:keepLines w:val="0"/>
              <w:widowControl w:val="0"/>
              <w:rPr>
                <w:rFonts w:cs="Arial"/>
                <w:lang w:eastAsia="ja-JP"/>
              </w:rPr>
            </w:pPr>
          </w:p>
        </w:tc>
        <w:tc>
          <w:tcPr>
            <w:tcW w:w="2880" w:type="dxa"/>
          </w:tcPr>
          <w:p w14:paraId="392229D1" w14:textId="77777777" w:rsidR="0046022C" w:rsidRPr="00567372" w:rsidRDefault="0046022C" w:rsidP="0073372F">
            <w:pPr>
              <w:pStyle w:val="TAL"/>
              <w:keepNext w:val="0"/>
              <w:keepLines w:val="0"/>
              <w:widowControl w:val="0"/>
              <w:rPr>
                <w:rFonts w:cs="Arial"/>
                <w:i/>
                <w:lang w:eastAsia="zh-CN"/>
              </w:rPr>
            </w:pPr>
          </w:p>
        </w:tc>
      </w:tr>
      <w:tr w:rsidR="0046022C" w:rsidRPr="00567372" w14:paraId="4CC176E8" w14:textId="77777777" w:rsidTr="005926E2">
        <w:tc>
          <w:tcPr>
            <w:tcW w:w="2448" w:type="dxa"/>
          </w:tcPr>
          <w:p w14:paraId="311F9E5D" w14:textId="77777777" w:rsidR="0046022C" w:rsidRDefault="0046022C" w:rsidP="009D4ECF">
            <w:pPr>
              <w:pStyle w:val="TAL"/>
              <w:keepNext w:val="0"/>
              <w:keepLines w:val="0"/>
              <w:widowControl w:val="0"/>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250B1BD8"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363800F1" w14:textId="77777777" w:rsidR="0046022C" w:rsidRPr="00567372" w:rsidRDefault="0046022C" w:rsidP="0073372F">
            <w:pPr>
              <w:pStyle w:val="TAL"/>
              <w:keepNext w:val="0"/>
              <w:keepLines w:val="0"/>
              <w:widowControl w:val="0"/>
              <w:rPr>
                <w:rFonts w:cs="Arial"/>
                <w:lang w:eastAsia="ja-JP"/>
              </w:rPr>
            </w:pPr>
          </w:p>
        </w:tc>
        <w:tc>
          <w:tcPr>
            <w:tcW w:w="1872" w:type="dxa"/>
          </w:tcPr>
          <w:p w14:paraId="1D88DE5E"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880" w:type="dxa"/>
          </w:tcPr>
          <w:p w14:paraId="26C77432" w14:textId="77777777" w:rsidR="0046022C" w:rsidRPr="00567372" w:rsidRDefault="0046022C" w:rsidP="0073372F">
            <w:pPr>
              <w:pStyle w:val="TAL"/>
              <w:keepNext w:val="0"/>
              <w:keepLines w:val="0"/>
              <w:widowControl w:val="0"/>
              <w:rPr>
                <w:rFonts w:cs="Arial"/>
                <w:i/>
                <w:lang w:eastAsia="zh-CN"/>
              </w:rPr>
            </w:pPr>
          </w:p>
        </w:tc>
      </w:tr>
      <w:tr w:rsidR="0046022C" w:rsidRPr="00567372" w14:paraId="667AE9FD" w14:textId="77777777" w:rsidTr="005926E2">
        <w:tc>
          <w:tcPr>
            <w:tcW w:w="2448" w:type="dxa"/>
          </w:tcPr>
          <w:p w14:paraId="34FB8CD5" w14:textId="77777777" w:rsidR="0046022C" w:rsidRDefault="0046022C" w:rsidP="0073372F">
            <w:pPr>
              <w:pStyle w:val="TAL"/>
              <w:keepNext w:val="0"/>
              <w:keepLines w:val="0"/>
              <w:widowControl w:val="0"/>
              <w:rPr>
                <w:rFonts w:cs="Arial"/>
                <w:lang w:eastAsia="zh-CN"/>
              </w:rPr>
            </w:pPr>
            <w:r>
              <w:rPr>
                <w:rFonts w:cs="Arial" w:hint="eastAsia"/>
                <w:lang w:eastAsia="zh-CN"/>
              </w:rPr>
              <w:t>WLAN RSSI</w:t>
            </w:r>
          </w:p>
        </w:tc>
        <w:tc>
          <w:tcPr>
            <w:tcW w:w="1080" w:type="dxa"/>
          </w:tcPr>
          <w:p w14:paraId="31568618"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5F6321D4" w14:textId="77777777" w:rsidR="0046022C" w:rsidRPr="00567372" w:rsidRDefault="0046022C" w:rsidP="0073372F">
            <w:pPr>
              <w:pStyle w:val="TAL"/>
              <w:keepNext w:val="0"/>
              <w:keepLines w:val="0"/>
              <w:widowControl w:val="0"/>
              <w:rPr>
                <w:rFonts w:cs="Arial"/>
                <w:lang w:eastAsia="ja-JP"/>
              </w:rPr>
            </w:pPr>
          </w:p>
        </w:tc>
        <w:tc>
          <w:tcPr>
            <w:tcW w:w="1872" w:type="dxa"/>
          </w:tcPr>
          <w:p w14:paraId="7915BD6B"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5210B84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5926E2">
        <w:tc>
          <w:tcPr>
            <w:tcW w:w="2448" w:type="dxa"/>
          </w:tcPr>
          <w:p w14:paraId="146F7976" w14:textId="77777777" w:rsidR="0046022C" w:rsidRDefault="0046022C" w:rsidP="0073372F">
            <w:pPr>
              <w:pStyle w:val="TAL"/>
              <w:keepNext w:val="0"/>
              <w:keepLines w:val="0"/>
              <w:widowControl w:val="0"/>
              <w:rPr>
                <w:rFonts w:cs="Arial"/>
                <w:lang w:eastAsia="zh-CN"/>
              </w:rPr>
            </w:pPr>
            <w:r>
              <w:rPr>
                <w:rFonts w:cs="Arial" w:hint="eastAsia"/>
                <w:lang w:eastAsia="zh-CN"/>
              </w:rPr>
              <w:t>WLAN RTT</w:t>
            </w:r>
          </w:p>
        </w:tc>
        <w:tc>
          <w:tcPr>
            <w:tcW w:w="1080" w:type="dxa"/>
          </w:tcPr>
          <w:p w14:paraId="13936296"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1839C93F" w14:textId="77777777" w:rsidR="0046022C" w:rsidRPr="00567372" w:rsidRDefault="0046022C" w:rsidP="0073372F">
            <w:pPr>
              <w:pStyle w:val="TAL"/>
              <w:keepNext w:val="0"/>
              <w:keepLines w:val="0"/>
              <w:widowControl w:val="0"/>
              <w:rPr>
                <w:rFonts w:cs="Arial"/>
                <w:lang w:eastAsia="ja-JP"/>
              </w:rPr>
            </w:pPr>
          </w:p>
        </w:tc>
        <w:tc>
          <w:tcPr>
            <w:tcW w:w="1872" w:type="dxa"/>
          </w:tcPr>
          <w:p w14:paraId="7BEA24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6089AEB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32C2727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73372F">
      <w:pPr>
        <w:widowControl w:val="0"/>
      </w:pPr>
    </w:p>
    <w:p w14:paraId="07CC2971" w14:textId="77777777" w:rsidR="0046022C" w:rsidRDefault="0046022C" w:rsidP="0073372F">
      <w:pPr>
        <w:pStyle w:val="Heading4"/>
        <w:keepNext w:val="0"/>
        <w:keepLines w:val="0"/>
        <w:widowControl w:val="0"/>
        <w:rPr>
          <w:noProof/>
          <w:lang w:eastAsia="ja-JP"/>
        </w:rPr>
      </w:pPr>
      <w:bookmarkStart w:id="8743" w:name="_CR9_2_3_136"/>
      <w:bookmarkStart w:id="8744" w:name="_Hlk44449719"/>
      <w:bookmarkStart w:id="8745" w:name="_Toc20953845"/>
      <w:bookmarkStart w:id="8746" w:name="_Toc44497794"/>
      <w:bookmarkStart w:id="8747" w:name="_Toc45108181"/>
      <w:bookmarkStart w:id="8748" w:name="_Toc45901801"/>
      <w:bookmarkStart w:id="8749" w:name="_Toc51850882"/>
      <w:bookmarkStart w:id="8750" w:name="_Toc56693886"/>
      <w:bookmarkStart w:id="8751" w:name="_Toc64447430"/>
      <w:bookmarkStart w:id="8752" w:name="_Toc66286924"/>
      <w:bookmarkStart w:id="8753" w:name="_Toc74151619"/>
      <w:bookmarkStart w:id="8754" w:name="_Toc88654092"/>
      <w:bookmarkStart w:id="8755" w:name="_Toc97904448"/>
      <w:bookmarkStart w:id="8756" w:name="_Toc105175489"/>
      <w:bookmarkStart w:id="8757" w:name="_Toc113826519"/>
      <w:bookmarkStart w:id="8758" w:name="_Toc175587105"/>
      <w:bookmarkEnd w:id="8743"/>
      <w:r>
        <w:rPr>
          <w:noProof/>
          <w:lang w:eastAsia="ja-JP"/>
        </w:rPr>
        <w:t>9.2.3.</w:t>
      </w:r>
      <w:bookmarkEnd w:id="8744"/>
      <w:r>
        <w:rPr>
          <w:noProof/>
          <w:lang w:eastAsia="ja-JP"/>
        </w:rPr>
        <w:t>136</w:t>
      </w:r>
      <w:r>
        <w:rPr>
          <w:noProof/>
          <w:lang w:eastAsia="ja-JP"/>
        </w:rPr>
        <w:tab/>
        <w:t>Sensor Measurement Configuration</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3E5E89C6" w14:textId="77777777" w:rsidR="0046022C" w:rsidRDefault="0046022C" w:rsidP="0073372F">
      <w:pPr>
        <w:widowControl w:val="0"/>
      </w:pPr>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ABD790F"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73372F">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73372F">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73372F">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73372F">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73372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73372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73372F">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73372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73372F">
            <w:pPr>
              <w:pStyle w:val="TAL"/>
              <w:keepNext w:val="0"/>
              <w:keepLines w:val="0"/>
              <w:widowControl w:val="0"/>
              <w:rPr>
                <w:rFonts w:cs="Arial"/>
                <w:i/>
                <w:lang w:eastAsia="zh-CN"/>
              </w:rPr>
            </w:pPr>
          </w:p>
        </w:tc>
      </w:tr>
      <w:tr w:rsidR="0046022C" w14:paraId="38D198E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73372F">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73372F">
            <w:pPr>
              <w:pStyle w:val="TAL"/>
              <w:keepNext w:val="0"/>
              <w:keepLines w:val="0"/>
              <w:widowControl w:val="0"/>
              <w:rPr>
                <w:rFonts w:cs="Arial"/>
                <w:i/>
                <w:lang w:eastAsia="zh-CN"/>
              </w:rPr>
            </w:pPr>
          </w:p>
        </w:tc>
      </w:tr>
      <w:tr w:rsidR="0046022C" w14:paraId="43CED0D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080"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73372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73372F">
            <w:pPr>
              <w:pStyle w:val="TAL"/>
              <w:keepNext w:val="0"/>
              <w:keepLines w:val="0"/>
              <w:widowControl w:val="0"/>
              <w:rPr>
                <w:rFonts w:cs="Arial"/>
                <w:i/>
                <w:lang w:eastAsia="zh-CN"/>
              </w:rPr>
            </w:pPr>
          </w:p>
        </w:tc>
      </w:tr>
      <w:tr w:rsidR="0046022C" w14:paraId="54166A07" w14:textId="77777777" w:rsidTr="005926E2">
        <w:tc>
          <w:tcPr>
            <w:tcW w:w="2448"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73372F">
            <w:pPr>
              <w:pStyle w:val="TAL"/>
              <w:keepNext w:val="0"/>
              <w:keepLines w:val="0"/>
              <w:widowControl w:val="0"/>
              <w:rPr>
                <w:rFonts w:cs="Arial"/>
                <w:i/>
                <w:lang w:eastAsia="zh-CN"/>
              </w:rPr>
            </w:pPr>
          </w:p>
        </w:tc>
      </w:tr>
      <w:tr w:rsidR="0046022C" w14:paraId="79DDFA43" w14:textId="77777777" w:rsidTr="005926E2">
        <w:tc>
          <w:tcPr>
            <w:tcW w:w="2448"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080"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73372F">
            <w:pPr>
              <w:pStyle w:val="TAL"/>
              <w:keepNext w:val="0"/>
              <w:keepLines w:val="0"/>
              <w:widowControl w:val="0"/>
              <w:rPr>
                <w:rFonts w:cs="Arial"/>
                <w:i/>
                <w:lang w:eastAsia="zh-CN"/>
              </w:rPr>
            </w:pPr>
          </w:p>
        </w:tc>
      </w:tr>
      <w:tr w:rsidR="0046022C" w14:paraId="2C745847" w14:textId="77777777" w:rsidTr="005926E2">
        <w:tc>
          <w:tcPr>
            <w:tcW w:w="2448"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080"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73372F">
            <w:pPr>
              <w:pStyle w:val="TAL"/>
              <w:keepNext w:val="0"/>
              <w:keepLines w:val="0"/>
              <w:widowControl w:val="0"/>
              <w:rPr>
                <w:rFonts w:cs="Arial"/>
                <w:lang w:eastAsia="zh-CN"/>
              </w:rPr>
            </w:pPr>
            <w:r>
              <w:rPr>
                <w:rFonts w:cs="Arial" w:hint="eastAsia"/>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73372F">
            <w:pPr>
              <w:pStyle w:val="TAL"/>
              <w:keepNext w:val="0"/>
              <w:keepLines w:val="0"/>
              <w:widowControl w:val="0"/>
              <w:rPr>
                <w:rFonts w:cs="Arial"/>
                <w:i/>
                <w:lang w:eastAsia="zh-CN"/>
              </w:rPr>
            </w:pPr>
          </w:p>
        </w:tc>
      </w:tr>
    </w:tbl>
    <w:p w14:paraId="066B5D36"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73372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73372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73372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73372F">
      <w:pPr>
        <w:widowControl w:val="0"/>
      </w:pPr>
    </w:p>
    <w:p w14:paraId="1FE5CD38" w14:textId="77777777" w:rsidR="0046022C" w:rsidRDefault="0046022C" w:rsidP="0073372F">
      <w:pPr>
        <w:pStyle w:val="Heading4"/>
        <w:keepNext w:val="0"/>
        <w:keepLines w:val="0"/>
        <w:widowControl w:val="0"/>
        <w:rPr>
          <w:noProof/>
          <w:lang w:eastAsia="ja-JP"/>
        </w:rPr>
      </w:pPr>
      <w:bookmarkStart w:id="8759" w:name="_CR9_2_3_137"/>
      <w:bookmarkStart w:id="8760" w:name="_Hlk44449737"/>
      <w:bookmarkStart w:id="8761" w:name="_Hlk44451183"/>
      <w:bookmarkStart w:id="8762" w:name="_Toc44497795"/>
      <w:bookmarkStart w:id="8763" w:name="_Toc45108182"/>
      <w:bookmarkStart w:id="8764" w:name="_Toc45901802"/>
      <w:bookmarkStart w:id="8765" w:name="_Toc51850883"/>
      <w:bookmarkStart w:id="8766" w:name="_Toc56693887"/>
      <w:bookmarkStart w:id="8767" w:name="_Toc64447431"/>
      <w:bookmarkStart w:id="8768" w:name="_Toc66286925"/>
      <w:bookmarkStart w:id="8769" w:name="_Toc74151620"/>
      <w:bookmarkStart w:id="8770" w:name="_Toc88654093"/>
      <w:bookmarkStart w:id="8771" w:name="_Toc97904449"/>
      <w:bookmarkStart w:id="8772" w:name="_Toc105175490"/>
      <w:bookmarkStart w:id="8773" w:name="_Toc113826520"/>
      <w:bookmarkStart w:id="8774" w:name="_Toc175587106"/>
      <w:bookmarkStart w:id="8775" w:name="_Hlk44451226"/>
      <w:bookmarkEnd w:id="8759"/>
      <w:r>
        <w:rPr>
          <w:noProof/>
          <w:lang w:eastAsia="ja-JP"/>
        </w:rPr>
        <w:t>9.2.3.</w:t>
      </w:r>
      <w:bookmarkEnd w:id="8760"/>
      <w:r>
        <w:rPr>
          <w:noProof/>
          <w:lang w:eastAsia="ja-JP"/>
        </w:rPr>
        <w:t>137</w:t>
      </w:r>
      <w:bookmarkEnd w:id="8761"/>
      <w:r>
        <w:rPr>
          <w:noProof/>
          <w:lang w:eastAsia="ja-JP"/>
        </w:rPr>
        <w:tab/>
        <w:t>Logged Event Trigger Config</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p>
    <w:bookmarkEnd w:id="8775"/>
    <w:p w14:paraId="4DFE91CB" w14:textId="77777777" w:rsidR="0046022C" w:rsidRDefault="0046022C" w:rsidP="0073372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4818EC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EA4C9" w14:textId="77777777" w:rsidR="0046022C" w:rsidRPr="009D4ECF" w:rsidRDefault="0046022C" w:rsidP="009D4ECF">
            <w:pPr>
              <w:pStyle w:val="TAL"/>
            </w:pPr>
            <w:r w:rsidRPr="009D4ECF">
              <w:t xml:space="preserve">CHOICE </w:t>
            </w:r>
            <w:r w:rsidRPr="009D4ECF">
              <w:rPr>
                <w:i/>
                <w:iCs/>
              </w:rPr>
              <w:t>Event Type Trigger</w:t>
            </w:r>
          </w:p>
        </w:tc>
        <w:tc>
          <w:tcPr>
            <w:tcW w:w="1080"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73372F">
            <w:pPr>
              <w:pStyle w:val="TAL"/>
              <w:keepNext w:val="0"/>
              <w:keepLines w:val="0"/>
              <w:widowControl w:val="0"/>
              <w:rPr>
                <w:rFonts w:cs="Arial"/>
                <w:i/>
                <w:lang w:eastAsia="zh-CN"/>
              </w:rPr>
            </w:pPr>
          </w:p>
        </w:tc>
      </w:tr>
      <w:tr w:rsidR="0046022C" w14:paraId="4B01130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080"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73372F">
            <w:pPr>
              <w:pStyle w:val="TAL"/>
              <w:keepNext w:val="0"/>
              <w:keepLines w:val="0"/>
              <w:widowControl w:val="0"/>
              <w:rPr>
                <w:rFonts w:cs="Arial"/>
                <w:i/>
                <w:lang w:eastAsia="zh-CN"/>
              </w:rPr>
            </w:pPr>
          </w:p>
        </w:tc>
      </w:tr>
      <w:tr w:rsidR="0046022C" w14:paraId="75A179F1" w14:textId="77777777" w:rsidTr="005926E2">
        <w:tc>
          <w:tcPr>
            <w:tcW w:w="2448"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73372F">
            <w:pPr>
              <w:pStyle w:val="TAL"/>
              <w:keepNext w:val="0"/>
              <w:keepLines w:val="0"/>
              <w:widowControl w:val="0"/>
              <w:ind w:left="227"/>
              <w:rPr>
                <w:rFonts w:cs="Arial"/>
                <w:lang w:eastAsia="zh-CN"/>
              </w:rPr>
            </w:pPr>
            <w:r w:rsidRPr="009354E2">
              <w:rPr>
                <w:rFonts w:cs="Arial"/>
                <w:lang w:eastAsia="zh-CN"/>
              </w:rPr>
              <w:t>&gt;&gt;Out of Coverage Indication</w:t>
            </w:r>
          </w:p>
        </w:tc>
        <w:tc>
          <w:tcPr>
            <w:tcW w:w="1080"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73372F">
            <w:pPr>
              <w:pStyle w:val="TAL"/>
              <w:keepNext w:val="0"/>
              <w:keepLines w:val="0"/>
              <w:widowControl w:val="0"/>
              <w:rPr>
                <w:rFonts w:cs="Arial"/>
                <w:lang w:eastAsia="ja-JP"/>
              </w:rPr>
            </w:pPr>
            <w:r w:rsidRPr="006506CD">
              <w:rPr>
                <w:rFonts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73372F">
            <w:pPr>
              <w:pStyle w:val="TAL"/>
              <w:keepNext w:val="0"/>
              <w:keepLines w:val="0"/>
              <w:widowControl w:val="0"/>
              <w:rPr>
                <w:rFonts w:cs="Arial"/>
                <w:i/>
                <w:lang w:eastAsia="zh-CN"/>
              </w:rPr>
            </w:pPr>
          </w:p>
        </w:tc>
      </w:tr>
      <w:tr w:rsidR="0046022C" w14:paraId="6631DF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9D4ECF">
            <w:pPr>
              <w:pStyle w:val="TAL"/>
              <w:keepNext w:val="0"/>
              <w:keepLines w:val="0"/>
              <w:widowControl w:val="0"/>
              <w:ind w:left="113"/>
              <w:rPr>
                <w:rFonts w:cs="Arial"/>
                <w:lang w:eastAsia="zh-CN"/>
              </w:rPr>
            </w:pPr>
            <w:r w:rsidRPr="006506CD">
              <w:rPr>
                <w:rFonts w:cs="Arial"/>
                <w:lang w:eastAsia="zh-CN"/>
              </w:rPr>
              <w:t>&gt;</w:t>
            </w:r>
            <w:r w:rsidRPr="009354E2">
              <w:rPr>
                <w:rFonts w:cs="Arial"/>
                <w:i/>
                <w:iCs/>
                <w:lang w:eastAsia="zh-CN"/>
              </w:rPr>
              <w:t>L1 Event</w:t>
            </w:r>
          </w:p>
        </w:tc>
        <w:tc>
          <w:tcPr>
            <w:tcW w:w="1080"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73372F">
            <w:pPr>
              <w:pStyle w:val="TAL"/>
              <w:keepNext w:val="0"/>
              <w:keepLines w:val="0"/>
              <w:widowControl w:val="0"/>
              <w:rPr>
                <w:rFonts w:cs="Arial"/>
                <w:i/>
                <w:lang w:eastAsia="zh-CN"/>
              </w:rPr>
            </w:pPr>
          </w:p>
        </w:tc>
      </w:tr>
      <w:tr w:rsidR="0046022C" w14:paraId="3B5B08A8" w14:textId="77777777" w:rsidTr="005926E2">
        <w:tc>
          <w:tcPr>
            <w:tcW w:w="2448"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9D4ECF">
            <w:pPr>
              <w:pStyle w:val="TAL"/>
              <w:keepNext w:val="0"/>
              <w:keepLines w:val="0"/>
              <w:widowControl w:val="0"/>
              <w:ind w:left="227"/>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73372F">
            <w:pPr>
              <w:pStyle w:val="TAL"/>
              <w:keepNext w:val="0"/>
              <w:keepLines w:val="0"/>
              <w:widowControl w:val="0"/>
              <w:rPr>
                <w:rFonts w:cs="Arial"/>
                <w:i/>
                <w:lang w:eastAsia="zh-CN"/>
              </w:rPr>
            </w:pPr>
          </w:p>
        </w:tc>
      </w:tr>
      <w:tr w:rsidR="0046022C" w14:paraId="211DBD32" w14:textId="77777777" w:rsidTr="005926E2">
        <w:tc>
          <w:tcPr>
            <w:tcW w:w="2448"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73372F">
            <w:pPr>
              <w:pStyle w:val="TAL"/>
              <w:keepNext w:val="0"/>
              <w:keepLines w:val="0"/>
              <w:widowControl w:val="0"/>
              <w:rPr>
                <w:rFonts w:cs="Arial"/>
                <w:i/>
                <w:lang w:eastAsia="zh-CN"/>
              </w:rPr>
            </w:pPr>
          </w:p>
        </w:tc>
      </w:tr>
      <w:tr w:rsidR="0046022C" w14:paraId="470A28FE" w14:textId="77777777" w:rsidTr="005926E2">
        <w:tc>
          <w:tcPr>
            <w:tcW w:w="2448"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RSRP</w:t>
            </w:r>
          </w:p>
        </w:tc>
        <w:tc>
          <w:tcPr>
            <w:tcW w:w="1080"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5926E2">
        <w:tc>
          <w:tcPr>
            <w:tcW w:w="2448"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080"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73372F">
            <w:pPr>
              <w:pStyle w:val="TAL"/>
              <w:keepNext w:val="0"/>
              <w:keepLines w:val="0"/>
              <w:widowControl w:val="0"/>
              <w:rPr>
                <w:rFonts w:cs="Arial"/>
                <w:i/>
                <w:lang w:eastAsia="zh-CN"/>
              </w:rPr>
            </w:pPr>
          </w:p>
        </w:tc>
      </w:tr>
      <w:tr w:rsidR="0046022C" w14:paraId="055BAE79" w14:textId="77777777" w:rsidTr="005926E2">
        <w:tc>
          <w:tcPr>
            <w:tcW w:w="2448"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RSRQ</w:t>
            </w:r>
          </w:p>
        </w:tc>
        <w:tc>
          <w:tcPr>
            <w:tcW w:w="1080"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5926E2">
        <w:tc>
          <w:tcPr>
            <w:tcW w:w="2448"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&gt;&gt;Hysteresis</w:t>
            </w:r>
          </w:p>
        </w:tc>
        <w:tc>
          <w:tcPr>
            <w:tcW w:w="1080"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INTEGER (0..30)</w:t>
            </w:r>
          </w:p>
        </w:tc>
        <w:tc>
          <w:tcPr>
            <w:tcW w:w="288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5926E2">
        <w:tc>
          <w:tcPr>
            <w:tcW w:w="2448"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&gt;&gt;Time to trigger</w:t>
            </w:r>
          </w:p>
        </w:tc>
        <w:tc>
          <w:tcPr>
            <w:tcW w:w="1080"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88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73372F">
      <w:pPr>
        <w:widowControl w:val="0"/>
      </w:pPr>
    </w:p>
    <w:p w14:paraId="14DFF375" w14:textId="77777777" w:rsidR="008D5E13" w:rsidRPr="009F5A10" w:rsidRDefault="008D5E13" w:rsidP="0073372F">
      <w:pPr>
        <w:pStyle w:val="Heading4"/>
        <w:keepNext w:val="0"/>
        <w:keepLines w:val="0"/>
        <w:widowControl w:val="0"/>
        <w:rPr>
          <w:rFonts w:eastAsia="Batang"/>
        </w:rPr>
      </w:pPr>
      <w:bookmarkStart w:id="8776" w:name="_CR9_2_3_138"/>
      <w:bookmarkStart w:id="8777" w:name="_Toc44497796"/>
      <w:bookmarkStart w:id="8778" w:name="_Toc45108183"/>
      <w:bookmarkStart w:id="8779" w:name="_Toc45901803"/>
      <w:bookmarkStart w:id="8780" w:name="_Toc51850884"/>
      <w:bookmarkStart w:id="8781" w:name="_Toc56693888"/>
      <w:bookmarkStart w:id="8782" w:name="_Toc64447432"/>
      <w:bookmarkStart w:id="8783" w:name="_Toc66286926"/>
      <w:bookmarkStart w:id="8784" w:name="_Toc74151621"/>
      <w:bookmarkStart w:id="8785" w:name="_Toc88654094"/>
      <w:bookmarkStart w:id="8786" w:name="_Toc97904450"/>
      <w:bookmarkStart w:id="8787" w:name="_Toc105175491"/>
      <w:bookmarkStart w:id="8788" w:name="_Toc113826521"/>
      <w:bookmarkStart w:id="8789" w:name="_Toc175587107"/>
      <w:bookmarkEnd w:id="8776"/>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6E8B8C45" w14:textId="77777777" w:rsidR="008D5E13" w:rsidRPr="009F5A10" w:rsidRDefault="008D5E13" w:rsidP="0073372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D5E13" w:rsidRPr="009F5A10" w14:paraId="10E0D4EE" w14:textId="77777777" w:rsidTr="005926E2">
        <w:tc>
          <w:tcPr>
            <w:tcW w:w="2448" w:type="dxa"/>
          </w:tcPr>
          <w:p w14:paraId="7A9118D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B71FD8B"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F187B76"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Range</w:t>
            </w:r>
          </w:p>
        </w:tc>
        <w:tc>
          <w:tcPr>
            <w:tcW w:w="1872" w:type="dxa"/>
          </w:tcPr>
          <w:p w14:paraId="79454005"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0B5FE1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5926E2">
        <w:tc>
          <w:tcPr>
            <w:tcW w:w="2448" w:type="dxa"/>
          </w:tcPr>
          <w:p w14:paraId="1C556097" w14:textId="77777777" w:rsidR="008D5E13" w:rsidRPr="009F5A10" w:rsidRDefault="008D5E13" w:rsidP="0073372F">
            <w:pPr>
              <w:pStyle w:val="TAL"/>
              <w:keepNext w:val="0"/>
              <w:keepLines w:val="0"/>
              <w:widowControl w:val="0"/>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12674831"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M</w:t>
            </w:r>
          </w:p>
        </w:tc>
        <w:tc>
          <w:tcPr>
            <w:tcW w:w="1440" w:type="dxa"/>
          </w:tcPr>
          <w:p w14:paraId="1F493048" w14:textId="77777777" w:rsidR="008D5E13" w:rsidRPr="009F5A10" w:rsidRDefault="008D5E13" w:rsidP="0073372F">
            <w:pPr>
              <w:pStyle w:val="TAL"/>
              <w:keepNext w:val="0"/>
              <w:keepLines w:val="0"/>
              <w:widowControl w:val="0"/>
              <w:rPr>
                <w:i/>
                <w:lang w:eastAsia="ja-JP"/>
              </w:rPr>
            </w:pPr>
          </w:p>
        </w:tc>
        <w:tc>
          <w:tcPr>
            <w:tcW w:w="1872" w:type="dxa"/>
          </w:tcPr>
          <w:p w14:paraId="55CE01A3"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OCTET STRING</w:t>
            </w:r>
          </w:p>
        </w:tc>
        <w:tc>
          <w:tcPr>
            <w:tcW w:w="2880" w:type="dxa"/>
          </w:tcPr>
          <w:p w14:paraId="5B21AEFE" w14:textId="77777777" w:rsidR="008D5E13" w:rsidRPr="009F5A10" w:rsidRDefault="008D5E13" w:rsidP="0073372F">
            <w:pPr>
              <w:pStyle w:val="TAL"/>
              <w:keepNext w:val="0"/>
              <w:keepLines w:val="0"/>
              <w:widowControl w:val="0"/>
              <w:rPr>
                <w:lang w:eastAsia="ja-JP"/>
              </w:rPr>
            </w:pPr>
          </w:p>
        </w:tc>
      </w:tr>
    </w:tbl>
    <w:p w14:paraId="49F715E7" w14:textId="77777777" w:rsidR="008D5E13" w:rsidRDefault="008D5E13" w:rsidP="0073372F">
      <w:pPr>
        <w:widowControl w:val="0"/>
      </w:pPr>
    </w:p>
    <w:p w14:paraId="27101D7B" w14:textId="77777777" w:rsidR="00065317" w:rsidRPr="009354E2" w:rsidRDefault="00065317" w:rsidP="0073372F">
      <w:pPr>
        <w:pStyle w:val="Heading4"/>
        <w:keepNext w:val="0"/>
        <w:keepLines w:val="0"/>
        <w:widowControl w:val="0"/>
        <w:rPr>
          <w:rFonts w:eastAsia="Batang"/>
        </w:rPr>
      </w:pPr>
      <w:bookmarkStart w:id="8790" w:name="_CR9_2_3_139"/>
      <w:bookmarkStart w:id="8791" w:name="_Toc44497797"/>
      <w:bookmarkStart w:id="8792" w:name="_Toc45108184"/>
      <w:bookmarkStart w:id="8793" w:name="_Toc45901804"/>
      <w:bookmarkStart w:id="8794" w:name="_Toc51850885"/>
      <w:bookmarkStart w:id="8795" w:name="_Toc56693889"/>
      <w:bookmarkStart w:id="8796" w:name="_Toc64447433"/>
      <w:bookmarkStart w:id="8797" w:name="_Toc66286927"/>
      <w:bookmarkStart w:id="8798" w:name="_Toc74151622"/>
      <w:bookmarkStart w:id="8799" w:name="_Toc88654095"/>
      <w:bookmarkStart w:id="8800" w:name="_Toc97904451"/>
      <w:bookmarkStart w:id="8801" w:name="_Toc105175492"/>
      <w:bookmarkStart w:id="8802" w:name="_Toc113826522"/>
      <w:bookmarkStart w:id="8803" w:name="_Toc175587108"/>
      <w:bookmarkEnd w:id="8790"/>
      <w:r w:rsidRPr="009354E2">
        <w:rPr>
          <w:rFonts w:eastAsia="Batang"/>
        </w:rPr>
        <w:t>9.2.3.</w:t>
      </w:r>
      <w:r>
        <w:rPr>
          <w:rFonts w:eastAsia="Batang"/>
        </w:rPr>
        <w:t>139</w:t>
      </w:r>
      <w:r w:rsidRPr="009354E2">
        <w:rPr>
          <w:rFonts w:eastAsia="Batang"/>
        </w:rPr>
        <w:tab/>
        <w:t>Extended Slice Support List</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3047B401" w14:textId="77777777" w:rsidR="00065317" w:rsidRPr="00F420A6" w:rsidRDefault="00065317" w:rsidP="0073372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5317" w:rsidRPr="00F420A6" w14:paraId="4E4E7542" w14:textId="77777777" w:rsidTr="00807553">
        <w:trPr>
          <w:tblHeader/>
        </w:trPr>
        <w:tc>
          <w:tcPr>
            <w:tcW w:w="2448" w:type="dxa"/>
          </w:tcPr>
          <w:p w14:paraId="49D1464E" w14:textId="77777777" w:rsidR="00065317" w:rsidRPr="00F420A6" w:rsidRDefault="00065317" w:rsidP="0073372F">
            <w:pPr>
              <w:pStyle w:val="TAH"/>
              <w:keepNext w:val="0"/>
              <w:keepLines w:val="0"/>
              <w:widowControl w:val="0"/>
            </w:pPr>
            <w:r w:rsidRPr="00F420A6">
              <w:t>IE/Group Name</w:t>
            </w:r>
          </w:p>
        </w:tc>
        <w:tc>
          <w:tcPr>
            <w:tcW w:w="1080" w:type="dxa"/>
          </w:tcPr>
          <w:p w14:paraId="7C830429" w14:textId="77777777" w:rsidR="00065317" w:rsidRPr="00F420A6" w:rsidRDefault="00065317" w:rsidP="0073372F">
            <w:pPr>
              <w:pStyle w:val="TAH"/>
              <w:keepNext w:val="0"/>
              <w:keepLines w:val="0"/>
              <w:widowControl w:val="0"/>
            </w:pPr>
            <w:r w:rsidRPr="00F420A6">
              <w:t>Presence</w:t>
            </w:r>
          </w:p>
        </w:tc>
        <w:tc>
          <w:tcPr>
            <w:tcW w:w="1440" w:type="dxa"/>
          </w:tcPr>
          <w:p w14:paraId="49439354" w14:textId="77777777" w:rsidR="00065317" w:rsidRPr="00F420A6" w:rsidRDefault="00065317" w:rsidP="0073372F">
            <w:pPr>
              <w:pStyle w:val="TAH"/>
              <w:keepNext w:val="0"/>
              <w:keepLines w:val="0"/>
              <w:widowControl w:val="0"/>
            </w:pPr>
            <w:r w:rsidRPr="00F420A6">
              <w:t>Range</w:t>
            </w:r>
          </w:p>
        </w:tc>
        <w:tc>
          <w:tcPr>
            <w:tcW w:w="1872" w:type="dxa"/>
          </w:tcPr>
          <w:p w14:paraId="4077CFDD" w14:textId="77777777" w:rsidR="00065317" w:rsidRPr="00F420A6" w:rsidRDefault="00065317" w:rsidP="0073372F">
            <w:pPr>
              <w:pStyle w:val="TAH"/>
              <w:keepNext w:val="0"/>
              <w:keepLines w:val="0"/>
              <w:widowControl w:val="0"/>
            </w:pPr>
            <w:r w:rsidRPr="00F420A6">
              <w:t>IE type and reference</w:t>
            </w:r>
          </w:p>
        </w:tc>
        <w:tc>
          <w:tcPr>
            <w:tcW w:w="2880" w:type="dxa"/>
          </w:tcPr>
          <w:p w14:paraId="4F6E1CAA" w14:textId="77777777" w:rsidR="00065317" w:rsidRPr="00F420A6" w:rsidRDefault="00065317" w:rsidP="0073372F">
            <w:pPr>
              <w:pStyle w:val="TAH"/>
              <w:keepNext w:val="0"/>
              <w:keepLines w:val="0"/>
              <w:widowControl w:val="0"/>
            </w:pPr>
            <w:r w:rsidRPr="00F420A6">
              <w:t>Semantics description</w:t>
            </w:r>
          </w:p>
        </w:tc>
      </w:tr>
      <w:tr w:rsidR="00065317" w:rsidRPr="00F420A6" w14:paraId="767738DE" w14:textId="77777777" w:rsidTr="005926E2">
        <w:tc>
          <w:tcPr>
            <w:tcW w:w="2448" w:type="dxa"/>
          </w:tcPr>
          <w:p w14:paraId="32F5341A" w14:textId="77777777" w:rsidR="00065317" w:rsidRPr="00F420A6" w:rsidRDefault="00FB2D01" w:rsidP="0073372F">
            <w:pPr>
              <w:pStyle w:val="TAL"/>
              <w:keepNext w:val="0"/>
              <w:keepLines w:val="0"/>
              <w:widowControl w:val="0"/>
              <w:rPr>
                <w:lang w:eastAsia="ja-JP"/>
              </w:rPr>
            </w:pPr>
            <w:r w:rsidRPr="00407E71">
              <w:rPr>
                <w:b/>
                <w:bCs/>
              </w:rPr>
              <w:t>Slice Support Item</w:t>
            </w:r>
          </w:p>
        </w:tc>
        <w:tc>
          <w:tcPr>
            <w:tcW w:w="1080" w:type="dxa"/>
          </w:tcPr>
          <w:p w14:paraId="03DC9C18" w14:textId="77777777" w:rsidR="00065317" w:rsidRPr="00F420A6" w:rsidRDefault="00065317" w:rsidP="0073372F">
            <w:pPr>
              <w:pStyle w:val="TAL"/>
              <w:keepNext w:val="0"/>
              <w:keepLines w:val="0"/>
              <w:widowControl w:val="0"/>
              <w:rPr>
                <w:lang w:eastAsia="ja-JP"/>
              </w:rPr>
            </w:pPr>
          </w:p>
        </w:tc>
        <w:tc>
          <w:tcPr>
            <w:tcW w:w="1440" w:type="dxa"/>
          </w:tcPr>
          <w:p w14:paraId="415D059B" w14:textId="77777777" w:rsidR="00065317" w:rsidRPr="00F420A6" w:rsidRDefault="00065317" w:rsidP="0073372F">
            <w:pPr>
              <w:pStyle w:val="TAL"/>
              <w:keepNext w:val="0"/>
              <w:keepLines w:val="0"/>
              <w:widowControl w:val="0"/>
              <w:rPr>
                <w:lang w:eastAsia="ja-JP"/>
              </w:rPr>
            </w:pPr>
            <w:r w:rsidRPr="00F420A6">
              <w:rPr>
                <w:i/>
              </w:rPr>
              <w:t>1..&lt;maxnoof</w:t>
            </w:r>
            <w:r>
              <w:rPr>
                <w:i/>
              </w:rPr>
              <w:t>Ext</w:t>
            </w:r>
            <w:r w:rsidRPr="00F420A6">
              <w:rPr>
                <w:i/>
              </w:rPr>
              <w:t>SliceItems&gt;</w:t>
            </w:r>
          </w:p>
        </w:tc>
        <w:tc>
          <w:tcPr>
            <w:tcW w:w="1872" w:type="dxa"/>
          </w:tcPr>
          <w:p w14:paraId="28ACF0B0" w14:textId="77777777" w:rsidR="00065317" w:rsidRPr="00F420A6" w:rsidRDefault="00065317" w:rsidP="0073372F">
            <w:pPr>
              <w:pStyle w:val="TAL"/>
              <w:keepNext w:val="0"/>
              <w:keepLines w:val="0"/>
              <w:widowControl w:val="0"/>
              <w:rPr>
                <w:lang w:eastAsia="ja-JP"/>
              </w:rPr>
            </w:pPr>
          </w:p>
        </w:tc>
        <w:tc>
          <w:tcPr>
            <w:tcW w:w="2880" w:type="dxa"/>
          </w:tcPr>
          <w:p w14:paraId="0D9A6090" w14:textId="77777777" w:rsidR="00065317" w:rsidRPr="00F420A6" w:rsidRDefault="00065317" w:rsidP="0073372F">
            <w:pPr>
              <w:pStyle w:val="TAL"/>
              <w:keepNext w:val="0"/>
              <w:keepLines w:val="0"/>
              <w:widowControl w:val="0"/>
            </w:pPr>
          </w:p>
        </w:tc>
      </w:tr>
      <w:tr w:rsidR="00065317" w:rsidRPr="00F420A6" w14:paraId="5D7BBCCC" w14:textId="77777777" w:rsidTr="005926E2">
        <w:tc>
          <w:tcPr>
            <w:tcW w:w="2448" w:type="dxa"/>
          </w:tcPr>
          <w:p w14:paraId="56CDA491" w14:textId="77777777" w:rsidR="00065317" w:rsidRPr="00F420A6" w:rsidRDefault="00065317" w:rsidP="0073372F">
            <w:pPr>
              <w:pStyle w:val="TAL"/>
              <w:keepNext w:val="0"/>
              <w:keepLines w:val="0"/>
              <w:widowControl w:val="0"/>
              <w:ind w:left="113"/>
            </w:pPr>
            <w:r w:rsidRPr="00F420A6">
              <w:rPr>
                <w:rFonts w:eastAsia="Batang"/>
              </w:rPr>
              <w:t>&gt;S-NSSAI</w:t>
            </w:r>
          </w:p>
        </w:tc>
        <w:tc>
          <w:tcPr>
            <w:tcW w:w="1080" w:type="dxa"/>
          </w:tcPr>
          <w:p w14:paraId="2A2F3BB3" w14:textId="77777777" w:rsidR="00065317" w:rsidRPr="00F420A6" w:rsidRDefault="00065317" w:rsidP="0073372F">
            <w:pPr>
              <w:pStyle w:val="TAL"/>
              <w:keepNext w:val="0"/>
              <w:keepLines w:val="0"/>
              <w:widowControl w:val="0"/>
              <w:rPr>
                <w:lang w:eastAsia="ja-JP"/>
              </w:rPr>
            </w:pPr>
            <w:r w:rsidRPr="00F420A6">
              <w:rPr>
                <w:lang w:eastAsia="ja-JP"/>
              </w:rPr>
              <w:t>M</w:t>
            </w:r>
          </w:p>
        </w:tc>
        <w:tc>
          <w:tcPr>
            <w:tcW w:w="1440" w:type="dxa"/>
          </w:tcPr>
          <w:p w14:paraId="71120084" w14:textId="77777777" w:rsidR="00065317" w:rsidRPr="00F420A6" w:rsidRDefault="00065317" w:rsidP="0073372F">
            <w:pPr>
              <w:pStyle w:val="TAL"/>
              <w:keepNext w:val="0"/>
              <w:keepLines w:val="0"/>
              <w:widowControl w:val="0"/>
              <w:rPr>
                <w:bCs/>
                <w:i/>
                <w:szCs w:val="18"/>
              </w:rPr>
            </w:pPr>
          </w:p>
        </w:tc>
        <w:tc>
          <w:tcPr>
            <w:tcW w:w="1872" w:type="dxa"/>
          </w:tcPr>
          <w:p w14:paraId="5AAAB486" w14:textId="77777777" w:rsidR="00065317" w:rsidRPr="00F420A6" w:rsidRDefault="00065317" w:rsidP="0073372F">
            <w:pPr>
              <w:pStyle w:val="TAL"/>
              <w:keepNext w:val="0"/>
              <w:keepLines w:val="0"/>
              <w:widowControl w:val="0"/>
              <w:rPr>
                <w:lang w:eastAsia="ja-JP"/>
              </w:rPr>
            </w:pPr>
            <w:r w:rsidRPr="00F420A6">
              <w:rPr>
                <w:lang w:eastAsia="ja-JP"/>
              </w:rPr>
              <w:t>9.2.3.21</w:t>
            </w:r>
          </w:p>
        </w:tc>
        <w:tc>
          <w:tcPr>
            <w:tcW w:w="2880" w:type="dxa"/>
          </w:tcPr>
          <w:p w14:paraId="61DC5A29" w14:textId="77777777" w:rsidR="00065317" w:rsidRPr="00F420A6" w:rsidRDefault="00065317" w:rsidP="0073372F">
            <w:pPr>
              <w:pStyle w:val="TAL"/>
              <w:keepNext w:val="0"/>
              <w:keepLines w:val="0"/>
              <w:widowControl w:val="0"/>
            </w:pPr>
          </w:p>
        </w:tc>
      </w:tr>
    </w:tbl>
    <w:p w14:paraId="6F06B925" w14:textId="77777777" w:rsidR="00065317" w:rsidRPr="00F420A6" w:rsidRDefault="00065317"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73372F">
            <w:pPr>
              <w:pStyle w:val="TAH"/>
              <w:keepNext w:val="0"/>
              <w:keepLines w:val="0"/>
              <w:widowControl w:val="0"/>
            </w:pPr>
            <w:r w:rsidRPr="00F420A6">
              <w:t>Range bound</w:t>
            </w:r>
          </w:p>
        </w:tc>
        <w:tc>
          <w:tcPr>
            <w:tcW w:w="5670" w:type="dxa"/>
          </w:tcPr>
          <w:p w14:paraId="599D0011" w14:textId="77777777" w:rsidR="00065317" w:rsidRPr="00F420A6" w:rsidRDefault="00065317" w:rsidP="0073372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73372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73372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73372F">
      <w:pPr>
        <w:widowControl w:val="0"/>
      </w:pPr>
    </w:p>
    <w:p w14:paraId="0631A6AE" w14:textId="77777777" w:rsidR="00386AE4" w:rsidRPr="009354E2" w:rsidRDefault="00386AE4" w:rsidP="0073372F">
      <w:pPr>
        <w:pStyle w:val="Heading4"/>
        <w:keepNext w:val="0"/>
        <w:keepLines w:val="0"/>
        <w:widowControl w:val="0"/>
        <w:rPr>
          <w:rFonts w:eastAsia="Batang"/>
        </w:rPr>
      </w:pPr>
      <w:bookmarkStart w:id="8804" w:name="_CR9_2_3_140"/>
      <w:bookmarkStart w:id="8805" w:name="_Toc44497798"/>
      <w:bookmarkStart w:id="8806" w:name="_Toc45108185"/>
      <w:bookmarkStart w:id="8807" w:name="_Toc45901805"/>
      <w:bookmarkStart w:id="8808" w:name="_Toc51850886"/>
      <w:bookmarkStart w:id="8809" w:name="_Toc56693890"/>
      <w:bookmarkStart w:id="8810" w:name="_Toc64447434"/>
      <w:bookmarkStart w:id="8811" w:name="_Toc66286928"/>
      <w:bookmarkStart w:id="8812" w:name="_Toc74151623"/>
      <w:bookmarkStart w:id="8813" w:name="_Toc88654096"/>
      <w:bookmarkStart w:id="8814" w:name="_Toc97904452"/>
      <w:bookmarkStart w:id="8815" w:name="_Toc105175493"/>
      <w:bookmarkStart w:id="8816" w:name="_Toc113826523"/>
      <w:bookmarkStart w:id="8817" w:name="_Toc175587109"/>
      <w:bookmarkEnd w:id="8804"/>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39D40E9E" w14:textId="77777777" w:rsidR="00386AE4" w:rsidRDefault="00386AE4" w:rsidP="0073372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86AE4" w14:paraId="30374100" w14:textId="77777777" w:rsidTr="0073372F">
        <w:trPr>
          <w:tblHeader/>
        </w:trPr>
        <w:tc>
          <w:tcPr>
            <w:tcW w:w="2448" w:type="dxa"/>
          </w:tcPr>
          <w:p w14:paraId="1741A016" w14:textId="77777777" w:rsidR="00386AE4" w:rsidRDefault="00386AE4" w:rsidP="0073372F">
            <w:pPr>
              <w:pStyle w:val="TAH"/>
              <w:keepNext w:val="0"/>
              <w:keepLines w:val="0"/>
              <w:widowControl w:val="0"/>
              <w:rPr>
                <w:rFonts w:eastAsia="SimSun" w:cs="Arial"/>
                <w:lang w:eastAsia="ja-JP"/>
              </w:rPr>
            </w:pPr>
            <w:r>
              <w:rPr>
                <w:rFonts w:eastAsia="SimSun"/>
              </w:rPr>
              <w:t>IE/Group Name</w:t>
            </w:r>
          </w:p>
        </w:tc>
        <w:tc>
          <w:tcPr>
            <w:tcW w:w="1080" w:type="dxa"/>
          </w:tcPr>
          <w:p w14:paraId="4BA739EB" w14:textId="77777777" w:rsidR="00386AE4" w:rsidRDefault="00386AE4" w:rsidP="0073372F">
            <w:pPr>
              <w:pStyle w:val="TAH"/>
              <w:keepNext w:val="0"/>
              <w:keepLines w:val="0"/>
              <w:widowControl w:val="0"/>
              <w:rPr>
                <w:rFonts w:eastAsia="SimSun" w:cs="Arial"/>
                <w:lang w:eastAsia="ja-JP"/>
              </w:rPr>
            </w:pPr>
            <w:r>
              <w:rPr>
                <w:rFonts w:eastAsia="SimSun"/>
              </w:rPr>
              <w:t>Presence</w:t>
            </w:r>
          </w:p>
        </w:tc>
        <w:tc>
          <w:tcPr>
            <w:tcW w:w="1440" w:type="dxa"/>
          </w:tcPr>
          <w:p w14:paraId="6965C29D" w14:textId="77777777" w:rsidR="00386AE4" w:rsidRDefault="00386AE4" w:rsidP="0073372F">
            <w:pPr>
              <w:pStyle w:val="TAH"/>
              <w:keepNext w:val="0"/>
              <w:keepLines w:val="0"/>
              <w:widowControl w:val="0"/>
              <w:rPr>
                <w:rFonts w:eastAsia="SimSun"/>
                <w:bCs/>
                <w:i/>
                <w:szCs w:val="18"/>
              </w:rPr>
            </w:pPr>
            <w:r>
              <w:rPr>
                <w:rFonts w:eastAsia="SimSun"/>
              </w:rPr>
              <w:t>Range</w:t>
            </w:r>
          </w:p>
        </w:tc>
        <w:tc>
          <w:tcPr>
            <w:tcW w:w="1872" w:type="dxa"/>
          </w:tcPr>
          <w:p w14:paraId="7FE7DD7E" w14:textId="77777777" w:rsidR="00386AE4" w:rsidRDefault="00386AE4" w:rsidP="0073372F">
            <w:pPr>
              <w:pStyle w:val="TAH"/>
              <w:keepNext w:val="0"/>
              <w:keepLines w:val="0"/>
              <w:widowControl w:val="0"/>
              <w:rPr>
                <w:rFonts w:eastAsia="SimSun"/>
                <w:lang w:eastAsia="ja-JP"/>
              </w:rPr>
            </w:pPr>
            <w:r>
              <w:rPr>
                <w:rFonts w:eastAsia="SimSun"/>
              </w:rPr>
              <w:t>IE type and reference</w:t>
            </w:r>
          </w:p>
        </w:tc>
        <w:tc>
          <w:tcPr>
            <w:tcW w:w="2880" w:type="dxa"/>
          </w:tcPr>
          <w:p w14:paraId="7D293084" w14:textId="77777777" w:rsidR="00386AE4" w:rsidRDefault="00386AE4" w:rsidP="0073372F">
            <w:pPr>
              <w:pStyle w:val="TAH"/>
              <w:keepNext w:val="0"/>
              <w:keepLines w:val="0"/>
              <w:widowControl w:val="0"/>
              <w:rPr>
                <w:rFonts w:eastAsia="SimSun"/>
              </w:rPr>
            </w:pPr>
            <w:r>
              <w:rPr>
                <w:rFonts w:eastAsia="SimSun"/>
              </w:rPr>
              <w:t>Semantics description</w:t>
            </w:r>
          </w:p>
        </w:tc>
      </w:tr>
      <w:tr w:rsidR="00386AE4" w14:paraId="3DDD432D" w14:textId="77777777" w:rsidTr="005926E2">
        <w:tc>
          <w:tcPr>
            <w:tcW w:w="2448" w:type="dxa"/>
          </w:tcPr>
          <w:p w14:paraId="52C55904" w14:textId="77777777" w:rsidR="00386AE4" w:rsidRPr="009354E2" w:rsidRDefault="00386AE4" w:rsidP="0073372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77F4DB3F" w14:textId="77777777" w:rsidR="00386AE4" w:rsidRDefault="00386AE4" w:rsidP="0073372F">
            <w:pPr>
              <w:pStyle w:val="TAL"/>
              <w:keepNext w:val="0"/>
              <w:keepLines w:val="0"/>
              <w:widowControl w:val="0"/>
              <w:rPr>
                <w:rFonts w:eastAsia="SimSun"/>
                <w:lang w:eastAsia="zh-CN"/>
              </w:rPr>
            </w:pPr>
            <w:r>
              <w:rPr>
                <w:rFonts w:eastAsia="SimSun" w:hint="eastAsia"/>
                <w:lang w:eastAsia="zh-CN"/>
              </w:rPr>
              <w:t>M</w:t>
            </w:r>
          </w:p>
        </w:tc>
        <w:tc>
          <w:tcPr>
            <w:tcW w:w="1440" w:type="dxa"/>
          </w:tcPr>
          <w:p w14:paraId="078BF634"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872" w:type="dxa"/>
          </w:tcPr>
          <w:p w14:paraId="1F70D52D" w14:textId="77777777" w:rsidR="00386AE4" w:rsidRDefault="00386AE4" w:rsidP="0073372F">
            <w:pPr>
              <w:pStyle w:val="TAL"/>
              <w:keepNext w:val="0"/>
              <w:keepLines w:val="0"/>
              <w:widowControl w:val="0"/>
              <w:rPr>
                <w:rFonts w:eastAsia="SimSun"/>
                <w:lang w:eastAsia="ja-JP"/>
              </w:rPr>
            </w:pPr>
          </w:p>
        </w:tc>
        <w:tc>
          <w:tcPr>
            <w:tcW w:w="2880" w:type="dxa"/>
          </w:tcPr>
          <w:p w14:paraId="46AEE03C" w14:textId="77777777" w:rsidR="00386AE4" w:rsidRDefault="00386AE4" w:rsidP="0073372F">
            <w:pPr>
              <w:pStyle w:val="TAL"/>
              <w:keepNext w:val="0"/>
              <w:keepLines w:val="0"/>
              <w:widowControl w:val="0"/>
              <w:rPr>
                <w:rFonts w:eastAsia="SimSun"/>
              </w:rPr>
            </w:pPr>
          </w:p>
        </w:tc>
      </w:tr>
      <w:tr w:rsidR="00386AE4" w14:paraId="4D18CF27" w14:textId="77777777" w:rsidTr="005926E2">
        <w:tc>
          <w:tcPr>
            <w:tcW w:w="2448" w:type="dxa"/>
          </w:tcPr>
          <w:p w14:paraId="6C66E5F8"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2914604" w14:textId="77777777" w:rsidR="00386AE4" w:rsidRDefault="00386AE4" w:rsidP="0073372F">
            <w:pPr>
              <w:pStyle w:val="TAL"/>
              <w:keepNext w:val="0"/>
              <w:keepLines w:val="0"/>
              <w:widowControl w:val="0"/>
              <w:rPr>
                <w:rFonts w:eastAsia="SimSun"/>
                <w:lang w:eastAsia="ja-JP"/>
              </w:rPr>
            </w:pPr>
            <w:r>
              <w:rPr>
                <w:rFonts w:eastAsia="SimSun" w:hint="eastAsia"/>
                <w:lang w:eastAsia="zh-CN"/>
              </w:rPr>
              <w:t>M</w:t>
            </w:r>
          </w:p>
        </w:tc>
        <w:tc>
          <w:tcPr>
            <w:tcW w:w="1440" w:type="dxa"/>
          </w:tcPr>
          <w:p w14:paraId="5A37E915" w14:textId="77777777" w:rsidR="00386AE4" w:rsidRDefault="00386AE4" w:rsidP="0073372F">
            <w:pPr>
              <w:pStyle w:val="TAL"/>
              <w:keepNext w:val="0"/>
              <w:keepLines w:val="0"/>
              <w:widowControl w:val="0"/>
              <w:rPr>
                <w:rFonts w:eastAsia="SimSun"/>
                <w:bCs/>
                <w:i/>
                <w:szCs w:val="18"/>
              </w:rPr>
            </w:pPr>
          </w:p>
        </w:tc>
        <w:tc>
          <w:tcPr>
            <w:tcW w:w="1872" w:type="dxa"/>
          </w:tcPr>
          <w:p w14:paraId="2DF5BE78" w14:textId="77777777" w:rsidR="00386AE4" w:rsidRDefault="00386AE4" w:rsidP="0073372F">
            <w:pPr>
              <w:pStyle w:val="TAL"/>
              <w:keepNext w:val="0"/>
              <w:keepLines w:val="0"/>
              <w:widowControl w:val="0"/>
              <w:rPr>
                <w:rFonts w:eastAsia="SimSun"/>
                <w:lang w:eastAsia="ja-JP"/>
              </w:rPr>
            </w:pPr>
            <w:r>
              <w:rPr>
                <w:lang w:val="fr-FR"/>
              </w:rPr>
              <w:t>9.2.2.19</w:t>
            </w:r>
          </w:p>
        </w:tc>
        <w:tc>
          <w:tcPr>
            <w:tcW w:w="2880" w:type="dxa"/>
          </w:tcPr>
          <w:p w14:paraId="4798D464" w14:textId="77777777" w:rsidR="00386AE4" w:rsidRDefault="00386AE4" w:rsidP="0073372F">
            <w:pPr>
              <w:pStyle w:val="TAL"/>
              <w:keepNext w:val="0"/>
              <w:keepLines w:val="0"/>
              <w:widowControl w:val="0"/>
              <w:rPr>
                <w:rFonts w:eastAsia="SimSun"/>
              </w:rPr>
            </w:pPr>
          </w:p>
        </w:tc>
      </w:tr>
      <w:tr w:rsidR="00386AE4" w14:paraId="57626809" w14:textId="77777777" w:rsidTr="005926E2">
        <w:tc>
          <w:tcPr>
            <w:tcW w:w="2448" w:type="dxa"/>
          </w:tcPr>
          <w:p w14:paraId="4BCFE84E"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020FC9B6" w14:textId="77777777" w:rsidR="00386AE4" w:rsidRDefault="00386AE4" w:rsidP="0073372F">
            <w:pPr>
              <w:pStyle w:val="TAL"/>
              <w:keepNext w:val="0"/>
              <w:keepLines w:val="0"/>
              <w:widowControl w:val="0"/>
              <w:rPr>
                <w:rFonts w:eastAsia="SimSun"/>
                <w:lang w:eastAsia="ja-JP"/>
              </w:rPr>
            </w:pPr>
            <w:r>
              <w:rPr>
                <w:rFonts w:eastAsia="SimSun"/>
                <w:lang w:eastAsia="zh-CN"/>
              </w:rPr>
              <w:t>O</w:t>
            </w:r>
          </w:p>
        </w:tc>
        <w:tc>
          <w:tcPr>
            <w:tcW w:w="1440" w:type="dxa"/>
          </w:tcPr>
          <w:p w14:paraId="32BA08A2"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872" w:type="dxa"/>
          </w:tcPr>
          <w:p w14:paraId="25EA0D91" w14:textId="77777777" w:rsidR="00386AE4" w:rsidRDefault="00386AE4" w:rsidP="0073372F">
            <w:pPr>
              <w:pStyle w:val="TAL"/>
              <w:keepNext w:val="0"/>
              <w:keepLines w:val="0"/>
              <w:widowControl w:val="0"/>
              <w:rPr>
                <w:rFonts w:eastAsia="SimSun"/>
                <w:lang w:eastAsia="ja-JP"/>
              </w:rPr>
            </w:pPr>
          </w:p>
        </w:tc>
        <w:tc>
          <w:tcPr>
            <w:tcW w:w="2880" w:type="dxa"/>
          </w:tcPr>
          <w:p w14:paraId="1F172E92" w14:textId="77777777" w:rsidR="00386AE4" w:rsidRDefault="00386AE4" w:rsidP="0073372F">
            <w:pPr>
              <w:pStyle w:val="TAL"/>
              <w:keepNext w:val="0"/>
              <w:keepLines w:val="0"/>
              <w:widowControl w:val="0"/>
              <w:rPr>
                <w:rFonts w:eastAsia="SimSun"/>
              </w:rPr>
            </w:pPr>
          </w:p>
        </w:tc>
      </w:tr>
      <w:tr w:rsidR="00386AE4" w14:paraId="68C79C31" w14:textId="77777777" w:rsidTr="005926E2">
        <w:tc>
          <w:tcPr>
            <w:tcW w:w="2448" w:type="dxa"/>
          </w:tcPr>
          <w:p w14:paraId="753E08AB" w14:textId="77777777" w:rsidR="00386AE4" w:rsidRPr="0035702C" w:rsidRDefault="00386AE4" w:rsidP="0073372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67DF7B6F" w14:textId="77777777" w:rsidR="00386AE4" w:rsidRDefault="00386AE4" w:rsidP="0073372F">
            <w:pPr>
              <w:pStyle w:val="TAL"/>
              <w:keepNext w:val="0"/>
              <w:keepLines w:val="0"/>
              <w:widowControl w:val="0"/>
              <w:rPr>
                <w:rFonts w:eastAsia="SimSun"/>
                <w:lang w:val="en-US" w:eastAsia="zh-CN"/>
              </w:rPr>
            </w:pPr>
            <w:r>
              <w:rPr>
                <w:rFonts w:eastAsia="SimSun" w:hint="eastAsia"/>
                <w:lang w:val="en-US" w:eastAsia="zh-CN"/>
              </w:rPr>
              <w:t>M</w:t>
            </w:r>
          </w:p>
        </w:tc>
        <w:tc>
          <w:tcPr>
            <w:tcW w:w="1440" w:type="dxa"/>
          </w:tcPr>
          <w:p w14:paraId="038F4026" w14:textId="77777777" w:rsidR="00386AE4" w:rsidRDefault="00386AE4" w:rsidP="0073372F">
            <w:pPr>
              <w:pStyle w:val="TAL"/>
              <w:keepNext w:val="0"/>
              <w:keepLines w:val="0"/>
              <w:widowControl w:val="0"/>
              <w:rPr>
                <w:rFonts w:eastAsia="SimSun"/>
                <w:bCs/>
                <w:i/>
                <w:szCs w:val="18"/>
              </w:rPr>
            </w:pPr>
          </w:p>
        </w:tc>
        <w:tc>
          <w:tcPr>
            <w:tcW w:w="1872" w:type="dxa"/>
          </w:tcPr>
          <w:p w14:paraId="299C97B8" w14:textId="77777777" w:rsidR="00386AE4" w:rsidRDefault="00386AE4" w:rsidP="0073372F">
            <w:pPr>
              <w:pStyle w:val="TAL"/>
              <w:keepNext w:val="0"/>
              <w:keepLines w:val="0"/>
              <w:widowControl w:val="0"/>
              <w:rPr>
                <w:rFonts w:eastAsia="SimSun"/>
                <w:lang w:eastAsia="ja-JP"/>
              </w:rPr>
            </w:pPr>
            <w:r>
              <w:rPr>
                <w:rFonts w:cs="Geneva"/>
                <w:lang w:eastAsia="ja-JP"/>
              </w:rPr>
              <w:t>INTEGER (0..1007)</w:t>
            </w:r>
          </w:p>
        </w:tc>
        <w:tc>
          <w:tcPr>
            <w:tcW w:w="2880" w:type="dxa"/>
          </w:tcPr>
          <w:p w14:paraId="7775443C" w14:textId="77777777" w:rsidR="00386AE4" w:rsidRDefault="00386AE4" w:rsidP="0073372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73372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C10143">
            <w:pPr>
              <w:pStyle w:val="TAH"/>
              <w:rPr>
                <w:rFonts w:eastAsia="SimSun"/>
                <w:lang w:eastAsia="ja-JP"/>
              </w:rPr>
            </w:pPr>
            <w:r>
              <w:rPr>
                <w:rFonts w:eastAsia="SimSun"/>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C10143">
            <w:pPr>
              <w:pStyle w:val="TAH"/>
              <w:rPr>
                <w:rFonts w:eastAsia="SimSun"/>
                <w:lang w:eastAsia="ja-JP"/>
              </w:rPr>
            </w:pPr>
            <w:r>
              <w:rPr>
                <w:rFonts w:eastAsia="SimSun"/>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C10143">
            <w:pPr>
              <w:pStyle w:val="TAL"/>
              <w:rPr>
                <w:rFonts w:eastAsia="SimSun"/>
                <w:lang w:eastAsia="ja-JP"/>
              </w:rPr>
            </w:pPr>
            <w:r>
              <w:rPr>
                <w:rFonts w:eastAsia="SimSun"/>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C10143">
            <w:pPr>
              <w:pStyle w:val="TAL"/>
              <w:rPr>
                <w:rFonts w:eastAsia="SimSun"/>
                <w:lang w:eastAsia="ja-JP"/>
              </w:rPr>
            </w:pPr>
            <w:r>
              <w:rPr>
                <w:rFonts w:eastAsia="SimSun"/>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C10143">
            <w:pPr>
              <w:pStyle w:val="TAL"/>
              <w:rPr>
                <w:rFonts w:eastAsia="SimSun"/>
                <w:lang w:eastAsia="ja-JP"/>
              </w:rPr>
            </w:pPr>
            <w:r>
              <w:rPr>
                <w:rFonts w:eastAsia="SimSun"/>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C10143">
            <w:pPr>
              <w:pStyle w:val="TAL"/>
              <w:rPr>
                <w:rFonts w:eastAsia="SimSun"/>
                <w:lang w:eastAsia="ja-JP"/>
              </w:rPr>
            </w:pPr>
            <w:r>
              <w:rPr>
                <w:rFonts w:eastAsia="SimSun"/>
                <w:lang w:eastAsia="ja-JP"/>
              </w:rPr>
              <w:t>Maximum no. of Neighbour cells subject for MDT scope. Value is 32.</w:t>
            </w:r>
          </w:p>
        </w:tc>
      </w:tr>
    </w:tbl>
    <w:p w14:paraId="7AA10AF2" w14:textId="77777777" w:rsidR="00386AE4" w:rsidRDefault="00386AE4" w:rsidP="0073372F">
      <w:pPr>
        <w:widowControl w:val="0"/>
        <w:rPr>
          <w:rFonts w:eastAsia="SimSun"/>
          <w:lang w:eastAsia="zh-CN"/>
        </w:rPr>
      </w:pPr>
    </w:p>
    <w:p w14:paraId="0F2DE0E0" w14:textId="77777777" w:rsidR="00994869" w:rsidRDefault="00994869" w:rsidP="0073372F">
      <w:pPr>
        <w:pStyle w:val="Heading4"/>
        <w:keepNext w:val="0"/>
        <w:keepLines w:val="0"/>
        <w:widowControl w:val="0"/>
      </w:pPr>
      <w:bookmarkStart w:id="8818" w:name="_CR9_2_3_141"/>
      <w:bookmarkStart w:id="8819" w:name="_Toc74151624"/>
      <w:bookmarkStart w:id="8820" w:name="_Toc88654097"/>
      <w:bookmarkStart w:id="8821" w:name="_Toc97904453"/>
      <w:bookmarkStart w:id="8822" w:name="_Toc105175494"/>
      <w:bookmarkStart w:id="8823" w:name="_Toc113826524"/>
      <w:bookmarkStart w:id="8824" w:name="_Toc175587110"/>
      <w:bookmarkStart w:id="8825" w:name="_Toc44497799"/>
      <w:bookmarkEnd w:id="8818"/>
      <w:r>
        <w:t>9.2.3.</w:t>
      </w:r>
      <w:r>
        <w:rPr>
          <w:lang w:val="en-US"/>
        </w:rPr>
        <w:t>141</w:t>
      </w:r>
      <w:r>
        <w:tab/>
      </w:r>
      <w:r>
        <w:rPr>
          <w:rFonts w:hint="eastAsia"/>
        </w:rPr>
        <w:t>Extended UE Identity Index Value</w:t>
      </w:r>
      <w:bookmarkEnd w:id="8819"/>
      <w:bookmarkEnd w:id="8820"/>
      <w:bookmarkEnd w:id="8821"/>
      <w:bookmarkEnd w:id="8822"/>
      <w:bookmarkEnd w:id="8823"/>
      <w:bookmarkEnd w:id="8824"/>
    </w:p>
    <w:p w14:paraId="6E18B615" w14:textId="77777777" w:rsidR="00994869" w:rsidRDefault="00994869" w:rsidP="0073372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94869" w14:paraId="6412E50F" w14:textId="77777777" w:rsidTr="005926E2">
        <w:tc>
          <w:tcPr>
            <w:tcW w:w="2448" w:type="dxa"/>
          </w:tcPr>
          <w:p w14:paraId="450E331F" w14:textId="77777777" w:rsidR="00994869" w:rsidRDefault="00994869" w:rsidP="0073372F">
            <w:pPr>
              <w:pStyle w:val="TAH"/>
              <w:keepNext w:val="0"/>
              <w:keepLines w:val="0"/>
              <w:widowControl w:val="0"/>
              <w:rPr>
                <w:lang w:eastAsia="ja-JP"/>
              </w:rPr>
            </w:pPr>
            <w:r>
              <w:rPr>
                <w:lang w:eastAsia="ja-JP"/>
              </w:rPr>
              <w:t>IE/Group Name</w:t>
            </w:r>
          </w:p>
        </w:tc>
        <w:tc>
          <w:tcPr>
            <w:tcW w:w="1080" w:type="dxa"/>
          </w:tcPr>
          <w:p w14:paraId="4CCC10E4" w14:textId="77777777" w:rsidR="00994869" w:rsidRDefault="00994869" w:rsidP="0073372F">
            <w:pPr>
              <w:pStyle w:val="TAH"/>
              <w:keepNext w:val="0"/>
              <w:keepLines w:val="0"/>
              <w:widowControl w:val="0"/>
              <w:rPr>
                <w:lang w:eastAsia="ja-JP"/>
              </w:rPr>
            </w:pPr>
            <w:r>
              <w:rPr>
                <w:lang w:eastAsia="ja-JP"/>
              </w:rPr>
              <w:t>Presence</w:t>
            </w:r>
          </w:p>
        </w:tc>
        <w:tc>
          <w:tcPr>
            <w:tcW w:w="1440" w:type="dxa"/>
          </w:tcPr>
          <w:p w14:paraId="4BB0D27E" w14:textId="77777777" w:rsidR="00994869" w:rsidRDefault="00994869" w:rsidP="0073372F">
            <w:pPr>
              <w:pStyle w:val="TAH"/>
              <w:keepNext w:val="0"/>
              <w:keepLines w:val="0"/>
              <w:widowControl w:val="0"/>
              <w:rPr>
                <w:lang w:eastAsia="ja-JP"/>
              </w:rPr>
            </w:pPr>
            <w:r>
              <w:rPr>
                <w:lang w:eastAsia="ja-JP"/>
              </w:rPr>
              <w:t>Range</w:t>
            </w:r>
          </w:p>
        </w:tc>
        <w:tc>
          <w:tcPr>
            <w:tcW w:w="1872" w:type="dxa"/>
          </w:tcPr>
          <w:p w14:paraId="5988198B" w14:textId="77777777" w:rsidR="00994869" w:rsidRDefault="00994869" w:rsidP="0073372F">
            <w:pPr>
              <w:pStyle w:val="TAH"/>
              <w:keepNext w:val="0"/>
              <w:keepLines w:val="0"/>
              <w:widowControl w:val="0"/>
              <w:rPr>
                <w:lang w:eastAsia="ja-JP"/>
              </w:rPr>
            </w:pPr>
            <w:r>
              <w:rPr>
                <w:lang w:eastAsia="ja-JP"/>
              </w:rPr>
              <w:t>IE type and reference</w:t>
            </w:r>
          </w:p>
        </w:tc>
        <w:tc>
          <w:tcPr>
            <w:tcW w:w="2880" w:type="dxa"/>
          </w:tcPr>
          <w:p w14:paraId="5548C74E" w14:textId="77777777" w:rsidR="00994869" w:rsidRDefault="00994869" w:rsidP="0073372F">
            <w:pPr>
              <w:pStyle w:val="TAH"/>
              <w:keepNext w:val="0"/>
              <w:keepLines w:val="0"/>
              <w:widowControl w:val="0"/>
              <w:rPr>
                <w:lang w:eastAsia="ja-JP"/>
              </w:rPr>
            </w:pPr>
            <w:r>
              <w:rPr>
                <w:lang w:eastAsia="ja-JP"/>
              </w:rPr>
              <w:t>Semantics description</w:t>
            </w:r>
          </w:p>
        </w:tc>
      </w:tr>
      <w:tr w:rsidR="00994869" w14:paraId="486E8A63" w14:textId="77777777" w:rsidTr="005926E2">
        <w:tc>
          <w:tcPr>
            <w:tcW w:w="2448" w:type="dxa"/>
          </w:tcPr>
          <w:p w14:paraId="43EA559A" w14:textId="77777777" w:rsidR="00994869" w:rsidRDefault="00994869" w:rsidP="0073372F">
            <w:pPr>
              <w:pStyle w:val="TAL"/>
              <w:keepNext w:val="0"/>
              <w:keepLines w:val="0"/>
              <w:widowControl w:val="0"/>
              <w:rPr>
                <w:szCs w:val="22"/>
              </w:rPr>
            </w:pPr>
            <w:r>
              <w:rPr>
                <w:rFonts w:hint="eastAsia"/>
                <w:lang w:val="en-US" w:eastAsia="zh-CN"/>
              </w:rPr>
              <w:t xml:space="preserve">Extended </w:t>
            </w:r>
            <w:r>
              <w:t>UE Identity Index Value</w:t>
            </w:r>
          </w:p>
        </w:tc>
        <w:tc>
          <w:tcPr>
            <w:tcW w:w="1080" w:type="dxa"/>
          </w:tcPr>
          <w:p w14:paraId="0FE2D708" w14:textId="77777777" w:rsidR="00994869" w:rsidRDefault="00994869" w:rsidP="0073372F">
            <w:pPr>
              <w:pStyle w:val="TAL"/>
              <w:keepNext w:val="0"/>
              <w:keepLines w:val="0"/>
              <w:widowControl w:val="0"/>
              <w:rPr>
                <w:szCs w:val="22"/>
              </w:rPr>
            </w:pPr>
            <w:r>
              <w:rPr>
                <w:szCs w:val="22"/>
              </w:rPr>
              <w:t>M</w:t>
            </w:r>
          </w:p>
        </w:tc>
        <w:tc>
          <w:tcPr>
            <w:tcW w:w="1440" w:type="dxa"/>
          </w:tcPr>
          <w:p w14:paraId="0C5FF878" w14:textId="77777777" w:rsidR="00994869" w:rsidRDefault="00994869" w:rsidP="0073372F">
            <w:pPr>
              <w:pStyle w:val="TAL"/>
              <w:keepNext w:val="0"/>
              <w:keepLines w:val="0"/>
              <w:widowControl w:val="0"/>
              <w:rPr>
                <w:szCs w:val="22"/>
              </w:rPr>
            </w:pPr>
          </w:p>
        </w:tc>
        <w:tc>
          <w:tcPr>
            <w:tcW w:w="1872" w:type="dxa"/>
          </w:tcPr>
          <w:p w14:paraId="58CBCDA9" w14:textId="77777777" w:rsidR="00994869" w:rsidRDefault="00994869" w:rsidP="0073372F">
            <w:pPr>
              <w:pStyle w:val="TAL"/>
              <w:keepNext w:val="0"/>
              <w:keepLines w:val="0"/>
              <w:widowControl w:val="0"/>
              <w:rPr>
                <w:szCs w:val="22"/>
              </w:rPr>
            </w:pPr>
            <w:r>
              <w:t>BIT STRING (SIZE(1</w:t>
            </w:r>
            <w:r>
              <w:rPr>
                <w:rFonts w:hint="eastAsia"/>
                <w:lang w:val="en-US" w:eastAsia="zh-CN"/>
              </w:rPr>
              <w:t>6</w:t>
            </w:r>
            <w:r>
              <w:t>))</w:t>
            </w:r>
          </w:p>
        </w:tc>
        <w:tc>
          <w:tcPr>
            <w:tcW w:w="2880" w:type="dxa"/>
          </w:tcPr>
          <w:p w14:paraId="1D9DC3D5" w14:textId="77777777" w:rsidR="00994869" w:rsidRDefault="00994869" w:rsidP="0073372F">
            <w:pPr>
              <w:pStyle w:val="TAL"/>
              <w:keepNext w:val="0"/>
              <w:keepLines w:val="0"/>
              <w:widowControl w:val="0"/>
              <w:rPr>
                <w:szCs w:val="22"/>
              </w:rPr>
            </w:pPr>
          </w:p>
        </w:tc>
      </w:tr>
    </w:tbl>
    <w:p w14:paraId="53BFC0CB" w14:textId="77777777" w:rsidR="00B157A2" w:rsidRPr="005D2D64" w:rsidRDefault="00B157A2" w:rsidP="0073372F">
      <w:pPr>
        <w:widowControl w:val="0"/>
        <w:rPr>
          <w:rFonts w:eastAsia="SimSun"/>
          <w:lang w:eastAsia="zh-CN"/>
        </w:rPr>
      </w:pPr>
    </w:p>
    <w:p w14:paraId="7E541ADC" w14:textId="77777777" w:rsidR="007E6A65" w:rsidRPr="00F103BB" w:rsidRDefault="007E6A65" w:rsidP="0073372F">
      <w:pPr>
        <w:pStyle w:val="Heading4"/>
        <w:keepNext w:val="0"/>
        <w:keepLines w:val="0"/>
        <w:widowControl w:val="0"/>
        <w:rPr>
          <w:rFonts w:eastAsia="Batang"/>
        </w:rPr>
      </w:pPr>
      <w:bookmarkStart w:id="8826" w:name="_CR9_2_3_142"/>
      <w:bookmarkStart w:id="8827" w:name="_Toc74151625"/>
      <w:bookmarkStart w:id="8828" w:name="_Toc88654098"/>
      <w:bookmarkStart w:id="8829" w:name="_Toc97904454"/>
      <w:bookmarkStart w:id="8830" w:name="_Toc105175495"/>
      <w:bookmarkStart w:id="8831" w:name="_Toc113826525"/>
      <w:bookmarkStart w:id="8832" w:name="_Toc175587111"/>
      <w:bookmarkEnd w:id="8826"/>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827"/>
      <w:bookmarkEnd w:id="8828"/>
      <w:bookmarkEnd w:id="8829"/>
      <w:bookmarkEnd w:id="8830"/>
      <w:bookmarkEnd w:id="8831"/>
      <w:bookmarkEnd w:id="8832"/>
    </w:p>
    <w:p w14:paraId="7B97786F" w14:textId="77777777" w:rsidR="007E6A65" w:rsidRPr="00497AE0" w:rsidRDefault="007E6A65" w:rsidP="00C10143">
      <w:pPr>
        <w:rPr>
          <w:rFonts w:eastAsia="SimSun"/>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E6A65" w:rsidRPr="00F103BB" w14:paraId="55AB7041" w14:textId="77777777" w:rsidTr="00140708">
        <w:trPr>
          <w:tblHeader/>
        </w:trPr>
        <w:tc>
          <w:tcPr>
            <w:tcW w:w="2448" w:type="dxa"/>
          </w:tcPr>
          <w:p w14:paraId="7CF426B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IE/Group Name</w:t>
            </w:r>
          </w:p>
        </w:tc>
        <w:tc>
          <w:tcPr>
            <w:tcW w:w="1080" w:type="dxa"/>
          </w:tcPr>
          <w:p w14:paraId="3D7F40EF"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Presence</w:t>
            </w:r>
          </w:p>
        </w:tc>
        <w:tc>
          <w:tcPr>
            <w:tcW w:w="1440" w:type="dxa"/>
          </w:tcPr>
          <w:p w14:paraId="55EAD8A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Range</w:t>
            </w:r>
          </w:p>
        </w:tc>
        <w:tc>
          <w:tcPr>
            <w:tcW w:w="1872" w:type="dxa"/>
          </w:tcPr>
          <w:p w14:paraId="2D876C78"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 type and reference</w:t>
            </w:r>
          </w:p>
        </w:tc>
        <w:tc>
          <w:tcPr>
            <w:tcW w:w="2880" w:type="dxa"/>
          </w:tcPr>
          <w:p w14:paraId="3F590897"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5926E2">
        <w:trPr>
          <w:trHeight w:val="704"/>
        </w:trPr>
        <w:tc>
          <w:tcPr>
            <w:tcW w:w="2448" w:type="dxa"/>
          </w:tcPr>
          <w:p w14:paraId="2CFE60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eDRX Cycle</w:t>
            </w:r>
          </w:p>
        </w:tc>
        <w:tc>
          <w:tcPr>
            <w:tcW w:w="1080" w:type="dxa"/>
          </w:tcPr>
          <w:p w14:paraId="35D952D8"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M</w:t>
            </w:r>
          </w:p>
        </w:tc>
        <w:tc>
          <w:tcPr>
            <w:tcW w:w="1440" w:type="dxa"/>
          </w:tcPr>
          <w:p w14:paraId="6D4BEDC6"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14EDC5C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80" w:type="dxa"/>
          </w:tcPr>
          <w:p w14:paraId="00CA59DD"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5926E2">
        <w:tc>
          <w:tcPr>
            <w:tcW w:w="2448" w:type="dxa"/>
          </w:tcPr>
          <w:p w14:paraId="31897717"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Time Window</w:t>
            </w:r>
          </w:p>
        </w:tc>
        <w:tc>
          <w:tcPr>
            <w:tcW w:w="1080" w:type="dxa"/>
          </w:tcPr>
          <w:p w14:paraId="01AA8B65"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O</w:t>
            </w:r>
          </w:p>
        </w:tc>
        <w:tc>
          <w:tcPr>
            <w:tcW w:w="1440" w:type="dxa"/>
          </w:tcPr>
          <w:p w14:paraId="06B25399"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023DC704"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80" w:type="dxa"/>
          </w:tcPr>
          <w:p w14:paraId="3ED3057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73372F">
      <w:pPr>
        <w:widowControl w:val="0"/>
        <w:rPr>
          <w:rFonts w:eastAsia="SimSun"/>
          <w:lang w:eastAsia="zh-CN"/>
        </w:rPr>
      </w:pPr>
    </w:p>
    <w:p w14:paraId="65CA98BA" w14:textId="77777777" w:rsidR="00A968C2" w:rsidRPr="005D2D64" w:rsidRDefault="00A968C2" w:rsidP="0073372F">
      <w:pPr>
        <w:pStyle w:val="Heading4"/>
        <w:keepNext w:val="0"/>
        <w:keepLines w:val="0"/>
        <w:widowControl w:val="0"/>
      </w:pPr>
      <w:bookmarkStart w:id="8833" w:name="_CR9_2_3_143"/>
      <w:bookmarkStart w:id="8834" w:name="_Toc74151626"/>
      <w:bookmarkStart w:id="8835" w:name="_Toc88654099"/>
      <w:bookmarkStart w:id="8836" w:name="_Toc97904455"/>
      <w:bookmarkStart w:id="8837" w:name="_Toc105175496"/>
      <w:bookmarkStart w:id="8838" w:name="_Toc113826526"/>
      <w:bookmarkStart w:id="8839" w:name="_Toc175587112"/>
      <w:bookmarkEnd w:id="8833"/>
      <w:r w:rsidRPr="005D2D64">
        <w:t>9.2.3.143</w:t>
      </w:r>
      <w:r w:rsidRPr="005D2D64">
        <w:tab/>
      </w:r>
      <w:r w:rsidRPr="005D2D64">
        <w:rPr>
          <w:rFonts w:hint="eastAsia"/>
        </w:rPr>
        <w:t>UE Specific DRX</w:t>
      </w:r>
      <w:bookmarkEnd w:id="8834"/>
      <w:bookmarkEnd w:id="8835"/>
      <w:bookmarkEnd w:id="8836"/>
      <w:bookmarkEnd w:id="8837"/>
      <w:bookmarkEnd w:id="8838"/>
      <w:bookmarkEnd w:id="8839"/>
    </w:p>
    <w:p w14:paraId="2851F229" w14:textId="77777777" w:rsidR="00A968C2" w:rsidRDefault="00A968C2" w:rsidP="0073372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3372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73372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73372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73372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73372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3372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73372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73372F">
            <w:pPr>
              <w:pStyle w:val="TAL"/>
              <w:keepNext w:val="0"/>
              <w:keepLines w:val="0"/>
              <w:widowControl w:val="0"/>
              <w:rPr>
                <w:i/>
                <w:lang w:eastAsia="ja-JP"/>
              </w:rPr>
            </w:pPr>
          </w:p>
        </w:tc>
        <w:tc>
          <w:tcPr>
            <w:tcW w:w="1872" w:type="dxa"/>
          </w:tcPr>
          <w:p w14:paraId="10C03D0E" w14:textId="77777777" w:rsidR="00A968C2" w:rsidRDefault="00A968C2" w:rsidP="0073372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73372F">
            <w:pPr>
              <w:pStyle w:val="TAL"/>
              <w:keepNext w:val="0"/>
              <w:keepLines w:val="0"/>
              <w:widowControl w:val="0"/>
              <w:rPr>
                <w:lang w:eastAsia="ja-JP"/>
              </w:rPr>
            </w:pPr>
          </w:p>
        </w:tc>
      </w:tr>
    </w:tbl>
    <w:p w14:paraId="3B71C80B" w14:textId="77777777" w:rsidR="00994869" w:rsidRPr="005D2D64" w:rsidRDefault="00994869" w:rsidP="0073372F">
      <w:pPr>
        <w:widowControl w:val="0"/>
        <w:rPr>
          <w:rFonts w:eastAsia="SimSun"/>
          <w:lang w:eastAsia="zh-CN"/>
        </w:rPr>
      </w:pPr>
    </w:p>
    <w:p w14:paraId="17142A3C" w14:textId="77777777" w:rsidR="00844445" w:rsidRDefault="00844445" w:rsidP="0073372F">
      <w:pPr>
        <w:pStyle w:val="Heading4"/>
        <w:keepNext w:val="0"/>
        <w:keepLines w:val="0"/>
        <w:widowControl w:val="0"/>
      </w:pPr>
      <w:bookmarkStart w:id="8840" w:name="_CR9_2_3_144"/>
      <w:bookmarkStart w:id="8841" w:name="_Toc88654100"/>
      <w:bookmarkStart w:id="8842" w:name="_Toc97904456"/>
      <w:bookmarkStart w:id="8843" w:name="_Toc105175497"/>
      <w:bookmarkStart w:id="8844" w:name="_Toc113826527"/>
      <w:bookmarkStart w:id="8845" w:name="_Toc175587113"/>
      <w:bookmarkEnd w:id="8840"/>
      <w:r>
        <w:t>9.2.3.144</w:t>
      </w:r>
      <w:r>
        <w:tab/>
        <w:t>QoS Mapping Information</w:t>
      </w:r>
      <w:bookmarkEnd w:id="8841"/>
      <w:bookmarkEnd w:id="8842"/>
      <w:bookmarkEnd w:id="8843"/>
      <w:bookmarkEnd w:id="8844"/>
      <w:bookmarkEnd w:id="8845"/>
    </w:p>
    <w:p w14:paraId="7BA50A46" w14:textId="77777777" w:rsidR="00844445" w:rsidRDefault="00844445" w:rsidP="0073372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44445" w:rsidRPr="001B3E56" w14:paraId="1078F106" w14:textId="77777777" w:rsidTr="0073372F">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73372F">
            <w:pPr>
              <w:pStyle w:val="TAH"/>
              <w:keepNext w:val="0"/>
              <w:keepLines w:val="0"/>
              <w:widowControl w:val="0"/>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73372F">
            <w:pPr>
              <w:pStyle w:val="TAH"/>
              <w:keepNext w:val="0"/>
              <w:keepLines w:val="0"/>
              <w:widowControl w:val="0"/>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73372F">
            <w:pPr>
              <w:pStyle w:val="TAH"/>
              <w:keepNext w:val="0"/>
              <w:keepLines w:val="0"/>
              <w:widowControl w:val="0"/>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73372F">
            <w:pPr>
              <w:pStyle w:val="TAH"/>
              <w:keepNext w:val="0"/>
              <w:keepLines w:val="0"/>
              <w:widowControl w:val="0"/>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73372F">
            <w:pPr>
              <w:pStyle w:val="TAH"/>
              <w:keepNext w:val="0"/>
              <w:keepLines w:val="0"/>
              <w:widowControl w:val="0"/>
            </w:pPr>
            <w:r w:rsidRPr="001B3E56">
              <w:t>Semantics description</w:t>
            </w:r>
          </w:p>
        </w:tc>
      </w:tr>
      <w:tr w:rsidR="00844445" w:rsidRPr="001B3E56" w14:paraId="542342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73372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73372F">
            <w:pPr>
              <w:pStyle w:val="TAL"/>
              <w:keepNext w:val="0"/>
              <w:keepLines w:val="0"/>
              <w:widowControl w:val="0"/>
            </w:pPr>
            <w:r w:rsidRPr="00F54914">
              <w:rPr>
                <w:lang w:eastAsia="ja-JP"/>
              </w:rPr>
              <w:t>BIT STRING (SIZE(6))</w:t>
            </w:r>
          </w:p>
        </w:tc>
        <w:tc>
          <w:tcPr>
            <w:tcW w:w="288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73372F">
            <w:pPr>
              <w:pStyle w:val="TAL"/>
              <w:keepNext w:val="0"/>
              <w:keepLines w:val="0"/>
              <w:widowControl w:val="0"/>
            </w:pPr>
          </w:p>
        </w:tc>
      </w:tr>
      <w:tr w:rsidR="00844445" w:rsidRPr="001B3E56" w14:paraId="67C6F6C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73372F">
            <w:pPr>
              <w:pStyle w:val="TAL"/>
              <w:keepNext w:val="0"/>
              <w:keepLines w:val="0"/>
              <w:widowControl w:val="0"/>
              <w:rPr>
                <w:lang w:eastAsia="zh-CN"/>
              </w:rPr>
            </w:pPr>
            <w:r w:rsidRPr="00C110FA">
              <w:t>Flow label</w:t>
            </w:r>
          </w:p>
        </w:tc>
        <w:tc>
          <w:tcPr>
            <w:tcW w:w="1080"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73372F">
            <w:pPr>
              <w:pStyle w:val="TAL"/>
              <w:keepNext w:val="0"/>
              <w:keepLines w:val="0"/>
              <w:widowControl w:val="0"/>
            </w:pPr>
            <w:r>
              <w:rPr>
                <w:lang w:eastAsia="ja-JP"/>
              </w:rPr>
              <w:t>BIT STRING (SIZE(</w:t>
            </w:r>
            <w:r w:rsidRPr="00F54914">
              <w:rPr>
                <w:lang w:eastAsia="ja-JP"/>
              </w:rPr>
              <w:t>20))</w:t>
            </w:r>
          </w:p>
        </w:tc>
        <w:tc>
          <w:tcPr>
            <w:tcW w:w="288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73372F">
            <w:pPr>
              <w:pStyle w:val="TAL"/>
              <w:keepNext w:val="0"/>
              <w:keepLines w:val="0"/>
              <w:widowControl w:val="0"/>
            </w:pPr>
          </w:p>
        </w:tc>
      </w:tr>
    </w:tbl>
    <w:p w14:paraId="56F6FDA6" w14:textId="77777777" w:rsidR="00A968C2" w:rsidRDefault="00A968C2" w:rsidP="00C10143"/>
    <w:p w14:paraId="5F9C7311" w14:textId="761970FD" w:rsidR="006B55F2" w:rsidRDefault="006B55F2" w:rsidP="006B55F2">
      <w:pPr>
        <w:pStyle w:val="Heading4"/>
      </w:pPr>
      <w:bookmarkStart w:id="8846" w:name="_CR9_2_3_144a"/>
      <w:bookmarkStart w:id="8847" w:name="_Toc175587114"/>
      <w:bookmarkEnd w:id="8846"/>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bookmarkEnd w:id="8847"/>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7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3"/>
      </w:tblGrid>
      <w:tr w:rsidR="006B55F2" w14:paraId="14F4D614" w14:textId="77777777" w:rsidTr="005926E2">
        <w:tc>
          <w:tcPr>
            <w:tcW w:w="2448" w:type="dxa"/>
          </w:tcPr>
          <w:p w14:paraId="1B7AC21D" w14:textId="77777777" w:rsidR="006B55F2" w:rsidRDefault="006B55F2" w:rsidP="006448C0">
            <w:pPr>
              <w:pStyle w:val="TAH"/>
              <w:rPr>
                <w:rFonts w:cs="Arial"/>
                <w:lang w:eastAsia="ja-JP"/>
              </w:rPr>
            </w:pPr>
            <w:r>
              <w:rPr>
                <w:rFonts w:cs="Arial"/>
                <w:lang w:eastAsia="ja-JP"/>
              </w:rPr>
              <w:t>IE/Group Name</w:t>
            </w:r>
          </w:p>
        </w:tc>
        <w:tc>
          <w:tcPr>
            <w:tcW w:w="1080" w:type="dxa"/>
          </w:tcPr>
          <w:p w14:paraId="4F75A242" w14:textId="77777777" w:rsidR="006B55F2" w:rsidRDefault="006B55F2" w:rsidP="006448C0">
            <w:pPr>
              <w:pStyle w:val="TAH"/>
              <w:rPr>
                <w:rFonts w:cs="Arial"/>
                <w:lang w:eastAsia="ja-JP"/>
              </w:rPr>
            </w:pPr>
            <w:r>
              <w:rPr>
                <w:rFonts w:cs="Arial"/>
                <w:lang w:eastAsia="ja-JP"/>
              </w:rPr>
              <w:t>Presence</w:t>
            </w:r>
          </w:p>
        </w:tc>
        <w:tc>
          <w:tcPr>
            <w:tcW w:w="1440"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3"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5926E2">
        <w:tc>
          <w:tcPr>
            <w:tcW w:w="2448"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80"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40"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3"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C10143"/>
    <w:bookmarkEnd w:id="4929"/>
    <w:p w14:paraId="12D9D7DB" w14:textId="77777777" w:rsidR="006B55F2" w:rsidRDefault="006B55F2" w:rsidP="00C10143"/>
    <w:p w14:paraId="5C6DA7B7" w14:textId="77777777" w:rsidR="00844445" w:rsidRDefault="00844445" w:rsidP="00C10143">
      <w:pPr>
        <w:sectPr w:rsidR="00844445" w:rsidSect="00E61FD8">
          <w:headerReference w:type="default" r:id="rId135"/>
          <w:footerReference w:type="default" r:id="rId136"/>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848" w:name="_CR9_3"/>
      <w:bookmarkStart w:id="8849" w:name="_Toc45108186"/>
      <w:bookmarkStart w:id="8850" w:name="_Toc45901806"/>
      <w:bookmarkStart w:id="8851" w:name="_Toc51850887"/>
      <w:bookmarkStart w:id="8852" w:name="_Toc56693891"/>
      <w:bookmarkStart w:id="8853" w:name="_Toc64447435"/>
      <w:bookmarkStart w:id="8854" w:name="_Toc66286929"/>
      <w:bookmarkStart w:id="8855" w:name="_Toc74151627"/>
      <w:bookmarkStart w:id="8856" w:name="_Toc88654101"/>
      <w:bookmarkStart w:id="8857" w:name="_Toc97904457"/>
      <w:bookmarkStart w:id="8858" w:name="_Toc105175498"/>
      <w:bookmarkStart w:id="8859" w:name="_Toc113826528"/>
      <w:bookmarkStart w:id="8860" w:name="_Toc175587115"/>
      <w:bookmarkEnd w:id="8848"/>
      <w:r w:rsidRPr="00FD0425">
        <w:rPr>
          <w:lang w:eastAsia="ja-JP"/>
        </w:rPr>
        <w:t>9.3</w:t>
      </w:r>
      <w:r w:rsidRPr="00FD0425">
        <w:rPr>
          <w:lang w:eastAsia="ja-JP"/>
        </w:rPr>
        <w:tab/>
        <w:t>Message and Information Element Abstract Syntax (with ASN.1)</w:t>
      </w:r>
      <w:bookmarkEnd w:id="8226"/>
      <w:bookmarkEnd w:id="8227"/>
      <w:bookmarkEnd w:id="8228"/>
      <w:bookmarkEnd w:id="8825"/>
      <w:bookmarkEnd w:id="8849"/>
      <w:bookmarkEnd w:id="8850"/>
      <w:bookmarkEnd w:id="8851"/>
      <w:bookmarkEnd w:id="8852"/>
      <w:bookmarkEnd w:id="8853"/>
      <w:bookmarkEnd w:id="8854"/>
      <w:bookmarkEnd w:id="8855"/>
      <w:bookmarkEnd w:id="8856"/>
      <w:bookmarkEnd w:id="8857"/>
      <w:bookmarkEnd w:id="8858"/>
      <w:bookmarkEnd w:id="8859"/>
      <w:bookmarkEnd w:id="8860"/>
    </w:p>
    <w:p w14:paraId="11BE3142" w14:textId="77777777" w:rsidR="00F02090" w:rsidRPr="00FD0425" w:rsidRDefault="00F02090" w:rsidP="00F02090">
      <w:pPr>
        <w:pStyle w:val="Heading3"/>
      </w:pPr>
      <w:bookmarkStart w:id="8861" w:name="_CR9_3_1"/>
      <w:bookmarkStart w:id="8862" w:name="_Toc20955404"/>
      <w:bookmarkStart w:id="8863" w:name="_Toc29991612"/>
      <w:bookmarkStart w:id="8864" w:name="_Toc36556015"/>
      <w:bookmarkStart w:id="8865" w:name="_Toc44497800"/>
      <w:bookmarkStart w:id="8866" w:name="_Toc45108187"/>
      <w:bookmarkStart w:id="8867" w:name="_Toc45901807"/>
      <w:bookmarkStart w:id="8868" w:name="_Toc51850888"/>
      <w:bookmarkStart w:id="8869" w:name="_Toc56693892"/>
      <w:bookmarkStart w:id="8870" w:name="_Toc64447436"/>
      <w:bookmarkStart w:id="8871" w:name="_Toc66286930"/>
      <w:bookmarkStart w:id="8872" w:name="_Toc74151628"/>
      <w:bookmarkStart w:id="8873" w:name="_Toc88654102"/>
      <w:bookmarkStart w:id="8874" w:name="_Toc97904458"/>
      <w:bookmarkStart w:id="8875" w:name="_Toc105175499"/>
      <w:bookmarkStart w:id="8876" w:name="_Toc113826529"/>
      <w:bookmarkStart w:id="8877" w:name="_Toc175587116"/>
      <w:bookmarkEnd w:id="8861"/>
      <w:r w:rsidRPr="00FD0425">
        <w:t>9.3.1</w:t>
      </w:r>
      <w:r w:rsidRPr="00FD0425">
        <w:tab/>
        <w:t>General</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878" w:name="_CR9_3_2"/>
      <w:bookmarkStart w:id="8879" w:name="_Toc20955405"/>
      <w:bookmarkStart w:id="8880" w:name="_Toc29991613"/>
      <w:bookmarkStart w:id="8881" w:name="_Toc36556016"/>
      <w:bookmarkStart w:id="8882" w:name="_Toc44497801"/>
      <w:bookmarkStart w:id="8883" w:name="_Toc45108188"/>
      <w:bookmarkStart w:id="8884" w:name="_Toc45901808"/>
      <w:bookmarkStart w:id="8885" w:name="_Toc51850889"/>
      <w:bookmarkStart w:id="8886" w:name="_Toc56693893"/>
      <w:bookmarkStart w:id="8887" w:name="_Toc64447437"/>
      <w:bookmarkStart w:id="8888" w:name="_Toc66286931"/>
      <w:bookmarkStart w:id="8889" w:name="_Toc74151629"/>
      <w:bookmarkStart w:id="8890" w:name="_Toc88654103"/>
      <w:bookmarkStart w:id="8891" w:name="_Toc97904459"/>
      <w:bookmarkStart w:id="8892" w:name="_Toc105175500"/>
      <w:bookmarkStart w:id="8893" w:name="_Toc113826530"/>
      <w:bookmarkStart w:id="8894" w:name="_Toc175587117"/>
      <w:bookmarkEnd w:id="8878"/>
      <w:r w:rsidRPr="00FD0425">
        <w:t>9.3.2</w:t>
      </w:r>
      <w:r w:rsidRPr="00FD0425">
        <w:tab/>
        <w:t>Usage of Private Message Mechanism for Non-standard Use</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895" w:name="_CR9_3_3"/>
      <w:bookmarkStart w:id="8896" w:name="_Toc20955406"/>
      <w:bookmarkStart w:id="8897" w:name="_Toc29991614"/>
      <w:bookmarkStart w:id="8898" w:name="_Toc36556017"/>
      <w:bookmarkStart w:id="8899" w:name="_Toc44497802"/>
      <w:bookmarkStart w:id="8900" w:name="_Toc45108189"/>
      <w:bookmarkStart w:id="8901" w:name="_Toc45901809"/>
      <w:bookmarkStart w:id="8902" w:name="_Toc51850890"/>
      <w:bookmarkStart w:id="8903" w:name="_Toc56693894"/>
      <w:bookmarkStart w:id="8904" w:name="_Toc64447438"/>
      <w:bookmarkStart w:id="8905" w:name="_Toc66286932"/>
      <w:bookmarkStart w:id="8906" w:name="_Toc74151630"/>
      <w:bookmarkStart w:id="8907" w:name="_Toc88654104"/>
      <w:bookmarkStart w:id="8908" w:name="_Toc97904460"/>
      <w:bookmarkStart w:id="8909" w:name="_Toc105175501"/>
      <w:bookmarkStart w:id="8910" w:name="_Toc113826531"/>
      <w:bookmarkStart w:id="8911" w:name="_Toc175587118"/>
      <w:bookmarkEnd w:id="8895"/>
      <w:r w:rsidRPr="00FD0425">
        <w:t>9.3.3</w:t>
      </w:r>
      <w:r w:rsidRPr="00FD0425">
        <w:tab/>
        <w:t>Elementary Procedure Definitions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912" w:name="OLE_LINK124"/>
      <w:r w:rsidRPr="006B55F2">
        <w:rPr>
          <w:snapToGrid w:val="0"/>
          <w:lang w:val="fr-FR"/>
        </w:rPr>
        <w:tab/>
      </w:r>
      <w:r>
        <w:rPr>
          <w:snapToGrid w:val="0"/>
        </w:rPr>
        <w:t>AccessAndMobilityIndication</w:t>
      </w:r>
      <w:bookmarkEnd w:id="8912"/>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1A12B074"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5A0823D0"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C10143">
      <w:pPr>
        <w:pStyle w:val="PL"/>
        <w:rPr>
          <w:snapToGrid w:val="0"/>
        </w:rPr>
      </w:pPr>
      <w:r w:rsidRPr="00F35F02">
        <w:rPr>
          <w:snapToGrid w:val="0"/>
        </w:rPr>
        <w:t>resourceStatusReportingInitiation</w:t>
      </w:r>
      <w:r w:rsidRPr="00F35F02">
        <w:rPr>
          <w:snapToGrid w:val="0"/>
        </w:rPr>
        <w:tab/>
        <w:t>XNAP-ELEMENTARY-PROCEDURE ::= {</w:t>
      </w:r>
    </w:p>
    <w:p w14:paraId="217B7E53"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t>ResourceStatusRequest</w:t>
      </w:r>
    </w:p>
    <w:p w14:paraId="19A9E9B5" w14:textId="77777777" w:rsidR="000051EC" w:rsidRPr="00F35F02" w:rsidRDefault="000051EC" w:rsidP="00C10143">
      <w:pPr>
        <w:pStyle w:val="PL"/>
        <w:rPr>
          <w:snapToGrid w:val="0"/>
        </w:rPr>
      </w:pPr>
      <w:r w:rsidRPr="00F35F02">
        <w:rPr>
          <w:snapToGrid w:val="0"/>
        </w:rPr>
        <w:tab/>
        <w:t>SUCCESSFUL OUTCOME</w:t>
      </w:r>
      <w:r w:rsidRPr="00F35F02">
        <w:rPr>
          <w:snapToGrid w:val="0"/>
        </w:rPr>
        <w:tab/>
      </w:r>
      <w:r w:rsidRPr="00F35F02">
        <w:rPr>
          <w:snapToGrid w:val="0"/>
        </w:rPr>
        <w:tab/>
      </w:r>
      <w:r w:rsidRPr="00F35F02">
        <w:rPr>
          <w:snapToGrid w:val="0"/>
        </w:rPr>
        <w:tab/>
      </w:r>
      <w:r w:rsidRPr="00F35F02">
        <w:rPr>
          <w:snapToGrid w:val="0"/>
        </w:rPr>
        <w:tab/>
        <w:t>ResourceStatusResponse</w:t>
      </w:r>
    </w:p>
    <w:p w14:paraId="26777708"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t>ResourceStatusFailure</w:t>
      </w:r>
    </w:p>
    <w:p w14:paraId="501E432D"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id-resourceStatusReportingInitiation</w:t>
      </w:r>
    </w:p>
    <w:p w14:paraId="3403E3F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144CA983" w14:textId="77777777" w:rsidR="000051EC" w:rsidRPr="00F35F02" w:rsidRDefault="000051EC" w:rsidP="00C10143">
      <w:pPr>
        <w:pStyle w:val="PL"/>
        <w:rPr>
          <w:snapToGrid w:val="0"/>
        </w:rPr>
      </w:pPr>
      <w:r w:rsidRPr="00F35F02">
        <w:rPr>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C10143">
      <w:pPr>
        <w:pStyle w:val="PL"/>
        <w:rPr>
          <w:snapToGrid w:val="0"/>
        </w:rPr>
      </w:pPr>
      <w:r w:rsidRPr="00F35F02">
        <w:rPr>
          <w:snapToGrid w:val="0"/>
        </w:rPr>
        <w:t>resourceStatusReporting XNAP-ELEMENTARY-PROCEDURE ::= {</w:t>
      </w:r>
    </w:p>
    <w:p w14:paraId="4888B389"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t>ResourceStatusUpdate</w:t>
      </w:r>
    </w:p>
    <w:p w14:paraId="3F5C707A"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t>id-resourceStatusReporting</w:t>
      </w:r>
    </w:p>
    <w:p w14:paraId="5853CCC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t>ignore</w:t>
      </w:r>
    </w:p>
    <w:p w14:paraId="21E349E1" w14:textId="77777777" w:rsidR="000051EC" w:rsidRDefault="000051EC" w:rsidP="00C10143">
      <w:pPr>
        <w:pStyle w:val="PL"/>
        <w:rPr>
          <w:snapToGrid w:val="0"/>
        </w:rPr>
      </w:pPr>
      <w:r w:rsidRPr="00F35F02">
        <w:rPr>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C10143">
      <w:pPr>
        <w:pStyle w:val="PL"/>
        <w:rPr>
          <w:snapToGrid w:val="0"/>
        </w:rPr>
      </w:pPr>
      <w:r>
        <w:rPr>
          <w:snapToGrid w:val="0"/>
        </w:rPr>
        <w:t>mobilitySettingsChange</w:t>
      </w:r>
      <w:r w:rsidRPr="00F35F02">
        <w:rPr>
          <w:snapToGrid w:val="0"/>
        </w:rPr>
        <w:tab/>
        <w:t>XNAP-ELEMENTARY-PROCEDURE ::= {</w:t>
      </w:r>
    </w:p>
    <w:p w14:paraId="4AB4CE9A"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r>
      <w:r>
        <w:rPr>
          <w:snapToGrid w:val="0"/>
        </w:rPr>
        <w:t>MobilityChange</w:t>
      </w:r>
      <w:r w:rsidRPr="00F35F02">
        <w:rPr>
          <w:snapToGrid w:val="0"/>
        </w:rPr>
        <w:t>Request</w:t>
      </w:r>
    </w:p>
    <w:p w14:paraId="1566CFB3" w14:textId="77777777" w:rsidR="000051EC" w:rsidRPr="00F35F02" w:rsidRDefault="000051EC" w:rsidP="00C10143">
      <w:pPr>
        <w:pStyle w:val="PL"/>
        <w:rPr>
          <w:snapToGrid w:val="0"/>
        </w:rPr>
      </w:pPr>
      <w:r>
        <w:rPr>
          <w:snapToGrid w:val="0"/>
        </w:rPr>
        <w:tab/>
        <w:t>SUCCESSFUL OUTCOME</w:t>
      </w:r>
      <w:r>
        <w:rPr>
          <w:snapToGrid w:val="0"/>
        </w:rPr>
        <w:tab/>
      </w:r>
      <w:r>
        <w:rPr>
          <w:snapToGrid w:val="0"/>
        </w:rPr>
        <w:tab/>
      </w:r>
      <w:r>
        <w:rPr>
          <w:snapToGrid w:val="0"/>
        </w:rPr>
        <w:tab/>
      </w:r>
      <w:r>
        <w:rPr>
          <w:snapToGrid w:val="0"/>
        </w:rPr>
        <w:tab/>
        <w:t>MobilityChangeAcknowledge</w:t>
      </w:r>
    </w:p>
    <w:p w14:paraId="243AD321"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r>
      <w:r>
        <w:rPr>
          <w:snapToGrid w:val="0"/>
        </w:rPr>
        <w:t>MobilityChange</w:t>
      </w:r>
      <w:r w:rsidRPr="00F35F02">
        <w:rPr>
          <w:snapToGrid w:val="0"/>
        </w:rPr>
        <w:t>Failure</w:t>
      </w:r>
    </w:p>
    <w:p w14:paraId="7FC26F4D" w14:textId="274F44F9" w:rsidR="000051EC" w:rsidRPr="00564FF6" w:rsidRDefault="003F216F" w:rsidP="00564FF6">
      <w:pPr>
        <w:pStyle w:val="PL"/>
      </w:pPr>
      <w:r>
        <w:tab/>
      </w:r>
      <w:r w:rsidR="000051EC" w:rsidRPr="00564FF6">
        <w:t>PROCEDURE CODE</w:t>
      </w:r>
      <w:r w:rsidR="000051EC" w:rsidRPr="00564FF6">
        <w:tab/>
      </w:r>
      <w:r w:rsidR="000051EC" w:rsidRPr="00564FF6">
        <w:tab/>
      </w:r>
      <w:r w:rsidR="000051EC" w:rsidRPr="00564FF6">
        <w:tab/>
      </w:r>
      <w:r w:rsidR="000051EC" w:rsidRPr="00564FF6">
        <w:tab/>
      </w:r>
      <w:r w:rsidR="000051EC" w:rsidRPr="00564FF6">
        <w:tab/>
        <w:t>id-mobilitySettingsChange</w:t>
      </w:r>
    </w:p>
    <w:p w14:paraId="6134E6C4"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4585C88A" w14:textId="77777777" w:rsidR="000051EC" w:rsidRDefault="000051EC" w:rsidP="00C10143">
      <w:pPr>
        <w:pStyle w:val="PL"/>
        <w:rPr>
          <w:snapToGrid w:val="0"/>
        </w:rPr>
      </w:pPr>
      <w:r w:rsidRPr="00F35F02">
        <w:rPr>
          <w:snapToGrid w:val="0"/>
        </w:rPr>
        <w:t>}</w:t>
      </w:r>
    </w:p>
    <w:p w14:paraId="386B4015" w14:textId="77777777" w:rsidR="000051EC" w:rsidRDefault="000051EC" w:rsidP="00C10143">
      <w:pPr>
        <w:pStyle w:val="PL"/>
        <w:rPr>
          <w:snapToGrid w:val="0"/>
        </w:rPr>
      </w:pPr>
    </w:p>
    <w:p w14:paraId="05863954" w14:textId="77777777" w:rsidR="000051EC" w:rsidRPr="00F35F02" w:rsidRDefault="000051EC" w:rsidP="00C10143">
      <w:pPr>
        <w:pStyle w:val="PL"/>
        <w:rPr>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0552BBF5"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913" w:name="_CR9_3_4"/>
      <w:bookmarkStart w:id="8914" w:name="_Toc20955407"/>
      <w:bookmarkStart w:id="8915" w:name="_Toc29991615"/>
      <w:bookmarkStart w:id="8916" w:name="_Toc36556018"/>
      <w:bookmarkStart w:id="8917" w:name="_Toc44497803"/>
      <w:bookmarkStart w:id="8918" w:name="_Toc45108190"/>
      <w:bookmarkStart w:id="8919" w:name="_Toc45901810"/>
      <w:bookmarkStart w:id="8920" w:name="_Toc51850891"/>
      <w:bookmarkStart w:id="8921" w:name="_Toc56693895"/>
      <w:bookmarkStart w:id="8922" w:name="_Toc64447439"/>
      <w:bookmarkStart w:id="8923" w:name="_Toc66286933"/>
      <w:bookmarkStart w:id="8924" w:name="_Toc74151631"/>
      <w:bookmarkStart w:id="8925" w:name="_Toc88654105"/>
      <w:bookmarkStart w:id="8926" w:name="_Toc97904461"/>
      <w:bookmarkStart w:id="8927" w:name="_Toc105175502"/>
      <w:bookmarkStart w:id="8928" w:name="_Toc113826532"/>
      <w:bookmarkStart w:id="8929" w:name="_Toc175587119"/>
      <w:bookmarkEnd w:id="8913"/>
      <w:r w:rsidRPr="00FD0425">
        <w:t>9.3.4</w:t>
      </w:r>
      <w:r w:rsidRPr="00FD0425">
        <w:tab/>
        <w:t>PDU Definitions</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930"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930"/>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931" w:name="_Hlk515435313"/>
      <w:r w:rsidRPr="00FD0425">
        <w:t>MaskedIMEISV</w:t>
      </w:r>
      <w:bookmarkEnd w:id="8931"/>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73372F" w:rsidRDefault="00F02090" w:rsidP="00F02090">
      <w:pPr>
        <w:pStyle w:val="PL"/>
        <w:rPr>
          <w:snapToGrid w:val="0"/>
          <w:lang w:val="fr-FR"/>
        </w:rPr>
      </w:pPr>
      <w:r w:rsidRPr="00FD0425">
        <w:rPr>
          <w:snapToGrid w:val="0"/>
        </w:rPr>
        <w:tab/>
      </w:r>
      <w:r w:rsidRPr="0073372F">
        <w:rPr>
          <w:snapToGrid w:val="0"/>
          <w:lang w:val="fr-FR"/>
        </w:rPr>
        <w:t>PrivateIE-Container{},</w:t>
      </w:r>
    </w:p>
    <w:p w14:paraId="5FDD5DDF" w14:textId="77777777" w:rsidR="00F02090" w:rsidRPr="006B55F2" w:rsidRDefault="00F02090" w:rsidP="00F02090">
      <w:pPr>
        <w:pStyle w:val="PL"/>
        <w:rPr>
          <w:snapToGrid w:val="0"/>
          <w:lang w:val="fr-FR"/>
        </w:rPr>
      </w:pPr>
      <w:r w:rsidRPr="0073372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73372F" w:rsidRDefault="00F02090" w:rsidP="00F02090">
      <w:pPr>
        <w:pStyle w:val="PL"/>
        <w:rPr>
          <w:snapToGrid w:val="0"/>
          <w:lang w:val="fr-FR"/>
        </w:rPr>
      </w:pPr>
      <w:r w:rsidRPr="006B55F2">
        <w:rPr>
          <w:snapToGrid w:val="0"/>
          <w:lang w:val="fr-FR"/>
        </w:rPr>
        <w:tab/>
      </w:r>
      <w:r w:rsidRPr="0073372F">
        <w:rPr>
          <w:snapToGrid w:val="0"/>
          <w:lang w:val="fr-FR"/>
        </w:rPr>
        <w:t>XNAP-PRIVATE-IES,</w:t>
      </w:r>
    </w:p>
    <w:p w14:paraId="4250D93D" w14:textId="77777777" w:rsidR="00F02090" w:rsidRPr="0073372F" w:rsidRDefault="00F02090" w:rsidP="00F02090">
      <w:pPr>
        <w:pStyle w:val="PL"/>
        <w:rPr>
          <w:snapToGrid w:val="0"/>
          <w:lang w:val="fr-FR"/>
        </w:rPr>
      </w:pPr>
      <w:r w:rsidRPr="0073372F">
        <w:rPr>
          <w:snapToGrid w:val="0"/>
          <w:lang w:val="fr-FR"/>
        </w:rPr>
        <w:tab/>
        <w:t>XNAP-PROTOCOL-EXTENSION,</w:t>
      </w:r>
    </w:p>
    <w:p w14:paraId="32AAE1FC" w14:textId="77777777" w:rsidR="00F02090" w:rsidRPr="0073372F" w:rsidRDefault="00F02090" w:rsidP="00F02090">
      <w:pPr>
        <w:pStyle w:val="PL"/>
        <w:rPr>
          <w:snapToGrid w:val="0"/>
          <w:lang w:val="fr-FR"/>
        </w:rPr>
      </w:pPr>
      <w:r w:rsidRPr="0073372F">
        <w:rPr>
          <w:snapToGrid w:val="0"/>
          <w:lang w:val="fr-FR"/>
        </w:rPr>
        <w:tab/>
        <w:t>XNAP-PROTOCOL-IES,</w:t>
      </w:r>
    </w:p>
    <w:p w14:paraId="60AC5ECE" w14:textId="77777777" w:rsidR="00F02090" w:rsidRPr="0073372F" w:rsidRDefault="00F02090" w:rsidP="00F02090">
      <w:pPr>
        <w:pStyle w:val="PL"/>
        <w:rPr>
          <w:snapToGrid w:val="0"/>
          <w:lang w:val="fr-FR"/>
        </w:rPr>
      </w:pPr>
      <w:r w:rsidRPr="0073372F">
        <w:rPr>
          <w:snapToGrid w:val="0"/>
          <w:lang w:val="fr-FR"/>
        </w:rPr>
        <w:tab/>
        <w:t>XNAP-PROTOCOL-IES-PAIR</w:t>
      </w:r>
    </w:p>
    <w:p w14:paraId="4FBDF201" w14:textId="77777777" w:rsidR="00F02090" w:rsidRPr="0073372F" w:rsidRDefault="00F02090" w:rsidP="00F02090">
      <w:pPr>
        <w:pStyle w:val="PL"/>
        <w:rPr>
          <w:snapToGrid w:val="0"/>
          <w:lang w:val="fr-FR"/>
        </w:rPr>
      </w:pPr>
      <w:r w:rsidRPr="0073372F">
        <w:rPr>
          <w:snapToGrid w:val="0"/>
          <w:lang w:val="fr-FR"/>
        </w:rPr>
        <w:t>FROM XnAP-Containers</w:t>
      </w:r>
    </w:p>
    <w:p w14:paraId="44FA0327" w14:textId="77777777" w:rsidR="00F02090" w:rsidRPr="0073372F" w:rsidRDefault="00F02090" w:rsidP="00F02090">
      <w:pPr>
        <w:pStyle w:val="PL"/>
        <w:rPr>
          <w:snapToGrid w:val="0"/>
          <w:lang w:val="fr-FR"/>
        </w:rPr>
      </w:pPr>
    </w:p>
    <w:p w14:paraId="4657D37F" w14:textId="77777777" w:rsidR="00F02090" w:rsidRPr="0073372F" w:rsidRDefault="00F02090" w:rsidP="00F02090">
      <w:pPr>
        <w:pStyle w:val="PL"/>
        <w:rPr>
          <w:lang w:val="fr-FR"/>
        </w:rPr>
      </w:pPr>
    </w:p>
    <w:p w14:paraId="3259914B" w14:textId="77777777" w:rsidR="00F02090" w:rsidRPr="0073372F" w:rsidRDefault="00F02090" w:rsidP="00F02090">
      <w:pPr>
        <w:pStyle w:val="PL"/>
        <w:rPr>
          <w:lang w:val="fr-FR"/>
        </w:rPr>
      </w:pPr>
      <w:r w:rsidRPr="0073372F">
        <w:rPr>
          <w:lang w:val="fr-FR"/>
        </w:rPr>
        <w:tab/>
        <w:t>id-ActivatedServedCells,</w:t>
      </w:r>
    </w:p>
    <w:p w14:paraId="3127C223" w14:textId="77777777" w:rsidR="00F02090" w:rsidRPr="00FD0425" w:rsidRDefault="00F02090" w:rsidP="00F02090">
      <w:pPr>
        <w:pStyle w:val="PL"/>
      </w:pPr>
      <w:r w:rsidRPr="0073372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932"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932"/>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73372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4910928B"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1BD2C96C"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933"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933"/>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564FF6">
      <w:pPr>
        <w:pStyle w:val="PL"/>
        <w:rPr>
          <w:rFonts w:eastAsia="SimSun"/>
          <w:snapToGrid w:val="0"/>
        </w:rPr>
      </w:pPr>
      <w:r w:rsidRPr="005E6960">
        <w:rPr>
          <w:rFonts w:eastAsia="SimSun"/>
          <w:snapToGrid w:val="0"/>
        </w:rPr>
        <w:tab/>
        <w:t>{ ID id-</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t>CRITICALITY ignore</w:t>
      </w:r>
      <w:r w:rsidRPr="005E6960">
        <w:rPr>
          <w:rFonts w:eastAsia="SimSun"/>
          <w:snapToGrid w:val="0"/>
        </w:rPr>
        <w:tab/>
      </w:r>
      <w:r w:rsidRPr="005E6960">
        <w:rPr>
          <w:rFonts w:eastAsia="SimSun"/>
          <w:snapToGrid w:val="0"/>
        </w:rPr>
        <w:tab/>
        <w:t xml:space="preserve">TYPE </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t>PRESENCE optional }</w:t>
      </w:r>
      <w:r w:rsidRPr="00DB5617">
        <w:rPr>
          <w:rFonts w:eastAsia="SimSun"/>
          <w:snapToGrid w:val="0"/>
        </w:rPr>
        <w:t>|</w:t>
      </w:r>
    </w:p>
    <w:p w14:paraId="7254C7EA" w14:textId="77777777" w:rsidR="006B55F2" w:rsidRPr="005E6960" w:rsidRDefault="006B55F2" w:rsidP="00564FF6">
      <w:pPr>
        <w:pStyle w:val="PL"/>
        <w:rPr>
          <w:rFonts w:eastAsia="SimSun"/>
          <w:snapToGrid w:val="0"/>
        </w:rPr>
      </w:pPr>
      <w:r w:rsidRPr="00DB5617">
        <w:rPr>
          <w:rFonts w:eastAsia="SimSun"/>
          <w:snapToGrid w:val="0"/>
        </w:rPr>
        <w:tab/>
        <w:t xml:space="preserve">{ ID </w:t>
      </w:r>
      <w:r w:rsidRPr="00DB5617">
        <w:rPr>
          <w:rFonts w:eastAsia="SimSun"/>
        </w:rPr>
        <w:t>id-</w:t>
      </w:r>
      <w:r w:rsidRPr="00772A8F">
        <w:rPr>
          <w:rFonts w:eastAsia="SimSun"/>
        </w:rPr>
        <w:t>HashedUEIdentityIndexValue</w:t>
      </w:r>
      <w:r>
        <w:rPr>
          <w:rFonts w:eastAsia="SimSun" w:hint="eastAsia"/>
          <w:lang w:eastAsia="zh-CN"/>
        </w:rPr>
        <w:tab/>
      </w:r>
      <w:r>
        <w:rPr>
          <w:rFonts w:eastAsia="SimSun" w:hint="eastAsia"/>
          <w:lang w:eastAsia="zh-CN"/>
        </w:rPr>
        <w:tab/>
      </w:r>
      <w:r>
        <w:rPr>
          <w:rFonts w:eastAsia="SimSun" w:hint="eastAsia"/>
          <w:lang w:eastAsia="zh-CN"/>
        </w:rPr>
        <w:tab/>
      </w:r>
      <w:r w:rsidRPr="00DB5617">
        <w:rPr>
          <w:rFonts w:eastAsia="SimSun"/>
          <w:snapToGrid w:val="0"/>
        </w:rPr>
        <w:t>CRITICALITY ignore</w:t>
      </w:r>
      <w:r w:rsidRPr="00DB5617">
        <w:rPr>
          <w:rFonts w:eastAsia="SimSun"/>
          <w:snapToGrid w:val="0"/>
        </w:rPr>
        <w:tab/>
      </w:r>
      <w:r w:rsidRPr="00DB5617">
        <w:rPr>
          <w:rFonts w:eastAsia="SimSun"/>
          <w:snapToGrid w:val="0"/>
        </w:rPr>
        <w:tab/>
        <w:t xml:space="preserve">TYPE </w:t>
      </w:r>
      <w:r w:rsidRPr="00772A8F">
        <w:rPr>
          <w:rFonts w:eastAsia="SimSun"/>
          <w:snapToGrid w:val="0"/>
        </w:rPr>
        <w:t>HashedUEIdentityIndexValue</w:t>
      </w:r>
      <w:r w:rsidRPr="00DB5617">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sidRPr="00DB5617">
        <w:rPr>
          <w:rFonts w:eastAsia="SimSun"/>
          <w:snapToGrid w:val="0"/>
        </w:rPr>
        <w:t>PRESENCE optional }</w:t>
      </w:r>
      <w:r w:rsidRPr="005E6960">
        <w:rPr>
          <w:rFonts w:eastAsia="SimSun"/>
          <w:snapToGrid w:val="0"/>
        </w:rPr>
        <w:t>,</w:t>
      </w:r>
    </w:p>
    <w:p w14:paraId="398642F6" w14:textId="77777777" w:rsidR="006B55F2" w:rsidRPr="0073372F" w:rsidRDefault="006B55F2" w:rsidP="00564FF6">
      <w:pPr>
        <w:pStyle w:val="PL"/>
        <w:rPr>
          <w:rFonts w:eastAsia="SimSun"/>
          <w:snapToGrid w:val="0"/>
          <w:lang w:val="fr-FR"/>
        </w:rPr>
      </w:pPr>
      <w:r w:rsidRPr="005E6960">
        <w:rPr>
          <w:rFonts w:eastAsia="SimSun"/>
          <w:snapToGrid w:val="0"/>
        </w:rPr>
        <w:tab/>
      </w:r>
      <w:r w:rsidRPr="0073372F">
        <w:rPr>
          <w:rFonts w:eastAsia="SimSun"/>
          <w:snapToGrid w:val="0"/>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0085EF6F"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D3F1578" w:rsidR="00F02090" w:rsidRPr="006B55F2" w:rsidRDefault="00F02090" w:rsidP="00F02090">
      <w:pPr>
        <w:pStyle w:val="PL"/>
        <w:rPr>
          <w:snapToGrid w:val="0"/>
          <w:lang w:val="fr-FR"/>
        </w:rPr>
      </w:pPr>
      <w:r w:rsidRPr="006B55F2">
        <w:rPr>
          <w:snapToGrid w:val="0"/>
          <w:lang w:val="fr-FR"/>
        </w:rPr>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73372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68277382"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934"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934"/>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52014DDD"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bookmarkStart w:id="8935" w:name="_Hlk168572515"/>
      <w:r w:rsidRPr="00FD0425">
        <w:rPr>
          <w:snapToGrid w:val="0"/>
        </w:rPr>
        <w:t>PDUSessionNotAdmitted-SNModResponse</w:t>
      </w:r>
      <w:r w:rsidRPr="00FD0425">
        <w:t>-ExtIEs</w:t>
      </w:r>
      <w:bookmarkEnd w:id="8935"/>
      <w:r w:rsidRPr="00FD0425">
        <w:t xml:space="preserve"> </w:t>
      </w:r>
      <w:r w:rsidRPr="00FD0425">
        <w:rPr>
          <w:noProof w:val="0"/>
          <w:snapToGrid w:val="0"/>
          <w:lang w:eastAsia="zh-CN"/>
        </w:rPr>
        <w:t>XNAP-PROTOCOL-EXTENSION ::= {</w:t>
      </w:r>
    </w:p>
    <w:p w14:paraId="73EAA3A9" w14:textId="690E83A2" w:rsidR="00351E8C" w:rsidRDefault="00351E8C" w:rsidP="00351E8C">
      <w:pPr>
        <w:pStyle w:val="PL"/>
        <w:rPr>
          <w:rFonts w:cs="Courier New"/>
          <w:snapToGrid w:val="0"/>
          <w:szCs w:val="16"/>
        </w:rPr>
      </w:pPr>
      <w:r>
        <w:rPr>
          <w:rFonts w:cs="Courier New"/>
          <w:snapToGrid w:val="0"/>
          <w:szCs w:val="16"/>
        </w:rPr>
        <w:tab/>
      </w:r>
      <w:r w:rsidRPr="00867CF7">
        <w:rPr>
          <w:rFonts w:cs="Courier New"/>
          <w:snapToGrid w:val="0"/>
          <w:szCs w:val="16"/>
        </w:rPr>
        <w:t>{ ID id-</w:t>
      </w:r>
      <w:r w:rsidRPr="00283AA6">
        <w:rPr>
          <w:snapToGrid w:val="0"/>
        </w:rPr>
        <w:t>PDUSession</w:t>
      </w:r>
      <w:r w:rsidRPr="00FD0425">
        <w:rPr>
          <w:snapToGrid w:val="0"/>
        </w:rPr>
        <w:t>ResourcesNotAdmitted</w:t>
      </w:r>
      <w:r w:rsidRPr="00283AA6">
        <w:rPr>
          <w:snapToGrid w:val="0"/>
        </w:rPr>
        <w:t>-List</w:t>
      </w:r>
      <w:r w:rsidRPr="00867CF7">
        <w:rPr>
          <w:rFonts w:cs="Courier New"/>
          <w:szCs w:val="16"/>
        </w:rPr>
        <w:tab/>
      </w:r>
      <w:r w:rsidRPr="00867CF7">
        <w:rPr>
          <w:rFonts w:cs="Courier New"/>
          <w:szCs w:val="16"/>
        </w:rPr>
        <w:tab/>
        <w:t xml:space="preserve">CRITICALITY </w:t>
      </w:r>
      <w:r>
        <w:rPr>
          <w:rFonts w:cs="Courier New"/>
          <w:szCs w:val="16"/>
        </w:rPr>
        <w:t>ignore</w:t>
      </w:r>
      <w:r w:rsidRPr="00867CF7">
        <w:rPr>
          <w:rFonts w:cs="Courier New"/>
          <w:szCs w:val="16"/>
        </w:rPr>
        <w:tab/>
      </w:r>
      <w:r w:rsidRPr="00867CF7">
        <w:rPr>
          <w:rFonts w:cs="Courier New"/>
          <w:szCs w:val="16"/>
        </w:rPr>
        <w:tab/>
      </w:r>
      <w:r w:rsidR="00F23059">
        <w:rPr>
          <w:rFonts w:cs="Courier New"/>
          <w:szCs w:val="16"/>
        </w:rPr>
        <w:t>EXTENSION</w:t>
      </w:r>
      <w:r w:rsidRPr="00867CF7">
        <w:rPr>
          <w:rFonts w:cs="Courier New"/>
          <w:szCs w:val="16"/>
        </w:rPr>
        <w:t xml:space="preserve"> </w:t>
      </w:r>
      <w:r w:rsidRPr="00283AA6">
        <w:rPr>
          <w:snapToGrid w:val="0"/>
        </w:rPr>
        <w:t>PDUSession</w:t>
      </w:r>
      <w:r w:rsidRPr="00FD0425">
        <w:rPr>
          <w:snapToGrid w:val="0"/>
        </w:rPr>
        <w:t>ResourcesNotAdmitted</w:t>
      </w:r>
      <w:r w:rsidRPr="00283AA6">
        <w:rPr>
          <w:snapToGrid w:val="0"/>
        </w:rPr>
        <w:t>-List</w:t>
      </w:r>
      <w:r w:rsidRPr="00867CF7">
        <w:rPr>
          <w:rStyle w:val="PLChar"/>
          <w:rFonts w:cs="Courier New"/>
          <w:szCs w:val="16"/>
        </w:rPr>
        <w:tab/>
        <w:t>PRESENCE optional }</w:t>
      </w:r>
      <w:r w:rsidRPr="00867CF7">
        <w:rPr>
          <w:rFonts w:cs="Courier New"/>
          <w:snapToGrid w:val="0"/>
          <w:szCs w:val="16"/>
        </w:rPr>
        <w:t>,</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4C87428A"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7C109779"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238FFA0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1715096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65772512"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6D61788"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C10143">
      <w:pPr>
        <w:pStyle w:val="PL"/>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C10143">
      <w:pPr>
        <w:pStyle w:val="PL"/>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1D168066"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131F0">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284B4D69"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647F9FF2" w:rsidR="00F02090" w:rsidRPr="00FD0425" w:rsidRDefault="00F02090" w:rsidP="00F02090">
      <w:pPr>
        <w:pStyle w:val="PL"/>
        <w:rPr>
          <w:snapToGrid w:val="0"/>
        </w:rPr>
      </w:pPr>
      <w:r w:rsidRPr="00FD0425">
        <w:rPr>
          <w:snapToGrid w:val="0"/>
        </w:rPr>
        <w:tab/>
        <w:t>{ ID id-servedCellsToUpdate-E-UTRA</w:t>
      </w:r>
      <w:r w:rsidRPr="00FD0425">
        <w:rPr>
          <w:snapToGrid w:val="0"/>
        </w:rPr>
        <w:tab/>
      </w:r>
      <w:r w:rsidR="00E013BA">
        <w:rPr>
          <w:snapToGrid w:val="0"/>
        </w:rPr>
        <w:tab/>
      </w:r>
      <w:r w:rsidR="00E013BA">
        <w:rPr>
          <w:snapToGrid w:val="0"/>
        </w:rPr>
        <w:tab/>
      </w:r>
      <w:r w:rsidRPr="00FD0425">
        <w:rPr>
          <w:snapToGrid w:val="0"/>
        </w:rPr>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52CF7444"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00E013BA">
        <w:rPr>
          <w:snapToGrid w:val="0"/>
        </w:rPr>
        <w:tab/>
      </w:r>
      <w:r w:rsidR="00E013BA">
        <w:rPr>
          <w:snapToGrid w:val="0"/>
        </w:rPr>
        <w:tab/>
      </w:r>
      <w:r w:rsidRPr="00FD0425">
        <w:rPr>
          <w:snapToGrid w:val="0"/>
        </w:rPr>
        <w:t>CRITICALITY ignore TYPE</w:t>
      </w:r>
      <w:r w:rsidRPr="00FD0425">
        <w:rPr>
          <w:snapToGrid w:val="0"/>
        </w:rPr>
        <w:tab/>
        <w:t>CellAssistanceInfo-NR</w:t>
      </w:r>
      <w:r w:rsidRPr="00FD0425">
        <w:rPr>
          <w:snapToGrid w:val="0"/>
        </w:rPr>
        <w:tab/>
      </w:r>
      <w:r w:rsidRPr="00FD0425">
        <w:rPr>
          <w:snapToGrid w:val="0"/>
        </w:rPr>
        <w:tab/>
      </w:r>
      <w:r w:rsidRPr="00FD0425">
        <w:rPr>
          <w:snapToGrid w:val="0"/>
        </w:rPr>
        <w:tab/>
      </w:r>
      <w:r w:rsidR="00E013BA">
        <w:rPr>
          <w:snapToGrid w:val="0"/>
        </w:rPr>
        <w:tab/>
      </w:r>
      <w:r w:rsidR="00E013BA">
        <w:rPr>
          <w:snapToGrid w:val="0"/>
        </w:rPr>
        <w:tab/>
      </w:r>
      <w:r w:rsidR="00E013BA">
        <w:rPr>
          <w:snapToGrid w:val="0"/>
        </w:rPr>
        <w:tab/>
      </w:r>
      <w:r w:rsidRPr="00FD0425">
        <w:rPr>
          <w:snapToGrid w:val="0"/>
        </w:rPr>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03488394" w:rsidR="00F02090" w:rsidRPr="00FD0425" w:rsidRDefault="00F02090" w:rsidP="00F02090">
      <w:pPr>
        <w:pStyle w:val="PL"/>
        <w:rPr>
          <w:noProof w:val="0"/>
          <w:snapToGrid w:val="0"/>
        </w:rPr>
      </w:pP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C10143">
      <w:pPr>
        <w:pStyle w:val="PL"/>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6BE58D68"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2DD23223"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7F5203">
      <w:pPr>
        <w:pStyle w:val="PL"/>
        <w:outlineLvl w:val="3"/>
        <w:rPr>
          <w:snapToGrid w:val="0"/>
        </w:rPr>
      </w:pPr>
      <w:r w:rsidRPr="00FD0425">
        <w:rPr>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14133779"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4043D321"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05077F58" w:rsidR="003E445A" w:rsidRDefault="003E445A" w:rsidP="003E445A">
      <w:pPr>
        <w:pStyle w:val="PL"/>
        <w:tabs>
          <w:tab w:val="left" w:pos="4556"/>
        </w:tabs>
        <w:rPr>
          <w:snapToGrid w:val="0"/>
        </w:rPr>
      </w:pPr>
      <w:r w:rsidRPr="00DE394F">
        <w:rPr>
          <w:snapToGrid w:val="0"/>
        </w:rPr>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0BAD0B18"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088F4D12"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C8C6B99"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3208D866"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C10143">
      <w:pPr>
        <w:pStyle w:val="PL"/>
        <w:rPr>
          <w:snapToGrid w:val="0"/>
        </w:rPr>
      </w:pPr>
      <w:r>
        <w:rPr>
          <w:snapToGrid w:val="0"/>
        </w:rPr>
        <w:t>-- **************************************************************</w:t>
      </w:r>
    </w:p>
    <w:p w14:paraId="1CC92AD3" w14:textId="77777777" w:rsidR="003E445A" w:rsidRDefault="003E445A" w:rsidP="00C10143">
      <w:pPr>
        <w:pStyle w:val="PL"/>
        <w:rPr>
          <w:snapToGrid w:val="0"/>
        </w:rPr>
      </w:pPr>
      <w:r>
        <w:rPr>
          <w:snapToGrid w:val="0"/>
        </w:rPr>
        <w:t>--</w:t>
      </w:r>
    </w:p>
    <w:p w14:paraId="6C7C9F37" w14:textId="77777777" w:rsidR="003E445A" w:rsidRDefault="003E445A" w:rsidP="007F5203">
      <w:pPr>
        <w:pStyle w:val="PL"/>
        <w:outlineLvl w:val="3"/>
        <w:rPr>
          <w:snapToGrid w:val="0"/>
        </w:rPr>
      </w:pPr>
      <w:r>
        <w:rPr>
          <w:snapToGrid w:val="0"/>
        </w:rPr>
        <w:t>-- RESOURCE STATUS REQUEST</w:t>
      </w:r>
    </w:p>
    <w:p w14:paraId="03F4F486" w14:textId="77777777" w:rsidR="003E445A" w:rsidRDefault="003E445A" w:rsidP="00C10143">
      <w:pPr>
        <w:pStyle w:val="PL"/>
        <w:rPr>
          <w:snapToGrid w:val="0"/>
        </w:rPr>
      </w:pPr>
      <w:r>
        <w:rPr>
          <w:snapToGrid w:val="0"/>
        </w:rPr>
        <w:t>--</w:t>
      </w:r>
    </w:p>
    <w:p w14:paraId="67556FC0" w14:textId="77777777" w:rsidR="003E445A" w:rsidRDefault="003E445A" w:rsidP="00C10143">
      <w:pPr>
        <w:pStyle w:val="PL"/>
        <w:rPr>
          <w:snapToGrid w:val="0"/>
        </w:rPr>
      </w:pPr>
      <w:r>
        <w:rPr>
          <w:snapToGrid w:val="0"/>
        </w:rPr>
        <w:t>-- **************************************************************</w:t>
      </w:r>
    </w:p>
    <w:p w14:paraId="53AD05FF" w14:textId="77777777" w:rsidR="003E445A" w:rsidRDefault="003E445A" w:rsidP="00C10143">
      <w:pPr>
        <w:pStyle w:val="PL"/>
        <w:rPr>
          <w:snapToGrid w:val="0"/>
        </w:rPr>
      </w:pPr>
    </w:p>
    <w:p w14:paraId="2FCBDB09" w14:textId="77777777" w:rsidR="003E445A" w:rsidRDefault="003E445A" w:rsidP="00C10143">
      <w:pPr>
        <w:pStyle w:val="PL"/>
        <w:rPr>
          <w:snapToGrid w:val="0"/>
        </w:rPr>
      </w:pPr>
      <w:r>
        <w:rPr>
          <w:snapToGrid w:val="0"/>
        </w:rPr>
        <w:t>ResourceStatusRequest ::= SEQUENCE {</w:t>
      </w:r>
    </w:p>
    <w:p w14:paraId="3A9EA21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{{ResourceStatusRequest-IEs}},</w:t>
      </w:r>
    </w:p>
    <w:p w14:paraId="72BE1510" w14:textId="77777777" w:rsidR="003E445A" w:rsidRDefault="003E445A" w:rsidP="00C10143">
      <w:pPr>
        <w:pStyle w:val="PL"/>
        <w:rPr>
          <w:snapToGrid w:val="0"/>
        </w:rPr>
      </w:pPr>
      <w:r>
        <w:rPr>
          <w:snapToGrid w:val="0"/>
        </w:rPr>
        <w:tab/>
        <w:t>...</w:t>
      </w:r>
    </w:p>
    <w:p w14:paraId="013B018D" w14:textId="77777777" w:rsidR="003E445A" w:rsidRDefault="003E445A" w:rsidP="00C10143">
      <w:pPr>
        <w:pStyle w:val="PL"/>
        <w:rPr>
          <w:snapToGrid w:val="0"/>
        </w:rPr>
      </w:pPr>
      <w:r>
        <w:rPr>
          <w:snapToGrid w:val="0"/>
        </w:rPr>
        <w:t>}</w:t>
      </w:r>
    </w:p>
    <w:p w14:paraId="4FB71FB7" w14:textId="77777777" w:rsidR="003E445A" w:rsidRDefault="003E445A" w:rsidP="00C10143">
      <w:pPr>
        <w:pStyle w:val="PL"/>
        <w:rPr>
          <w:snapToGrid w:val="0"/>
        </w:rPr>
      </w:pPr>
    </w:p>
    <w:p w14:paraId="3F4890BD" w14:textId="77777777" w:rsidR="003E445A" w:rsidRDefault="003E445A" w:rsidP="00C10143">
      <w:pPr>
        <w:pStyle w:val="PL"/>
        <w:rPr>
          <w:snapToGrid w:val="0"/>
        </w:rPr>
      </w:pPr>
      <w:r>
        <w:rPr>
          <w:snapToGrid w:val="0"/>
        </w:rPr>
        <w:t>ResourceStatusRequest-IEs XNAP-PROTOCOL-IES ::= {</w:t>
      </w:r>
    </w:p>
    <w:p w14:paraId="5DE57F1F"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C10143">
      <w:pPr>
        <w:pStyle w:val="PL"/>
        <w:rPr>
          <w:snapToGrid w:val="0"/>
        </w:rPr>
      </w:pPr>
      <w:r>
        <w:rPr>
          <w:snapToGrid w:val="0"/>
        </w:rPr>
        <w:tab/>
        <w:t>{ ID id-RegistrationRequest</w:t>
      </w:r>
      <w:r>
        <w:rPr>
          <w:snapToGrid w:val="0"/>
        </w:rPr>
        <w:tab/>
      </w:r>
      <w:r>
        <w:rPr>
          <w:snapToGrid w:val="0"/>
        </w:rPr>
        <w:tab/>
      </w:r>
      <w:r>
        <w:rPr>
          <w:snapToGrid w:val="0"/>
        </w:rPr>
        <w:tab/>
      </w:r>
      <w:r>
        <w:rPr>
          <w:snapToGrid w:val="0"/>
        </w:rPr>
        <w:tab/>
      </w:r>
      <w:r>
        <w:rPr>
          <w:snapToGrid w:val="0"/>
        </w:rPr>
        <w:tab/>
        <w:t>CRITICALITY reject</w:t>
      </w:r>
      <w:r>
        <w:rPr>
          <w:snapToGrid w:val="0"/>
        </w:rPr>
        <w:tab/>
        <w:t>TYPE RegistrationRequest</w:t>
      </w:r>
      <w:r>
        <w:rPr>
          <w:snapToGrid w:val="0"/>
        </w:rPr>
        <w:tab/>
      </w:r>
      <w:r>
        <w:rPr>
          <w:snapToGrid w:val="0"/>
        </w:rPr>
        <w:tab/>
      </w:r>
      <w:r>
        <w:rPr>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C10143">
      <w:pPr>
        <w:pStyle w:val="PL"/>
        <w:rPr>
          <w:snapToGrid w:val="0"/>
        </w:rPr>
      </w:pPr>
      <w:r>
        <w:rPr>
          <w:snapToGrid w:val="0"/>
        </w:rPr>
        <w:tab/>
        <w:t>{ ID id-CellToReport</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CellToReport</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C10143">
      <w:pPr>
        <w:pStyle w:val="PL"/>
        <w:rPr>
          <w:snapToGrid w:val="0"/>
        </w:rPr>
      </w:pPr>
      <w:r>
        <w:rPr>
          <w:snapToGrid w:val="0"/>
        </w:rPr>
        <w:tab/>
        <w:t>...</w:t>
      </w:r>
    </w:p>
    <w:p w14:paraId="320B56B9" w14:textId="77777777" w:rsidR="003E445A" w:rsidRDefault="003E445A" w:rsidP="00C10143">
      <w:pPr>
        <w:pStyle w:val="PL"/>
        <w:rPr>
          <w:snapToGrid w:val="0"/>
        </w:rPr>
      </w:pPr>
      <w:r>
        <w:rPr>
          <w:snapToGrid w:val="0"/>
        </w:rPr>
        <w:t>}</w:t>
      </w:r>
    </w:p>
    <w:p w14:paraId="780AC6B4" w14:textId="77777777" w:rsidR="003E445A" w:rsidRDefault="003E445A" w:rsidP="00C10143">
      <w:pPr>
        <w:pStyle w:val="PL"/>
        <w:rPr>
          <w:snapToGrid w:val="0"/>
        </w:rPr>
      </w:pPr>
    </w:p>
    <w:p w14:paraId="5075DCE1" w14:textId="77777777" w:rsidR="003E445A" w:rsidRDefault="003E445A" w:rsidP="003E445A">
      <w:pPr>
        <w:pStyle w:val="PL"/>
        <w:rPr>
          <w:snapToGrid w:val="0"/>
        </w:rPr>
      </w:pPr>
    </w:p>
    <w:p w14:paraId="54A77662" w14:textId="77777777" w:rsidR="003E445A" w:rsidRDefault="003E445A" w:rsidP="00C10143">
      <w:pPr>
        <w:pStyle w:val="PL"/>
        <w:rPr>
          <w:snapToGrid w:val="0"/>
        </w:rPr>
      </w:pPr>
      <w:r>
        <w:rPr>
          <w:snapToGrid w:val="0"/>
        </w:rPr>
        <w:t>-- **************************************************************</w:t>
      </w:r>
    </w:p>
    <w:p w14:paraId="377574DB" w14:textId="77777777" w:rsidR="003E445A" w:rsidRDefault="003E445A" w:rsidP="00C10143">
      <w:pPr>
        <w:pStyle w:val="PL"/>
        <w:rPr>
          <w:snapToGrid w:val="0"/>
        </w:rPr>
      </w:pPr>
      <w:r>
        <w:rPr>
          <w:snapToGrid w:val="0"/>
        </w:rPr>
        <w:t>--</w:t>
      </w:r>
    </w:p>
    <w:p w14:paraId="3010B493" w14:textId="77777777" w:rsidR="003E445A" w:rsidRDefault="003E445A" w:rsidP="007F5203">
      <w:pPr>
        <w:pStyle w:val="PL"/>
        <w:outlineLvl w:val="3"/>
        <w:rPr>
          <w:snapToGrid w:val="0"/>
          <w:lang w:eastAsia="zh-CN"/>
        </w:rPr>
      </w:pPr>
      <w:r>
        <w:rPr>
          <w:snapToGrid w:val="0"/>
        </w:rPr>
        <w:t xml:space="preserve">-- RESOURCE STATUS </w:t>
      </w:r>
      <w:r>
        <w:rPr>
          <w:snapToGrid w:val="0"/>
          <w:lang w:eastAsia="zh-CN"/>
        </w:rPr>
        <w:t>RESPONSE</w:t>
      </w:r>
    </w:p>
    <w:p w14:paraId="0BEC3C07" w14:textId="77777777" w:rsidR="003E445A" w:rsidRDefault="003E445A" w:rsidP="00C10143">
      <w:pPr>
        <w:pStyle w:val="PL"/>
        <w:rPr>
          <w:snapToGrid w:val="0"/>
        </w:rPr>
      </w:pPr>
      <w:r>
        <w:rPr>
          <w:snapToGrid w:val="0"/>
        </w:rPr>
        <w:t>--</w:t>
      </w:r>
    </w:p>
    <w:p w14:paraId="00C79D1B" w14:textId="77777777" w:rsidR="003E445A" w:rsidRDefault="003E445A" w:rsidP="00C10143">
      <w:pPr>
        <w:pStyle w:val="PL"/>
        <w:rPr>
          <w:snapToGrid w:val="0"/>
        </w:rPr>
      </w:pPr>
      <w:r>
        <w:rPr>
          <w:snapToGrid w:val="0"/>
        </w:rPr>
        <w:t>-- **************************************************************</w:t>
      </w:r>
    </w:p>
    <w:p w14:paraId="04E2D002" w14:textId="77777777" w:rsidR="003E445A" w:rsidRDefault="003E445A" w:rsidP="00C10143">
      <w:pPr>
        <w:pStyle w:val="PL"/>
        <w:rPr>
          <w:snapToGrid w:val="0"/>
          <w:lang w:eastAsia="zh-CN"/>
        </w:rPr>
      </w:pPr>
    </w:p>
    <w:p w14:paraId="0C527CE0" w14:textId="77777777" w:rsidR="003E445A" w:rsidRDefault="003E445A" w:rsidP="00C10143">
      <w:pPr>
        <w:pStyle w:val="PL"/>
        <w:rPr>
          <w:snapToGrid w:val="0"/>
        </w:rPr>
      </w:pPr>
      <w:r>
        <w:rPr>
          <w:snapToGrid w:val="0"/>
        </w:rPr>
        <w:t>ResourceStatus</w:t>
      </w:r>
      <w:r>
        <w:rPr>
          <w:snapToGrid w:val="0"/>
          <w:lang w:eastAsia="zh-CN"/>
        </w:rPr>
        <w:t>Response</w:t>
      </w:r>
      <w:r>
        <w:rPr>
          <w:snapToGrid w:val="0"/>
        </w:rPr>
        <w:t xml:space="preserve"> ::= SEQUENCE {</w:t>
      </w:r>
    </w:p>
    <w:p w14:paraId="538D596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w:t>
      </w:r>
      <w:r>
        <w:rPr>
          <w:snapToGrid w:val="0"/>
          <w:lang w:eastAsia="zh-CN"/>
        </w:rPr>
        <w:t>Response</w:t>
      </w:r>
      <w:r>
        <w:rPr>
          <w:snapToGrid w:val="0"/>
        </w:rPr>
        <w:t>-IEs}},</w:t>
      </w:r>
    </w:p>
    <w:p w14:paraId="70AC8012" w14:textId="77777777" w:rsidR="003E445A" w:rsidRDefault="003E445A" w:rsidP="00C10143">
      <w:pPr>
        <w:pStyle w:val="PL"/>
        <w:rPr>
          <w:snapToGrid w:val="0"/>
        </w:rPr>
      </w:pPr>
      <w:r>
        <w:rPr>
          <w:snapToGrid w:val="0"/>
        </w:rPr>
        <w:tab/>
        <w:t>...</w:t>
      </w:r>
    </w:p>
    <w:p w14:paraId="24BA1DEA" w14:textId="77777777" w:rsidR="003E445A" w:rsidRDefault="003E445A" w:rsidP="00C10143">
      <w:pPr>
        <w:pStyle w:val="PL"/>
        <w:rPr>
          <w:snapToGrid w:val="0"/>
        </w:rPr>
      </w:pPr>
      <w:r>
        <w:rPr>
          <w:snapToGrid w:val="0"/>
        </w:rPr>
        <w:t>}</w:t>
      </w:r>
    </w:p>
    <w:p w14:paraId="131A58BA" w14:textId="77777777" w:rsidR="003E445A" w:rsidRDefault="003E445A" w:rsidP="00C10143">
      <w:pPr>
        <w:pStyle w:val="PL"/>
        <w:rPr>
          <w:snapToGrid w:val="0"/>
        </w:rPr>
      </w:pPr>
    </w:p>
    <w:p w14:paraId="74CA8C51" w14:textId="77777777" w:rsidR="003E445A" w:rsidRDefault="003E445A" w:rsidP="00C10143">
      <w:pPr>
        <w:pStyle w:val="PL"/>
        <w:rPr>
          <w:snapToGrid w:val="0"/>
        </w:rPr>
      </w:pPr>
      <w:r>
        <w:rPr>
          <w:snapToGrid w:val="0"/>
        </w:rPr>
        <w:t>ResourceStatus</w:t>
      </w:r>
      <w:r>
        <w:rPr>
          <w:snapToGrid w:val="0"/>
          <w:lang w:eastAsia="zh-CN"/>
        </w:rPr>
        <w:t>Response</w:t>
      </w:r>
      <w:r>
        <w:rPr>
          <w:snapToGrid w:val="0"/>
        </w:rPr>
        <w:t>-IEs XNAP-PROTOCOL-IES ::= {</w:t>
      </w:r>
    </w:p>
    <w:p w14:paraId="1975FAD6"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E249D83"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DBB8627" w14:textId="4CCD7D59"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5E165EA8" w14:textId="77777777" w:rsidR="003E445A" w:rsidRDefault="003E445A" w:rsidP="00C10143">
      <w:pPr>
        <w:pStyle w:val="PL"/>
        <w:rPr>
          <w:snapToGrid w:val="0"/>
        </w:rPr>
      </w:pPr>
      <w:r>
        <w:rPr>
          <w:snapToGrid w:val="0"/>
        </w:rPr>
        <w:tab/>
        <w:t>...</w:t>
      </w:r>
    </w:p>
    <w:p w14:paraId="1B3A40BB" w14:textId="77777777" w:rsidR="003E445A" w:rsidRDefault="003E445A" w:rsidP="00C10143">
      <w:pPr>
        <w:pStyle w:val="PL"/>
        <w:rPr>
          <w:snapToGrid w:val="0"/>
        </w:rPr>
      </w:pPr>
      <w:r>
        <w:rPr>
          <w:snapToGrid w:val="0"/>
        </w:rPr>
        <w:t>}</w:t>
      </w:r>
    </w:p>
    <w:p w14:paraId="24D1F66A" w14:textId="77777777" w:rsidR="003E445A" w:rsidRDefault="003E445A" w:rsidP="00C10143">
      <w:pPr>
        <w:pStyle w:val="PL"/>
        <w:rPr>
          <w:snapToGrid w:val="0"/>
        </w:rPr>
      </w:pPr>
    </w:p>
    <w:p w14:paraId="25E707FE" w14:textId="77777777" w:rsidR="003E445A" w:rsidRDefault="003E445A" w:rsidP="00C10143">
      <w:pPr>
        <w:pStyle w:val="PL"/>
        <w:rPr>
          <w:snapToGrid w:val="0"/>
        </w:rPr>
      </w:pPr>
    </w:p>
    <w:p w14:paraId="2B2A59B1" w14:textId="77777777" w:rsidR="003E445A" w:rsidRDefault="003E445A" w:rsidP="00C10143">
      <w:pPr>
        <w:pStyle w:val="PL"/>
        <w:rPr>
          <w:snapToGrid w:val="0"/>
        </w:rPr>
      </w:pPr>
      <w:r>
        <w:rPr>
          <w:snapToGrid w:val="0"/>
        </w:rPr>
        <w:t>-- **************************************************************</w:t>
      </w:r>
    </w:p>
    <w:p w14:paraId="12BF9A8B" w14:textId="77777777" w:rsidR="003E445A" w:rsidRDefault="003E445A" w:rsidP="00C10143">
      <w:pPr>
        <w:pStyle w:val="PL"/>
        <w:rPr>
          <w:snapToGrid w:val="0"/>
        </w:rPr>
      </w:pPr>
      <w:r>
        <w:rPr>
          <w:snapToGrid w:val="0"/>
        </w:rPr>
        <w:t>--</w:t>
      </w:r>
    </w:p>
    <w:p w14:paraId="5B9885A9" w14:textId="77777777" w:rsidR="003E445A" w:rsidRDefault="003E445A" w:rsidP="007F5203">
      <w:pPr>
        <w:pStyle w:val="PL"/>
        <w:outlineLvl w:val="3"/>
        <w:rPr>
          <w:snapToGrid w:val="0"/>
        </w:rPr>
      </w:pPr>
      <w:r>
        <w:rPr>
          <w:snapToGrid w:val="0"/>
        </w:rPr>
        <w:t>-- RESOURCE STATUS FAILURE</w:t>
      </w:r>
    </w:p>
    <w:p w14:paraId="054C82F5" w14:textId="77777777" w:rsidR="003E445A" w:rsidRDefault="003E445A" w:rsidP="00C10143">
      <w:pPr>
        <w:pStyle w:val="PL"/>
        <w:rPr>
          <w:snapToGrid w:val="0"/>
        </w:rPr>
      </w:pPr>
      <w:r>
        <w:rPr>
          <w:snapToGrid w:val="0"/>
        </w:rPr>
        <w:t>--</w:t>
      </w:r>
    </w:p>
    <w:p w14:paraId="6348AD52" w14:textId="77777777" w:rsidR="003E445A" w:rsidRDefault="003E445A" w:rsidP="00C10143">
      <w:pPr>
        <w:pStyle w:val="PL"/>
        <w:rPr>
          <w:snapToGrid w:val="0"/>
        </w:rPr>
      </w:pPr>
      <w:r>
        <w:rPr>
          <w:snapToGrid w:val="0"/>
        </w:rPr>
        <w:t>-- **************************************************************</w:t>
      </w:r>
    </w:p>
    <w:p w14:paraId="762E0518" w14:textId="77777777" w:rsidR="003E445A" w:rsidRDefault="003E445A" w:rsidP="00C10143">
      <w:pPr>
        <w:pStyle w:val="PL"/>
        <w:rPr>
          <w:snapToGrid w:val="0"/>
          <w:lang w:eastAsia="zh-CN"/>
        </w:rPr>
      </w:pPr>
    </w:p>
    <w:p w14:paraId="5E864F8B" w14:textId="77777777" w:rsidR="003E445A" w:rsidRDefault="003E445A" w:rsidP="00C10143">
      <w:pPr>
        <w:pStyle w:val="PL"/>
        <w:rPr>
          <w:snapToGrid w:val="0"/>
        </w:rPr>
      </w:pPr>
      <w:r>
        <w:rPr>
          <w:snapToGrid w:val="0"/>
        </w:rPr>
        <w:t>ResourceStatusFailure ::= SEQUENCE {</w:t>
      </w:r>
    </w:p>
    <w:p w14:paraId="61A68201"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{{ResourceStatusFailure-IEs}},</w:t>
      </w:r>
    </w:p>
    <w:p w14:paraId="4BD63987" w14:textId="77777777" w:rsidR="003E445A" w:rsidRDefault="003E445A" w:rsidP="00C10143">
      <w:pPr>
        <w:pStyle w:val="PL"/>
        <w:rPr>
          <w:snapToGrid w:val="0"/>
        </w:rPr>
      </w:pPr>
      <w:r>
        <w:rPr>
          <w:snapToGrid w:val="0"/>
        </w:rPr>
        <w:tab/>
        <w:t>...</w:t>
      </w:r>
    </w:p>
    <w:p w14:paraId="7469CFB9" w14:textId="77777777" w:rsidR="003E445A" w:rsidRDefault="003E445A" w:rsidP="00C10143">
      <w:pPr>
        <w:pStyle w:val="PL"/>
        <w:rPr>
          <w:snapToGrid w:val="0"/>
        </w:rPr>
      </w:pPr>
      <w:r>
        <w:rPr>
          <w:snapToGrid w:val="0"/>
        </w:rPr>
        <w:t>}</w:t>
      </w:r>
    </w:p>
    <w:p w14:paraId="1A52EAB0" w14:textId="77777777" w:rsidR="003E445A" w:rsidRDefault="003E445A" w:rsidP="00C10143">
      <w:pPr>
        <w:pStyle w:val="PL"/>
        <w:rPr>
          <w:snapToGrid w:val="0"/>
        </w:rPr>
      </w:pPr>
    </w:p>
    <w:p w14:paraId="7A022CCA" w14:textId="77777777" w:rsidR="003E445A" w:rsidRDefault="003E445A" w:rsidP="00C10143">
      <w:pPr>
        <w:pStyle w:val="PL"/>
        <w:rPr>
          <w:snapToGrid w:val="0"/>
        </w:rPr>
      </w:pPr>
      <w:r>
        <w:rPr>
          <w:snapToGrid w:val="0"/>
        </w:rPr>
        <w:t>ResourceStatusFailure-IEs XNAP-PROTOCOL-IES ::= {</w:t>
      </w:r>
    </w:p>
    <w:p w14:paraId="407D2CD5"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D2DAD24"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C57F5AC" w14:textId="77777777" w:rsidR="003E445A" w:rsidRDefault="003E445A" w:rsidP="00C1014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578BF25" w14:textId="28F028A5"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1449CB6E" w14:textId="77777777" w:rsidR="003E445A" w:rsidRDefault="003E445A" w:rsidP="00C10143">
      <w:pPr>
        <w:pStyle w:val="PL"/>
        <w:rPr>
          <w:snapToGrid w:val="0"/>
        </w:rPr>
      </w:pPr>
      <w:r>
        <w:rPr>
          <w:snapToGrid w:val="0"/>
        </w:rPr>
        <w:tab/>
        <w:t>...</w:t>
      </w:r>
    </w:p>
    <w:p w14:paraId="6E0DFE65" w14:textId="77777777" w:rsidR="003E445A" w:rsidRDefault="003E445A" w:rsidP="00C10143">
      <w:pPr>
        <w:pStyle w:val="PL"/>
        <w:rPr>
          <w:snapToGrid w:val="0"/>
        </w:rPr>
      </w:pPr>
      <w:r>
        <w:rPr>
          <w:snapToGrid w:val="0"/>
        </w:rPr>
        <w:t>}</w:t>
      </w:r>
    </w:p>
    <w:p w14:paraId="29E554D1" w14:textId="77777777" w:rsidR="003E445A" w:rsidRDefault="003E445A" w:rsidP="00C10143">
      <w:pPr>
        <w:pStyle w:val="PL"/>
        <w:rPr>
          <w:snapToGrid w:val="0"/>
        </w:rPr>
      </w:pPr>
    </w:p>
    <w:p w14:paraId="5DF38D99" w14:textId="77777777" w:rsidR="003E445A" w:rsidRDefault="003E445A" w:rsidP="00C10143">
      <w:pPr>
        <w:pStyle w:val="PL"/>
        <w:rPr>
          <w:snapToGrid w:val="0"/>
        </w:rPr>
      </w:pPr>
    </w:p>
    <w:p w14:paraId="638BFED9" w14:textId="77777777" w:rsidR="003E445A" w:rsidRDefault="003E445A" w:rsidP="00C10143">
      <w:pPr>
        <w:pStyle w:val="PL"/>
        <w:rPr>
          <w:snapToGrid w:val="0"/>
        </w:rPr>
      </w:pPr>
      <w:r>
        <w:rPr>
          <w:snapToGrid w:val="0"/>
        </w:rPr>
        <w:t>-- **************************************************************</w:t>
      </w:r>
    </w:p>
    <w:p w14:paraId="0CBCA3A0" w14:textId="77777777" w:rsidR="003E445A" w:rsidRDefault="003E445A" w:rsidP="00C10143">
      <w:pPr>
        <w:pStyle w:val="PL"/>
        <w:rPr>
          <w:snapToGrid w:val="0"/>
        </w:rPr>
      </w:pPr>
      <w:r>
        <w:rPr>
          <w:snapToGrid w:val="0"/>
        </w:rPr>
        <w:t>--</w:t>
      </w:r>
    </w:p>
    <w:p w14:paraId="3BDDEDF8" w14:textId="77777777" w:rsidR="003E445A" w:rsidRDefault="003E445A" w:rsidP="007F5203">
      <w:pPr>
        <w:pStyle w:val="PL"/>
        <w:outlineLvl w:val="3"/>
        <w:rPr>
          <w:snapToGrid w:val="0"/>
        </w:rPr>
      </w:pPr>
      <w:r>
        <w:rPr>
          <w:snapToGrid w:val="0"/>
        </w:rPr>
        <w:t>-- RESOURCE STATUS UPDATE</w:t>
      </w:r>
    </w:p>
    <w:p w14:paraId="4BFF0973" w14:textId="77777777" w:rsidR="003E445A" w:rsidRDefault="003E445A" w:rsidP="00C10143">
      <w:pPr>
        <w:pStyle w:val="PL"/>
        <w:rPr>
          <w:snapToGrid w:val="0"/>
        </w:rPr>
      </w:pPr>
      <w:r>
        <w:rPr>
          <w:snapToGrid w:val="0"/>
        </w:rPr>
        <w:t>--</w:t>
      </w:r>
    </w:p>
    <w:p w14:paraId="121A7020" w14:textId="77777777" w:rsidR="003E445A" w:rsidRDefault="003E445A" w:rsidP="00C10143">
      <w:pPr>
        <w:pStyle w:val="PL"/>
        <w:rPr>
          <w:snapToGrid w:val="0"/>
        </w:rPr>
      </w:pPr>
      <w:r>
        <w:rPr>
          <w:snapToGrid w:val="0"/>
        </w:rPr>
        <w:t>-- **************************************************************</w:t>
      </w:r>
    </w:p>
    <w:p w14:paraId="1B4C2BF5" w14:textId="77777777" w:rsidR="003E445A" w:rsidRDefault="003E445A" w:rsidP="00C10143">
      <w:pPr>
        <w:pStyle w:val="PL"/>
        <w:rPr>
          <w:snapToGrid w:val="0"/>
        </w:rPr>
      </w:pPr>
    </w:p>
    <w:p w14:paraId="543F0F8C" w14:textId="77777777" w:rsidR="003E445A" w:rsidRDefault="003E445A" w:rsidP="00C10143">
      <w:pPr>
        <w:pStyle w:val="PL"/>
        <w:rPr>
          <w:snapToGrid w:val="0"/>
        </w:rPr>
      </w:pPr>
      <w:r>
        <w:rPr>
          <w:snapToGrid w:val="0"/>
        </w:rPr>
        <w:t>ResourceStatusUpdate ::= SEQUENCE {</w:t>
      </w:r>
    </w:p>
    <w:p w14:paraId="12445AE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{{ResourceStatusUpdate-IEs}},</w:t>
      </w:r>
    </w:p>
    <w:p w14:paraId="635F4E97" w14:textId="77777777" w:rsidR="003E445A" w:rsidRDefault="003E445A" w:rsidP="00C10143">
      <w:pPr>
        <w:pStyle w:val="PL"/>
        <w:rPr>
          <w:snapToGrid w:val="0"/>
        </w:rPr>
      </w:pPr>
      <w:r>
        <w:rPr>
          <w:snapToGrid w:val="0"/>
        </w:rPr>
        <w:tab/>
        <w:t>...</w:t>
      </w:r>
    </w:p>
    <w:p w14:paraId="5A56E36D" w14:textId="77777777" w:rsidR="003E445A" w:rsidRDefault="003E445A" w:rsidP="00C10143">
      <w:pPr>
        <w:pStyle w:val="PL"/>
        <w:rPr>
          <w:snapToGrid w:val="0"/>
        </w:rPr>
      </w:pPr>
      <w:r>
        <w:rPr>
          <w:snapToGrid w:val="0"/>
        </w:rPr>
        <w:t>}</w:t>
      </w:r>
    </w:p>
    <w:p w14:paraId="525FAE01" w14:textId="77777777" w:rsidR="003E445A" w:rsidRDefault="003E445A" w:rsidP="00C10143">
      <w:pPr>
        <w:pStyle w:val="PL"/>
        <w:rPr>
          <w:snapToGrid w:val="0"/>
        </w:rPr>
      </w:pPr>
    </w:p>
    <w:p w14:paraId="3BA33B4C" w14:textId="77777777" w:rsidR="003E445A" w:rsidRDefault="003E445A" w:rsidP="00C10143">
      <w:pPr>
        <w:pStyle w:val="PL"/>
        <w:rPr>
          <w:snapToGrid w:val="0"/>
        </w:rPr>
      </w:pPr>
      <w:r>
        <w:rPr>
          <w:snapToGrid w:val="0"/>
        </w:rPr>
        <w:t>ResourceStatusUpdate-IEs XNAP-PROTOCOL-IES ::= {</w:t>
      </w:r>
    </w:p>
    <w:p w14:paraId="0026B1C6" w14:textId="77777777" w:rsidR="003E445A" w:rsidRDefault="003E445A" w:rsidP="00C10143">
      <w:pPr>
        <w:pStyle w:val="PL"/>
        <w:rPr>
          <w:snapToGrid w:val="0"/>
        </w:rPr>
      </w:pPr>
      <w:r>
        <w:rPr>
          <w:snapToGrid w:val="0"/>
        </w:rPr>
        <w:tab/>
        <w:t>{ ID id-NGRAN-Node1-Measurement-ID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677EA044" w14:textId="77777777" w:rsidR="003E445A" w:rsidRDefault="003E445A" w:rsidP="00C10143">
      <w:pPr>
        <w:pStyle w:val="PL"/>
        <w:rPr>
          <w:snapToGrid w:val="0"/>
        </w:rPr>
      </w:pPr>
      <w:r>
        <w:rPr>
          <w:snapToGrid w:val="0"/>
        </w:rPr>
        <w:tab/>
        <w:t>{ ID id-NGRAN-Node2-Measurement-ID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7FD73867" w14:textId="4CDFB20C" w:rsidR="003E445A" w:rsidRPr="00C10143" w:rsidRDefault="00685474" w:rsidP="00C10143">
      <w:pPr>
        <w:pStyle w:val="PL"/>
      </w:pPr>
      <w:r>
        <w:tab/>
      </w:r>
      <w:r w:rsidR="003E445A" w:rsidRPr="00C10143">
        <w:t>{ ID id-CellMeasurementResult</w:t>
      </w:r>
      <w:r w:rsidR="003E445A" w:rsidRPr="00C10143">
        <w:tab/>
      </w:r>
      <w:r w:rsidR="003E445A" w:rsidRPr="00C10143">
        <w:tab/>
      </w:r>
      <w:r w:rsidR="00942659" w:rsidRPr="00C10143">
        <w:tab/>
      </w:r>
      <w:r w:rsidR="003E445A" w:rsidRPr="00C10143">
        <w:t>CRITICALITY ignore</w:t>
      </w:r>
      <w:r w:rsidR="003E445A" w:rsidRPr="00C10143">
        <w:tab/>
        <w:t>TYPE CellMeasurementResult</w:t>
      </w:r>
      <w:r w:rsidR="003E445A" w:rsidRPr="00C10143">
        <w:tab/>
      </w:r>
      <w:r w:rsidR="003E445A" w:rsidRPr="00C10143">
        <w:tab/>
      </w:r>
      <w:r w:rsidR="00942659" w:rsidRPr="00C10143">
        <w:tab/>
      </w:r>
      <w:r w:rsidR="003E445A" w:rsidRPr="00C10143">
        <w:t>PRESENCE mandatory},</w:t>
      </w:r>
    </w:p>
    <w:p w14:paraId="7E9BBEA0" w14:textId="77777777" w:rsidR="003E445A" w:rsidRDefault="003E445A" w:rsidP="00C10143">
      <w:pPr>
        <w:pStyle w:val="PL"/>
        <w:rPr>
          <w:snapToGrid w:val="0"/>
        </w:rPr>
      </w:pPr>
      <w:r>
        <w:rPr>
          <w:snapToGrid w:val="0"/>
        </w:rPr>
        <w:tab/>
        <w:t>...</w:t>
      </w:r>
    </w:p>
    <w:p w14:paraId="37ED0007" w14:textId="77777777" w:rsidR="003E445A" w:rsidRDefault="003E445A" w:rsidP="00C10143">
      <w:pPr>
        <w:pStyle w:val="PL"/>
        <w:rPr>
          <w:snapToGrid w:val="0"/>
        </w:rPr>
      </w:pPr>
      <w:r>
        <w:rPr>
          <w:snapToGrid w:val="0"/>
        </w:rPr>
        <w:t>}</w:t>
      </w:r>
    </w:p>
    <w:p w14:paraId="1A26E8C8" w14:textId="77777777" w:rsidR="003E445A" w:rsidRDefault="003E445A" w:rsidP="003E445A">
      <w:pPr>
        <w:pStyle w:val="PL"/>
        <w:rPr>
          <w:snapToGrid w:val="0"/>
        </w:rPr>
      </w:pPr>
    </w:p>
    <w:p w14:paraId="61BD0B22" w14:textId="77777777" w:rsidR="003E445A" w:rsidRDefault="003E445A" w:rsidP="00C10143">
      <w:pPr>
        <w:pStyle w:val="PL"/>
        <w:rPr>
          <w:snapToGrid w:val="0"/>
        </w:rPr>
      </w:pPr>
      <w:r>
        <w:rPr>
          <w:snapToGrid w:val="0"/>
        </w:rPr>
        <w:t>-- **************************************************************</w:t>
      </w:r>
    </w:p>
    <w:p w14:paraId="2C610652" w14:textId="77777777" w:rsidR="003E445A" w:rsidRDefault="003E445A" w:rsidP="00C10143">
      <w:pPr>
        <w:pStyle w:val="PL"/>
        <w:rPr>
          <w:snapToGrid w:val="0"/>
        </w:rPr>
      </w:pPr>
      <w:r>
        <w:rPr>
          <w:snapToGrid w:val="0"/>
        </w:rPr>
        <w:t>--</w:t>
      </w:r>
    </w:p>
    <w:p w14:paraId="213C5201" w14:textId="77777777" w:rsidR="003E445A" w:rsidRDefault="003E445A" w:rsidP="007F5203">
      <w:pPr>
        <w:pStyle w:val="PL"/>
        <w:outlineLvl w:val="3"/>
        <w:rPr>
          <w:snapToGrid w:val="0"/>
        </w:rPr>
      </w:pPr>
      <w:r>
        <w:rPr>
          <w:snapToGrid w:val="0"/>
        </w:rPr>
        <w:t xml:space="preserve">-- </w:t>
      </w:r>
      <w:r w:rsidRPr="006C003A">
        <w:rPr>
          <w:snapToGrid w:val="0"/>
        </w:rPr>
        <w:t>MOBILITY CHANGE REQUEST</w:t>
      </w:r>
    </w:p>
    <w:p w14:paraId="2222BE84" w14:textId="77777777" w:rsidR="003E445A" w:rsidRDefault="003E445A" w:rsidP="00C10143">
      <w:pPr>
        <w:pStyle w:val="PL"/>
        <w:rPr>
          <w:snapToGrid w:val="0"/>
        </w:rPr>
      </w:pPr>
      <w:r>
        <w:rPr>
          <w:snapToGrid w:val="0"/>
        </w:rPr>
        <w:t>--</w:t>
      </w:r>
    </w:p>
    <w:p w14:paraId="29F392BD" w14:textId="77777777" w:rsidR="003E445A" w:rsidRDefault="003E445A" w:rsidP="00C10143">
      <w:pPr>
        <w:pStyle w:val="PL"/>
        <w:rPr>
          <w:snapToGrid w:val="0"/>
        </w:rPr>
      </w:pPr>
      <w:r>
        <w:rPr>
          <w:snapToGrid w:val="0"/>
        </w:rPr>
        <w:t>-- **************************************************************</w:t>
      </w:r>
    </w:p>
    <w:p w14:paraId="00512CC3" w14:textId="77777777" w:rsidR="003E445A" w:rsidRDefault="003E445A" w:rsidP="00C10143">
      <w:pPr>
        <w:pStyle w:val="PL"/>
        <w:rPr>
          <w:snapToGrid w:val="0"/>
        </w:rPr>
      </w:pPr>
    </w:p>
    <w:p w14:paraId="452EEEFC" w14:textId="77777777" w:rsidR="003E445A" w:rsidRDefault="003E445A" w:rsidP="00C10143">
      <w:pPr>
        <w:pStyle w:val="PL"/>
        <w:rPr>
          <w:snapToGrid w:val="0"/>
        </w:rPr>
      </w:pPr>
      <w:r>
        <w:rPr>
          <w:snapToGrid w:val="0"/>
        </w:rPr>
        <w:t>MobilityChangeRequest ::= SEQUENCE {</w:t>
      </w:r>
    </w:p>
    <w:p w14:paraId="34931197"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{{MobilityChangeRequest-IEs}},</w:t>
      </w:r>
    </w:p>
    <w:p w14:paraId="0916A021" w14:textId="77777777" w:rsidR="003E445A" w:rsidRDefault="003E445A" w:rsidP="00C10143">
      <w:pPr>
        <w:pStyle w:val="PL"/>
        <w:rPr>
          <w:snapToGrid w:val="0"/>
        </w:rPr>
      </w:pPr>
      <w:r>
        <w:rPr>
          <w:snapToGrid w:val="0"/>
        </w:rPr>
        <w:tab/>
        <w:t>...</w:t>
      </w:r>
    </w:p>
    <w:p w14:paraId="4409D666" w14:textId="77777777" w:rsidR="003E445A" w:rsidRDefault="003E445A" w:rsidP="00C10143">
      <w:pPr>
        <w:pStyle w:val="PL"/>
        <w:rPr>
          <w:snapToGrid w:val="0"/>
        </w:rPr>
      </w:pPr>
      <w:r>
        <w:rPr>
          <w:snapToGrid w:val="0"/>
        </w:rPr>
        <w:t>}</w:t>
      </w:r>
    </w:p>
    <w:p w14:paraId="4872DAAD" w14:textId="77777777" w:rsidR="003E445A" w:rsidRDefault="003E445A" w:rsidP="00C10143">
      <w:pPr>
        <w:pStyle w:val="PL"/>
        <w:rPr>
          <w:snapToGrid w:val="0"/>
        </w:rPr>
      </w:pPr>
    </w:p>
    <w:p w14:paraId="793BED98" w14:textId="77777777" w:rsidR="003E445A" w:rsidRDefault="003E445A" w:rsidP="00C10143">
      <w:pPr>
        <w:pStyle w:val="PL"/>
        <w:rPr>
          <w:snapToGrid w:val="0"/>
        </w:rPr>
      </w:pPr>
      <w:r>
        <w:rPr>
          <w:snapToGrid w:val="0"/>
        </w:rPr>
        <w:t>MobilityChangeRequest-IEs XNAP-PROTOCOL-IES ::= {</w:t>
      </w:r>
    </w:p>
    <w:p w14:paraId="0B16DCC1" w14:textId="49782579"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00942659" w:rsidRPr="00BD1D4F">
        <w:tab/>
      </w:r>
      <w:r w:rsidR="008350D5">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71F8766" w14:textId="77777777"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 xml:space="preserve">PRESENCE </w:t>
      </w:r>
      <w:bookmarkStart w:id="8936" w:name="OLE_LINK18"/>
      <w:r w:rsidRPr="00BD1D4F">
        <w:t>mandatory</w:t>
      </w:r>
      <w:bookmarkEnd w:id="8936"/>
      <w:r w:rsidRPr="00BD1D4F">
        <w:t>}|</w:t>
      </w:r>
    </w:p>
    <w:p w14:paraId="5F99F8C5" w14:textId="0FEC72ED" w:rsidR="003E445A" w:rsidRPr="00BD1D4F" w:rsidRDefault="003E445A" w:rsidP="00BD1D4F">
      <w:pPr>
        <w:pStyle w:val="PL"/>
      </w:pPr>
      <w:r w:rsidRPr="00BD1D4F">
        <w:tab/>
        <w:t>{ ID id-NG-RANnode1MobilityParameters</w:t>
      </w:r>
      <w:r w:rsidRPr="00BD1D4F">
        <w:tab/>
      </w:r>
      <w:r w:rsidR="00942659" w:rsidRPr="00BD1D4F">
        <w:tab/>
      </w:r>
      <w:r w:rsidR="00942659" w:rsidRPr="00BD1D4F">
        <w:tab/>
      </w:r>
      <w:r w:rsidR="00942659" w:rsidRPr="00BD1D4F">
        <w:tab/>
      </w:r>
      <w:r w:rsidRPr="00BD1D4F">
        <w:t>CRITICALITY reject</w:t>
      </w:r>
      <w:r w:rsidRPr="00BD1D4F">
        <w:tab/>
        <w:t>TYPE MobilityParametersInformation</w:t>
      </w:r>
      <w:r w:rsidRPr="00BD1D4F">
        <w:tab/>
      </w:r>
      <w:r w:rsidR="00942659" w:rsidRPr="00BD1D4F">
        <w:tab/>
      </w:r>
      <w:r w:rsidR="00942659" w:rsidRPr="00BD1D4F">
        <w:tab/>
      </w:r>
      <w:r w:rsidRPr="00BD1D4F">
        <w:t>PRESENCE optional}|</w:t>
      </w:r>
    </w:p>
    <w:p w14:paraId="30E9778E" w14:textId="7D019D60" w:rsidR="003E445A" w:rsidRPr="00BD1D4F" w:rsidRDefault="003E445A" w:rsidP="008350D5">
      <w:pPr>
        <w:pStyle w:val="PL"/>
      </w:pPr>
      <w:r w:rsidRPr="00BD1D4F">
        <w:tab/>
      </w:r>
      <w:r w:rsidR="00DE149B" w:rsidRPr="00BD1D4F">
        <w:t>{ ID id-NG-RANnode2ProposedMobilityParameters</w:t>
      </w:r>
      <w:r w:rsidR="00DE149B" w:rsidRPr="00BD1D4F">
        <w:tab/>
      </w:r>
      <w:r w:rsidR="008350D5">
        <w:tab/>
      </w:r>
      <w:r w:rsidR="00DE149B" w:rsidRPr="00BD1D4F">
        <w:t>CRITICALITY reject</w:t>
      </w:r>
      <w:r w:rsidR="00DE149B" w:rsidRPr="00BD1D4F">
        <w:tab/>
        <w:t>TYPE MobilityParametersInformation</w:t>
      </w:r>
      <w:r w:rsidR="00DE149B" w:rsidRPr="00BD1D4F">
        <w:tab/>
      </w:r>
      <w:r w:rsidR="00DE149B" w:rsidRPr="00BD1D4F">
        <w:tab/>
      </w:r>
      <w:r w:rsidR="00DE149B" w:rsidRPr="00BD1D4F">
        <w:tab/>
        <w:t>PRESENCE mandatory</w:t>
      </w:r>
      <w:r w:rsidR="00DE149B" w:rsidRPr="00BD1D4F" w:rsidDel="00143549">
        <w:t xml:space="preserve"> </w:t>
      </w:r>
      <w:r w:rsidR="00DE149B" w:rsidRPr="00BD1D4F">
        <w:t>}|</w:t>
      </w:r>
    </w:p>
    <w:p w14:paraId="079C6233" w14:textId="77777777" w:rsidR="003E445A" w:rsidRPr="00BD1D4F" w:rsidRDefault="003E445A" w:rsidP="00BD1D4F">
      <w:pPr>
        <w:pStyle w:val="PL"/>
      </w:pPr>
      <w:r w:rsidRPr="00BD1D4F">
        <w:tab/>
        <w:t>{ ID id-Cause</w:t>
      </w:r>
      <w:r w:rsidRPr="00BD1D4F">
        <w:tab/>
      </w:r>
      <w:r w:rsidRPr="00BD1D4F">
        <w:tab/>
      </w:r>
      <w:r w:rsidRPr="00BD1D4F">
        <w:tab/>
      </w:r>
      <w:r w:rsidRPr="00BD1D4F">
        <w:tab/>
      </w:r>
      <w:r w:rsidRPr="00BD1D4F">
        <w:tab/>
      </w:r>
      <w:r w:rsidRPr="00BD1D4F">
        <w:tab/>
      </w:r>
      <w:r w:rsidR="00942659" w:rsidRPr="00BD1D4F">
        <w:tab/>
      </w:r>
      <w:r w:rsidR="00942659" w:rsidRPr="00BD1D4F">
        <w:tab/>
      </w:r>
      <w:r w:rsidR="00942659" w:rsidRPr="00BD1D4F">
        <w:tab/>
      </w:r>
      <w:r w:rsidR="00942659" w:rsidRPr="00BD1D4F">
        <w:tab/>
      </w:r>
      <w:r w:rsidRPr="00BD1D4F">
        <w:t>CRITICALITY ignore</w:t>
      </w:r>
      <w:r w:rsidRPr="00BD1D4F">
        <w:tab/>
        <w:t>TYPE Cause</w:t>
      </w:r>
      <w:r w:rsidRPr="00BD1D4F">
        <w:tab/>
      </w:r>
      <w:r w:rsidRPr="00BD1D4F">
        <w:tab/>
      </w:r>
      <w:r w:rsidRPr="00BD1D4F">
        <w:tab/>
      </w:r>
      <w:r w:rsidRPr="00BD1D4F">
        <w:tab/>
      </w:r>
      <w:r w:rsidRPr="00BD1D4F">
        <w:tab/>
      </w:r>
      <w:r w:rsidR="00942659" w:rsidRPr="00BD1D4F">
        <w:tab/>
      </w:r>
      <w:r w:rsidR="00942659" w:rsidRPr="00BD1D4F">
        <w:tab/>
      </w:r>
      <w:r w:rsidR="00942659" w:rsidRPr="00BD1D4F">
        <w:tab/>
      </w:r>
      <w:r w:rsidR="00942659" w:rsidRPr="00BD1D4F">
        <w:tab/>
      </w:r>
      <w:r w:rsidR="00942659" w:rsidRPr="00BD1D4F">
        <w:tab/>
      </w:r>
      <w:r w:rsidR="00942659" w:rsidRPr="00BD1D4F">
        <w:tab/>
      </w:r>
      <w:r w:rsidRPr="00BD1D4F">
        <w:t>PRESENCE mandatory},</w:t>
      </w:r>
    </w:p>
    <w:p w14:paraId="156FE950" w14:textId="77777777" w:rsidR="003E445A" w:rsidRDefault="003E445A" w:rsidP="00C10143">
      <w:pPr>
        <w:pStyle w:val="PL"/>
        <w:rPr>
          <w:snapToGrid w:val="0"/>
        </w:rPr>
      </w:pPr>
      <w:r>
        <w:rPr>
          <w:snapToGrid w:val="0"/>
        </w:rPr>
        <w:tab/>
        <w:t>...</w:t>
      </w:r>
    </w:p>
    <w:p w14:paraId="0156710B" w14:textId="77777777" w:rsidR="003E445A" w:rsidRDefault="003E445A" w:rsidP="00C10143">
      <w:pPr>
        <w:pStyle w:val="PL"/>
        <w:rPr>
          <w:snapToGrid w:val="0"/>
        </w:rPr>
      </w:pPr>
      <w:r>
        <w:rPr>
          <w:snapToGrid w:val="0"/>
        </w:rPr>
        <w:t>}</w:t>
      </w:r>
    </w:p>
    <w:p w14:paraId="6C3B5157" w14:textId="77777777" w:rsidR="003E445A" w:rsidRDefault="003E445A" w:rsidP="00C10143">
      <w:pPr>
        <w:pStyle w:val="PL"/>
        <w:rPr>
          <w:snapToGrid w:val="0"/>
        </w:rPr>
      </w:pPr>
    </w:p>
    <w:p w14:paraId="3AAC661A" w14:textId="77777777" w:rsidR="003E445A" w:rsidRDefault="003E445A" w:rsidP="003E445A">
      <w:pPr>
        <w:pStyle w:val="PL"/>
        <w:rPr>
          <w:snapToGrid w:val="0"/>
        </w:rPr>
      </w:pPr>
    </w:p>
    <w:p w14:paraId="02D5BD41" w14:textId="77777777" w:rsidR="003E445A" w:rsidRDefault="003E445A" w:rsidP="00C10143">
      <w:pPr>
        <w:pStyle w:val="PL"/>
        <w:rPr>
          <w:snapToGrid w:val="0"/>
        </w:rPr>
      </w:pPr>
      <w:r>
        <w:rPr>
          <w:snapToGrid w:val="0"/>
        </w:rPr>
        <w:t>-- **************************************************************</w:t>
      </w:r>
    </w:p>
    <w:p w14:paraId="5CCA16DE" w14:textId="77777777" w:rsidR="003E445A" w:rsidRDefault="003E445A" w:rsidP="00C10143">
      <w:pPr>
        <w:pStyle w:val="PL"/>
        <w:rPr>
          <w:snapToGrid w:val="0"/>
        </w:rPr>
      </w:pPr>
      <w:r>
        <w:rPr>
          <w:snapToGrid w:val="0"/>
        </w:rPr>
        <w:t>--</w:t>
      </w:r>
    </w:p>
    <w:p w14:paraId="4FDC1B97" w14:textId="77777777" w:rsidR="003E445A" w:rsidRDefault="003E445A" w:rsidP="007F5203">
      <w:pPr>
        <w:pStyle w:val="PL"/>
        <w:outlineLvl w:val="3"/>
        <w:rPr>
          <w:snapToGrid w:val="0"/>
          <w:lang w:eastAsia="zh-CN"/>
        </w:rPr>
      </w:pPr>
      <w:r>
        <w:rPr>
          <w:snapToGrid w:val="0"/>
        </w:rPr>
        <w:t xml:space="preserve">-- </w:t>
      </w:r>
      <w:r w:rsidRPr="00D65EDC">
        <w:rPr>
          <w:snapToGrid w:val="0"/>
          <w:lang w:eastAsia="zh-CN"/>
        </w:rPr>
        <w:t>MOBILITY CHANGE ACKNOWLEDGE</w:t>
      </w:r>
    </w:p>
    <w:p w14:paraId="4A1B51A3" w14:textId="77777777" w:rsidR="003E445A" w:rsidRDefault="003E445A" w:rsidP="00C10143">
      <w:pPr>
        <w:pStyle w:val="PL"/>
        <w:rPr>
          <w:snapToGrid w:val="0"/>
        </w:rPr>
      </w:pPr>
      <w:r>
        <w:rPr>
          <w:snapToGrid w:val="0"/>
        </w:rPr>
        <w:t>--</w:t>
      </w:r>
    </w:p>
    <w:p w14:paraId="1517B5A1" w14:textId="77777777" w:rsidR="003E445A" w:rsidRDefault="003E445A" w:rsidP="00C10143">
      <w:pPr>
        <w:pStyle w:val="PL"/>
        <w:rPr>
          <w:snapToGrid w:val="0"/>
        </w:rPr>
      </w:pPr>
      <w:r>
        <w:rPr>
          <w:snapToGrid w:val="0"/>
        </w:rPr>
        <w:t>-- **************************************************************</w:t>
      </w:r>
    </w:p>
    <w:p w14:paraId="499FAC0B" w14:textId="77777777" w:rsidR="003E445A" w:rsidRDefault="003E445A" w:rsidP="00C10143">
      <w:pPr>
        <w:pStyle w:val="PL"/>
        <w:rPr>
          <w:snapToGrid w:val="0"/>
          <w:lang w:eastAsia="zh-CN"/>
        </w:rPr>
      </w:pPr>
    </w:p>
    <w:p w14:paraId="0D97F193" w14:textId="77777777" w:rsidR="003E445A" w:rsidRDefault="003E445A" w:rsidP="00C10143">
      <w:pPr>
        <w:pStyle w:val="PL"/>
        <w:rPr>
          <w:snapToGrid w:val="0"/>
        </w:rPr>
      </w:pPr>
      <w:r>
        <w:rPr>
          <w:snapToGrid w:val="0"/>
        </w:rPr>
        <w:t>MobilityChangeAcknowledge ::= SEQUENCE {</w:t>
      </w:r>
    </w:p>
    <w:p w14:paraId="191B442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{{MobilityChangeAcknowledge-IEs}},</w:t>
      </w:r>
    </w:p>
    <w:p w14:paraId="46119AE0" w14:textId="77777777" w:rsidR="003E445A" w:rsidRDefault="003E445A" w:rsidP="00C10143">
      <w:pPr>
        <w:pStyle w:val="PL"/>
        <w:rPr>
          <w:snapToGrid w:val="0"/>
        </w:rPr>
      </w:pPr>
      <w:r>
        <w:rPr>
          <w:snapToGrid w:val="0"/>
        </w:rPr>
        <w:tab/>
        <w:t>...</w:t>
      </w:r>
    </w:p>
    <w:p w14:paraId="2C6F6B01" w14:textId="77777777" w:rsidR="003E445A" w:rsidRDefault="003E445A" w:rsidP="00C10143">
      <w:pPr>
        <w:pStyle w:val="PL"/>
        <w:rPr>
          <w:snapToGrid w:val="0"/>
        </w:rPr>
      </w:pPr>
      <w:r>
        <w:rPr>
          <w:snapToGrid w:val="0"/>
        </w:rPr>
        <w:t>}</w:t>
      </w:r>
    </w:p>
    <w:p w14:paraId="4968C0DB" w14:textId="77777777" w:rsidR="003E445A" w:rsidRDefault="003E445A" w:rsidP="00C10143">
      <w:pPr>
        <w:pStyle w:val="PL"/>
        <w:rPr>
          <w:snapToGrid w:val="0"/>
        </w:rPr>
      </w:pPr>
    </w:p>
    <w:p w14:paraId="52BB73F0" w14:textId="77777777" w:rsidR="003E445A" w:rsidRDefault="003E445A" w:rsidP="00C10143">
      <w:pPr>
        <w:pStyle w:val="PL"/>
        <w:rPr>
          <w:snapToGrid w:val="0"/>
        </w:rPr>
      </w:pPr>
      <w:r>
        <w:rPr>
          <w:snapToGrid w:val="0"/>
        </w:rPr>
        <w:t>MobilityChangeAcknowledge-IEs XNAP-PROTOCOL-IES ::= {</w:t>
      </w:r>
    </w:p>
    <w:p w14:paraId="7C5BAAFB" w14:textId="77777777"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63BB557E" w14:textId="77777777"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24CBBBC9" w14:textId="77777777" w:rsidR="003E445A" w:rsidRPr="00BD1D4F" w:rsidRDefault="003E445A" w:rsidP="008350D5">
      <w:pPr>
        <w:pStyle w:val="PL"/>
      </w:pPr>
      <w:r w:rsidRPr="00BD1D4F">
        <w:tab/>
        <w:t>{ ID id-CriticalityDiagnostics</w:t>
      </w:r>
      <w:r w:rsidRPr="00BD1D4F">
        <w:tab/>
      </w:r>
      <w:r w:rsidRPr="00BD1D4F">
        <w:tab/>
      </w:r>
      <w:r w:rsidRPr="00BD1D4F">
        <w:tab/>
      </w:r>
      <w:r w:rsidRPr="00BD1D4F">
        <w:tab/>
        <w:t>CRITICALITY ignore</w:t>
      </w:r>
      <w:r w:rsidRPr="00BD1D4F">
        <w:tab/>
        <w:t>TYPE CriticalityDiagnostics</w:t>
      </w:r>
      <w:r w:rsidRPr="00BD1D4F">
        <w:tab/>
      </w:r>
      <w:r w:rsidRPr="00BD1D4F">
        <w:tab/>
      </w:r>
      <w:r w:rsidRPr="00BD1D4F">
        <w:tab/>
      </w:r>
      <w:r w:rsidRPr="00BD1D4F">
        <w:tab/>
      </w:r>
      <w:r w:rsidRPr="00BD1D4F">
        <w:tab/>
      </w:r>
      <w:r w:rsidR="00942659" w:rsidRPr="00BD1D4F">
        <w:tab/>
      </w:r>
      <w:r w:rsidR="00942659" w:rsidRPr="00BD1D4F">
        <w:tab/>
      </w:r>
      <w:r w:rsidRPr="00BD1D4F">
        <w:t>PRESENCE optional},</w:t>
      </w:r>
    </w:p>
    <w:p w14:paraId="36EFCEE9" w14:textId="77777777" w:rsidR="003E445A" w:rsidRDefault="003E445A" w:rsidP="00C10143">
      <w:pPr>
        <w:pStyle w:val="PL"/>
        <w:rPr>
          <w:snapToGrid w:val="0"/>
        </w:rPr>
      </w:pPr>
      <w:r>
        <w:rPr>
          <w:snapToGrid w:val="0"/>
        </w:rPr>
        <w:tab/>
        <w:t>...</w:t>
      </w:r>
    </w:p>
    <w:p w14:paraId="28E17FA9" w14:textId="77777777" w:rsidR="003E445A" w:rsidRDefault="003E445A" w:rsidP="00C10143">
      <w:pPr>
        <w:pStyle w:val="PL"/>
        <w:rPr>
          <w:snapToGrid w:val="0"/>
        </w:rPr>
      </w:pPr>
      <w:r>
        <w:rPr>
          <w:snapToGrid w:val="0"/>
        </w:rPr>
        <w:t>}</w:t>
      </w:r>
    </w:p>
    <w:p w14:paraId="6DEB4704" w14:textId="77777777" w:rsidR="003E445A" w:rsidRDefault="003E445A" w:rsidP="00C10143">
      <w:pPr>
        <w:pStyle w:val="PL"/>
        <w:rPr>
          <w:snapToGrid w:val="0"/>
        </w:rPr>
      </w:pPr>
    </w:p>
    <w:p w14:paraId="76104F5F" w14:textId="77777777" w:rsidR="003E445A" w:rsidRDefault="003E445A" w:rsidP="00C10143">
      <w:pPr>
        <w:pStyle w:val="PL"/>
        <w:rPr>
          <w:snapToGrid w:val="0"/>
        </w:rPr>
      </w:pPr>
    </w:p>
    <w:p w14:paraId="6AC1F781" w14:textId="77777777" w:rsidR="003E445A" w:rsidRDefault="003E445A" w:rsidP="00C10143">
      <w:pPr>
        <w:pStyle w:val="PL"/>
        <w:rPr>
          <w:snapToGrid w:val="0"/>
        </w:rPr>
      </w:pPr>
      <w:r>
        <w:rPr>
          <w:snapToGrid w:val="0"/>
        </w:rPr>
        <w:t>-- **************************************************************</w:t>
      </w:r>
    </w:p>
    <w:p w14:paraId="2E4103C7" w14:textId="77777777" w:rsidR="003E445A" w:rsidRDefault="003E445A" w:rsidP="00C10143">
      <w:pPr>
        <w:pStyle w:val="PL"/>
        <w:rPr>
          <w:snapToGrid w:val="0"/>
        </w:rPr>
      </w:pPr>
      <w:r>
        <w:rPr>
          <w:snapToGrid w:val="0"/>
        </w:rPr>
        <w:t>--</w:t>
      </w:r>
    </w:p>
    <w:p w14:paraId="0F3AC30F" w14:textId="77777777" w:rsidR="003E445A" w:rsidRDefault="003E445A" w:rsidP="007F5203">
      <w:pPr>
        <w:pStyle w:val="PL"/>
        <w:outlineLvl w:val="3"/>
        <w:rPr>
          <w:snapToGrid w:val="0"/>
        </w:rPr>
      </w:pPr>
      <w:r>
        <w:rPr>
          <w:snapToGrid w:val="0"/>
        </w:rPr>
        <w:t>-- MOBILITY CHANGE FAILURE</w:t>
      </w:r>
    </w:p>
    <w:p w14:paraId="5C59E127" w14:textId="77777777" w:rsidR="003E445A" w:rsidRDefault="003E445A" w:rsidP="00C10143">
      <w:pPr>
        <w:pStyle w:val="PL"/>
        <w:rPr>
          <w:snapToGrid w:val="0"/>
        </w:rPr>
      </w:pPr>
      <w:r>
        <w:rPr>
          <w:snapToGrid w:val="0"/>
        </w:rPr>
        <w:t>--</w:t>
      </w:r>
    </w:p>
    <w:p w14:paraId="7F1F72AD" w14:textId="77777777" w:rsidR="003E445A" w:rsidRDefault="003E445A" w:rsidP="00C10143">
      <w:pPr>
        <w:pStyle w:val="PL"/>
        <w:rPr>
          <w:snapToGrid w:val="0"/>
        </w:rPr>
      </w:pPr>
      <w:r>
        <w:rPr>
          <w:snapToGrid w:val="0"/>
        </w:rPr>
        <w:t>-- **************************************************************</w:t>
      </w:r>
    </w:p>
    <w:p w14:paraId="747F4B0F" w14:textId="77777777" w:rsidR="003E445A" w:rsidRDefault="003E445A" w:rsidP="00C10143">
      <w:pPr>
        <w:pStyle w:val="PL"/>
        <w:rPr>
          <w:snapToGrid w:val="0"/>
          <w:lang w:eastAsia="zh-CN"/>
        </w:rPr>
      </w:pPr>
    </w:p>
    <w:p w14:paraId="526F7429" w14:textId="77777777" w:rsidR="003E445A" w:rsidRDefault="003E445A" w:rsidP="00C10143">
      <w:pPr>
        <w:pStyle w:val="PL"/>
        <w:rPr>
          <w:snapToGrid w:val="0"/>
        </w:rPr>
      </w:pPr>
      <w:r>
        <w:rPr>
          <w:snapToGrid w:val="0"/>
        </w:rPr>
        <w:t>MobilityChangeFailure ::= SEQUENCE {</w:t>
      </w:r>
    </w:p>
    <w:p w14:paraId="18C83086"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{{MobilityChangeFailure-IEs}},</w:t>
      </w:r>
    </w:p>
    <w:p w14:paraId="52FA402C" w14:textId="77777777" w:rsidR="003E445A" w:rsidRDefault="003E445A" w:rsidP="00C10143">
      <w:pPr>
        <w:pStyle w:val="PL"/>
        <w:rPr>
          <w:snapToGrid w:val="0"/>
        </w:rPr>
      </w:pPr>
      <w:r>
        <w:rPr>
          <w:snapToGrid w:val="0"/>
        </w:rPr>
        <w:tab/>
        <w:t>...</w:t>
      </w:r>
    </w:p>
    <w:p w14:paraId="657CBA5D" w14:textId="77777777" w:rsidR="003E445A" w:rsidRDefault="003E445A" w:rsidP="00C10143">
      <w:pPr>
        <w:pStyle w:val="PL"/>
        <w:rPr>
          <w:snapToGrid w:val="0"/>
        </w:rPr>
      </w:pPr>
      <w:r>
        <w:rPr>
          <w:snapToGrid w:val="0"/>
        </w:rPr>
        <w:t>}</w:t>
      </w:r>
    </w:p>
    <w:p w14:paraId="7D066E94" w14:textId="77777777" w:rsidR="003E445A" w:rsidRDefault="003E445A" w:rsidP="00C10143">
      <w:pPr>
        <w:pStyle w:val="PL"/>
        <w:rPr>
          <w:snapToGrid w:val="0"/>
        </w:rPr>
      </w:pPr>
    </w:p>
    <w:p w14:paraId="7ACD1A13" w14:textId="77777777" w:rsidR="003E445A" w:rsidRDefault="003E445A" w:rsidP="00C10143">
      <w:pPr>
        <w:pStyle w:val="PL"/>
        <w:rPr>
          <w:snapToGrid w:val="0"/>
        </w:rPr>
      </w:pPr>
      <w:r>
        <w:rPr>
          <w:snapToGrid w:val="0"/>
        </w:rPr>
        <w:t>MobilityChangeFailure-IEs XNAP-PROTOCOL-IES ::= {</w:t>
      </w:r>
    </w:p>
    <w:p w14:paraId="296E43EA" w14:textId="77777777"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63028F9" w14:textId="41FF7452"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0A09E72" w14:textId="77777777" w:rsidR="003E445A" w:rsidRPr="00BD1D4F" w:rsidRDefault="003E445A" w:rsidP="008350D5">
      <w:pPr>
        <w:pStyle w:val="PL"/>
      </w:pPr>
      <w:r w:rsidRPr="00BD1D4F">
        <w:tab/>
        <w:t>{ ID id-Cause</w:t>
      </w:r>
      <w:r w:rsidRPr="00BD1D4F">
        <w:tab/>
      </w:r>
      <w:r w:rsidRPr="00BD1D4F">
        <w:tab/>
      </w:r>
      <w:r w:rsidRPr="00BD1D4F">
        <w:tab/>
      </w:r>
      <w:r w:rsidRPr="00BD1D4F">
        <w:tab/>
      </w:r>
      <w:r w:rsidRPr="00BD1D4F">
        <w:tab/>
      </w:r>
      <w:r w:rsidRPr="00BD1D4F">
        <w:tab/>
      </w:r>
      <w:r w:rsidRPr="00BD1D4F">
        <w:tab/>
      </w:r>
      <w:r w:rsidRPr="00BD1D4F">
        <w:tab/>
      </w:r>
      <w:r w:rsidRPr="00BD1D4F">
        <w:tab/>
        <w:t>CRITICALITY ignore</w:t>
      </w:r>
      <w:r w:rsidRPr="00BD1D4F">
        <w:tab/>
        <w:t>TYPE Cause</w:t>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t>PRESENCE mandatory}|</w:t>
      </w:r>
    </w:p>
    <w:p w14:paraId="2CEB218E" w14:textId="198C987D" w:rsidR="003E445A" w:rsidRPr="00BD1D4F" w:rsidRDefault="003E445A" w:rsidP="008350D5">
      <w:pPr>
        <w:pStyle w:val="PL"/>
      </w:pPr>
      <w:r w:rsidRPr="00BD1D4F">
        <w:tab/>
        <w:t>{ ID id-MobilityParametersModificationRange</w:t>
      </w:r>
      <w:r w:rsidR="006124AE" w:rsidRPr="00BD1D4F">
        <w:tab/>
      </w:r>
      <w:r w:rsidRPr="00BD1D4F">
        <w:tab/>
        <w:t>CRITICALITY reject</w:t>
      </w:r>
      <w:r w:rsidRPr="00BD1D4F">
        <w:tab/>
        <w:t>TYPE MobilityParametersModificationRange</w:t>
      </w:r>
      <w:r w:rsidRPr="00BD1D4F">
        <w:tab/>
      </w:r>
      <w:r w:rsidR="00942659" w:rsidRPr="00BD1D4F">
        <w:tab/>
      </w:r>
      <w:r w:rsidRPr="00BD1D4F">
        <w:t>PRESENCE optional}|</w:t>
      </w:r>
    </w:p>
    <w:p w14:paraId="53730985" w14:textId="77777777" w:rsidR="003E445A" w:rsidRPr="00BD1D4F" w:rsidRDefault="003E445A" w:rsidP="008350D5">
      <w:pPr>
        <w:pStyle w:val="PL"/>
      </w:pPr>
      <w:r w:rsidRPr="00BD1D4F">
        <w:tab/>
        <w:t>{ ID id-CriticalityDiagnostics</w:t>
      </w:r>
      <w:r w:rsidRPr="00BD1D4F">
        <w:tab/>
      </w:r>
      <w:r w:rsidRPr="00BD1D4F">
        <w:tab/>
      </w:r>
      <w:r w:rsidRPr="00BD1D4F">
        <w:tab/>
      </w:r>
      <w:r w:rsidRPr="00BD1D4F">
        <w:tab/>
      </w:r>
      <w:r w:rsidRPr="00BD1D4F">
        <w:tab/>
        <w:t>CRITICALITY ignore</w:t>
      </w:r>
      <w:r w:rsidRPr="00BD1D4F">
        <w:tab/>
        <w:t>TYPE CriticalityDiagnostics</w:t>
      </w:r>
      <w:r w:rsidRPr="00BD1D4F">
        <w:tab/>
      </w:r>
      <w:r w:rsidRPr="00BD1D4F">
        <w:tab/>
      </w:r>
      <w:r w:rsidRPr="00BD1D4F">
        <w:tab/>
      </w:r>
      <w:r w:rsidRPr="00BD1D4F">
        <w:tab/>
      </w:r>
      <w:r w:rsidRPr="00BD1D4F">
        <w:tab/>
      </w:r>
      <w:r w:rsidRPr="00BD1D4F">
        <w:tab/>
        <w:t>PRESENCE optional},</w:t>
      </w:r>
    </w:p>
    <w:p w14:paraId="7F411CD9" w14:textId="77777777" w:rsidR="003E445A" w:rsidRDefault="003E445A" w:rsidP="00C10143">
      <w:pPr>
        <w:pStyle w:val="PL"/>
        <w:rPr>
          <w:snapToGrid w:val="0"/>
        </w:rPr>
      </w:pPr>
      <w:r>
        <w:rPr>
          <w:snapToGrid w:val="0"/>
        </w:rPr>
        <w:tab/>
        <w:t>...</w:t>
      </w:r>
    </w:p>
    <w:p w14:paraId="7FFCBE25" w14:textId="77777777" w:rsidR="003E445A" w:rsidRDefault="003E445A" w:rsidP="00C10143">
      <w:pPr>
        <w:pStyle w:val="PL"/>
        <w:rPr>
          <w:snapToGrid w:val="0"/>
        </w:rPr>
      </w:pPr>
      <w:r>
        <w:rPr>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937" w:name="OLE_LINK114"/>
      <w:r>
        <w:rPr>
          <w:noProof w:val="0"/>
          <w:snapToGrid w:val="0"/>
        </w:rPr>
        <w:t>AccessAndMobilityIndication</w:t>
      </w:r>
      <w:r>
        <w:rPr>
          <w:snapToGrid w:val="0"/>
        </w:rPr>
        <w:t xml:space="preserve"> </w:t>
      </w:r>
      <w:bookmarkEnd w:id="8937"/>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938" w:name="OLE_LINK116"/>
      <w:bookmarkStart w:id="8939" w:name="OLE_LINK117"/>
      <w:r>
        <w:rPr>
          <w:lang w:eastAsia="ja-JP"/>
        </w:rPr>
        <w:t>RACHReport</w:t>
      </w:r>
      <w:bookmarkEnd w:id="8938"/>
      <w:r>
        <w:rPr>
          <w:lang w:eastAsia="ja-JP"/>
        </w:rPr>
        <w:t>Information</w:t>
      </w:r>
      <w:bookmarkEnd w:id="8939"/>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940" w:name="_CR9_3_5"/>
      <w:bookmarkStart w:id="8941" w:name="_Toc20955408"/>
      <w:bookmarkStart w:id="8942" w:name="_Toc29991616"/>
      <w:bookmarkStart w:id="8943" w:name="_Toc36556019"/>
      <w:bookmarkStart w:id="8944" w:name="_Toc44497804"/>
      <w:bookmarkStart w:id="8945" w:name="_Toc45108191"/>
      <w:bookmarkStart w:id="8946" w:name="_Toc45901811"/>
      <w:bookmarkStart w:id="8947" w:name="_Toc51850892"/>
      <w:bookmarkStart w:id="8948" w:name="_Toc56693896"/>
      <w:bookmarkStart w:id="8949" w:name="_Toc64447440"/>
      <w:bookmarkStart w:id="8950" w:name="_Toc66286934"/>
      <w:bookmarkStart w:id="8951" w:name="_Toc74151632"/>
      <w:bookmarkStart w:id="8952" w:name="_Toc88654106"/>
      <w:bookmarkStart w:id="8953" w:name="_Toc97904462"/>
      <w:bookmarkStart w:id="8954" w:name="_Toc105175503"/>
      <w:bookmarkStart w:id="8955" w:name="_Toc113826533"/>
      <w:bookmarkStart w:id="8956" w:name="_Toc175587120"/>
      <w:bookmarkEnd w:id="8940"/>
      <w:r w:rsidRPr="00FD0425">
        <w:t>9.3.5</w:t>
      </w:r>
      <w:r w:rsidRPr="00FD0425">
        <w:tab/>
        <w:t>Information Element definitions</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957" w:name="_Hlk36619637"/>
      <w:r>
        <w:rPr>
          <w:snapToGrid w:val="0"/>
        </w:rPr>
        <w:tab/>
        <w:t>id-ConfiguredTACIndication,</w:t>
      </w:r>
      <w:bookmarkEnd w:id="8957"/>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958"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958"/>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959" w:name="_Hlk89168732"/>
      <w:r w:rsidRPr="000F2AFC">
        <w:rPr>
          <w:lang w:eastAsia="ja-JP"/>
        </w:rPr>
        <w:tab/>
        <w:t>id-Cause,</w:t>
      </w:r>
      <w:bookmarkEnd w:id="8959"/>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179C57CE" w14:textId="77777777" w:rsidR="00130665" w:rsidRDefault="00130665" w:rsidP="00130665">
      <w:pPr>
        <w:pStyle w:val="PL"/>
      </w:pPr>
      <w:r>
        <w:tab/>
      </w:r>
      <w:r w:rsidRPr="009C52E6">
        <w:t>id-UERLFReportContainerLTEExtension,</w:t>
      </w:r>
    </w:p>
    <w:p w14:paraId="63E13A0C" w14:textId="77777777" w:rsidR="00130665" w:rsidRDefault="00130665" w:rsidP="00130665">
      <w:pPr>
        <w:pStyle w:val="PL"/>
        <w:rPr>
          <w:lang w:eastAsia="zh-CN"/>
        </w:rPr>
      </w:pPr>
      <w:r>
        <w:rPr>
          <w:lang w:val="en-US"/>
        </w:rPr>
        <w:tab/>
      </w:r>
      <w:r w:rsidRPr="00283AA6">
        <w:rPr>
          <w:snapToGrid w:val="0"/>
        </w:rPr>
        <w:t>id-</w:t>
      </w:r>
      <w:r>
        <w:rPr>
          <w:snapToGrid w:val="0"/>
        </w:rPr>
        <w:t>Q</w:t>
      </w:r>
      <w:r w:rsidRPr="00283AA6">
        <w:rPr>
          <w:lang w:eastAsia="zh-CN"/>
        </w:rPr>
        <w:t>osFlowMappingIndication</w:t>
      </w:r>
      <w:r>
        <w:rPr>
          <w:lang w:eastAsia="zh-CN"/>
        </w:rPr>
        <w:t>,</w:t>
      </w:r>
    </w:p>
    <w:p w14:paraId="1F9A4B51" w14:textId="3C75BD65" w:rsidR="00022314" w:rsidRPr="00022314" w:rsidRDefault="00022314" w:rsidP="00130665">
      <w:pPr>
        <w:pStyle w:val="PL"/>
        <w:rPr>
          <w:snapToGrid w:val="0"/>
          <w:lang w:eastAsia="zh-CN"/>
        </w:rPr>
      </w:pPr>
      <w:bookmarkStart w:id="8960" w:name="_Hlk175501563"/>
      <w:r>
        <w:rPr>
          <w:snapToGrid w:val="0"/>
          <w:lang w:eastAsia="zh-CN"/>
        </w:rPr>
        <w:tab/>
      </w:r>
      <w:r>
        <w:t>id-</w:t>
      </w:r>
      <w:r w:rsidRPr="001568B0">
        <w:t>Transmission-Bandwidth</w:t>
      </w:r>
      <w:r>
        <w:t>-</w:t>
      </w:r>
      <w:r w:rsidRPr="00F36014">
        <w:rPr>
          <w:rFonts w:cs="Courier New"/>
          <w:snapToGrid w:val="0"/>
          <w:szCs w:val="16"/>
          <w:lang w:eastAsia="zh-CN"/>
        </w:rPr>
        <w:t>asymmetric</w:t>
      </w:r>
      <w:r>
        <w:rPr>
          <w:rFonts w:hint="eastAsia"/>
          <w:lang w:eastAsia="zh-CN"/>
        </w:rPr>
        <w:t>,</w:t>
      </w:r>
      <w:bookmarkEnd w:id="8960"/>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C10143">
      <w:pPr>
        <w:pStyle w:val="PL"/>
        <w:rPr>
          <w:snapToGrid w:val="0"/>
          <w:lang w:val="en-US"/>
        </w:rPr>
      </w:pPr>
      <w:r w:rsidRPr="00346652">
        <w:rPr>
          <w:snapToGrid w:val="0"/>
        </w:rPr>
        <w:tab/>
      </w:r>
      <w:r w:rsidRPr="00346652">
        <w:rPr>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961" w:name="_Hlk515425967"/>
      <w:r w:rsidRPr="00FD0425">
        <w:t>AllocationandRetentionPriority</w:t>
      </w:r>
      <w:bookmarkEnd w:id="8961"/>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962"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962"/>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963" w:name="_Hlk515371808"/>
      <w:bookmarkStart w:id="8964" w:name="_Hlk515371080"/>
      <w:r w:rsidRPr="00FD0425">
        <w:t>AMF-UE-NGAP-ID</w:t>
      </w:r>
      <w:bookmarkEnd w:id="8963"/>
      <w:r w:rsidRPr="00FD0425">
        <w:t xml:space="preserve"> </w:t>
      </w:r>
      <w:bookmarkEnd w:id="8964"/>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965"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965"/>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966" w:name="_Hlk515345179"/>
      <w:r w:rsidRPr="00FD0425">
        <w:t>AssistanceDataForRANPaging</w:t>
      </w:r>
      <w:bookmarkEnd w:id="8966"/>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967"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967"/>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001E3ECA" w:rsidR="0032402A" w:rsidRPr="003874E8" w:rsidRDefault="0032402A" w:rsidP="0032402A">
      <w:pPr>
        <w:pStyle w:val="PL"/>
        <w:rPr>
          <w:noProof w:val="0"/>
          <w:snapToGrid w:val="0"/>
        </w:rPr>
      </w:pPr>
      <w:r w:rsidRPr="003874E8">
        <w:rPr>
          <w:noProof w:val="0"/>
          <w:snapToGrid w:val="0"/>
        </w:rPr>
        <w:tab/>
        <w:t>bluetoothMeasConfig</w:t>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Pr="003874E8">
        <w:rPr>
          <w:noProof w:val="0"/>
          <w:snapToGrid w:val="0"/>
        </w:rPr>
        <w:t>BluetoothMeasConfig,</w:t>
      </w:r>
    </w:p>
    <w:p w14:paraId="5440CC9B" w14:textId="235B8C6C"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w:t>
      </w:r>
      <w:r w:rsidR="00F36280">
        <w:rPr>
          <w:noProof w:val="0"/>
          <w:snapToGrid w:val="0"/>
        </w:rPr>
        <w:tab/>
      </w:r>
      <w:r w:rsidR="00F36280">
        <w:rPr>
          <w:noProof w:val="0"/>
          <w:snapToGrid w:val="0"/>
        </w:rPr>
        <w:tab/>
      </w:r>
      <w:r w:rsidRPr="003874E8">
        <w:rPr>
          <w:noProof w:val="0"/>
          <w:snapToGrid w:val="0"/>
        </w:rPr>
        <w:t>OPTIONAL,</w:t>
      </w:r>
    </w:p>
    <w:p w14:paraId="54F647AD" w14:textId="0F408035" w:rsidR="0032402A" w:rsidRPr="003874E8" w:rsidRDefault="0032402A" w:rsidP="0032402A">
      <w:pPr>
        <w:pStyle w:val="PL"/>
        <w:rPr>
          <w:noProof w:val="0"/>
          <w:snapToGrid w:val="0"/>
        </w:rPr>
      </w:pPr>
      <w:r w:rsidRPr="003874E8">
        <w:rPr>
          <w:noProof w:val="0"/>
          <w:snapToGrid w:val="0"/>
        </w:rPr>
        <w:tab/>
        <w:t>bt-rssi</w:t>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Pr="003874E8">
        <w:rPr>
          <w:noProof w:val="0"/>
          <w:snapToGrid w:val="0"/>
        </w:rPr>
        <w:t>ENUMERATED {true, ...}</w:t>
      </w:r>
      <w:r w:rsidR="00F36280">
        <w:rPr>
          <w:noProof w:val="0"/>
          <w:snapToGrid w:val="0"/>
        </w:rPr>
        <w:tab/>
      </w:r>
      <w:r w:rsidR="00F36280">
        <w:rPr>
          <w:noProof w:val="0"/>
          <w:snapToGrid w:val="0"/>
        </w:rPr>
        <w:tab/>
      </w:r>
      <w:r w:rsidR="00F36280">
        <w:rPr>
          <w:noProof w:val="0"/>
          <w:snapToGrid w:val="0"/>
        </w:rPr>
        <w:tab/>
      </w:r>
      <w:r w:rsidRPr="003874E8">
        <w:rPr>
          <w:noProof w:val="0"/>
          <w:snapToGrid w:val="0"/>
        </w:rPr>
        <w:t>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968" w:name="_Hlk513554691"/>
      <w:r w:rsidRPr="00FD0425">
        <w:rPr>
          <w:noProof w:val="0"/>
          <w:snapToGrid w:val="0"/>
        </w:rPr>
        <w:t>SliceSupport-List</w:t>
      </w:r>
      <w:bookmarkEnd w:id="8968"/>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2B68E598" w:rsidR="003E445A" w:rsidRPr="003A3EE1" w:rsidRDefault="0028640F" w:rsidP="0028640F">
      <w:pPr>
        <w:pStyle w:val="PL"/>
        <w:rPr>
          <w:lang w:val="fr-FR"/>
        </w:rPr>
      </w:pPr>
      <w:r>
        <w:tab/>
      </w:r>
      <w:r w:rsidR="003E445A" w:rsidRPr="003A3EE1">
        <w:rPr>
          <w:lang w:val="fr-FR"/>
        </w:rPr>
        <w:t xml:space="preserve">iE-Extension </w:t>
      </w:r>
      <w:r w:rsidR="003E445A" w:rsidRPr="003A3EE1">
        <w:rPr>
          <w:lang w:val="fr-FR"/>
        </w:rPr>
        <w:tab/>
      </w:r>
      <w:r w:rsidR="003E445A" w:rsidRPr="003A3EE1">
        <w:rPr>
          <w:lang w:val="fr-FR"/>
        </w:rPr>
        <w:tab/>
      </w:r>
      <w:r w:rsidR="003E445A" w:rsidRPr="003A3EE1">
        <w:rPr>
          <w:lang w:val="fr-FR"/>
        </w:rPr>
        <w:tab/>
      </w:r>
      <w:r w:rsidR="003E445A" w:rsidRPr="003A3EE1">
        <w:rPr>
          <w:lang w:val="fr-FR"/>
        </w:rPr>
        <w:tab/>
        <w:t>ProtocolExtensionContainer { {CapacityValueInfo-ExtIEs}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969"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969"/>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970" w:name="_Hlk513544116"/>
      <w:r w:rsidRPr="00FD0425">
        <w:t>CellAssistanceInfo</w:t>
      </w:r>
      <w:bookmarkEnd w:id="8970"/>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388331C5" w:rsidR="003E445A" w:rsidRPr="00564FF6" w:rsidRDefault="00564FF6" w:rsidP="00564FF6">
      <w:pPr>
        <w:pStyle w:val="PL"/>
      </w:pPr>
      <w:r>
        <w:tab/>
      </w:r>
      <w:r w:rsidR="003E445A" w:rsidRPr="00564FF6">
        <w:t>radioResourceStatus</w:t>
      </w:r>
      <w:r w:rsidR="003E445A" w:rsidRPr="00564FF6">
        <w:tab/>
      </w:r>
      <w:r w:rsidR="003E445A" w:rsidRPr="00564FF6">
        <w:tab/>
      </w:r>
      <w:r w:rsidR="003E445A" w:rsidRPr="00564FF6">
        <w:tab/>
      </w:r>
      <w:r w:rsidR="003E445A" w:rsidRPr="00564FF6">
        <w:tab/>
      </w:r>
      <w:r w:rsidR="003E445A" w:rsidRPr="00564FF6">
        <w:tab/>
        <w:t>RadioResourceStatus</w:t>
      </w:r>
      <w:r w:rsidR="00F36280">
        <w:tab/>
      </w:r>
      <w:r w:rsidR="00F36280">
        <w:tab/>
      </w:r>
      <w:r w:rsidR="00F36280">
        <w:tab/>
      </w:r>
      <w:r w:rsidR="00DA0006">
        <w:tab/>
      </w:r>
      <w:r w:rsidR="00DA0006">
        <w:tab/>
      </w:r>
      <w:r w:rsidR="003E445A" w:rsidRPr="00564FF6">
        <w:t>OPTIONAL,</w:t>
      </w:r>
    </w:p>
    <w:p w14:paraId="440E4510" w14:textId="2D6E8E89" w:rsidR="003E445A" w:rsidRPr="00564FF6" w:rsidRDefault="00564FF6" w:rsidP="00564FF6">
      <w:pPr>
        <w:pStyle w:val="PL"/>
      </w:pPr>
      <w:r>
        <w:tab/>
      </w:r>
      <w:r w:rsidR="003E445A" w:rsidRPr="00564FF6">
        <w:t>tNLCapacityIndicator</w:t>
      </w:r>
      <w:r w:rsidR="003E445A" w:rsidRPr="00564FF6">
        <w:tab/>
      </w:r>
      <w:r w:rsidR="003E445A" w:rsidRPr="00564FF6">
        <w:tab/>
      </w:r>
      <w:r w:rsidR="003E445A" w:rsidRPr="00564FF6">
        <w:tab/>
      </w:r>
      <w:r w:rsidR="003E445A" w:rsidRPr="00564FF6">
        <w:tab/>
        <w:t>TNLCapacityIndicator</w:t>
      </w:r>
      <w:r w:rsidR="003E445A" w:rsidRPr="00564FF6">
        <w:tab/>
      </w:r>
      <w:r w:rsidR="00DA0006">
        <w:tab/>
      </w:r>
      <w:r w:rsidR="00DA0006">
        <w:tab/>
      </w:r>
      <w:r w:rsidR="00DA0006">
        <w:tab/>
      </w:r>
      <w:r w:rsidR="003E445A" w:rsidRPr="00564FF6">
        <w:t>OPTIONAL,</w:t>
      </w:r>
    </w:p>
    <w:p w14:paraId="727C52BF" w14:textId="2559C3D9" w:rsidR="003E445A" w:rsidRPr="00564FF6" w:rsidRDefault="00564FF6" w:rsidP="00564FF6">
      <w:pPr>
        <w:pStyle w:val="PL"/>
      </w:pPr>
      <w:r>
        <w:tab/>
      </w:r>
      <w:r w:rsidR="003E445A" w:rsidRPr="00564FF6">
        <w:t>compositeAvailableCapacityGroup</w:t>
      </w:r>
      <w:r w:rsidR="00F36280">
        <w:tab/>
      </w:r>
      <w:r w:rsidR="003E445A" w:rsidRPr="00564FF6">
        <w:tab/>
        <w:t>CompositeAvailableCapacityGroup</w:t>
      </w:r>
      <w:r w:rsidR="00F36280">
        <w:tab/>
      </w:r>
      <w:r w:rsidR="00F36280">
        <w:tab/>
      </w:r>
      <w:r w:rsidR="003E445A" w:rsidRPr="00564FF6">
        <w:t>OPTIONAL,</w:t>
      </w:r>
    </w:p>
    <w:p w14:paraId="267F702F" w14:textId="18A9D701" w:rsidR="003E445A" w:rsidRPr="00564FF6" w:rsidRDefault="00564FF6" w:rsidP="00564FF6">
      <w:pPr>
        <w:pStyle w:val="PL"/>
      </w:pPr>
      <w:r>
        <w:tab/>
      </w:r>
      <w:r w:rsidR="003E445A" w:rsidRPr="00564FF6">
        <w:t>sliceAvailableCapacity</w:t>
      </w:r>
      <w:r w:rsidR="00F36280">
        <w:tab/>
      </w:r>
      <w:r w:rsidR="00F36280">
        <w:tab/>
      </w:r>
      <w:r w:rsidR="00F36280">
        <w:tab/>
      </w:r>
      <w:r w:rsidR="003E445A" w:rsidRPr="00564FF6">
        <w:tab/>
        <w:t>SliceAvailableCapacity</w:t>
      </w:r>
      <w:r w:rsidR="00F36280">
        <w:tab/>
      </w:r>
      <w:r w:rsidR="00F36280">
        <w:tab/>
      </w:r>
      <w:r w:rsidR="00F36280">
        <w:tab/>
      </w:r>
      <w:r w:rsidR="00F36280">
        <w:tab/>
      </w:r>
      <w:r w:rsidR="003E445A" w:rsidRPr="00564FF6">
        <w:t>OPTIONAL,</w:t>
      </w:r>
    </w:p>
    <w:p w14:paraId="01FF8C3A" w14:textId="03C62F64" w:rsidR="003E445A" w:rsidRPr="00564FF6" w:rsidRDefault="00564FF6" w:rsidP="00564FF6">
      <w:pPr>
        <w:pStyle w:val="PL"/>
      </w:pPr>
      <w:r>
        <w:tab/>
      </w:r>
      <w:r w:rsidR="003E445A" w:rsidRPr="00564FF6">
        <w:t>numberofActiveUEs</w:t>
      </w:r>
      <w:r w:rsidR="00F36280">
        <w:tab/>
      </w:r>
      <w:r w:rsidR="00F36280">
        <w:tab/>
      </w:r>
      <w:r w:rsidR="00F36280">
        <w:tab/>
      </w:r>
      <w:r w:rsidR="00F36280">
        <w:tab/>
      </w:r>
      <w:r w:rsidR="003E445A" w:rsidRPr="00564FF6">
        <w:tab/>
        <w:t>NumberofActiveUEs</w:t>
      </w:r>
      <w:r w:rsidR="00F36280">
        <w:tab/>
      </w:r>
      <w:r w:rsidR="00F36280">
        <w:tab/>
      </w:r>
      <w:r w:rsidR="00F36280">
        <w:tab/>
      </w:r>
      <w:r w:rsidR="00F36280">
        <w:tab/>
      </w:r>
      <w:r w:rsidR="00F36280">
        <w:tab/>
      </w:r>
      <w:r w:rsidR="003E445A" w:rsidRPr="00564FF6">
        <w:t>OPTIONAL,</w:t>
      </w:r>
    </w:p>
    <w:p w14:paraId="43B335AE" w14:textId="67099B73" w:rsidR="003E445A" w:rsidRPr="00564FF6" w:rsidRDefault="00564FF6" w:rsidP="00564FF6">
      <w:pPr>
        <w:pStyle w:val="PL"/>
      </w:pPr>
      <w:r>
        <w:tab/>
      </w:r>
      <w:r w:rsidR="003E445A" w:rsidRPr="00564FF6">
        <w:t>rRCConnections</w:t>
      </w:r>
      <w:r w:rsidR="00F36280">
        <w:tab/>
      </w:r>
      <w:r w:rsidR="00F36280">
        <w:tab/>
      </w:r>
      <w:r w:rsidR="00F36280">
        <w:tab/>
      </w:r>
      <w:r w:rsidR="00F36280">
        <w:tab/>
      </w:r>
      <w:r w:rsidR="00F36280">
        <w:tab/>
      </w:r>
      <w:r w:rsidR="003E445A" w:rsidRPr="00564FF6">
        <w:tab/>
        <w:t>RRCConnections</w:t>
      </w:r>
      <w:r w:rsidR="002853D7">
        <w:tab/>
      </w:r>
      <w:r w:rsidR="002853D7">
        <w:tab/>
      </w:r>
      <w:r w:rsidR="002853D7">
        <w:tab/>
      </w:r>
      <w:r w:rsidR="002853D7">
        <w:tab/>
      </w:r>
      <w:r w:rsidR="002853D7">
        <w:tab/>
      </w:r>
      <w:r w:rsidR="002853D7">
        <w:tab/>
      </w:r>
      <w:r w:rsidR="003E445A" w:rsidRPr="00564FF6">
        <w:t>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769D66F0" w:rsidR="003E445A" w:rsidRPr="00564FF6" w:rsidRDefault="00564FF6" w:rsidP="00564FF6">
      <w:pPr>
        <w:pStyle w:val="PL"/>
      </w:pPr>
      <w:r>
        <w:tab/>
      </w:r>
      <w:r w:rsidR="003E445A" w:rsidRPr="00564FF6">
        <w:t>sSBToReport-List</w:t>
      </w:r>
      <w:r w:rsidR="002853D7">
        <w:tab/>
      </w:r>
      <w:r w:rsidR="002853D7">
        <w:tab/>
      </w:r>
      <w:r w:rsidR="002853D7">
        <w:tab/>
      </w:r>
      <w:r w:rsidR="002853D7">
        <w:tab/>
      </w:r>
      <w:r w:rsidR="002853D7">
        <w:tab/>
      </w:r>
      <w:r w:rsidR="002853D7">
        <w:tab/>
      </w:r>
      <w:r w:rsidR="003E445A" w:rsidRPr="00564FF6">
        <w:t>SSBToReport-List</w:t>
      </w:r>
      <w:r w:rsidR="00401856" w:rsidRPr="00564FF6">
        <w:tab/>
      </w:r>
      <w:r w:rsidR="00401856" w:rsidRPr="00564FF6">
        <w:tab/>
      </w:r>
      <w:r w:rsidR="00401856" w:rsidRPr="00564FF6">
        <w:tab/>
        <w:t>OPTIONAL</w:t>
      </w:r>
      <w:r w:rsidR="003E445A" w:rsidRPr="00564FF6">
        <w:t>,</w:t>
      </w:r>
    </w:p>
    <w:p w14:paraId="2B8F65E1" w14:textId="0F82EF11" w:rsidR="003E445A" w:rsidRPr="00564FF6" w:rsidRDefault="00564FF6" w:rsidP="00564FF6">
      <w:pPr>
        <w:pStyle w:val="PL"/>
      </w:pPr>
      <w:r>
        <w:tab/>
      </w:r>
      <w:r w:rsidR="003E445A" w:rsidRPr="00564FF6">
        <w:t>sliceToReport-List</w:t>
      </w:r>
      <w:r w:rsidR="002853D7">
        <w:tab/>
      </w:r>
      <w:r w:rsidR="002853D7">
        <w:tab/>
      </w:r>
      <w:r w:rsidR="002853D7">
        <w:tab/>
      </w:r>
      <w:r w:rsidR="002853D7">
        <w:tab/>
      </w:r>
      <w:r w:rsidR="002853D7">
        <w:tab/>
      </w:r>
      <w:r w:rsidR="002853D7">
        <w:tab/>
      </w:r>
      <w:r w:rsidR="003E445A" w:rsidRPr="00564FF6">
        <w:t>SliceToReport-List</w:t>
      </w:r>
      <w:r w:rsidR="00401856" w:rsidRPr="00564FF6">
        <w:tab/>
      </w:r>
      <w:r w:rsidR="00401856" w:rsidRPr="00564FF6">
        <w:tab/>
      </w:r>
      <w:r w:rsidR="00401856" w:rsidRPr="00564FF6">
        <w:tab/>
        <w:t>OPTIONAL</w:t>
      </w:r>
      <w:r w:rsidR="003E445A" w:rsidRPr="00564FF6">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C10143">
      <w:pPr>
        <w:pStyle w:val="PL"/>
        <w:rPr>
          <w:snapToGrid w:val="0"/>
        </w:rPr>
      </w:pPr>
      <w:r>
        <w:rPr>
          <w:snapToGrid w:val="0"/>
        </w:rPr>
        <w:t>CompositeAvailableCapacityGroup ::= SEQUENCE {</w:t>
      </w:r>
    </w:p>
    <w:p w14:paraId="1255A968" w14:textId="77777777" w:rsidR="003E445A" w:rsidRDefault="003E445A" w:rsidP="00C10143">
      <w:pPr>
        <w:pStyle w:val="PL"/>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C10143">
      <w:pPr>
        <w:pStyle w:val="PL"/>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C10143">
      <w:pPr>
        <w:pStyle w:val="PL"/>
        <w:rPr>
          <w:snapToGrid w:val="0"/>
        </w:rPr>
      </w:pPr>
      <w:r w:rsidRPr="00747468">
        <w:rPr>
          <w:snapToGrid w:val="0"/>
        </w:rPr>
        <w:tab/>
        <w:t>iE-Extensions</w:t>
      </w:r>
      <w:r w:rsidRPr="00747468">
        <w:rPr>
          <w:snapToGrid w:val="0"/>
        </w:rPr>
        <w:tab/>
      </w:r>
      <w:r w:rsidRPr="00747468">
        <w:rPr>
          <w:snapToGrid w:val="0"/>
        </w:rPr>
        <w:tab/>
      </w:r>
      <w:r w:rsidRPr="00747468">
        <w:rPr>
          <w:snapToGrid w:val="0"/>
        </w:rPr>
        <w:tab/>
      </w:r>
      <w:r w:rsidRPr="00747468">
        <w:rPr>
          <w:snapToGrid w:val="0"/>
        </w:rPr>
        <w:tab/>
        <w:t>ProtocolExtensionContainer { { CompositeAvailableCapacityGroup-ExtIEs} }</w:t>
      </w:r>
      <w:r w:rsidRPr="00747468">
        <w:rPr>
          <w:snapToGrid w:val="0"/>
        </w:rPr>
        <w:tab/>
        <w:t>OPTIONAL,</w:t>
      </w:r>
    </w:p>
    <w:p w14:paraId="7567A28A" w14:textId="77777777" w:rsidR="003E445A" w:rsidRPr="00F85AB7" w:rsidRDefault="003E445A" w:rsidP="00C10143">
      <w:pPr>
        <w:pStyle w:val="PL"/>
        <w:rPr>
          <w:snapToGrid w:val="0"/>
        </w:rPr>
      </w:pPr>
      <w:r w:rsidRPr="00F85AB7">
        <w:rPr>
          <w:snapToGrid w:val="0"/>
        </w:rPr>
        <w:tab/>
        <w:t>...</w:t>
      </w:r>
    </w:p>
    <w:p w14:paraId="23D36CB0" w14:textId="77777777" w:rsidR="003E445A" w:rsidRPr="00F85AB7" w:rsidRDefault="003E445A" w:rsidP="00C10143">
      <w:pPr>
        <w:pStyle w:val="PL"/>
        <w:rPr>
          <w:snapToGrid w:val="0"/>
        </w:rPr>
      </w:pPr>
      <w:r w:rsidRPr="00F85AB7">
        <w:rPr>
          <w:snapToGrid w:val="0"/>
        </w:rPr>
        <w:t>}</w:t>
      </w:r>
    </w:p>
    <w:p w14:paraId="00FD6CCA" w14:textId="77777777" w:rsidR="003E445A" w:rsidRPr="00C21330" w:rsidRDefault="003E445A" w:rsidP="00C10143">
      <w:pPr>
        <w:pStyle w:val="PL"/>
        <w:rPr>
          <w:snapToGrid w:val="0"/>
        </w:rPr>
      </w:pPr>
    </w:p>
    <w:p w14:paraId="1543347D" w14:textId="77777777" w:rsidR="003E445A" w:rsidRPr="003033E9" w:rsidRDefault="003E445A" w:rsidP="00C10143">
      <w:pPr>
        <w:pStyle w:val="PL"/>
        <w:rPr>
          <w:snapToGrid w:val="0"/>
        </w:rPr>
      </w:pPr>
      <w:r w:rsidRPr="003033E9">
        <w:rPr>
          <w:snapToGrid w:val="0"/>
        </w:rPr>
        <w:t>CompositeAvailableCapacityGroup-ExtIEs XNAP-PROTOCOL-EXTENSION ::= {</w:t>
      </w:r>
    </w:p>
    <w:p w14:paraId="4E414E3E" w14:textId="77777777" w:rsidR="003E445A" w:rsidRPr="00575229" w:rsidRDefault="003E445A" w:rsidP="00C10143">
      <w:pPr>
        <w:pStyle w:val="PL"/>
        <w:rPr>
          <w:snapToGrid w:val="0"/>
        </w:rPr>
      </w:pPr>
      <w:r w:rsidRPr="00575229">
        <w:rPr>
          <w:snapToGrid w:val="0"/>
        </w:rPr>
        <w:tab/>
        <w:t>...</w:t>
      </w:r>
    </w:p>
    <w:p w14:paraId="3A6373A8" w14:textId="77777777" w:rsidR="003E445A" w:rsidRPr="006F7C11" w:rsidRDefault="003E445A" w:rsidP="00C10143">
      <w:pPr>
        <w:pStyle w:val="PL"/>
        <w:rPr>
          <w:snapToGrid w:val="0"/>
        </w:rPr>
      </w:pPr>
      <w:r w:rsidRPr="006F7C11">
        <w:rPr>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C10143">
      <w:pPr>
        <w:pStyle w:val="PL"/>
        <w:rPr>
          <w:snapToGrid w:val="0"/>
        </w:rPr>
      </w:pPr>
      <w:r w:rsidRPr="006F7C11">
        <w:rPr>
          <w:snapToGrid w:val="0"/>
        </w:rPr>
        <w:t>CompositeAvailableCapacity ::= SEQUENCE {</w:t>
      </w:r>
    </w:p>
    <w:p w14:paraId="4A0D0853" w14:textId="5A5638D7" w:rsidR="003E445A" w:rsidRPr="006F7C11" w:rsidRDefault="003E445A" w:rsidP="00C10143">
      <w:pPr>
        <w:pStyle w:val="PL"/>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ellCapacityClassValue</w:t>
      </w:r>
      <w:r w:rsidR="00E85769">
        <w:rPr>
          <w:lang w:val="en-US" w:eastAsia="ja-JP"/>
        </w:rPr>
        <w:tab/>
      </w:r>
      <w:r w:rsidR="00E85769">
        <w:rPr>
          <w:lang w:val="en-US" w:eastAsia="ja-JP"/>
        </w:rPr>
        <w:tab/>
      </w:r>
      <w:r w:rsidR="00E85769">
        <w:rPr>
          <w:lang w:val="en-US" w:eastAsia="ja-JP"/>
        </w:rPr>
        <w:tab/>
      </w:r>
      <w:r w:rsidR="00E85769">
        <w:rPr>
          <w:lang w:val="en-US" w:eastAsia="ja-JP"/>
        </w:rPr>
        <w:tab/>
      </w:r>
      <w:r w:rsidRPr="006F7C11">
        <w:rPr>
          <w:noProof w:val="0"/>
          <w:snapToGrid w:val="0"/>
        </w:rPr>
        <w:t>OPTIONAL,</w:t>
      </w:r>
    </w:p>
    <w:p w14:paraId="71052BFF" w14:textId="0C088D96" w:rsidR="003E445A" w:rsidRPr="00F34358" w:rsidRDefault="003E445A" w:rsidP="00C10143">
      <w:pPr>
        <w:pStyle w:val="PL"/>
        <w:rPr>
          <w:snapToGrid w:val="0"/>
        </w:rPr>
      </w:pPr>
      <w:r w:rsidRPr="006F7C11">
        <w:rPr>
          <w:snapToGrid w:val="0"/>
        </w:rPr>
        <w:tab/>
      </w:r>
      <w:r w:rsidRPr="006F7C11">
        <w:rPr>
          <w:lang w:eastAsia="ja-JP"/>
        </w:rPr>
        <w:t>capacityValueInfo</w:t>
      </w:r>
      <w:r w:rsidRPr="00F34358">
        <w:rPr>
          <w:snapToGrid w:val="0"/>
        </w:rPr>
        <w:tab/>
      </w:r>
      <w:r w:rsidRPr="00F34358">
        <w:rPr>
          <w:snapToGrid w:val="0"/>
        </w:rPr>
        <w:tab/>
      </w:r>
      <w:r w:rsidRPr="00F34358">
        <w:rPr>
          <w:lang w:eastAsia="ja-JP"/>
        </w:rPr>
        <w:t>CapacityValue</w:t>
      </w:r>
      <w:r w:rsidRPr="006F7C11">
        <w:rPr>
          <w:lang w:eastAsia="ja-JP"/>
        </w:rPr>
        <w:t>Info</w:t>
      </w:r>
      <w:r w:rsidRPr="00F34358">
        <w:rPr>
          <w:snapToGrid w:val="0"/>
        </w:rPr>
        <w:t>,</w:t>
      </w:r>
      <w:r>
        <w:rPr>
          <w:snapToGrid w:val="0"/>
        </w:rPr>
        <w:t xml:space="preserve"> -- this IE </w:t>
      </w:r>
      <w:r w:rsidRPr="00BD41A6">
        <w:rPr>
          <w:snapToGrid w:val="0"/>
        </w:rPr>
        <w:t>represent</w:t>
      </w:r>
      <w:r>
        <w:rPr>
          <w:snapToGrid w:val="0"/>
        </w:rPr>
        <w:t xml:space="preserve">s the IE </w:t>
      </w:r>
      <w:r w:rsidR="00A62D72" w:rsidRPr="00FD0425">
        <w:t>"</w:t>
      </w:r>
      <w:r w:rsidRPr="00F34358">
        <w:rPr>
          <w:lang w:eastAsia="ja-JP"/>
        </w:rPr>
        <w:t>CapacityValue</w:t>
      </w:r>
      <w:r w:rsidR="00A62D72" w:rsidRPr="00FD0425">
        <w:t>"</w:t>
      </w:r>
      <w:r>
        <w:rPr>
          <w:snapToGrid w:val="0"/>
        </w:rPr>
        <w:t xml:space="preserve"> in 9.2.2.a, it’s used to distinguish the </w:t>
      </w:r>
      <w:r w:rsidR="00A62D72" w:rsidRPr="00FD0425">
        <w:t>"</w:t>
      </w:r>
      <w:r w:rsidRPr="00BD41A6">
        <w:rPr>
          <w:snapToGrid w:val="0"/>
        </w:rPr>
        <w:t>CapacityValue</w:t>
      </w:r>
      <w:r w:rsidR="00A62D72" w:rsidRPr="00FD0425">
        <w:t>"</w:t>
      </w:r>
      <w:r>
        <w:rPr>
          <w:snapToGrid w:val="0"/>
        </w:rPr>
        <w:t xml:space="preserve"> in 9.2.2.c</w:t>
      </w:r>
    </w:p>
    <w:p w14:paraId="6E75B94A" w14:textId="77777777" w:rsidR="003E445A" w:rsidRPr="006B55F2" w:rsidRDefault="003E445A" w:rsidP="00C10143">
      <w:pPr>
        <w:pStyle w:val="PL"/>
        <w:rPr>
          <w:snapToGrid w:val="0"/>
          <w:lang w:val="fr-FR"/>
        </w:rPr>
      </w:pPr>
      <w:r w:rsidRPr="00F34358">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 CompositeAvailableCapacity-ExtIEs} }OPTIONAL,</w:t>
      </w:r>
    </w:p>
    <w:p w14:paraId="35523C34" w14:textId="77777777" w:rsidR="003E445A" w:rsidRPr="00F34358" w:rsidRDefault="003E445A" w:rsidP="00C10143">
      <w:pPr>
        <w:pStyle w:val="PL"/>
        <w:rPr>
          <w:snapToGrid w:val="0"/>
        </w:rPr>
      </w:pPr>
      <w:r w:rsidRPr="006B55F2">
        <w:rPr>
          <w:snapToGrid w:val="0"/>
          <w:lang w:val="fr-FR"/>
        </w:rPr>
        <w:tab/>
      </w:r>
      <w:r w:rsidRPr="00F34358">
        <w:rPr>
          <w:snapToGrid w:val="0"/>
        </w:rPr>
        <w:t>...</w:t>
      </w:r>
    </w:p>
    <w:p w14:paraId="2EDC5528" w14:textId="77777777" w:rsidR="003E445A" w:rsidRPr="00300B5A" w:rsidRDefault="003E445A" w:rsidP="00C10143">
      <w:pPr>
        <w:pStyle w:val="PL"/>
        <w:rPr>
          <w:snapToGrid w:val="0"/>
        </w:rPr>
      </w:pPr>
      <w:r w:rsidRPr="00300B5A">
        <w:rPr>
          <w:snapToGrid w:val="0"/>
        </w:rPr>
        <w:t>}</w:t>
      </w:r>
    </w:p>
    <w:p w14:paraId="55BBB732" w14:textId="77777777" w:rsidR="003E445A" w:rsidRPr="00300B5A" w:rsidRDefault="003E445A" w:rsidP="00C10143">
      <w:pPr>
        <w:pStyle w:val="PL"/>
        <w:rPr>
          <w:snapToGrid w:val="0"/>
        </w:rPr>
      </w:pPr>
    </w:p>
    <w:p w14:paraId="1D6FE6F0" w14:textId="77777777" w:rsidR="003E445A" w:rsidRPr="00300B5A" w:rsidRDefault="003E445A" w:rsidP="00C10143">
      <w:pPr>
        <w:pStyle w:val="PL"/>
        <w:rPr>
          <w:snapToGrid w:val="0"/>
        </w:rPr>
      </w:pPr>
      <w:r w:rsidRPr="00300B5A">
        <w:rPr>
          <w:snapToGrid w:val="0"/>
        </w:rPr>
        <w:t>CompositeAvailableCapacity-ExtIEs XNAP-PROTOCOL-EXTENSION ::= {</w:t>
      </w:r>
    </w:p>
    <w:p w14:paraId="68FB3CA2" w14:textId="77777777" w:rsidR="003E445A" w:rsidRPr="00300B5A" w:rsidRDefault="003E445A" w:rsidP="00C10143">
      <w:pPr>
        <w:pStyle w:val="PL"/>
        <w:rPr>
          <w:snapToGrid w:val="0"/>
        </w:rPr>
      </w:pPr>
      <w:r w:rsidRPr="00300B5A">
        <w:rPr>
          <w:snapToGrid w:val="0"/>
        </w:rPr>
        <w:tab/>
        <w:t>...</w:t>
      </w:r>
    </w:p>
    <w:p w14:paraId="0951FC94" w14:textId="77777777" w:rsidR="003E445A" w:rsidRPr="00300B5A" w:rsidRDefault="003E445A" w:rsidP="00C10143">
      <w:pPr>
        <w:pStyle w:val="PL"/>
        <w:rPr>
          <w:snapToGrid w:val="0"/>
        </w:rPr>
      </w:pPr>
      <w:r w:rsidRPr="00300B5A">
        <w:rPr>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971"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971"/>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972"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972"/>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973" w:name="_Hlk515364710"/>
      <w:r w:rsidRPr="00FD0425">
        <w:t>COUNT-PDCP-SN12</w:t>
      </w:r>
      <w:bookmarkEnd w:id="8973"/>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974" w:name="_Hlk513549853"/>
      <w:r w:rsidRPr="00FD0425">
        <w:t>CPTransportLayerInformation</w:t>
      </w:r>
      <w:bookmarkEnd w:id="8974"/>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975" w:name="_Hlk515434097"/>
      <w:r w:rsidRPr="00FD0425">
        <w:rPr>
          <w:snapToGrid w:val="0"/>
        </w:rPr>
        <w:t>CriticalityDiagnostics</w:t>
      </w:r>
      <w:bookmarkEnd w:id="8975"/>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976" w:name="_Hlk513539535"/>
      <w:r w:rsidRPr="00FD0425">
        <w:t>DataForwardingAccepted</w:t>
      </w:r>
      <w:bookmarkEnd w:id="8976"/>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977" w:name="_Hlk515516966"/>
      <w:r w:rsidRPr="00FD0425">
        <w:rPr>
          <w:noProof w:val="0"/>
          <w:snapToGrid w:val="0"/>
        </w:rPr>
        <w:t>DataForwardingInfoFromTargetNGRANnode</w:t>
      </w:r>
      <w:bookmarkEnd w:id="8977"/>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C10143">
      <w:pPr>
        <w:pStyle w:val="PL"/>
        <w:rPr>
          <w:snapToGrid w:val="0"/>
        </w:rPr>
      </w:pPr>
      <w:r w:rsidRPr="00FD0425">
        <w:rPr>
          <w:snapToGrid w:val="0"/>
          <w:lang w:eastAsia="zh-CN"/>
        </w:rPr>
        <w:t>{ ID id-ULForwardingProposal</w:t>
      </w:r>
      <w:r w:rsidRPr="00FD0425">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Pr="00FD0425">
        <w:rPr>
          <w:snapToGrid w:val="0"/>
          <w:lang w:eastAsia="zh-CN"/>
        </w:rPr>
        <w:t>CRITICALITY ignore</w:t>
      </w:r>
      <w:r w:rsidR="00955E34" w:rsidRPr="00FD0425">
        <w:rPr>
          <w:snapToGrid w:val="0"/>
          <w:lang w:eastAsia="zh-CN"/>
        </w:rPr>
        <w:tab/>
      </w:r>
      <w:r w:rsidRPr="00FD0425">
        <w:rPr>
          <w:snapToGrid w:val="0"/>
          <w:lang w:eastAsia="zh-CN"/>
        </w:rPr>
        <w:t>EXTENSION ULForwardingProposal</w:t>
      </w:r>
      <w:r w:rsidRPr="00FD0425">
        <w:rPr>
          <w:snapToGrid w:val="0"/>
          <w:lang w:eastAsia="zh-CN"/>
        </w:rPr>
        <w:tab/>
      </w:r>
      <w:r w:rsidR="00C44CB2">
        <w:rPr>
          <w:snapToGrid w:val="0"/>
          <w:lang w:eastAsia="zh-CN"/>
        </w:rPr>
        <w:tab/>
      </w:r>
      <w:r w:rsidRPr="00FD0425">
        <w:rPr>
          <w:snapToGrid w:val="0"/>
          <w:lang w:eastAsia="zh-CN"/>
        </w:rPr>
        <w:t>PRESENCE optional }</w:t>
      </w:r>
      <w:bookmarkStart w:id="8978" w:name="_Hlk85055410"/>
      <w:r w:rsidR="00F85964" w:rsidRPr="009B06A7">
        <w:rPr>
          <w:rFonts w:cs="Courier New"/>
          <w:snapToGrid w:val="0"/>
        </w:rPr>
        <w:t>|</w:t>
      </w:r>
    </w:p>
    <w:p w14:paraId="64E3D82C" w14:textId="77777777" w:rsidR="00F85964" w:rsidRDefault="00F85964" w:rsidP="00C10143">
      <w:pPr>
        <w:pStyle w:val="PL"/>
        <w:rPr>
          <w:snapToGrid w:val="0"/>
        </w:rPr>
      </w:pPr>
      <w:r w:rsidRPr="009B06A7">
        <w:rPr>
          <w:snapToGrid w:val="0"/>
        </w:rPr>
        <w:t>{ ID id-</w:t>
      </w:r>
      <w:r>
        <w:rPr>
          <w:snapToGrid w:val="0"/>
        </w:rPr>
        <w:t>SourceDLForwardingIP</w:t>
      </w:r>
      <w:r w:rsidRPr="009B06A7">
        <w:rPr>
          <w:snapToGrid w:val="0"/>
        </w:rPr>
        <w:t>Address</w:t>
      </w:r>
      <w:r w:rsidRPr="009B06A7">
        <w:rPr>
          <w:snapToGrid w:val="0"/>
        </w:rPr>
        <w:tab/>
      </w:r>
      <w:r w:rsidRPr="009B06A7">
        <w:rPr>
          <w:snapToGrid w:val="0"/>
        </w:rPr>
        <w:tab/>
      </w:r>
      <w:r w:rsidRPr="009B06A7">
        <w:rPr>
          <w:snapToGrid w:val="0"/>
        </w:rPr>
        <w:tab/>
      </w:r>
      <w:r w:rsidR="00C44CB2">
        <w:rPr>
          <w:snapToGrid w:val="0"/>
        </w:rPr>
        <w:tab/>
      </w:r>
      <w:r w:rsidRPr="009B06A7">
        <w:rPr>
          <w:snapToGrid w:val="0"/>
        </w:rPr>
        <w:t>CRITICALITY ignore</w:t>
      </w:r>
      <w:r w:rsidRPr="009B06A7">
        <w:rPr>
          <w:snapToGrid w:val="0"/>
        </w:rPr>
        <w:tab/>
      </w:r>
      <w:r>
        <w:rPr>
          <w:snapToGrid w:val="0"/>
        </w:rPr>
        <w:t>EXTENSION</w:t>
      </w:r>
      <w:r w:rsidRPr="009B06A7">
        <w:rPr>
          <w:snapToGrid w:val="0"/>
        </w:rPr>
        <w:t xml:space="preserve"> TransportLayerAddress</w:t>
      </w:r>
      <w:r w:rsidRPr="009B06A7">
        <w:rPr>
          <w:snapToGrid w:val="0"/>
        </w:rPr>
        <w:tab/>
      </w:r>
      <w:r w:rsidRPr="009B06A7">
        <w:rPr>
          <w:snapToGrid w:val="0"/>
        </w:rPr>
        <w:tab/>
        <w:t>PRESENCE optional</w:t>
      </w:r>
      <w:bookmarkEnd w:id="8978"/>
      <w:r w:rsidRPr="00FD0425">
        <w:rPr>
          <w:snapToGrid w:val="0"/>
          <w:lang w:eastAsia="zh-CN"/>
        </w:rPr>
        <w:t>}</w:t>
      </w:r>
      <w:r>
        <w:rPr>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979"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979"/>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980"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980"/>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981" w:name="_Hlk513995038"/>
      <w:r w:rsidRPr="00FD0425">
        <w:rPr>
          <w:snapToGrid w:val="0"/>
        </w:rPr>
        <w:t>DRBToQoSFlowMapping-List</w:t>
      </w:r>
      <w:bookmarkEnd w:id="8981"/>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3F2C57D5"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982" w:name="_Hlk515425381"/>
      <w:r w:rsidRPr="00FD0425">
        <w:t>MaximumDataBurstVolume</w:t>
      </w:r>
      <w:bookmarkEnd w:id="8982"/>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983" w:name="_Hlk513540919"/>
      <w:r w:rsidRPr="006B55F2">
        <w:rPr>
          <w:lang w:val="fr-FR"/>
        </w:rPr>
        <w:t xml:space="preserve">E-UTRA-CGI </w:t>
      </w:r>
      <w:bookmarkEnd w:id="8983"/>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tab/>
      </w:r>
      <w:r w:rsidRPr="00FD0425">
        <w:t>...</w:t>
      </w:r>
    </w:p>
    <w:p w14:paraId="25E87AEE" w14:textId="77777777" w:rsidR="00F02090" w:rsidRPr="00FD0425" w:rsidRDefault="00F02090" w:rsidP="00F02090">
      <w:pPr>
        <w:pStyle w:val="PL"/>
      </w:pPr>
      <w:r w:rsidRPr="00FD0425">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984" w:name="_Hlk515373647"/>
      <w:r w:rsidRPr="006B55F2">
        <w:rPr>
          <w:lang w:val="fr-FR"/>
        </w:rPr>
        <w:t>E-UTRAPRACHConfiguration</w:t>
      </w:r>
      <w:bookmarkEnd w:id="8984"/>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985" w:name="_Hlk515385528"/>
      <w:r w:rsidRPr="006B55F2">
        <w:rPr>
          <w:lang w:val="fr-FR"/>
        </w:rPr>
        <w:t>E-UTRATransmissionBandwidth</w:t>
      </w:r>
      <w:bookmarkEnd w:id="8985"/>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28640F" w:rsidRDefault="00F02090" w:rsidP="0028640F">
      <w:pPr>
        <w:pStyle w:val="PL"/>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233263E4"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w:t>
      </w:r>
      <w:r w:rsidR="00B131F0">
        <w:rPr>
          <w:lang w:val="fr-FR"/>
        </w:rPr>
        <w:tab/>
      </w:r>
      <w:r w:rsidR="00B131F0">
        <w:rPr>
          <w:lang w:val="fr-FR"/>
        </w:rPr>
        <w:tab/>
      </w:r>
      <w:r w:rsidRPr="006B55F2">
        <w:rPr>
          <w:lang w:val="fr-FR"/>
        </w:rPr>
        <w:t>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986" w:name="_Hlk513547189"/>
      <w:r w:rsidRPr="00FD0425">
        <w:t>GBRQoSFlowInfo</w:t>
      </w:r>
      <w:bookmarkEnd w:id="8986"/>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987" w:name="_Hlk513550868"/>
      <w:r w:rsidRPr="00FD0425">
        <w:t>GlobalgNB-ID</w:t>
      </w:r>
      <w:bookmarkEnd w:id="8987"/>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988"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988"/>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989"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989"/>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990" w:name="_Hlk515433696"/>
      <w:r w:rsidRPr="00FD0425">
        <w:t>GlobalngeNB-ID</w:t>
      </w:r>
      <w:bookmarkEnd w:id="8990"/>
      <w:r w:rsidRPr="00FD0425">
        <w:t>,</w:t>
      </w:r>
    </w:p>
    <w:p w14:paraId="01B86D5A"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64FF6">
      <w:pPr>
        <w:pStyle w:val="PL"/>
        <w:rPr>
          <w:rFonts w:eastAsia="SimSun"/>
          <w:snapToGrid w:val="0"/>
        </w:rPr>
      </w:pPr>
      <w:r w:rsidRPr="00511E45">
        <w:rPr>
          <w:rFonts w:eastAsia="SimSun"/>
        </w:rPr>
        <w:t>GTPtunnelTransportLayerInformation</w:t>
      </w:r>
      <w:r w:rsidRPr="00511E45">
        <w:rPr>
          <w:rFonts w:eastAsia="SimSun"/>
          <w:snapToGrid w:val="0"/>
        </w:rPr>
        <w:t>-ExtIEs XNAP-PROTOCOL-EXTENSION ::= {</w:t>
      </w:r>
    </w:p>
    <w:p w14:paraId="5106E27F" w14:textId="77777777" w:rsidR="00582936" w:rsidRPr="00C35AB0" w:rsidRDefault="00582936" w:rsidP="00564FF6">
      <w:pPr>
        <w:pStyle w:val="PL"/>
        <w:rPr>
          <w:rFonts w:eastAsia="Malgun Gothic"/>
          <w:snapToGrid w:val="0"/>
        </w:rPr>
      </w:pPr>
      <w:r>
        <w:rPr>
          <w:rFonts w:eastAsia="Malgun Gothic"/>
          <w:snapToGrid w:val="0"/>
        </w:rPr>
        <w:tab/>
      </w:r>
      <w:r w:rsidRPr="00C35AB0">
        <w:rPr>
          <w:rFonts w:eastAsia="Malgun Gothic"/>
          <w:snapToGrid w:val="0"/>
        </w:rPr>
        <w:t>{ID id-QoS-Mapping-Information</w:t>
      </w:r>
      <w:r w:rsidRPr="00C35AB0">
        <w:rPr>
          <w:rFonts w:eastAsia="Malgun Gothic"/>
          <w:snapToGrid w:val="0"/>
        </w:rPr>
        <w:tab/>
        <w:t>CRITICALITY reject</w:t>
      </w:r>
      <w:r w:rsidRPr="00C35AB0">
        <w:rPr>
          <w:rFonts w:eastAsia="Malgun Gothic"/>
          <w:snapToGrid w:val="0"/>
        </w:rPr>
        <w:tab/>
        <w:t>EXTENSION QoS-Mapping-Information</w:t>
      </w:r>
      <w:r w:rsidRPr="00C35AB0">
        <w:rPr>
          <w:rFonts w:eastAsia="Malgun Gothic"/>
          <w:snapToGrid w:val="0"/>
        </w:rPr>
        <w:tab/>
        <w:t>PRESENCE optional},</w:t>
      </w:r>
    </w:p>
    <w:p w14:paraId="102C0A24" w14:textId="77777777" w:rsidR="00582936" w:rsidRPr="00511E45" w:rsidRDefault="00582936" w:rsidP="00564FF6">
      <w:pPr>
        <w:pStyle w:val="PL"/>
        <w:rPr>
          <w:rFonts w:eastAsia="SimSun"/>
          <w:snapToGrid w:val="0"/>
        </w:rPr>
      </w:pPr>
      <w:r w:rsidRPr="00511E45">
        <w:rPr>
          <w:rFonts w:eastAsia="SimSun"/>
          <w:snapToGrid w:val="0"/>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5F2EEFAD"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C10143">
      <w:pPr>
        <w:pStyle w:val="PL"/>
        <w:rPr>
          <w:snapToGrid w:val="0"/>
        </w:rPr>
      </w:pPr>
      <w:r w:rsidRPr="00FD0425">
        <w:rPr>
          <w:snapToGrid w:val="0"/>
        </w:rPr>
        <w:tab/>
      </w:r>
      <w:r w:rsidRPr="00FD0425">
        <w:t>nG-RAN-Cell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LastVisitedNGRANCell</w:t>
      </w:r>
      <w:r w:rsidRPr="00FD0425">
        <w:rPr>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C10143">
      <w:pPr>
        <w:pStyle w:val="PL"/>
      </w:pPr>
      <w:r w:rsidRPr="00FD0425">
        <w:t>LastVisitedEUTRANCell</w:t>
      </w:r>
      <w:r w:rsidRPr="00FD0425">
        <w:rPr>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C10143">
      <w:pPr>
        <w:pStyle w:val="PL"/>
      </w:pPr>
    </w:p>
    <w:p w14:paraId="79361C3F" w14:textId="77777777" w:rsidR="00F02090" w:rsidRPr="00FD0425" w:rsidRDefault="00F02090" w:rsidP="00C10143">
      <w:pPr>
        <w:pStyle w:val="PL"/>
        <w:rPr>
          <w:snapToGrid w:val="0"/>
        </w:rPr>
      </w:pPr>
      <w:r w:rsidRPr="00FD0425">
        <w:t>LastVisitedUTRANCell</w:t>
      </w:r>
      <w:r w:rsidRPr="00FD0425">
        <w:rPr>
          <w:snapToGrid w:val="0"/>
        </w:rPr>
        <w:t>Information</w:t>
      </w:r>
      <w:r w:rsidRPr="00FD0425">
        <w:rPr>
          <w:snapToGrid w:val="0"/>
        </w:rPr>
        <w:tab/>
        <w:t>::= OCTET STRING</w:t>
      </w:r>
    </w:p>
    <w:p w14:paraId="2BE68830" w14:textId="77777777" w:rsidR="00F02090" w:rsidRPr="00FD0425" w:rsidRDefault="00F02090" w:rsidP="00C10143">
      <w:pPr>
        <w:pStyle w:val="PL"/>
        <w:rPr>
          <w:snapToGrid w:val="0"/>
        </w:rPr>
      </w:pPr>
    </w:p>
    <w:p w14:paraId="4603511C" w14:textId="77777777" w:rsidR="00F02090" w:rsidRPr="00FD0425" w:rsidRDefault="00F02090" w:rsidP="00C10143">
      <w:pPr>
        <w:pStyle w:val="PL"/>
        <w:rPr>
          <w:snapToGrid w:val="0"/>
        </w:rPr>
      </w:pPr>
    </w:p>
    <w:p w14:paraId="084B7771" w14:textId="77777777" w:rsidR="00F02090" w:rsidRPr="00FD0425" w:rsidRDefault="00F02090" w:rsidP="00C10143">
      <w:pPr>
        <w:pStyle w:val="PL"/>
        <w:rPr>
          <w:snapToGrid w:val="0"/>
        </w:rPr>
      </w:pPr>
      <w:r w:rsidRPr="00FD0425">
        <w:rPr>
          <w:snapToGrid w:val="0"/>
        </w:rPr>
        <w:t>LCID ::= INTEGER (1..32, ...)</w:t>
      </w:r>
    </w:p>
    <w:p w14:paraId="5231DC7A" w14:textId="77777777" w:rsidR="00F02090" w:rsidRPr="00FD0425" w:rsidRDefault="00F02090" w:rsidP="00C10143">
      <w:pPr>
        <w:pStyle w:val="PL"/>
        <w:rPr>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C10143">
      <w:pPr>
        <w:pStyle w:val="PL"/>
        <w:rPr>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991" w:name="_Hlk515439494"/>
      <w:r w:rsidRPr="00FD0425">
        <w:rPr>
          <w:noProof w:val="0"/>
          <w:snapToGrid w:val="0"/>
        </w:rPr>
        <w:t>LocationReportingInformation</w:t>
      </w:r>
      <w:bookmarkEnd w:id="8991"/>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992" w:name="OLE_LINK105"/>
      <w:r w:rsidRPr="008C2671">
        <w:rPr>
          <w:rFonts w:eastAsia="MS Mincho" w:cs="Courier New"/>
          <w:snapToGrid w:val="0"/>
        </w:rPr>
        <w:t>M1ThresholdEventA2</w:t>
      </w:r>
      <w:bookmarkEnd w:id="8992"/>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993" w:name="OLE_LINK107"/>
      <w:r w:rsidRPr="008C2671">
        <w:rPr>
          <w:rFonts w:eastAsia="MS Mincho" w:cs="Courier New"/>
          <w:snapToGrid w:val="0"/>
        </w:rPr>
        <w:t>M1PeriodicReporting</w:t>
      </w:r>
      <w:bookmarkEnd w:id="8993"/>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C10143">
      <w:pPr>
        <w:pStyle w:val="PL"/>
        <w:rPr>
          <w:snapToGrid w:val="0"/>
        </w:rPr>
      </w:pPr>
    </w:p>
    <w:p w14:paraId="639F5BFB" w14:textId="77777777" w:rsidR="0032402A" w:rsidRPr="00567372" w:rsidRDefault="0032402A" w:rsidP="00C10143">
      <w:pPr>
        <w:pStyle w:val="PL"/>
      </w:pPr>
      <w:r w:rsidRPr="00567372">
        <w:rPr>
          <w:snapToGrid w:val="0"/>
        </w:rPr>
        <w:t xml:space="preserve">M1PeriodicReporting </w:t>
      </w:r>
      <w:r w:rsidRPr="00567372">
        <w:t xml:space="preserve">::= SEQUENCE { </w:t>
      </w:r>
    </w:p>
    <w:p w14:paraId="73988B57" w14:textId="77777777" w:rsidR="0032402A" w:rsidRPr="00567372" w:rsidRDefault="0032402A" w:rsidP="00C10143">
      <w:pPr>
        <w:pStyle w:val="PL"/>
      </w:pPr>
      <w:r w:rsidRPr="00567372">
        <w:tab/>
        <w:t>reportInterval</w:t>
      </w:r>
      <w:r w:rsidRPr="00567372">
        <w:tab/>
      </w:r>
      <w:r w:rsidRPr="00567372">
        <w:tab/>
      </w:r>
      <w:r w:rsidRPr="00567372">
        <w:tab/>
      </w:r>
      <w:r w:rsidRPr="00567372">
        <w:tab/>
        <w:t>ReportIntervalMDT,</w:t>
      </w:r>
    </w:p>
    <w:p w14:paraId="3E267CAB" w14:textId="77777777" w:rsidR="0032402A" w:rsidRPr="00567372" w:rsidRDefault="0032402A" w:rsidP="00C10143">
      <w:pPr>
        <w:pStyle w:val="PL"/>
      </w:pPr>
      <w:r w:rsidRPr="00567372">
        <w:tab/>
        <w:t>reportAmount</w:t>
      </w:r>
      <w:r w:rsidRPr="00567372">
        <w:tab/>
      </w:r>
      <w:r w:rsidRPr="00567372">
        <w:tab/>
      </w:r>
      <w:r w:rsidRPr="00567372">
        <w:tab/>
      </w:r>
      <w:r w:rsidRPr="00567372">
        <w:tab/>
        <w:t>ReportAmountMDT,</w:t>
      </w:r>
    </w:p>
    <w:p w14:paraId="658993E5" w14:textId="77777777" w:rsidR="0032402A" w:rsidRPr="00567372" w:rsidRDefault="0032402A" w:rsidP="00C10143">
      <w:pPr>
        <w:pStyle w:val="PL"/>
      </w:pPr>
      <w:r w:rsidRPr="00567372">
        <w:tab/>
        <w:t>iE-Extensions</w:t>
      </w:r>
      <w:r w:rsidRPr="00567372">
        <w:tab/>
      </w:r>
      <w:r w:rsidRPr="00567372">
        <w:tab/>
      </w:r>
      <w:r w:rsidRPr="00567372">
        <w:tab/>
      </w:r>
      <w:r w:rsidRPr="00567372">
        <w:tab/>
        <w:t>ProtocolExtensionContainer { { M1</w:t>
      </w:r>
      <w:r w:rsidRPr="00567372">
        <w:rPr>
          <w:snapToGrid w:val="0"/>
        </w:rPr>
        <w:t>PeriodicReporting</w:t>
      </w:r>
      <w:r w:rsidRPr="00567372">
        <w:t>-ExtIEs} } OPTIONAL,</w:t>
      </w:r>
    </w:p>
    <w:p w14:paraId="69FBA7FB" w14:textId="77777777" w:rsidR="0032402A" w:rsidRPr="00567372" w:rsidRDefault="0032402A" w:rsidP="00C10143">
      <w:pPr>
        <w:pStyle w:val="PL"/>
      </w:pPr>
      <w:r w:rsidRPr="00567372">
        <w:tab/>
        <w:t>...</w:t>
      </w:r>
    </w:p>
    <w:p w14:paraId="766848AF" w14:textId="77777777" w:rsidR="0032402A" w:rsidRPr="00567372" w:rsidRDefault="0032402A" w:rsidP="00C10143">
      <w:pPr>
        <w:pStyle w:val="PL"/>
      </w:pPr>
      <w:r w:rsidRPr="00567372">
        <w:t>}</w:t>
      </w:r>
    </w:p>
    <w:p w14:paraId="19B94F1F" w14:textId="77777777" w:rsidR="0032402A" w:rsidRPr="00567372" w:rsidRDefault="0032402A" w:rsidP="00C10143">
      <w:pPr>
        <w:pStyle w:val="PL"/>
      </w:pPr>
    </w:p>
    <w:p w14:paraId="751D2150" w14:textId="77777777" w:rsidR="0032402A" w:rsidRPr="00567372" w:rsidRDefault="0032402A" w:rsidP="00C10143">
      <w:pPr>
        <w:pStyle w:val="PL"/>
      </w:pPr>
      <w:r w:rsidRPr="00567372">
        <w:rPr>
          <w:snapToGrid w:val="0"/>
        </w:rPr>
        <w:t>M1PeriodicReporting</w:t>
      </w:r>
      <w:r w:rsidRPr="00567372">
        <w:t xml:space="preserve">-ExtIEs </w:t>
      </w:r>
      <w:r>
        <w:t>XNAP-PROTOCOL-EXTENSION</w:t>
      </w:r>
      <w:r w:rsidRPr="00567372">
        <w:t xml:space="preserve"> ::= {</w:t>
      </w:r>
    </w:p>
    <w:p w14:paraId="7993FE15" w14:textId="711836A0" w:rsidR="0084386E" w:rsidRDefault="0084386E" w:rsidP="00C10143">
      <w:pPr>
        <w:pStyle w:val="PL"/>
        <w:rPr>
          <w:rFonts w:eastAsia="SimSun"/>
          <w:snapToGrid w:val="0"/>
          <w:lang w:val="en-US" w:eastAsia="zh-CN"/>
        </w:rPr>
      </w:pPr>
      <w:r>
        <w:rPr>
          <w:rFonts w:eastAsia="SimSun"/>
          <w:lang w:val="en-US" w:eastAsia="zh-CN"/>
        </w:rPr>
        <w:tab/>
      </w:r>
      <w:r>
        <w:rPr>
          <w:rFonts w:eastAsia="SimSun" w:hint="eastAsia"/>
          <w:lang w:val="en-US" w:eastAsia="zh-CN"/>
        </w:rPr>
        <w:t>{ID id-ExtendedReportIntervalMDT</w:t>
      </w:r>
      <w:r w:rsidR="00B131F0">
        <w:rPr>
          <w:rFonts w:eastAsia="SimSun"/>
          <w:lang w:val="en-US" w:eastAsia="zh-CN"/>
        </w:rPr>
        <w:tab/>
      </w:r>
      <w:r>
        <w:rPr>
          <w:snapToGrid w:val="0"/>
        </w:rPr>
        <w:t>CRITICALITY ignore</w:t>
      </w:r>
      <w:r w:rsidR="00B131F0">
        <w:rPr>
          <w:snapToGrid w:val="0"/>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C10143">
      <w:pPr>
        <w:pStyle w:val="PL"/>
      </w:pPr>
      <w:r w:rsidRPr="00567372">
        <w:tab/>
        <w:t>...</w:t>
      </w:r>
    </w:p>
    <w:p w14:paraId="0F911882" w14:textId="77777777" w:rsidR="0032402A" w:rsidRPr="00567372" w:rsidRDefault="0032402A" w:rsidP="00C10143">
      <w:pPr>
        <w:pStyle w:val="PL"/>
      </w:pPr>
      <w:r w:rsidRPr="00567372">
        <w:t>}</w:t>
      </w:r>
    </w:p>
    <w:p w14:paraId="4C65ECEC" w14:textId="77777777" w:rsidR="0032402A" w:rsidRPr="00567372" w:rsidRDefault="0032402A" w:rsidP="00C10143">
      <w:pPr>
        <w:pStyle w:val="PL"/>
      </w:pPr>
    </w:p>
    <w:p w14:paraId="7D3EEE53" w14:textId="77777777" w:rsidR="0032402A" w:rsidRPr="00567372" w:rsidRDefault="0032402A" w:rsidP="00C10143">
      <w:pPr>
        <w:pStyle w:val="PL"/>
        <w:rPr>
          <w:snapToGrid w:val="0"/>
        </w:rPr>
      </w:pPr>
      <w:r w:rsidRPr="00567372">
        <w:rPr>
          <w:snapToGrid w:val="0"/>
        </w:rPr>
        <w:t>M1ReportingTrigger ::= ENUMERATED{</w:t>
      </w:r>
    </w:p>
    <w:p w14:paraId="7249E920" w14:textId="77777777" w:rsidR="0032402A" w:rsidRPr="00567372" w:rsidRDefault="0032402A" w:rsidP="00C10143">
      <w:pPr>
        <w:pStyle w:val="PL"/>
        <w:rPr>
          <w:snapToGrid w:val="0"/>
        </w:rPr>
      </w:pPr>
      <w:r w:rsidRPr="00567372">
        <w:rPr>
          <w:snapToGrid w:val="0"/>
        </w:rPr>
        <w:tab/>
        <w:t>periodic,</w:t>
      </w:r>
    </w:p>
    <w:p w14:paraId="18815DF3" w14:textId="77777777" w:rsidR="0032402A" w:rsidRPr="00567372" w:rsidRDefault="0032402A" w:rsidP="00C10143">
      <w:pPr>
        <w:pStyle w:val="PL"/>
        <w:rPr>
          <w:snapToGrid w:val="0"/>
        </w:rPr>
      </w:pPr>
      <w:r w:rsidRPr="00567372">
        <w:rPr>
          <w:snapToGrid w:val="0"/>
        </w:rPr>
        <w:tab/>
        <w:t>a2eventtriggered,</w:t>
      </w:r>
    </w:p>
    <w:p w14:paraId="35FDE75A" w14:textId="77777777" w:rsidR="0032402A" w:rsidRDefault="0032402A" w:rsidP="00C10143">
      <w:pPr>
        <w:pStyle w:val="PL"/>
        <w:rPr>
          <w:snapToGrid w:val="0"/>
        </w:rPr>
      </w:pPr>
      <w:r w:rsidRPr="00567372">
        <w:rPr>
          <w:snapToGrid w:val="0"/>
        </w:rPr>
        <w:tab/>
        <w:t>a2eventtriggered-periodic</w:t>
      </w:r>
      <w:r>
        <w:rPr>
          <w:snapToGrid w:val="0"/>
        </w:rPr>
        <w:t>,</w:t>
      </w:r>
    </w:p>
    <w:p w14:paraId="68A14AC0" w14:textId="77777777" w:rsidR="0032402A" w:rsidRPr="00567372" w:rsidRDefault="0032402A" w:rsidP="00C10143">
      <w:pPr>
        <w:pStyle w:val="PL"/>
        <w:rPr>
          <w:snapToGrid w:val="0"/>
        </w:rPr>
      </w:pPr>
      <w:r>
        <w:rPr>
          <w:snapToGrid w:val="0"/>
        </w:rPr>
        <w:tab/>
      </w:r>
      <w:r w:rsidRPr="00567372">
        <w:rPr>
          <w:snapToGrid w:val="0"/>
        </w:rPr>
        <w:t>...</w:t>
      </w:r>
    </w:p>
    <w:p w14:paraId="0EBD868A" w14:textId="77777777" w:rsidR="0032402A" w:rsidRPr="00567372" w:rsidRDefault="0032402A" w:rsidP="00C10143">
      <w:pPr>
        <w:pStyle w:val="PL"/>
        <w:rPr>
          <w:snapToGrid w:val="0"/>
        </w:rPr>
      </w:pPr>
      <w:r w:rsidRPr="00567372">
        <w:rPr>
          <w:snapToGrid w:val="0"/>
        </w:rPr>
        <w:tab/>
      </w:r>
    </w:p>
    <w:p w14:paraId="17DF06FF" w14:textId="77777777" w:rsidR="0032402A" w:rsidRDefault="0032402A" w:rsidP="00C10143">
      <w:pPr>
        <w:pStyle w:val="PL"/>
        <w:rPr>
          <w:snapToGrid w:val="0"/>
        </w:rPr>
      </w:pPr>
      <w:r w:rsidRPr="00567372">
        <w:rPr>
          <w:snapToGrid w:val="0"/>
        </w:rPr>
        <w:t>}</w:t>
      </w:r>
    </w:p>
    <w:p w14:paraId="621C1437" w14:textId="77777777" w:rsidR="0032402A" w:rsidRPr="00567372" w:rsidRDefault="0032402A" w:rsidP="00C10143">
      <w:pPr>
        <w:pStyle w:val="PL"/>
        <w:rPr>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994" w:name="_Hlk513539650"/>
      <w:r w:rsidRPr="00FD0425">
        <w:t>MaskedIMEISV</w:t>
      </w:r>
      <w:bookmarkEnd w:id="8994"/>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995"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995"/>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48F49D7F"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sidR="00B131F0">
        <w:rPr>
          <w:rFonts w:eastAsia="SimSun"/>
          <w:snapToGrid w:val="0"/>
        </w:rPr>
        <w:tab/>
      </w:r>
      <w:r w:rsidR="00B131F0">
        <w:rPr>
          <w:rFonts w:eastAsia="SimSun"/>
          <w:snapToGrid w:val="0"/>
        </w:rPr>
        <w:tab/>
      </w:r>
      <w:r w:rsidR="00B131F0">
        <w:rPr>
          <w:rFonts w:eastAsia="SimSun"/>
          <w:snapToGrid w:val="0"/>
        </w:rPr>
        <w:tab/>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C10143">
      <w:pPr>
        <w:pStyle w:val="PL"/>
        <w:rPr>
          <w:snapToGrid w:val="0"/>
          <w:lang w:val="en-US"/>
        </w:rPr>
      </w:pPr>
      <w:r w:rsidRPr="0037116A">
        <w:rPr>
          <w:snapToGrid w:val="0"/>
          <w:lang w:val="en-US"/>
        </w:rPr>
        <w:t xml:space="preserve">MeasurementsToActivate ::= </w:t>
      </w:r>
      <w:r w:rsidRPr="0037116A">
        <w:rPr>
          <w:snapToGrid w:val="0"/>
          <w:lang w:val="en-US" w:eastAsia="zh-CN"/>
        </w:rPr>
        <w:t xml:space="preserve">BIT STRING </w:t>
      </w:r>
      <w:r w:rsidRPr="0037116A">
        <w:rPr>
          <w:snapToGrid w:val="0"/>
          <w:lang w:val="en-US"/>
        </w:rPr>
        <w:t>(</w:t>
      </w:r>
      <w:r w:rsidRPr="0037116A">
        <w:rPr>
          <w:snapToGrid w:val="0"/>
          <w:lang w:val="en-US" w:eastAsia="zh-CN"/>
        </w:rPr>
        <w:t>SIZE (8)</w:t>
      </w:r>
      <w:r w:rsidRPr="0037116A">
        <w:rPr>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996" w:name="_Hlk515377169"/>
      <w:r w:rsidRPr="00FD0425">
        <w:t>NeighbourInformation-E-UTRA</w:t>
      </w:r>
      <w:bookmarkEnd w:id="8996"/>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997" w:name="_Hlk515377005"/>
      <w:r w:rsidRPr="006B55F2">
        <w:rPr>
          <w:noProof w:val="0"/>
          <w:snapToGrid w:val="0"/>
          <w:lang w:val="fr-FR"/>
        </w:rPr>
        <w:t>E-UTRAARFCN</w:t>
      </w:r>
      <w:bookmarkEnd w:id="8997"/>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998" w:name="_Hlk515377583"/>
      <w:r w:rsidRPr="00FD0425">
        <w:t xml:space="preserve">NeighbourInformation-NR </w:t>
      </w:r>
      <w:bookmarkEnd w:id="8998"/>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999" w:name="OLE_LINK26"/>
      <w:r w:rsidRPr="00FD0425">
        <w:rPr>
          <w:snapToGrid w:val="0"/>
          <w:lang w:eastAsia="zh-CN"/>
        </w:rPr>
        <w:t>measurementTimingConfiguration</w:t>
      </w:r>
      <w:bookmarkEnd w:id="8999"/>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9000"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t>NG-RAN-Cell-Identity</w:t>
      </w:r>
      <w:bookmarkEnd w:id="9000"/>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9001" w:name="_Hlk513550371"/>
      <w:r w:rsidRPr="006B55F2">
        <w:rPr>
          <w:rFonts w:eastAsia="Batang"/>
          <w:lang w:val="fr-FR"/>
        </w:rPr>
        <w:t xml:space="preserve">NG-RANnodeUEXnAPID </w:t>
      </w:r>
      <w:bookmarkEnd w:id="9001"/>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9002"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9003" w:name="_Hlk513546616"/>
      <w:r w:rsidRPr="00FD0425">
        <w:rPr>
          <w:rStyle w:val="PLChar"/>
        </w:rPr>
        <w:t>onDynamic5QIDescriptor</w:t>
      </w:r>
      <w:bookmarkEnd w:id="9002"/>
      <w:bookmarkEnd w:id="9003"/>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9004" w:name="_Hlk44448002"/>
      <w:r w:rsidRPr="00300B5A">
        <w:t>NG-eNB-</w:t>
      </w:r>
      <w:r w:rsidRPr="00300B5A">
        <w:rPr>
          <w:noProof w:val="0"/>
          <w:snapToGrid w:val="0"/>
        </w:rPr>
        <w:t>RadioResourceStatus</w:t>
      </w:r>
      <w:r w:rsidRPr="00300B5A">
        <w:rPr>
          <w:noProof w:val="0"/>
          <w:snapToGrid w:val="0"/>
        </w:rPr>
        <w:tab/>
        <w:t>::= SEQUENCE {</w:t>
      </w:r>
    </w:p>
    <w:bookmarkEnd w:id="9004"/>
    <w:p w14:paraId="637543D7" w14:textId="77777777" w:rsidR="000F0BC5" w:rsidRPr="006B55F2" w:rsidRDefault="000F0BC5" w:rsidP="000F0BC5">
      <w:pPr>
        <w:pStyle w:val="PL"/>
        <w:tabs>
          <w:tab w:val="left" w:pos="4688"/>
        </w:tabs>
        <w:rPr>
          <w:noProof w:val="0"/>
          <w:lang w:val="fr-FR"/>
        </w:rPr>
      </w:pPr>
      <w:r w:rsidRPr="00300B5A">
        <w:rPr>
          <w:noProof w:val="0"/>
          <w:snapToGrid w:val="0"/>
        </w:rPr>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DCC64C1"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00E013BA">
        <w:rPr>
          <w:noProof w:val="0"/>
          <w:lang w:val="fr-FR"/>
        </w:rPr>
        <w:tab/>
      </w:r>
      <w:r w:rsidRPr="006B55F2">
        <w:rPr>
          <w:noProof w:val="0"/>
          <w:lang w:val="fr-FR"/>
        </w:rPr>
        <w:t>DL-</w:t>
      </w:r>
      <w:r w:rsidRPr="006B55F2">
        <w:rPr>
          <w:bCs/>
          <w:noProof w:val="0"/>
          <w:lang w:val="fr-FR"/>
        </w:rPr>
        <w:t>Total-PRB-usage</w:t>
      </w:r>
      <w:r w:rsidRPr="006B55F2">
        <w:rPr>
          <w:noProof w:val="0"/>
          <w:lang w:val="fr-FR"/>
        </w:rPr>
        <w:t>,</w:t>
      </w:r>
    </w:p>
    <w:p w14:paraId="0BAA7EEA" w14:textId="49CC4D13"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00E013BA">
        <w:rPr>
          <w:noProof w:val="0"/>
          <w:lang w:val="fr-FR"/>
        </w:rPr>
        <w:tab/>
      </w:r>
      <w:r w:rsidRPr="006B55F2">
        <w:rPr>
          <w:noProof w:val="0"/>
          <w:lang w:val="fr-FR"/>
        </w:rPr>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232D5687" w:rsidR="000F0BC5" w:rsidRPr="00564FF6" w:rsidRDefault="00564FF6" w:rsidP="00564FF6">
      <w:pPr>
        <w:pStyle w:val="PL"/>
      </w:pPr>
      <w:r>
        <w:tab/>
      </w:r>
      <w:r w:rsidR="000F0BC5" w:rsidRPr="00564FF6">
        <w:t>dLTNLAvailableCapacity</w:t>
      </w:r>
      <w:r w:rsidR="000F0BC5" w:rsidRPr="00564FF6">
        <w:tab/>
      </w:r>
      <w:r w:rsidR="000F0BC5" w:rsidRPr="00564FF6">
        <w:tab/>
      </w:r>
      <w:r w:rsidR="000F0BC5" w:rsidRPr="00564FF6">
        <w:tab/>
      </w:r>
      <w:r w:rsidR="000F0BC5" w:rsidRPr="00564FF6">
        <w:tab/>
      </w:r>
      <w:r w:rsidR="000F0BC5" w:rsidRPr="00564FF6">
        <w:tab/>
        <w:t>AvailableCapacity,</w:t>
      </w:r>
    </w:p>
    <w:p w14:paraId="190761AB" w14:textId="60B920B1" w:rsidR="000F0BC5" w:rsidRPr="00564FF6" w:rsidRDefault="00564FF6" w:rsidP="00564FF6">
      <w:pPr>
        <w:pStyle w:val="PL"/>
      </w:pPr>
      <w:r>
        <w:tab/>
      </w:r>
      <w:r w:rsidR="000F0BC5" w:rsidRPr="00564FF6">
        <w:t>uLTNLOfferedCapacity</w:t>
      </w:r>
      <w:r w:rsidR="000F0BC5" w:rsidRPr="00564FF6">
        <w:tab/>
      </w:r>
      <w:r w:rsidR="000F0BC5" w:rsidRPr="00564FF6">
        <w:tab/>
      </w:r>
      <w:r w:rsidR="000F0BC5" w:rsidRPr="00564FF6">
        <w:tab/>
      </w:r>
      <w:r w:rsidR="000F0BC5" w:rsidRPr="00564FF6">
        <w:tab/>
      </w:r>
      <w:r w:rsidR="000F0BC5" w:rsidRPr="00564FF6">
        <w:tab/>
        <w:t>OfferedCapacity,</w:t>
      </w:r>
    </w:p>
    <w:p w14:paraId="4B3AAD98" w14:textId="77777777" w:rsidR="000F0BC5" w:rsidRPr="00BD1D4F" w:rsidRDefault="000F0BC5" w:rsidP="00BD1D4F">
      <w:pPr>
        <w:pStyle w:val="PL"/>
      </w:pPr>
      <w:r w:rsidRPr="00BD1D4F">
        <w:tab/>
        <w:t>uLTNLAvailableCapacity</w:t>
      </w:r>
      <w:r w:rsidRPr="00BD1D4F">
        <w:tab/>
      </w:r>
      <w:r w:rsidRPr="00BD1D4F">
        <w:tab/>
      </w:r>
      <w:r w:rsidRPr="00BD1D4F">
        <w:tab/>
      </w:r>
      <w:r w:rsidRPr="00BD1D4F">
        <w:tab/>
      </w:r>
      <w:r w:rsidRPr="00BD1D4F">
        <w:tab/>
        <w:t>AvailableCapacity,</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9005"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9005"/>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9006" w:name="_Hlk515377712"/>
      <w:r w:rsidRPr="00FD0425">
        <w:rPr>
          <w:noProof w:val="0"/>
          <w:snapToGrid w:val="0"/>
          <w:lang w:eastAsia="zh-CN"/>
        </w:rPr>
        <w:t>NRFrequencyInfo</w:t>
      </w:r>
      <w:bookmarkEnd w:id="9006"/>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584D1604" w:rsidR="00D94208" w:rsidRPr="006B55F2" w:rsidRDefault="007C47D0" w:rsidP="007C47D0">
      <w:pPr>
        <w:pStyle w:val="PL"/>
        <w:rPr>
          <w:noProof w:val="0"/>
          <w:snapToGrid w:val="0"/>
          <w:lang w:val="fr-FR" w:eastAsia="zh-CN"/>
        </w:rPr>
      </w:pPr>
      <w:r w:rsidRPr="006B55F2">
        <w:rPr>
          <w:noProof w:val="0"/>
          <w:snapToGrid w:val="0"/>
          <w:lang w:val="fr-FR" w:eastAsia="zh-CN"/>
        </w:rPr>
        <w:tab/>
        <w:t>{</w:t>
      </w:r>
      <w:r w:rsidR="00383F0B">
        <w:rPr>
          <w:noProof w:val="0"/>
          <w:snapToGrid w:val="0"/>
          <w:lang w:val="fr-FR" w:eastAsia="zh-CN"/>
        </w:rPr>
        <w:t xml:space="preserve"> </w:t>
      </w:r>
      <w:r w:rsidRPr="006B55F2">
        <w:rPr>
          <w:noProof w:val="0"/>
          <w:snapToGrid w:val="0"/>
          <w:lang w:val="fr-FR" w:eastAsia="zh-CN"/>
        </w:rPr>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r>
      <w:r w:rsidR="00383F0B">
        <w:rPr>
          <w:noProof w:val="0"/>
          <w:snapToGrid w:val="0"/>
          <w:lang w:val="fr-FR" w:eastAsia="zh-CN"/>
        </w:rPr>
        <w:tab/>
      </w:r>
      <w:r w:rsidRPr="006B55F2">
        <w:rPr>
          <w:noProof w:val="0"/>
          <w:snapToGrid w:val="0"/>
          <w:lang w:val="fr-FR" w:eastAsia="zh-CN"/>
        </w:rPr>
        <w:t>PRESENCE optional }</w:t>
      </w:r>
      <w:r w:rsidR="000F0BC5" w:rsidRPr="006B55F2">
        <w:rPr>
          <w:noProof w:val="0"/>
          <w:snapToGrid w:val="0"/>
          <w:lang w:val="fr-FR" w:eastAsia="zh-CN"/>
        </w:rPr>
        <w:t>|</w:t>
      </w:r>
    </w:p>
    <w:p w14:paraId="69C420E7" w14:textId="2C79138D"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w:t>
      </w:r>
      <w:r w:rsidR="00383F0B">
        <w:rPr>
          <w:noProof w:val="0"/>
          <w:snapToGrid w:val="0"/>
          <w:lang w:eastAsia="zh-CN"/>
        </w:rPr>
        <w:t xml:space="preserve"> </w:t>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r>
      <w:r w:rsidR="00383F0B">
        <w:rPr>
          <w:noProof w:val="0"/>
          <w:snapToGrid w:val="0"/>
          <w:lang w:eastAsia="zh-CN"/>
        </w:rPr>
        <w:tab/>
      </w:r>
      <w:r w:rsidRPr="007C47D0">
        <w:rPr>
          <w:noProof w:val="0"/>
          <w:snapToGrid w:val="0"/>
          <w:lang w:eastAsia="zh-CN"/>
        </w:rPr>
        <w:t>PRESENCE optional }</w:t>
      </w:r>
      <w:r>
        <w:rPr>
          <w:noProof w:val="0"/>
          <w:snapToGrid w:val="0"/>
          <w:lang w:eastAsia="zh-CN"/>
        </w:rPr>
        <w:t>|</w:t>
      </w:r>
    </w:p>
    <w:p w14:paraId="165595DE" w14:textId="5B8712F9" w:rsidR="00022314" w:rsidRDefault="00D94208" w:rsidP="00022314">
      <w:pPr>
        <w:pStyle w:val="PL"/>
        <w:rPr>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r>
      <w:r w:rsidR="00383F0B">
        <w:rPr>
          <w:noProof w:val="0"/>
          <w:snapToGrid w:val="0"/>
          <w:lang w:eastAsia="zh-CN"/>
        </w:rPr>
        <w:tab/>
      </w:r>
      <w:r w:rsidR="00383F0B">
        <w:rPr>
          <w:noProof w:val="0"/>
          <w:snapToGrid w:val="0"/>
          <w:lang w:eastAsia="zh-CN"/>
        </w:rPr>
        <w:tab/>
      </w:r>
      <w:r w:rsidR="00383F0B">
        <w:rPr>
          <w:noProof w:val="0"/>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r>
      <w:r w:rsidR="00383F0B">
        <w:rPr>
          <w:noProof w:val="0"/>
          <w:snapToGrid w:val="0"/>
          <w:lang w:eastAsia="zh-CN"/>
        </w:rPr>
        <w:tab/>
      </w:r>
      <w:r w:rsidR="00383F0B">
        <w:rPr>
          <w:noProof w:val="0"/>
          <w:snapToGrid w:val="0"/>
          <w:lang w:eastAsia="zh-CN"/>
        </w:rPr>
        <w:tab/>
      </w:r>
      <w:r w:rsidR="00383F0B">
        <w:rPr>
          <w:noProof w:val="0"/>
          <w:snapToGrid w:val="0"/>
          <w:lang w:eastAsia="zh-CN"/>
        </w:rPr>
        <w:tab/>
      </w:r>
      <w:r w:rsidR="00383F0B">
        <w:rPr>
          <w:noProof w:val="0"/>
          <w:snapToGrid w:val="0"/>
          <w:lang w:eastAsia="zh-CN"/>
        </w:rPr>
        <w:tab/>
      </w:r>
      <w:r w:rsidR="00383F0B">
        <w:rPr>
          <w:noProof w:val="0"/>
          <w:snapToGrid w:val="0"/>
          <w:lang w:eastAsia="zh-CN"/>
        </w:rPr>
        <w:tab/>
      </w:r>
      <w:r w:rsidR="00383F0B">
        <w:rPr>
          <w:noProof w:val="0"/>
          <w:snapToGrid w:val="0"/>
          <w:lang w:eastAsia="zh-CN"/>
        </w:rPr>
        <w:tab/>
      </w:r>
      <w:r w:rsidRPr="00FD0425">
        <w:rPr>
          <w:noProof w:val="0"/>
          <w:snapToGrid w:val="0"/>
          <w:lang w:eastAsia="zh-CN"/>
        </w:rPr>
        <w:t>PRESENCE optional }</w:t>
      </w:r>
      <w:r w:rsidR="00022314">
        <w:rPr>
          <w:rFonts w:hint="eastAsia"/>
          <w:snapToGrid w:val="0"/>
          <w:lang w:eastAsia="zh-CN"/>
        </w:rPr>
        <w:t>|</w:t>
      </w:r>
    </w:p>
    <w:p w14:paraId="242F1E0E" w14:textId="4A5E9831" w:rsidR="00F8271E" w:rsidRPr="00FD0425" w:rsidRDefault="00022314" w:rsidP="00022314">
      <w:pPr>
        <w:pStyle w:val="PL"/>
        <w:rPr>
          <w:noProof w:val="0"/>
          <w:snapToGrid w:val="0"/>
          <w:lang w:eastAsia="zh-CN"/>
        </w:rPr>
      </w:pPr>
      <w:r>
        <w:tab/>
        <w:t>{</w:t>
      </w:r>
      <w:r w:rsidR="00383F0B">
        <w:t xml:space="preserve"> </w:t>
      </w:r>
      <w:r>
        <w:t>ID id-</w:t>
      </w:r>
      <w:r w:rsidRPr="00EA5FA7">
        <w:t>Transmission-Bandwidth</w:t>
      </w:r>
      <w:r>
        <w:t>-</w:t>
      </w:r>
      <w:r w:rsidRPr="00F36014">
        <w:rPr>
          <w:rFonts w:cs="Courier New"/>
          <w:snapToGrid w:val="0"/>
          <w:szCs w:val="16"/>
          <w:lang w:eastAsia="zh-CN"/>
        </w:rPr>
        <w:t>asymmetric</w:t>
      </w:r>
      <w:r>
        <w:tab/>
        <w:t>CRITICALITY ignore</w:t>
      </w:r>
      <w:r>
        <w:tab/>
        <w:t xml:space="preserve">EXTENSION </w:t>
      </w:r>
      <w:r w:rsidRPr="00EA5FA7">
        <w:t>Transmission-Bandwidth</w:t>
      </w:r>
      <w:r>
        <w:t>-</w:t>
      </w:r>
      <w:r w:rsidRPr="00F36014">
        <w:rPr>
          <w:rFonts w:cs="Courier New"/>
          <w:snapToGrid w:val="0"/>
          <w:szCs w:val="16"/>
          <w:lang w:eastAsia="zh-CN"/>
        </w:rPr>
        <w:t>asymmetric</w:t>
      </w:r>
      <w:r>
        <w:tab/>
      </w:r>
      <w:r>
        <w:tab/>
        <w:t>PRESENCE optional</w:t>
      </w:r>
      <w:r>
        <w:rPr>
          <w:rFonts w:hint="eastAsia"/>
          <w:lang w:eastAsia="zh-CN"/>
        </w:rPr>
        <w:t xml:space="preserve"> </w:t>
      </w:r>
      <w:r>
        <w:t>}</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9007" w:name="_Hlk513548571"/>
      <w:r w:rsidRPr="00FD0425">
        <w:rPr>
          <w:noProof w:val="0"/>
          <w:snapToGrid w:val="0"/>
          <w:lang w:eastAsia="zh-CN"/>
        </w:rPr>
        <w:t>NRTransmissionBandwidth</w:t>
      </w:r>
      <w:bookmarkEnd w:id="9007"/>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15E54EE4" w14:textId="77777777" w:rsidR="00022314" w:rsidRPr="00EA5FA7" w:rsidRDefault="00022314" w:rsidP="00022314">
      <w:pPr>
        <w:pStyle w:val="PL"/>
        <w:rPr>
          <w:rFonts w:eastAsia="SimSun"/>
        </w:rPr>
      </w:pPr>
      <w:r w:rsidRPr="00EA5FA7">
        <w:t>Transmission-Bandwidth</w:t>
      </w:r>
      <w:r>
        <w:t>-</w:t>
      </w:r>
      <w:r w:rsidRPr="00F36014">
        <w:rPr>
          <w:rFonts w:cs="Courier New"/>
          <w:snapToGrid w:val="0"/>
          <w:szCs w:val="16"/>
          <w:lang w:eastAsia="zh-CN"/>
        </w:rPr>
        <w:t>asymmetric</w:t>
      </w:r>
      <w:r w:rsidRPr="00EA5FA7">
        <w:t xml:space="preserve"> ::= </w:t>
      </w:r>
      <w:r w:rsidRPr="00EA5FA7">
        <w:rPr>
          <w:rFonts w:eastAsia="SimSun"/>
        </w:rPr>
        <w:t>SEQUENCE {</w:t>
      </w:r>
    </w:p>
    <w:p w14:paraId="19103BF3" w14:textId="3BEFDFE4" w:rsidR="00022314" w:rsidRPr="00EA5FA7" w:rsidRDefault="00022314" w:rsidP="00022314">
      <w:pPr>
        <w:pStyle w:val="PL"/>
        <w:rPr>
          <w:rFonts w:eastAsia="SimSun"/>
        </w:rPr>
      </w:pPr>
      <w:r w:rsidRPr="00EA5FA7">
        <w:rPr>
          <w:rFonts w:eastAsia="SimSun"/>
        </w:rPr>
        <w:tab/>
      </w:r>
      <w:r>
        <w:rPr>
          <w:rFonts w:eastAsia="SimSun"/>
        </w:rPr>
        <w:t>ul-</w:t>
      </w:r>
      <w:r w:rsidRPr="00EA5FA7">
        <w:t>Transmission-Bandwidth</w:t>
      </w:r>
      <w:r w:rsidRPr="00EA5FA7">
        <w:rPr>
          <w:rFonts w:eastAsia="SimSun"/>
        </w:rPr>
        <w:tab/>
      </w:r>
      <w:r w:rsidR="002770F4">
        <w:rPr>
          <w:rFonts w:eastAsia="SimSun"/>
        </w:rPr>
        <w:t>NR</w:t>
      </w:r>
      <w:r w:rsidRPr="00EA5FA7">
        <w:t>TransmissionBandwidth</w:t>
      </w:r>
      <w:r w:rsidRPr="00EA5FA7">
        <w:rPr>
          <w:rFonts w:eastAsia="SimSun"/>
        </w:rPr>
        <w:t>,</w:t>
      </w:r>
    </w:p>
    <w:p w14:paraId="1ED898D2" w14:textId="7C6CF53B" w:rsidR="00022314" w:rsidRDefault="00022314" w:rsidP="00022314">
      <w:pPr>
        <w:pStyle w:val="PL"/>
        <w:rPr>
          <w:rFonts w:eastAsia="SimSun"/>
        </w:rPr>
      </w:pPr>
      <w:r w:rsidRPr="00EA5FA7">
        <w:rPr>
          <w:rFonts w:eastAsia="SimSun"/>
        </w:rPr>
        <w:tab/>
      </w:r>
      <w:r>
        <w:rPr>
          <w:rFonts w:eastAsia="SimSun"/>
        </w:rPr>
        <w:t>dl-</w:t>
      </w:r>
      <w:r w:rsidRPr="00EA5FA7">
        <w:t>Transmission-Bandwidth</w:t>
      </w:r>
      <w:r w:rsidRPr="00EA5FA7">
        <w:rPr>
          <w:rFonts w:eastAsia="SimSun"/>
        </w:rPr>
        <w:tab/>
      </w:r>
      <w:r w:rsidR="002770F4">
        <w:rPr>
          <w:rFonts w:eastAsia="SimSun"/>
        </w:rPr>
        <w:t>NR</w:t>
      </w:r>
      <w:r w:rsidRPr="00EA5FA7">
        <w:t>TransmissionBandwidth</w:t>
      </w:r>
      <w:r w:rsidRPr="00EA5FA7">
        <w:rPr>
          <w:rFonts w:eastAsia="SimSun"/>
        </w:rPr>
        <w:t>,</w:t>
      </w:r>
    </w:p>
    <w:p w14:paraId="766B64F6" w14:textId="77777777" w:rsidR="00022314" w:rsidRPr="00F46E90" w:rsidRDefault="00022314" w:rsidP="00022314">
      <w:pPr>
        <w:pStyle w:val="PL"/>
        <w:rPr>
          <w:rFonts w:eastAsia="SimSun"/>
        </w:rPr>
      </w:pPr>
      <w:r w:rsidRPr="00F46E90">
        <w:rPr>
          <w:rFonts w:eastAsia="SimSun"/>
        </w:rPr>
        <w:tab/>
        <w:t>iE-Extensions</w:t>
      </w:r>
      <w:r w:rsidRPr="00F46E90">
        <w:rPr>
          <w:rFonts w:eastAsia="SimSun"/>
        </w:rPr>
        <w:tab/>
      </w:r>
      <w:r w:rsidRPr="00F46E90">
        <w:rPr>
          <w:rFonts w:eastAsia="SimSun"/>
        </w:rPr>
        <w:tab/>
      </w:r>
      <w:r w:rsidRPr="00F46E90">
        <w:rPr>
          <w:rFonts w:eastAsia="SimSun"/>
        </w:rPr>
        <w:tab/>
      </w:r>
      <w:r w:rsidRPr="00F46E90">
        <w:rPr>
          <w:rFonts w:eastAsia="SimSun"/>
        </w:rPr>
        <w:tab/>
        <w:t xml:space="preserve">ProtocolExtensionContainer { { </w:t>
      </w:r>
      <w:r w:rsidRPr="00EA5FA7">
        <w:t>Transmission-Bandwidth</w:t>
      </w:r>
      <w:r>
        <w:t>-</w:t>
      </w:r>
      <w:r w:rsidRPr="00F36014">
        <w:rPr>
          <w:rFonts w:cs="Courier New"/>
          <w:snapToGrid w:val="0"/>
          <w:szCs w:val="16"/>
          <w:lang w:eastAsia="zh-CN"/>
        </w:rPr>
        <w:t>asymmetric</w:t>
      </w:r>
      <w:r w:rsidRPr="00F46E90">
        <w:rPr>
          <w:rFonts w:eastAsia="SimSun"/>
        </w:rPr>
        <w:t>-ExtIEs} } OPTIONAL,</w:t>
      </w:r>
    </w:p>
    <w:p w14:paraId="110D25CF" w14:textId="77777777" w:rsidR="00022314" w:rsidRPr="00F46E90" w:rsidRDefault="00022314" w:rsidP="00022314">
      <w:pPr>
        <w:pStyle w:val="PL"/>
        <w:rPr>
          <w:rFonts w:eastAsia="SimSun"/>
        </w:rPr>
      </w:pPr>
      <w:r w:rsidRPr="00F46E90">
        <w:rPr>
          <w:rFonts w:eastAsia="SimSun"/>
        </w:rPr>
        <w:tab/>
        <w:t>...</w:t>
      </w:r>
    </w:p>
    <w:p w14:paraId="4070342A" w14:textId="77777777" w:rsidR="00022314" w:rsidRPr="00F46E90" w:rsidRDefault="00022314" w:rsidP="00022314">
      <w:pPr>
        <w:pStyle w:val="PL"/>
        <w:rPr>
          <w:rFonts w:eastAsia="SimSun"/>
        </w:rPr>
      </w:pPr>
      <w:r w:rsidRPr="00F46E90">
        <w:rPr>
          <w:rFonts w:eastAsia="SimSun"/>
        </w:rPr>
        <w:t>}</w:t>
      </w:r>
    </w:p>
    <w:p w14:paraId="2B8E116A" w14:textId="77777777" w:rsidR="00022314" w:rsidRPr="00F46E90" w:rsidRDefault="00022314" w:rsidP="00022314">
      <w:pPr>
        <w:pStyle w:val="PL"/>
        <w:rPr>
          <w:rFonts w:eastAsia="SimSun"/>
        </w:rPr>
      </w:pPr>
    </w:p>
    <w:p w14:paraId="043EE767" w14:textId="7B08DC9B" w:rsidR="00022314" w:rsidRPr="00F46E90" w:rsidRDefault="00022314" w:rsidP="00022314">
      <w:pPr>
        <w:pStyle w:val="PL"/>
        <w:rPr>
          <w:rFonts w:eastAsia="SimSun"/>
        </w:rPr>
      </w:pPr>
      <w:r w:rsidRPr="00EA5FA7">
        <w:t>Transmission-Bandwidth</w:t>
      </w:r>
      <w:r>
        <w:t>-</w:t>
      </w:r>
      <w:r w:rsidRPr="00F36014">
        <w:rPr>
          <w:rFonts w:cs="Courier New"/>
          <w:snapToGrid w:val="0"/>
          <w:szCs w:val="16"/>
          <w:lang w:eastAsia="zh-CN"/>
        </w:rPr>
        <w:t>asymmetric</w:t>
      </w:r>
      <w:r w:rsidRPr="00F46E90">
        <w:rPr>
          <w:rFonts w:eastAsia="SimSun"/>
        </w:rPr>
        <w:t xml:space="preserve">-ExtIEs </w:t>
      </w:r>
      <w:r w:rsidR="002770F4">
        <w:rPr>
          <w:rFonts w:eastAsia="SimSun"/>
        </w:rPr>
        <w:t>XN</w:t>
      </w:r>
      <w:r w:rsidRPr="00F46E90">
        <w:rPr>
          <w:rFonts w:eastAsia="SimSun"/>
        </w:rPr>
        <w:t>AP-PROTOCOL-EXTENSION ::= {</w:t>
      </w:r>
    </w:p>
    <w:p w14:paraId="7C40105D" w14:textId="77777777" w:rsidR="00022314" w:rsidRPr="00F46E90" w:rsidRDefault="00022314" w:rsidP="00022314">
      <w:pPr>
        <w:pStyle w:val="PL"/>
        <w:rPr>
          <w:rFonts w:eastAsia="SimSun"/>
        </w:rPr>
      </w:pPr>
      <w:r w:rsidRPr="00F46E90">
        <w:rPr>
          <w:rFonts w:eastAsia="SimSun"/>
        </w:rPr>
        <w:tab/>
        <w:t>...</w:t>
      </w:r>
    </w:p>
    <w:p w14:paraId="40C0B799" w14:textId="77777777" w:rsidR="00022314" w:rsidRPr="00F46E90" w:rsidRDefault="00022314" w:rsidP="00022314">
      <w:pPr>
        <w:pStyle w:val="PL"/>
      </w:pPr>
      <w:r w:rsidRPr="00F46E90">
        <w:rPr>
          <w:rFonts w:eastAsia="SimSun"/>
        </w:rPr>
        <w:t>}</w:t>
      </w: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9008" w:name="_Hlk515385418"/>
      <w:r w:rsidRPr="00FD0425">
        <w:t>NumberOfAntennaPorts-E-UTRA</w:t>
      </w:r>
      <w:bookmarkEnd w:id="9008"/>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53D70A0F" w:rsidR="007D59C6" w:rsidRPr="0028640F" w:rsidRDefault="0028640F" w:rsidP="0028640F">
      <w:pPr>
        <w:pStyle w:val="PL"/>
      </w:pPr>
      <w:r>
        <w:tab/>
      </w:r>
      <w:r w:rsidR="007D59C6" w:rsidRPr="0028640F">
        <w:t xml:space="preserve">pedestrianUE </w:t>
      </w:r>
      <w:r w:rsidR="007D59C6" w:rsidRPr="0028640F">
        <w:tab/>
      </w:r>
      <w:r w:rsidR="007D59C6" w:rsidRPr="0028640F">
        <w:tab/>
        <w:t>PedestrianUE</w:t>
      </w:r>
      <w:r w:rsidR="007D59C6" w:rsidRPr="0028640F">
        <w:tab/>
      </w:r>
      <w:r w:rsidR="007D59C6" w:rsidRPr="0028640F">
        <w:tab/>
      </w:r>
      <w:r w:rsidR="007D59C6" w:rsidRPr="0028640F">
        <w:tab/>
      </w:r>
      <w:r w:rsidR="007D59C6" w:rsidRPr="0028640F">
        <w:tab/>
      </w:r>
      <w:r w:rsidR="007D59C6" w:rsidRPr="0028640F">
        <w:tab/>
      </w:r>
      <w:r w:rsidR="007D59C6" w:rsidRPr="0028640F">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9009"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9009"/>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28640F" w:rsidRDefault="007D59C6" w:rsidP="0028640F">
      <w:pPr>
        <w:pStyle w:val="PL"/>
        <w:rPr>
          <w:rFonts w:eastAsia="Batang"/>
        </w:rPr>
      </w:pPr>
      <w:r w:rsidRPr="0028640F">
        <w:rPr>
          <w:rFonts w:eastAsia="Batang" w:hint="eastAsia"/>
        </w:rPr>
        <w:t>PC5QoSFlowList</w:t>
      </w:r>
      <w:r w:rsidRPr="0028640F">
        <w:t xml:space="preserve"> ::= SEQUENCE (SIZE(1..maxnoofP</w:t>
      </w:r>
      <w:r w:rsidRPr="0028640F">
        <w:rPr>
          <w:rFonts w:hint="eastAsia"/>
        </w:rPr>
        <w:t>C5QoSFlows</w:t>
      </w:r>
      <w:r w:rsidRPr="0028640F">
        <w:t>)) OF</w:t>
      </w:r>
      <w:r w:rsidRPr="0028640F">
        <w:rPr>
          <w:rFonts w:eastAsia="Batang"/>
        </w:rPr>
        <w:t xml:space="preserve"> </w:t>
      </w: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w:t>
      </w:r>
    </w:p>
    <w:p w14:paraId="6D8685D5" w14:textId="77777777" w:rsidR="00707A3E" w:rsidRPr="0028640F" w:rsidRDefault="00707A3E" w:rsidP="0028640F">
      <w:pPr>
        <w:pStyle w:val="PL"/>
      </w:pPr>
      <w:r w:rsidRPr="0028640F">
        <w:t>-- The size of the PC5 QoS Flow List shall not exceed 2048 items.</w:t>
      </w:r>
    </w:p>
    <w:p w14:paraId="5CC93B15" w14:textId="77777777" w:rsidR="007D59C6" w:rsidRPr="0028640F" w:rsidRDefault="007D59C6" w:rsidP="0028640F">
      <w:pPr>
        <w:pStyle w:val="PL"/>
        <w:rPr>
          <w:rFonts w:eastAsia="Batang"/>
        </w:rPr>
      </w:pPr>
    </w:p>
    <w:p w14:paraId="2EEC7477" w14:textId="77777777" w:rsidR="007D59C6" w:rsidRPr="0028640F" w:rsidRDefault="007D59C6" w:rsidP="0028640F">
      <w:pPr>
        <w:pStyle w:val="PL"/>
        <w:rPr>
          <w:rFonts w:eastAsia="Batang"/>
        </w:rPr>
      </w:pP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 SEQUENCE {</w:t>
      </w:r>
    </w:p>
    <w:p w14:paraId="403CB8EB" w14:textId="77777777" w:rsidR="007D59C6" w:rsidRPr="0028640F" w:rsidRDefault="007D59C6" w:rsidP="0028640F">
      <w:pPr>
        <w:pStyle w:val="PL"/>
      </w:pPr>
      <w:r w:rsidRPr="0028640F">
        <w:tab/>
      </w:r>
      <w:r w:rsidRPr="0028640F">
        <w:rPr>
          <w:rFonts w:hint="eastAsia"/>
        </w:rPr>
        <w:t>pQI</w:t>
      </w:r>
      <w:r w:rsidRPr="0028640F">
        <w:tab/>
      </w:r>
      <w:r w:rsidRPr="0028640F">
        <w:tab/>
      </w:r>
      <w:r w:rsidRPr="0028640F">
        <w:tab/>
      </w:r>
      <w:r w:rsidRPr="0028640F">
        <w:tab/>
      </w:r>
      <w:r w:rsidRPr="0028640F">
        <w:tab/>
      </w:r>
      <w:r w:rsidRPr="0028640F">
        <w:tab/>
      </w:r>
      <w:r w:rsidRPr="0028640F">
        <w:tab/>
        <w:t>FiveQI,</w:t>
      </w:r>
    </w:p>
    <w:p w14:paraId="748EF858" w14:textId="77777777" w:rsidR="007D59C6" w:rsidRPr="0028640F" w:rsidRDefault="007D59C6" w:rsidP="0028640F">
      <w:pPr>
        <w:pStyle w:val="PL"/>
      </w:pPr>
      <w:r w:rsidRPr="0028640F">
        <w:rPr>
          <w:rFonts w:hint="eastAsia"/>
        </w:rPr>
        <w:tab/>
        <w:t>pc</w:t>
      </w:r>
      <w:r w:rsidRPr="0028640F">
        <w:rPr>
          <w:rFonts w:eastAsia="Batang"/>
        </w:rPr>
        <w:t>5FlowBitRates</w:t>
      </w:r>
      <w:r w:rsidRPr="0028640F">
        <w:rPr>
          <w:rFonts w:hint="eastAsia"/>
        </w:rPr>
        <w:tab/>
      </w:r>
      <w:r w:rsidRPr="0028640F">
        <w:rPr>
          <w:rFonts w:hint="eastAsia"/>
        </w:rPr>
        <w:tab/>
      </w:r>
      <w:r w:rsidRPr="0028640F">
        <w:rPr>
          <w:rFonts w:hint="eastAsia"/>
        </w:rPr>
        <w:tab/>
      </w:r>
      <w:r w:rsidRPr="0028640F">
        <w:rPr>
          <w:rFonts w:hint="eastAsia"/>
        </w:rPr>
        <w:tab/>
        <w:t>PC</w:t>
      </w:r>
      <w:r w:rsidRPr="0028640F">
        <w:rPr>
          <w:rFonts w:eastAsia="Batang"/>
        </w:rPr>
        <w:t>5FlowBitRates</w:t>
      </w:r>
      <w:r w:rsidRPr="0028640F">
        <w:rPr>
          <w:rFonts w:eastAsia="Batang"/>
        </w:rPr>
        <w:tab/>
      </w:r>
      <w:r w:rsidRPr="0028640F">
        <w:rPr>
          <w:rFonts w:eastAsia="Batang"/>
        </w:rPr>
        <w:tab/>
      </w:r>
      <w:r w:rsidRPr="0028640F">
        <w:rPr>
          <w:rFonts w:eastAsia="Batang"/>
        </w:rPr>
        <w:tab/>
      </w:r>
      <w:r w:rsidRPr="0028640F">
        <w:rPr>
          <w:rFonts w:eastAsia="Batang"/>
        </w:rPr>
        <w:tab/>
        <w:t>OPTIONAL,</w:t>
      </w:r>
    </w:p>
    <w:p w14:paraId="2BDA342B" w14:textId="77777777" w:rsidR="007D59C6" w:rsidRPr="0028640F" w:rsidRDefault="007D59C6" w:rsidP="0028640F">
      <w:pPr>
        <w:pStyle w:val="PL"/>
      </w:pPr>
      <w:r w:rsidRPr="0028640F">
        <w:rPr>
          <w:rFonts w:hint="eastAsia"/>
        </w:rPr>
        <w:tab/>
        <w:t>range</w:t>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t>Range</w:t>
      </w:r>
      <w:r w:rsidRPr="0028640F">
        <w:rPr>
          <w:rFonts w:eastAsia="Batang"/>
        </w:rPr>
        <w:tab/>
      </w:r>
      <w:r w:rsidRPr="0028640F">
        <w:rPr>
          <w:rFonts w:eastAsia="Batang"/>
        </w:rPr>
        <w:tab/>
      </w:r>
      <w:r w:rsidRPr="0028640F">
        <w:rPr>
          <w:rFonts w:eastAsia="Batang"/>
        </w:rPr>
        <w:tab/>
      </w:r>
      <w:r w:rsidRPr="0028640F">
        <w:rPr>
          <w:rFonts w:eastAsia="Batang"/>
        </w:rPr>
        <w:tab/>
      </w:r>
      <w:r w:rsidRPr="0028640F">
        <w:rPr>
          <w:rFonts w:hint="eastAsia"/>
        </w:rPr>
        <w:tab/>
      </w:r>
      <w:r w:rsidRPr="0028640F">
        <w:rPr>
          <w:rFonts w:hint="eastAsia"/>
        </w:rPr>
        <w:tab/>
      </w:r>
      <w:r w:rsidRPr="0028640F">
        <w:rPr>
          <w:rFonts w:eastAsia="Batang"/>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28640F" w:rsidRDefault="007D59C6" w:rsidP="0028640F">
      <w:pPr>
        <w:pStyle w:val="PL"/>
        <w:rPr>
          <w:rFonts w:eastAsia="Batang"/>
        </w:rPr>
      </w:pPr>
      <w:r w:rsidRPr="0028640F">
        <w:rPr>
          <w:rFonts w:hint="eastAsia"/>
        </w:rPr>
        <w:t>PC</w:t>
      </w:r>
      <w:r w:rsidRPr="0028640F">
        <w:rPr>
          <w:rFonts w:eastAsia="Batang"/>
        </w:rPr>
        <w:t>5FlowBitRates</w:t>
      </w:r>
      <w:r w:rsidRPr="0028640F">
        <w:rPr>
          <w:rFonts w:hint="eastAsia"/>
        </w:rPr>
        <w:t xml:space="preserve"> </w:t>
      </w:r>
      <w:r w:rsidRPr="0028640F">
        <w:rPr>
          <w:rFonts w:eastAsia="Batang"/>
        </w:rPr>
        <w:t>::= SEQUENCE {</w:t>
      </w:r>
    </w:p>
    <w:p w14:paraId="711B0198" w14:textId="77777777" w:rsidR="007D59C6" w:rsidRPr="0028640F" w:rsidRDefault="007D59C6" w:rsidP="0028640F">
      <w:pPr>
        <w:pStyle w:val="PL"/>
      </w:pPr>
      <w:r w:rsidRPr="0028640F">
        <w:rPr>
          <w:rFonts w:hint="eastAsia"/>
        </w:rPr>
        <w:tab/>
      </w:r>
      <w:r w:rsidRPr="0028640F">
        <w:t>guaranteedFlowBitRate</w:t>
      </w:r>
      <w:r w:rsidRPr="0028640F">
        <w:tab/>
      </w:r>
      <w:r w:rsidRPr="0028640F">
        <w:tab/>
        <w:t>BitRate,</w:t>
      </w:r>
    </w:p>
    <w:p w14:paraId="34190ADF" w14:textId="77777777" w:rsidR="007D59C6" w:rsidRPr="0028640F" w:rsidRDefault="007D59C6" w:rsidP="0028640F">
      <w:pPr>
        <w:pStyle w:val="PL"/>
      </w:pPr>
      <w:r w:rsidRPr="0028640F">
        <w:tab/>
        <w:t>maximumFlowBitRate</w:t>
      </w:r>
      <w:r w:rsidRPr="0028640F">
        <w:tab/>
      </w:r>
      <w:r w:rsidRPr="0028640F">
        <w:tab/>
      </w:r>
      <w:r w:rsidRPr="0028640F">
        <w:tab/>
        <w:t>BitRate,</w:t>
      </w:r>
    </w:p>
    <w:p w14:paraId="3FC2E128" w14:textId="77777777" w:rsidR="007D59C6" w:rsidRPr="0028640F" w:rsidRDefault="007D59C6" w:rsidP="0028640F">
      <w:pPr>
        <w:pStyle w:val="PL"/>
      </w:pPr>
      <w:r w:rsidRPr="0028640F">
        <w:tab/>
        <w:t>iE-Extensions</w:t>
      </w:r>
      <w:r w:rsidRPr="0028640F">
        <w:tab/>
      </w:r>
      <w:r w:rsidRPr="0028640F">
        <w:tab/>
        <w:t>ProtocolExtensionContainer { { PC</w:t>
      </w:r>
      <w:r w:rsidRPr="0028640F">
        <w:rPr>
          <w:rFonts w:eastAsia="Batang"/>
        </w:rPr>
        <w:t>5FlowBitRates</w:t>
      </w:r>
      <w:r w:rsidRPr="0028640F">
        <w:t>-ExtIEs} }</w:t>
      </w:r>
      <w:r w:rsidRPr="0028640F">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9010"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9010"/>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9011"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9011"/>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9012"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9012"/>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6B4AF743" w:rsidR="00F02090" w:rsidRPr="00FD0425" w:rsidRDefault="00F02090" w:rsidP="00F02090">
      <w:pPr>
        <w:pStyle w:val="PL"/>
        <w:rPr>
          <w:noProof w:val="0"/>
          <w:snapToGrid w:val="0"/>
        </w:rPr>
      </w:pPr>
      <w:r w:rsidRPr="00FD0425">
        <w:rPr>
          <w:snapToGrid w:val="0"/>
        </w:rPr>
        <w:tab/>
        <w:t>source-DL-NG-U-TNL-Information</w:t>
      </w:r>
      <w:r w:rsidR="00B131F0">
        <w:rPr>
          <w:snapToGrid w:val="0"/>
        </w:rPr>
        <w:tab/>
      </w:r>
      <w:bookmarkStart w:id="9013" w:name="_Hlk525922913"/>
      <w:r w:rsidRPr="00FD0425">
        <w:t>UPTransportLayerInformation</w:t>
      </w:r>
      <w:bookmarkEnd w:id="9013"/>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3EFB531B" w:rsidR="00653E25" w:rsidRPr="00FD0425" w:rsidRDefault="00E013BA" w:rsidP="00653E25">
      <w:pPr>
        <w:pStyle w:val="PL"/>
        <w:rPr>
          <w:snapToGrid w:val="0"/>
        </w:rPr>
      </w:pPr>
      <w:r>
        <w:rPr>
          <w:snapToGrid w:val="0"/>
        </w:rPr>
        <w:tab/>
      </w:r>
      <w:r w:rsidR="00386A93" w:rsidRPr="00FD0425">
        <w:rPr>
          <w:snapToGrid w:val="0"/>
        </w:rPr>
        <w:t>{ ID id-Additional-UL-NG-U-TNLatUPF-List</w:t>
      </w:r>
      <w:r w:rsidR="00386A93" w:rsidRPr="00FD0425">
        <w:rPr>
          <w:snapToGrid w:val="0"/>
        </w:rPr>
        <w:tab/>
      </w:r>
      <w:r w:rsidR="00942659">
        <w:rPr>
          <w:snapToGrid w:val="0"/>
        </w:rPr>
        <w:tab/>
      </w:r>
      <w:r w:rsidR="00942659">
        <w:rPr>
          <w:snapToGrid w:val="0"/>
        </w:rPr>
        <w:tab/>
      </w:r>
      <w:r w:rsidR="00386A93" w:rsidRPr="00FD0425">
        <w:rPr>
          <w:snapToGrid w:val="0"/>
        </w:rPr>
        <w:t>CRITICALITY ignore</w:t>
      </w:r>
      <w:r w:rsidR="00386A93" w:rsidRPr="00FD0425">
        <w:rPr>
          <w:snapToGrid w:val="0"/>
        </w:rPr>
        <w:tab/>
        <w:t xml:space="preserve">EXTENSION Additional-UL-NG-U-TNLatUPF-List </w:t>
      </w:r>
      <w:r w:rsidR="00386A93" w:rsidRPr="00FD0425">
        <w:rPr>
          <w:snapToGrid w:val="0"/>
        </w:rPr>
        <w:tab/>
      </w:r>
      <w:r w:rsidR="00942659">
        <w:rPr>
          <w:snapToGrid w:val="0"/>
        </w:rPr>
        <w:tab/>
      </w:r>
      <w:r w:rsidR="00386A93" w:rsidRPr="00FD0425">
        <w:rPr>
          <w:snapToGrid w:val="0"/>
        </w:rPr>
        <w:t>PRESENCE optional}</w:t>
      </w:r>
      <w:r w:rsidR="00A12830" w:rsidRPr="00FD0425">
        <w:rPr>
          <w:snapToGrid w:val="0"/>
        </w:rPr>
        <w:t>|</w:t>
      </w:r>
    </w:p>
    <w:p w14:paraId="42904026" w14:textId="2F8A3EB2" w:rsidR="005D5871" w:rsidRPr="00BF4347" w:rsidRDefault="00E013BA" w:rsidP="005D5871">
      <w:pPr>
        <w:pStyle w:val="PL"/>
      </w:pPr>
      <w:r>
        <w:rPr>
          <w:snapToGrid w:val="0"/>
        </w:rPr>
        <w:tab/>
      </w:r>
      <w:r w:rsidR="00653E25" w:rsidRPr="00FD0425">
        <w:rPr>
          <w:snapToGrid w:val="0"/>
        </w:rPr>
        <w:t>{ ID id-PDUSessionCommonNetworkInstance</w:t>
      </w:r>
      <w:r w:rsidR="00653E25" w:rsidRPr="00FD0425">
        <w:rPr>
          <w:snapToGrid w:val="0"/>
        </w:rPr>
        <w:tab/>
      </w:r>
      <w:r w:rsidR="0083156F" w:rsidRPr="00FD0425">
        <w:rPr>
          <w:snapToGrid w:val="0"/>
        </w:rPr>
        <w:tab/>
      </w:r>
      <w:r w:rsidR="00942659">
        <w:rPr>
          <w:snapToGrid w:val="0"/>
        </w:rPr>
        <w:tab/>
      </w:r>
      <w:r w:rsidR="00942659">
        <w:rPr>
          <w:snapToGrid w:val="0"/>
        </w:rPr>
        <w:tab/>
      </w:r>
      <w:r w:rsidR="00653E25" w:rsidRPr="00FD0425">
        <w:rPr>
          <w:snapToGrid w:val="0"/>
        </w:rPr>
        <w:t>CRITICALITY ignore</w:t>
      </w:r>
      <w:r w:rsidR="00653E25" w:rsidRPr="00FD0425">
        <w:rPr>
          <w:snapToGrid w:val="0"/>
        </w:rPr>
        <w:tab/>
        <w:t>EXTENSION PDUSessionCommonNetworkInstance</w:t>
      </w:r>
      <w:r w:rsidR="00653E25" w:rsidRPr="00FD0425">
        <w:rPr>
          <w:snapToGrid w:val="0"/>
        </w:rPr>
        <w:tab/>
      </w:r>
      <w:r w:rsidR="00653E25" w:rsidRPr="00FD0425">
        <w:rPr>
          <w:snapToGrid w:val="0"/>
        </w:rPr>
        <w:tab/>
      </w:r>
      <w:r>
        <w:rPr>
          <w:snapToGrid w:val="0"/>
        </w:rPr>
        <w:tab/>
      </w:r>
      <w:r w:rsidR="00653E25" w:rsidRPr="00FD0425">
        <w:rPr>
          <w:snapToGrid w:val="0"/>
        </w:rPr>
        <w:t>PRESENCE optional}</w:t>
      </w:r>
      <w:r w:rsidR="005D5871">
        <w:rPr>
          <w:snapToGrid w:val="0"/>
        </w:rPr>
        <w:t>|</w:t>
      </w:r>
    </w:p>
    <w:p w14:paraId="32F9CD85" w14:textId="0EE66FF4" w:rsidR="005D5871" w:rsidRDefault="00E013BA" w:rsidP="005D5871">
      <w:pPr>
        <w:pStyle w:val="PL"/>
        <w:rPr>
          <w:snapToGrid w:val="0"/>
        </w:rPr>
      </w:pPr>
      <w:r>
        <w:rPr>
          <w:snapToGrid w:val="0"/>
        </w:rPr>
        <w:tab/>
      </w:r>
      <w:r w:rsidR="005D5871" w:rsidRPr="007E6716">
        <w:rPr>
          <w:snapToGrid w:val="0"/>
        </w:rPr>
        <w:t>{ ID id-</w:t>
      </w:r>
      <w:r w:rsidR="005D5871">
        <w:rPr>
          <w:snapToGrid w:val="0"/>
        </w:rPr>
        <w:t>R</w:t>
      </w:r>
      <w:r w:rsidR="005D5871" w:rsidRPr="0094287A">
        <w:rPr>
          <w:snapToGrid w:val="0"/>
        </w:rPr>
        <w:t>edundant-UL-NG-U-TNLatUPF</w:t>
      </w:r>
      <w:r w:rsidR="005D5871" w:rsidRPr="007E6716">
        <w:rPr>
          <w:snapToGrid w:val="0"/>
        </w:rPr>
        <w:tab/>
      </w:r>
      <w:r w:rsidR="005D5871" w:rsidRPr="007E6716">
        <w:rPr>
          <w:snapToGrid w:val="0"/>
        </w:rPr>
        <w:tab/>
      </w:r>
      <w:r w:rsidR="005D5871">
        <w:rPr>
          <w:snapToGrid w:val="0"/>
        </w:rPr>
        <w:tab/>
      </w:r>
      <w:r w:rsidR="00942659">
        <w:rPr>
          <w:snapToGrid w:val="0"/>
        </w:rPr>
        <w:tab/>
      </w:r>
      <w:r w:rsidR="00942659">
        <w:rPr>
          <w:snapToGrid w:val="0"/>
        </w:rPr>
        <w:tab/>
      </w:r>
      <w:r w:rsidR="005D5871">
        <w:rPr>
          <w:snapToGrid w:val="0"/>
        </w:rPr>
        <w:t>CRITICALITY</w:t>
      </w:r>
      <w:r w:rsidR="005D5871">
        <w:rPr>
          <w:snapToGrid w:val="0"/>
        </w:rPr>
        <w:tab/>
        <w:t>ignore</w:t>
      </w:r>
      <w:r w:rsidR="005D5871">
        <w:rPr>
          <w:snapToGrid w:val="0"/>
        </w:rPr>
        <w:tab/>
      </w:r>
      <w:r w:rsidR="005D5871" w:rsidRPr="007E6716">
        <w:rPr>
          <w:snapToGrid w:val="0"/>
        </w:rPr>
        <w:t xml:space="preserve">EXTENSION </w:t>
      </w:r>
      <w:r w:rsidR="005D5871" w:rsidRPr="007E6716">
        <w:t>UPTransportLayerInformation</w:t>
      </w:r>
      <w:r w:rsidR="005D5871" w:rsidRPr="007E6716">
        <w:rPr>
          <w:snapToGrid w:val="0"/>
        </w:rPr>
        <w:tab/>
      </w:r>
      <w:r w:rsidR="005D5871">
        <w:rPr>
          <w:snapToGrid w:val="0"/>
        </w:rPr>
        <w:tab/>
      </w:r>
      <w:r w:rsidR="00601571">
        <w:rPr>
          <w:snapToGrid w:val="0"/>
        </w:rPr>
        <w:tab/>
      </w:r>
      <w:r w:rsidR="00601571">
        <w:rPr>
          <w:snapToGrid w:val="0"/>
        </w:rPr>
        <w:tab/>
      </w:r>
      <w:r w:rsidR="005D5871" w:rsidRPr="007E6716">
        <w:rPr>
          <w:snapToGrid w:val="0"/>
        </w:rPr>
        <w:t>PRESENCE optional}</w:t>
      </w:r>
      <w:bookmarkStart w:id="9014" w:name="_Hlk44462442"/>
      <w:r w:rsidR="005D5871" w:rsidRPr="007E6716">
        <w:rPr>
          <w:snapToGrid w:val="0"/>
        </w:rPr>
        <w:t>|</w:t>
      </w:r>
    </w:p>
    <w:bookmarkEnd w:id="9014"/>
    <w:p w14:paraId="344E2762" w14:textId="35FCB549" w:rsidR="005D5871" w:rsidRDefault="00E013BA" w:rsidP="005D5871">
      <w:pPr>
        <w:pStyle w:val="PL"/>
        <w:rPr>
          <w:snapToGrid w:val="0"/>
        </w:rPr>
      </w:pPr>
      <w:r>
        <w:rPr>
          <w:snapToGrid w:val="0"/>
        </w:rPr>
        <w:tab/>
      </w:r>
      <w:r w:rsidR="005D5871" w:rsidRPr="007E6716">
        <w:rPr>
          <w:snapToGrid w:val="0"/>
        </w:rPr>
        <w:t>{ ID id-</w:t>
      </w:r>
      <w:r w:rsidR="005D5871">
        <w:rPr>
          <w:snapToGrid w:val="0"/>
        </w:rPr>
        <w:t>Additional-R</w:t>
      </w:r>
      <w:r w:rsidR="005D5871" w:rsidRPr="0094287A">
        <w:rPr>
          <w:snapToGrid w:val="0"/>
        </w:rPr>
        <w:t>edundant-UL-NG-U-TNLatUPF</w:t>
      </w:r>
      <w:r w:rsidR="005D5871" w:rsidRPr="007E6716">
        <w:rPr>
          <w:snapToGrid w:val="0"/>
        </w:rPr>
        <w:t>-List</w:t>
      </w:r>
      <w:r w:rsidR="005D5871">
        <w:rPr>
          <w:snapToGrid w:val="0"/>
        </w:rPr>
        <w:tab/>
      </w:r>
      <w:r w:rsidR="005D5871" w:rsidRPr="007E6716">
        <w:rPr>
          <w:snapToGrid w:val="0"/>
        </w:rPr>
        <w:t>CRITICALITY ignore</w:t>
      </w:r>
      <w:r w:rsidR="005D5871" w:rsidRPr="007E6716">
        <w:rPr>
          <w:snapToGrid w:val="0"/>
        </w:rPr>
        <w:tab/>
        <w:t>EXTENSION Additional-UL-NG-U-TNLatUPF-List</w:t>
      </w:r>
      <w:r w:rsidR="00B131F0">
        <w:rPr>
          <w:snapToGrid w:val="0"/>
        </w:rPr>
        <w:tab/>
      </w:r>
      <w:r w:rsidR="00601571">
        <w:rPr>
          <w:snapToGrid w:val="0"/>
        </w:rPr>
        <w:tab/>
      </w:r>
      <w:r>
        <w:rPr>
          <w:snapToGrid w:val="0"/>
        </w:rPr>
        <w:tab/>
      </w:r>
      <w:r w:rsidR="005D5871" w:rsidRPr="007E6716">
        <w:rPr>
          <w:snapToGrid w:val="0"/>
        </w:rPr>
        <w:t>PRESENCE optional}|</w:t>
      </w:r>
    </w:p>
    <w:p w14:paraId="354999B1" w14:textId="0621C57D" w:rsidR="005D5871" w:rsidRDefault="00E013BA" w:rsidP="005D5871">
      <w:pPr>
        <w:pStyle w:val="PL"/>
        <w:rPr>
          <w:snapToGrid w:val="0"/>
        </w:rPr>
      </w:pPr>
      <w:r>
        <w:rPr>
          <w:snapToGrid w:val="0"/>
        </w:rPr>
        <w:tab/>
      </w:r>
      <w:r w:rsidR="005D5871" w:rsidRPr="007E6716">
        <w:rPr>
          <w:snapToGrid w:val="0"/>
        </w:rPr>
        <w:t>{ ID id-</w:t>
      </w:r>
      <w:r w:rsidR="005D5871">
        <w:rPr>
          <w:snapToGrid w:val="0"/>
        </w:rPr>
        <w:t>R</w:t>
      </w:r>
      <w:r w:rsidR="005D5871" w:rsidRPr="0094287A">
        <w:rPr>
          <w:snapToGrid w:val="0"/>
        </w:rPr>
        <w:t>edundant</w:t>
      </w:r>
      <w:r w:rsidR="005D5871" w:rsidRPr="007E6716">
        <w:rPr>
          <w:snapToGrid w:val="0"/>
        </w:rPr>
        <w:t>CommonNetworkInstance</w:t>
      </w:r>
      <w:r w:rsidR="005D5871">
        <w:rPr>
          <w:snapToGrid w:val="0"/>
        </w:rPr>
        <w:tab/>
      </w:r>
      <w:r w:rsidR="005D5871">
        <w:rPr>
          <w:snapToGrid w:val="0"/>
        </w:rPr>
        <w:tab/>
      </w:r>
      <w:r w:rsidR="00942659">
        <w:rPr>
          <w:snapToGrid w:val="0"/>
        </w:rPr>
        <w:tab/>
      </w:r>
      <w:r w:rsidR="00942659">
        <w:rPr>
          <w:snapToGrid w:val="0"/>
        </w:rPr>
        <w:tab/>
      </w:r>
      <w:r w:rsidR="005D5871" w:rsidRPr="007E6716">
        <w:rPr>
          <w:snapToGrid w:val="0"/>
        </w:rPr>
        <w:t>CRITICALITY ignore</w:t>
      </w:r>
      <w:r w:rsidR="005D5871" w:rsidRPr="007E6716">
        <w:rPr>
          <w:snapToGrid w:val="0"/>
        </w:rPr>
        <w:tab/>
        <w:t>EXTENSION PDUSessionCommonNetworkInstance</w:t>
      </w:r>
      <w:r w:rsidR="005D5871" w:rsidRPr="007E6716">
        <w:rPr>
          <w:snapToGrid w:val="0"/>
        </w:rPr>
        <w:tab/>
      </w:r>
      <w:r w:rsidR="00601571">
        <w:rPr>
          <w:snapToGrid w:val="0"/>
        </w:rPr>
        <w:tab/>
      </w:r>
      <w:r>
        <w:rPr>
          <w:snapToGrid w:val="0"/>
        </w:rPr>
        <w:tab/>
      </w:r>
      <w:r w:rsidR="005D5871" w:rsidRPr="007E6716">
        <w:rPr>
          <w:snapToGrid w:val="0"/>
        </w:rPr>
        <w:t>PRESENCE optional}</w:t>
      </w:r>
      <w:r w:rsidR="005D5871">
        <w:rPr>
          <w:snapToGrid w:val="0"/>
        </w:rPr>
        <w:t>|</w:t>
      </w:r>
    </w:p>
    <w:p w14:paraId="6399F2E4" w14:textId="4322130B" w:rsidR="00F02090" w:rsidRPr="00FD0425" w:rsidRDefault="00E013BA" w:rsidP="005D5871">
      <w:pPr>
        <w:pStyle w:val="PL"/>
        <w:rPr>
          <w:snapToGrid w:val="0"/>
        </w:rPr>
      </w:pPr>
      <w:r>
        <w:rPr>
          <w:snapToGrid w:val="0"/>
        </w:rPr>
        <w:tab/>
      </w:r>
      <w:r w:rsidR="005D5871" w:rsidRPr="0064043F">
        <w:rPr>
          <w:snapToGrid w:val="0"/>
        </w:rPr>
        <w:t xml:space="preserve">{ ID </w:t>
      </w:r>
      <w:r w:rsidR="005D5871" w:rsidRPr="00905D45">
        <w:rPr>
          <w:snapToGrid w:val="0"/>
        </w:rPr>
        <w:t>id-</w:t>
      </w:r>
      <w:r w:rsidR="005D5871" w:rsidRPr="00740EC1">
        <w:rPr>
          <w:snapToGrid w:val="0"/>
          <w:lang w:eastAsia="zh-CN"/>
        </w:rPr>
        <w:t>RedundantPDUSessionInformation</w:t>
      </w:r>
      <w:r w:rsidR="005D5871">
        <w:rPr>
          <w:snapToGrid w:val="0"/>
          <w:lang w:eastAsia="zh-CN"/>
        </w:rPr>
        <w:tab/>
      </w:r>
      <w:r w:rsidR="005D5871">
        <w:rPr>
          <w:snapToGrid w:val="0"/>
          <w:lang w:eastAsia="zh-CN"/>
        </w:rPr>
        <w:tab/>
      </w:r>
      <w:r w:rsidR="00942659">
        <w:rPr>
          <w:snapToGrid w:val="0"/>
        </w:rPr>
        <w:tab/>
      </w:r>
      <w:r w:rsidR="00942659">
        <w:rPr>
          <w:snapToGrid w:val="0"/>
        </w:rPr>
        <w:tab/>
      </w:r>
      <w:r w:rsidR="005D5871" w:rsidRPr="0064043F">
        <w:rPr>
          <w:snapToGrid w:val="0"/>
        </w:rPr>
        <w:t>CRITICALITY ignore</w:t>
      </w:r>
      <w:r w:rsidR="005D5871" w:rsidRPr="0064043F">
        <w:rPr>
          <w:snapToGrid w:val="0"/>
        </w:rPr>
        <w:tab/>
        <w:t xml:space="preserve">EXTENSION </w:t>
      </w:r>
      <w:r w:rsidR="005D5871" w:rsidRPr="00740EC1">
        <w:rPr>
          <w:snapToGrid w:val="0"/>
        </w:rPr>
        <w:t>RedundantPDUSessionInformation</w:t>
      </w:r>
      <w:r w:rsidR="005D5871" w:rsidRPr="0064043F">
        <w:rPr>
          <w:snapToGrid w:val="0"/>
        </w:rPr>
        <w:tab/>
      </w:r>
      <w:r w:rsidR="00601571">
        <w:rPr>
          <w:snapToGrid w:val="0"/>
        </w:rPr>
        <w:tab/>
      </w:r>
      <w:r w:rsidR="00601571">
        <w:rPr>
          <w:snapToGrid w:val="0"/>
        </w:rPr>
        <w:tab/>
      </w:r>
      <w:r w:rsidR="005D5871"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9015"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0F5ECA8" w:rsidR="00D14B89" w:rsidRPr="00FD0425" w:rsidRDefault="00CA1F7F" w:rsidP="00D14B89">
      <w:pPr>
        <w:pStyle w:val="PL"/>
        <w:rPr>
          <w:snapToGrid w:val="0"/>
        </w:rPr>
      </w:pPr>
      <w:r w:rsidRPr="00FD0425">
        <w:rPr>
          <w:snapToGrid w:val="0"/>
        </w:rPr>
        <w:tab/>
        <w:t>{</w:t>
      </w:r>
      <w:r w:rsidR="00E013BA">
        <w:rPr>
          <w:snapToGrid w:val="0"/>
        </w:rPr>
        <w:t xml:space="preserve"> </w:t>
      </w:r>
      <w:r w:rsidRPr="00FD0425">
        <w:rPr>
          <w:snapToGrid w:val="0"/>
        </w:rPr>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1BEAD94E" w:rsidR="005D5871" w:rsidRPr="00FD0425" w:rsidRDefault="0073558E" w:rsidP="005D5871">
      <w:pPr>
        <w:pStyle w:val="PL"/>
        <w:rPr>
          <w:snapToGrid w:val="0"/>
        </w:rPr>
      </w:pPr>
      <w:r w:rsidRPr="00FD0425">
        <w:rPr>
          <w:snapToGrid w:val="0"/>
        </w:rPr>
        <w:tab/>
        <w:t>{</w:t>
      </w:r>
      <w:r w:rsidR="00E013BA">
        <w:rPr>
          <w:snapToGrid w:val="0"/>
        </w:rPr>
        <w:t xml:space="preserve"> </w:t>
      </w:r>
      <w:r w:rsidRPr="00FD0425">
        <w:rPr>
          <w:snapToGrid w:val="0"/>
        </w:rPr>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3AC37362"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E013BA">
        <w:rPr>
          <w:snapToGrid w:val="0"/>
          <w:lang w:val="fr-FR"/>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451548C0"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sidR="00755C85">
        <w:rPr>
          <w:snapToGrid w:val="0"/>
        </w:rPr>
        <w:tab/>
      </w:r>
      <w:r w:rsidR="00755C85">
        <w:rPr>
          <w:snapToGrid w:val="0"/>
        </w:rPr>
        <w:tab/>
      </w:r>
      <w:r w:rsidR="00755C85">
        <w:rPr>
          <w:snapToGrid w:val="0"/>
        </w:rPr>
        <w:tab/>
      </w:r>
      <w:r w:rsidR="00755C85">
        <w:rPr>
          <w:snapToGrid w:val="0"/>
        </w:rPr>
        <w:tab/>
      </w:r>
      <w:r w:rsidRPr="002114C2">
        <w:rPr>
          <w:snapToGrid w:val="0"/>
        </w:rPr>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28640F" w:rsidRDefault="00621C39" w:rsidP="0028640F">
      <w:pPr>
        <w:pStyle w:val="PL"/>
      </w:pPr>
      <w:r w:rsidRPr="0028640F">
        <w:rPr>
          <w:rFonts w:eastAsia="SimSun"/>
        </w:rPr>
        <w:tab/>
        <w:t>{ ID id-CurrentQoSParaSetIndex</w:t>
      </w:r>
      <w:r w:rsidRPr="0028640F">
        <w:rPr>
          <w:rFonts w:eastAsia="SimSun"/>
        </w:rPr>
        <w:tab/>
      </w:r>
      <w:r w:rsidRPr="0028640F">
        <w:rPr>
          <w:rFonts w:eastAsia="SimSun"/>
        </w:rPr>
        <w:tab/>
      </w:r>
      <w:r w:rsidR="00C44CB2" w:rsidRPr="0028640F">
        <w:rPr>
          <w:rFonts w:eastAsia="SimSun"/>
        </w:rPr>
        <w:tab/>
      </w:r>
      <w:r w:rsidR="00C44CB2" w:rsidRPr="0028640F">
        <w:rPr>
          <w:rFonts w:eastAsia="SimSun"/>
        </w:rPr>
        <w:tab/>
      </w:r>
      <w:r w:rsidRPr="0028640F">
        <w:rPr>
          <w:rFonts w:eastAsia="SimSun"/>
        </w:rPr>
        <w:t>CRITICALITY ignore</w:t>
      </w:r>
      <w:r w:rsidRPr="0028640F">
        <w:rPr>
          <w:rFonts w:eastAsia="SimSun"/>
        </w:rPr>
        <w:tab/>
        <w:t>EXTENSION QoSParaSetIndex</w:t>
      </w:r>
      <w:r w:rsidRPr="0028640F">
        <w:rPr>
          <w:rFonts w:eastAsia="SimSun"/>
        </w:rPr>
        <w:tab/>
      </w:r>
      <w:r w:rsidR="00C44CB2" w:rsidRPr="0028640F">
        <w:rPr>
          <w:rFonts w:eastAsia="SimSun"/>
        </w:rPr>
        <w:tab/>
      </w:r>
      <w:r w:rsidR="00C44CB2" w:rsidRPr="0028640F">
        <w:rPr>
          <w:rFonts w:eastAsia="SimSun"/>
        </w:rPr>
        <w:tab/>
      </w:r>
      <w:r w:rsidR="00C44CB2" w:rsidRPr="0028640F">
        <w:rPr>
          <w:rFonts w:eastAsia="SimSun"/>
        </w:rPr>
        <w:tab/>
      </w:r>
      <w:r w:rsidRPr="0028640F">
        <w:rPr>
          <w:rFonts w:eastAsia="SimSun"/>
        </w:rPr>
        <w:t>PRESENCE optional }</w:t>
      </w:r>
      <w:r w:rsidR="00F85964" w:rsidRPr="0028640F">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9016"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9016"/>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EFF07EB" w14:textId="77777777" w:rsidR="00130665" w:rsidRDefault="00130665" w:rsidP="00130665">
      <w:pPr>
        <w:pStyle w:val="PL"/>
        <w:rPr>
          <w:snapToGrid w:val="0"/>
        </w:rPr>
      </w:pPr>
      <w:r w:rsidRPr="00FD0425">
        <w:rPr>
          <w:noProof w:val="0"/>
          <w:snapToGrid w:val="0"/>
        </w:rPr>
        <w:t>QoSFlowsSetupMappedtoDRB-ModRqd-SNterminated-Item</w:t>
      </w:r>
      <w:r w:rsidRPr="00FD0425">
        <w:rPr>
          <w:snapToGrid w:val="0"/>
        </w:rPr>
        <w:t>-ExtIEs XNAP-PROTOCOL-EXTENSION ::= {</w:t>
      </w:r>
    </w:p>
    <w:p w14:paraId="48DFAD12" w14:textId="77777777" w:rsidR="00130665" w:rsidRPr="00FD0425" w:rsidRDefault="00130665" w:rsidP="00130665">
      <w:pPr>
        <w:pStyle w:val="PL"/>
        <w:rPr>
          <w:snapToGrid w:val="0"/>
        </w:rPr>
      </w:pPr>
      <w:r>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47FF5831" w14:textId="77777777" w:rsidR="00130665" w:rsidRPr="00FD0425" w:rsidRDefault="00130665" w:rsidP="00130665">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7C337A2B" w14:textId="77777777" w:rsidR="00130665" w:rsidRPr="00FD0425" w:rsidRDefault="00130665" w:rsidP="00130665">
      <w:pPr>
        <w:pStyle w:val="PL"/>
        <w:rPr>
          <w:snapToGrid w:val="0"/>
        </w:rPr>
      </w:pPr>
      <w:r w:rsidRPr="00FD0425">
        <w:rPr>
          <w:noProof w:val="0"/>
          <w:snapToGrid w:val="0"/>
        </w:rPr>
        <w:t>QoSFlowsModifiedMappedtoDRB-ModRqd-SNterminated-Item</w:t>
      </w:r>
      <w:r w:rsidRPr="00FD0425">
        <w:rPr>
          <w:snapToGrid w:val="0"/>
        </w:rPr>
        <w:t>-ExtIEs XNAP-PROTOCOL-EXTENSION ::= {</w:t>
      </w:r>
    </w:p>
    <w:p w14:paraId="5DE2B43D" w14:textId="77777777" w:rsidR="00130665" w:rsidRDefault="00130665" w:rsidP="00130665">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5D29624C" w14:textId="77777777" w:rsidR="00130665" w:rsidRPr="00FD0425" w:rsidRDefault="00130665" w:rsidP="00130665">
      <w:pPr>
        <w:pStyle w:val="PL"/>
        <w:rPr>
          <w:snapToGrid w:val="0"/>
        </w:rPr>
      </w:pPr>
      <w:r>
        <w:rPr>
          <w:snapToGrid w:val="0"/>
        </w:rPr>
        <w:tab/>
      </w:r>
      <w:r w:rsidRPr="00FD0425">
        <w:rPr>
          <w:snapToGrid w:val="0"/>
        </w:rPr>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421621D1" w:rsidR="00F02090" w:rsidRPr="00FD0425" w:rsidRDefault="00F02090" w:rsidP="00F02090">
      <w:pPr>
        <w:pStyle w:val="PL"/>
      </w:pPr>
      <w:r w:rsidRPr="00FD0425">
        <w:t>PDUSessionType</w:t>
      </w:r>
      <w:bookmarkEnd w:id="9015"/>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9017" w:name="_Hlk513550486"/>
      <w:r w:rsidRPr="00FD0425">
        <w:t>PDUSession-ID</w:t>
      </w:r>
      <w:bookmarkEnd w:id="9017"/>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9018" w:name="_Hlk513550449"/>
      <w:r w:rsidRPr="00FD0425">
        <w:t>QoSFlow</w:t>
      </w:r>
      <w:r w:rsidRPr="00FD0425">
        <w:rPr>
          <w:rFonts w:cs="Arial"/>
          <w:bCs/>
          <w:iCs/>
          <w:lang w:eastAsia="ja-JP"/>
        </w:rPr>
        <w:t>Identifier</w:t>
      </w:r>
      <w:bookmarkEnd w:id="9018"/>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9019" w:name="_Hlk515426213"/>
      <w:r w:rsidRPr="00FD0425">
        <w:t>GBRQoSFlowInfo</w:t>
      </w:r>
      <w:bookmarkEnd w:id="9019"/>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F049653"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D77024">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40221ED8"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r>
      <w:r w:rsidR="00D77024">
        <w:rPr>
          <w:rFonts w:cs="Courier New"/>
          <w:snapToGrid w:val="0"/>
          <w:lang w:eastAsia="zh-CN"/>
        </w:rPr>
        <w:tab/>
      </w:r>
      <w:r w:rsidRPr="00C46A6D">
        <w:rPr>
          <w:rFonts w:cs="Courier New"/>
          <w:snapToGrid w:val="0"/>
          <w:lang w:eastAsia="zh-CN"/>
        </w:rPr>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r>
      <w:r w:rsidR="00D77024">
        <w:rPr>
          <w:rFonts w:cs="Courier New"/>
          <w:snapToGrid w:val="0"/>
          <w:lang w:eastAsia="zh-CN"/>
        </w:rPr>
        <w:tab/>
      </w:r>
      <w:r w:rsidRPr="00C46A6D">
        <w:rPr>
          <w:rFonts w:cs="Courier New"/>
          <w:snapToGrid w:val="0"/>
          <w:lang w:eastAsia="zh-CN"/>
        </w:rPr>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Pr="0028640F" w:rsidRDefault="00844445" w:rsidP="0028640F">
      <w:pPr>
        <w:pStyle w:val="PL"/>
      </w:pPr>
      <w:r w:rsidRPr="0028640F">
        <w:t>QoS-Mapping-Information ::= SEQUENCE {</w:t>
      </w:r>
    </w:p>
    <w:p w14:paraId="0245A9AF" w14:textId="772E437A" w:rsidR="00844445" w:rsidRPr="00564FF6" w:rsidRDefault="00564FF6" w:rsidP="00564FF6">
      <w:pPr>
        <w:pStyle w:val="PL"/>
      </w:pPr>
      <w:r>
        <w:tab/>
      </w:r>
      <w:r w:rsidR="00844445" w:rsidRPr="00564FF6">
        <w:t>dscp</w:t>
      </w:r>
      <w:r w:rsidR="00844445" w:rsidRPr="00564FF6">
        <w:tab/>
      </w:r>
      <w:r w:rsidR="00844445" w:rsidRPr="00564FF6">
        <w:tab/>
      </w:r>
      <w:r w:rsidR="00844445" w:rsidRPr="00564FF6">
        <w:tab/>
      </w:r>
      <w:r w:rsidR="00844445" w:rsidRPr="00564FF6">
        <w:tab/>
      </w:r>
      <w:r w:rsidR="00844445" w:rsidRPr="00564FF6">
        <w:tab/>
      </w:r>
      <w:r w:rsidR="00844445" w:rsidRPr="00564FF6">
        <w:tab/>
      </w:r>
      <w:r w:rsidR="00844445" w:rsidRPr="00564FF6">
        <w:tab/>
        <w:t>BIT STRING (SIZE(6))</w:t>
      </w:r>
      <w:r w:rsidR="00844445" w:rsidRPr="00564FF6">
        <w:tab/>
      </w:r>
      <w:r w:rsidR="00844445" w:rsidRPr="00564FF6">
        <w:tab/>
      </w:r>
      <w:r w:rsidR="00844445" w:rsidRPr="00564FF6">
        <w:tab/>
        <w:t>OPTIONAL,</w:t>
      </w:r>
    </w:p>
    <w:p w14:paraId="458B42FD" w14:textId="4BF65BA0" w:rsidR="00844445" w:rsidRPr="00564FF6" w:rsidRDefault="00564FF6" w:rsidP="00564FF6">
      <w:pPr>
        <w:pStyle w:val="PL"/>
      </w:pPr>
      <w:r>
        <w:tab/>
      </w:r>
      <w:r w:rsidR="00844445" w:rsidRPr="00564FF6">
        <w:t>flow-label</w:t>
      </w:r>
      <w:r w:rsidR="00844445" w:rsidRPr="00564FF6">
        <w:tab/>
      </w:r>
      <w:r w:rsidR="00844445" w:rsidRPr="00564FF6">
        <w:tab/>
      </w:r>
      <w:r w:rsidR="00844445" w:rsidRPr="00564FF6">
        <w:tab/>
      </w:r>
      <w:r w:rsidR="00844445" w:rsidRPr="00564FF6">
        <w:tab/>
      </w:r>
      <w:r w:rsidR="00844445" w:rsidRPr="00564FF6">
        <w:tab/>
      </w:r>
      <w:r w:rsidR="00844445" w:rsidRPr="00564FF6">
        <w:tab/>
        <w:t>BIT STRING (SIZE(20))</w:t>
      </w:r>
      <w:r w:rsidR="00844445" w:rsidRPr="00564FF6">
        <w:tab/>
      </w:r>
      <w:r w:rsidR="00844445" w:rsidRPr="00564FF6">
        <w:tab/>
        <w:t>OPTIONAL,</w:t>
      </w:r>
    </w:p>
    <w:p w14:paraId="0A95C865" w14:textId="4C03679E" w:rsidR="00844445" w:rsidRPr="00564FF6" w:rsidRDefault="00564FF6" w:rsidP="00564FF6">
      <w:pPr>
        <w:pStyle w:val="PL"/>
      </w:pPr>
      <w:r>
        <w:tab/>
      </w:r>
      <w:r w:rsidR="00844445" w:rsidRPr="00564FF6">
        <w:t>iE-Extensions</w:t>
      </w:r>
      <w:r w:rsidR="00844445" w:rsidRPr="00564FF6">
        <w:tab/>
      </w:r>
      <w:r w:rsidR="00844445" w:rsidRPr="00564FF6">
        <w:tab/>
      </w:r>
      <w:r w:rsidR="00844445" w:rsidRPr="00564FF6">
        <w:tab/>
      </w:r>
      <w:r w:rsidR="00844445" w:rsidRPr="00564FF6">
        <w:tab/>
      </w:r>
      <w:r w:rsidR="00844445" w:rsidRPr="00564FF6">
        <w:tab/>
        <w:t>ProtocolExtensionContainer { {QoS-Mapping-Information-ExtIEs} }</w:t>
      </w:r>
      <w:r w:rsidR="00844445" w:rsidRPr="00564FF6">
        <w:tab/>
        <w:t>OPTIONAL,</w:t>
      </w:r>
    </w:p>
    <w:p w14:paraId="2F358510" w14:textId="23A59483" w:rsidR="00844445" w:rsidRPr="00564FF6" w:rsidRDefault="00564FF6" w:rsidP="00564FF6">
      <w:pPr>
        <w:pStyle w:val="PL"/>
      </w:pPr>
      <w:r>
        <w:tab/>
      </w:r>
      <w:r w:rsidR="00844445" w:rsidRPr="00564FF6">
        <w:t>...</w:t>
      </w:r>
    </w:p>
    <w:p w14:paraId="333E7D65" w14:textId="77777777" w:rsidR="00844445" w:rsidRPr="0028640F" w:rsidRDefault="00844445" w:rsidP="0028640F">
      <w:pPr>
        <w:pStyle w:val="PL"/>
      </w:pPr>
      <w:r w:rsidRPr="0028640F">
        <w:t>}</w:t>
      </w:r>
    </w:p>
    <w:p w14:paraId="7F5D6993" w14:textId="77777777" w:rsidR="00844445" w:rsidRPr="0028640F" w:rsidRDefault="00844445" w:rsidP="0028640F">
      <w:pPr>
        <w:pStyle w:val="PL"/>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28640F" w:rsidRDefault="00844445" w:rsidP="0028640F">
      <w:pPr>
        <w:pStyle w:val="PL"/>
      </w:pPr>
      <w:r w:rsidRPr="0028640F">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9020"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9020"/>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9021" w:name="OLE_LINK120"/>
      <w:r>
        <w:rPr>
          <w:lang w:eastAsia="ja-JP"/>
        </w:rPr>
        <w:t>RACHReportInfo</w:t>
      </w:r>
      <w:r w:rsidRPr="00671591">
        <w:rPr>
          <w:noProof w:val="0"/>
          <w:snapToGrid w:val="0"/>
        </w:rPr>
        <w:t>rmation</w:t>
      </w:r>
      <w:bookmarkEnd w:id="9021"/>
      <w:r>
        <w:rPr>
          <w:noProof w:val="0"/>
          <w:snapToGrid w:val="0"/>
        </w:rPr>
        <w:tab/>
      </w:r>
      <w:r w:rsidRPr="00671591">
        <w:rPr>
          <w:noProof w:val="0"/>
          <w:snapToGrid w:val="0"/>
        </w:rPr>
        <w:t xml:space="preserve">::= SEQUENCE (SIZE(1.. maxnoofRACHReports)) OF </w:t>
      </w:r>
      <w:bookmarkStart w:id="9022" w:name="OLE_LINK119"/>
      <w:r>
        <w:rPr>
          <w:noProof w:val="0"/>
          <w:snapToGrid w:val="0"/>
        </w:rPr>
        <w:t>RACHReport</w:t>
      </w:r>
      <w:r w:rsidRPr="00671591">
        <w:rPr>
          <w:noProof w:val="0"/>
          <w:snapToGrid w:val="0"/>
        </w:rPr>
        <w:t>List-Item</w:t>
      </w:r>
      <w:bookmarkEnd w:id="9022"/>
    </w:p>
    <w:p w14:paraId="2555F807" w14:textId="77777777" w:rsidR="00D94208" w:rsidRPr="00E0207D" w:rsidRDefault="00D94208" w:rsidP="00D94208">
      <w:pPr>
        <w:pStyle w:val="PL"/>
        <w:rPr>
          <w:noProof w:val="0"/>
          <w:snapToGrid w:val="0"/>
        </w:rPr>
      </w:pPr>
      <w:bookmarkStart w:id="9023" w:name="OLE_LINK121"/>
      <w:r>
        <w:rPr>
          <w:noProof w:val="0"/>
          <w:snapToGrid w:val="0"/>
        </w:rPr>
        <w:t>RACHReportList-Item</w:t>
      </w:r>
      <w:bookmarkEnd w:id="9023"/>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02DA060E"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r>
      <w:r w:rsidR="00B131F0">
        <w:tab/>
      </w:r>
      <w:r w:rsidRPr="00300B5A">
        <w:t>NG-eNB-</w:t>
      </w:r>
      <w:r w:rsidRPr="00300B5A">
        <w:rPr>
          <w:noProof w:val="0"/>
          <w:snapToGrid w:val="0"/>
        </w:rPr>
        <w:t>RadioResourceStatus</w:t>
      </w:r>
      <w:r w:rsidRPr="00300B5A">
        <w:t>,</w:t>
      </w:r>
    </w:p>
    <w:p w14:paraId="607FFD14" w14:textId="44DF8719"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r>
      <w:r w:rsidR="00B131F0">
        <w:tab/>
      </w:r>
      <w:r w:rsidR="00B131F0">
        <w:tab/>
      </w:r>
      <w:r w:rsidRPr="00300B5A">
        <w:t>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9024"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9025" w:name="_Hlk515439004"/>
      <w:r w:rsidRPr="00FD0425">
        <w:rPr>
          <w:noProof w:val="0"/>
          <w:snapToGrid w:val="0"/>
          <w:lang w:eastAsia="zh-CN"/>
        </w:rPr>
        <w:t>RANAreaID</w:t>
      </w:r>
      <w:bookmarkEnd w:id="9024"/>
      <w:bookmarkEnd w:id="9025"/>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9026" w:name="_Hlk513533037"/>
      <w:r w:rsidRPr="00FD0425">
        <w:rPr>
          <w:noProof w:val="0"/>
          <w:snapToGrid w:val="0"/>
          <w:lang w:eastAsia="zh-CN"/>
        </w:rPr>
        <w:t>RANPagingArea</w:t>
      </w:r>
      <w:bookmarkEnd w:id="9026"/>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9027" w:name="_Hlk515246357"/>
      <w:r w:rsidRPr="00FD0425">
        <w:rPr>
          <w:noProof w:val="0"/>
          <w:snapToGrid w:val="0"/>
        </w:rPr>
        <w:t>RANPagingAttemptInfo</w:t>
      </w:r>
      <w:bookmarkEnd w:id="9027"/>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9028"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9028"/>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4E4E9396"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28640F" w:rsidRDefault="00D94208" w:rsidP="0028640F">
      <w:pPr>
        <w:pStyle w:val="PL"/>
      </w:pPr>
    </w:p>
    <w:p w14:paraId="24506AED" w14:textId="77777777" w:rsidR="00D94208" w:rsidRPr="0028640F" w:rsidRDefault="00D94208" w:rsidP="0028640F">
      <w:pPr>
        <w:pStyle w:val="PL"/>
      </w:pPr>
      <w:r w:rsidRPr="0028640F">
        <w:t>ReportingPeriodicity ::= ENUMERATED {</w:t>
      </w:r>
    </w:p>
    <w:p w14:paraId="3C22BC0C" w14:textId="77777777" w:rsidR="00D94208" w:rsidRPr="0028640F" w:rsidRDefault="00D94208" w:rsidP="0028640F">
      <w:pPr>
        <w:pStyle w:val="PL"/>
      </w:pPr>
      <w:r w:rsidRPr="0028640F">
        <w:tab/>
        <w:t>half-thousand-ms,</w:t>
      </w:r>
    </w:p>
    <w:p w14:paraId="1B94E9CF" w14:textId="7F2660D9" w:rsidR="00D94208" w:rsidRPr="0028640F" w:rsidRDefault="0028640F" w:rsidP="0028640F">
      <w:pPr>
        <w:pStyle w:val="PL"/>
      </w:pPr>
      <w:r w:rsidRPr="0028640F">
        <w:tab/>
      </w:r>
      <w:r w:rsidR="00D94208" w:rsidRPr="0028640F">
        <w:t>one-thousand-ms,</w:t>
      </w:r>
    </w:p>
    <w:p w14:paraId="3ADA6EAF" w14:textId="77777777" w:rsidR="00D94208" w:rsidRPr="0028640F" w:rsidRDefault="00D94208" w:rsidP="0028640F">
      <w:pPr>
        <w:pStyle w:val="PL"/>
      </w:pPr>
      <w:r w:rsidRPr="0028640F">
        <w:tab/>
        <w:t>two-thousand-ms,</w:t>
      </w:r>
    </w:p>
    <w:p w14:paraId="68D50A29" w14:textId="77777777" w:rsidR="00D94208" w:rsidRPr="0028640F" w:rsidRDefault="00D94208" w:rsidP="0028640F">
      <w:pPr>
        <w:pStyle w:val="PL"/>
      </w:pPr>
      <w:r w:rsidRPr="0028640F">
        <w:tab/>
        <w:t>five-thousand-ms,</w:t>
      </w:r>
    </w:p>
    <w:p w14:paraId="4FF3B7E3" w14:textId="77777777" w:rsidR="00D94208" w:rsidRPr="0028640F" w:rsidRDefault="00D94208" w:rsidP="0028640F">
      <w:pPr>
        <w:pStyle w:val="PL"/>
      </w:pPr>
      <w:r w:rsidRPr="0028640F">
        <w:tab/>
        <w:t>ten-thousand-ms,</w:t>
      </w:r>
    </w:p>
    <w:p w14:paraId="53E25602" w14:textId="77777777" w:rsidR="00D94208" w:rsidRPr="0028640F" w:rsidRDefault="00A30F8D" w:rsidP="0028640F">
      <w:pPr>
        <w:pStyle w:val="PL"/>
      </w:pPr>
      <w:r w:rsidRPr="0028640F">
        <w:tab/>
      </w:r>
      <w:r w:rsidR="00D94208" w:rsidRPr="0028640F">
        <w:t>...</w:t>
      </w:r>
    </w:p>
    <w:p w14:paraId="2D0A5CB3" w14:textId="77777777" w:rsidR="00D94208" w:rsidRPr="0028640F" w:rsidRDefault="00D94208" w:rsidP="0028640F">
      <w:pPr>
        <w:pStyle w:val="PL"/>
      </w:pPr>
      <w:r w:rsidRPr="0028640F">
        <w:t>}</w:t>
      </w:r>
    </w:p>
    <w:p w14:paraId="01930DEE" w14:textId="77777777" w:rsidR="00D94208" w:rsidRPr="0028640F" w:rsidRDefault="00D94208" w:rsidP="0028640F">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8FDC363" w14:textId="77777777" w:rsidR="00F02090" w:rsidRPr="00FD0425" w:rsidRDefault="00F02090" w:rsidP="00F02090">
      <w:pPr>
        <w:pStyle w:val="PL"/>
        <w:rPr>
          <w:snapToGrid w:val="0"/>
        </w:rPr>
      </w:pPr>
      <w:r w:rsidRPr="00FD0425">
        <w:rPr>
          <w:snapToGrid w:val="0"/>
        </w:rPr>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9029"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9030" w:name="_Hlk515435069"/>
      <w:r w:rsidRPr="00FD0425">
        <w:t xml:space="preserve">RFSP-Index </w:t>
      </w:r>
      <w:bookmarkEnd w:id="9029"/>
      <w:bookmarkEnd w:id="9030"/>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28640F" w:rsidRDefault="00D94208" w:rsidP="0028640F">
      <w:pPr>
        <w:pStyle w:val="PL"/>
      </w:pPr>
      <w:r w:rsidRPr="0028640F">
        <w:t>RRCConnections::= SEQUENCE {</w:t>
      </w:r>
    </w:p>
    <w:p w14:paraId="2EDCEA85" w14:textId="3780C29A" w:rsidR="00D94208" w:rsidRPr="0028640F" w:rsidRDefault="00D94208" w:rsidP="0028640F">
      <w:pPr>
        <w:pStyle w:val="PL"/>
      </w:pPr>
      <w:r w:rsidRPr="0028640F">
        <w:tab/>
        <w:t>noofRRCConnections</w:t>
      </w:r>
      <w:r w:rsidR="006F403E">
        <w:tab/>
      </w:r>
      <w:r w:rsidR="006F403E">
        <w:tab/>
      </w:r>
      <w:r w:rsidR="006F403E">
        <w:tab/>
      </w:r>
      <w:r w:rsidR="006F403E">
        <w:tab/>
      </w:r>
      <w:r w:rsidR="006F403E">
        <w:tab/>
      </w:r>
      <w:r w:rsidRPr="0028640F">
        <w:tab/>
        <w:t>NoofRRCConnections,</w:t>
      </w:r>
    </w:p>
    <w:p w14:paraId="6C1DAC2F" w14:textId="430B3D17" w:rsidR="00D94208" w:rsidRPr="0028640F" w:rsidRDefault="00D94208" w:rsidP="0028640F">
      <w:pPr>
        <w:pStyle w:val="PL"/>
      </w:pPr>
      <w:r w:rsidRPr="0028640F">
        <w:tab/>
        <w:t>availableRRCConnectionCapacityValue</w:t>
      </w:r>
      <w:r w:rsidRPr="0028640F">
        <w:tab/>
      </w:r>
      <w:r w:rsidR="006F403E">
        <w:tab/>
      </w:r>
      <w:r w:rsidRPr="0028640F">
        <w:t>AvailableRRCConnectionCapacityValue,</w:t>
      </w:r>
    </w:p>
    <w:p w14:paraId="496365EF" w14:textId="77777777" w:rsidR="00D94208" w:rsidRPr="0028640F" w:rsidRDefault="00D94208" w:rsidP="0028640F">
      <w:pPr>
        <w:pStyle w:val="PL"/>
      </w:pPr>
      <w:r w:rsidRPr="0028640F">
        <w:tab/>
        <w:t>iE-Extensions</w:t>
      </w:r>
      <w:r w:rsidRPr="0028640F">
        <w:tab/>
      </w:r>
      <w:r w:rsidRPr="0028640F">
        <w:tab/>
      </w:r>
      <w:r w:rsidRPr="0028640F">
        <w:tab/>
      </w:r>
      <w:r w:rsidRPr="0028640F">
        <w:tab/>
        <w:t>ProtocolExtensionContainer { { RRCConnections-ExtIEs} }</w:t>
      </w:r>
      <w:r w:rsidRPr="0028640F">
        <w:tab/>
        <w:t>OPTIONAL,</w:t>
      </w:r>
    </w:p>
    <w:p w14:paraId="054A5A2B" w14:textId="77777777" w:rsidR="00D94208" w:rsidRPr="0028640F" w:rsidRDefault="00D94208" w:rsidP="0028640F">
      <w:pPr>
        <w:pStyle w:val="PL"/>
      </w:pPr>
      <w:r w:rsidRPr="0028640F">
        <w:tab/>
        <w:t>...</w:t>
      </w:r>
    </w:p>
    <w:p w14:paraId="1071DD05" w14:textId="77777777" w:rsidR="00D94208" w:rsidRPr="0028640F" w:rsidRDefault="00D94208" w:rsidP="0028640F">
      <w:pPr>
        <w:pStyle w:val="PL"/>
      </w:pPr>
      <w:r w:rsidRPr="0028640F">
        <w:t>}</w:t>
      </w:r>
    </w:p>
    <w:p w14:paraId="7B38C189" w14:textId="77777777" w:rsidR="00D94208" w:rsidRPr="0028640F" w:rsidRDefault="00D94208" w:rsidP="0028640F">
      <w:pPr>
        <w:pStyle w:val="PL"/>
      </w:pPr>
    </w:p>
    <w:p w14:paraId="4B6591DD" w14:textId="77777777" w:rsidR="00D94208" w:rsidRPr="0028640F" w:rsidRDefault="00D94208" w:rsidP="0028640F">
      <w:pPr>
        <w:pStyle w:val="PL"/>
      </w:pPr>
      <w:r w:rsidRPr="0028640F">
        <w:t>RRCConnections-ExtIEs XNAP-PROTOCOL-EXTENSION ::= {</w:t>
      </w:r>
    </w:p>
    <w:p w14:paraId="1299B71C" w14:textId="77777777" w:rsidR="00D94208" w:rsidRPr="0028640F" w:rsidRDefault="00D94208" w:rsidP="0028640F">
      <w:pPr>
        <w:pStyle w:val="PL"/>
      </w:pPr>
      <w:r w:rsidRPr="0028640F">
        <w:tab/>
        <w:t>...</w:t>
      </w:r>
    </w:p>
    <w:p w14:paraId="2E126F43" w14:textId="77777777" w:rsidR="00D94208" w:rsidRPr="0028640F" w:rsidRDefault="00D94208" w:rsidP="0028640F">
      <w:pPr>
        <w:pStyle w:val="PL"/>
      </w:pPr>
      <w:r w:rsidRPr="0028640F">
        <w:t>}</w:t>
      </w:r>
    </w:p>
    <w:p w14:paraId="144318C3" w14:textId="77777777" w:rsidR="00D94208" w:rsidRPr="0028640F" w:rsidRDefault="00D94208" w:rsidP="0028640F">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497AE0" w:rsidRDefault="00D94208" w:rsidP="00D94208">
      <w:pPr>
        <w:pStyle w:val="PL"/>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61B65101" w:rsidR="00D94208" w:rsidRPr="00FD0425" w:rsidRDefault="00D94208" w:rsidP="00D94208">
      <w:pPr>
        <w:pStyle w:val="PL"/>
      </w:pPr>
      <w:r w:rsidRPr="00FD0425">
        <w:tab/>
      </w:r>
      <w:r>
        <w:rPr>
          <w:lang w:eastAsia="ja-JP"/>
        </w:rPr>
        <w:t>uERLFReportContainer</w:t>
      </w:r>
      <w:r w:rsidR="006F403E">
        <w:rPr>
          <w:lang w:eastAsia="ja-JP"/>
        </w:rPr>
        <w:tab/>
      </w:r>
      <w:r w:rsidR="006F403E">
        <w:rPr>
          <w:lang w:eastAsia="ja-JP"/>
        </w:rPr>
        <w:tab/>
      </w:r>
      <w:r w:rsidR="006F403E">
        <w:rPr>
          <w:lang w:eastAsia="ja-JP"/>
        </w:rPr>
        <w:tab/>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9031" w:name="_Hlk513552467"/>
      <w:r w:rsidRPr="00FD0425">
        <w:t>SCGConfigurationQuery</w:t>
      </w:r>
      <w:bookmarkEnd w:id="9031"/>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9032" w:name="_Hlk515407386"/>
      <w:r w:rsidRPr="00FD0425">
        <w:t>SecurityIndication</w:t>
      </w:r>
      <w:bookmarkEnd w:id="9032"/>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2A4E8302"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w:t>
      </w:r>
      <w:r w:rsidR="006F403E">
        <w:rPr>
          <w:rFonts w:eastAsia="SimSun"/>
          <w:snapToGrid w:val="0"/>
          <w:lang w:val="fr-FR"/>
        </w:rPr>
        <w:tab/>
      </w:r>
      <w:r w:rsidRPr="006B55F2">
        <w:rPr>
          <w:rFonts w:eastAsia="SimSun"/>
          <w:snapToGrid w:val="0"/>
          <w:lang w:val="fr-FR"/>
        </w:rPr>
        <w:t>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2104AFEE"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D12C36">
        <w:rPr>
          <w:rFonts w:eastAsia="MS Mincho"/>
          <w:snapToGrid w:val="0"/>
        </w:rPr>
        <w:t>,</w:t>
      </w:r>
    </w:p>
    <w:p w14:paraId="2C8DF75D" w14:textId="4BDE0CE2"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D12C36">
        <w:rPr>
          <w:rFonts w:eastAsia="MS Mincho"/>
          <w:snapToGrid w:val="0"/>
        </w:rPr>
        <w:t>,</w:t>
      </w:r>
    </w:p>
    <w:p w14:paraId="5D577856" w14:textId="20A1289F"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61A03287" w:rsidR="006D7D8E" w:rsidRPr="0025519D" w:rsidRDefault="006D7D8E" w:rsidP="009354E2">
      <w:pPr>
        <w:pStyle w:val="PL"/>
        <w:rPr>
          <w:rFonts w:eastAsia="SimSun"/>
          <w:snapToGrid w:val="0"/>
        </w:rPr>
      </w:pP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28640F" w:rsidRDefault="006D7D8E" w:rsidP="0028640F">
      <w:pPr>
        <w:pStyle w:val="PL"/>
      </w:pPr>
      <w:r w:rsidRPr="0028640F">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9033"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9034"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9035" w:name="_Hlk515513755"/>
      <w:r w:rsidRPr="00FD0425">
        <w:rPr>
          <w:snapToGrid w:val="0"/>
        </w:rPr>
        <w:t>ServedCellsToUpdate-E-UTRA</w:t>
      </w:r>
      <w:bookmarkEnd w:id="9035"/>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9036" w:name="_Hlk515405063"/>
      <w:r w:rsidRPr="00FD0425">
        <w:rPr>
          <w:noProof w:val="0"/>
          <w:snapToGrid w:val="0"/>
          <w:lang w:eastAsia="zh-CN"/>
        </w:rPr>
        <w:t>ServedCellInformation-NR</w:t>
      </w:r>
      <w:bookmarkEnd w:id="9036"/>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9037" w:name="_Hlk515516914"/>
      <w:r w:rsidRPr="00FD0425">
        <w:rPr>
          <w:snapToGrid w:val="0"/>
        </w:rPr>
        <w:t>ServedCellsToUpdate-NR</w:t>
      </w:r>
      <w:bookmarkEnd w:id="9037"/>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9038" w:name="_Hlk515433516"/>
      <w:bookmarkEnd w:id="9033"/>
      <w:bookmarkEnd w:id="9034"/>
      <w:r w:rsidRPr="00FD0425">
        <w:t>SharedResourceType ::= CHOICE {</w:t>
      </w:r>
    </w:p>
    <w:p w14:paraId="5E82436F" w14:textId="77777777" w:rsidR="00F02090" w:rsidRPr="00FD0425" w:rsidRDefault="00F02090" w:rsidP="00F02090">
      <w:pPr>
        <w:pStyle w:val="PL"/>
      </w:pPr>
      <w:r w:rsidRPr="00FD0425">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9038"/>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9039" w:name="_Hlk515372577"/>
      <w:r w:rsidRPr="00FD0425">
        <w:t>S-NG-RANnode-SecurityKey</w:t>
      </w:r>
      <w:bookmarkEnd w:id="9039"/>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9040" w:name="_Hlk515407292"/>
      <w:r w:rsidRPr="00FD0425">
        <w:t>S-NSSAI</w:t>
      </w:r>
      <w:bookmarkEnd w:id="9040"/>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t>SNTriggered ::=ENUMERATED{</w:t>
      </w:r>
    </w:p>
    <w:p w14:paraId="6428850F" w14:textId="73F3108D" w:rsidR="00655FE8" w:rsidRPr="0028640F" w:rsidRDefault="0028640F" w:rsidP="0028640F">
      <w:pPr>
        <w:pStyle w:val="PL"/>
      </w:pPr>
      <w:r>
        <w:tab/>
      </w:r>
      <w:r w:rsidR="00E864FB" w:rsidRPr="0028640F">
        <w:t>true</w:t>
      </w:r>
      <w:r w:rsidR="00655FE8" w:rsidRPr="0028640F">
        <w:rPr>
          <w:rFonts w:hint="eastAsia"/>
        </w:rPr>
        <w:t>,</w:t>
      </w:r>
    </w:p>
    <w:p w14:paraId="0185881D" w14:textId="59BF4BEB" w:rsidR="00655FE8" w:rsidRPr="0028640F" w:rsidRDefault="0028640F" w:rsidP="0028640F">
      <w:pPr>
        <w:pStyle w:val="PL"/>
      </w:pPr>
      <w:r>
        <w:tab/>
      </w:r>
      <w:r w:rsidR="00655FE8" w:rsidRPr="0028640F">
        <w:rPr>
          <w:rFonts w:hint="eastAsia"/>
        </w:rPr>
        <w:t>...</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54D22C91" w:rsidR="00D94208" w:rsidRPr="00C10143" w:rsidRDefault="00C10143" w:rsidP="00C10143">
      <w:pPr>
        <w:pStyle w:val="PL"/>
      </w:pPr>
      <w:r>
        <w:tab/>
      </w:r>
      <w:r w:rsidR="00D94208" w:rsidRPr="00C10143">
        <w:t>sSBIndex</w:t>
      </w:r>
      <w:r w:rsidR="00D94208" w:rsidRPr="00C10143">
        <w:tab/>
      </w:r>
      <w:r w:rsidR="00D94208" w:rsidRPr="00C10143">
        <w:tab/>
      </w:r>
      <w:r w:rsidR="00D94208" w:rsidRPr="00C10143">
        <w:tab/>
      </w:r>
      <w:r w:rsidR="00D94208" w:rsidRPr="00C10143">
        <w:tab/>
        <w:t>INTEGER(0..63),</w:t>
      </w:r>
    </w:p>
    <w:p w14:paraId="3D200FE2" w14:textId="6D83A92C" w:rsidR="00D94208" w:rsidRPr="00C10143" w:rsidRDefault="00C10143" w:rsidP="00C10143">
      <w:pPr>
        <w:pStyle w:val="PL"/>
      </w:pPr>
      <w:r>
        <w:tab/>
      </w:r>
      <w:r w:rsidR="00D94208" w:rsidRPr="00C10143">
        <w:t>ssbAreaCapacityValue</w:t>
      </w:r>
      <w:r w:rsidR="00D94208" w:rsidRPr="00C10143">
        <w:tab/>
        <w:t>INTEGER (0..100),</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108D8DBF" w:rsidR="00D94208" w:rsidRPr="0028640F" w:rsidRDefault="0028640F" w:rsidP="0028640F">
      <w:pPr>
        <w:pStyle w:val="PL"/>
      </w:pPr>
      <w:r>
        <w:tab/>
      </w:r>
      <w:r w:rsidR="00D94208" w:rsidRPr="0028640F">
        <w:t>ssb-Area-DL-GBR-PRB-usage</w:t>
      </w:r>
      <w:r w:rsidR="00D94208" w:rsidRPr="0028640F">
        <w:tab/>
      </w:r>
      <w:r>
        <w:tab/>
      </w:r>
      <w:r>
        <w:tab/>
      </w:r>
      <w:r w:rsidR="00D94208" w:rsidRPr="0028640F">
        <w:t>DL-GBR-PRB-usage,</w:t>
      </w:r>
    </w:p>
    <w:p w14:paraId="291E68DC" w14:textId="7D930795" w:rsidR="00D94208" w:rsidRPr="0028640F" w:rsidRDefault="0028640F" w:rsidP="0028640F">
      <w:pPr>
        <w:pStyle w:val="PL"/>
      </w:pPr>
      <w:r>
        <w:tab/>
      </w:r>
      <w:r w:rsidR="00D94208" w:rsidRPr="0028640F">
        <w:t>ssb-Area-UL-GBR-PRB-usage</w:t>
      </w:r>
      <w:r w:rsidR="00D94208" w:rsidRPr="0028640F">
        <w:tab/>
      </w:r>
      <w:r>
        <w:tab/>
      </w:r>
      <w:r>
        <w:tab/>
      </w:r>
      <w:r w:rsidR="00D94208" w:rsidRPr="0028640F">
        <w:t>UL-GBR-PRB-usage,</w:t>
      </w:r>
    </w:p>
    <w:p w14:paraId="0EA97DE4" w14:textId="536B6B53" w:rsidR="00D94208" w:rsidRPr="003A3EE1" w:rsidRDefault="0028640F" w:rsidP="0028640F">
      <w:pPr>
        <w:pStyle w:val="PL"/>
        <w:rPr>
          <w:lang w:val="fr-FR"/>
        </w:rPr>
      </w:pPr>
      <w:r>
        <w:tab/>
      </w:r>
      <w:r w:rsidR="00D94208" w:rsidRPr="003A3EE1">
        <w:rPr>
          <w:lang w:val="fr-FR"/>
        </w:rPr>
        <w:t>ssb-Area-dL-non-GBR-PRB-usage</w:t>
      </w:r>
      <w:r w:rsidR="00D94208" w:rsidRPr="003A3EE1">
        <w:rPr>
          <w:lang w:val="fr-FR"/>
        </w:rPr>
        <w:tab/>
      </w:r>
      <w:r w:rsidR="00D94208" w:rsidRPr="003A3EE1">
        <w:rPr>
          <w:lang w:val="fr-FR"/>
        </w:rPr>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9041" w:name="_Hlk513550990"/>
      <w:r w:rsidRPr="00FD0425">
        <w:t>SUL-Information</w:t>
      </w:r>
      <w:bookmarkEnd w:id="9041"/>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9042" w:name="_Hlk513554726"/>
      <w:r w:rsidRPr="00FD0425">
        <w:rPr>
          <w:snapToGrid w:val="0"/>
        </w:rPr>
        <w:t>TAISupport-List</w:t>
      </w:r>
      <w:bookmarkEnd w:id="9042"/>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1AD05F46"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9043"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9043"/>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9044" w:name="_Hlk513539477"/>
      <w:r w:rsidRPr="00FD0425">
        <w:t>TraceActivation</w:t>
      </w:r>
      <w:bookmarkEnd w:id="9044"/>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tab/>
      </w:r>
      <w:r w:rsidRPr="00821C23">
        <w:rPr>
          <w:snapToGrid w:val="0"/>
        </w:rPr>
        <w:t>...</w:t>
      </w:r>
    </w:p>
    <w:p w14:paraId="7E24CAA9" w14:textId="77777777" w:rsidR="00091811" w:rsidRDefault="00091811" w:rsidP="00091811">
      <w:pPr>
        <w:pStyle w:val="PL"/>
        <w:rPr>
          <w:snapToGrid w:val="0"/>
        </w:rPr>
      </w:pPr>
      <w:r w:rsidRPr="00821C23">
        <w:rPr>
          <w:snapToGrid w:val="0"/>
        </w:rPr>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9045" w:name="_Hlk513550597"/>
      <w:r w:rsidRPr="00FD0425">
        <w:t>UEAggregateMaximumBitRate</w:t>
      </w:r>
      <w:bookmarkEnd w:id="9045"/>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9046" w:name="_Hlk515363970"/>
      <w:r w:rsidRPr="00FD0425">
        <w:t>UEContextID</w:t>
      </w:r>
      <w:bookmarkEnd w:id="9046"/>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9047" w:name="_Hlk513997339"/>
      <w:r w:rsidRPr="006B55F2">
        <w:rPr>
          <w:lang w:val="fr-FR"/>
        </w:rPr>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9048" w:name="_Hlk515524243"/>
      <w:r w:rsidRPr="006B55F2">
        <w:rPr>
          <w:snapToGrid w:val="0"/>
          <w:lang w:val="fr-FR"/>
        </w:rPr>
        <w:t>UEContextInfoRetrUECtxtResp</w:t>
      </w:r>
      <w:bookmarkEnd w:id="9047"/>
      <w:bookmarkEnd w:id="9048"/>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9049"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9050" w:name="_Hlk120181590"/>
      <w:r w:rsidRPr="009354E2">
        <w:t>UERLFReportContainer</w:t>
      </w:r>
      <w:r w:rsidRPr="004B5CE3">
        <w:t xml:space="preserve">-ExtIEs </w:t>
      </w:r>
      <w:r w:rsidRPr="009354E2">
        <w:t xml:space="preserve">XNAP-PROTOCOL-IES </w:t>
      </w:r>
      <w:r w:rsidRPr="004B5CE3">
        <w:t>::= {</w:t>
      </w:r>
    </w:p>
    <w:p w14:paraId="08AA3A05" w14:textId="46E3BF4B" w:rsidR="00B71DAA" w:rsidRPr="004B5CE3" w:rsidRDefault="00175499" w:rsidP="00175499">
      <w:pPr>
        <w:pStyle w:val="PL"/>
      </w:pPr>
      <w:r>
        <w:tab/>
      </w:r>
      <w:r w:rsidRPr="009C52E6">
        <w:t>{ ID id-UERLFReportContainerLTEExtension</w:t>
      </w:r>
      <w:r w:rsidR="00B54739">
        <w:tab/>
      </w:r>
      <w:r w:rsidRPr="009C52E6">
        <w:t xml:space="preserve">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9050"/>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9051"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9051"/>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0BF93986" w:rsidR="00F02090" w:rsidRPr="00FD0425" w:rsidRDefault="00F02090" w:rsidP="00F02090">
      <w:pPr>
        <w:pStyle w:val="PL"/>
      </w:pPr>
      <w:r w:rsidRPr="00FD0425">
        <w:t>UESecurityCapabilities</w:t>
      </w:r>
      <w:bookmarkEnd w:id="9049"/>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9052"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9052"/>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564FF6">
      <w:pPr>
        <w:pStyle w:val="PL"/>
        <w:rPr>
          <w:rFonts w:eastAsia="SimSun"/>
          <w:snapToGrid w:val="0"/>
          <w:lang w:eastAsia="zh-CN"/>
        </w:rPr>
      </w:pPr>
      <w:r w:rsidRPr="00511E45">
        <w:rPr>
          <w:rFonts w:eastAsia="SimSun"/>
        </w:rPr>
        <w:t>UPTransportParametersItem</w:t>
      </w:r>
      <w:r w:rsidRPr="00511E45">
        <w:rPr>
          <w:rFonts w:eastAsia="SimSun"/>
          <w:snapToGrid w:val="0"/>
          <w:lang w:eastAsia="zh-CN"/>
        </w:rPr>
        <w:t>-ExtIEs XNAP-PROTOCOL-EXTENSION ::= {</w:t>
      </w:r>
    </w:p>
    <w:p w14:paraId="7B17EA30" w14:textId="3D8D16B8" w:rsidR="00F02090" w:rsidRPr="00D00B6D" w:rsidRDefault="00D00B6D" w:rsidP="00564FF6">
      <w:pPr>
        <w:pStyle w:val="PL"/>
        <w:rPr>
          <w:rFonts w:eastAsia="SimSun"/>
          <w:snapToGrid w:val="0"/>
          <w:lang w:eastAsia="zh-CN"/>
        </w:rPr>
      </w:pPr>
      <w:r w:rsidRPr="00511E45">
        <w:rPr>
          <w:rFonts w:eastAsia="SimSun" w:hint="eastAsia"/>
          <w:snapToGrid w:val="0"/>
          <w:lang w:eastAsia="zh-CN"/>
        </w:rPr>
        <w:tab/>
      </w:r>
      <w:r w:rsidRPr="00511E45">
        <w:rPr>
          <w:rFonts w:eastAsia="SimSun"/>
          <w:snapToGrid w:val="0"/>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2A2E894C" w:rsidR="003B7405" w:rsidRPr="009354E2" w:rsidRDefault="003B7405" w:rsidP="009354E2">
      <w:pPr>
        <w:pStyle w:val="PL"/>
      </w:pPr>
      <w:r w:rsidRPr="009354E2">
        <w:tab/>
        <w:t>wlanMeasConfig</w:t>
      </w:r>
      <w:r w:rsidR="00B54739">
        <w:tab/>
      </w:r>
      <w:r w:rsidR="00B54739">
        <w:tab/>
      </w:r>
      <w:r w:rsidR="00B54739">
        <w:tab/>
      </w:r>
      <w:r w:rsidR="00B54739">
        <w:tab/>
      </w:r>
      <w:r w:rsidRPr="009354E2">
        <w:t>WLANMeasConfig,</w:t>
      </w:r>
    </w:p>
    <w:p w14:paraId="700E69EF" w14:textId="5655F569" w:rsidR="003B7405" w:rsidRPr="009354E2" w:rsidRDefault="003B7405" w:rsidP="009354E2">
      <w:pPr>
        <w:pStyle w:val="PL"/>
      </w:pPr>
      <w:r w:rsidRPr="009354E2">
        <w:tab/>
        <w:t>wlanMeasConfigNameList</w:t>
      </w:r>
      <w:r w:rsidRPr="009354E2">
        <w:tab/>
      </w:r>
      <w:r w:rsidRPr="009354E2">
        <w:tab/>
        <w:t>WLANMeasConfigNameList</w:t>
      </w:r>
      <w:r w:rsidR="00B54739">
        <w:tab/>
      </w:r>
      <w:r w:rsidR="00B54739">
        <w:tab/>
      </w:r>
      <w:r w:rsidRPr="009354E2">
        <w:t>OPTIONAL,</w:t>
      </w:r>
    </w:p>
    <w:p w14:paraId="7402F307" w14:textId="3E1C6731" w:rsidR="003B7405" w:rsidRPr="009354E2" w:rsidRDefault="003B7405" w:rsidP="009354E2">
      <w:pPr>
        <w:pStyle w:val="PL"/>
      </w:pPr>
      <w:r w:rsidRPr="009354E2">
        <w:tab/>
        <w:t>wlan-rssi</w:t>
      </w:r>
      <w:r w:rsidR="00B54739">
        <w:tab/>
      </w:r>
      <w:r w:rsidR="00B54739">
        <w:tab/>
      </w:r>
      <w:r w:rsidR="00B54739">
        <w:tab/>
      </w:r>
      <w:r w:rsidR="00B54739">
        <w:tab/>
      </w:r>
      <w:r w:rsidR="00B54739">
        <w:tab/>
      </w:r>
      <w:r w:rsidRPr="009354E2">
        <w:t>ENUMERATED {true, ...}</w:t>
      </w:r>
      <w:r w:rsidR="00B54739">
        <w:tab/>
      </w:r>
      <w:r w:rsidR="00B54739">
        <w:tab/>
      </w:r>
      <w:r w:rsidRPr="009354E2">
        <w:t>OPTIONAL,</w:t>
      </w:r>
    </w:p>
    <w:p w14:paraId="30324177" w14:textId="06163162" w:rsidR="003B7405" w:rsidRPr="006B55F2" w:rsidRDefault="003B7405" w:rsidP="009354E2">
      <w:pPr>
        <w:pStyle w:val="PL"/>
        <w:rPr>
          <w:lang w:val="fr-FR"/>
        </w:rPr>
      </w:pPr>
      <w:r w:rsidRPr="009354E2">
        <w:tab/>
        <w:t>wlan-rtt</w:t>
      </w:r>
      <w:r w:rsidR="00B54739">
        <w:tab/>
      </w:r>
      <w:r w:rsidR="00B54739">
        <w:tab/>
      </w:r>
      <w:r w:rsidR="00B54739">
        <w:tab/>
      </w:r>
      <w:r w:rsidR="00B54739">
        <w:tab/>
      </w:r>
      <w:r w:rsidR="00B54739">
        <w:tab/>
      </w:r>
      <w:r w:rsidRPr="009354E2">
        <w:t>ENUMERATED {true, ...}</w:t>
      </w:r>
      <w:r w:rsidR="00B54739">
        <w:tab/>
      </w:r>
      <w:r w:rsidR="00B54739">
        <w:tab/>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1C7133C0" w:rsidR="003B7405" w:rsidRPr="009354E2" w:rsidRDefault="003B7405" w:rsidP="009354E2">
      <w:pPr>
        <w:pStyle w:val="PL"/>
      </w:pPr>
      <w:r w:rsidRPr="009354E2">
        <w:t>WLANName ::= OCTET STRING (SIZE (1..32))</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9053" w:name="_CR9_3_6"/>
      <w:bookmarkStart w:id="9054" w:name="_Toc20955409"/>
      <w:bookmarkStart w:id="9055" w:name="_Toc29991617"/>
      <w:bookmarkStart w:id="9056" w:name="_Toc36556020"/>
      <w:bookmarkStart w:id="9057" w:name="_Toc44497805"/>
      <w:bookmarkStart w:id="9058" w:name="_Toc45108192"/>
      <w:bookmarkStart w:id="9059" w:name="_Toc45901812"/>
      <w:bookmarkStart w:id="9060" w:name="_Toc51850893"/>
      <w:bookmarkStart w:id="9061" w:name="_Toc56693897"/>
      <w:bookmarkStart w:id="9062" w:name="_Toc64447441"/>
      <w:bookmarkStart w:id="9063" w:name="_Toc66286935"/>
      <w:bookmarkStart w:id="9064" w:name="_Toc74151633"/>
      <w:bookmarkStart w:id="9065" w:name="_Toc88654107"/>
      <w:bookmarkStart w:id="9066" w:name="_Toc97904463"/>
      <w:bookmarkStart w:id="9067" w:name="_Toc105175504"/>
      <w:bookmarkStart w:id="9068" w:name="_Toc113826534"/>
      <w:bookmarkStart w:id="9069" w:name="_Toc175587121"/>
      <w:bookmarkEnd w:id="9053"/>
      <w:r w:rsidRPr="00FD0425">
        <w:t>9.3.6</w:t>
      </w:r>
      <w:r w:rsidRPr="00FD0425">
        <w:tab/>
        <w:t>Common definitions</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9070" w:name="_CR9_3_7"/>
      <w:bookmarkStart w:id="9071" w:name="_Toc20955410"/>
      <w:bookmarkStart w:id="9072" w:name="_Toc29991618"/>
      <w:bookmarkStart w:id="9073" w:name="_Toc36556021"/>
      <w:bookmarkStart w:id="9074" w:name="_Toc44497806"/>
      <w:bookmarkStart w:id="9075" w:name="_Toc45108193"/>
      <w:bookmarkStart w:id="9076" w:name="_Toc45901813"/>
      <w:bookmarkStart w:id="9077" w:name="_Toc51850894"/>
      <w:bookmarkStart w:id="9078" w:name="_Toc56693898"/>
      <w:bookmarkStart w:id="9079" w:name="_Toc64447442"/>
      <w:bookmarkStart w:id="9080" w:name="_Toc66286936"/>
      <w:bookmarkStart w:id="9081" w:name="_Toc74151634"/>
      <w:bookmarkStart w:id="9082" w:name="_Toc88654108"/>
      <w:bookmarkStart w:id="9083" w:name="_Toc97904464"/>
      <w:bookmarkStart w:id="9084" w:name="_Toc105175505"/>
      <w:bookmarkStart w:id="9085" w:name="_Toc113826535"/>
      <w:bookmarkStart w:id="9086" w:name="_Toc175587122"/>
      <w:bookmarkEnd w:id="9070"/>
      <w:r w:rsidRPr="00FD0425">
        <w:t>9.3.7</w:t>
      </w:r>
      <w:r w:rsidRPr="00FD0425">
        <w:tab/>
        <w:t>Constant definitions</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3DDB1A9A" w:rsidR="00B71DAA" w:rsidRPr="00BD1D4F" w:rsidRDefault="00B71DAA" w:rsidP="00BD1D4F">
      <w:pPr>
        <w:pStyle w:val="PL"/>
      </w:pPr>
      <w:r w:rsidRPr="00BD1D4F">
        <w:t>id-failureIndication</w:t>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Pr="0028640F" w:rsidRDefault="00B71DAA" w:rsidP="0028640F">
      <w:pPr>
        <w:pStyle w:val="PL"/>
      </w:pPr>
      <w:r w:rsidRPr="0028640F">
        <w:t>id-resourceStatusReportingInitiation</w:t>
      </w:r>
      <w:r w:rsidRPr="0028640F">
        <w:tab/>
      </w:r>
      <w:r w:rsidRPr="0028640F">
        <w:tab/>
      </w:r>
      <w:r w:rsidRPr="0028640F">
        <w:tab/>
      </w:r>
      <w:r w:rsidRPr="0028640F">
        <w:tab/>
      </w:r>
      <w:r w:rsidRPr="0028640F">
        <w:tab/>
      </w:r>
      <w:r w:rsidRPr="0028640F">
        <w:tab/>
      </w:r>
      <w:r w:rsidRPr="0028640F">
        <w:tab/>
        <w:t>ProcedureCode ::= 34</w:t>
      </w:r>
    </w:p>
    <w:p w14:paraId="557902B1" w14:textId="77777777" w:rsidR="00B71DAA" w:rsidRPr="0028640F" w:rsidRDefault="00B71DAA" w:rsidP="0028640F">
      <w:pPr>
        <w:pStyle w:val="PL"/>
      </w:pPr>
      <w:r w:rsidRPr="0028640F">
        <w:t>id-resourceStatusReporting</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35</w:t>
      </w:r>
    </w:p>
    <w:p w14:paraId="1E691712" w14:textId="77777777" w:rsidR="00B71DAA" w:rsidRPr="0028640F" w:rsidRDefault="00B71DAA" w:rsidP="0028640F">
      <w:pPr>
        <w:pStyle w:val="PL"/>
      </w:pPr>
      <w:r w:rsidRPr="0028640F">
        <w:t>id-mobilitySettingsChange</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28640F" w:rsidRDefault="003B7405" w:rsidP="0028640F">
      <w:pPr>
        <w:pStyle w:val="PL"/>
      </w:pPr>
      <w:r w:rsidRPr="0028640F">
        <w:t>maxnoofCellIDforMDT</w:t>
      </w:r>
      <w:r w:rsidRPr="0028640F">
        <w:tab/>
      </w:r>
      <w:r w:rsidRPr="0028640F">
        <w:tab/>
      </w:r>
      <w:r w:rsidRPr="0028640F">
        <w:tab/>
      </w:r>
      <w:r w:rsidRPr="0028640F">
        <w:tab/>
      </w:r>
      <w:r w:rsidRPr="0028640F">
        <w:tab/>
      </w:r>
      <w:r w:rsidRPr="0028640F">
        <w:tab/>
      </w:r>
      <w:r w:rsidRPr="0028640F">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19985539"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28640F" w:rsidRDefault="003B7405" w:rsidP="0028640F">
      <w:pPr>
        <w:pStyle w:val="PL"/>
      </w:pPr>
      <w:r w:rsidRPr="0028640F">
        <w:t>maxnoofTAforMDT</w:t>
      </w:r>
      <w:r w:rsidRPr="0028640F">
        <w:tab/>
      </w:r>
      <w:r w:rsidRPr="0028640F">
        <w:tab/>
      </w:r>
      <w:r w:rsidRPr="0028640F">
        <w:tab/>
      </w:r>
      <w:r w:rsidRPr="0028640F">
        <w:tab/>
      </w:r>
      <w:r w:rsidRPr="0028640F">
        <w:tab/>
      </w:r>
      <w:r w:rsidRPr="0028640F">
        <w:tab/>
      </w:r>
      <w:r w:rsidRPr="0028640F">
        <w:tab/>
      </w:r>
      <w:r w:rsidRPr="0028640F">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A023449"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9087"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9087"/>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9088"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9088"/>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9089" w:name="_Hlk29912457"/>
      <w:r w:rsidRPr="00FD0425">
        <w:rPr>
          <w:snapToGrid w:val="0"/>
        </w:rPr>
        <w:t>ProtocolIE-ID</w:t>
      </w:r>
      <w:bookmarkEnd w:id="9089"/>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9090"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9090"/>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9091" w:name="_Hlk31885127"/>
      <w:r w:rsidRPr="006E2E98">
        <w:rPr>
          <w:snapToGrid w:val="0"/>
          <w:lang w:val="it-IT"/>
        </w:rPr>
        <w:t>ProtocolIE-ID</w:t>
      </w:r>
      <w:bookmarkEnd w:id="9091"/>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040A25EE" w:rsidR="00655FE8" w:rsidRPr="00B22C47" w:rsidRDefault="00655FE8" w:rsidP="00655FE8">
      <w:pPr>
        <w:pStyle w:val="PL"/>
        <w:rPr>
          <w:lang w:eastAsia="zh-CN"/>
        </w:rPr>
      </w:pPr>
      <w:r w:rsidRPr="00B22C47">
        <w:t>id-</w:t>
      </w:r>
      <w:r>
        <w:rPr>
          <w:rFonts w:hint="eastAsia"/>
          <w:snapToGrid w:val="0"/>
          <w:lang w:eastAsia="zh-CN"/>
        </w:rPr>
        <w:t>SNTriggered</w:t>
      </w:r>
      <w:r w:rsidR="00B54739">
        <w:rPr>
          <w:lang w:eastAsia="zh-CN"/>
        </w:rPr>
        <w:tab/>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145DD41C"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Pr="0028640F" w:rsidRDefault="00844445" w:rsidP="0028640F">
      <w:pPr>
        <w:pStyle w:val="PL"/>
      </w:pPr>
      <w:r w:rsidRPr="0028640F">
        <w:t>id-QoS-Mapping-Information</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6E9EF5EF"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Pr="00497AE0" w:rsidRDefault="00BE3ED1" w:rsidP="00BE3ED1">
      <w:pPr>
        <w:pStyle w:val="PL"/>
        <w:rPr>
          <w:snapToGrid w:val="0"/>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Pr="0028640F" w:rsidRDefault="005D5D41" w:rsidP="0028640F">
      <w:pPr>
        <w:pStyle w:val="PL"/>
      </w:pPr>
      <w:r w:rsidRPr="0028640F">
        <w:t>id-RRCConnReestab-Indicator</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564FF6">
      <w:pPr>
        <w:pStyle w:val="PL"/>
        <w:rPr>
          <w:rFonts w:eastAsia="SimSun"/>
          <w:snapToGrid w:val="0"/>
          <w:lang w:eastAsia="zh-CN"/>
        </w:rPr>
      </w:pPr>
      <w:r w:rsidRPr="00B04281">
        <w:rPr>
          <w:rFonts w:eastAsia="SimSun"/>
          <w:snapToGrid w:val="0"/>
          <w:lang w:eastAsia="zh-CN"/>
        </w:rPr>
        <w:t>id-UERLFReportContainerLTEExtension</w:t>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t>ProtocolIE-ID ::= 370</w:t>
      </w:r>
    </w:p>
    <w:p w14:paraId="7F455B77" w14:textId="319CA358" w:rsidR="00B7379C" w:rsidRDefault="00B7379C" w:rsidP="00B7379C">
      <w:pPr>
        <w:pStyle w:val="PL"/>
        <w:rPr>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7390D367" w14:textId="4A1F7BAD" w:rsidR="00755612" w:rsidRDefault="00130665" w:rsidP="00B7379C">
      <w:pPr>
        <w:pStyle w:val="PL"/>
        <w:rPr>
          <w:snapToGrid w:val="0"/>
        </w:rPr>
      </w:pPr>
      <w:r w:rsidRPr="00283AA6">
        <w:t>id-</w:t>
      </w:r>
      <w:r>
        <w:rPr>
          <w:snapToGrid w:val="0"/>
        </w:rPr>
        <w:t>Q</w:t>
      </w:r>
      <w:r w:rsidRPr="00283AA6">
        <w:rPr>
          <w:lang w:eastAsia="zh-CN"/>
        </w:rPr>
        <w:t>osFlowMappingIndication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r>
        <w:rPr>
          <w:snapToGrid w:val="0"/>
        </w:rPr>
        <w:t>373</w:t>
      </w:r>
    </w:p>
    <w:p w14:paraId="3DDAB5F5" w14:textId="1E041009" w:rsidR="00022314" w:rsidRPr="00497AE0" w:rsidRDefault="00022314" w:rsidP="00B7379C">
      <w:pPr>
        <w:pStyle w:val="PL"/>
        <w:rPr>
          <w:snapToGrid w:val="0"/>
        </w:rPr>
      </w:pPr>
      <w:r>
        <w:t>id-</w:t>
      </w:r>
      <w:r w:rsidRPr="00EA5FA7">
        <w:t>Transmission-Bandwidth</w:t>
      </w:r>
      <w:r>
        <w:t>-</w:t>
      </w:r>
      <w:r w:rsidRPr="00F36014">
        <w:rPr>
          <w:rFonts w:cs="Courier New"/>
          <w:snapToGrid w:val="0"/>
          <w:szCs w:val="16"/>
          <w:lang w:eastAsia="zh-CN"/>
        </w:rPr>
        <w:t>asymmetric</w:t>
      </w:r>
      <w:r>
        <w:tab/>
      </w:r>
      <w:r>
        <w:tab/>
      </w:r>
      <w:r>
        <w:tab/>
      </w:r>
      <w:r>
        <w:tab/>
      </w:r>
      <w:r>
        <w:tab/>
      </w:r>
      <w:r>
        <w:tab/>
      </w:r>
      <w:r>
        <w:tab/>
      </w:r>
      <w:r>
        <w:tab/>
      </w:r>
      <w:r>
        <w:tab/>
      </w:r>
      <w:r>
        <w:tab/>
      </w:r>
      <w:r>
        <w:tab/>
      </w:r>
      <w:r>
        <w:tab/>
      </w:r>
      <w:r>
        <w:tab/>
      </w:r>
      <w:r>
        <w:tab/>
      </w:r>
      <w:r>
        <w:tab/>
      </w:r>
      <w:r>
        <w:tab/>
      </w:r>
      <w:r w:rsidRPr="0048545F">
        <w:rPr>
          <w:snapToGrid w:val="0"/>
        </w:rPr>
        <w:t xml:space="preserve">ProtocolIE-ID ::= </w:t>
      </w:r>
      <w:r w:rsidR="001F0ECA">
        <w:rPr>
          <w:rFonts w:eastAsia="SimSun"/>
          <w:snapToGrid w:val="0"/>
          <w:lang w:val="en-US" w:eastAsia="zh-CN"/>
        </w:rPr>
        <w:t>472</w:t>
      </w:r>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9092" w:name="_CR9_3_8"/>
      <w:bookmarkStart w:id="9093" w:name="_Toc20955411"/>
      <w:bookmarkStart w:id="9094" w:name="_Toc29991619"/>
      <w:bookmarkStart w:id="9095" w:name="_Toc36556022"/>
      <w:bookmarkStart w:id="9096" w:name="_Toc44497807"/>
      <w:bookmarkStart w:id="9097" w:name="_Toc45108194"/>
      <w:bookmarkStart w:id="9098" w:name="_Toc45901814"/>
      <w:bookmarkStart w:id="9099" w:name="_Toc51850895"/>
      <w:bookmarkStart w:id="9100" w:name="_Toc56693899"/>
      <w:bookmarkStart w:id="9101" w:name="_Toc64447443"/>
      <w:bookmarkStart w:id="9102" w:name="_Toc66286937"/>
      <w:bookmarkStart w:id="9103" w:name="_Toc74151635"/>
      <w:bookmarkStart w:id="9104" w:name="_Toc88654109"/>
      <w:bookmarkStart w:id="9105" w:name="_Toc97904465"/>
      <w:bookmarkStart w:id="9106" w:name="_Toc105175506"/>
      <w:bookmarkStart w:id="9107" w:name="_Toc113826536"/>
      <w:bookmarkStart w:id="9108" w:name="_Toc175587123"/>
      <w:bookmarkEnd w:id="9092"/>
      <w:r w:rsidRPr="00FD0425">
        <w:t>9.3.8</w:t>
      </w:r>
      <w:r w:rsidRPr="00FD0425">
        <w:tab/>
        <w:t>Container definitions</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391814">
      <w:pPr>
        <w:pStyle w:val="Heading2"/>
        <w:sectPr w:rsidR="00F02090" w:rsidRPr="00FD0425" w:rsidSect="00E61FD8">
          <w:headerReference w:type="default" r:id="rId137"/>
          <w:footerReference w:type="default" r:id="rId138"/>
          <w:footnotePr>
            <w:numRestart w:val="eachSect"/>
          </w:footnotePr>
          <w:pgSz w:w="16840" w:h="11907" w:orient="landscape" w:code="9"/>
          <w:pgMar w:top="1133" w:right="1416" w:bottom="1133" w:left="1133" w:header="850" w:footer="340" w:gutter="0"/>
          <w:cols w:space="720"/>
          <w:formProt w:val="0"/>
          <w:docGrid w:linePitch="272"/>
        </w:sectPr>
      </w:pPr>
      <w:bookmarkStart w:id="9109" w:name="_CR"/>
      <w:bookmarkEnd w:id="9109"/>
    </w:p>
    <w:p w14:paraId="3E5F7A93" w14:textId="77777777" w:rsidR="00F02090" w:rsidRPr="00FD0425" w:rsidRDefault="00F02090" w:rsidP="00F02090">
      <w:pPr>
        <w:pStyle w:val="Heading2"/>
      </w:pPr>
      <w:bookmarkStart w:id="9110" w:name="_CR9_4"/>
      <w:bookmarkStart w:id="9111" w:name="_Toc20955412"/>
      <w:bookmarkStart w:id="9112" w:name="_Toc29991620"/>
      <w:bookmarkStart w:id="9113" w:name="_Toc36556023"/>
      <w:bookmarkStart w:id="9114" w:name="_Toc44497808"/>
      <w:bookmarkStart w:id="9115" w:name="_Toc45108195"/>
      <w:bookmarkStart w:id="9116" w:name="_Toc45901815"/>
      <w:bookmarkStart w:id="9117" w:name="_Toc51850896"/>
      <w:bookmarkStart w:id="9118" w:name="_Toc56693900"/>
      <w:bookmarkStart w:id="9119" w:name="_Toc64447444"/>
      <w:bookmarkStart w:id="9120" w:name="_Toc66286938"/>
      <w:bookmarkStart w:id="9121" w:name="_Toc74151636"/>
      <w:bookmarkStart w:id="9122" w:name="_Toc88654110"/>
      <w:bookmarkStart w:id="9123" w:name="_Toc97904466"/>
      <w:bookmarkStart w:id="9124" w:name="_Toc105175507"/>
      <w:bookmarkStart w:id="9125" w:name="_Toc113826537"/>
      <w:bookmarkStart w:id="9126" w:name="_Toc175587124"/>
      <w:bookmarkEnd w:id="9110"/>
      <w:r w:rsidRPr="00FD0425">
        <w:t>9.4</w:t>
      </w:r>
      <w:r w:rsidRPr="00FD0425">
        <w:tab/>
        <w:t>Message transfer syntax</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9127" w:name="_CR9_5"/>
      <w:bookmarkStart w:id="9128" w:name="_Toc20955413"/>
      <w:bookmarkStart w:id="9129" w:name="_Toc29991621"/>
      <w:bookmarkStart w:id="9130" w:name="_Toc36556024"/>
      <w:bookmarkStart w:id="9131" w:name="_Toc44497809"/>
      <w:bookmarkStart w:id="9132" w:name="_Toc45108196"/>
      <w:bookmarkStart w:id="9133" w:name="_Toc45901816"/>
      <w:bookmarkStart w:id="9134" w:name="_Toc51850897"/>
      <w:bookmarkStart w:id="9135" w:name="_Toc56693901"/>
      <w:bookmarkStart w:id="9136" w:name="_Toc64447445"/>
      <w:bookmarkStart w:id="9137" w:name="_Toc66286939"/>
      <w:bookmarkStart w:id="9138" w:name="_Toc74151637"/>
      <w:bookmarkStart w:id="9139" w:name="_Toc88654111"/>
      <w:bookmarkStart w:id="9140" w:name="_Toc97904467"/>
      <w:bookmarkStart w:id="9141" w:name="_Toc105175508"/>
      <w:bookmarkStart w:id="9142" w:name="_Toc113826538"/>
      <w:bookmarkStart w:id="9143" w:name="_Toc175587125"/>
      <w:bookmarkEnd w:id="9127"/>
      <w:r w:rsidRPr="00FD0425">
        <w:t>9.5</w:t>
      </w:r>
      <w:r w:rsidRPr="00FD0425">
        <w:tab/>
        <w:t>Timers</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9144" w:name="_CR10"/>
      <w:bookmarkStart w:id="9145" w:name="_Toc20955414"/>
      <w:bookmarkStart w:id="9146" w:name="_Toc29991622"/>
      <w:bookmarkStart w:id="9147" w:name="_Toc36556025"/>
      <w:bookmarkStart w:id="9148" w:name="_Toc44497810"/>
      <w:bookmarkStart w:id="9149" w:name="_Toc45108197"/>
      <w:bookmarkStart w:id="9150" w:name="_Toc45901817"/>
      <w:bookmarkStart w:id="9151" w:name="_Toc51850898"/>
      <w:bookmarkStart w:id="9152" w:name="_Toc56693902"/>
      <w:bookmarkStart w:id="9153" w:name="_Toc64447446"/>
      <w:bookmarkStart w:id="9154" w:name="_Toc66286940"/>
      <w:bookmarkStart w:id="9155" w:name="_Toc74151638"/>
      <w:bookmarkStart w:id="9156" w:name="_Toc88654112"/>
      <w:bookmarkStart w:id="9157" w:name="_Toc97904468"/>
      <w:bookmarkStart w:id="9158" w:name="_Toc105175509"/>
      <w:bookmarkStart w:id="9159" w:name="_Toc113826539"/>
      <w:bookmarkStart w:id="9160" w:name="_Toc175587126"/>
      <w:bookmarkEnd w:id="9144"/>
      <w:r w:rsidRPr="00FD0425">
        <w:t>10</w:t>
      </w:r>
      <w:r w:rsidRPr="00FD0425">
        <w:tab/>
        <w:t>Handling of unknown, unforeseen and erroneous protocol data</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3EA27CA5" w14:textId="77777777" w:rsidR="00F02090" w:rsidRPr="00FD0425" w:rsidRDefault="00F02090" w:rsidP="00F02090">
      <w:r w:rsidRPr="00FD0425">
        <w:t>Section 10 of TS 38.413 [5] is applicable for the purposes of the present document.</w:t>
      </w:r>
    </w:p>
    <w:p w14:paraId="7A94A95E" w14:textId="4F1B2DEC" w:rsidR="00AD4BCE" w:rsidRDefault="00AD4BCE">
      <w:pPr>
        <w:overflowPunct/>
        <w:autoSpaceDE/>
        <w:autoSpaceDN/>
        <w:adjustRightInd/>
        <w:spacing w:after="0"/>
        <w:textAlignment w:val="auto"/>
      </w:pPr>
      <w:r>
        <w:br w:type="page"/>
      </w:r>
    </w:p>
    <w:p w14:paraId="60BD9DC2" w14:textId="77777777" w:rsidR="00F02090" w:rsidRPr="00FD0425" w:rsidRDefault="00F02090" w:rsidP="00F02090"/>
    <w:p w14:paraId="353E1D31" w14:textId="77777777" w:rsidR="00382728" w:rsidRDefault="00382728" w:rsidP="00382728">
      <w:pPr>
        <w:pStyle w:val="Heading8"/>
      </w:pPr>
      <w:bookmarkStart w:id="9161" w:name="_CRAnnexAinformative"/>
      <w:bookmarkStart w:id="9162" w:name="_Toc20955415"/>
      <w:bookmarkStart w:id="9163" w:name="_Toc29991623"/>
      <w:bookmarkStart w:id="9164" w:name="_Toc36556026"/>
      <w:bookmarkStart w:id="9165" w:name="_Toc44497811"/>
      <w:bookmarkStart w:id="9166" w:name="_Toc45108198"/>
      <w:bookmarkStart w:id="9167" w:name="_Toc45901818"/>
      <w:bookmarkStart w:id="9168" w:name="_Toc51850899"/>
      <w:bookmarkStart w:id="9169" w:name="_Toc56693903"/>
      <w:bookmarkStart w:id="9170" w:name="_Toc64447447"/>
      <w:bookmarkStart w:id="9171" w:name="_Toc66286941"/>
      <w:bookmarkStart w:id="9172" w:name="_Toc74151639"/>
      <w:bookmarkStart w:id="9173" w:name="_Toc88654113"/>
      <w:bookmarkStart w:id="9174" w:name="_Toc97904469"/>
      <w:bookmarkStart w:id="9175" w:name="_Toc105175510"/>
      <w:bookmarkStart w:id="9176" w:name="_Toc113826540"/>
      <w:bookmarkStart w:id="9177" w:name="_Toc175587127"/>
      <w:bookmarkEnd w:id="41"/>
      <w:bookmarkEnd w:id="9161"/>
      <w:r>
        <w:t>Annex A (informative):</w:t>
      </w:r>
      <w:r>
        <w:br/>
        <w:t>Change history</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2AF2BFBD" w14:textId="77777777" w:rsidR="00382728" w:rsidRDefault="00382728" w:rsidP="00807553">
      <w:pPr>
        <w:pStyle w:val="TH"/>
        <w:keepNext w:val="0"/>
        <w:keepLines w:val="0"/>
        <w:widowControl w:val="0"/>
      </w:pPr>
    </w:p>
    <w:tbl>
      <w:tblPr>
        <w:tblW w:w="5000" w:type="pct"/>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51"/>
        <w:gridCol w:w="851"/>
        <w:gridCol w:w="993"/>
        <w:gridCol w:w="566"/>
        <w:gridCol w:w="425"/>
        <w:gridCol w:w="570"/>
        <w:gridCol w:w="4393"/>
        <w:gridCol w:w="976"/>
      </w:tblGrid>
      <w:tr w:rsidR="00382728" w14:paraId="01444C35" w14:textId="77777777" w:rsidTr="00705F21">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rsidP="00807553">
            <w:pPr>
              <w:pStyle w:val="TAH"/>
              <w:keepNext w:val="0"/>
              <w:keepLines w:val="0"/>
              <w:widowControl w:val="0"/>
              <w:rPr>
                <w:sz w:val="16"/>
              </w:rPr>
            </w:pPr>
            <w:bookmarkStart w:id="9178" w:name="_Hlk138179717"/>
            <w:r>
              <w:t>Change history</w:t>
            </w:r>
          </w:p>
        </w:tc>
      </w:tr>
      <w:tr w:rsidR="00705F21" w14:paraId="52801C54" w14:textId="77777777" w:rsidTr="00AC5A8A">
        <w:trPr>
          <w:tblHeader/>
        </w:trPr>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rsidP="00807553">
            <w:pPr>
              <w:pStyle w:val="TAH"/>
              <w:keepNext w:val="0"/>
              <w:keepLines w:val="0"/>
              <w:widowControl w:val="0"/>
              <w:rPr>
                <w:sz w:val="16"/>
              </w:rPr>
            </w:pPr>
            <w:r>
              <w:rPr>
                <w:sz w:val="16"/>
              </w:rPr>
              <w:t>Date</w:t>
            </w:r>
          </w:p>
        </w:tc>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rsidP="00807553">
            <w:pPr>
              <w:pStyle w:val="TAH"/>
              <w:keepNext w:val="0"/>
              <w:keepLines w:val="0"/>
              <w:widowControl w:val="0"/>
              <w:rPr>
                <w:sz w:val="16"/>
              </w:rPr>
            </w:pPr>
            <w:r>
              <w:rPr>
                <w:sz w:val="16"/>
              </w:rPr>
              <w:t>Meeting</w:t>
            </w:r>
          </w:p>
        </w:tc>
        <w:tc>
          <w:tcPr>
            <w:tcW w:w="516"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rsidP="00807553">
            <w:pPr>
              <w:pStyle w:val="TAH"/>
              <w:keepNext w:val="0"/>
              <w:keepLines w:val="0"/>
              <w:widowControl w:val="0"/>
              <w:rPr>
                <w:sz w:val="16"/>
              </w:rPr>
            </w:pPr>
            <w:r>
              <w:rPr>
                <w:sz w:val="16"/>
              </w:rPr>
              <w:t>TDoc</w:t>
            </w:r>
          </w:p>
        </w:tc>
        <w:tc>
          <w:tcPr>
            <w:tcW w:w="294"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rsidP="00807553">
            <w:pPr>
              <w:pStyle w:val="TAH"/>
              <w:keepNext w:val="0"/>
              <w:keepLines w:val="0"/>
              <w:widowControl w:val="0"/>
              <w:rPr>
                <w:sz w:val="16"/>
              </w:rPr>
            </w:pPr>
            <w:r>
              <w:rPr>
                <w:sz w:val="16"/>
              </w:rPr>
              <w:t>CR</w:t>
            </w:r>
          </w:p>
        </w:tc>
        <w:tc>
          <w:tcPr>
            <w:tcW w:w="221"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rsidP="00807553">
            <w:pPr>
              <w:pStyle w:val="TAH"/>
              <w:keepNext w:val="0"/>
              <w:keepLines w:val="0"/>
              <w:widowControl w:val="0"/>
              <w:rPr>
                <w:sz w:val="16"/>
              </w:rPr>
            </w:pPr>
            <w:r>
              <w:rPr>
                <w:sz w:val="16"/>
              </w:rPr>
              <w:t>Rev</w:t>
            </w:r>
          </w:p>
        </w:tc>
        <w:tc>
          <w:tcPr>
            <w:tcW w:w="296"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rsidP="00807553">
            <w:pPr>
              <w:pStyle w:val="TAH"/>
              <w:keepNext w:val="0"/>
              <w:keepLines w:val="0"/>
              <w:widowControl w:val="0"/>
              <w:rPr>
                <w:sz w:val="16"/>
              </w:rPr>
            </w:pPr>
            <w:r>
              <w:rPr>
                <w:sz w:val="16"/>
              </w:rPr>
              <w:t>Cat</w:t>
            </w:r>
          </w:p>
        </w:tc>
        <w:tc>
          <w:tcPr>
            <w:tcW w:w="2282"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rsidP="00807553">
            <w:pPr>
              <w:pStyle w:val="TAH"/>
              <w:keepNext w:val="0"/>
              <w:keepLines w:val="0"/>
              <w:widowControl w:val="0"/>
              <w:rPr>
                <w:sz w:val="16"/>
              </w:rPr>
            </w:pPr>
            <w:r>
              <w:rPr>
                <w:sz w:val="16"/>
              </w:rPr>
              <w:t>Subject/Comment</w:t>
            </w:r>
          </w:p>
        </w:tc>
        <w:tc>
          <w:tcPr>
            <w:tcW w:w="507"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rsidP="00807553">
            <w:pPr>
              <w:pStyle w:val="TAH"/>
              <w:keepNext w:val="0"/>
              <w:keepLines w:val="0"/>
              <w:widowControl w:val="0"/>
              <w:rPr>
                <w:sz w:val="16"/>
              </w:rPr>
            </w:pPr>
            <w:r>
              <w:rPr>
                <w:sz w:val="16"/>
              </w:rPr>
              <w:t>New version</w:t>
            </w:r>
          </w:p>
        </w:tc>
      </w:tr>
      <w:tr w:rsidR="00705F21" w14:paraId="27156AA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rsidP="00807553">
            <w:pPr>
              <w:pStyle w:val="TAC"/>
              <w:keepNext w:val="0"/>
              <w:keepLines w:val="0"/>
              <w:widowControl w:val="0"/>
              <w:rPr>
                <w:sz w:val="16"/>
                <w:szCs w:val="16"/>
              </w:rPr>
            </w:pPr>
            <w:r>
              <w:rPr>
                <w:sz w:val="16"/>
                <w:szCs w:val="16"/>
              </w:rPr>
              <w:t>2017-04</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rsidP="00807553">
            <w:pPr>
              <w:pStyle w:val="TAC"/>
              <w:keepNext w:val="0"/>
              <w:keepLines w:val="0"/>
              <w:widowControl w:val="0"/>
              <w:rPr>
                <w:sz w:val="16"/>
                <w:szCs w:val="16"/>
              </w:rPr>
            </w:pPr>
            <w:r>
              <w:rPr>
                <w:sz w:val="16"/>
                <w:szCs w:val="16"/>
              </w:rPr>
              <w:t>RAN3#95bis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rsidP="00807553">
            <w:pPr>
              <w:pStyle w:val="TAC"/>
              <w:keepNext w:val="0"/>
              <w:keepLines w:val="0"/>
              <w:widowControl w:val="0"/>
              <w:rPr>
                <w:sz w:val="16"/>
                <w:szCs w:val="16"/>
              </w:rPr>
            </w:pPr>
            <w:r>
              <w:rPr>
                <w:sz w:val="16"/>
                <w:szCs w:val="16"/>
              </w:rPr>
              <w:t>R3-171316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rsidP="00807553">
            <w:pPr>
              <w:pStyle w:val="TAL"/>
              <w:keepNext w:val="0"/>
              <w:keepLines w:val="0"/>
              <w:widowControl w:val="0"/>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rsidP="00807553">
            <w:pPr>
              <w:pStyle w:val="TAC"/>
              <w:keepNext w:val="0"/>
              <w:keepLines w:val="0"/>
              <w:widowControl w:val="0"/>
              <w:rPr>
                <w:sz w:val="16"/>
                <w:szCs w:val="16"/>
              </w:rPr>
            </w:pPr>
            <w:r>
              <w:rPr>
                <w:sz w:val="16"/>
                <w:szCs w:val="16"/>
              </w:rPr>
              <w:t>0.0.1</w:t>
            </w:r>
          </w:p>
        </w:tc>
      </w:tr>
      <w:tr w:rsidR="00705F21" w14:paraId="6960A67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rsidP="00807553">
            <w:pPr>
              <w:pStyle w:val="TAC"/>
              <w:keepNext w:val="0"/>
              <w:keepLines w:val="0"/>
              <w:widowControl w:val="0"/>
              <w:rPr>
                <w:sz w:val="16"/>
                <w:szCs w:val="16"/>
              </w:rPr>
            </w:pPr>
            <w:r>
              <w:rPr>
                <w:sz w:val="16"/>
                <w:szCs w:val="16"/>
              </w:rPr>
              <w:t>2017-05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rsidP="00807553">
            <w:pPr>
              <w:pStyle w:val="TAC"/>
              <w:keepNext w:val="0"/>
              <w:keepLines w:val="0"/>
              <w:widowControl w:val="0"/>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rsidP="00807553">
            <w:pPr>
              <w:pStyle w:val="TAC"/>
              <w:keepNext w:val="0"/>
              <w:keepLines w:val="0"/>
              <w:widowControl w:val="0"/>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rsidP="00807553">
            <w:pPr>
              <w:pStyle w:val="TAL"/>
              <w:keepNext w:val="0"/>
              <w:keepLines w:val="0"/>
              <w:widowControl w:val="0"/>
              <w:rPr>
                <w:sz w:val="16"/>
                <w:szCs w:val="16"/>
              </w:rPr>
            </w:pPr>
            <w:r>
              <w:rPr>
                <w:sz w:val="16"/>
                <w:szCs w:val="16"/>
              </w:rPr>
              <w:t>Add SGNB MODIFICATION REQUEST in tabular.</w:t>
            </w:r>
          </w:p>
          <w:p w14:paraId="49297BFF" w14:textId="77777777" w:rsidR="00382728" w:rsidRDefault="00382728" w:rsidP="00807553">
            <w:pPr>
              <w:pStyle w:val="TAL"/>
              <w:keepNext w:val="0"/>
              <w:keepLines w:val="0"/>
              <w:widowControl w:val="0"/>
              <w:rPr>
                <w:sz w:val="16"/>
                <w:szCs w:val="16"/>
              </w:rPr>
            </w:pPr>
            <w:r>
              <w:rPr>
                <w:sz w:val="16"/>
                <w:szCs w:val="16"/>
              </w:rPr>
              <w:t>Editorial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rsidP="00807553">
            <w:pPr>
              <w:pStyle w:val="TAC"/>
              <w:keepNext w:val="0"/>
              <w:keepLines w:val="0"/>
              <w:widowControl w:val="0"/>
              <w:rPr>
                <w:sz w:val="16"/>
                <w:szCs w:val="16"/>
              </w:rPr>
            </w:pPr>
            <w:r>
              <w:rPr>
                <w:sz w:val="16"/>
                <w:szCs w:val="16"/>
              </w:rPr>
              <w:t>0.0.2</w:t>
            </w:r>
          </w:p>
        </w:tc>
      </w:tr>
      <w:tr w:rsidR="00705F21" w14:paraId="64AA190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rsidP="00807553">
            <w:pPr>
              <w:pStyle w:val="TAC"/>
              <w:keepNext w:val="0"/>
              <w:keepLines w:val="0"/>
              <w:widowControl w:val="0"/>
              <w:rPr>
                <w:sz w:val="16"/>
                <w:szCs w:val="16"/>
              </w:rPr>
            </w:pPr>
            <w:r>
              <w:rPr>
                <w:sz w:val="16"/>
                <w:szCs w:val="16"/>
              </w:rPr>
              <w:t>2017-05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rsidP="00807553">
            <w:pPr>
              <w:pStyle w:val="TAC"/>
              <w:keepNext w:val="0"/>
              <w:keepLines w:val="0"/>
              <w:widowControl w:val="0"/>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rsidP="00807553">
            <w:pPr>
              <w:pStyle w:val="TAC"/>
              <w:keepNext w:val="0"/>
              <w:keepLines w:val="0"/>
              <w:widowControl w:val="0"/>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rsidP="00807553">
            <w:pPr>
              <w:pStyle w:val="TAL"/>
              <w:keepNext w:val="0"/>
              <w:keepLines w:val="0"/>
              <w:widowControl w:val="0"/>
              <w:rPr>
                <w:sz w:val="16"/>
                <w:szCs w:val="16"/>
              </w:rPr>
            </w:pPr>
            <w:r>
              <w:rPr>
                <w:sz w:val="16"/>
                <w:szCs w:val="16"/>
              </w:rPr>
              <w:t>Implementing agreements from meeting RAN3#96:</w:t>
            </w:r>
          </w:p>
          <w:p w14:paraId="4BBD3DF8" w14:textId="77777777" w:rsidR="00382728" w:rsidRDefault="00382728" w:rsidP="00807553">
            <w:pPr>
              <w:pStyle w:val="TAL"/>
              <w:keepNext w:val="0"/>
              <w:keepLines w:val="0"/>
              <w:widowControl w:val="0"/>
              <w:rPr>
                <w:sz w:val="16"/>
                <w:szCs w:val="16"/>
              </w:rPr>
            </w:pPr>
            <w:r>
              <w:rPr>
                <w:sz w:val="16"/>
                <w:szCs w:val="16"/>
              </w:rPr>
              <w:t>R3-171925 (Handover messages – tabular format), R3-171928 (additions for RAN Paging)</w:t>
            </w:r>
          </w:p>
          <w:p w14:paraId="35FF20F2" w14:textId="77777777" w:rsidR="00382728" w:rsidRDefault="00382728" w:rsidP="00807553">
            <w:pPr>
              <w:pStyle w:val="TAL"/>
              <w:keepNext w:val="0"/>
              <w:keepLines w:val="0"/>
              <w:widowControl w:val="0"/>
              <w:rPr>
                <w:sz w:val="16"/>
                <w:szCs w:val="16"/>
              </w:rPr>
            </w:pPr>
            <w:r>
              <w:rPr>
                <w:sz w:val="16"/>
                <w:szCs w:val="16"/>
              </w:rPr>
              <w:t>Editorials (remove highlight, change style sheet assignments, correcting and adding references to other TSs and TRs, replacing some FFSs by Editor’s Notes)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rsidP="00807553">
            <w:pPr>
              <w:pStyle w:val="TAC"/>
              <w:keepNext w:val="0"/>
              <w:keepLines w:val="0"/>
              <w:widowControl w:val="0"/>
              <w:rPr>
                <w:sz w:val="16"/>
                <w:szCs w:val="16"/>
              </w:rPr>
            </w:pPr>
            <w:r>
              <w:rPr>
                <w:sz w:val="16"/>
                <w:szCs w:val="16"/>
              </w:rPr>
              <w:t>0.1.0</w:t>
            </w:r>
          </w:p>
        </w:tc>
      </w:tr>
      <w:tr w:rsidR="00705F21" w14:paraId="33AB0C4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rsidP="00807553">
            <w:pPr>
              <w:pStyle w:val="TAC"/>
              <w:keepNext w:val="0"/>
              <w:keepLines w:val="0"/>
              <w:widowControl w:val="0"/>
              <w:rPr>
                <w:sz w:val="16"/>
                <w:szCs w:val="16"/>
              </w:rPr>
            </w:pPr>
            <w:r>
              <w:rPr>
                <w:sz w:val="16"/>
                <w:szCs w:val="16"/>
              </w:rPr>
              <w:t>2017-06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rsidP="00807553">
            <w:pPr>
              <w:pStyle w:val="TAC"/>
              <w:keepNext w:val="0"/>
              <w:keepLines w:val="0"/>
              <w:widowControl w:val="0"/>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rsidP="00807553">
            <w:pPr>
              <w:pStyle w:val="TAC"/>
              <w:keepNext w:val="0"/>
              <w:keepLines w:val="0"/>
              <w:widowControl w:val="0"/>
              <w:rPr>
                <w:sz w:val="16"/>
                <w:szCs w:val="16"/>
              </w:rPr>
            </w:pPr>
            <w:r>
              <w:rPr>
                <w:sz w:val="16"/>
                <w:szCs w:val="16"/>
              </w:rPr>
              <w:t>R3-172548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rsidP="00807553">
            <w:pPr>
              <w:pStyle w:val="TAL"/>
              <w:keepNext w:val="0"/>
              <w:keepLines w:val="0"/>
              <w:widowControl w:val="0"/>
              <w:rPr>
                <w:sz w:val="16"/>
                <w:szCs w:val="16"/>
              </w:rPr>
            </w:pPr>
            <w:r>
              <w:rPr>
                <w:sz w:val="16"/>
                <w:szCs w:val="16"/>
              </w:rPr>
              <w:t>Submission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rsidP="00807553">
            <w:pPr>
              <w:pStyle w:val="TAC"/>
              <w:keepNext w:val="0"/>
              <w:keepLines w:val="0"/>
              <w:widowControl w:val="0"/>
              <w:rPr>
                <w:sz w:val="16"/>
                <w:szCs w:val="16"/>
              </w:rPr>
            </w:pPr>
            <w:r>
              <w:rPr>
                <w:sz w:val="16"/>
                <w:szCs w:val="16"/>
              </w:rPr>
              <w:t>0.1.1</w:t>
            </w:r>
          </w:p>
        </w:tc>
      </w:tr>
      <w:tr w:rsidR="00705F21" w14:paraId="6EBC6A1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rsidP="00807553">
            <w:pPr>
              <w:pStyle w:val="TAC"/>
              <w:keepNext w:val="0"/>
              <w:keepLines w:val="0"/>
              <w:widowControl w:val="0"/>
              <w:rPr>
                <w:sz w:val="16"/>
                <w:szCs w:val="16"/>
              </w:rPr>
            </w:pPr>
            <w:r>
              <w:rPr>
                <w:sz w:val="16"/>
                <w:szCs w:val="16"/>
              </w:rPr>
              <w:t>2017-06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rsidP="00807553">
            <w:pPr>
              <w:pStyle w:val="TAC"/>
              <w:keepNext w:val="0"/>
              <w:keepLines w:val="0"/>
              <w:widowControl w:val="0"/>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rsidP="00807553">
            <w:pPr>
              <w:pStyle w:val="TAC"/>
              <w:keepNext w:val="0"/>
              <w:keepLines w:val="0"/>
              <w:widowControl w:val="0"/>
              <w:rPr>
                <w:sz w:val="16"/>
                <w:szCs w:val="16"/>
              </w:rPr>
            </w:pPr>
            <w:r>
              <w:rPr>
                <w:sz w:val="16"/>
                <w:szCs w:val="16"/>
              </w:rPr>
              <w:t>R3-173452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rsidP="00807553">
            <w:pPr>
              <w:pStyle w:val="TAL"/>
              <w:keepNext w:val="0"/>
              <w:keepLines w:val="0"/>
              <w:widowControl w:val="0"/>
              <w:rPr>
                <w:sz w:val="16"/>
                <w:szCs w:val="16"/>
              </w:rPr>
            </w:pPr>
            <w:bookmarkStart w:id="9179" w:name="_Hlk491951674"/>
            <w:r>
              <w:rPr>
                <w:sz w:val="16"/>
                <w:szCs w:val="16"/>
              </w:rPr>
              <w:t>Implementing agreed R3-172612 and agreed node naming conventions.</w:t>
            </w:r>
            <w:bookmarkEnd w:id="9179"/>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rsidP="00807553">
            <w:pPr>
              <w:pStyle w:val="TAC"/>
              <w:keepNext w:val="0"/>
              <w:keepLines w:val="0"/>
              <w:widowControl w:val="0"/>
              <w:rPr>
                <w:sz w:val="16"/>
                <w:szCs w:val="16"/>
              </w:rPr>
            </w:pPr>
            <w:r>
              <w:rPr>
                <w:sz w:val="16"/>
                <w:szCs w:val="16"/>
              </w:rPr>
              <w:t>0.2.0</w:t>
            </w:r>
          </w:p>
        </w:tc>
      </w:tr>
      <w:tr w:rsidR="00705F21" w14:paraId="4C0B022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rsidP="00807553">
            <w:pPr>
              <w:pStyle w:val="TAC"/>
              <w:keepNext w:val="0"/>
              <w:keepLines w:val="0"/>
              <w:widowControl w:val="0"/>
              <w:rPr>
                <w:sz w:val="16"/>
                <w:szCs w:val="16"/>
              </w:rPr>
            </w:pPr>
            <w:r>
              <w:rPr>
                <w:sz w:val="16"/>
                <w:szCs w:val="16"/>
              </w:rPr>
              <w:t>2017-08</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rsidP="00807553">
            <w:pPr>
              <w:pStyle w:val="TAC"/>
              <w:keepNext w:val="0"/>
              <w:keepLines w:val="0"/>
              <w:widowControl w:val="0"/>
              <w:rPr>
                <w:sz w:val="16"/>
                <w:szCs w:val="16"/>
              </w:rPr>
            </w:pPr>
            <w:r>
              <w:rPr>
                <w:sz w:val="16"/>
                <w:szCs w:val="16"/>
              </w:rPr>
              <w:t>RAN3#97</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rsidP="00807553">
            <w:pPr>
              <w:pStyle w:val="TAC"/>
              <w:keepNext w:val="0"/>
              <w:keepLines w:val="0"/>
              <w:widowControl w:val="0"/>
              <w:rPr>
                <w:sz w:val="16"/>
                <w:szCs w:val="16"/>
              </w:rPr>
            </w:pPr>
            <w:r>
              <w:rPr>
                <w:sz w:val="16"/>
                <w:szCs w:val="16"/>
              </w:rPr>
              <w:t>R3-173462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rsidP="00807553">
            <w:pPr>
              <w:pStyle w:val="TAL"/>
              <w:keepNext w:val="0"/>
              <w:keepLines w:val="0"/>
              <w:widowControl w:val="0"/>
              <w:rPr>
                <w:sz w:val="16"/>
                <w:szCs w:val="16"/>
              </w:rPr>
            </w:pPr>
            <w:bookmarkStart w:id="9180" w:name="_Hlk491948524"/>
            <w:r>
              <w:rPr>
                <w:sz w:val="16"/>
                <w:szCs w:val="16"/>
              </w:rPr>
              <w:t>Implement the agreed pCRs from RAN3#97 meeting: R3-173237, R3-173337, R3-173416, R3-173429, R3-173431</w:t>
            </w:r>
            <w:bookmarkEnd w:id="9180"/>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rsidP="00807553">
            <w:pPr>
              <w:pStyle w:val="TAC"/>
              <w:keepNext w:val="0"/>
              <w:keepLines w:val="0"/>
              <w:widowControl w:val="0"/>
              <w:rPr>
                <w:sz w:val="16"/>
                <w:szCs w:val="16"/>
              </w:rPr>
            </w:pPr>
            <w:r>
              <w:rPr>
                <w:sz w:val="16"/>
                <w:szCs w:val="16"/>
              </w:rPr>
              <w:t>0.3.0</w:t>
            </w:r>
          </w:p>
        </w:tc>
      </w:tr>
      <w:tr w:rsidR="00705F21" w14:paraId="5B55555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rsidP="00807553">
            <w:pPr>
              <w:pStyle w:val="TAC"/>
              <w:keepNext w:val="0"/>
              <w:keepLines w:val="0"/>
              <w:widowControl w:val="0"/>
              <w:rPr>
                <w:sz w:val="16"/>
                <w:szCs w:val="16"/>
              </w:rPr>
            </w:pPr>
            <w:r>
              <w:rPr>
                <w:sz w:val="16"/>
                <w:szCs w:val="16"/>
              </w:rPr>
              <w:t>2017-10</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rsidP="00807553">
            <w:pPr>
              <w:pStyle w:val="TAC"/>
              <w:keepNext w:val="0"/>
              <w:keepLines w:val="0"/>
              <w:widowControl w:val="0"/>
              <w:rPr>
                <w:sz w:val="16"/>
                <w:szCs w:val="16"/>
              </w:rPr>
            </w:pPr>
            <w:r>
              <w:rPr>
                <w:sz w:val="16"/>
                <w:szCs w:val="16"/>
              </w:rPr>
              <w:t>RAN3#97bis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rsidP="00807553">
            <w:pPr>
              <w:pStyle w:val="TAC"/>
              <w:keepNext w:val="0"/>
              <w:keepLines w:val="0"/>
              <w:widowControl w:val="0"/>
              <w:rPr>
                <w:sz w:val="16"/>
                <w:szCs w:val="16"/>
              </w:rPr>
            </w:pPr>
            <w:r>
              <w:rPr>
                <w:sz w:val="16"/>
                <w:szCs w:val="16"/>
              </w:rPr>
              <w:t>R3-174242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rsidP="00807553">
            <w:pPr>
              <w:pStyle w:val="TAL"/>
              <w:keepNext w:val="0"/>
              <w:keepLines w:val="0"/>
              <w:widowControl w:val="0"/>
              <w:rPr>
                <w:sz w:val="16"/>
                <w:szCs w:val="16"/>
              </w:rPr>
            </w:pPr>
            <w:r>
              <w:rPr>
                <w:sz w:val="16"/>
                <w:szCs w:val="16"/>
              </w:rPr>
              <w:t>Implementing the agreed pCRs from RAN3#97bis meeting: R3-173976, R3-174097, R3-174183, R3-174192, R3-174205</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rsidP="00807553">
            <w:pPr>
              <w:pStyle w:val="TAC"/>
              <w:keepNext w:val="0"/>
              <w:keepLines w:val="0"/>
              <w:widowControl w:val="0"/>
              <w:rPr>
                <w:sz w:val="16"/>
                <w:szCs w:val="16"/>
              </w:rPr>
            </w:pPr>
            <w:r>
              <w:rPr>
                <w:sz w:val="16"/>
                <w:szCs w:val="16"/>
              </w:rPr>
              <w:t>0.4.0</w:t>
            </w:r>
          </w:p>
        </w:tc>
      </w:tr>
      <w:tr w:rsidR="00705F21" w14:paraId="2597EC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rsidP="00807553">
            <w:pPr>
              <w:pStyle w:val="TAC"/>
              <w:keepNext w:val="0"/>
              <w:keepLines w:val="0"/>
              <w:widowControl w:val="0"/>
              <w:rPr>
                <w:sz w:val="16"/>
                <w:szCs w:val="16"/>
              </w:rPr>
            </w:pPr>
            <w:r>
              <w:rPr>
                <w:sz w:val="16"/>
                <w:szCs w:val="16"/>
              </w:rPr>
              <w:t>2017-12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rsidP="00807553">
            <w:pPr>
              <w:pStyle w:val="TAC"/>
              <w:keepNext w:val="0"/>
              <w:keepLines w:val="0"/>
              <w:widowControl w:val="0"/>
              <w:rPr>
                <w:sz w:val="16"/>
                <w:szCs w:val="16"/>
              </w:rPr>
            </w:pPr>
            <w:r>
              <w:rPr>
                <w:sz w:val="16"/>
                <w:szCs w:val="16"/>
              </w:rPr>
              <w:t>RAN3#98</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rsidP="00807553">
            <w:pPr>
              <w:pStyle w:val="TAC"/>
              <w:keepNext w:val="0"/>
              <w:keepLines w:val="0"/>
              <w:widowControl w:val="0"/>
              <w:rPr>
                <w:sz w:val="16"/>
                <w:szCs w:val="16"/>
              </w:rPr>
            </w:pPr>
            <w:r>
              <w:rPr>
                <w:sz w:val="16"/>
                <w:szCs w:val="16"/>
              </w:rPr>
              <w:t>R3-175058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rsidP="00807553">
            <w:pPr>
              <w:pStyle w:val="TAL"/>
              <w:keepNext w:val="0"/>
              <w:keepLines w:val="0"/>
              <w:widowControl w:val="0"/>
              <w:rPr>
                <w:sz w:val="16"/>
                <w:szCs w:val="16"/>
              </w:rPr>
            </w:pPr>
            <w:r>
              <w:rPr>
                <w:sz w:val="16"/>
                <w:szCs w:val="16"/>
              </w:rPr>
              <w:t>Implementing agreed pCRs from RAN3#98 meeting: R3-175024, R3-174817, R3-174920, R3-174920, R3-174924, R3-174934, R3-174837, R3-175077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rsidP="00807553">
            <w:pPr>
              <w:pStyle w:val="TAC"/>
              <w:keepNext w:val="0"/>
              <w:keepLines w:val="0"/>
              <w:widowControl w:val="0"/>
              <w:rPr>
                <w:sz w:val="16"/>
                <w:szCs w:val="16"/>
              </w:rPr>
            </w:pPr>
            <w:r>
              <w:rPr>
                <w:sz w:val="16"/>
                <w:szCs w:val="16"/>
              </w:rPr>
              <w:t>0.5.0</w:t>
            </w:r>
          </w:p>
        </w:tc>
      </w:tr>
      <w:tr w:rsidR="00705F21" w14:paraId="451AED1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rsidP="00807553">
            <w:pPr>
              <w:pStyle w:val="TAC"/>
              <w:keepNext w:val="0"/>
              <w:keepLines w:val="0"/>
              <w:widowControl w:val="0"/>
              <w:rPr>
                <w:sz w:val="16"/>
                <w:szCs w:val="16"/>
              </w:rPr>
            </w:pPr>
            <w:r>
              <w:rPr>
                <w:sz w:val="16"/>
                <w:szCs w:val="16"/>
              </w:rPr>
              <w:t>2018.01</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rsidP="00807553">
            <w:pPr>
              <w:pStyle w:val="TAC"/>
              <w:keepNext w:val="0"/>
              <w:keepLines w:val="0"/>
              <w:widowControl w:val="0"/>
              <w:rPr>
                <w:sz w:val="16"/>
                <w:szCs w:val="16"/>
              </w:rPr>
            </w:pPr>
            <w:r>
              <w:rPr>
                <w:sz w:val="16"/>
                <w:szCs w:val="16"/>
              </w:rPr>
              <w:t>RAN3 AH 1801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rsidP="00807553">
            <w:pPr>
              <w:pStyle w:val="TAC"/>
              <w:keepNext w:val="0"/>
              <w:keepLines w:val="0"/>
              <w:widowControl w:val="0"/>
              <w:rPr>
                <w:sz w:val="16"/>
                <w:szCs w:val="16"/>
              </w:rPr>
            </w:pPr>
            <w:r>
              <w:rPr>
                <w:sz w:val="16"/>
                <w:szCs w:val="16"/>
              </w:rPr>
              <w:t>R3-180656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rsidP="00807553">
            <w:pPr>
              <w:pStyle w:val="TAL"/>
              <w:keepNext w:val="0"/>
              <w:keepLines w:val="0"/>
              <w:widowControl w:val="0"/>
              <w:rPr>
                <w:sz w:val="16"/>
                <w:szCs w:val="16"/>
              </w:rPr>
            </w:pPr>
            <w:r>
              <w:rPr>
                <w:sz w:val="16"/>
                <w:szCs w:val="16"/>
              </w:rPr>
              <w:t>Implementing agreed pCRs from RAN3 AH 1801: R3-180114, R3-180545, R3-180548, R3-180561, R3-180569, R3-180601, R3-180607, R3-180615, R3-180629, R3-180631, R3-180638</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rsidP="00807553">
            <w:pPr>
              <w:pStyle w:val="TAC"/>
              <w:keepNext w:val="0"/>
              <w:keepLines w:val="0"/>
              <w:widowControl w:val="0"/>
              <w:rPr>
                <w:sz w:val="16"/>
                <w:szCs w:val="16"/>
              </w:rPr>
            </w:pPr>
            <w:r>
              <w:rPr>
                <w:sz w:val="16"/>
                <w:szCs w:val="16"/>
              </w:rPr>
              <w:t>0.6.0</w:t>
            </w:r>
          </w:p>
        </w:tc>
      </w:tr>
      <w:tr w:rsidR="00705F21" w14:paraId="7001EB4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rsidP="00807553">
            <w:pPr>
              <w:pStyle w:val="TAC"/>
              <w:keepNext w:val="0"/>
              <w:keepLines w:val="0"/>
              <w:widowControl w:val="0"/>
              <w:rPr>
                <w:sz w:val="16"/>
                <w:szCs w:val="16"/>
              </w:rPr>
            </w:pPr>
            <w:r>
              <w:rPr>
                <w:sz w:val="16"/>
                <w:szCs w:val="16"/>
              </w:rPr>
              <w:t>2018-03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rsidP="00807553">
            <w:pPr>
              <w:pStyle w:val="TAC"/>
              <w:keepNext w:val="0"/>
              <w:keepLines w:val="0"/>
              <w:widowControl w:val="0"/>
              <w:rPr>
                <w:sz w:val="16"/>
                <w:szCs w:val="16"/>
              </w:rPr>
            </w:pPr>
            <w:r>
              <w:rPr>
                <w:sz w:val="16"/>
                <w:szCs w:val="16"/>
              </w:rPr>
              <w:t>RAN3#99</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rsidP="00807553">
            <w:pPr>
              <w:pStyle w:val="TAC"/>
              <w:keepNext w:val="0"/>
              <w:keepLines w:val="0"/>
              <w:widowControl w:val="0"/>
              <w:rPr>
                <w:sz w:val="16"/>
                <w:szCs w:val="16"/>
              </w:rPr>
            </w:pPr>
            <w:r>
              <w:rPr>
                <w:sz w:val="16"/>
                <w:szCs w:val="16"/>
              </w:rPr>
              <w:t>R3-181593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rsidP="00807553">
            <w:pPr>
              <w:pStyle w:val="TAL"/>
              <w:keepNext w:val="0"/>
              <w:keepLines w:val="0"/>
              <w:widowControl w:val="0"/>
              <w:rPr>
                <w:sz w:val="16"/>
                <w:szCs w:val="16"/>
              </w:rPr>
            </w:pPr>
            <w:r>
              <w:rPr>
                <w:sz w:val="16"/>
                <w:szCs w:val="16"/>
              </w:rPr>
              <w:t>Implementing agreed pCRs from RAN3#99: R3-180850, R3-180980, R3-181247, R3-181280, R3-181350, R3-181385, R3-181390, R3-181415, R3-181418, R3-181461, R3-181504, R3-181509</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rsidP="00807553">
            <w:pPr>
              <w:pStyle w:val="TAC"/>
              <w:keepNext w:val="0"/>
              <w:keepLines w:val="0"/>
              <w:widowControl w:val="0"/>
              <w:rPr>
                <w:sz w:val="16"/>
                <w:szCs w:val="16"/>
              </w:rPr>
            </w:pPr>
            <w:r>
              <w:rPr>
                <w:sz w:val="16"/>
                <w:szCs w:val="16"/>
              </w:rPr>
              <w:t>0.7.0</w:t>
            </w:r>
          </w:p>
        </w:tc>
      </w:tr>
      <w:tr w:rsidR="00705F21" w14:paraId="11FE563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rsidP="00807553">
            <w:pPr>
              <w:pStyle w:val="TAC"/>
              <w:keepNext w:val="0"/>
              <w:keepLines w:val="0"/>
              <w:widowControl w:val="0"/>
              <w:rPr>
                <w:sz w:val="16"/>
                <w:szCs w:val="16"/>
              </w:rPr>
            </w:pPr>
            <w:r>
              <w:rPr>
                <w:sz w:val="16"/>
                <w:szCs w:val="16"/>
              </w:rPr>
              <w:t>2018-04</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rsidP="00807553">
            <w:pPr>
              <w:pStyle w:val="TAC"/>
              <w:keepNext w:val="0"/>
              <w:keepLines w:val="0"/>
              <w:widowControl w:val="0"/>
              <w:rPr>
                <w:sz w:val="16"/>
                <w:szCs w:val="16"/>
              </w:rPr>
            </w:pPr>
            <w:r>
              <w:rPr>
                <w:sz w:val="16"/>
                <w:szCs w:val="16"/>
              </w:rPr>
              <w:t>RAN3#99bis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rsidP="00807553">
            <w:pPr>
              <w:pStyle w:val="TAC"/>
              <w:keepNext w:val="0"/>
              <w:keepLines w:val="0"/>
              <w:widowControl w:val="0"/>
              <w:rPr>
                <w:sz w:val="16"/>
                <w:szCs w:val="16"/>
              </w:rPr>
            </w:pPr>
            <w:r>
              <w:rPr>
                <w:sz w:val="16"/>
                <w:szCs w:val="16"/>
              </w:rPr>
              <w:t>R3-182527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rsidP="00807553">
            <w:pPr>
              <w:pStyle w:val="TAL"/>
              <w:keepNext w:val="0"/>
              <w:keepLines w:val="0"/>
              <w:widowControl w:val="0"/>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rsidP="00807553">
            <w:pPr>
              <w:pStyle w:val="TAC"/>
              <w:keepNext w:val="0"/>
              <w:keepLines w:val="0"/>
              <w:widowControl w:val="0"/>
              <w:rPr>
                <w:sz w:val="16"/>
                <w:szCs w:val="16"/>
              </w:rPr>
            </w:pPr>
            <w:r>
              <w:rPr>
                <w:sz w:val="16"/>
                <w:szCs w:val="16"/>
              </w:rPr>
              <w:t>0.8.0</w:t>
            </w:r>
          </w:p>
        </w:tc>
      </w:tr>
      <w:tr w:rsidR="00705F21" w14:paraId="6D36BE6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rsidP="00807553">
            <w:pPr>
              <w:pStyle w:val="TAC"/>
              <w:keepNext w:val="0"/>
              <w:keepLines w:val="0"/>
              <w:widowControl w:val="0"/>
              <w:rPr>
                <w:sz w:val="16"/>
                <w:szCs w:val="16"/>
              </w:rPr>
            </w:pPr>
            <w:r>
              <w:rPr>
                <w:sz w:val="16"/>
                <w:szCs w:val="16"/>
              </w:rPr>
              <w:t>2018-05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rsidP="00807553">
            <w:pPr>
              <w:pStyle w:val="TAC"/>
              <w:keepNext w:val="0"/>
              <w:keepLines w:val="0"/>
              <w:widowControl w:val="0"/>
              <w:rPr>
                <w:sz w:val="16"/>
                <w:szCs w:val="16"/>
              </w:rPr>
            </w:pPr>
            <w:r>
              <w:rPr>
                <w:sz w:val="16"/>
                <w:szCs w:val="16"/>
              </w:rPr>
              <w:t>RAN3#100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rsidP="00807553">
            <w:pPr>
              <w:pStyle w:val="TAC"/>
              <w:keepNext w:val="0"/>
              <w:keepLines w:val="0"/>
              <w:widowControl w:val="0"/>
              <w:rPr>
                <w:sz w:val="16"/>
                <w:szCs w:val="16"/>
              </w:rPr>
            </w:pPr>
            <w:r>
              <w:rPr>
                <w:sz w:val="16"/>
                <w:szCs w:val="16"/>
              </w:rPr>
              <w:t>R3-183597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rsidP="00807553">
            <w:pPr>
              <w:pStyle w:val="TAL"/>
              <w:keepNext w:val="0"/>
              <w:keepLines w:val="0"/>
              <w:widowControl w:val="0"/>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rsidP="00807553">
            <w:pPr>
              <w:pStyle w:val="TAC"/>
              <w:keepNext w:val="0"/>
              <w:keepLines w:val="0"/>
              <w:widowControl w:val="0"/>
              <w:rPr>
                <w:sz w:val="16"/>
              </w:rPr>
            </w:pPr>
            <w:r>
              <w:rPr>
                <w:sz w:val="16"/>
              </w:rPr>
              <w:t>0.9.0</w:t>
            </w:r>
          </w:p>
        </w:tc>
      </w:tr>
      <w:tr w:rsidR="00705F21" w14:paraId="64FF421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rsidP="00807553">
            <w:pPr>
              <w:pStyle w:val="TAC"/>
              <w:keepNext w:val="0"/>
              <w:keepLines w:val="0"/>
              <w:widowControl w:val="0"/>
              <w:rPr>
                <w:sz w:val="16"/>
                <w:szCs w:val="16"/>
              </w:rPr>
            </w:pPr>
            <w:r>
              <w:rPr>
                <w:sz w:val="16"/>
                <w:szCs w:val="16"/>
              </w:rPr>
              <w:t>2018-06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rsidP="00807553">
            <w:pPr>
              <w:pStyle w:val="TAC"/>
              <w:keepNext w:val="0"/>
              <w:keepLines w:val="0"/>
              <w:widowControl w:val="0"/>
              <w:rPr>
                <w:sz w:val="16"/>
                <w:szCs w:val="16"/>
              </w:rPr>
            </w:pPr>
            <w:r>
              <w:rPr>
                <w:sz w:val="16"/>
                <w:szCs w:val="16"/>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rsidP="00807553">
            <w:pPr>
              <w:pStyle w:val="TAC"/>
              <w:keepNext w:val="0"/>
              <w:keepLines w:val="0"/>
              <w:widowControl w:val="0"/>
              <w:rPr>
                <w:sz w:val="16"/>
                <w:szCs w:val="16"/>
              </w:rPr>
            </w:pPr>
            <w:r>
              <w:rPr>
                <w:sz w:val="16"/>
                <w:szCs w:val="16"/>
              </w:rPr>
              <w:t>RP-180816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rsidP="00807553">
            <w:pPr>
              <w:pStyle w:val="TAL"/>
              <w:keepNext w:val="0"/>
              <w:keepLines w:val="0"/>
              <w:widowControl w:val="0"/>
              <w:rPr>
                <w:sz w:val="16"/>
                <w:szCs w:val="16"/>
              </w:rPr>
            </w:pPr>
            <w:r>
              <w:rPr>
                <w:sz w:val="16"/>
                <w:szCs w:val="16"/>
              </w:rPr>
              <w:t>Submission to TSG RAN for approval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rsidP="00807553">
            <w:pPr>
              <w:pStyle w:val="TAC"/>
              <w:keepNext w:val="0"/>
              <w:keepLines w:val="0"/>
              <w:widowControl w:val="0"/>
              <w:rPr>
                <w:sz w:val="16"/>
              </w:rPr>
            </w:pPr>
            <w:r>
              <w:rPr>
                <w:sz w:val="16"/>
              </w:rPr>
              <w:t>1.0.0</w:t>
            </w:r>
          </w:p>
        </w:tc>
      </w:tr>
      <w:tr w:rsidR="00705F21" w14:paraId="4A53634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rsidP="00807553">
            <w:pPr>
              <w:pStyle w:val="TAC"/>
              <w:keepNext w:val="0"/>
              <w:keepLines w:val="0"/>
              <w:widowControl w:val="0"/>
              <w:rPr>
                <w:sz w:val="16"/>
                <w:szCs w:val="16"/>
                <w:lang w:eastAsia="zh-CN"/>
              </w:rPr>
            </w:pPr>
            <w:r>
              <w:rPr>
                <w:sz w:val="16"/>
                <w:szCs w:val="16"/>
                <w:lang w:eastAsia="zh-CN"/>
              </w:rPr>
              <w:t>2018-06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rsidP="00807553">
            <w:pPr>
              <w:pStyle w:val="TAC"/>
              <w:keepNext w:val="0"/>
              <w:keepLines w:val="0"/>
              <w:widowControl w:val="0"/>
              <w:rPr>
                <w:sz w:val="16"/>
                <w:szCs w:val="16"/>
                <w:lang w:eastAsia="zh-CN"/>
              </w:rPr>
            </w:pPr>
            <w:r>
              <w:rPr>
                <w:sz w:val="16"/>
                <w:szCs w:val="16"/>
                <w:lang w:eastAsia="zh-CN"/>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rsidP="00807553">
            <w:pPr>
              <w:pStyle w:val="TAC"/>
              <w:keepNext w:val="0"/>
              <w:keepLines w:val="0"/>
              <w:widowControl w:val="0"/>
              <w:rPr>
                <w:sz w:val="16"/>
                <w:szCs w:val="16"/>
                <w:lang w:eastAsia="zh-CN"/>
              </w:rPr>
            </w:pP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rsidP="00807553">
            <w:pPr>
              <w:pStyle w:val="TAL"/>
              <w:keepNext w:val="0"/>
              <w:keepLines w:val="0"/>
              <w:widowControl w:val="0"/>
              <w:rPr>
                <w:sz w:val="16"/>
                <w:szCs w:val="16"/>
                <w:lang w:eastAsia="zh-CN"/>
              </w:rPr>
            </w:pPr>
            <w:r>
              <w:rPr>
                <w:sz w:val="16"/>
                <w:szCs w:val="16"/>
                <w:lang w:eastAsia="zh-CN"/>
              </w:rPr>
              <w:t>-</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rsidP="00807553">
            <w:pPr>
              <w:pStyle w:val="TAC"/>
              <w:keepNext w:val="0"/>
              <w:keepLines w:val="0"/>
              <w:widowControl w:val="0"/>
              <w:rPr>
                <w:sz w:val="16"/>
                <w:szCs w:val="16"/>
                <w:lang w:eastAsia="zh-CN"/>
              </w:rPr>
            </w:pPr>
            <w:r>
              <w:rPr>
                <w:sz w:val="16"/>
                <w:szCs w:val="16"/>
                <w:lang w:eastAsia="zh-CN"/>
              </w:rPr>
              <w:t>-</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rsidP="00807553">
            <w:pPr>
              <w:pStyle w:val="TAL"/>
              <w:keepNext w:val="0"/>
              <w:keepLines w:val="0"/>
              <w:widowControl w:val="0"/>
              <w:rPr>
                <w:sz w:val="16"/>
                <w:szCs w:val="16"/>
                <w:lang w:eastAsia="en-US"/>
              </w:rPr>
            </w:pPr>
            <w:r>
              <w:rPr>
                <w:sz w:val="16"/>
                <w:szCs w:val="16"/>
                <w:lang w:eastAsia="en-US"/>
              </w:rPr>
              <w:t>Specification approved at TSG-RAN and placed under change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rsidP="00807553">
            <w:pPr>
              <w:pStyle w:val="TAC"/>
              <w:keepNext w:val="0"/>
              <w:keepLines w:val="0"/>
              <w:widowControl w:val="0"/>
              <w:rPr>
                <w:sz w:val="16"/>
                <w:szCs w:val="16"/>
                <w:lang w:eastAsia="zh-CN"/>
              </w:rPr>
            </w:pPr>
            <w:r>
              <w:rPr>
                <w:sz w:val="16"/>
                <w:szCs w:val="16"/>
                <w:lang w:eastAsia="zh-CN"/>
              </w:rPr>
              <w:t>15.0.0</w:t>
            </w:r>
          </w:p>
        </w:tc>
      </w:tr>
      <w:tr w:rsidR="00705F21" w14:paraId="3FFE25E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rsidP="00807553">
            <w:pPr>
              <w:pStyle w:val="TAC"/>
              <w:keepNext w:val="0"/>
              <w:keepLines w:val="0"/>
              <w:widowControl w:val="0"/>
              <w:rPr>
                <w:sz w:val="16"/>
                <w:szCs w:val="16"/>
                <w:lang w:eastAsia="zh-CN"/>
              </w:rPr>
            </w:pPr>
            <w:r>
              <w:rPr>
                <w:sz w:val="16"/>
                <w:szCs w:val="16"/>
                <w:lang w:eastAsia="zh-CN"/>
              </w:rPr>
              <w:t>2018-09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rsidP="00807553">
            <w:pPr>
              <w:pStyle w:val="TAC"/>
              <w:keepNext w:val="0"/>
              <w:keepLines w:val="0"/>
              <w:widowControl w:val="0"/>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rsidP="00807553">
            <w:pPr>
              <w:pStyle w:val="TAC"/>
              <w:keepNext w:val="0"/>
              <w:keepLines w:val="0"/>
              <w:widowControl w:val="0"/>
              <w:rPr>
                <w:sz w:val="16"/>
                <w:szCs w:val="16"/>
                <w:lang w:eastAsia="zh-CN"/>
              </w:rPr>
            </w:pPr>
            <w:r>
              <w:rPr>
                <w:sz w:val="16"/>
                <w:szCs w:val="16"/>
                <w:lang w:eastAsia="zh-CN"/>
              </w:rPr>
              <w:t>RP-181922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rsidP="00807553">
            <w:pPr>
              <w:pStyle w:val="TAL"/>
              <w:keepNext w:val="0"/>
              <w:keepLines w:val="0"/>
              <w:widowControl w:val="0"/>
              <w:rPr>
                <w:sz w:val="16"/>
                <w:szCs w:val="16"/>
                <w:lang w:eastAsia="zh-CN"/>
              </w:rPr>
            </w:pPr>
            <w:r>
              <w:rPr>
                <w:sz w:val="16"/>
                <w:szCs w:val="16"/>
                <w:lang w:eastAsia="zh-CN"/>
              </w:rPr>
              <w:t>0008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rsidP="00807553">
            <w:pPr>
              <w:pStyle w:val="TAL"/>
              <w:keepNext w:val="0"/>
              <w:keepLines w:val="0"/>
              <w:widowControl w:val="0"/>
              <w:rPr>
                <w:sz w:val="16"/>
                <w:szCs w:val="16"/>
                <w:lang w:eastAsia="en-US"/>
              </w:rPr>
            </w:pPr>
            <w:r>
              <w:rPr>
                <w:sz w:val="16"/>
                <w:szCs w:val="16"/>
                <w:lang w:eastAsia="en-US"/>
              </w:rPr>
              <w:t>Collected corrections for XnAP version 15.0.0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rsidP="00807553">
            <w:pPr>
              <w:pStyle w:val="TAC"/>
              <w:keepNext w:val="0"/>
              <w:keepLines w:val="0"/>
              <w:widowControl w:val="0"/>
              <w:rPr>
                <w:sz w:val="16"/>
                <w:szCs w:val="16"/>
                <w:lang w:eastAsia="zh-CN"/>
              </w:rPr>
            </w:pPr>
            <w:r>
              <w:rPr>
                <w:sz w:val="16"/>
                <w:szCs w:val="16"/>
                <w:lang w:eastAsia="zh-CN"/>
              </w:rPr>
              <w:t>15.1.0</w:t>
            </w:r>
          </w:p>
        </w:tc>
      </w:tr>
      <w:tr w:rsidR="00705F21" w14:paraId="732953B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rsidP="00807553">
            <w:pPr>
              <w:pStyle w:val="TAC"/>
              <w:keepNext w:val="0"/>
              <w:keepLines w:val="0"/>
              <w:widowControl w:val="0"/>
              <w:rPr>
                <w:sz w:val="16"/>
                <w:szCs w:val="16"/>
                <w:lang w:eastAsia="zh-CN"/>
              </w:rPr>
            </w:pPr>
            <w:r>
              <w:rPr>
                <w:sz w:val="16"/>
                <w:szCs w:val="16"/>
                <w:lang w:eastAsia="zh-CN"/>
              </w:rPr>
              <w:t>2018-09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rsidP="00807553">
            <w:pPr>
              <w:pStyle w:val="TAC"/>
              <w:keepNext w:val="0"/>
              <w:keepLines w:val="0"/>
              <w:widowControl w:val="0"/>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rsidP="00807553">
            <w:pPr>
              <w:pStyle w:val="TAC"/>
              <w:keepNext w:val="0"/>
              <w:keepLines w:val="0"/>
              <w:widowControl w:val="0"/>
              <w:rPr>
                <w:sz w:val="16"/>
                <w:szCs w:val="16"/>
                <w:lang w:eastAsia="zh-CN"/>
              </w:rPr>
            </w:pPr>
            <w:r>
              <w:rPr>
                <w:sz w:val="16"/>
                <w:szCs w:val="16"/>
                <w:lang w:eastAsia="zh-CN"/>
              </w:rPr>
              <w:t>RP-181921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rsidP="00807553">
            <w:pPr>
              <w:pStyle w:val="TAL"/>
              <w:keepNext w:val="0"/>
              <w:keepLines w:val="0"/>
              <w:widowControl w:val="0"/>
              <w:rPr>
                <w:sz w:val="16"/>
                <w:szCs w:val="16"/>
                <w:lang w:eastAsia="zh-CN"/>
              </w:rPr>
            </w:pPr>
            <w:r>
              <w:rPr>
                <w:sz w:val="16"/>
                <w:szCs w:val="16"/>
                <w:lang w:eastAsia="zh-CN"/>
              </w:rPr>
              <w:t>0002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rsidP="00807553">
            <w:pPr>
              <w:pStyle w:val="TAL"/>
              <w:keepNext w:val="0"/>
              <w:keepLines w:val="0"/>
              <w:widowControl w:val="0"/>
              <w:rPr>
                <w:sz w:val="16"/>
                <w:szCs w:val="16"/>
                <w:lang w:eastAsia="en-US"/>
              </w:rPr>
            </w:pPr>
            <w:r>
              <w:rPr>
                <w:sz w:val="16"/>
                <w:szCs w:val="16"/>
                <w:lang w:eastAsia="en-US"/>
              </w:rPr>
              <w:t>Addition of MCG cell ID to solve the PCI confusion at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rsidP="00807553">
            <w:pPr>
              <w:pStyle w:val="TAC"/>
              <w:keepNext w:val="0"/>
              <w:keepLines w:val="0"/>
              <w:widowControl w:val="0"/>
              <w:rPr>
                <w:sz w:val="16"/>
                <w:szCs w:val="16"/>
                <w:lang w:eastAsia="zh-CN"/>
              </w:rPr>
            </w:pPr>
            <w:r>
              <w:rPr>
                <w:sz w:val="16"/>
                <w:szCs w:val="16"/>
                <w:lang w:eastAsia="zh-CN"/>
              </w:rPr>
              <w:t>15.1.0</w:t>
            </w:r>
          </w:p>
        </w:tc>
      </w:tr>
      <w:tr w:rsidR="00705F21" w14:paraId="0EB050D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rsidP="00807553">
            <w:pPr>
              <w:pStyle w:val="TAC"/>
              <w:keepNext w:val="0"/>
              <w:keepLines w:val="0"/>
              <w:widowControl w:val="0"/>
              <w:rPr>
                <w:sz w:val="16"/>
                <w:szCs w:val="16"/>
                <w:lang w:eastAsia="zh-CN"/>
              </w:rPr>
            </w:pPr>
            <w:r>
              <w:rPr>
                <w:sz w:val="16"/>
                <w:szCs w:val="16"/>
                <w:lang w:eastAsia="zh-CN"/>
              </w:rPr>
              <w:t>2018-12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rsidP="00807553">
            <w:pPr>
              <w:pStyle w:val="TAC"/>
              <w:keepNext w:val="0"/>
              <w:keepLines w:val="0"/>
              <w:widowControl w:val="0"/>
              <w:rPr>
                <w:sz w:val="16"/>
                <w:szCs w:val="16"/>
                <w:lang w:eastAsia="zh-CN"/>
              </w:rPr>
            </w:pPr>
            <w:r>
              <w:rPr>
                <w:sz w:val="16"/>
                <w:szCs w:val="16"/>
                <w:lang w:eastAsia="zh-CN"/>
              </w:rPr>
              <w:t>RAN#82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rsidP="00807553">
            <w:pPr>
              <w:pStyle w:val="TAC"/>
              <w:keepNext w:val="0"/>
              <w:keepLines w:val="0"/>
              <w:widowControl w:val="0"/>
              <w:rPr>
                <w:sz w:val="16"/>
                <w:szCs w:val="16"/>
                <w:lang w:eastAsia="zh-CN"/>
              </w:rPr>
            </w:pPr>
            <w:r>
              <w:rPr>
                <w:sz w:val="16"/>
                <w:szCs w:val="16"/>
                <w:lang w:eastAsia="zh-CN"/>
              </w:rPr>
              <w:t>RP-182448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rsidP="00807553">
            <w:pPr>
              <w:pStyle w:val="TAL"/>
              <w:keepNext w:val="0"/>
              <w:keepLines w:val="0"/>
              <w:widowControl w:val="0"/>
              <w:rPr>
                <w:sz w:val="16"/>
                <w:szCs w:val="16"/>
                <w:lang w:eastAsia="zh-CN"/>
              </w:rPr>
            </w:pPr>
            <w:r>
              <w:rPr>
                <w:sz w:val="16"/>
                <w:szCs w:val="16"/>
                <w:lang w:eastAsia="zh-CN"/>
              </w:rPr>
              <w:t>0011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rsidP="00807553">
            <w:pPr>
              <w:pStyle w:val="TAL"/>
              <w:keepNext w:val="0"/>
              <w:keepLines w:val="0"/>
              <w:widowControl w:val="0"/>
              <w:rPr>
                <w:sz w:val="16"/>
                <w:szCs w:val="16"/>
                <w:lang w:eastAsia="en-US"/>
              </w:rPr>
            </w:pPr>
            <w:r>
              <w:rPr>
                <w:sz w:val="16"/>
                <w:szCs w:val="16"/>
                <w:lang w:eastAsia="en-US"/>
              </w:rPr>
              <w:t>NR Corrections (TS 38.423 Baseline CR covering RAN3-101Bis and RAN3-102 agreements)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rsidP="00807553">
            <w:pPr>
              <w:pStyle w:val="TAC"/>
              <w:keepNext w:val="0"/>
              <w:keepLines w:val="0"/>
              <w:widowControl w:val="0"/>
              <w:rPr>
                <w:sz w:val="16"/>
                <w:szCs w:val="16"/>
                <w:lang w:eastAsia="zh-CN"/>
              </w:rPr>
            </w:pPr>
            <w:r>
              <w:rPr>
                <w:sz w:val="16"/>
                <w:szCs w:val="16"/>
                <w:lang w:eastAsia="zh-CN"/>
              </w:rPr>
              <w:t>15.2.0</w:t>
            </w:r>
          </w:p>
        </w:tc>
      </w:tr>
      <w:tr w:rsidR="00705F21" w14:paraId="6D7F922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rsidP="00807553">
            <w:pPr>
              <w:pStyle w:val="TAL"/>
              <w:keepNext w:val="0"/>
              <w:keepLines w:val="0"/>
              <w:widowControl w:val="0"/>
              <w:rPr>
                <w:sz w:val="16"/>
                <w:szCs w:val="16"/>
                <w:lang w:eastAsia="zh-CN"/>
              </w:rPr>
            </w:pPr>
            <w:r>
              <w:rPr>
                <w:sz w:val="16"/>
                <w:szCs w:val="16"/>
                <w:lang w:eastAsia="zh-CN"/>
              </w:rPr>
              <w:t>0012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rsidP="00807553">
            <w:pPr>
              <w:pStyle w:val="TAL"/>
              <w:keepNext w:val="0"/>
              <w:keepLines w:val="0"/>
              <w:widowControl w:val="0"/>
              <w:rPr>
                <w:sz w:val="16"/>
                <w:szCs w:val="16"/>
                <w:lang w:eastAsia="en-US"/>
              </w:rPr>
            </w:pPr>
            <w:r>
              <w:rPr>
                <w:sz w:val="16"/>
                <w:szCs w:val="16"/>
                <w:lang w:eastAsia="en-US"/>
              </w:rPr>
              <w:t>Correction to RRC transfer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9D6CD4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rsidP="00807553">
            <w:pPr>
              <w:pStyle w:val="TAC"/>
              <w:keepNext w:val="0"/>
              <w:keepLines w:val="0"/>
              <w:widowControl w:val="0"/>
              <w:rPr>
                <w:sz w:val="16"/>
                <w:szCs w:val="16"/>
                <w:lang w:eastAsia="zh-CN"/>
              </w:rPr>
            </w:pPr>
            <w:r>
              <w:rPr>
                <w:sz w:val="16"/>
                <w:szCs w:val="16"/>
                <w:lang w:eastAsia="zh-CN"/>
              </w:rPr>
              <w:t>RP-190201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rsidP="00807553">
            <w:pPr>
              <w:pStyle w:val="TAL"/>
              <w:keepNext w:val="0"/>
              <w:keepLines w:val="0"/>
              <w:widowControl w:val="0"/>
              <w:rPr>
                <w:sz w:val="16"/>
                <w:szCs w:val="16"/>
                <w:lang w:eastAsia="zh-CN"/>
              </w:rPr>
            </w:pPr>
            <w:r>
              <w:rPr>
                <w:sz w:val="16"/>
                <w:szCs w:val="16"/>
                <w:lang w:eastAsia="zh-CN"/>
              </w:rPr>
              <w:t>0017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rsidP="00807553">
            <w:pPr>
              <w:pStyle w:val="TAL"/>
              <w:keepNext w:val="0"/>
              <w:keepLines w:val="0"/>
              <w:widowControl w:val="0"/>
              <w:rPr>
                <w:sz w:val="16"/>
                <w:szCs w:val="16"/>
                <w:lang w:eastAsia="en-US"/>
              </w:rPr>
            </w:pPr>
            <w:r>
              <w:rPr>
                <w:sz w:val="16"/>
                <w:szCs w:val="16"/>
                <w:lang w:eastAsia="en-US"/>
              </w:rPr>
              <w:t>Transfer of the PSCell information for LI purposes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034FA8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rsidP="00807553">
            <w:pPr>
              <w:pStyle w:val="TAL"/>
              <w:keepNext w:val="0"/>
              <w:keepLines w:val="0"/>
              <w:widowControl w:val="0"/>
              <w:rPr>
                <w:sz w:val="16"/>
                <w:szCs w:val="16"/>
                <w:lang w:eastAsia="zh-CN"/>
              </w:rPr>
            </w:pPr>
            <w:r>
              <w:rPr>
                <w:sz w:val="16"/>
                <w:szCs w:val="16"/>
                <w:lang w:eastAsia="zh-CN"/>
              </w:rPr>
              <w:t>0023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rsidP="00807553">
            <w:pPr>
              <w:pStyle w:val="TAL"/>
              <w:keepNext w:val="0"/>
              <w:keepLines w:val="0"/>
              <w:widowControl w:val="0"/>
              <w:rPr>
                <w:sz w:val="16"/>
                <w:szCs w:val="16"/>
                <w:lang w:eastAsia="en-US"/>
              </w:rPr>
            </w:pPr>
            <w:r>
              <w:rPr>
                <w:sz w:val="16"/>
                <w:szCs w:val="16"/>
                <w:lang w:eastAsia="en-US"/>
              </w:rPr>
              <w:t>Missing causes for context retrieval failure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C8A9D5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rsidP="00807553">
            <w:pPr>
              <w:pStyle w:val="TAC"/>
              <w:keepNext w:val="0"/>
              <w:keepLines w:val="0"/>
              <w:widowControl w:val="0"/>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rsidP="00807553">
            <w:pPr>
              <w:pStyle w:val="TAL"/>
              <w:keepNext w:val="0"/>
              <w:keepLines w:val="0"/>
              <w:widowControl w:val="0"/>
              <w:rPr>
                <w:sz w:val="16"/>
                <w:szCs w:val="16"/>
                <w:lang w:eastAsia="zh-CN"/>
              </w:rPr>
            </w:pPr>
            <w:r>
              <w:rPr>
                <w:sz w:val="16"/>
                <w:szCs w:val="16"/>
                <w:lang w:eastAsia="zh-CN"/>
              </w:rPr>
              <w:t>0024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rsidP="00807553">
            <w:pPr>
              <w:pStyle w:val="TAL"/>
              <w:keepNext w:val="0"/>
              <w:keepLines w:val="0"/>
              <w:widowControl w:val="0"/>
              <w:rPr>
                <w:sz w:val="16"/>
                <w:szCs w:val="16"/>
                <w:lang w:eastAsia="en-US"/>
              </w:rPr>
            </w:pPr>
            <w:r>
              <w:rPr>
                <w:sz w:val="16"/>
                <w:szCs w:val="16"/>
                <w:lang w:eastAsia="en-US"/>
              </w:rPr>
              <w:t>Data volume reporting for MR-DC with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CFF77A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rsidP="00807553">
            <w:pPr>
              <w:pStyle w:val="TAL"/>
              <w:keepNext w:val="0"/>
              <w:keepLines w:val="0"/>
              <w:widowControl w:val="0"/>
              <w:rPr>
                <w:sz w:val="16"/>
                <w:szCs w:val="16"/>
                <w:lang w:eastAsia="zh-CN"/>
              </w:rPr>
            </w:pPr>
            <w:r>
              <w:rPr>
                <w:sz w:val="16"/>
                <w:szCs w:val="16"/>
                <w:lang w:eastAsia="zh-CN"/>
              </w:rPr>
              <w:t>0025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rsidP="00807553">
            <w:pPr>
              <w:pStyle w:val="TAL"/>
              <w:keepNext w:val="0"/>
              <w:keepLines w:val="0"/>
              <w:widowControl w:val="0"/>
              <w:rPr>
                <w:sz w:val="16"/>
                <w:szCs w:val="16"/>
                <w:lang w:eastAsia="en-US"/>
              </w:rPr>
            </w:pPr>
            <w:r>
              <w:rPr>
                <w:sz w:val="16"/>
                <w:szCs w:val="16"/>
                <w:lang w:eastAsia="en-US"/>
              </w:rPr>
              <w:t>Separate UL/DL limits for UE's maximum IP rate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EB74A0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rsidP="00807553">
            <w:pPr>
              <w:pStyle w:val="TAL"/>
              <w:keepNext w:val="0"/>
              <w:keepLines w:val="0"/>
              <w:widowControl w:val="0"/>
              <w:rPr>
                <w:sz w:val="16"/>
                <w:szCs w:val="16"/>
                <w:lang w:eastAsia="zh-CN"/>
              </w:rPr>
            </w:pPr>
            <w:r>
              <w:rPr>
                <w:sz w:val="16"/>
                <w:szCs w:val="16"/>
                <w:lang w:eastAsia="zh-CN"/>
              </w:rPr>
              <w:t>0027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rsidP="00807553">
            <w:pPr>
              <w:pStyle w:val="TAL"/>
              <w:keepNext w:val="0"/>
              <w:keepLines w:val="0"/>
              <w:widowControl w:val="0"/>
              <w:rPr>
                <w:sz w:val="16"/>
                <w:szCs w:val="16"/>
                <w:lang w:eastAsia="en-US"/>
              </w:rPr>
            </w:pPr>
            <w:r>
              <w:rPr>
                <w:sz w:val="16"/>
                <w:szCs w:val="16"/>
                <w:lang w:eastAsia="en-US"/>
              </w:rPr>
              <w:t>LTE-NR UE Level Resource Coordination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428DB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rsidP="00807553">
            <w:pPr>
              <w:pStyle w:val="TAL"/>
              <w:keepNext w:val="0"/>
              <w:keepLines w:val="0"/>
              <w:widowControl w:val="0"/>
              <w:rPr>
                <w:sz w:val="16"/>
                <w:szCs w:val="16"/>
                <w:lang w:eastAsia="zh-CN"/>
              </w:rPr>
            </w:pPr>
            <w:r>
              <w:rPr>
                <w:sz w:val="16"/>
                <w:szCs w:val="16"/>
                <w:lang w:eastAsia="zh-CN"/>
              </w:rPr>
              <w:t>0029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rsidP="00807553">
            <w:pPr>
              <w:pStyle w:val="TAL"/>
              <w:keepNext w:val="0"/>
              <w:keepLines w:val="0"/>
              <w:widowControl w:val="0"/>
              <w:rPr>
                <w:sz w:val="16"/>
                <w:szCs w:val="16"/>
                <w:lang w:eastAsia="en-US"/>
              </w:rPr>
            </w:pPr>
            <w:r>
              <w:rPr>
                <w:sz w:val="16"/>
                <w:szCs w:val="16"/>
                <w:lang w:eastAsia="en-US"/>
              </w:rPr>
              <w:t>Support of PDU session split during handover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965E18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rsidP="00807553">
            <w:pPr>
              <w:pStyle w:val="TAC"/>
              <w:keepNext w:val="0"/>
              <w:keepLines w:val="0"/>
              <w:widowControl w:val="0"/>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rsidP="00807553">
            <w:pPr>
              <w:pStyle w:val="TAL"/>
              <w:keepNext w:val="0"/>
              <w:keepLines w:val="0"/>
              <w:widowControl w:val="0"/>
              <w:rPr>
                <w:sz w:val="16"/>
                <w:szCs w:val="16"/>
                <w:lang w:eastAsia="zh-CN"/>
              </w:rPr>
            </w:pPr>
            <w:r>
              <w:rPr>
                <w:sz w:val="16"/>
                <w:szCs w:val="16"/>
                <w:lang w:eastAsia="zh-CN"/>
              </w:rPr>
              <w:t>0035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rsidP="00807553">
            <w:pPr>
              <w:pStyle w:val="TAL"/>
              <w:keepNext w:val="0"/>
              <w:keepLines w:val="0"/>
              <w:widowControl w:val="0"/>
              <w:rPr>
                <w:sz w:val="16"/>
                <w:szCs w:val="16"/>
                <w:lang w:eastAsia="en-US"/>
              </w:rPr>
            </w:pPr>
            <w:r>
              <w:rPr>
                <w:sz w:val="16"/>
                <w:szCs w:val="16"/>
                <w:lang w:eastAsia="en-US"/>
              </w:rPr>
              <w:t>Correction of RAN triggered PDU Session split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15CFE99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rsidP="00807553">
            <w:pPr>
              <w:pStyle w:val="TAL"/>
              <w:keepNext w:val="0"/>
              <w:keepLines w:val="0"/>
              <w:widowControl w:val="0"/>
              <w:rPr>
                <w:sz w:val="16"/>
                <w:szCs w:val="16"/>
                <w:lang w:eastAsia="zh-CN"/>
              </w:rPr>
            </w:pPr>
            <w:r>
              <w:rPr>
                <w:sz w:val="16"/>
                <w:szCs w:val="16"/>
                <w:lang w:eastAsia="zh-CN"/>
              </w:rPr>
              <w:t>0036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rsidP="00807553">
            <w:pPr>
              <w:pStyle w:val="TAL"/>
              <w:keepNext w:val="0"/>
              <w:keepLines w:val="0"/>
              <w:widowControl w:val="0"/>
              <w:rPr>
                <w:sz w:val="16"/>
                <w:szCs w:val="16"/>
                <w:lang w:eastAsia="en-US"/>
              </w:rPr>
            </w:pPr>
            <w:r>
              <w:rPr>
                <w:sz w:val="16"/>
                <w:szCs w:val="16"/>
                <w:lang w:eastAsia="en-US"/>
              </w:rPr>
              <w:t>Correction of Slice Support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15B8343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rsidP="00807553">
            <w:pPr>
              <w:pStyle w:val="TAL"/>
              <w:keepNext w:val="0"/>
              <w:keepLines w:val="0"/>
              <w:widowControl w:val="0"/>
              <w:rPr>
                <w:sz w:val="16"/>
                <w:szCs w:val="16"/>
                <w:lang w:eastAsia="zh-CN"/>
              </w:rPr>
            </w:pPr>
            <w:r>
              <w:rPr>
                <w:sz w:val="16"/>
                <w:szCs w:val="16"/>
                <w:lang w:eastAsia="zh-CN"/>
              </w:rPr>
              <w:t>0041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rsidP="00807553">
            <w:pPr>
              <w:pStyle w:val="TAL"/>
              <w:keepNext w:val="0"/>
              <w:keepLines w:val="0"/>
              <w:widowControl w:val="0"/>
              <w:rPr>
                <w:sz w:val="16"/>
                <w:szCs w:val="16"/>
                <w:lang w:eastAsia="en-US"/>
              </w:rPr>
            </w:pPr>
            <w:r>
              <w:rPr>
                <w:sz w:val="16"/>
                <w:szCs w:val="16"/>
                <w:lang w:eastAsia="en-US"/>
              </w:rPr>
              <w:t>Correction of QoS Flow Mapping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CBAF20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rsidP="00807553">
            <w:pPr>
              <w:pStyle w:val="TAL"/>
              <w:keepNext w:val="0"/>
              <w:keepLines w:val="0"/>
              <w:widowControl w:val="0"/>
              <w:rPr>
                <w:sz w:val="16"/>
                <w:szCs w:val="16"/>
                <w:lang w:eastAsia="zh-CN"/>
              </w:rPr>
            </w:pPr>
            <w:r>
              <w:rPr>
                <w:sz w:val="16"/>
                <w:szCs w:val="16"/>
                <w:lang w:eastAsia="zh-CN"/>
              </w:rPr>
              <w:t>0042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rsidP="00807553">
            <w:pPr>
              <w:pStyle w:val="TAL"/>
              <w:keepNext w:val="0"/>
              <w:keepLines w:val="0"/>
              <w:widowControl w:val="0"/>
              <w:rPr>
                <w:sz w:val="16"/>
                <w:szCs w:val="16"/>
                <w:lang w:eastAsia="en-US"/>
              </w:rPr>
            </w:pPr>
            <w:r>
              <w:rPr>
                <w:sz w:val="16"/>
                <w:szCs w:val="16"/>
                <w:lang w:eastAsia="en-US"/>
              </w:rPr>
              <w:t>Correction for RRC container in SN MODIFICATION CONFIRM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EDB49E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rsidP="00807553">
            <w:pPr>
              <w:pStyle w:val="TAL"/>
              <w:keepNext w:val="0"/>
              <w:keepLines w:val="0"/>
              <w:widowControl w:val="0"/>
              <w:rPr>
                <w:sz w:val="16"/>
                <w:szCs w:val="16"/>
                <w:lang w:eastAsia="zh-CN"/>
              </w:rPr>
            </w:pPr>
            <w:r>
              <w:rPr>
                <w:sz w:val="16"/>
                <w:szCs w:val="16"/>
                <w:lang w:eastAsia="zh-CN"/>
              </w:rPr>
              <w:t>0048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Inter-node message for NE-DC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8D3718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rsidP="00807553">
            <w:pPr>
              <w:pStyle w:val="TAL"/>
              <w:keepNext w:val="0"/>
              <w:keepLines w:val="0"/>
              <w:widowControl w:val="0"/>
              <w:rPr>
                <w:sz w:val="16"/>
                <w:szCs w:val="16"/>
                <w:lang w:eastAsia="zh-CN"/>
              </w:rPr>
            </w:pPr>
            <w:r>
              <w:rPr>
                <w:sz w:val="16"/>
                <w:szCs w:val="16"/>
                <w:lang w:eastAsia="zh-CN"/>
              </w:rPr>
              <w:t>0050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rsidP="00807553">
            <w:pPr>
              <w:pStyle w:val="TAL"/>
              <w:keepNext w:val="0"/>
              <w:keepLines w:val="0"/>
              <w:widowControl w:val="0"/>
              <w:rPr>
                <w:sz w:val="16"/>
                <w:szCs w:val="16"/>
                <w:lang w:eastAsia="en-US"/>
              </w:rPr>
            </w:pPr>
            <w:r>
              <w:rPr>
                <w:sz w:val="16"/>
                <w:szCs w:val="16"/>
                <w:lang w:eastAsia="en-US"/>
              </w:rPr>
              <w:t>Introduce IMEISV to addition request to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E3C331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rsidP="00807553">
            <w:pPr>
              <w:pStyle w:val="TAL"/>
              <w:keepNext w:val="0"/>
              <w:keepLines w:val="0"/>
              <w:widowControl w:val="0"/>
              <w:rPr>
                <w:sz w:val="16"/>
                <w:szCs w:val="16"/>
                <w:lang w:eastAsia="zh-CN"/>
              </w:rPr>
            </w:pPr>
            <w:r>
              <w:rPr>
                <w:sz w:val="16"/>
                <w:szCs w:val="16"/>
                <w:lang w:eastAsia="zh-CN"/>
              </w:rPr>
              <w:t>0051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rsidP="00807553">
            <w:pPr>
              <w:pStyle w:val="TAL"/>
              <w:keepNext w:val="0"/>
              <w:keepLines w:val="0"/>
              <w:widowControl w:val="0"/>
              <w:rPr>
                <w:sz w:val="16"/>
                <w:szCs w:val="16"/>
                <w:lang w:eastAsia="en-US"/>
              </w:rPr>
            </w:pPr>
            <w:r>
              <w:rPr>
                <w:sz w:val="16"/>
                <w:szCs w:val="16"/>
                <w:lang w:eastAsia="en-US"/>
              </w:rPr>
              <w:t>Support of integrity protection for Option 4&amp;7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51B855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rsidP="00807553">
            <w:pPr>
              <w:pStyle w:val="TAL"/>
              <w:keepNext w:val="0"/>
              <w:keepLines w:val="0"/>
              <w:widowControl w:val="0"/>
              <w:rPr>
                <w:sz w:val="16"/>
                <w:szCs w:val="16"/>
                <w:lang w:eastAsia="zh-CN"/>
              </w:rPr>
            </w:pPr>
            <w:r>
              <w:rPr>
                <w:sz w:val="16"/>
                <w:szCs w:val="16"/>
                <w:lang w:eastAsia="zh-CN"/>
              </w:rPr>
              <w:t>0053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rsidP="00807553">
            <w:pPr>
              <w:pStyle w:val="TAL"/>
              <w:keepNext w:val="0"/>
              <w:keepLines w:val="0"/>
              <w:widowControl w:val="0"/>
              <w:rPr>
                <w:sz w:val="16"/>
                <w:szCs w:val="16"/>
                <w:lang w:eastAsia="en-US"/>
              </w:rPr>
            </w:pPr>
            <w:r>
              <w:rPr>
                <w:sz w:val="16"/>
                <w:szCs w:val="16"/>
                <w:lang w:eastAsia="en-US"/>
              </w:rPr>
              <w:t>Correction on partial reset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8BCCB7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rsidP="00807553">
            <w:pPr>
              <w:pStyle w:val="TAL"/>
              <w:keepNext w:val="0"/>
              <w:keepLines w:val="0"/>
              <w:widowControl w:val="0"/>
              <w:rPr>
                <w:sz w:val="16"/>
                <w:szCs w:val="16"/>
                <w:lang w:eastAsia="zh-CN"/>
              </w:rPr>
            </w:pPr>
            <w:r>
              <w:rPr>
                <w:sz w:val="16"/>
                <w:szCs w:val="16"/>
                <w:lang w:eastAsia="zh-CN"/>
              </w:rPr>
              <w:t>0054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rsidP="00807553">
            <w:pPr>
              <w:pStyle w:val="TAL"/>
              <w:keepNext w:val="0"/>
              <w:keepLines w:val="0"/>
              <w:widowControl w:val="0"/>
              <w:rPr>
                <w:sz w:val="16"/>
                <w:szCs w:val="16"/>
                <w:lang w:eastAsia="en-US"/>
              </w:rPr>
            </w:pPr>
            <w:r>
              <w:rPr>
                <w:sz w:val="16"/>
                <w:szCs w:val="16"/>
                <w:lang w:eastAsia="en-US"/>
              </w:rPr>
              <w:t>Correction on TAI Support List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35C2DD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rsidP="00807553">
            <w:pPr>
              <w:pStyle w:val="TAL"/>
              <w:keepNext w:val="0"/>
              <w:keepLines w:val="0"/>
              <w:widowControl w:val="0"/>
              <w:rPr>
                <w:sz w:val="16"/>
                <w:szCs w:val="16"/>
                <w:lang w:eastAsia="zh-CN"/>
              </w:rPr>
            </w:pPr>
            <w:r>
              <w:rPr>
                <w:sz w:val="16"/>
                <w:szCs w:val="16"/>
                <w:lang w:eastAsia="zh-CN"/>
              </w:rPr>
              <w:t>0061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rsidP="00807553">
            <w:pPr>
              <w:pStyle w:val="TAL"/>
              <w:keepNext w:val="0"/>
              <w:keepLines w:val="0"/>
              <w:widowControl w:val="0"/>
              <w:rPr>
                <w:sz w:val="16"/>
                <w:szCs w:val="16"/>
                <w:lang w:eastAsia="en-US"/>
              </w:rPr>
            </w:pPr>
            <w:r>
              <w:rPr>
                <w:sz w:val="16"/>
                <w:szCs w:val="16"/>
                <w:lang w:eastAsia="en-US"/>
              </w:rPr>
              <w:t>Rapporteur updates on version 15.2.0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753901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rsidP="00807553">
            <w:pPr>
              <w:pStyle w:val="TAL"/>
              <w:keepNext w:val="0"/>
              <w:keepLines w:val="0"/>
              <w:widowControl w:val="0"/>
              <w:rPr>
                <w:sz w:val="16"/>
                <w:szCs w:val="16"/>
                <w:lang w:eastAsia="zh-CN"/>
              </w:rPr>
            </w:pPr>
            <w:r>
              <w:rPr>
                <w:sz w:val="16"/>
                <w:szCs w:val="16"/>
                <w:lang w:eastAsia="zh-CN"/>
              </w:rPr>
              <w:t>0065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rsidP="00807553">
            <w:pPr>
              <w:pStyle w:val="TAL"/>
              <w:keepNext w:val="0"/>
              <w:keepLines w:val="0"/>
              <w:widowControl w:val="0"/>
              <w:rPr>
                <w:sz w:val="16"/>
                <w:szCs w:val="16"/>
                <w:lang w:eastAsia="en-US"/>
              </w:rPr>
            </w:pPr>
            <w:r>
              <w:rPr>
                <w:sz w:val="16"/>
                <w:szCs w:val="16"/>
                <w:lang w:eastAsia="en-US"/>
              </w:rPr>
              <w:t>S-NSSAI update during EPS to 5GS handover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F8B619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rsidP="00807553">
            <w:pPr>
              <w:pStyle w:val="TAL"/>
              <w:keepNext w:val="0"/>
              <w:keepLines w:val="0"/>
              <w:widowControl w:val="0"/>
              <w:rPr>
                <w:sz w:val="16"/>
                <w:szCs w:val="16"/>
                <w:lang w:eastAsia="zh-CN"/>
              </w:rPr>
            </w:pPr>
            <w:r>
              <w:rPr>
                <w:sz w:val="16"/>
                <w:szCs w:val="16"/>
                <w:lang w:eastAsia="zh-CN"/>
              </w:rPr>
              <w:t>0067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rsidP="00807553">
            <w:pPr>
              <w:pStyle w:val="TAL"/>
              <w:keepNext w:val="0"/>
              <w:keepLines w:val="0"/>
              <w:widowControl w:val="0"/>
              <w:rPr>
                <w:sz w:val="16"/>
                <w:szCs w:val="16"/>
                <w:lang w:eastAsia="en-US"/>
              </w:rPr>
            </w:pPr>
            <w:r>
              <w:rPr>
                <w:sz w:val="16"/>
                <w:szCs w:val="16"/>
                <w:lang w:eastAsia="en-US"/>
              </w:rPr>
              <w:t>Correction of EPC interworking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06F209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rsidP="00807553">
            <w:pPr>
              <w:pStyle w:val="TAL"/>
              <w:keepNext w:val="0"/>
              <w:keepLines w:val="0"/>
              <w:widowControl w:val="0"/>
              <w:rPr>
                <w:sz w:val="16"/>
                <w:szCs w:val="16"/>
                <w:lang w:eastAsia="zh-CN"/>
              </w:rPr>
            </w:pPr>
            <w:r>
              <w:rPr>
                <w:sz w:val="16"/>
                <w:szCs w:val="16"/>
                <w:lang w:eastAsia="zh-CN"/>
              </w:rPr>
              <w:t>0056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rsidP="00807553">
            <w:pPr>
              <w:pStyle w:val="TAL"/>
              <w:keepNext w:val="0"/>
              <w:keepLines w:val="0"/>
              <w:widowControl w:val="0"/>
              <w:rPr>
                <w:sz w:val="16"/>
                <w:szCs w:val="16"/>
                <w:lang w:eastAsia="en-US"/>
              </w:rPr>
            </w:pPr>
            <w:r>
              <w:rPr>
                <w:sz w:val="16"/>
                <w:szCs w:val="16"/>
                <w:lang w:eastAsia="en-US"/>
              </w:rPr>
              <w:t>Correction on AMF connectivity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A7510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rsidP="00807553">
            <w:pPr>
              <w:pStyle w:val="TAL"/>
              <w:keepNext w:val="0"/>
              <w:keepLines w:val="0"/>
              <w:widowControl w:val="0"/>
              <w:rPr>
                <w:sz w:val="16"/>
                <w:szCs w:val="16"/>
                <w:lang w:eastAsia="zh-CN"/>
              </w:rPr>
            </w:pPr>
            <w:r>
              <w:rPr>
                <w:sz w:val="16"/>
                <w:szCs w:val="16"/>
                <w:lang w:eastAsia="zh-CN"/>
              </w:rPr>
              <w:t>0059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rsidP="00807553">
            <w:pPr>
              <w:pStyle w:val="TAL"/>
              <w:keepNext w:val="0"/>
              <w:keepLines w:val="0"/>
              <w:widowControl w:val="0"/>
              <w:rPr>
                <w:sz w:val="16"/>
                <w:szCs w:val="16"/>
                <w:lang w:eastAsia="en-US"/>
              </w:rPr>
            </w:pPr>
            <w:r>
              <w:rPr>
                <w:sz w:val="16"/>
                <w:szCs w:val="16"/>
                <w:lang w:eastAsia="en-US"/>
              </w:rPr>
              <w:t>Support of ongoing re-mapping on source side during SDAP mobility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45E90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rsidP="00807553">
            <w:pPr>
              <w:pStyle w:val="TAL"/>
              <w:keepNext w:val="0"/>
              <w:keepLines w:val="0"/>
              <w:widowControl w:val="0"/>
              <w:rPr>
                <w:sz w:val="16"/>
                <w:szCs w:val="16"/>
                <w:lang w:eastAsia="zh-CN"/>
              </w:rPr>
            </w:pPr>
            <w:r>
              <w:rPr>
                <w:sz w:val="16"/>
                <w:szCs w:val="16"/>
                <w:lang w:eastAsia="zh-CN"/>
              </w:rPr>
              <w:t>0068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rsidP="00807553">
            <w:pPr>
              <w:pStyle w:val="TAL"/>
              <w:keepNext w:val="0"/>
              <w:keepLines w:val="0"/>
              <w:widowControl w:val="0"/>
              <w:rPr>
                <w:sz w:val="16"/>
                <w:szCs w:val="16"/>
                <w:lang w:eastAsia="en-US"/>
              </w:rPr>
            </w:pPr>
            <w:r>
              <w:rPr>
                <w:sz w:val="16"/>
                <w:szCs w:val="16"/>
                <w:lang w:eastAsia="en-US"/>
              </w:rPr>
              <w:t>XnAP Alignment of MN Triggered PDU Session Split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46AA15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rsidP="00807553">
            <w:pPr>
              <w:pStyle w:val="TAL"/>
              <w:keepNext w:val="0"/>
              <w:keepLines w:val="0"/>
              <w:widowControl w:val="0"/>
              <w:rPr>
                <w:sz w:val="16"/>
                <w:szCs w:val="16"/>
                <w:lang w:eastAsia="zh-CN"/>
              </w:rPr>
            </w:pPr>
            <w:r>
              <w:rPr>
                <w:sz w:val="16"/>
                <w:szCs w:val="16"/>
                <w:lang w:eastAsia="zh-CN"/>
              </w:rPr>
              <w:t>0071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rsidP="00807553">
            <w:pPr>
              <w:pStyle w:val="TAL"/>
              <w:keepNext w:val="0"/>
              <w:keepLines w:val="0"/>
              <w:widowControl w:val="0"/>
              <w:rPr>
                <w:sz w:val="16"/>
                <w:szCs w:val="16"/>
                <w:lang w:eastAsia="en-US"/>
              </w:rPr>
            </w:pPr>
            <w:r>
              <w:rPr>
                <w:sz w:val="16"/>
                <w:szCs w:val="16"/>
                <w:lang w:eastAsia="en-US"/>
              </w:rPr>
              <w:t>CR38423 for Addition of MN (MeNB) cell ID to solve the PCI confusion in SN(SgNB) modification Request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33E71C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rsidP="00807553">
            <w:pPr>
              <w:pStyle w:val="TAL"/>
              <w:keepNext w:val="0"/>
              <w:keepLines w:val="0"/>
              <w:widowControl w:val="0"/>
              <w:rPr>
                <w:sz w:val="16"/>
                <w:szCs w:val="16"/>
                <w:lang w:eastAsia="zh-CN"/>
              </w:rPr>
            </w:pPr>
            <w:r>
              <w:rPr>
                <w:sz w:val="16"/>
                <w:szCs w:val="16"/>
                <w:lang w:eastAsia="zh-CN"/>
              </w:rPr>
              <w:t>0076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rsidP="00807553">
            <w:pPr>
              <w:pStyle w:val="TAL"/>
              <w:keepNext w:val="0"/>
              <w:keepLines w:val="0"/>
              <w:widowControl w:val="0"/>
              <w:rPr>
                <w:sz w:val="16"/>
                <w:szCs w:val="16"/>
                <w:lang w:eastAsia="en-US"/>
              </w:rPr>
            </w:pPr>
            <w:r>
              <w:rPr>
                <w:sz w:val="16"/>
                <w:szCs w:val="16"/>
                <w:lang w:eastAsia="en-US"/>
              </w:rPr>
              <w:t>RAN paging failure handling in SN in case of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D81E02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rsidP="00807553">
            <w:pPr>
              <w:pStyle w:val="TAL"/>
              <w:keepNext w:val="0"/>
              <w:keepLines w:val="0"/>
              <w:widowControl w:val="0"/>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rsidP="00807553">
            <w:pPr>
              <w:pStyle w:val="TAL"/>
              <w:keepNext w:val="0"/>
              <w:keepLines w:val="0"/>
              <w:widowControl w:val="0"/>
              <w:rPr>
                <w:sz w:val="16"/>
                <w:szCs w:val="16"/>
                <w:lang w:eastAsia="en-US"/>
              </w:rPr>
            </w:pPr>
            <w:r>
              <w:rPr>
                <w:sz w:val="16"/>
                <w:szCs w:val="16"/>
                <w:lang w:eastAsia="en-US"/>
              </w:rPr>
              <w:t>Correction to behaviour of SN for security handling</w:t>
            </w:r>
          </w:p>
          <w:p w14:paraId="0A6D4B6E" w14:textId="77777777" w:rsidR="00382728" w:rsidRDefault="00382728" w:rsidP="00807553">
            <w:pPr>
              <w:pStyle w:val="TAL"/>
              <w:keepNext w:val="0"/>
              <w:keepLines w:val="0"/>
              <w:widowControl w:val="0"/>
              <w:rPr>
                <w:sz w:val="16"/>
                <w:szCs w:val="16"/>
                <w:lang w:eastAsia="en-US"/>
              </w:rPr>
            </w:pPr>
            <w:r>
              <w:rPr>
                <w:sz w:val="16"/>
                <w:szCs w:val="16"/>
                <w:lang w:eastAsia="en-US"/>
              </w:rPr>
              <w:t>This CR was not implemented as is was not based on the latest version of the spec.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2B577C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rsidP="00807553">
            <w:pPr>
              <w:pStyle w:val="TAL"/>
              <w:keepNext w:val="0"/>
              <w:keepLines w:val="0"/>
              <w:widowControl w:val="0"/>
              <w:rPr>
                <w:sz w:val="16"/>
                <w:szCs w:val="16"/>
                <w:lang w:eastAsia="zh-CN"/>
              </w:rPr>
            </w:pPr>
            <w:r>
              <w:rPr>
                <w:sz w:val="16"/>
                <w:szCs w:val="16"/>
                <w:lang w:eastAsia="zh-CN"/>
              </w:rPr>
              <w:t>0083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rsidP="00807553">
            <w:pPr>
              <w:pStyle w:val="TAL"/>
              <w:keepNext w:val="0"/>
              <w:keepLines w:val="0"/>
              <w:widowControl w:val="0"/>
              <w:rPr>
                <w:sz w:val="16"/>
                <w:szCs w:val="16"/>
                <w:lang w:eastAsia="en-US"/>
              </w:rPr>
            </w:pPr>
            <w:r>
              <w:rPr>
                <w:sz w:val="16"/>
                <w:szCs w:val="16"/>
                <w:lang w:eastAsia="en-US"/>
              </w:rPr>
              <w:t>Support for delivering UE band information in RAN paging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53E5E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rsidP="00807553">
            <w:pPr>
              <w:pStyle w:val="TAC"/>
              <w:keepNext w:val="0"/>
              <w:keepLines w:val="0"/>
              <w:widowControl w:val="0"/>
              <w:rPr>
                <w:sz w:val="16"/>
                <w:szCs w:val="16"/>
                <w:lang w:eastAsia="zh-CN"/>
              </w:rPr>
            </w:pPr>
            <w:r>
              <w:rPr>
                <w:sz w:val="16"/>
                <w:szCs w:val="16"/>
                <w:lang w:eastAsia="zh-CN"/>
              </w:rPr>
              <w:t>RP-191396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rsidP="00807553">
            <w:pPr>
              <w:pStyle w:val="TAL"/>
              <w:keepNext w:val="0"/>
              <w:keepLines w:val="0"/>
              <w:widowControl w:val="0"/>
              <w:rPr>
                <w:sz w:val="16"/>
                <w:szCs w:val="16"/>
                <w:lang w:eastAsia="zh-CN"/>
              </w:rPr>
            </w:pPr>
            <w:r>
              <w:rPr>
                <w:sz w:val="16"/>
                <w:szCs w:val="16"/>
                <w:lang w:eastAsia="zh-CN"/>
              </w:rPr>
              <w:t>0086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rsidP="00807553">
            <w:pPr>
              <w:pStyle w:val="TAL"/>
              <w:keepNext w:val="0"/>
              <w:keepLines w:val="0"/>
              <w:widowControl w:val="0"/>
              <w:rPr>
                <w:sz w:val="16"/>
                <w:szCs w:val="16"/>
                <w:lang w:eastAsia="en-US"/>
              </w:rPr>
            </w:pPr>
            <w:r>
              <w:rPr>
                <w:sz w:val="16"/>
                <w:szCs w:val="16"/>
                <w:lang w:eastAsia="en-US"/>
              </w:rPr>
              <w:t>Corrections for support of data forwarding for reestablishment 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684D926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rsidP="00807553">
            <w:pPr>
              <w:pStyle w:val="TAL"/>
              <w:keepNext w:val="0"/>
              <w:keepLines w:val="0"/>
              <w:widowControl w:val="0"/>
              <w:rPr>
                <w:sz w:val="16"/>
                <w:szCs w:val="16"/>
                <w:lang w:eastAsia="zh-CN"/>
              </w:rPr>
            </w:pPr>
            <w:r>
              <w:rPr>
                <w:sz w:val="16"/>
                <w:szCs w:val="16"/>
                <w:lang w:eastAsia="zh-CN"/>
              </w:rPr>
              <w:t>0096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to version 15.3.0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826C56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rsidP="00807553">
            <w:pPr>
              <w:pStyle w:val="TAL"/>
              <w:keepNext w:val="0"/>
              <w:keepLines w:val="0"/>
              <w:widowControl w:val="0"/>
              <w:rPr>
                <w:sz w:val="16"/>
                <w:szCs w:val="16"/>
                <w:lang w:eastAsia="zh-CN"/>
              </w:rPr>
            </w:pPr>
            <w:r>
              <w:rPr>
                <w:sz w:val="16"/>
                <w:szCs w:val="16"/>
                <w:lang w:eastAsia="zh-CN"/>
              </w:rPr>
              <w:t>0099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rsidP="00807553">
            <w:pPr>
              <w:pStyle w:val="TAL"/>
              <w:keepNext w:val="0"/>
              <w:keepLines w:val="0"/>
              <w:widowControl w:val="0"/>
              <w:rPr>
                <w:sz w:val="16"/>
                <w:szCs w:val="16"/>
                <w:lang w:eastAsia="en-US"/>
              </w:rPr>
            </w:pPr>
            <w:r>
              <w:rPr>
                <w:sz w:val="16"/>
                <w:szCs w:val="16"/>
                <w:lang w:eastAsia="en-US"/>
              </w:rPr>
              <w:t>Correction for SN terminated DRB To Be Setup in SN Addition Response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7BCFB2F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rsidP="00807553">
            <w:pPr>
              <w:pStyle w:val="TAL"/>
              <w:keepNext w:val="0"/>
              <w:keepLines w:val="0"/>
              <w:widowControl w:val="0"/>
              <w:rPr>
                <w:sz w:val="16"/>
                <w:szCs w:val="16"/>
                <w:lang w:eastAsia="zh-CN"/>
              </w:rPr>
            </w:pPr>
            <w:r>
              <w:rPr>
                <w:sz w:val="16"/>
                <w:szCs w:val="16"/>
                <w:lang w:eastAsia="zh-CN"/>
              </w:rPr>
              <w:t>0100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rsidP="00807553">
            <w:pPr>
              <w:pStyle w:val="TAL"/>
              <w:keepNext w:val="0"/>
              <w:keepLines w:val="0"/>
              <w:widowControl w:val="0"/>
              <w:rPr>
                <w:sz w:val="16"/>
                <w:szCs w:val="16"/>
                <w:lang w:eastAsia="en-US"/>
              </w:rPr>
            </w:pPr>
            <w:r>
              <w:rPr>
                <w:sz w:val="16"/>
                <w:szCs w:val="16"/>
                <w:lang w:eastAsia="en-US"/>
              </w:rPr>
              <w:t>CR for TS 38.423 for Data Forwarding Proposal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CE1EF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rsidP="00807553">
            <w:pPr>
              <w:pStyle w:val="TAC"/>
              <w:keepNext w:val="0"/>
              <w:keepLines w:val="0"/>
              <w:widowControl w:val="0"/>
              <w:rPr>
                <w:sz w:val="16"/>
                <w:szCs w:val="16"/>
                <w:lang w:eastAsia="zh-CN"/>
              </w:rPr>
            </w:pPr>
            <w:r>
              <w:rPr>
                <w:sz w:val="16"/>
                <w:szCs w:val="16"/>
                <w:lang w:eastAsia="zh-CN"/>
              </w:rPr>
              <w:t>RP-191430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rsidP="00807553">
            <w:pPr>
              <w:pStyle w:val="TAL"/>
              <w:keepNext w:val="0"/>
              <w:keepLines w:val="0"/>
              <w:widowControl w:val="0"/>
              <w:rPr>
                <w:sz w:val="16"/>
                <w:szCs w:val="16"/>
                <w:lang w:eastAsia="zh-CN"/>
              </w:rPr>
            </w:pPr>
            <w:r>
              <w:rPr>
                <w:sz w:val="16"/>
                <w:szCs w:val="16"/>
                <w:lang w:eastAsia="zh-CN"/>
              </w:rPr>
              <w:t>0102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rsidP="00807553">
            <w:pPr>
              <w:pStyle w:val="TAR"/>
              <w:keepNext w:val="0"/>
              <w:keepLines w:val="0"/>
              <w:widowControl w:val="0"/>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rsidP="00807553">
            <w:pPr>
              <w:pStyle w:val="TAL"/>
              <w:keepNext w:val="0"/>
              <w:keepLines w:val="0"/>
              <w:widowControl w:val="0"/>
              <w:rPr>
                <w:sz w:val="16"/>
                <w:szCs w:val="16"/>
                <w:lang w:eastAsia="en-US"/>
              </w:rPr>
            </w:pPr>
            <w:r>
              <w:rPr>
                <w:sz w:val="16"/>
                <w:szCs w:val="16"/>
                <w:lang w:eastAsia="en-US"/>
              </w:rPr>
              <w:t>RAN sharing with multiple Cell ID broadcast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01F1A5D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rsidP="00807553">
            <w:pPr>
              <w:pStyle w:val="TAL"/>
              <w:keepNext w:val="0"/>
              <w:keepLines w:val="0"/>
              <w:widowControl w:val="0"/>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rsidP="00807553">
            <w:pPr>
              <w:pStyle w:val="TAL"/>
              <w:keepNext w:val="0"/>
              <w:keepLines w:val="0"/>
              <w:widowControl w:val="0"/>
              <w:rPr>
                <w:sz w:val="16"/>
                <w:szCs w:val="16"/>
                <w:lang w:eastAsia="en-US"/>
              </w:rPr>
            </w:pPr>
            <w:r>
              <w:rPr>
                <w:sz w:val="16"/>
                <w:szCs w:val="16"/>
                <w:lang w:eastAsia="en-US"/>
              </w:rPr>
              <w:t>Correction of Core Network Type Restriction</w:t>
            </w:r>
          </w:p>
          <w:p w14:paraId="79EE891A" w14:textId="77777777" w:rsidR="00382728" w:rsidRDefault="00382728" w:rsidP="00807553">
            <w:pPr>
              <w:pStyle w:val="TAL"/>
              <w:keepNext w:val="0"/>
              <w:keepLines w:val="0"/>
              <w:widowControl w:val="0"/>
              <w:rPr>
                <w:sz w:val="16"/>
                <w:szCs w:val="16"/>
                <w:lang w:eastAsia="en-US"/>
              </w:rPr>
            </w:pPr>
            <w:r>
              <w:rPr>
                <w:sz w:val="16"/>
                <w:szCs w:val="16"/>
                <w:lang w:eastAsia="en-US"/>
              </w:rPr>
              <w:t>This CR was not implemented as is was not based on the latest version of the spec.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804355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rsidP="00807553">
            <w:pPr>
              <w:pStyle w:val="TAL"/>
              <w:keepNext w:val="0"/>
              <w:keepLines w:val="0"/>
              <w:widowControl w:val="0"/>
              <w:rPr>
                <w:sz w:val="16"/>
                <w:szCs w:val="16"/>
                <w:lang w:eastAsia="zh-CN"/>
              </w:rPr>
            </w:pPr>
            <w:r>
              <w:rPr>
                <w:sz w:val="16"/>
                <w:szCs w:val="16"/>
                <w:lang w:eastAsia="zh-CN"/>
              </w:rPr>
              <w:t>0105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rsidP="00807553">
            <w:pPr>
              <w:pStyle w:val="TAL"/>
              <w:keepNext w:val="0"/>
              <w:keepLines w:val="0"/>
              <w:widowControl w:val="0"/>
              <w:rPr>
                <w:sz w:val="16"/>
                <w:szCs w:val="16"/>
                <w:lang w:eastAsia="en-US"/>
              </w:rPr>
            </w:pPr>
            <w:r>
              <w:rPr>
                <w:sz w:val="16"/>
                <w:szCs w:val="16"/>
                <w:lang w:eastAsia="en-US"/>
              </w:rPr>
              <w:t>Data forwarding and QoS flow remapping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75F780E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rsidP="00807553">
            <w:pPr>
              <w:pStyle w:val="TAL"/>
              <w:keepNext w:val="0"/>
              <w:keepLines w:val="0"/>
              <w:widowControl w:val="0"/>
              <w:rPr>
                <w:sz w:val="16"/>
                <w:szCs w:val="16"/>
                <w:lang w:eastAsia="zh-CN"/>
              </w:rPr>
            </w:pPr>
            <w:r>
              <w:rPr>
                <w:sz w:val="16"/>
                <w:szCs w:val="16"/>
                <w:lang w:eastAsia="zh-CN"/>
              </w:rPr>
              <w:t>0112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rsidP="00807553">
            <w:pPr>
              <w:pStyle w:val="TAL"/>
              <w:keepNext w:val="0"/>
              <w:keepLines w:val="0"/>
              <w:widowControl w:val="0"/>
              <w:rPr>
                <w:sz w:val="16"/>
                <w:szCs w:val="16"/>
                <w:lang w:eastAsia="en-US"/>
              </w:rPr>
            </w:pPr>
            <w:r>
              <w:rPr>
                <w:sz w:val="16"/>
                <w:szCs w:val="16"/>
                <w:lang w:eastAsia="en-US"/>
              </w:rPr>
              <w:t>XnAP Correction of PDU Session Resource Setup Response Info – MN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4187C8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rsidP="00807553">
            <w:pPr>
              <w:pStyle w:val="TAL"/>
              <w:keepNext w:val="0"/>
              <w:keepLines w:val="0"/>
              <w:widowControl w:val="0"/>
              <w:rPr>
                <w:sz w:val="16"/>
                <w:szCs w:val="16"/>
                <w:lang w:eastAsia="zh-CN"/>
              </w:rPr>
            </w:pPr>
            <w:r>
              <w:rPr>
                <w:sz w:val="16"/>
                <w:szCs w:val="16"/>
                <w:lang w:eastAsia="zh-CN"/>
              </w:rPr>
              <w:t>0113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rsidP="00807553">
            <w:pPr>
              <w:pStyle w:val="TAL"/>
              <w:keepNext w:val="0"/>
              <w:keepLines w:val="0"/>
              <w:widowControl w:val="0"/>
              <w:rPr>
                <w:sz w:val="16"/>
                <w:szCs w:val="16"/>
                <w:lang w:eastAsia="en-US"/>
              </w:rPr>
            </w:pPr>
            <w:r>
              <w:rPr>
                <w:sz w:val="16"/>
                <w:szCs w:val="16"/>
                <w:lang w:eastAsia="en-US"/>
              </w:rPr>
              <w:t>XnAP Correction of PDU Session Resource Setup Complete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1971DD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rsidP="00807553">
            <w:pPr>
              <w:pStyle w:val="TAL"/>
              <w:keepNext w:val="0"/>
              <w:keepLines w:val="0"/>
              <w:widowControl w:val="0"/>
              <w:rPr>
                <w:sz w:val="16"/>
                <w:szCs w:val="16"/>
                <w:lang w:eastAsia="zh-CN"/>
              </w:rPr>
            </w:pPr>
            <w:r>
              <w:rPr>
                <w:sz w:val="16"/>
                <w:szCs w:val="16"/>
                <w:lang w:eastAsia="zh-CN"/>
              </w:rPr>
              <w:t>0125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rsidP="00807553">
            <w:pPr>
              <w:pStyle w:val="TAL"/>
              <w:keepNext w:val="0"/>
              <w:keepLines w:val="0"/>
              <w:widowControl w:val="0"/>
              <w:rPr>
                <w:sz w:val="16"/>
                <w:szCs w:val="16"/>
                <w:lang w:eastAsia="en-US"/>
              </w:rPr>
            </w:pPr>
            <w:r>
              <w:rPr>
                <w:sz w:val="16"/>
                <w:szCs w:val="16"/>
                <w:lang w:eastAsia="en-US"/>
              </w:rPr>
              <w:t>Support of single UL transmission for NE-DC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6250E94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rsidP="00807553">
            <w:pPr>
              <w:pStyle w:val="TAL"/>
              <w:keepNext w:val="0"/>
              <w:keepLines w:val="0"/>
              <w:widowControl w:val="0"/>
              <w:rPr>
                <w:sz w:val="16"/>
                <w:szCs w:val="16"/>
                <w:lang w:eastAsia="zh-CN"/>
              </w:rPr>
            </w:pPr>
            <w:r>
              <w:rPr>
                <w:sz w:val="16"/>
                <w:szCs w:val="16"/>
                <w:lang w:eastAsia="zh-CN"/>
              </w:rPr>
              <w:t>0126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rsidP="00807553">
            <w:pPr>
              <w:pStyle w:val="TAL"/>
              <w:keepNext w:val="0"/>
              <w:keepLines w:val="0"/>
              <w:widowControl w:val="0"/>
              <w:rPr>
                <w:sz w:val="16"/>
                <w:szCs w:val="16"/>
                <w:lang w:eastAsia="en-US"/>
              </w:rPr>
            </w:pPr>
            <w:r>
              <w:rPr>
                <w:sz w:val="16"/>
                <w:szCs w:val="16"/>
                <w:lang w:eastAsia="en-US"/>
              </w:rPr>
              <w:t>In-order delivery when QoS flows offloaded from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1F1A14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rsidP="00807553">
            <w:pPr>
              <w:pStyle w:val="TAL"/>
              <w:keepNext w:val="0"/>
              <w:keepLines w:val="0"/>
              <w:widowControl w:val="0"/>
              <w:rPr>
                <w:sz w:val="16"/>
                <w:szCs w:val="16"/>
                <w:lang w:eastAsia="zh-CN"/>
              </w:rPr>
            </w:pPr>
            <w:r>
              <w:rPr>
                <w:sz w:val="16"/>
                <w:szCs w:val="16"/>
                <w:lang w:eastAsia="zh-CN"/>
              </w:rPr>
              <w:t>0132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rsidP="00807553">
            <w:pPr>
              <w:pStyle w:val="TAL"/>
              <w:keepNext w:val="0"/>
              <w:keepLines w:val="0"/>
              <w:widowControl w:val="0"/>
              <w:rPr>
                <w:sz w:val="16"/>
                <w:szCs w:val="16"/>
                <w:lang w:eastAsia="en-US"/>
              </w:rPr>
            </w:pPr>
            <w:r>
              <w:rPr>
                <w:sz w:val="16"/>
                <w:szCs w:val="16"/>
                <w:lang w:eastAsia="en-US"/>
              </w:rPr>
              <w:t>Transferring of RRC message from Master node to Secondary node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715231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rsidP="00807553">
            <w:pPr>
              <w:pStyle w:val="TAL"/>
              <w:keepNext w:val="0"/>
              <w:keepLines w:val="0"/>
              <w:widowControl w:val="0"/>
              <w:rPr>
                <w:sz w:val="16"/>
                <w:szCs w:val="16"/>
                <w:lang w:eastAsia="zh-CN"/>
              </w:rPr>
            </w:pPr>
            <w:r>
              <w:rPr>
                <w:sz w:val="16"/>
                <w:szCs w:val="16"/>
                <w:lang w:eastAsia="zh-CN"/>
              </w:rPr>
              <w:t>0133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Retrieve UE Context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0E56D6B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rsidP="00807553">
            <w:pPr>
              <w:pStyle w:val="TAL"/>
              <w:keepNext w:val="0"/>
              <w:keepLines w:val="0"/>
              <w:widowControl w:val="0"/>
              <w:rPr>
                <w:sz w:val="16"/>
                <w:szCs w:val="16"/>
                <w:lang w:eastAsia="zh-CN"/>
              </w:rPr>
            </w:pPr>
            <w:r>
              <w:rPr>
                <w:sz w:val="16"/>
                <w:szCs w:val="16"/>
                <w:lang w:eastAsia="zh-CN"/>
              </w:rPr>
              <w:t>0135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rsidP="00807553">
            <w:pPr>
              <w:pStyle w:val="TAL"/>
              <w:keepNext w:val="0"/>
              <w:keepLines w:val="0"/>
              <w:widowControl w:val="0"/>
              <w:rPr>
                <w:sz w:val="16"/>
                <w:szCs w:val="16"/>
                <w:lang w:eastAsia="en-US"/>
              </w:rPr>
            </w:pPr>
            <w:r>
              <w:rPr>
                <w:sz w:val="16"/>
                <w:szCs w:val="16"/>
                <w:lang w:eastAsia="en-US"/>
              </w:rPr>
              <w:t>PDCP SN length related clean-up over To Be Modified structure in MN initiated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AB1619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rsidP="00807553">
            <w:pPr>
              <w:pStyle w:val="TAL"/>
              <w:keepNext w:val="0"/>
              <w:keepLines w:val="0"/>
              <w:widowControl w:val="0"/>
              <w:rPr>
                <w:sz w:val="16"/>
                <w:szCs w:val="16"/>
                <w:lang w:eastAsia="zh-CN"/>
              </w:rPr>
            </w:pPr>
            <w:r>
              <w:rPr>
                <w:sz w:val="16"/>
                <w:szCs w:val="16"/>
                <w:lang w:eastAsia="zh-CN"/>
              </w:rPr>
              <w:t>0140</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rsidP="00807553">
            <w:pPr>
              <w:pStyle w:val="TAL"/>
              <w:keepNext w:val="0"/>
              <w:keepLines w:val="0"/>
              <w:widowControl w:val="0"/>
              <w:rPr>
                <w:sz w:val="16"/>
                <w:szCs w:val="16"/>
                <w:lang w:eastAsia="en-US"/>
              </w:rPr>
            </w:pPr>
            <w:r>
              <w:rPr>
                <w:sz w:val="16"/>
                <w:szCs w:val="16"/>
                <w:lang w:eastAsia="en-US"/>
              </w:rPr>
              <w:t>Correction of Network Instance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515EF9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rsidP="00807553">
            <w:pPr>
              <w:pStyle w:val="TAL"/>
              <w:keepNext w:val="0"/>
              <w:keepLines w:val="0"/>
              <w:widowControl w:val="0"/>
              <w:rPr>
                <w:sz w:val="16"/>
                <w:szCs w:val="16"/>
                <w:lang w:eastAsia="zh-CN"/>
              </w:rPr>
            </w:pPr>
            <w:r>
              <w:rPr>
                <w:sz w:val="16"/>
                <w:szCs w:val="16"/>
                <w:lang w:eastAsia="zh-CN"/>
              </w:rPr>
              <w:t>0121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rsidP="00807553">
            <w:pPr>
              <w:pStyle w:val="TAL"/>
              <w:keepNext w:val="0"/>
              <w:keepLines w:val="0"/>
              <w:widowControl w:val="0"/>
              <w:rPr>
                <w:sz w:val="16"/>
                <w:szCs w:val="16"/>
                <w:lang w:eastAsia="en-US"/>
              </w:rPr>
            </w:pPr>
            <w:r>
              <w:rPr>
                <w:sz w:val="16"/>
                <w:szCs w:val="16"/>
                <w:lang w:eastAsia="en-US"/>
              </w:rPr>
              <w:t>Correction of handling of the Location Information at the MN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0FC587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rsidP="00807553">
            <w:pPr>
              <w:pStyle w:val="TAL"/>
              <w:keepNext w:val="0"/>
              <w:keepLines w:val="0"/>
              <w:widowControl w:val="0"/>
              <w:rPr>
                <w:sz w:val="16"/>
                <w:szCs w:val="16"/>
                <w:lang w:eastAsia="zh-CN"/>
              </w:rPr>
            </w:pPr>
            <w:r>
              <w:rPr>
                <w:sz w:val="16"/>
                <w:szCs w:val="16"/>
                <w:lang w:eastAsia="zh-CN"/>
              </w:rPr>
              <w:t>0146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rsidP="00807553">
            <w:pPr>
              <w:pStyle w:val="TAR"/>
              <w:keepNext w:val="0"/>
              <w:keepLines w:val="0"/>
              <w:widowControl w:val="0"/>
              <w:rPr>
                <w:sz w:val="16"/>
                <w:szCs w:val="16"/>
                <w:lang w:eastAsia="zh-CN"/>
              </w:rPr>
            </w:pPr>
          </w:p>
          <w:p w14:paraId="70341DA8"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rsidP="00807553">
            <w:pPr>
              <w:pStyle w:val="TAL"/>
              <w:keepNext w:val="0"/>
              <w:keepLines w:val="0"/>
              <w:widowControl w:val="0"/>
              <w:rPr>
                <w:sz w:val="16"/>
                <w:szCs w:val="16"/>
                <w:lang w:eastAsia="en-US"/>
              </w:rPr>
            </w:pPr>
            <w:r>
              <w:rPr>
                <w:sz w:val="16"/>
                <w:szCs w:val="16"/>
                <w:lang w:eastAsia="en-US"/>
              </w:rPr>
              <w:t>XnAP Rel-15 Leftover Clean-ups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5DE8E66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rsidP="00807553">
            <w:pPr>
              <w:pStyle w:val="TAL"/>
              <w:keepNext w:val="0"/>
              <w:keepLines w:val="0"/>
              <w:widowControl w:val="0"/>
              <w:rPr>
                <w:sz w:val="16"/>
                <w:szCs w:val="16"/>
                <w:lang w:eastAsia="zh-CN"/>
              </w:rPr>
            </w:pPr>
            <w:r>
              <w:rPr>
                <w:sz w:val="16"/>
                <w:szCs w:val="16"/>
                <w:lang w:eastAsia="zh-CN"/>
              </w:rPr>
              <w:t>0147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rsidP="00807553">
            <w:pPr>
              <w:pStyle w:val="TAL"/>
              <w:keepNext w:val="0"/>
              <w:keepLines w:val="0"/>
              <w:widowControl w:val="0"/>
              <w:rPr>
                <w:sz w:val="16"/>
                <w:szCs w:val="16"/>
                <w:lang w:eastAsia="en-US"/>
              </w:rPr>
            </w:pPr>
            <w:r>
              <w:rPr>
                <w:sz w:val="16"/>
                <w:szCs w:val="16"/>
                <w:lang w:eastAsia="en-US"/>
              </w:rPr>
              <w:t>XnAP Corrections of Activity Notification Usage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56A0B5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rsidP="00807553">
            <w:pPr>
              <w:pStyle w:val="TAL"/>
              <w:keepNext w:val="0"/>
              <w:keepLines w:val="0"/>
              <w:widowControl w:val="0"/>
              <w:rPr>
                <w:sz w:val="16"/>
                <w:szCs w:val="16"/>
                <w:lang w:eastAsia="zh-CN"/>
              </w:rPr>
            </w:pPr>
            <w:r>
              <w:rPr>
                <w:sz w:val="16"/>
                <w:szCs w:val="16"/>
                <w:lang w:eastAsia="zh-CN"/>
              </w:rPr>
              <w:t>0153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rsidP="00807553">
            <w:pPr>
              <w:pStyle w:val="TAL"/>
              <w:keepNext w:val="0"/>
              <w:keepLines w:val="0"/>
              <w:widowControl w:val="0"/>
              <w:rPr>
                <w:sz w:val="16"/>
                <w:szCs w:val="16"/>
                <w:lang w:eastAsia="en-US"/>
              </w:rPr>
            </w:pPr>
            <w:r>
              <w:rPr>
                <w:sz w:val="16"/>
                <w:szCs w:val="16"/>
                <w:lang w:eastAsia="en-US"/>
              </w:rPr>
              <w:t>Critical correction to the presence of the TAC lists in the Service Area Item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BE5376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rsidP="00807553">
            <w:pPr>
              <w:pStyle w:val="TAL"/>
              <w:keepNext w:val="0"/>
              <w:keepLines w:val="0"/>
              <w:widowControl w:val="0"/>
              <w:rPr>
                <w:sz w:val="16"/>
                <w:szCs w:val="16"/>
                <w:lang w:eastAsia="zh-CN"/>
              </w:rPr>
            </w:pPr>
            <w:r>
              <w:rPr>
                <w:sz w:val="16"/>
                <w:szCs w:val="16"/>
                <w:lang w:eastAsia="zh-CN"/>
              </w:rPr>
              <w:t>0158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CR38.423 for Correction on RRC configuration indication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5DD7EC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rsidP="00807553">
            <w:pPr>
              <w:pStyle w:val="TAL"/>
              <w:keepNext w:val="0"/>
              <w:keepLines w:val="0"/>
              <w:widowControl w:val="0"/>
              <w:rPr>
                <w:sz w:val="16"/>
                <w:szCs w:val="16"/>
                <w:lang w:eastAsia="zh-CN"/>
              </w:rPr>
            </w:pPr>
            <w:r>
              <w:rPr>
                <w:sz w:val="16"/>
                <w:szCs w:val="16"/>
                <w:lang w:eastAsia="zh-CN"/>
              </w:rPr>
              <w:t>0170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rsidP="00807553">
            <w:pPr>
              <w:pStyle w:val="TAL"/>
              <w:keepNext w:val="0"/>
              <w:keepLines w:val="0"/>
              <w:widowControl w:val="0"/>
              <w:rPr>
                <w:sz w:val="16"/>
                <w:szCs w:val="16"/>
                <w:lang w:eastAsia="en-US"/>
              </w:rPr>
            </w:pPr>
            <w:r>
              <w:rPr>
                <w:sz w:val="16"/>
                <w:szCs w:val="16"/>
                <w:lang w:eastAsia="en-US"/>
              </w:rPr>
              <w:t>Correction on source TNL ADDRESS in NG-C interface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53DD4F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rsidP="00807553">
            <w:pPr>
              <w:pStyle w:val="TAL"/>
              <w:keepNext w:val="0"/>
              <w:keepLines w:val="0"/>
              <w:widowControl w:val="0"/>
              <w:rPr>
                <w:sz w:val="16"/>
                <w:szCs w:val="16"/>
                <w:lang w:eastAsia="zh-CN"/>
              </w:rPr>
            </w:pPr>
            <w:r>
              <w:rPr>
                <w:sz w:val="16"/>
                <w:szCs w:val="16"/>
                <w:lang w:eastAsia="zh-CN"/>
              </w:rPr>
              <w:t>0173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rsidP="00807553">
            <w:pPr>
              <w:pStyle w:val="TAL"/>
              <w:keepNext w:val="0"/>
              <w:keepLines w:val="0"/>
              <w:widowControl w:val="0"/>
              <w:rPr>
                <w:sz w:val="16"/>
                <w:szCs w:val="16"/>
                <w:lang w:eastAsia="en-US"/>
              </w:rPr>
            </w:pPr>
            <w:r>
              <w:rPr>
                <w:sz w:val="16"/>
                <w:szCs w:val="16"/>
                <w:lang w:eastAsia="en-US"/>
              </w:rPr>
              <w:t>Correction on Maximum Integrity Protected Data Rate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E4967D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rsidP="00807553">
            <w:pPr>
              <w:pStyle w:val="TAL"/>
              <w:keepNext w:val="0"/>
              <w:keepLines w:val="0"/>
              <w:widowControl w:val="0"/>
              <w:rPr>
                <w:sz w:val="16"/>
                <w:szCs w:val="16"/>
                <w:lang w:eastAsia="zh-CN"/>
              </w:rPr>
            </w:pPr>
            <w:r>
              <w:rPr>
                <w:sz w:val="16"/>
                <w:szCs w:val="16"/>
                <w:lang w:eastAsia="zh-CN"/>
              </w:rPr>
              <w:t>0197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for TS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2887A2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rsidP="00807553">
            <w:pPr>
              <w:pStyle w:val="TAL"/>
              <w:keepNext w:val="0"/>
              <w:keepLines w:val="0"/>
              <w:widowControl w:val="0"/>
              <w:rPr>
                <w:sz w:val="16"/>
                <w:szCs w:val="16"/>
                <w:lang w:eastAsia="zh-CN"/>
              </w:rPr>
            </w:pPr>
            <w:r>
              <w:rPr>
                <w:sz w:val="16"/>
                <w:szCs w:val="16"/>
                <w:lang w:eastAsia="zh-CN"/>
              </w:rPr>
              <w:t>0210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rsidP="00807553">
            <w:pPr>
              <w:pStyle w:val="TAL"/>
              <w:keepNext w:val="0"/>
              <w:keepLines w:val="0"/>
              <w:widowControl w:val="0"/>
              <w:rPr>
                <w:sz w:val="16"/>
                <w:szCs w:val="16"/>
                <w:lang w:eastAsia="en-US"/>
              </w:rPr>
            </w:pPr>
            <w:r>
              <w:rPr>
                <w:sz w:val="16"/>
                <w:szCs w:val="16"/>
                <w:lang w:eastAsia="en-US"/>
              </w:rPr>
              <w:t>Corrections regarding mandatory statements in Semantics Descriptions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2E141EA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rsidP="00807553">
            <w:pPr>
              <w:pStyle w:val="TAL"/>
              <w:keepNext w:val="0"/>
              <w:keepLines w:val="0"/>
              <w:widowControl w:val="0"/>
              <w:rPr>
                <w:sz w:val="16"/>
                <w:szCs w:val="16"/>
                <w:lang w:eastAsia="zh-CN"/>
              </w:rPr>
            </w:pPr>
            <w:r>
              <w:rPr>
                <w:sz w:val="16"/>
                <w:szCs w:val="16"/>
                <w:lang w:eastAsia="zh-CN"/>
              </w:rPr>
              <w:t>0216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rsidP="00807553">
            <w:pPr>
              <w:pStyle w:val="TAL"/>
              <w:keepNext w:val="0"/>
              <w:keepLines w:val="0"/>
              <w:widowControl w:val="0"/>
              <w:rPr>
                <w:sz w:val="16"/>
                <w:szCs w:val="16"/>
                <w:lang w:eastAsia="en-US"/>
              </w:rPr>
            </w:pPr>
            <w:r>
              <w:rPr>
                <w:sz w:val="16"/>
                <w:szCs w:val="16"/>
                <w:lang w:eastAsia="en-US"/>
              </w:rPr>
              <w:t>Support of default DRB coordination in MR-DC with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6B983F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rsidP="00807553">
            <w:pPr>
              <w:pStyle w:val="TAL"/>
              <w:keepNext w:val="0"/>
              <w:keepLines w:val="0"/>
              <w:widowControl w:val="0"/>
              <w:rPr>
                <w:sz w:val="16"/>
                <w:szCs w:val="16"/>
                <w:lang w:eastAsia="zh-CN"/>
              </w:rPr>
            </w:pPr>
            <w:r>
              <w:rPr>
                <w:sz w:val="16"/>
                <w:szCs w:val="16"/>
                <w:lang w:eastAsia="zh-CN"/>
              </w:rPr>
              <w:t>0063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rsidP="00807553">
            <w:pPr>
              <w:pStyle w:val="TAL"/>
              <w:keepNext w:val="0"/>
              <w:keepLines w:val="0"/>
              <w:widowControl w:val="0"/>
              <w:rPr>
                <w:sz w:val="16"/>
                <w:szCs w:val="16"/>
                <w:lang w:eastAsia="en-US"/>
              </w:rPr>
            </w:pPr>
            <w:r>
              <w:rPr>
                <w:sz w:val="16"/>
                <w:szCs w:val="16"/>
                <w:lang w:eastAsia="en-US"/>
              </w:rPr>
              <w:t>Correction on DRB ID co-ordination between MN and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8F2C88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rsidP="00807553">
            <w:pPr>
              <w:pStyle w:val="TAL"/>
              <w:keepNext w:val="0"/>
              <w:keepLines w:val="0"/>
              <w:widowControl w:val="0"/>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rsidP="00807553">
            <w:pPr>
              <w:pStyle w:val="TAL"/>
              <w:keepNext w:val="0"/>
              <w:keepLines w:val="0"/>
              <w:widowControl w:val="0"/>
              <w:rPr>
                <w:sz w:val="16"/>
                <w:szCs w:val="16"/>
                <w:lang w:eastAsia="en-US"/>
              </w:rPr>
            </w:pPr>
            <w:r>
              <w:rPr>
                <w:sz w:val="16"/>
                <w:szCs w:val="16"/>
                <w:lang w:eastAsia="en-US"/>
              </w:rPr>
              <w:t>Correction to behaviour of SN for security handling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2CB9A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rsidP="00807553">
            <w:pPr>
              <w:pStyle w:val="TAL"/>
              <w:keepNext w:val="0"/>
              <w:keepLines w:val="0"/>
              <w:widowControl w:val="0"/>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rsidP="00807553">
            <w:pPr>
              <w:pStyle w:val="TAL"/>
              <w:keepNext w:val="0"/>
              <w:keepLines w:val="0"/>
              <w:widowControl w:val="0"/>
              <w:rPr>
                <w:sz w:val="16"/>
                <w:szCs w:val="16"/>
                <w:lang w:eastAsia="en-US"/>
              </w:rPr>
            </w:pPr>
            <w:r>
              <w:rPr>
                <w:sz w:val="16"/>
                <w:szCs w:val="16"/>
                <w:lang w:eastAsia="en-US"/>
              </w:rPr>
              <w:t>Correction of Core Network Type Restriction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A35E86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rsidP="00807553">
            <w:pPr>
              <w:pStyle w:val="TAL"/>
              <w:keepNext w:val="0"/>
              <w:keepLines w:val="0"/>
              <w:widowControl w:val="0"/>
              <w:rPr>
                <w:sz w:val="16"/>
                <w:szCs w:val="16"/>
                <w:lang w:eastAsia="zh-CN"/>
              </w:rPr>
            </w:pPr>
            <w:r>
              <w:rPr>
                <w:sz w:val="16"/>
                <w:szCs w:val="16"/>
                <w:lang w:eastAsia="zh-CN"/>
              </w:rPr>
              <w:t>0236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rsidP="00807553">
            <w:pPr>
              <w:pStyle w:val="TAL"/>
              <w:keepNext w:val="0"/>
              <w:keepLines w:val="0"/>
              <w:widowControl w:val="0"/>
              <w:rPr>
                <w:sz w:val="16"/>
                <w:szCs w:val="16"/>
                <w:lang w:eastAsia="en-US"/>
              </w:rPr>
            </w:pPr>
            <w:r>
              <w:rPr>
                <w:sz w:val="16"/>
                <w:szCs w:val="16"/>
                <w:lang w:eastAsia="en-US"/>
              </w:rPr>
              <w:t>SN Status Transfer for bearer reconfiguration during HO with 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B45126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rsidP="00807553">
            <w:pPr>
              <w:pStyle w:val="TAL"/>
              <w:keepNext w:val="0"/>
              <w:keepLines w:val="0"/>
              <w:widowControl w:val="0"/>
              <w:rPr>
                <w:sz w:val="16"/>
                <w:szCs w:val="16"/>
                <w:lang w:eastAsia="zh-CN"/>
              </w:rPr>
            </w:pPr>
            <w:r>
              <w:rPr>
                <w:sz w:val="16"/>
                <w:szCs w:val="16"/>
                <w:lang w:eastAsia="zh-CN"/>
              </w:rPr>
              <w:t>0244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rsidP="00807553">
            <w:pPr>
              <w:pStyle w:val="TAL"/>
              <w:keepNext w:val="0"/>
              <w:keepLines w:val="0"/>
              <w:widowControl w:val="0"/>
              <w:rPr>
                <w:sz w:val="16"/>
                <w:szCs w:val="16"/>
                <w:lang w:eastAsia="en-US"/>
              </w:rPr>
            </w:pPr>
            <w:r>
              <w:rPr>
                <w:sz w:val="16"/>
                <w:szCs w:val="16"/>
                <w:lang w:eastAsia="en-US"/>
              </w:rPr>
              <w:t>Misalignment between tabular and ASN.1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754219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rsidP="00807553">
            <w:pPr>
              <w:pStyle w:val="TAL"/>
              <w:keepNext w:val="0"/>
              <w:keepLines w:val="0"/>
              <w:widowControl w:val="0"/>
              <w:rPr>
                <w:sz w:val="16"/>
                <w:szCs w:val="16"/>
                <w:lang w:eastAsia="zh-CN"/>
              </w:rPr>
            </w:pPr>
            <w:r>
              <w:rPr>
                <w:sz w:val="16"/>
                <w:szCs w:val="16"/>
                <w:lang w:eastAsia="zh-CN"/>
              </w:rPr>
              <w:t>0249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S-NSSAI coding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33FE4CB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rsidP="00807553">
            <w:pPr>
              <w:pStyle w:val="TAL"/>
              <w:keepNext w:val="0"/>
              <w:keepLines w:val="0"/>
              <w:widowControl w:val="0"/>
              <w:rPr>
                <w:sz w:val="16"/>
                <w:szCs w:val="16"/>
                <w:lang w:eastAsia="zh-CN"/>
              </w:rPr>
            </w:pPr>
            <w:r>
              <w:rPr>
                <w:sz w:val="16"/>
                <w:szCs w:val="16"/>
                <w:lang w:eastAsia="zh-CN"/>
              </w:rPr>
              <w:t>0252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rsidP="00807553">
            <w:pPr>
              <w:pStyle w:val="TAL"/>
              <w:keepNext w:val="0"/>
              <w:keepLines w:val="0"/>
              <w:widowControl w:val="0"/>
              <w:rPr>
                <w:sz w:val="16"/>
                <w:szCs w:val="16"/>
                <w:lang w:eastAsia="en-US"/>
              </w:rPr>
            </w:pPr>
            <w:r>
              <w:rPr>
                <w:sz w:val="16"/>
                <w:szCs w:val="16"/>
                <w:lang w:eastAsia="en-US"/>
              </w:rPr>
              <w:t>Correction to UL data forwarding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34F276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rsidP="00807553">
            <w:pPr>
              <w:pStyle w:val="TAL"/>
              <w:keepNext w:val="0"/>
              <w:keepLines w:val="0"/>
              <w:widowControl w:val="0"/>
              <w:rPr>
                <w:sz w:val="16"/>
                <w:szCs w:val="16"/>
                <w:lang w:eastAsia="zh-CN"/>
              </w:rPr>
            </w:pPr>
            <w:r>
              <w:rPr>
                <w:sz w:val="16"/>
                <w:szCs w:val="16"/>
                <w:lang w:eastAsia="zh-CN"/>
              </w:rPr>
              <w:t>0262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rsidP="00807553">
            <w:pPr>
              <w:pStyle w:val="TAL"/>
              <w:keepNext w:val="0"/>
              <w:keepLines w:val="0"/>
              <w:widowControl w:val="0"/>
              <w:rPr>
                <w:sz w:val="16"/>
                <w:szCs w:val="16"/>
                <w:lang w:eastAsia="en-US"/>
              </w:rPr>
            </w:pPr>
            <w:r>
              <w:rPr>
                <w:sz w:val="16"/>
                <w:szCs w:val="16"/>
                <w:lang w:eastAsia="en-US"/>
              </w:rPr>
              <w:t>Add the missing dynamic port support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7D6F960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rsidP="00807553">
            <w:pPr>
              <w:pStyle w:val="TAL"/>
              <w:keepNext w:val="0"/>
              <w:keepLines w:val="0"/>
              <w:widowControl w:val="0"/>
              <w:rPr>
                <w:sz w:val="16"/>
                <w:szCs w:val="16"/>
                <w:lang w:eastAsia="zh-CN"/>
              </w:rPr>
            </w:pPr>
            <w:r>
              <w:rPr>
                <w:sz w:val="16"/>
                <w:szCs w:val="16"/>
                <w:lang w:eastAsia="zh-CN"/>
              </w:rPr>
              <w:t>0266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data forwarding in S-NG-RAN initiated S-NG-RAN Release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0103A6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rsidP="00807553">
            <w:pPr>
              <w:pStyle w:val="TAL"/>
              <w:keepNext w:val="0"/>
              <w:keepLines w:val="0"/>
              <w:widowControl w:val="0"/>
              <w:rPr>
                <w:sz w:val="16"/>
                <w:szCs w:val="16"/>
                <w:lang w:eastAsia="zh-CN"/>
              </w:rPr>
            </w:pPr>
            <w:r>
              <w:rPr>
                <w:sz w:val="16"/>
                <w:szCs w:val="16"/>
                <w:lang w:eastAsia="zh-CN"/>
              </w:rPr>
              <w:t>0272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Xn handover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30F88C1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rsidP="00807553">
            <w:pPr>
              <w:pStyle w:val="TAL"/>
              <w:keepNext w:val="0"/>
              <w:keepLines w:val="0"/>
              <w:widowControl w:val="0"/>
              <w:rPr>
                <w:sz w:val="16"/>
                <w:szCs w:val="16"/>
                <w:lang w:eastAsia="zh-CN"/>
              </w:rPr>
            </w:pPr>
            <w:r>
              <w:rPr>
                <w:sz w:val="16"/>
                <w:szCs w:val="16"/>
                <w:lang w:eastAsia="zh-CN"/>
              </w:rPr>
              <w:t>0282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rsidP="00807553">
            <w:pPr>
              <w:pStyle w:val="TAL"/>
              <w:keepNext w:val="0"/>
              <w:keepLines w:val="0"/>
              <w:widowControl w:val="0"/>
              <w:rPr>
                <w:sz w:val="16"/>
                <w:szCs w:val="16"/>
                <w:lang w:eastAsia="en-US"/>
              </w:rPr>
            </w:pPr>
            <w:r>
              <w:rPr>
                <w:sz w:val="16"/>
                <w:szCs w:val="16"/>
                <w:lang w:eastAsia="en-US"/>
              </w:rPr>
              <w:t>Support of delta configuration in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6359851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rsidP="00807553">
            <w:pPr>
              <w:pStyle w:val="TAL"/>
              <w:keepNext w:val="0"/>
              <w:keepLines w:val="0"/>
              <w:widowControl w:val="0"/>
              <w:rPr>
                <w:sz w:val="16"/>
                <w:szCs w:val="16"/>
                <w:lang w:eastAsia="zh-CN"/>
              </w:rPr>
            </w:pPr>
            <w:r>
              <w:rPr>
                <w:sz w:val="16"/>
                <w:szCs w:val="16"/>
                <w:lang w:eastAsia="zh-CN"/>
              </w:rPr>
              <w:t>0288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rsidP="00807553">
            <w:pPr>
              <w:pStyle w:val="TAL"/>
              <w:keepNext w:val="0"/>
              <w:keepLines w:val="0"/>
              <w:widowControl w:val="0"/>
              <w:rPr>
                <w:sz w:val="16"/>
                <w:szCs w:val="16"/>
                <w:lang w:eastAsia="en-US"/>
              </w:rPr>
            </w:pPr>
            <w:r>
              <w:rPr>
                <w:sz w:val="16"/>
                <w:szCs w:val="16"/>
                <w:lang w:eastAsia="en-US"/>
              </w:rPr>
              <w:t>Missing description of a cause value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0C16B30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rsidP="00807553">
            <w:pPr>
              <w:pStyle w:val="TAL"/>
              <w:keepNext w:val="0"/>
              <w:keepLines w:val="0"/>
              <w:widowControl w:val="0"/>
              <w:rPr>
                <w:sz w:val="16"/>
                <w:szCs w:val="16"/>
                <w:lang w:eastAsia="zh-CN"/>
              </w:rPr>
            </w:pPr>
            <w:r>
              <w:rPr>
                <w:sz w:val="16"/>
                <w:szCs w:val="16"/>
                <w:lang w:eastAsia="zh-CN"/>
              </w:rPr>
              <w:t>0294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rsidP="00807553">
            <w:pPr>
              <w:pStyle w:val="TAL"/>
              <w:keepNext w:val="0"/>
              <w:keepLines w:val="0"/>
              <w:widowControl w:val="0"/>
              <w:rPr>
                <w:sz w:val="16"/>
                <w:szCs w:val="16"/>
                <w:lang w:eastAsia="en-US"/>
              </w:rPr>
            </w:pPr>
            <w:r>
              <w:rPr>
                <w:sz w:val="16"/>
                <w:szCs w:val="16"/>
                <w:lang w:eastAsia="en-US"/>
              </w:rPr>
              <w:t>Correction to SN Status Transfer considering MR-DC operations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76F4FA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rsidP="00807553">
            <w:pPr>
              <w:pStyle w:val="TAC"/>
              <w:keepNext w:val="0"/>
              <w:keepLines w:val="0"/>
              <w:widowControl w:val="0"/>
              <w:rPr>
                <w:sz w:val="16"/>
                <w:szCs w:val="16"/>
                <w:lang w:eastAsia="zh-CN"/>
              </w:rPr>
            </w:pPr>
            <w:r>
              <w:rPr>
                <w:sz w:val="16"/>
                <w:szCs w:val="16"/>
                <w:lang w:eastAsia="zh-CN"/>
              </w:rPr>
              <w:t>RP-192908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rsidP="00807553">
            <w:pPr>
              <w:pStyle w:val="TAL"/>
              <w:keepNext w:val="0"/>
              <w:keepLines w:val="0"/>
              <w:widowControl w:val="0"/>
              <w:rPr>
                <w:sz w:val="16"/>
                <w:szCs w:val="16"/>
                <w:lang w:eastAsia="zh-CN"/>
              </w:rPr>
            </w:pPr>
            <w:r>
              <w:rPr>
                <w:sz w:val="16"/>
                <w:szCs w:val="16"/>
                <w:lang w:eastAsia="zh-CN"/>
              </w:rPr>
              <w:t>0089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rsidP="00807553">
            <w:pPr>
              <w:pStyle w:val="TAL"/>
              <w:keepNext w:val="0"/>
              <w:keepLines w:val="0"/>
              <w:widowControl w:val="0"/>
              <w:rPr>
                <w:sz w:val="16"/>
                <w:szCs w:val="16"/>
                <w:lang w:eastAsia="en-US"/>
              </w:rPr>
            </w:pPr>
            <w:r>
              <w:rPr>
                <w:sz w:val="16"/>
                <w:szCs w:val="16"/>
                <w:lang w:eastAsia="en-US"/>
              </w:rPr>
              <w:t>BL CR to 38.423: CLI support on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27C85D5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rsidP="00807553">
            <w:pPr>
              <w:pStyle w:val="TAC"/>
              <w:keepNext w:val="0"/>
              <w:keepLines w:val="0"/>
              <w:widowControl w:val="0"/>
              <w:rPr>
                <w:sz w:val="16"/>
                <w:szCs w:val="16"/>
                <w:lang w:eastAsia="zh-CN"/>
              </w:rPr>
            </w:pPr>
            <w:r>
              <w:rPr>
                <w:sz w:val="16"/>
                <w:szCs w:val="16"/>
                <w:lang w:eastAsia="zh-CN"/>
              </w:rPr>
              <w:t>RP-192693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rsidP="00807553">
            <w:pPr>
              <w:pStyle w:val="TAL"/>
              <w:keepNext w:val="0"/>
              <w:keepLines w:val="0"/>
              <w:widowControl w:val="0"/>
              <w:rPr>
                <w:sz w:val="16"/>
                <w:szCs w:val="16"/>
                <w:lang w:eastAsia="zh-CN"/>
              </w:rPr>
            </w:pPr>
            <w:r>
              <w:rPr>
                <w:sz w:val="16"/>
                <w:szCs w:val="16"/>
                <w:lang w:eastAsia="zh-CN"/>
              </w:rPr>
              <w:t>0201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rsidP="00807553">
            <w:pPr>
              <w:pStyle w:val="TAL"/>
              <w:keepNext w:val="0"/>
              <w:keepLines w:val="0"/>
              <w:widowControl w:val="0"/>
              <w:rPr>
                <w:sz w:val="16"/>
                <w:szCs w:val="16"/>
                <w:lang w:eastAsia="en-US"/>
              </w:rPr>
            </w:pPr>
            <w:r>
              <w:rPr>
                <w:sz w:val="16"/>
                <w:szCs w:val="16"/>
                <w:lang w:eastAsia="en-US"/>
              </w:rPr>
              <w:t>Support for setting up IPSec a priori in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9D5DE6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rsidP="00807553">
            <w:pPr>
              <w:pStyle w:val="TAC"/>
              <w:keepNext w:val="0"/>
              <w:keepLines w:val="0"/>
              <w:widowControl w:val="0"/>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rsidP="00807553">
            <w:pPr>
              <w:pStyle w:val="TAL"/>
              <w:keepNext w:val="0"/>
              <w:keepLines w:val="0"/>
              <w:widowControl w:val="0"/>
              <w:rPr>
                <w:sz w:val="16"/>
                <w:szCs w:val="16"/>
                <w:lang w:eastAsia="zh-CN"/>
              </w:rPr>
            </w:pPr>
            <w:r>
              <w:rPr>
                <w:sz w:val="16"/>
                <w:szCs w:val="16"/>
                <w:lang w:eastAsia="zh-CN"/>
              </w:rPr>
              <w:t>0208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rsidP="00807553">
            <w:pPr>
              <w:pStyle w:val="TAL"/>
              <w:keepNext w:val="0"/>
              <w:keepLines w:val="0"/>
              <w:widowControl w:val="0"/>
              <w:rPr>
                <w:sz w:val="16"/>
                <w:szCs w:val="16"/>
                <w:lang w:eastAsia="en-US"/>
              </w:rPr>
            </w:pPr>
            <w:r>
              <w:rPr>
                <w:sz w:val="16"/>
                <w:szCs w:val="16"/>
                <w:lang w:eastAsia="en-US"/>
              </w:rPr>
              <w:t>Xn Setup message size limitation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5226CD8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rsidP="00807553">
            <w:pPr>
              <w:pStyle w:val="TAL"/>
              <w:keepNext w:val="0"/>
              <w:keepLines w:val="0"/>
              <w:widowControl w:val="0"/>
              <w:rPr>
                <w:sz w:val="16"/>
                <w:szCs w:val="16"/>
                <w:lang w:eastAsia="zh-CN"/>
              </w:rPr>
            </w:pPr>
            <w:r>
              <w:rPr>
                <w:sz w:val="16"/>
                <w:szCs w:val="16"/>
                <w:lang w:eastAsia="zh-CN"/>
              </w:rPr>
              <w:t>0237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rsidP="00807553">
            <w:pPr>
              <w:pStyle w:val="TAL"/>
              <w:keepNext w:val="0"/>
              <w:keepLines w:val="0"/>
              <w:widowControl w:val="0"/>
              <w:rPr>
                <w:sz w:val="16"/>
                <w:szCs w:val="16"/>
                <w:lang w:eastAsia="en-US"/>
              </w:rPr>
            </w:pPr>
            <w:r>
              <w:rPr>
                <w:sz w:val="16"/>
                <w:szCs w:val="16"/>
                <w:lang w:eastAsia="en-US"/>
              </w:rPr>
              <w:t>Trace function in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3A491B6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rsidP="00807553">
            <w:pPr>
              <w:pStyle w:val="TAC"/>
              <w:keepNext w:val="0"/>
              <w:keepLines w:val="0"/>
              <w:widowControl w:val="0"/>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rsidP="00807553">
            <w:pPr>
              <w:pStyle w:val="TAL"/>
              <w:keepNext w:val="0"/>
              <w:keepLines w:val="0"/>
              <w:widowControl w:val="0"/>
              <w:rPr>
                <w:sz w:val="16"/>
                <w:szCs w:val="16"/>
                <w:lang w:eastAsia="zh-CN"/>
              </w:rPr>
            </w:pPr>
            <w:r>
              <w:rPr>
                <w:sz w:val="16"/>
                <w:szCs w:val="16"/>
                <w:lang w:eastAsia="zh-CN"/>
              </w:rPr>
              <w:t>0253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rsidP="00807553">
            <w:pPr>
              <w:pStyle w:val="TAC"/>
              <w:keepNext w:val="0"/>
              <w:keepLines w:val="0"/>
              <w:widowControl w:val="0"/>
              <w:rPr>
                <w:sz w:val="16"/>
                <w:szCs w:val="16"/>
                <w:lang w:eastAsia="zh-CN"/>
              </w:rPr>
            </w:pPr>
            <w:r>
              <w:rPr>
                <w:sz w:val="16"/>
                <w:szCs w:val="16"/>
                <w:lang w:eastAsia="zh-CN"/>
              </w:rPr>
              <w:t>C</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rsidP="00807553">
            <w:pPr>
              <w:pStyle w:val="TAL"/>
              <w:keepNext w:val="0"/>
              <w:keepLines w:val="0"/>
              <w:widowControl w:val="0"/>
              <w:rPr>
                <w:sz w:val="16"/>
                <w:szCs w:val="16"/>
                <w:lang w:eastAsia="en-US"/>
              </w:rPr>
            </w:pPr>
            <w:r>
              <w:rPr>
                <w:sz w:val="16"/>
                <w:szCs w:val="16"/>
                <w:lang w:eastAsia="en-US"/>
              </w:rPr>
              <w:t>Extending the MDBV Range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78053E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rsidP="00807553">
            <w:pPr>
              <w:pStyle w:val="TAC"/>
              <w:keepNext w:val="0"/>
              <w:keepLines w:val="0"/>
              <w:widowControl w:val="0"/>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rsidP="00807553">
            <w:pPr>
              <w:pStyle w:val="TAL"/>
              <w:keepNext w:val="0"/>
              <w:keepLines w:val="0"/>
              <w:widowControl w:val="0"/>
              <w:rPr>
                <w:sz w:val="16"/>
                <w:szCs w:val="16"/>
                <w:lang w:eastAsia="zh-CN"/>
              </w:rPr>
            </w:pPr>
            <w:r>
              <w:rPr>
                <w:sz w:val="16"/>
                <w:szCs w:val="16"/>
                <w:lang w:eastAsia="zh-CN"/>
              </w:rPr>
              <w:t>0259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rsidP="00807553">
            <w:pPr>
              <w:pStyle w:val="TAL"/>
              <w:keepNext w:val="0"/>
              <w:keepLines w:val="0"/>
              <w:widowControl w:val="0"/>
              <w:rPr>
                <w:sz w:val="16"/>
                <w:szCs w:val="16"/>
                <w:lang w:eastAsia="en-US"/>
              </w:rPr>
            </w:pPr>
            <w:r>
              <w:rPr>
                <w:sz w:val="16"/>
                <w:szCs w:val="16"/>
                <w:lang w:eastAsia="en-US"/>
              </w:rPr>
              <w:t>Resuming SCG in RRC Resume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B6CCB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rsidP="00807553">
            <w:pPr>
              <w:pStyle w:val="TAL"/>
              <w:keepNext w:val="0"/>
              <w:keepLines w:val="0"/>
              <w:widowControl w:val="0"/>
              <w:rPr>
                <w:sz w:val="16"/>
                <w:szCs w:val="16"/>
                <w:lang w:eastAsia="zh-CN"/>
              </w:rPr>
            </w:pPr>
            <w:r>
              <w:rPr>
                <w:sz w:val="16"/>
                <w:szCs w:val="16"/>
                <w:lang w:eastAsia="zh-CN"/>
              </w:rPr>
              <w:t>0283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offered non-GBR resources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1CB65CC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rsidP="00807553">
            <w:pPr>
              <w:pStyle w:val="TAC"/>
              <w:keepNext w:val="0"/>
              <w:keepLines w:val="0"/>
              <w:widowControl w:val="0"/>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rsidP="00807553">
            <w:pPr>
              <w:pStyle w:val="TAL"/>
              <w:keepNext w:val="0"/>
              <w:keepLines w:val="0"/>
              <w:widowControl w:val="0"/>
              <w:rPr>
                <w:sz w:val="16"/>
                <w:szCs w:val="16"/>
                <w:lang w:eastAsia="zh-CN"/>
              </w:rPr>
            </w:pPr>
            <w:r>
              <w:rPr>
                <w:sz w:val="16"/>
                <w:szCs w:val="16"/>
                <w:lang w:eastAsia="zh-CN"/>
              </w:rPr>
              <w:t>0285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rsidP="00807553">
            <w:pPr>
              <w:pStyle w:val="TAL"/>
              <w:keepNext w:val="0"/>
              <w:keepLines w:val="0"/>
              <w:widowControl w:val="0"/>
              <w:rPr>
                <w:sz w:val="16"/>
                <w:szCs w:val="16"/>
                <w:lang w:eastAsia="en-US"/>
              </w:rPr>
            </w:pPr>
            <w:r>
              <w:rPr>
                <w:sz w:val="16"/>
                <w:szCs w:val="16"/>
                <w:lang w:eastAsia="en-US"/>
              </w:rPr>
              <w:t>Fast MCG link Recovery with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0A7E55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rsidP="00807553">
            <w:pPr>
              <w:pStyle w:val="TAC"/>
              <w:keepNext w:val="0"/>
              <w:keepLines w:val="0"/>
              <w:widowControl w:val="0"/>
              <w:rPr>
                <w:sz w:val="16"/>
                <w:szCs w:val="16"/>
                <w:lang w:eastAsia="zh-CN"/>
              </w:rPr>
            </w:pPr>
            <w:r>
              <w:rPr>
                <w:sz w:val="16"/>
                <w:szCs w:val="16"/>
                <w:lang w:eastAsia="zh-CN"/>
              </w:rPr>
              <w:t>RP-200422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rsidP="00807553">
            <w:pPr>
              <w:pStyle w:val="TAL"/>
              <w:keepNext w:val="0"/>
              <w:keepLines w:val="0"/>
              <w:widowControl w:val="0"/>
              <w:rPr>
                <w:sz w:val="16"/>
                <w:szCs w:val="16"/>
                <w:lang w:eastAsia="zh-CN"/>
              </w:rPr>
            </w:pPr>
            <w:r>
              <w:rPr>
                <w:sz w:val="16"/>
                <w:szCs w:val="16"/>
                <w:lang w:eastAsia="zh-CN"/>
              </w:rPr>
              <w:t>0274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NR-U</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724C50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rsidP="00807553">
            <w:pPr>
              <w:pStyle w:val="TAC"/>
              <w:keepNext w:val="0"/>
              <w:keepLines w:val="0"/>
              <w:widowControl w:val="0"/>
              <w:rPr>
                <w:sz w:val="16"/>
                <w:szCs w:val="16"/>
                <w:lang w:eastAsia="zh-CN"/>
              </w:rPr>
            </w:pPr>
            <w:r>
              <w:rPr>
                <w:sz w:val="16"/>
                <w:szCs w:val="16"/>
                <w:lang w:eastAsia="zh-CN"/>
              </w:rPr>
              <w:t>RP-200423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rsidP="00807553">
            <w:pPr>
              <w:pStyle w:val="TAL"/>
              <w:keepNext w:val="0"/>
              <w:keepLines w:val="0"/>
              <w:widowControl w:val="0"/>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rsidP="00807553">
            <w:pPr>
              <w:pStyle w:val="TAL"/>
              <w:keepNext w:val="0"/>
              <w:keepLines w:val="0"/>
              <w:widowControl w:val="0"/>
              <w:rPr>
                <w:sz w:val="16"/>
                <w:szCs w:val="16"/>
                <w:lang w:eastAsia="en-US"/>
              </w:rPr>
            </w:pPr>
            <w:r>
              <w:rPr>
                <w:sz w:val="16"/>
                <w:szCs w:val="16"/>
                <w:lang w:eastAsia="en-US"/>
              </w:rPr>
              <w:t>Supporting of RACS in XnAP</w:t>
            </w:r>
          </w:p>
          <w:p w14:paraId="17A1ED7C" w14:textId="77777777" w:rsidR="00382728" w:rsidRDefault="00382728" w:rsidP="00807553">
            <w:pPr>
              <w:pStyle w:val="TAL"/>
              <w:keepNext w:val="0"/>
              <w:keepLines w:val="0"/>
              <w:widowControl w:val="0"/>
              <w:rPr>
                <w:sz w:val="16"/>
                <w:szCs w:val="16"/>
                <w:lang w:eastAsia="en-US"/>
              </w:rPr>
            </w:pPr>
            <w:r>
              <w:rPr>
                <w:sz w:val="16"/>
                <w:szCs w:val="16"/>
                <w:lang w:eastAsia="en-US"/>
              </w:rPr>
              <w:t>(The CR is not implemented. The CR was marked agreed by mistake while the WI is not yet complete)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2471F7B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rsidP="00807553">
            <w:pPr>
              <w:pStyle w:val="TAL"/>
              <w:keepNext w:val="0"/>
              <w:keepLines w:val="0"/>
              <w:widowControl w:val="0"/>
              <w:rPr>
                <w:sz w:val="16"/>
                <w:szCs w:val="16"/>
                <w:lang w:eastAsia="zh-CN"/>
              </w:rPr>
            </w:pPr>
            <w:r>
              <w:rPr>
                <w:sz w:val="16"/>
                <w:szCs w:val="16"/>
                <w:lang w:eastAsia="zh-CN"/>
              </w:rPr>
              <w:t>0303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rsidP="00807553">
            <w:pPr>
              <w:pStyle w:val="TAL"/>
              <w:keepNext w:val="0"/>
              <w:keepLines w:val="0"/>
              <w:widowControl w:val="0"/>
              <w:rPr>
                <w:sz w:val="16"/>
                <w:szCs w:val="16"/>
                <w:lang w:eastAsia="en-US"/>
              </w:rPr>
            </w:pPr>
            <w:r>
              <w:rPr>
                <w:sz w:val="16"/>
                <w:szCs w:val="16"/>
                <w:lang w:eastAsia="en-US"/>
              </w:rPr>
              <w:t>Correction of the referred RRCResumeRequest1 name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10B1D2A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rsidP="00807553">
            <w:pPr>
              <w:pStyle w:val="TAC"/>
              <w:keepNext w:val="0"/>
              <w:keepLines w:val="0"/>
              <w:widowControl w:val="0"/>
              <w:rPr>
                <w:sz w:val="16"/>
                <w:szCs w:val="16"/>
                <w:lang w:eastAsia="zh-CN"/>
              </w:rPr>
            </w:pPr>
            <w:r>
              <w:rPr>
                <w:sz w:val="16"/>
                <w:szCs w:val="16"/>
                <w:lang w:eastAsia="zh-CN"/>
              </w:rPr>
              <w:t>RP-200476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rsidP="00807553">
            <w:pPr>
              <w:pStyle w:val="TAL"/>
              <w:keepNext w:val="0"/>
              <w:keepLines w:val="0"/>
              <w:widowControl w:val="0"/>
              <w:rPr>
                <w:sz w:val="16"/>
                <w:szCs w:val="16"/>
                <w:lang w:eastAsia="zh-CN"/>
              </w:rPr>
            </w:pPr>
            <w:r>
              <w:rPr>
                <w:sz w:val="16"/>
                <w:szCs w:val="16"/>
                <w:lang w:eastAsia="zh-CN"/>
              </w:rPr>
              <w:t>0310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rsidP="00807553">
            <w:pPr>
              <w:pStyle w:val="TAL"/>
              <w:keepNext w:val="0"/>
              <w:keepLines w:val="0"/>
              <w:widowControl w:val="0"/>
              <w:rPr>
                <w:sz w:val="16"/>
                <w:szCs w:val="16"/>
                <w:lang w:eastAsia="en-US"/>
              </w:rPr>
            </w:pPr>
            <w:r>
              <w:rPr>
                <w:sz w:val="16"/>
                <w:szCs w:val="16"/>
                <w:lang w:eastAsia="en-US"/>
              </w:rPr>
              <w:t>E2E delay measurement for Qos monitoring for URLLC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ADB344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rsidP="00807553">
            <w:pPr>
              <w:pStyle w:val="TAC"/>
              <w:keepNext w:val="0"/>
              <w:keepLines w:val="0"/>
              <w:widowControl w:val="0"/>
              <w:rPr>
                <w:sz w:val="16"/>
                <w:szCs w:val="16"/>
                <w:lang w:eastAsia="zh-CN"/>
              </w:rPr>
            </w:pPr>
            <w:r>
              <w:rPr>
                <w:sz w:val="16"/>
                <w:szCs w:val="16"/>
                <w:lang w:eastAsia="zh-CN"/>
              </w:rPr>
              <w:t>RP-200427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rsidP="00807553">
            <w:pPr>
              <w:pStyle w:val="TAL"/>
              <w:keepNext w:val="0"/>
              <w:keepLines w:val="0"/>
              <w:widowControl w:val="0"/>
              <w:rPr>
                <w:sz w:val="16"/>
                <w:szCs w:val="16"/>
                <w:lang w:eastAsia="zh-CN"/>
              </w:rPr>
            </w:pPr>
            <w:r>
              <w:rPr>
                <w:sz w:val="16"/>
                <w:szCs w:val="16"/>
                <w:lang w:eastAsia="zh-CN"/>
              </w:rPr>
              <w:t>0318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rsidP="00807553">
            <w:pPr>
              <w:pStyle w:val="TAL"/>
              <w:keepNext w:val="0"/>
              <w:keepLines w:val="0"/>
              <w:widowControl w:val="0"/>
              <w:rPr>
                <w:sz w:val="16"/>
                <w:szCs w:val="16"/>
                <w:lang w:eastAsia="en-US"/>
              </w:rPr>
            </w:pPr>
            <w:r>
              <w:rPr>
                <w:sz w:val="16"/>
                <w:szCs w:val="16"/>
                <w:lang w:eastAsia="en-US"/>
              </w:rPr>
              <w:t>Cleanup for Fast MCG link Recovery with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5E746B6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rsidP="00807553">
            <w:pPr>
              <w:pStyle w:val="TAL"/>
              <w:keepNext w:val="0"/>
              <w:keepLines w:val="0"/>
              <w:widowControl w:val="0"/>
              <w:rPr>
                <w:sz w:val="16"/>
                <w:szCs w:val="16"/>
                <w:lang w:eastAsia="zh-CN"/>
              </w:rPr>
            </w:pPr>
            <w:r>
              <w:rPr>
                <w:sz w:val="16"/>
                <w:szCs w:val="16"/>
                <w:lang w:eastAsia="zh-CN"/>
              </w:rPr>
              <w:t>0322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rsidP="00807553">
            <w:pPr>
              <w:pStyle w:val="TAL"/>
              <w:keepNext w:val="0"/>
              <w:keepLines w:val="0"/>
              <w:widowControl w:val="0"/>
              <w:rPr>
                <w:sz w:val="16"/>
                <w:szCs w:val="16"/>
                <w:lang w:eastAsia="en-US"/>
              </w:rPr>
            </w:pPr>
            <w:r>
              <w:rPr>
                <w:sz w:val="16"/>
                <w:szCs w:val="16"/>
                <w:lang w:eastAsia="en-US"/>
              </w:rPr>
              <w:t>Misalignment between the tabular and ASN.1 within the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A05037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rsidP="00807553">
            <w:pPr>
              <w:pStyle w:val="TAL"/>
              <w:keepNext w:val="0"/>
              <w:keepLines w:val="0"/>
              <w:widowControl w:val="0"/>
              <w:rPr>
                <w:sz w:val="16"/>
                <w:szCs w:val="16"/>
                <w:lang w:eastAsia="zh-CN"/>
              </w:rPr>
            </w:pPr>
            <w:r>
              <w:rPr>
                <w:sz w:val="16"/>
                <w:szCs w:val="16"/>
                <w:lang w:eastAsia="zh-CN"/>
              </w:rPr>
              <w:t>0327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rsidP="00807553">
            <w:pPr>
              <w:pStyle w:val="TAL"/>
              <w:keepNext w:val="0"/>
              <w:keepLines w:val="0"/>
              <w:widowControl w:val="0"/>
              <w:rPr>
                <w:sz w:val="16"/>
                <w:szCs w:val="16"/>
                <w:lang w:eastAsia="en-US"/>
              </w:rPr>
            </w:pPr>
            <w:r>
              <w:rPr>
                <w:sz w:val="16"/>
                <w:szCs w:val="16"/>
                <w:lang w:eastAsia="en-US"/>
              </w:rPr>
              <w:t>Propagation of Roaming and Access Restriction information in NG-RAN in non-homogenous NG-RAN node deployments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713DAE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rsidP="00807553">
            <w:pPr>
              <w:pStyle w:val="TAL"/>
              <w:keepNext w:val="0"/>
              <w:keepLines w:val="0"/>
              <w:widowControl w:val="0"/>
              <w:rPr>
                <w:sz w:val="16"/>
                <w:szCs w:val="16"/>
                <w:lang w:eastAsia="zh-CN"/>
              </w:rPr>
            </w:pPr>
            <w:r>
              <w:rPr>
                <w:sz w:val="16"/>
                <w:szCs w:val="16"/>
                <w:lang w:eastAsia="zh-CN"/>
              </w:rPr>
              <w:t>0329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CR0236r2 to explicate procedural interaction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543296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rsidP="00807553">
            <w:pPr>
              <w:pStyle w:val="TAL"/>
              <w:keepNext w:val="0"/>
              <w:keepLines w:val="0"/>
              <w:widowControl w:val="0"/>
              <w:rPr>
                <w:sz w:val="16"/>
                <w:szCs w:val="16"/>
                <w:lang w:eastAsia="zh-CN"/>
              </w:rPr>
            </w:pPr>
            <w:r>
              <w:rPr>
                <w:sz w:val="16"/>
                <w:szCs w:val="16"/>
                <w:lang w:eastAsia="zh-CN"/>
              </w:rPr>
              <w:t>0331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CR0282r1 – procedure text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47F3C29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rsidP="00807553">
            <w:pPr>
              <w:pStyle w:val="TAC"/>
              <w:keepNext w:val="0"/>
              <w:keepLines w:val="0"/>
              <w:widowControl w:val="0"/>
              <w:rPr>
                <w:sz w:val="16"/>
                <w:szCs w:val="16"/>
                <w:lang w:eastAsia="zh-CN"/>
              </w:rPr>
            </w:pPr>
            <w:r>
              <w:rPr>
                <w:sz w:val="16"/>
                <w:szCs w:val="16"/>
                <w:lang w:eastAsia="zh-CN"/>
              </w:rPr>
              <w:t>RP-200429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rsidP="00807553">
            <w:pPr>
              <w:pStyle w:val="TAL"/>
              <w:keepNext w:val="0"/>
              <w:keepLines w:val="0"/>
              <w:widowControl w:val="0"/>
              <w:rPr>
                <w:sz w:val="16"/>
                <w:szCs w:val="16"/>
                <w:lang w:eastAsia="zh-CN"/>
              </w:rPr>
            </w:pPr>
            <w:r>
              <w:rPr>
                <w:sz w:val="16"/>
                <w:szCs w:val="16"/>
                <w:lang w:eastAsia="zh-CN"/>
              </w:rPr>
              <w:t>0334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CR0089r4: CLI Support on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48082B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rsidP="00807553">
            <w:pPr>
              <w:pStyle w:val="TAC"/>
              <w:keepNext w:val="0"/>
              <w:keepLines w:val="0"/>
              <w:widowControl w:val="0"/>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rsidP="00807553">
            <w:pPr>
              <w:pStyle w:val="TAL"/>
              <w:keepNext w:val="0"/>
              <w:keepLines w:val="0"/>
              <w:widowControl w:val="0"/>
              <w:rPr>
                <w:sz w:val="16"/>
                <w:szCs w:val="16"/>
                <w:lang w:eastAsia="zh-CN"/>
              </w:rPr>
            </w:pPr>
            <w:r>
              <w:rPr>
                <w:sz w:val="16"/>
                <w:szCs w:val="16"/>
                <w:lang w:eastAsia="zh-CN"/>
              </w:rPr>
              <w:t>0335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CR0208 on Xn Setup Message Size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45405DB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rsidP="00807553">
            <w:pPr>
              <w:pStyle w:val="TAC"/>
              <w:keepNext w:val="0"/>
              <w:keepLines w:val="0"/>
              <w:widowControl w:val="0"/>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rsidP="00807553">
            <w:pPr>
              <w:pStyle w:val="TAL"/>
              <w:keepNext w:val="0"/>
              <w:keepLines w:val="0"/>
              <w:widowControl w:val="0"/>
              <w:rPr>
                <w:sz w:val="16"/>
                <w:szCs w:val="16"/>
                <w:lang w:eastAsia="zh-CN"/>
              </w:rPr>
            </w:pPr>
            <w:r>
              <w:rPr>
                <w:sz w:val="16"/>
                <w:szCs w:val="16"/>
                <w:lang w:eastAsia="zh-CN"/>
              </w:rPr>
              <w:t>0337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rsidP="00807553">
            <w:pPr>
              <w:pStyle w:val="TAC"/>
              <w:keepNext w:val="0"/>
              <w:keepLines w:val="0"/>
              <w:widowControl w:val="0"/>
              <w:rPr>
                <w:sz w:val="16"/>
                <w:szCs w:val="16"/>
                <w:lang w:eastAsia="zh-CN"/>
              </w:rPr>
            </w:pPr>
            <w:r>
              <w:rPr>
                <w:sz w:val="16"/>
                <w:szCs w:val="16"/>
                <w:lang w:eastAsia="zh-CN"/>
              </w:rPr>
              <w:t>D</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rsidP="00807553">
            <w:pPr>
              <w:pStyle w:val="TAL"/>
              <w:keepNext w:val="0"/>
              <w:keepLines w:val="0"/>
              <w:widowControl w:val="0"/>
              <w:rPr>
                <w:sz w:val="16"/>
                <w:szCs w:val="16"/>
                <w:lang w:eastAsia="en-US"/>
              </w:rPr>
            </w:pPr>
            <w:r>
              <w:rPr>
                <w:sz w:val="16"/>
                <w:szCs w:val="16"/>
                <w:lang w:eastAsia="en-US"/>
              </w:rPr>
              <w:t>Rapporteur Corrections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B04ED6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rsidP="00807553">
            <w:pPr>
              <w:pStyle w:val="TAL"/>
              <w:keepNext w:val="0"/>
              <w:keepLines w:val="0"/>
              <w:widowControl w:val="0"/>
              <w:rPr>
                <w:sz w:val="16"/>
                <w:szCs w:val="16"/>
                <w:lang w:eastAsia="zh-CN"/>
              </w:rPr>
            </w:pPr>
            <w:r>
              <w:rPr>
                <w:sz w:val="16"/>
                <w:szCs w:val="16"/>
                <w:lang w:eastAsia="zh-CN"/>
              </w:rPr>
              <w:t>0136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rsidP="00807553">
            <w:pPr>
              <w:pStyle w:val="TAR"/>
              <w:keepNext w:val="0"/>
              <w:keepLines w:val="0"/>
              <w:widowControl w:val="0"/>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rsidP="00807553">
            <w:pPr>
              <w:pStyle w:val="TAL"/>
              <w:keepNext w:val="0"/>
              <w:keepLines w:val="0"/>
              <w:widowControl w:val="0"/>
              <w:rPr>
                <w:sz w:val="16"/>
                <w:szCs w:val="16"/>
                <w:lang w:eastAsia="en-US"/>
              </w:rPr>
            </w:pPr>
            <w:r>
              <w:rPr>
                <w:sz w:val="16"/>
                <w:szCs w:val="16"/>
                <w:lang w:eastAsia="en-US"/>
              </w:rPr>
              <w:t>Baseline CR for introducing Rel-16 NR mobility enhancement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481A2A7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rsidP="00807553">
            <w:pPr>
              <w:pStyle w:val="TAL"/>
              <w:keepNext w:val="0"/>
              <w:keepLines w:val="0"/>
              <w:widowControl w:val="0"/>
              <w:rPr>
                <w:sz w:val="16"/>
                <w:szCs w:val="16"/>
                <w:lang w:eastAsia="zh-CN"/>
              </w:rPr>
            </w:pPr>
            <w:r>
              <w:rPr>
                <w:sz w:val="16"/>
                <w:szCs w:val="16"/>
                <w:lang w:eastAsia="zh-CN"/>
              </w:rPr>
              <w:t>0144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rsidP="00807553">
            <w:pPr>
              <w:pStyle w:val="TAL"/>
              <w:keepNext w:val="0"/>
              <w:keepLines w:val="0"/>
              <w:widowControl w:val="0"/>
              <w:rPr>
                <w:sz w:val="16"/>
                <w:szCs w:val="16"/>
                <w:lang w:eastAsia="en-US"/>
              </w:rPr>
            </w:pPr>
            <w:r>
              <w:rPr>
                <w:sz w:val="16"/>
                <w:szCs w:val="16"/>
                <w:lang w:eastAsia="en-US"/>
              </w:rPr>
              <w:t>Introduction of CP UP NB-IoT Others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63D6AA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rsidP="00807553">
            <w:pPr>
              <w:pStyle w:val="TAL"/>
              <w:keepNext w:val="0"/>
              <w:keepLines w:val="0"/>
              <w:widowControl w:val="0"/>
              <w:rPr>
                <w:sz w:val="16"/>
                <w:szCs w:val="16"/>
                <w:lang w:eastAsia="zh-CN"/>
              </w:rPr>
            </w:pPr>
            <w:r>
              <w:rPr>
                <w:sz w:val="16"/>
                <w:szCs w:val="16"/>
                <w:lang w:eastAsia="zh-CN"/>
              </w:rPr>
              <w:t>0151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rsidP="00807553">
            <w:pPr>
              <w:pStyle w:val="TAR"/>
              <w:keepNext w:val="0"/>
              <w:keepLines w:val="0"/>
              <w:widowControl w:val="0"/>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rsidP="00807553">
            <w:pPr>
              <w:pStyle w:val="TAL"/>
              <w:keepNext w:val="0"/>
              <w:keepLines w:val="0"/>
              <w:widowControl w:val="0"/>
              <w:rPr>
                <w:sz w:val="16"/>
                <w:szCs w:val="16"/>
                <w:lang w:eastAsia="en-US"/>
              </w:rPr>
            </w:pPr>
            <w:r>
              <w:rPr>
                <w:sz w:val="16"/>
                <w:szCs w:val="16"/>
                <w:lang w:eastAsia="en-US"/>
              </w:rPr>
              <w:t>Support of NR V2X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1109BC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rsidP="00807553">
            <w:pPr>
              <w:pStyle w:val="TAL"/>
              <w:keepNext w:val="0"/>
              <w:keepLines w:val="0"/>
              <w:widowControl w:val="0"/>
              <w:rPr>
                <w:sz w:val="16"/>
                <w:szCs w:val="16"/>
                <w:lang w:eastAsia="zh-CN"/>
              </w:rPr>
            </w:pPr>
            <w:r>
              <w:rPr>
                <w:sz w:val="16"/>
                <w:szCs w:val="16"/>
                <w:lang w:eastAsia="zh-CN"/>
              </w:rPr>
              <w:t>0182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rsidP="00807553">
            <w:pPr>
              <w:pStyle w:val="TAR"/>
              <w:keepNext w:val="0"/>
              <w:keepLines w:val="0"/>
              <w:widowControl w:val="0"/>
              <w:rPr>
                <w:sz w:val="16"/>
                <w:szCs w:val="16"/>
                <w:lang w:eastAsia="zh-CN"/>
              </w:rPr>
            </w:pPr>
            <w:r>
              <w:rPr>
                <w:sz w:val="16"/>
                <w:szCs w:val="16"/>
                <w:lang w:eastAsia="zh-CN"/>
              </w:rPr>
              <w:t>8</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Introduction of Suspend-Resume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58CC5A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rsidP="00807553">
            <w:pPr>
              <w:pStyle w:val="TAL"/>
              <w:keepNext w:val="0"/>
              <w:keepLines w:val="0"/>
              <w:widowControl w:val="0"/>
              <w:rPr>
                <w:sz w:val="16"/>
                <w:szCs w:val="16"/>
                <w:lang w:eastAsia="zh-CN"/>
              </w:rPr>
            </w:pPr>
            <w:r>
              <w:rPr>
                <w:sz w:val="16"/>
                <w:szCs w:val="16"/>
                <w:lang w:eastAsia="zh-CN"/>
              </w:rPr>
              <w:t>0221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rsidP="00807553">
            <w:pPr>
              <w:pStyle w:val="TAR"/>
              <w:keepNext w:val="0"/>
              <w:keepLines w:val="0"/>
              <w:widowControl w:val="0"/>
              <w:rPr>
                <w:sz w:val="16"/>
                <w:szCs w:val="16"/>
                <w:lang w:eastAsia="zh-CN"/>
              </w:rPr>
            </w:pPr>
            <w:r>
              <w:rPr>
                <w:sz w:val="16"/>
                <w:szCs w:val="16"/>
                <w:lang w:eastAsia="zh-CN"/>
              </w:rPr>
              <w:t>12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rsidP="00807553">
            <w:pPr>
              <w:pStyle w:val="TAL"/>
              <w:keepNext w:val="0"/>
              <w:keepLines w:val="0"/>
              <w:widowControl w:val="0"/>
              <w:rPr>
                <w:sz w:val="16"/>
                <w:szCs w:val="16"/>
                <w:lang w:eastAsia="en-US"/>
              </w:rPr>
            </w:pPr>
            <w:r>
              <w:rPr>
                <w:sz w:val="16"/>
                <w:szCs w:val="16"/>
                <w:lang w:eastAsia="en-US"/>
              </w:rPr>
              <w:t>Addition of SON features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0BAC4A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rsidP="00807553">
            <w:pPr>
              <w:pStyle w:val="TAL"/>
              <w:keepNext w:val="0"/>
              <w:keepLines w:val="0"/>
              <w:widowControl w:val="0"/>
              <w:rPr>
                <w:sz w:val="16"/>
                <w:szCs w:val="16"/>
                <w:lang w:eastAsia="zh-CN"/>
              </w:rPr>
            </w:pPr>
            <w:r>
              <w:rPr>
                <w:sz w:val="16"/>
                <w:szCs w:val="16"/>
                <w:lang w:eastAsia="zh-CN"/>
              </w:rPr>
              <w:t>0223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rsidP="00807553">
            <w:pPr>
              <w:pStyle w:val="TAR"/>
              <w:keepNext w:val="0"/>
              <w:keepLines w:val="0"/>
              <w:widowControl w:val="0"/>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rsidP="00807553">
            <w:pPr>
              <w:pStyle w:val="TAL"/>
              <w:keepNext w:val="0"/>
              <w:keepLines w:val="0"/>
              <w:widowControl w:val="0"/>
              <w:rPr>
                <w:sz w:val="16"/>
                <w:szCs w:val="16"/>
                <w:lang w:eastAsia="en-US"/>
              </w:rPr>
            </w:pPr>
            <w:r>
              <w:rPr>
                <w:sz w:val="16"/>
                <w:szCs w:val="16"/>
                <w:lang w:eastAsia="en-US"/>
              </w:rPr>
              <w:t>BL CR to 38.423: Support for IAB</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248F7B2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rsidP="00807553">
            <w:pPr>
              <w:pStyle w:val="TAL"/>
              <w:keepNext w:val="0"/>
              <w:keepLines w:val="0"/>
              <w:widowControl w:val="0"/>
              <w:rPr>
                <w:sz w:val="16"/>
                <w:szCs w:val="16"/>
                <w:lang w:eastAsia="zh-CN"/>
              </w:rPr>
            </w:pPr>
            <w:r>
              <w:rPr>
                <w:sz w:val="16"/>
                <w:szCs w:val="16"/>
                <w:lang w:eastAsia="zh-CN"/>
              </w:rPr>
              <w:t>0230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rsidP="00807553">
            <w:pPr>
              <w:pStyle w:val="TAR"/>
              <w:keepNext w:val="0"/>
              <w:keepLines w:val="0"/>
              <w:widowControl w:val="0"/>
              <w:rPr>
                <w:sz w:val="16"/>
                <w:szCs w:val="16"/>
                <w:lang w:eastAsia="zh-CN"/>
              </w:rPr>
            </w:pPr>
            <w:r>
              <w:rPr>
                <w:sz w:val="16"/>
                <w:szCs w:val="16"/>
                <w:lang w:eastAsia="zh-CN"/>
              </w:rPr>
              <w:t>11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NR_IIOT support to TS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91F9F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rsidP="00807553">
            <w:pPr>
              <w:pStyle w:val="TAL"/>
              <w:keepNext w:val="0"/>
              <w:keepLines w:val="0"/>
              <w:widowControl w:val="0"/>
              <w:rPr>
                <w:sz w:val="16"/>
                <w:szCs w:val="16"/>
                <w:lang w:eastAsia="zh-CN"/>
              </w:rPr>
            </w:pPr>
            <w:r>
              <w:rPr>
                <w:sz w:val="16"/>
                <w:szCs w:val="16"/>
                <w:lang w:eastAsia="zh-CN"/>
              </w:rPr>
              <w:t>0289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Non-Public Networks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9D2A0A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rsidP="00807553">
            <w:pPr>
              <w:pStyle w:val="TAL"/>
              <w:keepNext w:val="0"/>
              <w:keepLines w:val="0"/>
              <w:widowControl w:val="0"/>
              <w:rPr>
                <w:sz w:val="16"/>
                <w:szCs w:val="16"/>
                <w:lang w:eastAsia="zh-CN"/>
              </w:rPr>
            </w:pPr>
            <w:r>
              <w:rPr>
                <w:sz w:val="16"/>
                <w:szCs w:val="16"/>
                <w:lang w:eastAsia="zh-CN"/>
              </w:rPr>
              <w:t>0291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rsidP="00807553">
            <w:pPr>
              <w:pStyle w:val="TAR"/>
              <w:keepNext w:val="0"/>
              <w:keepLines w:val="0"/>
              <w:widowControl w:val="0"/>
              <w:rPr>
                <w:sz w:val="16"/>
                <w:szCs w:val="16"/>
                <w:lang w:eastAsia="zh-CN"/>
              </w:rPr>
            </w:pPr>
            <w:r>
              <w:rPr>
                <w:sz w:val="16"/>
                <w:szCs w:val="16"/>
                <w:lang w:eastAsia="zh-CN"/>
              </w:rPr>
              <w:t>10</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rsidP="00807553">
            <w:pPr>
              <w:pStyle w:val="TAL"/>
              <w:keepNext w:val="0"/>
              <w:keepLines w:val="0"/>
              <w:widowControl w:val="0"/>
              <w:rPr>
                <w:sz w:val="16"/>
                <w:szCs w:val="16"/>
                <w:lang w:eastAsia="en-US"/>
              </w:rPr>
            </w:pPr>
            <w:r>
              <w:rPr>
                <w:sz w:val="16"/>
                <w:szCs w:val="16"/>
                <w:lang w:eastAsia="en-US"/>
              </w:rPr>
              <w:t>MDT Configuration support for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8CA4A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rsidP="00807553">
            <w:pPr>
              <w:pStyle w:val="TAL"/>
              <w:keepNext w:val="0"/>
              <w:keepLines w:val="0"/>
              <w:widowControl w:val="0"/>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rsidP="00807553">
            <w:pPr>
              <w:pStyle w:val="TAR"/>
              <w:keepNext w:val="0"/>
              <w:keepLines w:val="0"/>
              <w:widowControl w:val="0"/>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rsidP="00807553">
            <w:pPr>
              <w:pStyle w:val="TAL"/>
              <w:keepNext w:val="0"/>
              <w:keepLines w:val="0"/>
              <w:widowControl w:val="0"/>
              <w:rPr>
                <w:sz w:val="16"/>
                <w:szCs w:val="16"/>
                <w:lang w:eastAsia="en-US"/>
              </w:rPr>
            </w:pPr>
            <w:r>
              <w:rPr>
                <w:sz w:val="16"/>
                <w:szCs w:val="16"/>
                <w:lang w:eastAsia="en-US"/>
              </w:rPr>
              <w:t>Supporting of RACS in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B4FF7E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rsidP="00807553">
            <w:pPr>
              <w:pStyle w:val="TAL"/>
              <w:keepNext w:val="0"/>
              <w:keepLines w:val="0"/>
              <w:widowControl w:val="0"/>
              <w:rPr>
                <w:sz w:val="16"/>
                <w:szCs w:val="16"/>
                <w:lang w:eastAsia="zh-CN"/>
              </w:rPr>
            </w:pPr>
            <w:r>
              <w:rPr>
                <w:sz w:val="16"/>
                <w:szCs w:val="16"/>
                <w:lang w:eastAsia="zh-CN"/>
              </w:rPr>
              <w:t>0343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rsidP="00807553">
            <w:pPr>
              <w:pStyle w:val="TAL"/>
              <w:keepNext w:val="0"/>
              <w:keepLines w:val="0"/>
              <w:widowControl w:val="0"/>
              <w:rPr>
                <w:sz w:val="16"/>
                <w:szCs w:val="16"/>
                <w:lang w:eastAsia="en-US"/>
              </w:rPr>
            </w:pPr>
            <w:r>
              <w:rPr>
                <w:sz w:val="16"/>
                <w:szCs w:val="16"/>
                <w:lang w:eastAsia="en-US"/>
              </w:rPr>
              <w:t>Introduction of eMTC connected to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3447A2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rsidP="00807553">
            <w:pPr>
              <w:pStyle w:val="TAL"/>
              <w:keepNext w:val="0"/>
              <w:keepLines w:val="0"/>
              <w:widowControl w:val="0"/>
              <w:rPr>
                <w:sz w:val="16"/>
                <w:szCs w:val="16"/>
                <w:lang w:eastAsia="zh-CN"/>
              </w:rPr>
            </w:pPr>
            <w:r>
              <w:rPr>
                <w:sz w:val="16"/>
                <w:szCs w:val="16"/>
                <w:lang w:eastAsia="zh-CN"/>
              </w:rPr>
              <w:t>0344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rsidP="00807553">
            <w:pPr>
              <w:pStyle w:val="TAL"/>
              <w:keepNext w:val="0"/>
              <w:keepLines w:val="0"/>
              <w:widowControl w:val="0"/>
              <w:rPr>
                <w:sz w:val="16"/>
                <w:szCs w:val="16"/>
                <w:lang w:eastAsia="en-US"/>
              </w:rPr>
            </w:pPr>
            <w:r>
              <w:rPr>
                <w:sz w:val="16"/>
                <w:szCs w:val="16"/>
                <w:lang w:eastAsia="en-US"/>
              </w:rPr>
              <w:t>CR38.423 on TDD pattern for NR-DC power control cordination for sol1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33FDD3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rsidP="00807553">
            <w:pPr>
              <w:pStyle w:val="TAL"/>
              <w:keepNext w:val="0"/>
              <w:keepLines w:val="0"/>
              <w:widowControl w:val="0"/>
              <w:rPr>
                <w:sz w:val="16"/>
                <w:szCs w:val="16"/>
                <w:lang w:eastAsia="zh-CN"/>
              </w:rPr>
            </w:pPr>
            <w:r>
              <w:rPr>
                <w:sz w:val="16"/>
                <w:szCs w:val="16"/>
                <w:lang w:eastAsia="zh-CN"/>
              </w:rPr>
              <w:t>0346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rsidP="00807553">
            <w:pPr>
              <w:pStyle w:val="TAL"/>
              <w:keepNext w:val="0"/>
              <w:keepLines w:val="0"/>
              <w:widowControl w:val="0"/>
              <w:rPr>
                <w:sz w:val="16"/>
                <w:szCs w:val="16"/>
                <w:lang w:eastAsia="en-US"/>
              </w:rPr>
            </w:pPr>
            <w:r>
              <w:rPr>
                <w:sz w:val="16"/>
                <w:szCs w:val="16"/>
                <w:lang w:eastAsia="en-US"/>
              </w:rPr>
              <w:t>Slot length correction in Intended TDD UL-DL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77F44E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rsidP="00807553">
            <w:pPr>
              <w:pStyle w:val="TAL"/>
              <w:keepNext w:val="0"/>
              <w:keepLines w:val="0"/>
              <w:widowControl w:val="0"/>
              <w:rPr>
                <w:sz w:val="16"/>
                <w:szCs w:val="16"/>
                <w:lang w:eastAsia="zh-CN"/>
              </w:rPr>
            </w:pPr>
            <w:r>
              <w:rPr>
                <w:sz w:val="16"/>
                <w:szCs w:val="16"/>
                <w:lang w:eastAsia="zh-CN"/>
              </w:rPr>
              <w:t>0348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rsidP="00807553">
            <w:pPr>
              <w:pStyle w:val="TAL"/>
              <w:keepNext w:val="0"/>
              <w:keepLines w:val="0"/>
              <w:widowControl w:val="0"/>
              <w:rPr>
                <w:sz w:val="16"/>
                <w:szCs w:val="16"/>
                <w:lang w:eastAsia="en-US"/>
              </w:rPr>
            </w:pPr>
            <w:r>
              <w:rPr>
                <w:sz w:val="16"/>
                <w:szCs w:val="16"/>
                <w:lang w:eastAsia="en-US"/>
              </w:rPr>
              <w:t>Introduction of CSI-RS configuration switch on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D64E3A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rsidP="00807553">
            <w:pPr>
              <w:pStyle w:val="TAL"/>
              <w:keepNext w:val="0"/>
              <w:keepLines w:val="0"/>
              <w:widowControl w:val="0"/>
              <w:rPr>
                <w:sz w:val="16"/>
                <w:szCs w:val="16"/>
                <w:lang w:eastAsia="zh-CN"/>
              </w:rPr>
            </w:pPr>
            <w:r>
              <w:rPr>
                <w:sz w:val="16"/>
                <w:szCs w:val="16"/>
                <w:lang w:eastAsia="zh-CN"/>
              </w:rPr>
              <w:t>0350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rsidP="00807553">
            <w:pPr>
              <w:pStyle w:val="TAL"/>
              <w:keepNext w:val="0"/>
              <w:keepLines w:val="0"/>
              <w:widowControl w:val="0"/>
              <w:rPr>
                <w:sz w:val="16"/>
                <w:szCs w:val="16"/>
                <w:lang w:eastAsia="en-US"/>
              </w:rPr>
            </w:pPr>
            <w:r>
              <w:rPr>
                <w:sz w:val="16"/>
                <w:szCs w:val="16"/>
                <w:lang w:eastAsia="en-US"/>
              </w:rPr>
              <w:t>Encoding PLMNs in served cell information NR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1FBAB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rsidP="00807553">
            <w:pPr>
              <w:pStyle w:val="TAL"/>
              <w:keepNext w:val="0"/>
              <w:keepLines w:val="0"/>
              <w:widowControl w:val="0"/>
              <w:rPr>
                <w:sz w:val="16"/>
                <w:szCs w:val="16"/>
                <w:lang w:eastAsia="zh-CN"/>
              </w:rPr>
            </w:pPr>
            <w:r>
              <w:rPr>
                <w:sz w:val="16"/>
                <w:szCs w:val="16"/>
                <w:lang w:eastAsia="zh-CN"/>
              </w:rPr>
              <w:t>0359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 to XnAP version 16.1.0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B8FF72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rsidP="00807553">
            <w:pPr>
              <w:pStyle w:val="TAL"/>
              <w:keepNext w:val="0"/>
              <w:keepLines w:val="0"/>
              <w:widowControl w:val="0"/>
              <w:rPr>
                <w:sz w:val="16"/>
                <w:szCs w:val="16"/>
                <w:lang w:eastAsia="zh-CN"/>
              </w:rPr>
            </w:pPr>
            <w:r>
              <w:rPr>
                <w:sz w:val="16"/>
                <w:szCs w:val="16"/>
                <w:lang w:eastAsia="zh-CN"/>
              </w:rPr>
              <w:t>0360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rsidP="00807553">
            <w:pPr>
              <w:pStyle w:val="TAL"/>
              <w:keepNext w:val="0"/>
              <w:keepLines w:val="0"/>
              <w:widowControl w:val="0"/>
              <w:rPr>
                <w:sz w:val="16"/>
                <w:szCs w:val="16"/>
                <w:lang w:eastAsia="en-US"/>
              </w:rPr>
            </w:pPr>
            <w:r>
              <w:rPr>
                <w:sz w:val="16"/>
                <w:szCs w:val="16"/>
                <w:lang w:eastAsia="en-US"/>
              </w:rPr>
              <w:t>Correctinos to Xn Setup message size limitation solution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424B81C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rsidP="00807553">
            <w:pPr>
              <w:pStyle w:val="TAL"/>
              <w:keepNext w:val="0"/>
              <w:keepLines w:val="0"/>
              <w:widowControl w:val="0"/>
              <w:rPr>
                <w:sz w:val="16"/>
                <w:szCs w:val="16"/>
                <w:lang w:eastAsia="zh-CN"/>
              </w:rPr>
            </w:pPr>
            <w:r>
              <w:rPr>
                <w:sz w:val="16"/>
                <w:szCs w:val="16"/>
                <w:lang w:eastAsia="zh-CN"/>
              </w:rPr>
              <w:t>0373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rsidP="00807553">
            <w:pPr>
              <w:pStyle w:val="TAL"/>
              <w:keepNext w:val="0"/>
              <w:keepLines w:val="0"/>
              <w:widowControl w:val="0"/>
              <w:rPr>
                <w:sz w:val="16"/>
                <w:szCs w:val="16"/>
                <w:lang w:eastAsia="en-US"/>
              </w:rPr>
            </w:pPr>
            <w:r>
              <w:rPr>
                <w:sz w:val="16"/>
                <w:szCs w:val="16"/>
                <w:lang w:eastAsia="en-US"/>
              </w:rPr>
              <w:t>Correction on nested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0996DB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rsidP="00807553">
            <w:pPr>
              <w:pStyle w:val="TAL"/>
              <w:keepNext w:val="0"/>
              <w:keepLines w:val="0"/>
              <w:widowControl w:val="0"/>
              <w:rPr>
                <w:sz w:val="16"/>
                <w:szCs w:val="16"/>
                <w:lang w:eastAsia="zh-CN"/>
              </w:rPr>
            </w:pPr>
            <w:r>
              <w:rPr>
                <w:sz w:val="16"/>
                <w:szCs w:val="16"/>
                <w:lang w:eastAsia="zh-CN"/>
              </w:rPr>
              <w:t>0375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rsidP="00807553">
            <w:pPr>
              <w:pStyle w:val="TAL"/>
              <w:keepNext w:val="0"/>
              <w:keepLines w:val="0"/>
              <w:widowControl w:val="0"/>
              <w:rPr>
                <w:sz w:val="16"/>
                <w:szCs w:val="16"/>
                <w:lang w:eastAsia="en-US"/>
              </w:rPr>
            </w:pPr>
            <w:r>
              <w:rPr>
                <w:sz w:val="16"/>
                <w:szCs w:val="16"/>
                <w:lang w:eastAsia="en-US"/>
              </w:rPr>
              <w:t>Encoding PLMNs in served cell information IEs - semantics corrections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EB3C1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rsidP="00807553">
            <w:pPr>
              <w:pStyle w:val="TAL"/>
              <w:keepNext w:val="0"/>
              <w:keepLines w:val="0"/>
              <w:widowControl w:val="0"/>
              <w:rPr>
                <w:sz w:val="16"/>
                <w:szCs w:val="16"/>
                <w:lang w:eastAsia="zh-CN"/>
              </w:rPr>
            </w:pPr>
            <w:r>
              <w:rPr>
                <w:sz w:val="16"/>
                <w:szCs w:val="16"/>
                <w:lang w:eastAsia="zh-CN"/>
              </w:rPr>
              <w:t>0381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MIB only scenario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A62FD5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rsidP="00807553">
            <w:pPr>
              <w:pStyle w:val="TAL"/>
              <w:keepNext w:val="0"/>
              <w:keepLines w:val="0"/>
              <w:widowControl w:val="0"/>
              <w:rPr>
                <w:sz w:val="16"/>
                <w:szCs w:val="16"/>
                <w:lang w:eastAsia="zh-CN"/>
              </w:rPr>
            </w:pPr>
            <w:r>
              <w:rPr>
                <w:sz w:val="16"/>
                <w:szCs w:val="16"/>
                <w:lang w:eastAsia="zh-CN"/>
              </w:rPr>
              <w:t>0382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rsidP="00807553">
            <w:pPr>
              <w:pStyle w:val="TAL"/>
              <w:keepNext w:val="0"/>
              <w:keepLines w:val="0"/>
              <w:widowControl w:val="0"/>
              <w:rPr>
                <w:sz w:val="16"/>
                <w:szCs w:val="16"/>
                <w:lang w:eastAsia="en-US"/>
              </w:rPr>
            </w:pPr>
            <w:r>
              <w:rPr>
                <w:sz w:val="16"/>
                <w:szCs w:val="16"/>
                <w:lang w:eastAsia="en-US"/>
              </w:rPr>
              <w:t>TS38.423 Resolving Erroneous unknown-old-en-gNB-UE-X2AP-ID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0026A2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rsidP="00807553">
            <w:pPr>
              <w:pStyle w:val="TAL"/>
              <w:keepNext w:val="0"/>
              <w:keepLines w:val="0"/>
              <w:widowControl w:val="0"/>
              <w:rPr>
                <w:sz w:val="16"/>
                <w:szCs w:val="16"/>
                <w:lang w:eastAsia="zh-CN"/>
              </w:rPr>
            </w:pPr>
            <w:r>
              <w:rPr>
                <w:sz w:val="16"/>
                <w:szCs w:val="16"/>
                <w:lang w:eastAsia="zh-CN"/>
              </w:rPr>
              <w:t>0388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rsidP="00807553">
            <w:pPr>
              <w:pStyle w:val="TAL"/>
              <w:keepNext w:val="0"/>
              <w:keepLines w:val="0"/>
              <w:widowControl w:val="0"/>
              <w:rPr>
                <w:sz w:val="16"/>
                <w:szCs w:val="16"/>
                <w:lang w:eastAsia="en-US"/>
              </w:rPr>
            </w:pPr>
            <w:r>
              <w:rPr>
                <w:sz w:val="16"/>
                <w:szCs w:val="16"/>
                <w:lang w:eastAsia="en-US"/>
              </w:rPr>
              <w:t>Inter-RAT HO support for fast MCG recovery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55069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rsidP="00807553">
            <w:pPr>
              <w:pStyle w:val="TAL"/>
              <w:keepNext w:val="0"/>
              <w:keepLines w:val="0"/>
              <w:widowControl w:val="0"/>
              <w:rPr>
                <w:sz w:val="16"/>
                <w:szCs w:val="16"/>
                <w:lang w:eastAsia="zh-CN"/>
              </w:rPr>
            </w:pPr>
            <w:r>
              <w:rPr>
                <w:sz w:val="16"/>
                <w:szCs w:val="16"/>
                <w:lang w:eastAsia="zh-CN"/>
              </w:rPr>
              <w:t>0393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rsidP="00807553">
            <w:pPr>
              <w:pStyle w:val="TAL"/>
              <w:keepNext w:val="0"/>
              <w:keepLines w:val="0"/>
              <w:widowControl w:val="0"/>
              <w:rPr>
                <w:sz w:val="16"/>
                <w:szCs w:val="16"/>
                <w:lang w:eastAsia="en-US"/>
              </w:rPr>
            </w:pPr>
            <w:r>
              <w:rPr>
                <w:sz w:val="16"/>
                <w:szCs w:val="16"/>
                <w:lang w:eastAsia="en-US"/>
              </w:rPr>
              <w:t>Correction on RF parameters in NR cell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213A916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rsidP="00807553">
            <w:pPr>
              <w:pStyle w:val="TAL"/>
              <w:keepNext w:val="0"/>
              <w:keepLines w:val="0"/>
              <w:widowControl w:val="0"/>
              <w:rPr>
                <w:sz w:val="16"/>
                <w:szCs w:val="16"/>
                <w:lang w:eastAsia="zh-CN"/>
              </w:rPr>
            </w:pPr>
            <w:r>
              <w:rPr>
                <w:sz w:val="16"/>
                <w:szCs w:val="16"/>
                <w:lang w:eastAsia="zh-CN"/>
              </w:rPr>
              <w:t>0394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rsidP="00807553">
            <w:pPr>
              <w:pStyle w:val="TAL"/>
              <w:keepNext w:val="0"/>
              <w:keepLines w:val="0"/>
              <w:widowControl w:val="0"/>
              <w:rPr>
                <w:sz w:val="16"/>
                <w:szCs w:val="16"/>
                <w:lang w:eastAsia="en-US"/>
              </w:rPr>
            </w:pPr>
            <w:r>
              <w:rPr>
                <w:sz w:val="16"/>
                <w:szCs w:val="16"/>
                <w:lang w:eastAsia="en-US"/>
              </w:rPr>
              <w:t>Correction of S-NSSAI range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0E1B15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rsidP="00807553">
            <w:pPr>
              <w:pStyle w:val="TAL"/>
              <w:keepNext w:val="0"/>
              <w:keepLines w:val="0"/>
              <w:widowControl w:val="0"/>
              <w:rPr>
                <w:sz w:val="16"/>
                <w:szCs w:val="16"/>
                <w:lang w:eastAsia="zh-CN"/>
              </w:rPr>
            </w:pPr>
            <w:r>
              <w:rPr>
                <w:sz w:val="16"/>
                <w:szCs w:val="16"/>
                <w:lang w:eastAsia="zh-CN"/>
              </w:rPr>
              <w:t>0358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rsidP="00807553">
            <w:pPr>
              <w:pStyle w:val="TAL"/>
              <w:keepNext w:val="0"/>
              <w:keepLines w:val="0"/>
              <w:widowControl w:val="0"/>
              <w:rPr>
                <w:sz w:val="16"/>
                <w:szCs w:val="16"/>
                <w:lang w:eastAsia="en-US"/>
              </w:rPr>
            </w:pPr>
            <w:r>
              <w:rPr>
                <w:sz w:val="16"/>
                <w:szCs w:val="16"/>
                <w:lang w:eastAsia="en-US"/>
              </w:rPr>
              <w:t>Support of PSCell/SCell-only operation mode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7EFED4B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rsidP="00807553">
            <w:pPr>
              <w:pStyle w:val="TAL"/>
              <w:keepNext w:val="0"/>
              <w:keepLines w:val="0"/>
              <w:widowControl w:val="0"/>
              <w:rPr>
                <w:sz w:val="16"/>
                <w:szCs w:val="16"/>
                <w:lang w:eastAsia="zh-CN"/>
              </w:rPr>
            </w:pPr>
            <w:r>
              <w:rPr>
                <w:sz w:val="16"/>
                <w:szCs w:val="16"/>
                <w:lang w:eastAsia="zh-CN"/>
              </w:rPr>
              <w:t>0389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rsidP="00807553">
            <w:pPr>
              <w:pStyle w:val="TAL"/>
              <w:keepNext w:val="0"/>
              <w:keepLines w:val="0"/>
              <w:widowControl w:val="0"/>
              <w:rPr>
                <w:sz w:val="16"/>
                <w:szCs w:val="16"/>
                <w:lang w:eastAsia="en-US"/>
              </w:rPr>
            </w:pPr>
            <w:r>
              <w:rPr>
                <w:sz w:val="16"/>
                <w:szCs w:val="16"/>
                <w:lang w:eastAsia="en-US"/>
              </w:rPr>
              <w:t>Further correction on fast MCG recovery via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77728D6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rsidP="00807553">
            <w:pPr>
              <w:pStyle w:val="TAL"/>
              <w:keepNext w:val="0"/>
              <w:keepLines w:val="0"/>
              <w:widowControl w:val="0"/>
              <w:rPr>
                <w:sz w:val="16"/>
                <w:szCs w:val="16"/>
                <w:lang w:eastAsia="zh-CN"/>
              </w:rPr>
            </w:pPr>
            <w:r>
              <w:rPr>
                <w:sz w:val="16"/>
                <w:szCs w:val="16"/>
                <w:lang w:eastAsia="zh-CN"/>
              </w:rPr>
              <w:t>0395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for TS38.423 on Unsuccessful Operation and Abnormal Conditions of MLB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20242C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rsidP="00807553">
            <w:pPr>
              <w:pStyle w:val="TAL"/>
              <w:keepNext w:val="0"/>
              <w:keepLines w:val="0"/>
              <w:widowControl w:val="0"/>
              <w:rPr>
                <w:sz w:val="16"/>
                <w:szCs w:val="16"/>
                <w:lang w:eastAsia="zh-CN"/>
              </w:rPr>
            </w:pPr>
            <w:r>
              <w:rPr>
                <w:sz w:val="16"/>
                <w:szCs w:val="16"/>
                <w:lang w:eastAsia="zh-CN"/>
              </w:rPr>
              <w:t>0405</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 SCG Release for Power Saving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6CC3C4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rsidP="00807553">
            <w:pPr>
              <w:pStyle w:val="TAL"/>
              <w:keepNext w:val="0"/>
              <w:keepLines w:val="0"/>
              <w:widowControl w:val="0"/>
              <w:rPr>
                <w:sz w:val="16"/>
                <w:szCs w:val="16"/>
                <w:lang w:eastAsia="zh-CN"/>
              </w:rPr>
            </w:pPr>
            <w:r>
              <w:rPr>
                <w:sz w:val="16"/>
                <w:szCs w:val="16"/>
                <w:lang w:eastAsia="zh-CN"/>
              </w:rPr>
              <w:t>0412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NPN CAG Cells and non-CAG Cells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223ADF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rsidP="00807553">
            <w:pPr>
              <w:pStyle w:val="TAL"/>
              <w:keepNext w:val="0"/>
              <w:keepLines w:val="0"/>
              <w:widowControl w:val="0"/>
              <w:rPr>
                <w:sz w:val="16"/>
                <w:szCs w:val="16"/>
                <w:lang w:eastAsia="zh-CN"/>
              </w:rPr>
            </w:pPr>
            <w:r>
              <w:rPr>
                <w:sz w:val="16"/>
                <w:szCs w:val="16"/>
                <w:lang w:eastAsia="zh-CN"/>
              </w:rPr>
              <w:t>0419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rsidP="00807553">
            <w:pPr>
              <w:pStyle w:val="TAL"/>
              <w:keepNext w:val="0"/>
              <w:keepLines w:val="0"/>
              <w:widowControl w:val="0"/>
              <w:rPr>
                <w:sz w:val="16"/>
                <w:szCs w:val="16"/>
                <w:lang w:eastAsia="en-US"/>
              </w:rPr>
            </w:pPr>
            <w:r>
              <w:rPr>
                <w:sz w:val="16"/>
                <w:szCs w:val="16"/>
                <w:lang w:eastAsia="en-US"/>
              </w:rPr>
              <w:t>SON Corrections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C0ABA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rsidP="00807553">
            <w:pPr>
              <w:pStyle w:val="TAL"/>
              <w:keepNext w:val="0"/>
              <w:keepLines w:val="0"/>
              <w:widowControl w:val="0"/>
              <w:rPr>
                <w:sz w:val="16"/>
                <w:szCs w:val="16"/>
                <w:lang w:eastAsia="zh-CN"/>
              </w:rPr>
            </w:pPr>
            <w:r>
              <w:rPr>
                <w:sz w:val="16"/>
                <w:szCs w:val="16"/>
                <w:lang w:eastAsia="zh-CN"/>
              </w:rPr>
              <w:t>0420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the TNL Capacity Indicator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81849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rsidP="00807553">
            <w:pPr>
              <w:pStyle w:val="TAL"/>
              <w:keepNext w:val="0"/>
              <w:keepLines w:val="0"/>
              <w:widowControl w:val="0"/>
              <w:rPr>
                <w:sz w:val="16"/>
                <w:szCs w:val="16"/>
                <w:lang w:eastAsia="zh-CN"/>
              </w:rPr>
            </w:pPr>
            <w:r>
              <w:rPr>
                <w:sz w:val="16"/>
                <w:szCs w:val="16"/>
                <w:lang w:eastAsia="zh-CN"/>
              </w:rPr>
              <w:t>0426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CR0360 - Enabling an ng-eNB to reply to Cell Assistance Information E-UTRA.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946CAF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rsidP="00807553">
            <w:pPr>
              <w:pStyle w:val="TAL"/>
              <w:keepNext w:val="0"/>
              <w:keepLines w:val="0"/>
              <w:widowControl w:val="0"/>
              <w:rPr>
                <w:sz w:val="16"/>
                <w:szCs w:val="16"/>
                <w:lang w:eastAsia="zh-CN"/>
              </w:rPr>
            </w:pPr>
            <w:r>
              <w:rPr>
                <w:sz w:val="16"/>
                <w:szCs w:val="16"/>
                <w:lang w:eastAsia="zh-CN"/>
              </w:rPr>
              <w:t>0427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rsidP="00807553">
            <w:pPr>
              <w:pStyle w:val="TAL"/>
              <w:keepNext w:val="0"/>
              <w:keepLines w:val="0"/>
              <w:widowControl w:val="0"/>
              <w:rPr>
                <w:sz w:val="16"/>
                <w:szCs w:val="16"/>
                <w:lang w:eastAsia="en-US"/>
              </w:rPr>
            </w:pPr>
            <w:r>
              <w:rPr>
                <w:sz w:val="16"/>
                <w:szCs w:val="16"/>
                <w:lang w:eastAsia="en-US"/>
              </w:rPr>
              <w:t>Correction of CR 0393r2</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2ECB4A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rsidP="00807553">
            <w:pPr>
              <w:pStyle w:val="TAL"/>
              <w:keepNext w:val="0"/>
              <w:keepLines w:val="0"/>
              <w:widowControl w:val="0"/>
              <w:rPr>
                <w:sz w:val="16"/>
                <w:szCs w:val="16"/>
                <w:lang w:eastAsia="zh-CN"/>
              </w:rPr>
            </w:pPr>
            <w:r>
              <w:rPr>
                <w:sz w:val="16"/>
                <w:szCs w:val="16"/>
                <w:lang w:eastAsia="zh-CN"/>
              </w:rPr>
              <w:t>0428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rsidP="00807553">
            <w:pPr>
              <w:pStyle w:val="TAL"/>
              <w:keepNext w:val="0"/>
              <w:keepLines w:val="0"/>
              <w:widowControl w:val="0"/>
              <w:rPr>
                <w:sz w:val="16"/>
                <w:szCs w:val="16"/>
                <w:lang w:eastAsia="en-US"/>
              </w:rPr>
            </w:pPr>
            <w:r>
              <w:rPr>
                <w:sz w:val="16"/>
                <w:szCs w:val="16"/>
                <w:lang w:eastAsia="en-US"/>
              </w:rPr>
              <w:t>Correcting Target Cell List for Rel-16 mobility enhancements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463B2D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rsidP="00807553">
            <w:pPr>
              <w:pStyle w:val="TAL"/>
              <w:keepNext w:val="0"/>
              <w:keepLines w:val="0"/>
              <w:widowControl w:val="0"/>
              <w:rPr>
                <w:sz w:val="16"/>
                <w:szCs w:val="16"/>
                <w:lang w:eastAsia="zh-CN"/>
              </w:rPr>
            </w:pPr>
            <w:r>
              <w:rPr>
                <w:sz w:val="16"/>
                <w:szCs w:val="16"/>
                <w:lang w:eastAsia="zh-CN"/>
              </w:rPr>
              <w:t>0429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rsidP="00807553">
            <w:pPr>
              <w:pStyle w:val="TAL"/>
              <w:keepNext w:val="0"/>
              <w:keepLines w:val="0"/>
              <w:widowControl w:val="0"/>
              <w:rPr>
                <w:sz w:val="16"/>
                <w:szCs w:val="16"/>
                <w:lang w:eastAsia="en-US"/>
              </w:rPr>
            </w:pPr>
            <w:r>
              <w:rPr>
                <w:sz w:val="16"/>
                <w:szCs w:val="16"/>
                <w:lang w:eastAsia="en-US"/>
              </w:rPr>
              <w:t>Missing QoS Flow Mapping Indication IE in PDU Session Resource Modification Info - SN terminated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210137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rsidP="00807553">
            <w:pPr>
              <w:pStyle w:val="TAL"/>
              <w:keepNext w:val="0"/>
              <w:keepLines w:val="0"/>
              <w:widowControl w:val="0"/>
              <w:rPr>
                <w:sz w:val="16"/>
                <w:szCs w:val="16"/>
                <w:lang w:eastAsia="zh-CN"/>
              </w:rPr>
            </w:pPr>
            <w:r>
              <w:rPr>
                <w:sz w:val="16"/>
                <w:szCs w:val="16"/>
                <w:lang w:eastAsia="zh-CN"/>
              </w:rPr>
              <w:t>0430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to TS 38.423 v16.2.0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1DC93F1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rsidP="00807553">
            <w:pPr>
              <w:pStyle w:val="TAL"/>
              <w:keepNext w:val="0"/>
              <w:keepLines w:val="0"/>
              <w:widowControl w:val="0"/>
              <w:rPr>
                <w:sz w:val="16"/>
                <w:szCs w:val="16"/>
                <w:lang w:eastAsia="zh-CN"/>
              </w:rPr>
            </w:pPr>
            <w:r>
              <w:rPr>
                <w:sz w:val="16"/>
                <w:szCs w:val="16"/>
                <w:lang w:eastAsia="zh-CN"/>
              </w:rPr>
              <w:t>0431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rsidP="00807553">
            <w:pPr>
              <w:pStyle w:val="TAL"/>
              <w:keepNext w:val="0"/>
              <w:keepLines w:val="0"/>
              <w:widowControl w:val="0"/>
              <w:rPr>
                <w:sz w:val="16"/>
                <w:szCs w:val="16"/>
                <w:lang w:eastAsia="en-US"/>
              </w:rPr>
            </w:pPr>
            <w:r>
              <w:rPr>
                <w:sz w:val="16"/>
                <w:szCs w:val="16"/>
                <w:lang w:eastAsia="en-US"/>
              </w:rPr>
              <w:t>Restructuring FAILURE INDICATION message - avoid condition upon absence of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44260DC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rsidP="00807553">
            <w:pPr>
              <w:pStyle w:val="TAL"/>
              <w:keepNext w:val="0"/>
              <w:keepLines w:val="0"/>
              <w:widowControl w:val="0"/>
              <w:rPr>
                <w:sz w:val="16"/>
                <w:szCs w:val="16"/>
                <w:lang w:eastAsia="zh-CN"/>
              </w:rPr>
            </w:pPr>
            <w:r>
              <w:rPr>
                <w:sz w:val="16"/>
                <w:szCs w:val="16"/>
                <w:lang w:eastAsia="zh-CN"/>
              </w:rPr>
              <w:t>0432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rsidP="00807553">
            <w:pPr>
              <w:pStyle w:val="TAL"/>
              <w:keepNext w:val="0"/>
              <w:keepLines w:val="0"/>
              <w:widowControl w:val="0"/>
              <w:rPr>
                <w:sz w:val="16"/>
                <w:szCs w:val="16"/>
                <w:lang w:eastAsia="en-US"/>
              </w:rPr>
            </w:pPr>
            <w:r>
              <w:rPr>
                <w:sz w:val="16"/>
                <w:szCs w:val="16"/>
                <w:lang w:eastAsia="en-US"/>
              </w:rPr>
              <w:t>Correction CR0063 implementation - missing DRB-IDs-takenintouse in PDU Session Resource Setup Response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6CB291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rsidP="00807553">
            <w:pPr>
              <w:pStyle w:val="TAL"/>
              <w:keepNext w:val="0"/>
              <w:keepLines w:val="0"/>
              <w:widowControl w:val="0"/>
              <w:rPr>
                <w:sz w:val="16"/>
                <w:szCs w:val="16"/>
                <w:lang w:eastAsia="zh-CN"/>
              </w:rPr>
            </w:pPr>
            <w:r>
              <w:rPr>
                <w:sz w:val="16"/>
                <w:szCs w:val="16"/>
                <w:lang w:eastAsia="zh-CN"/>
              </w:rPr>
              <w:t>0436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rsidP="00807553">
            <w:pPr>
              <w:pStyle w:val="TAL"/>
              <w:keepNext w:val="0"/>
              <w:keepLines w:val="0"/>
              <w:widowControl w:val="0"/>
              <w:rPr>
                <w:sz w:val="16"/>
                <w:szCs w:val="16"/>
                <w:lang w:eastAsia="en-US"/>
              </w:rPr>
            </w:pPr>
            <w:r>
              <w:rPr>
                <w:sz w:val="16"/>
                <w:szCs w:val="16"/>
                <w:lang w:eastAsia="en-US"/>
              </w:rPr>
              <w:t>Multiple location reporting requests and report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0CCAF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rsidP="00807553">
            <w:pPr>
              <w:pStyle w:val="TAL"/>
              <w:keepNext w:val="0"/>
              <w:keepLines w:val="0"/>
              <w:widowControl w:val="0"/>
              <w:rPr>
                <w:sz w:val="16"/>
                <w:szCs w:val="16"/>
                <w:lang w:eastAsia="zh-CN"/>
              </w:rPr>
            </w:pPr>
            <w:r>
              <w:rPr>
                <w:sz w:val="16"/>
                <w:szCs w:val="16"/>
                <w:lang w:eastAsia="zh-CN"/>
              </w:rPr>
              <w:t>0454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rsidP="00807553">
            <w:pPr>
              <w:pStyle w:val="TAL"/>
              <w:keepNext w:val="0"/>
              <w:keepLines w:val="0"/>
              <w:widowControl w:val="0"/>
              <w:rPr>
                <w:sz w:val="16"/>
                <w:szCs w:val="16"/>
                <w:lang w:eastAsia="en-US"/>
              </w:rPr>
            </w:pPr>
            <w:r>
              <w:rPr>
                <w:sz w:val="16"/>
                <w:szCs w:val="16"/>
                <w:lang w:eastAsia="en-US"/>
              </w:rPr>
              <w:t>Correction for Industrial IoT PDCP duplication for Carrier Aggregation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5811D7E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rsidP="00807553">
            <w:pPr>
              <w:pStyle w:val="TAL"/>
              <w:keepNext w:val="0"/>
              <w:keepLines w:val="0"/>
              <w:widowControl w:val="0"/>
              <w:rPr>
                <w:sz w:val="16"/>
                <w:szCs w:val="16"/>
                <w:lang w:eastAsia="zh-CN"/>
              </w:rPr>
            </w:pPr>
            <w:r>
              <w:rPr>
                <w:sz w:val="16"/>
                <w:szCs w:val="16"/>
                <w:lang w:eastAsia="zh-CN"/>
              </w:rPr>
              <w:t>0464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rsidP="00807553">
            <w:pPr>
              <w:pStyle w:val="TAL"/>
              <w:keepNext w:val="0"/>
              <w:keepLines w:val="0"/>
              <w:widowControl w:val="0"/>
              <w:rPr>
                <w:sz w:val="16"/>
                <w:szCs w:val="16"/>
                <w:lang w:eastAsia="en-US"/>
              </w:rPr>
            </w:pPr>
            <w:r>
              <w:rPr>
                <w:sz w:val="16"/>
                <w:szCs w:val="16"/>
                <w:lang w:eastAsia="en-US"/>
              </w:rPr>
              <w:t>Correction of mandatory ProtocolExtensionContainer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3D09C0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rsidP="00807553">
            <w:pPr>
              <w:pStyle w:val="TAL"/>
              <w:keepNext w:val="0"/>
              <w:keepLines w:val="0"/>
              <w:widowControl w:val="0"/>
              <w:rPr>
                <w:sz w:val="16"/>
                <w:szCs w:val="16"/>
                <w:lang w:eastAsia="zh-CN"/>
              </w:rPr>
            </w:pPr>
            <w:r>
              <w:rPr>
                <w:sz w:val="16"/>
                <w:szCs w:val="16"/>
                <w:lang w:eastAsia="zh-CN"/>
              </w:rPr>
              <w:t>0399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rsidP="00807553">
            <w:pPr>
              <w:pStyle w:val="TAL"/>
              <w:keepNext w:val="0"/>
              <w:keepLines w:val="0"/>
              <w:widowControl w:val="0"/>
              <w:rPr>
                <w:sz w:val="16"/>
                <w:szCs w:val="16"/>
                <w:lang w:eastAsia="en-US"/>
              </w:rPr>
            </w:pPr>
            <w:r>
              <w:rPr>
                <w:sz w:val="16"/>
                <w:szCs w:val="16"/>
                <w:lang w:eastAsia="en-US"/>
              </w:rPr>
              <w:t>NPRACH configuration exchanging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424F81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rsidP="00807553">
            <w:pPr>
              <w:pStyle w:val="TAL"/>
              <w:keepNext w:val="0"/>
              <w:keepLines w:val="0"/>
              <w:widowControl w:val="0"/>
              <w:rPr>
                <w:sz w:val="16"/>
                <w:szCs w:val="16"/>
                <w:lang w:eastAsia="zh-CN"/>
              </w:rPr>
            </w:pPr>
            <w:r>
              <w:rPr>
                <w:sz w:val="16"/>
                <w:szCs w:val="16"/>
                <w:lang w:eastAsia="zh-CN"/>
              </w:rPr>
              <w:t>0466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on CPC Complete Transfer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561EEE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rsidP="00807553">
            <w:pPr>
              <w:pStyle w:val="TAL"/>
              <w:keepNext w:val="0"/>
              <w:keepLines w:val="0"/>
              <w:widowControl w:val="0"/>
              <w:rPr>
                <w:sz w:val="16"/>
                <w:szCs w:val="16"/>
                <w:lang w:eastAsia="zh-CN"/>
              </w:rPr>
            </w:pPr>
            <w:r>
              <w:rPr>
                <w:sz w:val="16"/>
                <w:szCs w:val="16"/>
                <w:lang w:eastAsia="zh-CN"/>
              </w:rPr>
              <w:t>0472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rsidP="00807553">
            <w:pPr>
              <w:pStyle w:val="TAL"/>
              <w:keepNext w:val="0"/>
              <w:keepLines w:val="0"/>
              <w:widowControl w:val="0"/>
              <w:rPr>
                <w:sz w:val="16"/>
                <w:szCs w:val="16"/>
                <w:lang w:eastAsia="en-US"/>
              </w:rPr>
            </w:pPr>
            <w:r>
              <w:rPr>
                <w:sz w:val="16"/>
                <w:szCs w:val="16"/>
                <w:lang w:eastAsia="en-US"/>
              </w:rPr>
              <w:t>CR38423 for NR SCG release for power saving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6398463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rsidP="00807553">
            <w:pPr>
              <w:pStyle w:val="TAL"/>
              <w:keepNext w:val="0"/>
              <w:keepLines w:val="0"/>
              <w:widowControl w:val="0"/>
              <w:rPr>
                <w:sz w:val="16"/>
                <w:szCs w:val="16"/>
                <w:lang w:eastAsia="zh-CN"/>
              </w:rPr>
            </w:pPr>
            <w:r>
              <w:rPr>
                <w:sz w:val="16"/>
                <w:szCs w:val="16"/>
                <w:lang w:eastAsia="zh-CN"/>
              </w:rPr>
              <w:t>0485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rsidP="00807553">
            <w:pPr>
              <w:pStyle w:val="TAL"/>
              <w:keepNext w:val="0"/>
              <w:keepLines w:val="0"/>
              <w:widowControl w:val="0"/>
              <w:rPr>
                <w:sz w:val="16"/>
                <w:szCs w:val="16"/>
                <w:lang w:eastAsia="en-US"/>
              </w:rPr>
            </w:pPr>
            <w:r>
              <w:rPr>
                <w:sz w:val="16"/>
                <w:szCs w:val="16"/>
                <w:lang w:eastAsia="en-US"/>
              </w:rPr>
              <w:t>Support of release on CAG subscription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015740F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rsidP="00807553">
            <w:pPr>
              <w:pStyle w:val="TAL"/>
              <w:keepNext w:val="0"/>
              <w:keepLines w:val="0"/>
              <w:widowControl w:val="0"/>
              <w:rPr>
                <w:sz w:val="16"/>
                <w:szCs w:val="16"/>
                <w:lang w:eastAsia="zh-CN"/>
              </w:rPr>
            </w:pPr>
            <w:r>
              <w:rPr>
                <w:sz w:val="16"/>
                <w:szCs w:val="16"/>
                <w:lang w:eastAsia="zh-CN"/>
              </w:rPr>
              <w:t>0492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rsidP="00807553">
            <w:pPr>
              <w:pStyle w:val="TAL"/>
              <w:keepNext w:val="0"/>
              <w:keepLines w:val="0"/>
              <w:widowControl w:val="0"/>
              <w:rPr>
                <w:sz w:val="16"/>
                <w:szCs w:val="16"/>
                <w:lang w:eastAsia="en-US"/>
              </w:rPr>
            </w:pPr>
            <w:r>
              <w:rPr>
                <w:sz w:val="16"/>
                <w:szCs w:val="16"/>
                <w:lang w:eastAsia="en-US"/>
              </w:rPr>
              <w:t>Introduction of reporting frequency for Qos monitoring for URLLC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5806D3D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rsidP="00807553">
            <w:pPr>
              <w:pStyle w:val="TAL"/>
              <w:keepNext w:val="0"/>
              <w:keepLines w:val="0"/>
              <w:widowControl w:val="0"/>
              <w:rPr>
                <w:sz w:val="16"/>
                <w:szCs w:val="16"/>
                <w:lang w:eastAsia="zh-CN"/>
              </w:rPr>
            </w:pPr>
            <w:r>
              <w:rPr>
                <w:sz w:val="16"/>
                <w:szCs w:val="16"/>
                <w:lang w:eastAsia="zh-CN"/>
              </w:rPr>
              <w:t>0493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rsidP="00807553">
            <w:pPr>
              <w:pStyle w:val="TAL"/>
              <w:keepNext w:val="0"/>
              <w:keepLines w:val="0"/>
              <w:widowControl w:val="0"/>
              <w:rPr>
                <w:sz w:val="16"/>
                <w:szCs w:val="16"/>
                <w:lang w:eastAsia="en-US"/>
              </w:rPr>
            </w:pPr>
            <w:r>
              <w:rPr>
                <w:sz w:val="16"/>
                <w:szCs w:val="16"/>
                <w:lang w:eastAsia="en-US"/>
              </w:rPr>
              <w:t>Propagation of immediate MDT configuration in case of Xn inter-RAT HO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108167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rsidP="00807553">
            <w:pPr>
              <w:pStyle w:val="TAL"/>
              <w:keepNext w:val="0"/>
              <w:keepLines w:val="0"/>
              <w:widowControl w:val="0"/>
              <w:rPr>
                <w:sz w:val="16"/>
                <w:szCs w:val="16"/>
                <w:lang w:eastAsia="zh-CN"/>
              </w:rPr>
            </w:pPr>
            <w:r>
              <w:rPr>
                <w:sz w:val="16"/>
                <w:szCs w:val="16"/>
                <w:lang w:eastAsia="zh-CN"/>
              </w:rPr>
              <w:t>0494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rsidP="00807553">
            <w:pPr>
              <w:pStyle w:val="TAL"/>
              <w:keepNext w:val="0"/>
              <w:keepLines w:val="0"/>
              <w:widowControl w:val="0"/>
              <w:rPr>
                <w:sz w:val="16"/>
                <w:szCs w:val="16"/>
                <w:lang w:eastAsia="en-US"/>
              </w:rPr>
            </w:pPr>
            <w:r>
              <w:rPr>
                <w:sz w:val="16"/>
                <w:szCs w:val="16"/>
                <w:lang w:eastAsia="en-US"/>
              </w:rPr>
              <w:t>Correction of alternative QoS profile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92C11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rsidP="00807553">
            <w:pPr>
              <w:pStyle w:val="TAL"/>
              <w:keepNext w:val="0"/>
              <w:keepLines w:val="0"/>
              <w:widowControl w:val="0"/>
              <w:rPr>
                <w:sz w:val="16"/>
                <w:szCs w:val="16"/>
                <w:lang w:eastAsia="zh-CN"/>
              </w:rPr>
            </w:pPr>
            <w:r>
              <w:rPr>
                <w:sz w:val="16"/>
                <w:szCs w:val="16"/>
                <w:lang w:eastAsia="zh-CN"/>
              </w:rPr>
              <w:t>0495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rsidP="00807553">
            <w:pPr>
              <w:pStyle w:val="TAL"/>
              <w:keepNext w:val="0"/>
              <w:keepLines w:val="0"/>
              <w:widowControl w:val="0"/>
              <w:rPr>
                <w:sz w:val="16"/>
                <w:szCs w:val="16"/>
                <w:lang w:eastAsia="en-US"/>
              </w:rPr>
            </w:pPr>
            <w:r>
              <w:rPr>
                <w:sz w:val="16"/>
                <w:szCs w:val="16"/>
                <w:lang w:eastAsia="en-US"/>
              </w:rPr>
              <w:t>Corrections of MLB and MDT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45F4910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rsidP="00807553">
            <w:pPr>
              <w:pStyle w:val="TAL"/>
              <w:keepNext w:val="0"/>
              <w:keepLines w:val="0"/>
              <w:widowControl w:val="0"/>
              <w:rPr>
                <w:sz w:val="16"/>
                <w:szCs w:val="16"/>
                <w:lang w:eastAsia="zh-CN"/>
              </w:rPr>
            </w:pPr>
            <w:r>
              <w:rPr>
                <w:sz w:val="16"/>
                <w:szCs w:val="16"/>
                <w:lang w:eastAsia="zh-CN"/>
              </w:rPr>
              <w:t>0501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rsidP="00807553">
            <w:pPr>
              <w:pStyle w:val="TAL"/>
              <w:keepNext w:val="0"/>
              <w:keepLines w:val="0"/>
              <w:widowControl w:val="0"/>
              <w:rPr>
                <w:sz w:val="16"/>
                <w:szCs w:val="16"/>
                <w:lang w:eastAsia="en-US"/>
              </w:rPr>
            </w:pPr>
            <w:r>
              <w:rPr>
                <w:sz w:val="16"/>
                <w:szCs w:val="16"/>
                <w:lang w:eastAsia="en-US"/>
              </w:rPr>
              <w:t>XnAP Rapporteur CR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BDD800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rsidP="00807553">
            <w:pPr>
              <w:pStyle w:val="TAL"/>
              <w:keepNext w:val="0"/>
              <w:keepLines w:val="0"/>
              <w:widowControl w:val="0"/>
              <w:rPr>
                <w:sz w:val="16"/>
                <w:szCs w:val="16"/>
                <w:lang w:eastAsia="zh-CN"/>
              </w:rPr>
            </w:pPr>
            <w:r>
              <w:rPr>
                <w:sz w:val="16"/>
                <w:szCs w:val="16"/>
                <w:lang w:eastAsia="zh-CN"/>
              </w:rPr>
              <w:t xml:space="preserve">0514 </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rsidP="00807553">
            <w:pPr>
              <w:pStyle w:val="TAL"/>
              <w:keepNext w:val="0"/>
              <w:keepLines w:val="0"/>
              <w:widowControl w:val="0"/>
              <w:rPr>
                <w:sz w:val="16"/>
                <w:szCs w:val="16"/>
                <w:lang w:eastAsia="en-US"/>
              </w:rPr>
            </w:pPr>
            <w:r>
              <w:rPr>
                <w:sz w:val="16"/>
                <w:szCs w:val="16"/>
                <w:lang w:eastAsia="en-US"/>
              </w:rPr>
              <w:t>Correction on XnAP ASN.1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9C863D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RP-210124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rsidP="00807553">
            <w:pPr>
              <w:pStyle w:val="TAL"/>
              <w:keepNext w:val="0"/>
              <w:keepLines w:val="0"/>
              <w:widowControl w:val="0"/>
              <w:rPr>
                <w:sz w:val="16"/>
                <w:szCs w:val="16"/>
                <w:lang w:eastAsia="zh-CN"/>
              </w:rPr>
            </w:pPr>
            <w:r>
              <w:rPr>
                <w:sz w:val="16"/>
                <w:szCs w:val="16"/>
                <w:lang w:eastAsia="zh-CN"/>
              </w:rPr>
              <w:t>0206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rsidP="00807553">
            <w:pPr>
              <w:pStyle w:val="TAL"/>
              <w:keepNext w:val="0"/>
              <w:keepLines w:val="0"/>
              <w:widowControl w:val="0"/>
              <w:rPr>
                <w:sz w:val="16"/>
                <w:szCs w:val="16"/>
                <w:lang w:eastAsia="en-US"/>
              </w:rPr>
            </w:pPr>
            <w:r>
              <w:rPr>
                <w:sz w:val="16"/>
                <w:szCs w:val="16"/>
                <w:lang w:eastAsia="en-US"/>
              </w:rPr>
              <w:t>Introduction of SFN Offset per cell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2DD7D5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rsidP="00807553">
            <w:pPr>
              <w:pStyle w:val="TAL"/>
              <w:keepNext w:val="0"/>
              <w:keepLines w:val="0"/>
              <w:widowControl w:val="0"/>
              <w:rPr>
                <w:sz w:val="16"/>
                <w:szCs w:val="16"/>
                <w:lang w:eastAsia="zh-CN"/>
              </w:rPr>
            </w:pPr>
            <w:r>
              <w:rPr>
                <w:sz w:val="16"/>
                <w:szCs w:val="16"/>
                <w:lang w:eastAsia="zh-CN"/>
              </w:rPr>
              <w:t>0512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rsidP="00807553">
            <w:pPr>
              <w:pStyle w:val="TAL"/>
              <w:keepNext w:val="0"/>
              <w:keepLines w:val="0"/>
              <w:widowControl w:val="0"/>
              <w:rPr>
                <w:sz w:val="16"/>
                <w:szCs w:val="16"/>
                <w:lang w:eastAsia="en-US"/>
              </w:rPr>
            </w:pPr>
            <w:r>
              <w:rPr>
                <w:sz w:val="16"/>
                <w:szCs w:val="16"/>
                <w:lang w:eastAsia="en-US"/>
              </w:rPr>
              <w:t>Cause value on Xn for insufficient UE capabilities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1B0CEA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rsidP="00807553">
            <w:pPr>
              <w:pStyle w:val="TAC"/>
              <w:keepNext w:val="0"/>
              <w:keepLines w:val="0"/>
              <w:widowControl w:val="0"/>
              <w:rPr>
                <w:rFonts w:eastAsia="Malgun Gothic" w:cs="Arial"/>
                <w:color w:val="000000"/>
                <w:sz w:val="16"/>
                <w:szCs w:val="16"/>
              </w:rPr>
            </w:pPr>
            <w:r w:rsidRPr="00510312">
              <w:rPr>
                <w:rFonts w:eastAsia="Malgun Gothic"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rsidP="00807553">
            <w:pPr>
              <w:pStyle w:val="TAL"/>
              <w:keepNext w:val="0"/>
              <w:keepLines w:val="0"/>
              <w:widowControl w:val="0"/>
              <w:rPr>
                <w:sz w:val="16"/>
                <w:szCs w:val="16"/>
                <w:lang w:eastAsia="zh-CN"/>
              </w:rPr>
            </w:pPr>
            <w:r>
              <w:rPr>
                <w:sz w:val="16"/>
                <w:szCs w:val="16"/>
                <w:lang w:eastAsia="zh-CN"/>
              </w:rPr>
              <w:t>0519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rsidP="00807553">
            <w:pPr>
              <w:pStyle w:val="TAL"/>
              <w:keepNext w:val="0"/>
              <w:keepLines w:val="0"/>
              <w:widowControl w:val="0"/>
              <w:rPr>
                <w:sz w:val="16"/>
                <w:szCs w:val="16"/>
                <w:lang w:eastAsia="en-US"/>
              </w:rPr>
            </w:pPr>
            <w:r>
              <w:rPr>
                <w:sz w:val="16"/>
                <w:szCs w:val="16"/>
                <w:lang w:eastAsia="en-US"/>
              </w:rPr>
              <w:t>Update on QoS monitoring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77B7DF4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rsidP="00807553">
            <w:pPr>
              <w:pStyle w:val="TAL"/>
              <w:keepNext w:val="0"/>
              <w:keepLines w:val="0"/>
              <w:widowControl w:val="0"/>
              <w:rPr>
                <w:sz w:val="16"/>
                <w:szCs w:val="16"/>
                <w:lang w:eastAsia="zh-CN"/>
              </w:rPr>
            </w:pPr>
            <w:r>
              <w:rPr>
                <w:sz w:val="16"/>
                <w:szCs w:val="16"/>
                <w:lang w:eastAsia="zh-CN"/>
              </w:rPr>
              <w:t>0529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rsidP="00807553">
            <w:pPr>
              <w:pStyle w:val="TAL"/>
              <w:keepNext w:val="0"/>
              <w:keepLines w:val="0"/>
              <w:widowControl w:val="0"/>
              <w:rPr>
                <w:sz w:val="16"/>
                <w:szCs w:val="16"/>
                <w:lang w:eastAsia="en-US"/>
              </w:rPr>
            </w:pPr>
            <w:r>
              <w:rPr>
                <w:sz w:val="16"/>
                <w:szCs w:val="16"/>
                <w:lang w:eastAsia="en-US"/>
              </w:rPr>
              <w:t>Correction on UE identity index for eMTC UE in RRC_INACTIVE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137802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rsidP="00807553">
            <w:pPr>
              <w:pStyle w:val="TAL"/>
              <w:keepNext w:val="0"/>
              <w:keepLines w:val="0"/>
              <w:widowControl w:val="0"/>
              <w:rPr>
                <w:sz w:val="16"/>
                <w:szCs w:val="16"/>
                <w:lang w:eastAsia="zh-CN"/>
              </w:rPr>
            </w:pPr>
            <w:r>
              <w:rPr>
                <w:sz w:val="16"/>
                <w:szCs w:val="16"/>
                <w:lang w:eastAsia="zh-CN"/>
              </w:rPr>
              <w:t>0534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rsidP="00807553">
            <w:pPr>
              <w:pStyle w:val="TAL"/>
              <w:keepNext w:val="0"/>
              <w:keepLines w:val="0"/>
              <w:widowControl w:val="0"/>
              <w:rPr>
                <w:sz w:val="16"/>
                <w:szCs w:val="16"/>
                <w:lang w:eastAsia="en-US"/>
              </w:rPr>
            </w:pPr>
            <w:r>
              <w:rPr>
                <w:sz w:val="16"/>
                <w:szCs w:val="16"/>
                <w:lang w:eastAsia="en-US"/>
              </w:rPr>
              <w:t>Correction of SN modification request ack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43FF5D2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rsidP="00807553">
            <w:pPr>
              <w:pStyle w:val="TAL"/>
              <w:keepNext w:val="0"/>
              <w:keepLines w:val="0"/>
              <w:widowControl w:val="0"/>
              <w:rPr>
                <w:sz w:val="16"/>
                <w:szCs w:val="16"/>
                <w:lang w:eastAsia="zh-CN"/>
              </w:rPr>
            </w:pPr>
            <w:r>
              <w:rPr>
                <w:sz w:val="16"/>
                <w:szCs w:val="16"/>
                <w:lang w:eastAsia="zh-CN"/>
              </w:rPr>
              <w:t>0537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rsidP="00807553">
            <w:pPr>
              <w:pStyle w:val="TAL"/>
              <w:keepNext w:val="0"/>
              <w:keepLines w:val="0"/>
              <w:widowControl w:val="0"/>
              <w:rPr>
                <w:sz w:val="16"/>
                <w:szCs w:val="16"/>
                <w:lang w:eastAsia="en-US"/>
              </w:rPr>
            </w:pPr>
            <w:r>
              <w:rPr>
                <w:sz w:val="16"/>
                <w:szCs w:val="16"/>
                <w:lang w:eastAsia="en-US"/>
              </w:rPr>
              <w:t>Correction on UL Configuration handling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C1B707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rsidP="00807553">
            <w:pPr>
              <w:pStyle w:val="TAL"/>
              <w:keepNext w:val="0"/>
              <w:keepLines w:val="0"/>
              <w:widowControl w:val="0"/>
              <w:rPr>
                <w:sz w:val="16"/>
                <w:szCs w:val="16"/>
                <w:lang w:eastAsia="zh-CN"/>
              </w:rPr>
            </w:pPr>
            <w:r>
              <w:rPr>
                <w:sz w:val="16"/>
                <w:szCs w:val="16"/>
                <w:lang w:eastAsia="zh-CN"/>
              </w:rPr>
              <w:t>0548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rsidP="00807553">
            <w:pPr>
              <w:pStyle w:val="TAL"/>
              <w:keepNext w:val="0"/>
              <w:keepLines w:val="0"/>
              <w:widowControl w:val="0"/>
              <w:rPr>
                <w:sz w:val="16"/>
                <w:szCs w:val="16"/>
                <w:lang w:eastAsia="en-US"/>
              </w:rPr>
            </w:pPr>
            <w:r>
              <w:rPr>
                <w:sz w:val="16"/>
                <w:szCs w:val="16"/>
                <w:lang w:eastAsia="en-US"/>
              </w:rPr>
              <w:t>Correction of NPN related Cell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776E811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rsidP="00807553">
            <w:pPr>
              <w:pStyle w:val="TAL"/>
              <w:keepNext w:val="0"/>
              <w:keepLines w:val="0"/>
              <w:widowControl w:val="0"/>
              <w:rPr>
                <w:sz w:val="16"/>
                <w:szCs w:val="16"/>
                <w:lang w:eastAsia="zh-CN"/>
              </w:rPr>
            </w:pPr>
            <w:r>
              <w:rPr>
                <w:sz w:val="16"/>
                <w:szCs w:val="16"/>
                <w:lang w:eastAsia="zh-CN"/>
              </w:rPr>
              <w:t>0554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Secondary RAT in mobility restrictions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3615BD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rsidP="00807553">
            <w:pPr>
              <w:pStyle w:val="TAL"/>
              <w:keepNext w:val="0"/>
              <w:keepLines w:val="0"/>
              <w:widowControl w:val="0"/>
              <w:rPr>
                <w:sz w:val="16"/>
                <w:szCs w:val="16"/>
                <w:lang w:eastAsia="zh-CN"/>
              </w:rPr>
            </w:pPr>
            <w:r>
              <w:rPr>
                <w:sz w:val="16"/>
                <w:szCs w:val="16"/>
                <w:lang w:eastAsia="zh-CN"/>
              </w:rPr>
              <w:t>0555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rsidP="00807553">
            <w:pPr>
              <w:pStyle w:val="TAL"/>
              <w:keepNext w:val="0"/>
              <w:keepLines w:val="0"/>
              <w:widowControl w:val="0"/>
              <w:rPr>
                <w:sz w:val="16"/>
                <w:szCs w:val="16"/>
                <w:lang w:eastAsia="en-US"/>
              </w:rPr>
            </w:pPr>
            <w:r>
              <w:rPr>
                <w:sz w:val="16"/>
                <w:szCs w:val="16"/>
                <w:lang w:eastAsia="en-US"/>
              </w:rPr>
              <w:t>Cause value on Xn for normal release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533F430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rsidP="00807553">
            <w:pPr>
              <w:pStyle w:val="TAL"/>
              <w:keepNext w:val="0"/>
              <w:keepLines w:val="0"/>
              <w:widowControl w:val="0"/>
              <w:rPr>
                <w:sz w:val="16"/>
                <w:szCs w:val="16"/>
                <w:lang w:eastAsia="zh-CN"/>
              </w:rPr>
            </w:pPr>
            <w:r>
              <w:rPr>
                <w:sz w:val="16"/>
                <w:szCs w:val="16"/>
                <w:lang w:eastAsia="zh-CN"/>
              </w:rPr>
              <w:t>0452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rsidP="00807553">
            <w:pPr>
              <w:pStyle w:val="TAL"/>
              <w:keepNext w:val="0"/>
              <w:keepLines w:val="0"/>
              <w:widowControl w:val="0"/>
              <w:rPr>
                <w:sz w:val="16"/>
                <w:szCs w:val="16"/>
                <w:lang w:eastAsia="en-US"/>
              </w:rPr>
            </w:pPr>
            <w:r>
              <w:rPr>
                <w:sz w:val="16"/>
                <w:szCs w:val="16"/>
                <w:lang w:eastAsia="en-US"/>
              </w:rPr>
              <w:t>Correction of the DAPS Response Information IE in the tabular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143207B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rsidP="00807553">
            <w:pPr>
              <w:pStyle w:val="TAL"/>
              <w:keepNext w:val="0"/>
              <w:keepLines w:val="0"/>
              <w:widowControl w:val="0"/>
              <w:rPr>
                <w:sz w:val="16"/>
                <w:szCs w:val="16"/>
                <w:lang w:eastAsia="zh-CN"/>
              </w:rPr>
            </w:pPr>
            <w:r>
              <w:rPr>
                <w:sz w:val="16"/>
                <w:szCs w:val="16"/>
                <w:lang w:eastAsia="zh-CN"/>
              </w:rPr>
              <w:t>0465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the use of the max no of CHO preparations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4BC6E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rsidP="00807553">
            <w:pPr>
              <w:pStyle w:val="TAL"/>
              <w:keepNext w:val="0"/>
              <w:keepLines w:val="0"/>
              <w:widowControl w:val="0"/>
              <w:rPr>
                <w:sz w:val="16"/>
                <w:szCs w:val="16"/>
                <w:lang w:eastAsia="zh-CN"/>
              </w:rPr>
            </w:pPr>
            <w:r>
              <w:rPr>
                <w:sz w:val="16"/>
                <w:szCs w:val="16"/>
                <w:lang w:eastAsia="zh-CN"/>
              </w:rPr>
              <w:t>0473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TAI Slice Support List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04664FE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rsidP="00807553">
            <w:pPr>
              <w:pStyle w:val="TAL"/>
              <w:keepNext w:val="0"/>
              <w:keepLines w:val="0"/>
              <w:widowControl w:val="0"/>
              <w:rPr>
                <w:sz w:val="16"/>
                <w:szCs w:val="16"/>
                <w:lang w:eastAsia="zh-CN"/>
              </w:rPr>
            </w:pPr>
            <w:r>
              <w:rPr>
                <w:sz w:val="16"/>
                <w:szCs w:val="16"/>
                <w:lang w:eastAsia="zh-CN"/>
              </w:rPr>
              <w:t>0504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rsidP="00807553">
            <w:pPr>
              <w:pStyle w:val="TAL"/>
              <w:keepNext w:val="0"/>
              <w:keepLines w:val="0"/>
              <w:widowControl w:val="0"/>
              <w:rPr>
                <w:sz w:val="16"/>
                <w:szCs w:val="16"/>
                <w:lang w:eastAsia="en-US"/>
              </w:rPr>
            </w:pPr>
            <w:r>
              <w:rPr>
                <w:sz w:val="16"/>
                <w:szCs w:val="16"/>
                <w:lang w:eastAsia="en-US"/>
              </w:rPr>
              <w:t>Correction of Allocated C-RNTI for 2-step RACH</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F85DAE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rsidP="00807553">
            <w:pPr>
              <w:pStyle w:val="TAL"/>
              <w:keepNext w:val="0"/>
              <w:keepLines w:val="0"/>
              <w:widowControl w:val="0"/>
              <w:rPr>
                <w:sz w:val="16"/>
                <w:szCs w:val="16"/>
                <w:lang w:eastAsia="zh-CN"/>
              </w:rPr>
            </w:pPr>
            <w:r>
              <w:rPr>
                <w:sz w:val="16"/>
                <w:szCs w:val="16"/>
                <w:lang w:eastAsia="zh-CN"/>
              </w:rPr>
              <w:t>0530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rsidP="00807553">
            <w:pPr>
              <w:pStyle w:val="TAR"/>
              <w:keepNext w:val="0"/>
              <w:keepLines w:val="0"/>
              <w:widowControl w:val="0"/>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rsidP="00807553">
            <w:pPr>
              <w:pStyle w:val="TAL"/>
              <w:keepNext w:val="0"/>
              <w:keepLines w:val="0"/>
              <w:widowControl w:val="0"/>
              <w:rPr>
                <w:sz w:val="16"/>
                <w:szCs w:val="16"/>
                <w:lang w:eastAsia="en-US"/>
              </w:rPr>
            </w:pPr>
            <w:r>
              <w:rPr>
                <w:sz w:val="16"/>
                <w:szCs w:val="16"/>
                <w:lang w:eastAsia="en-US"/>
              </w:rPr>
              <w:t>Paging eDRX information delivery for RRC_INACTIVE UE in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129FC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rsidP="00807553">
            <w:pPr>
              <w:pStyle w:val="TAL"/>
              <w:keepNext w:val="0"/>
              <w:keepLines w:val="0"/>
              <w:widowControl w:val="0"/>
              <w:rPr>
                <w:sz w:val="16"/>
                <w:szCs w:val="16"/>
                <w:lang w:eastAsia="zh-CN"/>
              </w:rPr>
            </w:pPr>
            <w:r>
              <w:rPr>
                <w:sz w:val="16"/>
                <w:szCs w:val="16"/>
                <w:lang w:eastAsia="zh-CN"/>
              </w:rPr>
              <w:t>0559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Maximum Number of RRC Connections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0AEA22A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rsidP="00807553">
            <w:pPr>
              <w:pStyle w:val="TAL"/>
              <w:keepNext w:val="0"/>
              <w:keepLines w:val="0"/>
              <w:widowControl w:val="0"/>
              <w:rPr>
                <w:sz w:val="16"/>
                <w:szCs w:val="16"/>
                <w:lang w:eastAsia="zh-CN"/>
              </w:rPr>
            </w:pPr>
            <w:r>
              <w:rPr>
                <w:sz w:val="16"/>
                <w:szCs w:val="16"/>
                <w:lang w:eastAsia="zh-CN"/>
              </w:rPr>
              <w:t>0577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rsidP="00807553">
            <w:pPr>
              <w:pStyle w:val="TAL"/>
              <w:keepNext w:val="0"/>
              <w:keepLines w:val="0"/>
              <w:widowControl w:val="0"/>
              <w:rPr>
                <w:sz w:val="16"/>
                <w:szCs w:val="16"/>
                <w:lang w:eastAsia="en-US"/>
              </w:rPr>
            </w:pPr>
            <w:r>
              <w:rPr>
                <w:sz w:val="16"/>
                <w:szCs w:val="16"/>
                <w:lang w:eastAsia="en-US"/>
              </w:rPr>
              <w:t>38.423 correction for CHO early data forwarding in MN to ng-eNB/gNB Change scenario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205BAE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rsidP="00807553">
            <w:pPr>
              <w:pStyle w:val="TAL"/>
              <w:keepNext w:val="0"/>
              <w:keepLines w:val="0"/>
              <w:widowControl w:val="0"/>
              <w:rPr>
                <w:sz w:val="16"/>
                <w:szCs w:val="16"/>
                <w:lang w:eastAsia="zh-CN"/>
              </w:rPr>
            </w:pPr>
            <w:r>
              <w:rPr>
                <w:sz w:val="16"/>
                <w:szCs w:val="16"/>
                <w:lang w:eastAsia="zh-CN"/>
              </w:rPr>
              <w:t>0582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RAT Restriction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6E8137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rsidP="00807553">
            <w:pPr>
              <w:pStyle w:val="TAL"/>
              <w:keepNext w:val="0"/>
              <w:keepLines w:val="0"/>
              <w:widowControl w:val="0"/>
              <w:rPr>
                <w:sz w:val="16"/>
                <w:szCs w:val="16"/>
                <w:lang w:eastAsia="zh-CN"/>
              </w:rPr>
            </w:pPr>
            <w:r>
              <w:rPr>
                <w:sz w:val="16"/>
                <w:szCs w:val="16"/>
                <w:lang w:eastAsia="zh-CN"/>
              </w:rPr>
              <w:t>0594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rsidP="00807553">
            <w:pPr>
              <w:pStyle w:val="TAL"/>
              <w:keepNext w:val="0"/>
              <w:keepLines w:val="0"/>
              <w:widowControl w:val="0"/>
              <w:rPr>
                <w:sz w:val="16"/>
                <w:szCs w:val="16"/>
                <w:lang w:eastAsia="en-US"/>
              </w:rPr>
            </w:pPr>
            <w:r>
              <w:rPr>
                <w:sz w:val="16"/>
                <w:szCs w:val="16"/>
                <w:lang w:eastAsia="en-US"/>
              </w:rPr>
              <w:t>Correction on description of RACH Report Container in ACCESS AND MOBILITY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611CAFF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rsidP="00807553">
            <w:pPr>
              <w:pStyle w:val="TAL"/>
              <w:keepNext w:val="0"/>
              <w:keepLines w:val="0"/>
              <w:widowControl w:val="0"/>
              <w:rPr>
                <w:sz w:val="16"/>
                <w:szCs w:val="16"/>
                <w:lang w:eastAsia="zh-CN"/>
              </w:rPr>
            </w:pPr>
            <w:r>
              <w:rPr>
                <w:sz w:val="16"/>
                <w:szCs w:val="16"/>
                <w:lang w:eastAsia="zh-CN"/>
              </w:rPr>
              <w:t>0609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rsidP="00807553">
            <w:pPr>
              <w:pStyle w:val="TAL"/>
              <w:keepNext w:val="0"/>
              <w:keepLines w:val="0"/>
              <w:widowControl w:val="0"/>
              <w:rPr>
                <w:sz w:val="16"/>
                <w:szCs w:val="16"/>
                <w:lang w:eastAsia="en-US"/>
              </w:rPr>
            </w:pPr>
            <w:r>
              <w:rPr>
                <w:sz w:val="16"/>
                <w:szCs w:val="16"/>
                <w:lang w:eastAsia="en-US"/>
              </w:rPr>
              <w:t>Correction of ASN.1 definition and semantics for Resource Status Reporting Initiation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5D3AA9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rsidP="00807553">
            <w:pPr>
              <w:pStyle w:val="TAL"/>
              <w:keepNext w:val="0"/>
              <w:keepLines w:val="0"/>
              <w:widowControl w:val="0"/>
              <w:rPr>
                <w:sz w:val="16"/>
                <w:szCs w:val="16"/>
                <w:lang w:eastAsia="zh-CN"/>
              </w:rPr>
            </w:pPr>
            <w:r>
              <w:rPr>
                <w:sz w:val="16"/>
                <w:szCs w:val="16"/>
                <w:lang w:eastAsia="zh-CN"/>
              </w:rPr>
              <w:t>0624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rsidP="00807553">
            <w:pPr>
              <w:pStyle w:val="TAL"/>
              <w:keepNext w:val="0"/>
              <w:keepLines w:val="0"/>
              <w:widowControl w:val="0"/>
              <w:rPr>
                <w:sz w:val="16"/>
                <w:szCs w:val="16"/>
                <w:lang w:eastAsia="en-US"/>
              </w:rPr>
            </w:pPr>
            <w:r>
              <w:rPr>
                <w:sz w:val="16"/>
                <w:szCs w:val="16"/>
                <w:lang w:eastAsia="en-US"/>
              </w:rPr>
              <w:t>Addition of sidelink MR-DC resource coordination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9AE5E0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rsidP="00807553">
            <w:pPr>
              <w:pStyle w:val="TAL"/>
              <w:keepNext w:val="0"/>
              <w:keepLines w:val="0"/>
              <w:widowControl w:val="0"/>
              <w:rPr>
                <w:sz w:val="16"/>
                <w:szCs w:val="16"/>
                <w:lang w:eastAsia="zh-CN"/>
              </w:rPr>
            </w:pPr>
            <w:r>
              <w:rPr>
                <w:sz w:val="16"/>
                <w:szCs w:val="16"/>
                <w:lang w:eastAsia="zh-CN"/>
              </w:rPr>
              <w:t>0631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rsidP="00807553">
            <w:pPr>
              <w:pStyle w:val="TAL"/>
              <w:keepNext w:val="0"/>
              <w:keepLines w:val="0"/>
              <w:widowControl w:val="0"/>
              <w:rPr>
                <w:sz w:val="16"/>
                <w:szCs w:val="16"/>
                <w:lang w:eastAsia="en-US"/>
              </w:rPr>
            </w:pPr>
            <w:r>
              <w:rPr>
                <w:sz w:val="16"/>
                <w:szCs w:val="16"/>
                <w:lang w:eastAsia="en-US"/>
              </w:rPr>
              <w:t>How to release SCG configuration between MN and SN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4B395D8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rsidP="00807553">
            <w:pPr>
              <w:pStyle w:val="TAL"/>
              <w:keepNext w:val="0"/>
              <w:keepLines w:val="0"/>
              <w:widowControl w:val="0"/>
              <w:rPr>
                <w:sz w:val="16"/>
                <w:szCs w:val="16"/>
                <w:lang w:eastAsia="zh-CN"/>
              </w:rPr>
            </w:pPr>
            <w:r>
              <w:rPr>
                <w:sz w:val="16"/>
                <w:szCs w:val="16"/>
                <w:lang w:eastAsia="zh-CN"/>
              </w:rPr>
              <w:t>0632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rsidP="00807553">
            <w:pPr>
              <w:pStyle w:val="TAL"/>
              <w:keepNext w:val="0"/>
              <w:keepLines w:val="0"/>
              <w:widowControl w:val="0"/>
              <w:rPr>
                <w:sz w:val="16"/>
                <w:szCs w:val="16"/>
                <w:lang w:eastAsia="en-US"/>
              </w:rPr>
            </w:pPr>
            <w:r>
              <w:rPr>
                <w:sz w:val="16"/>
                <w:szCs w:val="16"/>
                <w:lang w:eastAsia="en-US"/>
              </w:rPr>
              <w:t>Rel-16 CR for UE specific DRX delivery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1A513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rsidP="00807553">
            <w:pPr>
              <w:pStyle w:val="TAL"/>
              <w:keepNext w:val="0"/>
              <w:keepLines w:val="0"/>
              <w:widowControl w:val="0"/>
              <w:rPr>
                <w:sz w:val="16"/>
                <w:szCs w:val="16"/>
                <w:lang w:eastAsia="zh-CN"/>
              </w:rPr>
            </w:pPr>
            <w:r>
              <w:rPr>
                <w:sz w:val="16"/>
                <w:szCs w:val="16"/>
                <w:lang w:eastAsia="zh-CN"/>
              </w:rPr>
              <w:t>0622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rsidP="00807553">
            <w:pPr>
              <w:pStyle w:val="TAL"/>
              <w:keepNext w:val="0"/>
              <w:keepLines w:val="0"/>
              <w:widowControl w:val="0"/>
              <w:rPr>
                <w:sz w:val="16"/>
                <w:szCs w:val="16"/>
                <w:lang w:eastAsia="en-US"/>
              </w:rPr>
            </w:pPr>
            <w:r>
              <w:rPr>
                <w:sz w:val="16"/>
                <w:szCs w:val="16"/>
                <w:lang w:eastAsia="en-US"/>
              </w:rPr>
              <w:t>Expected UE Activity Behaviour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5A2F9F1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rsidP="00807553">
            <w:pPr>
              <w:pStyle w:val="TAL"/>
              <w:keepNext w:val="0"/>
              <w:keepLines w:val="0"/>
              <w:widowControl w:val="0"/>
              <w:rPr>
                <w:sz w:val="16"/>
                <w:szCs w:val="16"/>
                <w:lang w:eastAsia="zh-CN"/>
              </w:rPr>
            </w:pPr>
            <w:r>
              <w:rPr>
                <w:sz w:val="16"/>
                <w:szCs w:val="16"/>
                <w:lang w:eastAsia="zh-CN"/>
              </w:rPr>
              <w:t>0643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rsidP="00807553">
            <w:pPr>
              <w:pStyle w:val="TAL"/>
              <w:keepNext w:val="0"/>
              <w:keepLines w:val="0"/>
              <w:widowControl w:val="0"/>
              <w:rPr>
                <w:sz w:val="16"/>
                <w:szCs w:val="16"/>
                <w:lang w:eastAsia="en-US"/>
              </w:rPr>
            </w:pPr>
            <w:r>
              <w:rPr>
                <w:sz w:val="16"/>
                <w:szCs w:val="16"/>
                <w:lang w:eastAsia="en-US"/>
              </w:rPr>
              <w:t>Support for using IAB for a NR-DC 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63EEAC6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rsidP="00807553">
            <w:pPr>
              <w:pStyle w:val="TAL"/>
              <w:keepNext w:val="0"/>
              <w:keepLines w:val="0"/>
              <w:widowControl w:val="0"/>
              <w:rPr>
                <w:sz w:val="16"/>
                <w:szCs w:val="16"/>
                <w:lang w:eastAsia="zh-CN"/>
              </w:rPr>
            </w:pPr>
            <w:r>
              <w:rPr>
                <w:sz w:val="16"/>
                <w:szCs w:val="16"/>
                <w:lang w:eastAsia="zh-CN"/>
              </w:rPr>
              <w:t>0659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rsidP="00807553">
            <w:pPr>
              <w:pStyle w:val="TAL"/>
              <w:keepNext w:val="0"/>
              <w:keepLines w:val="0"/>
              <w:widowControl w:val="0"/>
              <w:rPr>
                <w:sz w:val="16"/>
                <w:szCs w:val="16"/>
                <w:lang w:eastAsia="en-US"/>
              </w:rPr>
            </w:pPr>
            <w:r>
              <w:rPr>
                <w:sz w:val="16"/>
                <w:szCs w:val="16"/>
                <w:lang w:eastAsia="en-US"/>
              </w:rPr>
              <w:t>Correction of RESOURCE STATUS UPDATE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2E92610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rsidP="00807553">
            <w:pPr>
              <w:pStyle w:val="TAL"/>
              <w:keepNext w:val="0"/>
              <w:keepLines w:val="0"/>
              <w:widowControl w:val="0"/>
              <w:rPr>
                <w:sz w:val="16"/>
                <w:szCs w:val="16"/>
                <w:lang w:eastAsia="zh-CN"/>
              </w:rPr>
            </w:pPr>
            <w:r>
              <w:rPr>
                <w:sz w:val="16"/>
                <w:szCs w:val="16"/>
                <w:lang w:eastAsia="zh-CN"/>
              </w:rPr>
              <w:t>0672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of Security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7DB2FAB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rsidP="00807553">
            <w:pPr>
              <w:pStyle w:val="TAL"/>
              <w:keepNext w:val="0"/>
              <w:keepLines w:val="0"/>
              <w:widowControl w:val="0"/>
              <w:rPr>
                <w:sz w:val="16"/>
                <w:szCs w:val="16"/>
                <w:lang w:eastAsia="zh-CN"/>
              </w:rPr>
            </w:pPr>
            <w:r>
              <w:rPr>
                <w:sz w:val="16"/>
                <w:szCs w:val="16"/>
                <w:lang w:eastAsia="zh-CN"/>
              </w:rPr>
              <w:t>0673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CR on Network instance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5D0BF81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rsidP="00807553">
            <w:pPr>
              <w:pStyle w:val="TAL"/>
              <w:keepNext w:val="0"/>
              <w:keepLines w:val="0"/>
              <w:widowControl w:val="0"/>
              <w:rPr>
                <w:sz w:val="16"/>
                <w:szCs w:val="16"/>
                <w:lang w:eastAsia="zh-CN"/>
              </w:rPr>
            </w:pPr>
            <w:r>
              <w:rPr>
                <w:sz w:val="16"/>
                <w:szCs w:val="16"/>
                <w:lang w:eastAsia="zh-CN"/>
              </w:rPr>
              <w:t>0677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rsidP="00807553">
            <w:pPr>
              <w:pStyle w:val="TAL"/>
              <w:keepNext w:val="0"/>
              <w:keepLines w:val="0"/>
              <w:widowControl w:val="0"/>
              <w:rPr>
                <w:sz w:val="16"/>
                <w:szCs w:val="16"/>
                <w:lang w:eastAsia="en-US"/>
              </w:rPr>
            </w:pPr>
            <w:r>
              <w:rPr>
                <w:sz w:val="16"/>
                <w:szCs w:val="16"/>
                <w:lang w:eastAsia="en-US"/>
              </w:rPr>
              <w:t>Adding reference for coding of Common Network Instance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357ABF3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rsidP="00807553">
            <w:pPr>
              <w:pStyle w:val="TAL"/>
              <w:keepNext w:val="0"/>
              <w:keepLines w:val="0"/>
              <w:widowControl w:val="0"/>
              <w:rPr>
                <w:sz w:val="16"/>
                <w:szCs w:val="16"/>
                <w:lang w:eastAsia="zh-CN"/>
              </w:rPr>
            </w:pPr>
            <w:r>
              <w:rPr>
                <w:sz w:val="16"/>
                <w:szCs w:val="16"/>
                <w:lang w:eastAsia="zh-CN"/>
              </w:rPr>
              <w:t>0689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rsidP="00807553">
            <w:pPr>
              <w:pStyle w:val="TAL"/>
              <w:keepNext w:val="0"/>
              <w:keepLines w:val="0"/>
              <w:widowControl w:val="0"/>
              <w:rPr>
                <w:sz w:val="16"/>
                <w:szCs w:val="16"/>
                <w:lang w:eastAsia="en-US"/>
              </w:rPr>
            </w:pPr>
            <w:r>
              <w:rPr>
                <w:sz w:val="16"/>
                <w:szCs w:val="16"/>
                <w:lang w:eastAsia="en-US"/>
              </w:rPr>
              <w:t>Transfer of PSCell Location Reporting control information at Xn mobility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7FFB00A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RP-212871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rsidP="00807553">
            <w:pPr>
              <w:pStyle w:val="TAL"/>
              <w:keepNext w:val="0"/>
              <w:keepLines w:val="0"/>
              <w:widowControl w:val="0"/>
              <w:rPr>
                <w:sz w:val="16"/>
                <w:szCs w:val="16"/>
                <w:lang w:eastAsia="zh-CN"/>
              </w:rPr>
            </w:pPr>
            <w:r>
              <w:rPr>
                <w:sz w:val="16"/>
                <w:szCs w:val="16"/>
                <w:lang w:eastAsia="zh-CN"/>
              </w:rPr>
              <w:t>0696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rsidP="00807553">
            <w:pPr>
              <w:pStyle w:val="TAL"/>
              <w:keepNext w:val="0"/>
              <w:keepLines w:val="0"/>
              <w:widowControl w:val="0"/>
              <w:rPr>
                <w:sz w:val="16"/>
                <w:szCs w:val="16"/>
                <w:lang w:eastAsia="en-US"/>
              </w:rPr>
            </w:pPr>
            <w:r>
              <w:rPr>
                <w:sz w:val="16"/>
                <w:szCs w:val="16"/>
                <w:lang w:eastAsia="en-US"/>
              </w:rPr>
              <w:t>Redundant network instance for split PDU session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2CEC677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rsidP="00807553">
            <w:pPr>
              <w:pStyle w:val="TAL"/>
              <w:keepNext w:val="0"/>
              <w:keepLines w:val="0"/>
              <w:widowControl w:val="0"/>
              <w:rPr>
                <w:sz w:val="16"/>
                <w:szCs w:val="16"/>
                <w:lang w:eastAsia="zh-CN"/>
              </w:rPr>
            </w:pPr>
            <w:r>
              <w:rPr>
                <w:sz w:val="16"/>
                <w:szCs w:val="16"/>
                <w:lang w:eastAsia="zh-CN"/>
              </w:rPr>
              <w:t>0705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rsidP="00807553">
            <w:pPr>
              <w:pStyle w:val="TAL"/>
              <w:keepNext w:val="0"/>
              <w:keepLines w:val="0"/>
              <w:widowControl w:val="0"/>
              <w:rPr>
                <w:sz w:val="16"/>
                <w:szCs w:val="16"/>
                <w:lang w:eastAsia="en-US"/>
              </w:rPr>
            </w:pPr>
            <w:r>
              <w:rPr>
                <w:sz w:val="16"/>
                <w:szCs w:val="16"/>
                <w:lang w:eastAsia="en-US"/>
              </w:rPr>
              <w:t>Correction to the S-NODE MODIFICATION REQUIRED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5178654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rsidP="00807553">
            <w:pPr>
              <w:pStyle w:val="TAL"/>
              <w:keepNext w:val="0"/>
              <w:keepLines w:val="0"/>
              <w:widowControl w:val="0"/>
              <w:rPr>
                <w:sz w:val="16"/>
                <w:szCs w:val="16"/>
                <w:lang w:eastAsia="zh-CN"/>
              </w:rPr>
            </w:pPr>
            <w:r>
              <w:rPr>
                <w:sz w:val="16"/>
                <w:szCs w:val="16"/>
                <w:lang w:eastAsia="zh-CN"/>
              </w:rPr>
              <w:t>0706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rsidP="00807553">
            <w:pPr>
              <w:pStyle w:val="TAL"/>
              <w:keepNext w:val="0"/>
              <w:keepLines w:val="0"/>
              <w:widowControl w:val="0"/>
              <w:rPr>
                <w:sz w:val="16"/>
                <w:szCs w:val="16"/>
                <w:lang w:eastAsia="en-US"/>
              </w:rPr>
            </w:pPr>
            <w:r>
              <w:rPr>
                <w:sz w:val="16"/>
                <w:szCs w:val="16"/>
                <w:lang w:eastAsia="en-US"/>
              </w:rPr>
              <w:t>Correction of Direct data forwarding from NR-DC to E-UTRAN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34E22B1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rsidP="00807553">
            <w:pPr>
              <w:pStyle w:val="TAL"/>
              <w:keepNext w:val="0"/>
              <w:keepLines w:val="0"/>
              <w:widowControl w:val="0"/>
              <w:rPr>
                <w:sz w:val="16"/>
                <w:szCs w:val="16"/>
                <w:lang w:eastAsia="zh-CN"/>
              </w:rPr>
            </w:pPr>
            <w:r>
              <w:rPr>
                <w:sz w:val="16"/>
                <w:szCs w:val="16"/>
                <w:lang w:eastAsia="zh-CN"/>
              </w:rPr>
              <w:t>0718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rsidP="00807553">
            <w:pPr>
              <w:pStyle w:val="TAL"/>
              <w:keepNext w:val="0"/>
              <w:keepLines w:val="0"/>
              <w:widowControl w:val="0"/>
              <w:rPr>
                <w:sz w:val="16"/>
                <w:szCs w:val="16"/>
                <w:lang w:eastAsia="en-US"/>
              </w:rPr>
            </w:pPr>
            <w:r>
              <w:rPr>
                <w:sz w:val="16"/>
                <w:szCs w:val="16"/>
                <w:lang w:eastAsia="en-US"/>
              </w:rPr>
              <w:t>Correction on Xn Removal for RAN Sharing in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7C50F14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RP-220243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rsidP="00807553">
            <w:pPr>
              <w:pStyle w:val="TAL"/>
              <w:keepNext w:val="0"/>
              <w:keepLines w:val="0"/>
              <w:widowControl w:val="0"/>
              <w:rPr>
                <w:sz w:val="16"/>
                <w:szCs w:val="16"/>
                <w:lang w:eastAsia="zh-CN"/>
              </w:rPr>
            </w:pPr>
            <w:r>
              <w:rPr>
                <w:sz w:val="16"/>
                <w:szCs w:val="16"/>
                <w:lang w:eastAsia="zh-CN"/>
              </w:rPr>
              <w:t>0553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rsidP="00807553">
            <w:pPr>
              <w:pStyle w:val="TAL"/>
              <w:keepNext w:val="0"/>
              <w:keepLines w:val="0"/>
              <w:widowControl w:val="0"/>
              <w:rPr>
                <w:sz w:val="16"/>
                <w:szCs w:val="16"/>
                <w:lang w:eastAsia="en-US"/>
              </w:rPr>
            </w:pPr>
            <w:r>
              <w:rPr>
                <w:sz w:val="16"/>
                <w:szCs w:val="16"/>
                <w:lang w:eastAsia="en-US"/>
              </w:rPr>
              <w:t>Direct data forwarding for mobility between DC and SA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755F4D5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rsidP="00807553">
            <w:pPr>
              <w:pStyle w:val="TAL"/>
              <w:keepNext w:val="0"/>
              <w:keepLines w:val="0"/>
              <w:widowControl w:val="0"/>
              <w:rPr>
                <w:sz w:val="16"/>
                <w:szCs w:val="16"/>
                <w:lang w:eastAsia="zh-CN"/>
              </w:rPr>
            </w:pPr>
            <w:r>
              <w:rPr>
                <w:sz w:val="16"/>
                <w:szCs w:val="16"/>
                <w:lang w:eastAsia="zh-CN"/>
              </w:rPr>
              <w:t>0691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rsidP="00807553">
            <w:pPr>
              <w:pStyle w:val="TAL"/>
              <w:keepNext w:val="0"/>
              <w:keepLines w:val="0"/>
              <w:widowControl w:val="0"/>
              <w:rPr>
                <w:sz w:val="16"/>
                <w:szCs w:val="16"/>
                <w:lang w:eastAsia="en-US"/>
              </w:rPr>
            </w:pPr>
            <w:r>
              <w:rPr>
                <w:sz w:val="16"/>
                <w:szCs w:val="16"/>
                <w:lang w:eastAsia="en-US"/>
              </w:rPr>
              <w:t>Dynamic ACL over Xn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5E33DA7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rsidP="00807553">
            <w:pPr>
              <w:pStyle w:val="TAL"/>
              <w:keepNext w:val="0"/>
              <w:keepLines w:val="0"/>
              <w:widowControl w:val="0"/>
              <w:rPr>
                <w:sz w:val="16"/>
                <w:szCs w:val="16"/>
                <w:lang w:eastAsia="zh-CN"/>
              </w:rPr>
            </w:pPr>
            <w:r>
              <w:rPr>
                <w:sz w:val="16"/>
                <w:szCs w:val="16"/>
                <w:lang w:eastAsia="zh-CN"/>
              </w:rPr>
              <w:t>0731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rsidP="00807553">
            <w:pPr>
              <w:pStyle w:val="TAL"/>
              <w:keepNext w:val="0"/>
              <w:keepLines w:val="0"/>
              <w:widowControl w:val="0"/>
              <w:rPr>
                <w:sz w:val="16"/>
                <w:szCs w:val="16"/>
                <w:lang w:eastAsia="en-US"/>
              </w:rPr>
            </w:pPr>
            <w:r>
              <w:rPr>
                <w:sz w:val="16"/>
                <w:szCs w:val="16"/>
                <w:lang w:eastAsia="en-US"/>
              </w:rPr>
              <w:t>Correction on UE XnAP ID in the ERROR INDICATION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1B2B80B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rsidP="00807553">
            <w:pPr>
              <w:pStyle w:val="TAL"/>
              <w:keepNext w:val="0"/>
              <w:keepLines w:val="0"/>
              <w:widowControl w:val="0"/>
              <w:rPr>
                <w:sz w:val="16"/>
                <w:szCs w:val="16"/>
                <w:lang w:eastAsia="zh-CN"/>
              </w:rPr>
            </w:pPr>
            <w:r>
              <w:rPr>
                <w:sz w:val="16"/>
                <w:szCs w:val="16"/>
                <w:lang w:eastAsia="zh-CN"/>
              </w:rPr>
              <w:t>0736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rsidP="00807553">
            <w:pPr>
              <w:pStyle w:val="TAL"/>
              <w:keepNext w:val="0"/>
              <w:keepLines w:val="0"/>
              <w:widowControl w:val="0"/>
              <w:rPr>
                <w:sz w:val="16"/>
                <w:szCs w:val="16"/>
                <w:lang w:eastAsia="en-US"/>
              </w:rPr>
            </w:pPr>
            <w:r>
              <w:rPr>
                <w:sz w:val="16"/>
                <w:szCs w:val="16"/>
                <w:lang w:eastAsia="en-US"/>
              </w:rPr>
              <w:t>Correction of frequency information for DL only cell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31D4223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rsidP="00807553">
            <w:pPr>
              <w:pStyle w:val="TAL"/>
              <w:keepNext w:val="0"/>
              <w:keepLines w:val="0"/>
              <w:widowControl w:val="0"/>
              <w:rPr>
                <w:sz w:val="16"/>
                <w:szCs w:val="16"/>
                <w:lang w:eastAsia="zh-CN"/>
              </w:rPr>
            </w:pPr>
            <w:r>
              <w:rPr>
                <w:sz w:val="16"/>
                <w:szCs w:val="16"/>
                <w:lang w:eastAsia="zh-CN"/>
              </w:rPr>
              <w:t>0742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rsidP="00807553">
            <w:pPr>
              <w:pStyle w:val="TAL"/>
              <w:keepNext w:val="0"/>
              <w:keepLines w:val="0"/>
              <w:widowControl w:val="0"/>
              <w:rPr>
                <w:sz w:val="16"/>
                <w:szCs w:val="16"/>
                <w:lang w:eastAsia="en-US"/>
              </w:rPr>
            </w:pPr>
            <w:r>
              <w:rPr>
                <w:sz w:val="16"/>
                <w:szCs w:val="16"/>
                <w:lang w:eastAsia="en-US"/>
              </w:rPr>
              <w:t>Value range misalignment for MDT M1, M8 and M9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2BB87C2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rsidP="00807553">
            <w:pPr>
              <w:pStyle w:val="TAL"/>
              <w:keepNext w:val="0"/>
              <w:keepLines w:val="0"/>
              <w:widowControl w:val="0"/>
              <w:rPr>
                <w:sz w:val="16"/>
                <w:szCs w:val="16"/>
                <w:lang w:eastAsia="zh-CN"/>
              </w:rPr>
            </w:pPr>
            <w:r>
              <w:rPr>
                <w:sz w:val="16"/>
                <w:szCs w:val="16"/>
                <w:lang w:eastAsia="zh-CN"/>
              </w:rPr>
              <w:t>0744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rsidP="00807553">
            <w:pPr>
              <w:pStyle w:val="TAL"/>
              <w:keepNext w:val="0"/>
              <w:keepLines w:val="0"/>
              <w:widowControl w:val="0"/>
              <w:rPr>
                <w:sz w:val="16"/>
                <w:szCs w:val="16"/>
                <w:lang w:eastAsia="en-US"/>
              </w:rPr>
            </w:pPr>
            <w:r>
              <w:rPr>
                <w:sz w:val="16"/>
                <w:szCs w:val="16"/>
                <w:lang w:eastAsia="en-US"/>
              </w:rPr>
              <w:t>CR to 38.423 on UP security policy update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4793CF9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rsidP="00807553">
            <w:pPr>
              <w:pStyle w:val="TAL"/>
              <w:keepNext w:val="0"/>
              <w:keepLines w:val="0"/>
              <w:widowControl w:val="0"/>
              <w:rPr>
                <w:sz w:val="16"/>
                <w:szCs w:val="16"/>
                <w:lang w:eastAsia="zh-CN"/>
              </w:rPr>
            </w:pPr>
            <w:r>
              <w:rPr>
                <w:sz w:val="16"/>
                <w:szCs w:val="16"/>
                <w:lang w:eastAsia="zh-CN"/>
              </w:rPr>
              <w:t>0753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rsidP="00807553">
            <w:pPr>
              <w:pStyle w:val="TAL"/>
              <w:keepNext w:val="0"/>
              <w:keepLines w:val="0"/>
              <w:widowControl w:val="0"/>
              <w:rPr>
                <w:sz w:val="16"/>
                <w:szCs w:val="16"/>
                <w:lang w:eastAsia="en-US"/>
              </w:rPr>
            </w:pPr>
            <w:r>
              <w:rPr>
                <w:sz w:val="16"/>
                <w:szCs w:val="16"/>
                <w:lang w:eastAsia="en-US"/>
              </w:rPr>
              <w:t>MRO Correction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79C5095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rsidP="00807553">
            <w:pPr>
              <w:pStyle w:val="TAL"/>
              <w:keepNext w:val="0"/>
              <w:keepLines w:val="0"/>
              <w:widowControl w:val="0"/>
              <w:rPr>
                <w:sz w:val="16"/>
                <w:szCs w:val="16"/>
                <w:lang w:eastAsia="zh-CN"/>
              </w:rPr>
            </w:pPr>
            <w:r>
              <w:rPr>
                <w:sz w:val="16"/>
                <w:szCs w:val="16"/>
                <w:lang w:eastAsia="zh-CN"/>
              </w:rPr>
              <w:t>0756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rsidP="00807553">
            <w:pPr>
              <w:pStyle w:val="TAL"/>
              <w:keepNext w:val="0"/>
              <w:keepLines w:val="0"/>
              <w:widowControl w:val="0"/>
              <w:rPr>
                <w:sz w:val="16"/>
                <w:szCs w:val="16"/>
                <w:lang w:eastAsia="en-US"/>
              </w:rPr>
            </w:pPr>
            <w:r>
              <w:rPr>
                <w:sz w:val="16"/>
                <w:szCs w:val="16"/>
                <w:lang w:eastAsia="en-US"/>
              </w:rPr>
              <w:t>CR on direct data forwarding from MR-DC to SA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339D2E6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rsidP="00807553">
            <w:pPr>
              <w:pStyle w:val="TAL"/>
              <w:keepNext w:val="0"/>
              <w:keepLines w:val="0"/>
              <w:widowControl w:val="0"/>
              <w:rPr>
                <w:sz w:val="16"/>
                <w:szCs w:val="16"/>
                <w:lang w:eastAsia="zh-CN"/>
              </w:rPr>
            </w:pPr>
            <w:r>
              <w:rPr>
                <w:sz w:val="16"/>
                <w:szCs w:val="16"/>
                <w:lang w:eastAsia="zh-CN"/>
              </w:rPr>
              <w:t>0760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rsidP="00807553">
            <w:pPr>
              <w:pStyle w:val="TAL"/>
              <w:keepNext w:val="0"/>
              <w:keepLines w:val="0"/>
              <w:widowControl w:val="0"/>
              <w:rPr>
                <w:sz w:val="16"/>
                <w:szCs w:val="16"/>
                <w:lang w:eastAsia="en-US"/>
              </w:rPr>
            </w:pPr>
            <w:r>
              <w:rPr>
                <w:sz w:val="16"/>
                <w:szCs w:val="16"/>
                <w:lang w:eastAsia="en-US"/>
              </w:rPr>
              <w:t>Unsuccessful Mobility Setting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0D0C62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rsidP="00807553">
            <w:pPr>
              <w:pStyle w:val="TAL"/>
              <w:keepNext w:val="0"/>
              <w:keepLines w:val="0"/>
              <w:widowControl w:val="0"/>
              <w:rPr>
                <w:sz w:val="16"/>
                <w:szCs w:val="16"/>
                <w:lang w:eastAsia="zh-CN"/>
              </w:rPr>
            </w:pPr>
            <w:r>
              <w:rPr>
                <w:sz w:val="16"/>
                <w:szCs w:val="16"/>
                <w:lang w:eastAsia="zh-CN"/>
              </w:rPr>
              <w:t>0766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rsidP="00807553">
            <w:pPr>
              <w:pStyle w:val="TAL"/>
              <w:keepNext w:val="0"/>
              <w:keepLines w:val="0"/>
              <w:widowControl w:val="0"/>
              <w:rPr>
                <w:sz w:val="16"/>
                <w:szCs w:val="16"/>
                <w:lang w:eastAsia="en-US"/>
              </w:rPr>
            </w:pPr>
            <w:r>
              <w:rPr>
                <w:sz w:val="16"/>
                <w:szCs w:val="16"/>
                <w:lang w:eastAsia="en-US"/>
              </w:rPr>
              <w:t>Correction of S-NODE MODIFICATION CONFIRM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4A90AC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rsidP="00807553">
            <w:pPr>
              <w:pStyle w:val="TAL"/>
              <w:keepNext w:val="0"/>
              <w:keepLines w:val="0"/>
              <w:widowControl w:val="0"/>
              <w:rPr>
                <w:sz w:val="16"/>
                <w:szCs w:val="16"/>
                <w:lang w:eastAsia="zh-CN"/>
              </w:rPr>
            </w:pPr>
            <w:r>
              <w:rPr>
                <w:sz w:val="16"/>
                <w:szCs w:val="16"/>
                <w:lang w:eastAsia="zh-CN"/>
              </w:rPr>
              <w:t>0803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rsidP="00807553">
            <w:pPr>
              <w:pStyle w:val="TAL"/>
              <w:keepNext w:val="0"/>
              <w:keepLines w:val="0"/>
              <w:widowControl w:val="0"/>
              <w:rPr>
                <w:sz w:val="16"/>
                <w:szCs w:val="16"/>
                <w:lang w:eastAsia="en-US"/>
              </w:rPr>
            </w:pPr>
            <w:r>
              <w:rPr>
                <w:sz w:val="16"/>
                <w:szCs w:val="16"/>
                <w:lang w:eastAsia="en-US"/>
              </w:rPr>
              <w:t>Dynamic ACL over Xn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25C5FCD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rsidP="00807553">
            <w:pPr>
              <w:pStyle w:val="TAL"/>
              <w:keepNext w:val="0"/>
              <w:keepLines w:val="0"/>
              <w:widowControl w:val="0"/>
              <w:rPr>
                <w:sz w:val="16"/>
                <w:szCs w:val="16"/>
                <w:lang w:eastAsia="zh-CN"/>
              </w:rPr>
            </w:pPr>
            <w:r>
              <w:rPr>
                <w:sz w:val="16"/>
                <w:szCs w:val="16"/>
                <w:lang w:eastAsia="zh-CN"/>
              </w:rPr>
              <w:t>0805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rsidP="00807553">
            <w:pPr>
              <w:pStyle w:val="TAL"/>
              <w:keepNext w:val="0"/>
              <w:keepLines w:val="0"/>
              <w:widowControl w:val="0"/>
              <w:rPr>
                <w:sz w:val="16"/>
                <w:szCs w:val="16"/>
                <w:lang w:eastAsia="en-US"/>
              </w:rPr>
            </w:pPr>
            <w:r>
              <w:rPr>
                <w:sz w:val="16"/>
                <w:szCs w:val="16"/>
                <w:lang w:eastAsia="en-US"/>
              </w:rPr>
              <w:t>Corrections caused by rapporteur corrections for Version 17.0.0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1BEC549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rsidP="00807553">
            <w:pPr>
              <w:pStyle w:val="TAL"/>
              <w:keepNext w:val="0"/>
              <w:keepLines w:val="0"/>
              <w:widowControl w:val="0"/>
              <w:rPr>
                <w:sz w:val="16"/>
                <w:szCs w:val="16"/>
                <w:lang w:eastAsia="zh-CN"/>
              </w:rPr>
            </w:pPr>
            <w:r>
              <w:rPr>
                <w:sz w:val="16"/>
                <w:szCs w:val="16"/>
                <w:lang w:eastAsia="zh-CN"/>
              </w:rPr>
              <w:t>0811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rsidP="00807553">
            <w:pPr>
              <w:pStyle w:val="TAL"/>
              <w:keepNext w:val="0"/>
              <w:keepLines w:val="0"/>
              <w:widowControl w:val="0"/>
              <w:rPr>
                <w:sz w:val="16"/>
                <w:szCs w:val="16"/>
                <w:lang w:eastAsia="en-US"/>
              </w:rPr>
            </w:pPr>
            <w:r>
              <w:rPr>
                <w:sz w:val="16"/>
                <w:szCs w:val="16"/>
                <w:lang w:eastAsia="en-US"/>
              </w:rPr>
              <w:t>Trace Activation IE support for the Retrieve UE Context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349D332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RP-222199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rsidP="00807553">
            <w:pPr>
              <w:pStyle w:val="TAL"/>
              <w:keepNext w:val="0"/>
              <w:keepLines w:val="0"/>
              <w:widowControl w:val="0"/>
              <w:rPr>
                <w:sz w:val="16"/>
                <w:szCs w:val="16"/>
                <w:lang w:eastAsia="zh-CN"/>
              </w:rPr>
            </w:pPr>
            <w:r>
              <w:rPr>
                <w:sz w:val="16"/>
                <w:szCs w:val="16"/>
                <w:lang w:eastAsia="zh-CN"/>
              </w:rPr>
              <w:t>0855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rsidP="00807553">
            <w:pPr>
              <w:pStyle w:val="TAL"/>
              <w:keepNext w:val="0"/>
              <w:keepLines w:val="0"/>
              <w:widowControl w:val="0"/>
              <w:rPr>
                <w:sz w:val="16"/>
                <w:szCs w:val="16"/>
                <w:lang w:eastAsia="en-US"/>
              </w:rPr>
            </w:pPr>
            <w:r>
              <w:rPr>
                <w:sz w:val="16"/>
                <w:szCs w:val="16"/>
                <w:lang w:eastAsia="en-US"/>
              </w:rPr>
              <w:t>CAG access control without mobility restrictions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63EC747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RP-222203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rsidP="00807553">
            <w:pPr>
              <w:pStyle w:val="TAL"/>
              <w:keepNext w:val="0"/>
              <w:keepLines w:val="0"/>
              <w:widowControl w:val="0"/>
              <w:rPr>
                <w:sz w:val="16"/>
                <w:szCs w:val="16"/>
                <w:lang w:eastAsia="zh-CN"/>
              </w:rPr>
            </w:pPr>
            <w:r>
              <w:rPr>
                <w:sz w:val="16"/>
                <w:szCs w:val="16"/>
                <w:lang w:eastAsia="zh-CN"/>
              </w:rPr>
              <w:t>0864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rsidP="00807553">
            <w:pPr>
              <w:pStyle w:val="TAL"/>
              <w:keepNext w:val="0"/>
              <w:keepLines w:val="0"/>
              <w:widowControl w:val="0"/>
              <w:rPr>
                <w:sz w:val="16"/>
                <w:szCs w:val="16"/>
                <w:lang w:eastAsia="en-US"/>
              </w:rPr>
            </w:pPr>
            <w:r>
              <w:rPr>
                <w:sz w:val="16"/>
                <w:szCs w:val="16"/>
                <w:lang w:eastAsia="en-US"/>
              </w:rPr>
              <w:t>Correction of Xn Data Forwarding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4A088CD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rsidP="00807553">
            <w:pPr>
              <w:pStyle w:val="TAL"/>
              <w:keepNext w:val="0"/>
              <w:keepLines w:val="0"/>
              <w:widowControl w:val="0"/>
              <w:rPr>
                <w:sz w:val="16"/>
                <w:szCs w:val="16"/>
                <w:lang w:eastAsia="zh-CN"/>
              </w:rPr>
            </w:pPr>
            <w:r>
              <w:rPr>
                <w:sz w:val="16"/>
                <w:szCs w:val="16"/>
                <w:lang w:eastAsia="zh-CN"/>
              </w:rPr>
              <w:t>0890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A </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rsidP="00807553">
            <w:pPr>
              <w:pStyle w:val="TAL"/>
              <w:keepNext w:val="0"/>
              <w:keepLines w:val="0"/>
              <w:widowControl w:val="0"/>
              <w:rPr>
                <w:sz w:val="16"/>
                <w:szCs w:val="16"/>
                <w:lang w:eastAsia="en-US"/>
              </w:rPr>
            </w:pPr>
            <w:r>
              <w:rPr>
                <w:sz w:val="16"/>
                <w:szCs w:val="16"/>
                <w:lang w:eastAsia="en-US"/>
              </w:rPr>
              <w:t>Correction on QoS Flow Mapping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2FAC5A1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rsidP="00807553">
            <w:pPr>
              <w:pStyle w:val="TAC"/>
              <w:keepNext w:val="0"/>
              <w:keepLines w:val="0"/>
              <w:widowControl w:val="0"/>
              <w:rPr>
                <w:sz w:val="16"/>
                <w:szCs w:val="16"/>
                <w:lang w:eastAsia="zh-CN"/>
              </w:rPr>
            </w:pPr>
            <w:r>
              <w:rPr>
                <w:sz w:val="16"/>
                <w:szCs w:val="16"/>
                <w:lang w:eastAsia="zh-CN"/>
              </w:rPr>
              <w:t>2022-12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rsidP="00807553">
            <w:pPr>
              <w:pStyle w:val="TAC"/>
              <w:keepNext w:val="0"/>
              <w:keepLines w:val="0"/>
              <w:widowControl w:val="0"/>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RP-222890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rsidP="00807553">
            <w:pPr>
              <w:pStyle w:val="TAL"/>
              <w:keepNext w:val="0"/>
              <w:keepLines w:val="0"/>
              <w:widowControl w:val="0"/>
              <w:rPr>
                <w:sz w:val="16"/>
                <w:szCs w:val="16"/>
                <w:lang w:eastAsia="zh-CN"/>
              </w:rPr>
            </w:pPr>
            <w:r>
              <w:rPr>
                <w:sz w:val="16"/>
                <w:szCs w:val="16"/>
                <w:lang w:eastAsia="zh-CN"/>
              </w:rPr>
              <w:t>0928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rsidP="00807553">
            <w:pPr>
              <w:pStyle w:val="TAL"/>
              <w:keepNext w:val="0"/>
              <w:keepLines w:val="0"/>
              <w:widowControl w:val="0"/>
              <w:rPr>
                <w:sz w:val="16"/>
                <w:szCs w:val="16"/>
                <w:lang w:eastAsia="en-US"/>
              </w:rPr>
            </w:pPr>
            <w:r>
              <w:rPr>
                <w:sz w:val="16"/>
                <w:szCs w:val="16"/>
                <w:lang w:eastAsia="en-US"/>
              </w:rPr>
              <w:t>Correction on RACH report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rsidP="00807553">
            <w:pPr>
              <w:pStyle w:val="TAC"/>
              <w:keepNext w:val="0"/>
              <w:keepLines w:val="0"/>
              <w:widowControl w:val="0"/>
              <w:rPr>
                <w:sz w:val="16"/>
                <w:szCs w:val="16"/>
                <w:lang w:eastAsia="zh-CN"/>
              </w:rPr>
            </w:pPr>
            <w:r>
              <w:rPr>
                <w:sz w:val="16"/>
                <w:szCs w:val="16"/>
                <w:lang w:eastAsia="zh-CN"/>
              </w:rPr>
              <w:t>16.12.0</w:t>
            </w:r>
          </w:p>
        </w:tc>
      </w:tr>
      <w:tr w:rsidR="00705F21" w14:paraId="0200E8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rsidP="00807553">
            <w:pPr>
              <w:pStyle w:val="TAC"/>
              <w:keepNext w:val="0"/>
              <w:keepLines w:val="0"/>
              <w:widowControl w:val="0"/>
              <w:rPr>
                <w:sz w:val="16"/>
                <w:szCs w:val="16"/>
                <w:lang w:eastAsia="zh-CN"/>
              </w:rPr>
            </w:pPr>
            <w:r>
              <w:rPr>
                <w:sz w:val="16"/>
                <w:szCs w:val="16"/>
                <w:lang w:eastAsia="zh-CN"/>
              </w:rPr>
              <w:t>2022-12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rsidP="00807553">
            <w:pPr>
              <w:pStyle w:val="TAC"/>
              <w:keepNext w:val="0"/>
              <w:keepLines w:val="0"/>
              <w:widowControl w:val="0"/>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RP-223490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rsidP="00807553">
            <w:pPr>
              <w:pStyle w:val="TAL"/>
              <w:keepNext w:val="0"/>
              <w:keepLines w:val="0"/>
              <w:widowControl w:val="0"/>
              <w:rPr>
                <w:sz w:val="16"/>
                <w:szCs w:val="16"/>
                <w:lang w:eastAsia="zh-CN"/>
              </w:rPr>
            </w:pPr>
            <w:r>
              <w:rPr>
                <w:sz w:val="16"/>
                <w:szCs w:val="16"/>
                <w:lang w:eastAsia="zh-CN"/>
              </w:rPr>
              <w:t>0942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rsidP="00807553">
            <w:pPr>
              <w:pStyle w:val="TAL"/>
              <w:keepNext w:val="0"/>
              <w:keepLines w:val="0"/>
              <w:widowControl w:val="0"/>
              <w:rPr>
                <w:sz w:val="16"/>
                <w:szCs w:val="16"/>
                <w:lang w:eastAsia="en-US"/>
              </w:rPr>
            </w:pPr>
            <w:r>
              <w:rPr>
                <w:sz w:val="16"/>
                <w:szCs w:val="16"/>
                <w:lang w:eastAsia="en-US"/>
              </w:rPr>
              <w:t>Correction on LTE UE RLF Report in TS38.423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rsidP="00807553">
            <w:pPr>
              <w:pStyle w:val="TAC"/>
              <w:keepNext w:val="0"/>
              <w:keepLines w:val="0"/>
              <w:widowControl w:val="0"/>
              <w:rPr>
                <w:sz w:val="16"/>
                <w:szCs w:val="16"/>
                <w:lang w:eastAsia="zh-CN"/>
              </w:rPr>
            </w:pPr>
            <w:r>
              <w:rPr>
                <w:sz w:val="16"/>
                <w:szCs w:val="16"/>
                <w:lang w:eastAsia="zh-CN"/>
              </w:rPr>
              <w:t>16.12.0</w:t>
            </w:r>
          </w:p>
        </w:tc>
      </w:tr>
      <w:tr w:rsidR="00705F21" w14:paraId="0350F1F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rsidP="00807553">
            <w:pPr>
              <w:pStyle w:val="TAL"/>
              <w:keepNext w:val="0"/>
              <w:keepLines w:val="0"/>
              <w:widowControl w:val="0"/>
              <w:rPr>
                <w:sz w:val="16"/>
                <w:szCs w:val="16"/>
                <w:lang w:eastAsia="zh-CN"/>
              </w:rPr>
            </w:pPr>
            <w:r w:rsidRPr="00510312">
              <w:rPr>
                <w:rFonts w:cs="Arial"/>
                <w:sz w:val="16"/>
                <w:szCs w:val="16"/>
              </w:rPr>
              <w:t>0970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rsidP="00807553">
            <w:pPr>
              <w:pStyle w:val="TAR"/>
              <w:keepNext w:val="0"/>
              <w:keepLines w:val="0"/>
              <w:widowControl w:val="0"/>
              <w:rPr>
                <w:sz w:val="16"/>
                <w:szCs w:val="16"/>
                <w:lang w:eastAsia="zh-CN"/>
              </w:rPr>
            </w:pPr>
            <w:r w:rsidRPr="00510312">
              <w:rPr>
                <w:rFonts w:cs="Arial"/>
                <w:sz w:val="16"/>
                <w:szCs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of MDT Configuration-EUTRA IE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3A4A320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RP-230601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rsidP="00807553">
            <w:pPr>
              <w:pStyle w:val="TAL"/>
              <w:keepNext w:val="0"/>
              <w:keepLines w:val="0"/>
              <w:widowControl w:val="0"/>
              <w:rPr>
                <w:sz w:val="16"/>
                <w:szCs w:val="16"/>
                <w:lang w:eastAsia="zh-CN"/>
              </w:rPr>
            </w:pPr>
            <w:r w:rsidRPr="00510312">
              <w:rPr>
                <w:rFonts w:cs="Arial"/>
                <w:sz w:val="16"/>
                <w:szCs w:val="16"/>
              </w:rPr>
              <w:t>0976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rsidP="00807553">
            <w:pPr>
              <w:pStyle w:val="TAR"/>
              <w:keepNext w:val="0"/>
              <w:keepLines w:val="0"/>
              <w:widowControl w:val="0"/>
              <w:rPr>
                <w:sz w:val="16"/>
                <w:szCs w:val="16"/>
                <w:lang w:eastAsia="zh-CN"/>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of SFN offset in served cell information E-UTRA</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7F28AF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on MDT area scope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40FD9DD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RP-230600</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on Conditional Handover Cancel</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0CACD4A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rsidP="00807553">
            <w:pPr>
              <w:pStyle w:val="TAL"/>
              <w:keepNext w:val="0"/>
              <w:keepLines w:val="0"/>
              <w:widowControl w:val="0"/>
              <w:rPr>
                <w:sz w:val="16"/>
                <w:szCs w:val="16"/>
                <w:lang w:eastAsia="en-US"/>
              </w:rPr>
            </w:pPr>
            <w:r w:rsidRPr="00510312">
              <w:rPr>
                <w:rFonts w:cs="Arial"/>
                <w:sz w:val="16"/>
                <w:szCs w:val="16"/>
              </w:rPr>
              <w:t>ASN.1 Correction of MDT Configuration-NR</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30EFBA8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rsidP="00807553">
            <w:pPr>
              <w:pStyle w:val="TAL"/>
              <w:keepNext w:val="0"/>
              <w:keepLines w:val="0"/>
              <w:widowControl w:val="0"/>
              <w:rPr>
                <w:sz w:val="16"/>
                <w:szCs w:val="16"/>
                <w:lang w:eastAsia="zh-CN"/>
              </w:rPr>
            </w:pPr>
            <w:r w:rsidRPr="00510312">
              <w:rPr>
                <w:rFonts w:cs="Arial"/>
                <w:sz w:val="16"/>
                <w:szCs w:val="16"/>
              </w:rPr>
              <w:t>1002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rsidP="00807553">
            <w:pPr>
              <w:pStyle w:val="TAC"/>
              <w:keepNext w:val="0"/>
              <w:keepLines w:val="0"/>
              <w:widowControl w:val="0"/>
              <w:rPr>
                <w:sz w:val="16"/>
                <w:szCs w:val="16"/>
                <w:lang w:eastAsia="zh-CN"/>
              </w:rPr>
            </w:pPr>
            <w:r w:rsidRPr="00510312">
              <w:rPr>
                <w:rFonts w:cs="Arial"/>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for TS 38.423 on UP security policy update in MR-DC</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6DA739E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rsidP="00807553">
            <w:pPr>
              <w:pStyle w:val="TAC"/>
              <w:keepNext w:val="0"/>
              <w:keepLines w:val="0"/>
              <w:widowControl w:val="0"/>
              <w:rPr>
                <w:rFonts w:cs="Arial"/>
                <w:color w:val="000000"/>
                <w:sz w:val="16"/>
                <w:szCs w:val="16"/>
              </w:rPr>
            </w:pPr>
            <w:bookmarkStart w:id="9181" w:name="_Hlk138179741"/>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1011</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Mobility Change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502E4AF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RP-231075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1016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Clarifications on TNLA Addition/Removal/Modification procedures (XnAP)</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2C2F98D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RP-231067</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1025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3</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Introduction of Hashed UE Identity Index Value for RRC_INATIVE with eDRX</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4117287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1032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Trace Activation IE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1C85ACE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1034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the Area Scope IE in MDT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67D2ECD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RP-231072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1056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QoS mapping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45BCB4B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1059</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0</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Correcting missing extension containers in CHOICE type definitions</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67FF4CE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81BB054" w14:textId="2E242A1B" w:rsidR="00705F21" w:rsidRDefault="00705F21" w:rsidP="00807553">
            <w:pPr>
              <w:pStyle w:val="TAC"/>
              <w:keepNext w:val="0"/>
              <w:keepLines w:val="0"/>
              <w:widowControl w:val="0"/>
              <w:rPr>
                <w:rFonts w:cs="Arial"/>
                <w:color w:val="000000"/>
                <w:sz w:val="16"/>
                <w:szCs w:val="16"/>
              </w:rPr>
            </w:pPr>
            <w:r w:rsidRPr="00510312">
              <w:rPr>
                <w:rFonts w:cs="Arial"/>
                <w:sz w:val="16"/>
                <w:szCs w:val="16"/>
              </w:rPr>
              <w:t>2023-09</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49484D8C" w14:textId="3C7029BF" w:rsidR="00705F21" w:rsidRDefault="00705F21" w:rsidP="00807553">
            <w:pPr>
              <w:pStyle w:val="TAC"/>
              <w:keepNext w:val="0"/>
              <w:keepLines w:val="0"/>
              <w:widowControl w:val="0"/>
              <w:rPr>
                <w:rFonts w:cs="Arial"/>
                <w:color w:val="000000"/>
                <w:sz w:val="16"/>
                <w:szCs w:val="16"/>
              </w:rPr>
            </w:pPr>
            <w:r w:rsidRPr="00510312">
              <w:rPr>
                <w:rFonts w:cs="Arial"/>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75D3D530" w14:textId="35FE595B" w:rsidR="00705F21" w:rsidRDefault="00705F21" w:rsidP="00807553">
            <w:pPr>
              <w:pStyle w:val="TAC"/>
              <w:keepNext w:val="0"/>
              <w:keepLines w:val="0"/>
              <w:widowControl w:val="0"/>
              <w:rPr>
                <w:rFonts w:cs="Arial"/>
                <w:color w:val="000000"/>
                <w:sz w:val="16"/>
                <w:szCs w:val="16"/>
              </w:rPr>
            </w:pPr>
            <w:r w:rsidRPr="00510312">
              <w:rPr>
                <w:rFonts w:cs="Arial"/>
                <w:sz w:val="16"/>
                <w:szCs w:val="16"/>
              </w:rPr>
              <w:t>RP-231899</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5AA690C4" w14:textId="79B6D125" w:rsidR="00705F21" w:rsidRDefault="00705F21" w:rsidP="00807553">
            <w:pPr>
              <w:pStyle w:val="TAL"/>
              <w:keepNext w:val="0"/>
              <w:keepLines w:val="0"/>
              <w:widowControl w:val="0"/>
              <w:rPr>
                <w:rFonts w:cs="Arial"/>
                <w:color w:val="000000"/>
                <w:sz w:val="16"/>
                <w:szCs w:val="16"/>
              </w:rPr>
            </w:pPr>
            <w:r w:rsidRPr="00510312">
              <w:rPr>
                <w:rFonts w:cs="Arial"/>
                <w:sz w:val="16"/>
              </w:rPr>
              <w:t>1074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430C92A2" w14:textId="75827784" w:rsidR="00705F21" w:rsidRDefault="00705F21" w:rsidP="00807553">
            <w:pPr>
              <w:pStyle w:val="TAR"/>
              <w:keepNext w:val="0"/>
              <w:keepLines w:val="0"/>
              <w:widowControl w:val="0"/>
              <w:rPr>
                <w:rFonts w:cs="Arial"/>
                <w:color w:val="000000"/>
                <w:sz w:val="16"/>
                <w:szCs w:val="16"/>
              </w:rPr>
            </w:pPr>
            <w:r w:rsidRPr="00510312">
              <w:rPr>
                <w:rFonts w:cs="Arial"/>
                <w:sz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4622C1D" w14:textId="2930058E" w:rsidR="00705F21" w:rsidRDefault="00705F21" w:rsidP="00807553">
            <w:pPr>
              <w:pStyle w:val="TAC"/>
              <w:keepNext w:val="0"/>
              <w:keepLines w:val="0"/>
              <w:widowControl w:val="0"/>
              <w:rPr>
                <w:rFonts w:cs="Arial"/>
                <w:color w:val="000000"/>
                <w:sz w:val="16"/>
                <w:szCs w:val="16"/>
              </w:rPr>
            </w:pPr>
            <w:r w:rsidRPr="00510312">
              <w:rPr>
                <w:rFonts w:cs="Arial"/>
                <w:sz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55433784" w14:textId="3251E324" w:rsidR="00705F21" w:rsidRDefault="00705F21" w:rsidP="00807553">
            <w:pPr>
              <w:pStyle w:val="TAL"/>
              <w:keepNext w:val="0"/>
              <w:keepLines w:val="0"/>
              <w:widowControl w:val="0"/>
              <w:rPr>
                <w:rFonts w:cs="Arial"/>
                <w:color w:val="000000"/>
                <w:sz w:val="16"/>
                <w:szCs w:val="16"/>
              </w:rPr>
            </w:pPr>
            <w:r w:rsidRPr="00510312">
              <w:rPr>
                <w:rFonts w:cs="Arial"/>
                <w:sz w:val="16"/>
              </w:rPr>
              <w:t>Correction of QoS Flow Mapping Indication IE in PDU Session Resource Modification Required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0EB59AC6" w14:textId="0A83ABA8" w:rsidR="00705F21" w:rsidRDefault="00705F21" w:rsidP="00807553">
            <w:pPr>
              <w:pStyle w:val="TAC"/>
              <w:keepNext w:val="0"/>
              <w:keepLines w:val="0"/>
              <w:widowControl w:val="0"/>
              <w:rPr>
                <w:rFonts w:cs="Arial"/>
                <w:color w:val="000000"/>
                <w:sz w:val="16"/>
                <w:szCs w:val="16"/>
              </w:rPr>
            </w:pPr>
            <w:r w:rsidRPr="00510312">
              <w:rPr>
                <w:rFonts w:cs="Arial"/>
                <w:sz w:val="16"/>
                <w:szCs w:val="16"/>
              </w:rPr>
              <w:t>16.15.0</w:t>
            </w:r>
          </w:p>
        </w:tc>
      </w:tr>
      <w:tr w:rsidR="00705F21" w14:paraId="0B3A926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9FEED37" w14:textId="785CFBC2" w:rsidR="00705F21" w:rsidRDefault="00705F21" w:rsidP="00807553">
            <w:pPr>
              <w:pStyle w:val="TAC"/>
              <w:keepNext w:val="0"/>
              <w:keepLines w:val="0"/>
              <w:widowControl w:val="0"/>
              <w:rPr>
                <w:rFonts w:cs="Arial"/>
                <w:color w:val="000000"/>
                <w:sz w:val="16"/>
                <w:szCs w:val="16"/>
              </w:rPr>
            </w:pPr>
            <w:r w:rsidRPr="00510312">
              <w:rPr>
                <w:rFonts w:cs="Arial"/>
                <w:sz w:val="16"/>
                <w:szCs w:val="16"/>
              </w:rPr>
              <w:t>2023-09</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33DF2641" w14:textId="2233365E" w:rsidR="00705F21" w:rsidRDefault="00705F21" w:rsidP="00807553">
            <w:pPr>
              <w:pStyle w:val="TAC"/>
              <w:keepNext w:val="0"/>
              <w:keepLines w:val="0"/>
              <w:widowControl w:val="0"/>
              <w:rPr>
                <w:rFonts w:cs="Arial"/>
                <w:color w:val="000000"/>
                <w:sz w:val="16"/>
                <w:szCs w:val="16"/>
              </w:rPr>
            </w:pPr>
            <w:r w:rsidRPr="00510312">
              <w:rPr>
                <w:rFonts w:cs="Arial"/>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2CB6C33" w14:textId="21B9756A" w:rsidR="00705F21" w:rsidRDefault="00705F21" w:rsidP="00807553">
            <w:pPr>
              <w:pStyle w:val="TAC"/>
              <w:keepNext w:val="0"/>
              <w:keepLines w:val="0"/>
              <w:widowControl w:val="0"/>
              <w:rPr>
                <w:rFonts w:cs="Arial"/>
                <w:color w:val="000000"/>
                <w:sz w:val="16"/>
                <w:szCs w:val="16"/>
              </w:rPr>
            </w:pPr>
            <w:r w:rsidRPr="00510312">
              <w:rPr>
                <w:rFonts w:cs="Arial"/>
                <w:sz w:val="16"/>
                <w:szCs w:val="16"/>
              </w:rPr>
              <w:t>RP-231902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102992D" w14:textId="62DA1F00" w:rsidR="00705F21" w:rsidRDefault="00705F21" w:rsidP="00807553">
            <w:pPr>
              <w:pStyle w:val="TAL"/>
              <w:keepNext w:val="0"/>
              <w:keepLines w:val="0"/>
              <w:widowControl w:val="0"/>
              <w:rPr>
                <w:rFonts w:cs="Arial"/>
                <w:color w:val="000000"/>
                <w:sz w:val="16"/>
                <w:szCs w:val="16"/>
              </w:rPr>
            </w:pPr>
            <w:r w:rsidRPr="00510312">
              <w:rPr>
                <w:rFonts w:cs="Arial"/>
                <w:sz w:val="16"/>
              </w:rPr>
              <w:t>1076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7BBB131C" w14:textId="64E42561" w:rsidR="00705F21" w:rsidRDefault="00705F21" w:rsidP="00807553">
            <w:pPr>
              <w:pStyle w:val="TAR"/>
              <w:keepNext w:val="0"/>
              <w:keepLines w:val="0"/>
              <w:widowControl w:val="0"/>
              <w:rPr>
                <w:rFonts w:cs="Arial"/>
                <w:color w:val="000000"/>
                <w:sz w:val="16"/>
                <w:szCs w:val="16"/>
              </w:rPr>
            </w:pPr>
            <w:r w:rsidRPr="00510312">
              <w:rPr>
                <w:rFonts w:cs="Arial"/>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2D9091D" w14:textId="1F7AE709" w:rsidR="00705F21" w:rsidRDefault="00705F21" w:rsidP="00807553">
            <w:pPr>
              <w:pStyle w:val="TAC"/>
              <w:keepNext w:val="0"/>
              <w:keepLines w:val="0"/>
              <w:widowControl w:val="0"/>
              <w:rPr>
                <w:rFonts w:cs="Arial"/>
                <w:color w:val="000000"/>
                <w:sz w:val="16"/>
                <w:szCs w:val="16"/>
              </w:rPr>
            </w:pPr>
            <w:r w:rsidRPr="00510312">
              <w:rPr>
                <w:rFonts w:cs="Arial"/>
                <w:sz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B3F85C2" w14:textId="48FE1438" w:rsidR="00705F21" w:rsidRDefault="00705F21" w:rsidP="00807553">
            <w:pPr>
              <w:pStyle w:val="TAL"/>
              <w:keepNext w:val="0"/>
              <w:keepLines w:val="0"/>
              <w:widowControl w:val="0"/>
              <w:rPr>
                <w:rFonts w:cs="Arial"/>
                <w:color w:val="000000"/>
                <w:sz w:val="16"/>
                <w:szCs w:val="16"/>
              </w:rPr>
            </w:pPr>
            <w:r w:rsidRPr="00510312">
              <w:rPr>
                <w:rFonts w:cs="Arial"/>
                <w:sz w:val="16"/>
              </w:rPr>
              <w:t>Correction of Additional PDCP Duplication TNL List</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7EFB56B6" w14:textId="565A7AEA" w:rsidR="00705F21" w:rsidRDefault="00705F21" w:rsidP="00807553">
            <w:pPr>
              <w:pStyle w:val="TAC"/>
              <w:keepNext w:val="0"/>
              <w:keepLines w:val="0"/>
              <w:widowControl w:val="0"/>
              <w:rPr>
                <w:rFonts w:cs="Arial"/>
                <w:color w:val="000000"/>
                <w:sz w:val="16"/>
                <w:szCs w:val="16"/>
              </w:rPr>
            </w:pPr>
            <w:r w:rsidRPr="00510312">
              <w:rPr>
                <w:rFonts w:cs="Arial"/>
                <w:sz w:val="16"/>
                <w:szCs w:val="16"/>
              </w:rPr>
              <w:t>16.15.0</w:t>
            </w:r>
          </w:p>
        </w:tc>
      </w:tr>
      <w:tr w:rsidR="00AC5A8A" w14:paraId="655A9A4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1F9ADF8F" w14:textId="4BFEF22B" w:rsidR="00AC5A8A" w:rsidRPr="00510312" w:rsidRDefault="00AC5A8A" w:rsidP="00807553">
            <w:pPr>
              <w:pStyle w:val="TAC"/>
              <w:keepNext w:val="0"/>
              <w:keepLines w:val="0"/>
              <w:widowControl w:val="0"/>
              <w:rPr>
                <w:rFonts w:cs="Arial"/>
                <w:sz w:val="16"/>
                <w:szCs w:val="16"/>
              </w:rPr>
            </w:pPr>
            <w:r w:rsidRPr="00510312">
              <w:rPr>
                <w:rFonts w:cs="Arial"/>
                <w:sz w:val="16"/>
                <w:szCs w:val="16"/>
              </w:rPr>
              <w:t>2023-12</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137F2866" w14:textId="0E9D48A5" w:rsidR="00AC5A8A" w:rsidRPr="00510312" w:rsidRDefault="00AC5A8A" w:rsidP="00807553">
            <w:pPr>
              <w:pStyle w:val="TAC"/>
              <w:keepNext w:val="0"/>
              <w:keepLines w:val="0"/>
              <w:widowControl w:val="0"/>
              <w:rPr>
                <w:rFonts w:cs="Arial"/>
                <w:sz w:val="16"/>
                <w:szCs w:val="16"/>
              </w:rPr>
            </w:pPr>
            <w:r w:rsidRPr="00510312">
              <w:rPr>
                <w:rFonts w:cs="Arial"/>
                <w:sz w:val="16"/>
                <w:szCs w:val="16"/>
              </w:rPr>
              <w:t>RAN#102</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03D946B" w14:textId="42F8A06F" w:rsidR="00AC5A8A" w:rsidRPr="00510312" w:rsidRDefault="00AC5A8A" w:rsidP="00807553">
            <w:pPr>
              <w:pStyle w:val="TAC"/>
              <w:keepNext w:val="0"/>
              <w:keepLines w:val="0"/>
              <w:widowControl w:val="0"/>
              <w:rPr>
                <w:rFonts w:cs="Arial"/>
                <w:sz w:val="16"/>
                <w:szCs w:val="16"/>
              </w:rPr>
            </w:pPr>
            <w:r w:rsidRPr="00510312">
              <w:rPr>
                <w:rFonts w:cs="Arial"/>
                <w:sz w:val="16"/>
                <w:szCs w:val="16"/>
              </w:rPr>
              <w:t>RP-233853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5738BAA" w14:textId="572F8888" w:rsidR="00AC5A8A" w:rsidRPr="00510312" w:rsidRDefault="00AC5A8A" w:rsidP="00807553">
            <w:pPr>
              <w:pStyle w:val="TAL"/>
              <w:keepNext w:val="0"/>
              <w:keepLines w:val="0"/>
              <w:widowControl w:val="0"/>
              <w:rPr>
                <w:rFonts w:cs="Arial"/>
                <w:sz w:val="16"/>
              </w:rPr>
            </w:pPr>
            <w:r w:rsidRPr="00510312">
              <w:rPr>
                <w:rFonts w:cs="Arial"/>
                <w:sz w:val="16"/>
              </w:rPr>
              <w:t>1104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5CC1B479" w14:textId="5595AAD0" w:rsidR="00AC5A8A" w:rsidRPr="00510312" w:rsidRDefault="00AC5A8A" w:rsidP="00807553">
            <w:pPr>
              <w:pStyle w:val="TAR"/>
              <w:keepNext w:val="0"/>
              <w:keepLines w:val="0"/>
              <w:widowControl w:val="0"/>
              <w:rPr>
                <w:rFonts w:cs="Arial"/>
                <w:sz w:val="16"/>
              </w:rPr>
            </w:pPr>
            <w:r w:rsidRPr="00510312">
              <w:rPr>
                <w:rFonts w:cs="Arial"/>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0E357D3F" w14:textId="69C6CC7F" w:rsidR="00AC5A8A" w:rsidRPr="00510312" w:rsidRDefault="00AC5A8A" w:rsidP="00807553">
            <w:pPr>
              <w:pStyle w:val="TAC"/>
              <w:keepNext w:val="0"/>
              <w:keepLines w:val="0"/>
              <w:widowControl w:val="0"/>
              <w:rPr>
                <w:rFonts w:cs="Arial"/>
                <w:sz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51293F5" w14:textId="0AA0034D" w:rsidR="00AC5A8A" w:rsidRPr="00510312" w:rsidRDefault="00AC5A8A" w:rsidP="00807553">
            <w:pPr>
              <w:pStyle w:val="TAL"/>
              <w:keepNext w:val="0"/>
              <w:keepLines w:val="0"/>
              <w:widowControl w:val="0"/>
              <w:rPr>
                <w:rFonts w:cs="Arial"/>
                <w:sz w:val="16"/>
              </w:rPr>
            </w:pPr>
            <w:r w:rsidRPr="003A3EE1">
              <w:rPr>
                <w:sz w:val="16"/>
                <w:szCs w:val="16"/>
              </w:rPr>
              <w:t xml:space="preserve">Correction on Fast MCG Recovery </w:t>
            </w:r>
            <w:r w:rsidRPr="003A3EE1">
              <w:rPr>
                <w:sz w:val="16"/>
                <w:szCs w:val="16"/>
                <w:lang w:eastAsia="zh-CN"/>
              </w:rPr>
              <w:t>via</w:t>
            </w:r>
            <w:r w:rsidRPr="003A3EE1">
              <w:rPr>
                <w:sz w:val="16"/>
                <w:szCs w:val="16"/>
              </w:rPr>
              <w:t xml:space="preserve"> SRB3</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24C2EF14" w14:textId="37AB4850" w:rsidR="00AC5A8A" w:rsidRPr="00510312" w:rsidRDefault="00AC5A8A" w:rsidP="00807553">
            <w:pPr>
              <w:pStyle w:val="TAC"/>
              <w:keepNext w:val="0"/>
              <w:keepLines w:val="0"/>
              <w:widowControl w:val="0"/>
              <w:rPr>
                <w:rFonts w:cs="Arial"/>
                <w:sz w:val="16"/>
                <w:szCs w:val="16"/>
              </w:rPr>
            </w:pPr>
            <w:r w:rsidRPr="00510312">
              <w:rPr>
                <w:rFonts w:cs="Arial"/>
                <w:sz w:val="16"/>
                <w:szCs w:val="16"/>
              </w:rPr>
              <w:t>16.16.0</w:t>
            </w:r>
          </w:p>
        </w:tc>
      </w:tr>
      <w:tr w:rsidR="00D9037A" w14:paraId="51A6515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03BF202E" w14:textId="44A66C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2024-03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564246CC" w14:textId="5E8DFEC1"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RAN#103</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47A2E1E4" w14:textId="65C8365B"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RP-240646</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4EC0C33D" w14:textId="6AD8A697" w:rsidR="00D9037A" w:rsidRPr="00510312" w:rsidRDefault="00D9037A" w:rsidP="00D9037A">
            <w:pPr>
              <w:pStyle w:val="TAL"/>
              <w:keepNext w:val="0"/>
              <w:keepLines w:val="0"/>
              <w:widowControl w:val="0"/>
              <w:rPr>
                <w:rFonts w:cs="Arial"/>
                <w:sz w:val="16"/>
              </w:rPr>
            </w:pPr>
            <w:r w:rsidRPr="00EF319B">
              <w:rPr>
                <w:rFonts w:cs="Arial"/>
                <w:color w:val="000000"/>
                <w:sz w:val="16"/>
                <w:szCs w:val="16"/>
              </w:rPr>
              <w:t>1205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540EEC14" w14:textId="6D58F49E" w:rsidR="00D9037A" w:rsidRPr="00510312" w:rsidRDefault="00D9037A" w:rsidP="00D9037A">
            <w:pPr>
              <w:pStyle w:val="TAR"/>
              <w:keepNext w:val="0"/>
              <w:keepLines w:val="0"/>
              <w:widowControl w:val="0"/>
              <w:rPr>
                <w:rFonts w:cs="Arial"/>
                <w:sz w:val="16"/>
              </w:rPr>
            </w:pPr>
            <w:r w:rsidRPr="00EF319B">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B838AD7" w14:textId="77F02301"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0723032" w14:textId="719A1BE8" w:rsidR="00D9037A" w:rsidRPr="003A3EE1" w:rsidRDefault="00D9037A" w:rsidP="00D9037A">
            <w:pPr>
              <w:pStyle w:val="TAL"/>
              <w:keepNext w:val="0"/>
              <w:keepLines w:val="0"/>
              <w:widowControl w:val="0"/>
              <w:rPr>
                <w:sz w:val="16"/>
                <w:szCs w:val="16"/>
              </w:rPr>
            </w:pPr>
            <w:r w:rsidRPr="00EF319B">
              <w:rPr>
                <w:rFonts w:cs="Arial"/>
                <w:color w:val="000000"/>
                <w:sz w:val="16"/>
                <w:szCs w:val="16"/>
              </w:rPr>
              <w:t>Correction on PDU Session Resources Not Admitted</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17AFE30E" w14:textId="3693D29C" w:rsidR="00D9037A" w:rsidRPr="00510312" w:rsidRDefault="00D9037A" w:rsidP="00D9037A">
            <w:pPr>
              <w:pStyle w:val="TAC"/>
              <w:keepNext w:val="0"/>
              <w:keepLines w:val="0"/>
              <w:widowControl w:val="0"/>
              <w:rPr>
                <w:rFonts w:cs="Arial"/>
                <w:sz w:val="16"/>
                <w:szCs w:val="16"/>
              </w:rPr>
            </w:pPr>
            <w:r>
              <w:rPr>
                <w:rFonts w:cs="Arial"/>
                <w:sz w:val="16"/>
                <w:szCs w:val="16"/>
              </w:rPr>
              <w:t>16.17.0</w:t>
            </w:r>
          </w:p>
        </w:tc>
      </w:tr>
      <w:tr w:rsidR="00D9037A" w14:paraId="1C61FD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347E375D" w14:textId="2B389F25"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2024-03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691EB63C" w14:textId="057773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RAN#103</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5A4218A0" w14:textId="4734AA2F"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RP-240644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34B7A37E" w14:textId="0805AF30" w:rsidR="00D9037A" w:rsidRPr="00510312" w:rsidRDefault="00D9037A" w:rsidP="00D9037A">
            <w:pPr>
              <w:pStyle w:val="TAL"/>
              <w:keepNext w:val="0"/>
              <w:keepLines w:val="0"/>
              <w:widowControl w:val="0"/>
              <w:rPr>
                <w:rFonts w:cs="Arial"/>
                <w:sz w:val="16"/>
              </w:rPr>
            </w:pPr>
            <w:r w:rsidRPr="00EF319B">
              <w:rPr>
                <w:rFonts w:cs="Arial"/>
                <w:color w:val="000000"/>
                <w:sz w:val="16"/>
                <w:szCs w:val="16"/>
              </w:rPr>
              <w:t>1210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0407EBCC" w14:textId="75DF72AF" w:rsidR="00D9037A" w:rsidRPr="00510312" w:rsidRDefault="00D9037A" w:rsidP="00D9037A">
            <w:pPr>
              <w:pStyle w:val="TAR"/>
              <w:keepNext w:val="0"/>
              <w:keepLines w:val="0"/>
              <w:widowControl w:val="0"/>
              <w:rPr>
                <w:rFonts w:cs="Arial"/>
                <w:sz w:val="16"/>
              </w:rPr>
            </w:pPr>
            <w:r w:rsidRPr="00EF319B">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3EEDAE7A" w14:textId="5BA904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F4B4F18" w14:textId="442DDB77" w:rsidR="00D9037A" w:rsidRPr="003A3EE1" w:rsidRDefault="00D9037A" w:rsidP="00D9037A">
            <w:pPr>
              <w:pStyle w:val="TAL"/>
              <w:keepNext w:val="0"/>
              <w:keepLines w:val="0"/>
              <w:widowControl w:val="0"/>
              <w:rPr>
                <w:sz w:val="16"/>
                <w:szCs w:val="16"/>
              </w:rPr>
            </w:pPr>
            <w:r w:rsidRPr="00EF319B">
              <w:rPr>
                <w:rFonts w:cs="Arial"/>
                <w:color w:val="000000"/>
                <w:sz w:val="16"/>
                <w:szCs w:val="16"/>
              </w:rPr>
              <w:t>Correction on handover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47261E37" w14:textId="0746CB41" w:rsidR="00D9037A" w:rsidRPr="00510312" w:rsidRDefault="00D9037A" w:rsidP="00D9037A">
            <w:pPr>
              <w:pStyle w:val="TAC"/>
              <w:keepNext w:val="0"/>
              <w:keepLines w:val="0"/>
              <w:widowControl w:val="0"/>
              <w:rPr>
                <w:rFonts w:cs="Arial"/>
                <w:sz w:val="16"/>
                <w:szCs w:val="16"/>
              </w:rPr>
            </w:pPr>
            <w:r>
              <w:rPr>
                <w:rFonts w:cs="Arial"/>
                <w:sz w:val="16"/>
                <w:szCs w:val="16"/>
              </w:rPr>
              <w:t>16.17.0</w:t>
            </w:r>
          </w:p>
        </w:tc>
      </w:tr>
      <w:tr w:rsidR="00F03F50" w14:paraId="6FF9761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D467B81" w14:textId="7FAA07AE" w:rsidR="00F03F50" w:rsidRPr="00EF319B" w:rsidRDefault="00F03F50" w:rsidP="00F03F50">
            <w:pPr>
              <w:pStyle w:val="TAC"/>
              <w:keepNext w:val="0"/>
              <w:keepLines w:val="0"/>
              <w:widowControl w:val="0"/>
              <w:rPr>
                <w:rFonts w:cs="Arial"/>
                <w:color w:val="000000"/>
                <w:sz w:val="16"/>
                <w:szCs w:val="16"/>
              </w:rPr>
            </w:pPr>
            <w:r w:rsidRPr="006F3282">
              <w:rPr>
                <w:rFonts w:eastAsia="Times New Roman" w:cs="Arial"/>
                <w:color w:val="000000"/>
                <w:sz w:val="16"/>
                <w:szCs w:val="16"/>
              </w:rPr>
              <w:t>2024-06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03FCD9E3" w14:textId="38F5AD06" w:rsidR="00F03F50" w:rsidRPr="00EF319B" w:rsidRDefault="00F03F50" w:rsidP="00F03F50">
            <w:pPr>
              <w:pStyle w:val="TAC"/>
              <w:keepNext w:val="0"/>
              <w:keepLines w:val="0"/>
              <w:widowControl w:val="0"/>
              <w:rPr>
                <w:rFonts w:cs="Arial"/>
                <w:color w:val="000000"/>
                <w:sz w:val="16"/>
                <w:szCs w:val="16"/>
              </w:rPr>
            </w:pPr>
            <w:r w:rsidRPr="006F3282">
              <w:rPr>
                <w:rFonts w:eastAsia="Times New Roman" w:cs="Arial"/>
                <w:color w:val="000000"/>
                <w:sz w:val="16"/>
                <w:szCs w:val="16"/>
              </w:rPr>
              <w:t>RAN#104</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63F7AA9" w14:textId="14324BA2" w:rsidR="00F03F50" w:rsidRPr="00EF319B" w:rsidRDefault="00F03F50" w:rsidP="00F03F50">
            <w:pPr>
              <w:pStyle w:val="TAC"/>
              <w:keepNext w:val="0"/>
              <w:keepLines w:val="0"/>
              <w:widowControl w:val="0"/>
              <w:rPr>
                <w:rFonts w:cs="Arial"/>
                <w:color w:val="000000"/>
                <w:sz w:val="16"/>
                <w:szCs w:val="16"/>
              </w:rPr>
            </w:pPr>
            <w:r w:rsidRPr="006F3282">
              <w:rPr>
                <w:rFonts w:eastAsia="Times New Roman" w:cs="Arial"/>
                <w:color w:val="000000"/>
                <w:sz w:val="16"/>
                <w:szCs w:val="16"/>
              </w:rPr>
              <w:t>RP-</w:t>
            </w:r>
            <w:r w:rsidR="003F5FE1" w:rsidRPr="003F5FE1">
              <w:rPr>
                <w:rFonts w:eastAsia="Times New Roman" w:cs="Arial"/>
                <w:color w:val="000000"/>
                <w:sz w:val="16"/>
                <w:szCs w:val="16"/>
              </w:rPr>
              <w:t>241121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1C516AC8" w14:textId="27609886" w:rsidR="00F03F50" w:rsidRPr="00EF319B" w:rsidRDefault="00F03F50" w:rsidP="00F03F50">
            <w:pPr>
              <w:pStyle w:val="TAL"/>
              <w:keepNext w:val="0"/>
              <w:keepLines w:val="0"/>
              <w:widowControl w:val="0"/>
              <w:rPr>
                <w:rFonts w:cs="Arial"/>
                <w:color w:val="000000"/>
                <w:sz w:val="16"/>
                <w:szCs w:val="16"/>
              </w:rPr>
            </w:pPr>
            <w:r w:rsidRPr="006F3282">
              <w:rPr>
                <w:rFonts w:eastAsia="Times New Roman" w:cs="Arial"/>
                <w:color w:val="000000"/>
                <w:sz w:val="16"/>
                <w:szCs w:val="16"/>
              </w:rPr>
              <w:t>1153</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7A7A35C5" w14:textId="3FC80EFE" w:rsidR="00F03F50" w:rsidRPr="00EF319B" w:rsidRDefault="00F03F50" w:rsidP="00F03F50">
            <w:pPr>
              <w:pStyle w:val="TAR"/>
              <w:keepNext w:val="0"/>
              <w:keepLines w:val="0"/>
              <w:widowControl w:val="0"/>
              <w:rPr>
                <w:rFonts w:cs="Arial"/>
                <w:color w:val="000000"/>
                <w:sz w:val="16"/>
                <w:szCs w:val="16"/>
              </w:rPr>
            </w:pPr>
            <w:r w:rsidRPr="006F3282">
              <w:rPr>
                <w:rFonts w:eastAsia="Times New Roman" w:cs="Arial"/>
                <w:color w:val="000000"/>
                <w:sz w:val="16"/>
                <w:szCs w:val="16"/>
              </w:rPr>
              <w:t>3</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3D6DD2D5" w14:textId="78F3F698" w:rsidR="00F03F50" w:rsidRPr="00EF319B" w:rsidRDefault="00F03F50" w:rsidP="00F03F50">
            <w:pPr>
              <w:pStyle w:val="TAC"/>
              <w:keepNext w:val="0"/>
              <w:keepLines w:val="0"/>
              <w:widowControl w:val="0"/>
              <w:rPr>
                <w:rFonts w:cs="Arial"/>
                <w:color w:val="000000"/>
                <w:sz w:val="16"/>
                <w:szCs w:val="16"/>
              </w:rPr>
            </w:pPr>
            <w:r w:rsidRPr="006F3282">
              <w:rPr>
                <w:rFonts w:eastAsia="Times New Roman"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93E106B" w14:textId="42481AA2" w:rsidR="00F03F50" w:rsidRPr="00EF319B" w:rsidRDefault="00F03F50" w:rsidP="00F03F50">
            <w:pPr>
              <w:pStyle w:val="TAL"/>
              <w:keepNext w:val="0"/>
              <w:keepLines w:val="0"/>
              <w:widowControl w:val="0"/>
              <w:rPr>
                <w:rFonts w:cs="Arial"/>
                <w:color w:val="000000"/>
                <w:sz w:val="16"/>
                <w:szCs w:val="16"/>
              </w:rPr>
            </w:pPr>
            <w:r w:rsidRPr="006F3282">
              <w:rPr>
                <w:rFonts w:eastAsia="Times New Roman" w:cs="Arial"/>
                <w:color w:val="000000"/>
                <w:sz w:val="16"/>
                <w:szCs w:val="16"/>
              </w:rPr>
              <w:t>Correction of IP-Sec Transport Layer Address</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1D08A6F3" w14:textId="6332849A" w:rsidR="00F03F50" w:rsidRDefault="00F03F50" w:rsidP="00F03F50">
            <w:pPr>
              <w:pStyle w:val="TAC"/>
              <w:keepNext w:val="0"/>
              <w:keepLines w:val="0"/>
              <w:widowControl w:val="0"/>
              <w:rPr>
                <w:rFonts w:cs="Arial"/>
                <w:sz w:val="16"/>
                <w:szCs w:val="16"/>
              </w:rPr>
            </w:pPr>
            <w:r w:rsidRPr="006F3282">
              <w:rPr>
                <w:rFonts w:eastAsia="Times New Roman" w:cs="Arial"/>
                <w:color w:val="000000"/>
                <w:sz w:val="16"/>
                <w:szCs w:val="16"/>
              </w:rPr>
              <w:t>16.18.0</w:t>
            </w:r>
          </w:p>
        </w:tc>
      </w:tr>
      <w:tr w:rsidR="003F2FBD" w14:paraId="620E1EC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7EB1AEA4" w14:textId="5C882641" w:rsidR="003F2FBD" w:rsidRPr="006F3282" w:rsidRDefault="003F2FBD" w:rsidP="003F2FBD">
            <w:pPr>
              <w:pStyle w:val="TAC"/>
              <w:keepNext w:val="0"/>
              <w:keepLines w:val="0"/>
              <w:widowControl w:val="0"/>
              <w:rPr>
                <w:rFonts w:eastAsia="Times New Roman" w:cs="Arial"/>
                <w:color w:val="000000"/>
                <w:sz w:val="16"/>
                <w:szCs w:val="16"/>
              </w:rPr>
            </w:pPr>
            <w:r w:rsidRPr="005E56C2">
              <w:rPr>
                <w:rFonts w:eastAsia="Times New Roman" w:cs="Arial"/>
                <w:color w:val="000000"/>
                <w:sz w:val="16"/>
                <w:szCs w:val="16"/>
              </w:rPr>
              <w:t>2024-09</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0185CBCF" w14:textId="6E307BC7" w:rsidR="003F2FBD" w:rsidRPr="006F3282" w:rsidRDefault="003F2FBD" w:rsidP="003F2FBD">
            <w:pPr>
              <w:pStyle w:val="TAC"/>
              <w:keepNext w:val="0"/>
              <w:keepLines w:val="0"/>
              <w:widowControl w:val="0"/>
              <w:rPr>
                <w:rFonts w:eastAsia="Times New Roman" w:cs="Arial"/>
                <w:color w:val="000000"/>
                <w:sz w:val="16"/>
                <w:szCs w:val="16"/>
              </w:rPr>
            </w:pPr>
            <w:r w:rsidRPr="005E56C2">
              <w:rPr>
                <w:rFonts w:eastAsia="Times New Roman" w:cs="Arial"/>
                <w:color w:val="000000"/>
                <w:sz w:val="16"/>
                <w:szCs w:val="16"/>
              </w:rPr>
              <w:t>RAN#105</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04E86BFD" w14:textId="76B0121B" w:rsidR="003F2FBD" w:rsidRPr="006F3282" w:rsidRDefault="00EB6886" w:rsidP="003F2FBD">
            <w:pPr>
              <w:pStyle w:val="TAC"/>
              <w:keepNext w:val="0"/>
              <w:keepLines w:val="0"/>
              <w:widowControl w:val="0"/>
              <w:rPr>
                <w:rFonts w:eastAsia="Times New Roman" w:cs="Arial"/>
                <w:color w:val="000000"/>
                <w:sz w:val="16"/>
                <w:szCs w:val="16"/>
              </w:rPr>
            </w:pPr>
            <w:r w:rsidRPr="00EB6886">
              <w:rPr>
                <w:rFonts w:eastAsia="Times New Roman" w:cs="Arial"/>
                <w:color w:val="000000"/>
                <w:sz w:val="16"/>
                <w:szCs w:val="16"/>
              </w:rPr>
              <w:t>RP-241873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63838DB2" w14:textId="683E1C5E" w:rsidR="003F2FBD" w:rsidRPr="006F3282" w:rsidRDefault="003F2FBD" w:rsidP="003F2FBD">
            <w:pPr>
              <w:pStyle w:val="TAL"/>
              <w:keepNext w:val="0"/>
              <w:keepLines w:val="0"/>
              <w:widowControl w:val="0"/>
              <w:rPr>
                <w:rFonts w:eastAsia="Times New Roman" w:cs="Arial"/>
                <w:color w:val="000000"/>
                <w:sz w:val="16"/>
                <w:szCs w:val="16"/>
              </w:rPr>
            </w:pPr>
            <w:r w:rsidRPr="005E56C2">
              <w:rPr>
                <w:rFonts w:eastAsia="Times New Roman" w:cs="Arial"/>
                <w:color w:val="000000"/>
                <w:sz w:val="16"/>
                <w:szCs w:val="16"/>
              </w:rPr>
              <w:t>1326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48DFC142" w14:textId="31D3334B" w:rsidR="003F2FBD" w:rsidRPr="006F3282" w:rsidRDefault="003F2FBD" w:rsidP="003F2FBD">
            <w:pPr>
              <w:pStyle w:val="TAR"/>
              <w:keepNext w:val="0"/>
              <w:keepLines w:val="0"/>
              <w:widowControl w:val="0"/>
              <w:rPr>
                <w:rFonts w:eastAsia="Times New Roman" w:cs="Arial"/>
                <w:color w:val="000000"/>
                <w:sz w:val="16"/>
                <w:szCs w:val="16"/>
              </w:rPr>
            </w:pPr>
            <w:r w:rsidRPr="005E56C2">
              <w:rPr>
                <w:rFonts w:eastAsia="Times New Roman"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4B05E887" w14:textId="0E63825D" w:rsidR="003F2FBD" w:rsidRPr="006F3282" w:rsidRDefault="003F2FBD" w:rsidP="003F2FBD">
            <w:pPr>
              <w:pStyle w:val="TAC"/>
              <w:keepNext w:val="0"/>
              <w:keepLines w:val="0"/>
              <w:widowControl w:val="0"/>
              <w:rPr>
                <w:rFonts w:eastAsia="Times New Roman" w:cs="Arial"/>
                <w:color w:val="000000"/>
                <w:sz w:val="16"/>
                <w:szCs w:val="16"/>
              </w:rPr>
            </w:pPr>
            <w:r w:rsidRPr="005E56C2">
              <w:rPr>
                <w:rFonts w:eastAsia="Times New Roman" w:cs="Arial"/>
                <w:color w:val="000000"/>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CB65DEE" w14:textId="1A8CF384" w:rsidR="003F2FBD" w:rsidRPr="006F3282" w:rsidRDefault="003F2FBD" w:rsidP="003F2FBD">
            <w:pPr>
              <w:pStyle w:val="TAL"/>
              <w:keepNext w:val="0"/>
              <w:keepLines w:val="0"/>
              <w:widowControl w:val="0"/>
              <w:rPr>
                <w:rFonts w:eastAsia="Times New Roman" w:cs="Arial"/>
                <w:color w:val="000000"/>
                <w:sz w:val="16"/>
                <w:szCs w:val="16"/>
              </w:rPr>
            </w:pPr>
            <w:r w:rsidRPr="005E56C2">
              <w:rPr>
                <w:rFonts w:eastAsia="Times New Roman" w:cs="Arial"/>
                <w:color w:val="000000"/>
                <w:sz w:val="16"/>
                <w:szCs w:val="16"/>
              </w:rPr>
              <w:t>Correction on asymmetric UL and DL for TDD Carrier</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3B3E59F7" w14:textId="2C66DE9A" w:rsidR="003F2FBD" w:rsidRPr="006F3282" w:rsidRDefault="003F2FBD" w:rsidP="003F2FBD">
            <w:pPr>
              <w:pStyle w:val="TAC"/>
              <w:keepNext w:val="0"/>
              <w:keepLines w:val="0"/>
              <w:widowControl w:val="0"/>
              <w:rPr>
                <w:rFonts w:eastAsia="Times New Roman" w:cs="Arial"/>
                <w:color w:val="000000"/>
                <w:sz w:val="16"/>
                <w:szCs w:val="16"/>
              </w:rPr>
            </w:pPr>
            <w:r w:rsidRPr="005E56C2">
              <w:rPr>
                <w:rFonts w:eastAsia="Times New Roman" w:cs="Arial"/>
                <w:color w:val="000000"/>
                <w:sz w:val="16"/>
                <w:szCs w:val="16"/>
              </w:rPr>
              <w:t>16.19.0</w:t>
            </w:r>
          </w:p>
        </w:tc>
      </w:tr>
      <w:bookmarkEnd w:id="9178"/>
      <w:bookmarkEnd w:id="9181"/>
    </w:tbl>
    <w:p w14:paraId="41780555" w14:textId="77777777" w:rsidR="00AA2565" w:rsidRPr="00FD0425" w:rsidRDefault="00AA2565" w:rsidP="002D7D16"/>
    <w:sectPr w:rsidR="00AA2565" w:rsidRPr="00FD0425" w:rsidSect="00E61FD8">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D40AD3" w14:textId="77777777" w:rsidR="005408B0" w:rsidRDefault="005408B0">
      <w:r>
        <w:separator/>
      </w:r>
    </w:p>
    <w:p w14:paraId="0AB0219D" w14:textId="77777777" w:rsidR="005408B0" w:rsidRDefault="005408B0"/>
  </w:endnote>
  <w:endnote w:type="continuationSeparator" w:id="0">
    <w:p w14:paraId="63CBAB6A" w14:textId="77777777" w:rsidR="005408B0" w:rsidRDefault="005408B0">
      <w:r>
        <w:continuationSeparator/>
      </w:r>
    </w:p>
    <w:p w14:paraId="177BF354" w14:textId="77777777" w:rsidR="005408B0" w:rsidRDefault="005408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SimSun"/>
    <w:panose1 w:val="020B0604020202020204"/>
    <w:charset w:val="86"/>
    <w:family w:val="swiss"/>
    <w:pitch w:val="variable"/>
    <w:sig w:usb0="F7FFAFFF" w:usb1="E9DFFFFF" w:usb2="0000003F" w:usb3="00000000" w:csb0="003F01FF" w:csb1="00000000"/>
  </w:font>
  <w:font w:name="Yu Mincho">
    <w:altName w:val="Yu Gothic"/>
    <w:charset w:val="80"/>
    <w:family w:val="roman"/>
    <w:pitch w:val="variable"/>
    <w:sig w:usb0="800002E7" w:usb1="2AC7FCFF" w:usb2="00000012" w:usb3="00000000" w:csb0="0002009F" w:csb1="00000000"/>
  </w:font>
  <w:font w:name="Geneva">
    <w:altName w:val="Cambria Math"/>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F67274" w14:textId="79D7E01A" w:rsidR="00D365AB" w:rsidRDefault="00D365AB">
    <w:pPr>
      <w:pStyle w:val="Footer"/>
    </w:pPr>
    <w:bookmarkStart w:id="1" w:name="_Hlk153526404"/>
    <w:bookmarkStart w:id="2" w:name="_Hlk153526405"/>
    <w:bookmarkStart w:id="3" w:name="_Hlk153526416"/>
    <w:bookmarkStart w:id="4" w:name="_Hlk153526417"/>
    <w:r>
      <w:t>3GPP</w:t>
    </w:r>
    <w:bookmarkEnd w:id="1"/>
    <w:bookmarkEnd w:id="2"/>
    <w:bookmarkEnd w:id="3"/>
    <w:bookmarkEnd w:id="4"/>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309B64" w14:textId="77777777" w:rsidR="00091414" w:rsidRDefault="00091414" w:rsidP="00E357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42DAF6" w14:textId="77777777" w:rsidR="00091414" w:rsidRDefault="00091414" w:rsidP="00BD1D4F">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B08EAC" w14:textId="77777777" w:rsidR="00091414" w:rsidRDefault="00091414" w:rsidP="00B70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CFF324" w14:textId="77777777" w:rsidR="005408B0" w:rsidRDefault="005408B0">
      <w:r>
        <w:separator/>
      </w:r>
    </w:p>
    <w:p w14:paraId="0AAFAF5B" w14:textId="77777777" w:rsidR="005408B0" w:rsidRDefault="005408B0"/>
  </w:footnote>
  <w:footnote w:type="continuationSeparator" w:id="0">
    <w:p w14:paraId="06F2EEED" w14:textId="77777777" w:rsidR="005408B0" w:rsidRDefault="005408B0">
      <w:r>
        <w:continuationSeparator/>
      </w:r>
    </w:p>
    <w:p w14:paraId="30C4B152" w14:textId="77777777" w:rsidR="005408B0" w:rsidRDefault="005408B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A54BCF" w14:textId="605EBB4B" w:rsidR="004E1369" w:rsidRPr="00D365AB" w:rsidRDefault="00D038B0" w:rsidP="004E1369">
    <w:pPr>
      <w:framePr w:wrap="auto" w:vAnchor="text" w:hAnchor="page" w:x="1134"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STYLEREF ZGSM </w:instrText>
    </w:r>
    <w:r w:rsidRPr="00D365AB">
      <w:rPr>
        <w:rFonts w:ascii="Arial" w:hAnsi="Arial" w:cs="Arial"/>
        <w:b/>
        <w:bCs/>
        <w:sz w:val="18"/>
        <w:szCs w:val="18"/>
      </w:rPr>
      <w:fldChar w:fldCharType="separate"/>
    </w:r>
    <w:r w:rsidR="00171484">
      <w:rPr>
        <w:rFonts w:ascii="Arial" w:hAnsi="Arial" w:cs="Arial"/>
        <w:b/>
        <w:bCs/>
        <w:noProof/>
        <w:sz w:val="18"/>
        <w:szCs w:val="18"/>
      </w:rPr>
      <w:t>Release 16</w:t>
    </w:r>
    <w:r w:rsidRPr="00D365AB">
      <w:rPr>
        <w:rFonts w:ascii="Arial" w:hAnsi="Arial" w:cs="Arial"/>
        <w:b/>
        <w:bCs/>
        <w:noProof/>
        <w:sz w:val="18"/>
        <w:szCs w:val="18"/>
      </w:rPr>
      <w:fldChar w:fldCharType="end"/>
    </w:r>
  </w:p>
  <w:p w14:paraId="165A1C65" w14:textId="259ECC2F" w:rsidR="004E1369" w:rsidRPr="00D365AB" w:rsidRDefault="00D038B0" w:rsidP="004E1369">
    <w:pPr>
      <w:framePr w:wrap="auto" w:vAnchor="text" w:hAnchor="margin" w:xAlign="right"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STYLEREF ZA </w:instrText>
    </w:r>
    <w:r w:rsidRPr="00D365AB">
      <w:rPr>
        <w:rFonts w:ascii="Arial" w:hAnsi="Arial" w:cs="Arial"/>
        <w:b/>
        <w:bCs/>
        <w:sz w:val="18"/>
        <w:szCs w:val="18"/>
      </w:rPr>
      <w:fldChar w:fldCharType="separate"/>
    </w:r>
    <w:r w:rsidR="00171484">
      <w:rPr>
        <w:rFonts w:ascii="Arial" w:hAnsi="Arial" w:cs="Arial"/>
        <w:b/>
        <w:bCs/>
        <w:noProof/>
        <w:sz w:val="18"/>
        <w:szCs w:val="18"/>
      </w:rPr>
      <w:t>3GPP TS 38.423 V16.19.0 (2024-09)</w:t>
    </w:r>
    <w:r w:rsidRPr="00D365AB">
      <w:rPr>
        <w:rFonts w:ascii="Arial" w:hAnsi="Arial" w:cs="Arial"/>
        <w:b/>
        <w:bCs/>
        <w:noProof/>
        <w:sz w:val="18"/>
        <w:szCs w:val="18"/>
      </w:rPr>
      <w:fldChar w:fldCharType="end"/>
    </w:r>
  </w:p>
  <w:p w14:paraId="19FFFA27" w14:textId="77777777" w:rsidR="004E1369" w:rsidRPr="00D365AB" w:rsidRDefault="004E1369" w:rsidP="004E1369">
    <w:pPr>
      <w:framePr w:wrap="auto" w:vAnchor="text" w:hAnchor="margin" w:xAlign="center"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PAGE </w:instrText>
    </w:r>
    <w:r w:rsidRPr="00D365AB">
      <w:rPr>
        <w:rFonts w:ascii="Arial" w:hAnsi="Arial" w:cs="Arial"/>
        <w:b/>
        <w:bCs/>
        <w:sz w:val="18"/>
        <w:szCs w:val="18"/>
      </w:rPr>
      <w:fldChar w:fldCharType="separate"/>
    </w:r>
    <w:r w:rsidRPr="00D365AB">
      <w:rPr>
        <w:rFonts w:ascii="Arial" w:hAnsi="Arial" w:cs="Arial"/>
        <w:b/>
        <w:bCs/>
        <w:sz w:val="18"/>
        <w:szCs w:val="18"/>
      </w:rPr>
      <w:t>2</w:t>
    </w:r>
    <w:r w:rsidRPr="00D365AB">
      <w:rPr>
        <w:rFonts w:ascii="Arial" w:hAnsi="Arial" w:cs="Arial"/>
        <w:b/>
        <w:bCs/>
        <w:sz w:val="18"/>
        <w:szCs w:val="18"/>
      </w:rPr>
      <w:fldChar w:fldCharType="end"/>
    </w:r>
  </w:p>
  <w:p w14:paraId="1F16BD56" w14:textId="77777777" w:rsidR="004E1369" w:rsidRPr="00D365AB" w:rsidRDefault="004E1369">
    <w:pPr>
      <w:rPr>
        <w:rFonts w:ascii="Arial" w:hAnsi="Arial" w:cs="Arial"/>
        <w:b/>
        <w:bCs/>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322A86" w14:textId="7B74DFF2"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3F0B">
      <w:rPr>
        <w:rFonts w:ascii="Arial" w:hAnsi="Arial" w:cs="Arial"/>
        <w:b/>
        <w:noProof/>
        <w:sz w:val="18"/>
        <w:szCs w:val="18"/>
      </w:rPr>
      <w:t>3GPP TS 38.423 V16.1819.0 (2024-0609)</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613F00A1"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3F0B">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9A659C" w14:textId="4802DEB1"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3F0B">
      <w:rPr>
        <w:rFonts w:ascii="Arial" w:hAnsi="Arial" w:cs="Arial"/>
        <w:b/>
        <w:noProof/>
        <w:sz w:val="18"/>
        <w:szCs w:val="18"/>
      </w:rPr>
      <w:t>3GPP TS 38.423 V16.1819.0 (2024-0609)</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1C309475"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3F0B">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E4A121" w14:textId="064CC975"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3F0B">
      <w:rPr>
        <w:rFonts w:ascii="Arial" w:hAnsi="Arial" w:cs="Arial"/>
        <w:b/>
        <w:noProof/>
        <w:sz w:val="18"/>
        <w:szCs w:val="18"/>
      </w:rPr>
      <w:t>3GPP TS 38.423 V16.1819.0 (2024-0609)</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09FDE19C"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3F0B">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0CEBB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E0611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2"/>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25"/>
    <w:rsid w:val="000012F8"/>
    <w:rsid w:val="00002AC9"/>
    <w:rsid w:val="00004997"/>
    <w:rsid w:val="000051EC"/>
    <w:rsid w:val="00005595"/>
    <w:rsid w:val="000055E7"/>
    <w:rsid w:val="000065E3"/>
    <w:rsid w:val="00006904"/>
    <w:rsid w:val="00007075"/>
    <w:rsid w:val="00007816"/>
    <w:rsid w:val="00007841"/>
    <w:rsid w:val="00013EDA"/>
    <w:rsid w:val="00013F77"/>
    <w:rsid w:val="000149D5"/>
    <w:rsid w:val="00014ACC"/>
    <w:rsid w:val="00014DBC"/>
    <w:rsid w:val="0001683F"/>
    <w:rsid w:val="00017839"/>
    <w:rsid w:val="00017A40"/>
    <w:rsid w:val="00017B00"/>
    <w:rsid w:val="00020075"/>
    <w:rsid w:val="00021159"/>
    <w:rsid w:val="00022314"/>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232E"/>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5450"/>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6F2D"/>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5C76"/>
    <w:rsid w:val="001261EF"/>
    <w:rsid w:val="00127B28"/>
    <w:rsid w:val="00127EAE"/>
    <w:rsid w:val="00130665"/>
    <w:rsid w:val="0013138B"/>
    <w:rsid w:val="001343F7"/>
    <w:rsid w:val="00134BCC"/>
    <w:rsid w:val="00134F1C"/>
    <w:rsid w:val="00134F60"/>
    <w:rsid w:val="00135F7A"/>
    <w:rsid w:val="00137323"/>
    <w:rsid w:val="00140708"/>
    <w:rsid w:val="001411EE"/>
    <w:rsid w:val="001426BB"/>
    <w:rsid w:val="00143166"/>
    <w:rsid w:val="001435D2"/>
    <w:rsid w:val="00143CF1"/>
    <w:rsid w:val="0014788A"/>
    <w:rsid w:val="00147ED4"/>
    <w:rsid w:val="0015131E"/>
    <w:rsid w:val="001514ED"/>
    <w:rsid w:val="00151824"/>
    <w:rsid w:val="001524CF"/>
    <w:rsid w:val="0015274B"/>
    <w:rsid w:val="00152912"/>
    <w:rsid w:val="001535F5"/>
    <w:rsid w:val="00153654"/>
    <w:rsid w:val="00153CBD"/>
    <w:rsid w:val="00154291"/>
    <w:rsid w:val="00154D5F"/>
    <w:rsid w:val="0015574E"/>
    <w:rsid w:val="00155FF4"/>
    <w:rsid w:val="0015627F"/>
    <w:rsid w:val="001572CD"/>
    <w:rsid w:val="00160034"/>
    <w:rsid w:val="001627CE"/>
    <w:rsid w:val="00164209"/>
    <w:rsid w:val="00164BA8"/>
    <w:rsid w:val="00170528"/>
    <w:rsid w:val="00170DC0"/>
    <w:rsid w:val="00170E0C"/>
    <w:rsid w:val="00171484"/>
    <w:rsid w:val="0017148E"/>
    <w:rsid w:val="00171ED9"/>
    <w:rsid w:val="00172E4B"/>
    <w:rsid w:val="00173983"/>
    <w:rsid w:val="00174557"/>
    <w:rsid w:val="001745A8"/>
    <w:rsid w:val="001750A3"/>
    <w:rsid w:val="00175499"/>
    <w:rsid w:val="001758A4"/>
    <w:rsid w:val="00176B75"/>
    <w:rsid w:val="00176F9D"/>
    <w:rsid w:val="00180B68"/>
    <w:rsid w:val="0018265F"/>
    <w:rsid w:val="00182749"/>
    <w:rsid w:val="00183A18"/>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0ECA"/>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19D"/>
    <w:rsid w:val="00221567"/>
    <w:rsid w:val="0022300B"/>
    <w:rsid w:val="00223152"/>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6F95"/>
    <w:rsid w:val="002473F6"/>
    <w:rsid w:val="002479B3"/>
    <w:rsid w:val="00251E0E"/>
    <w:rsid w:val="00252C51"/>
    <w:rsid w:val="0025321B"/>
    <w:rsid w:val="00253566"/>
    <w:rsid w:val="00253974"/>
    <w:rsid w:val="00254D17"/>
    <w:rsid w:val="0025685F"/>
    <w:rsid w:val="00256A46"/>
    <w:rsid w:val="00257064"/>
    <w:rsid w:val="0026191C"/>
    <w:rsid w:val="002623DD"/>
    <w:rsid w:val="00262A7D"/>
    <w:rsid w:val="002638B0"/>
    <w:rsid w:val="002646E0"/>
    <w:rsid w:val="002669B7"/>
    <w:rsid w:val="00267B69"/>
    <w:rsid w:val="00267C71"/>
    <w:rsid w:val="00271550"/>
    <w:rsid w:val="00273DA0"/>
    <w:rsid w:val="00274FA3"/>
    <w:rsid w:val="002764FD"/>
    <w:rsid w:val="002770F4"/>
    <w:rsid w:val="00277355"/>
    <w:rsid w:val="00281F6B"/>
    <w:rsid w:val="00282EC2"/>
    <w:rsid w:val="002853D7"/>
    <w:rsid w:val="0028640F"/>
    <w:rsid w:val="00286901"/>
    <w:rsid w:val="0028751D"/>
    <w:rsid w:val="00287B90"/>
    <w:rsid w:val="00287C75"/>
    <w:rsid w:val="00287EBF"/>
    <w:rsid w:val="00291A1B"/>
    <w:rsid w:val="002925D8"/>
    <w:rsid w:val="002930AF"/>
    <w:rsid w:val="00293857"/>
    <w:rsid w:val="00296275"/>
    <w:rsid w:val="002963B3"/>
    <w:rsid w:val="00296701"/>
    <w:rsid w:val="002978AA"/>
    <w:rsid w:val="002A0722"/>
    <w:rsid w:val="002A13DF"/>
    <w:rsid w:val="002A3527"/>
    <w:rsid w:val="002A3730"/>
    <w:rsid w:val="002A3D1E"/>
    <w:rsid w:val="002A44CF"/>
    <w:rsid w:val="002A4876"/>
    <w:rsid w:val="002A4D0C"/>
    <w:rsid w:val="002A5604"/>
    <w:rsid w:val="002A62FD"/>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D7ED4"/>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168C"/>
    <w:rsid w:val="00343991"/>
    <w:rsid w:val="0034411B"/>
    <w:rsid w:val="00344400"/>
    <w:rsid w:val="0034696D"/>
    <w:rsid w:val="00350956"/>
    <w:rsid w:val="00350D03"/>
    <w:rsid w:val="00351AD1"/>
    <w:rsid w:val="00351E8C"/>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711A"/>
    <w:rsid w:val="00377DE7"/>
    <w:rsid w:val="003803DC"/>
    <w:rsid w:val="00382728"/>
    <w:rsid w:val="00382DD8"/>
    <w:rsid w:val="00383F0B"/>
    <w:rsid w:val="0038477B"/>
    <w:rsid w:val="003853A1"/>
    <w:rsid w:val="00386A93"/>
    <w:rsid w:val="00386AE4"/>
    <w:rsid w:val="00390015"/>
    <w:rsid w:val="0039052C"/>
    <w:rsid w:val="00391814"/>
    <w:rsid w:val="00393EC9"/>
    <w:rsid w:val="00394FCD"/>
    <w:rsid w:val="003971EB"/>
    <w:rsid w:val="003A096A"/>
    <w:rsid w:val="003A1728"/>
    <w:rsid w:val="003A1CDA"/>
    <w:rsid w:val="003A3B76"/>
    <w:rsid w:val="003A3EE1"/>
    <w:rsid w:val="003B0AB2"/>
    <w:rsid w:val="003B1965"/>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8FD"/>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16F"/>
    <w:rsid w:val="003F2697"/>
    <w:rsid w:val="003F2994"/>
    <w:rsid w:val="003F2FBD"/>
    <w:rsid w:val="003F4E8E"/>
    <w:rsid w:val="003F5587"/>
    <w:rsid w:val="003F5826"/>
    <w:rsid w:val="003F5FE1"/>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0AA"/>
    <w:rsid w:val="00437EDE"/>
    <w:rsid w:val="004422CE"/>
    <w:rsid w:val="00442F8C"/>
    <w:rsid w:val="004438EB"/>
    <w:rsid w:val="00444BCC"/>
    <w:rsid w:val="004456DC"/>
    <w:rsid w:val="004459E5"/>
    <w:rsid w:val="00445B49"/>
    <w:rsid w:val="00445C77"/>
    <w:rsid w:val="004470F0"/>
    <w:rsid w:val="004476C8"/>
    <w:rsid w:val="00447BE7"/>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20E"/>
    <w:rsid w:val="00483D4A"/>
    <w:rsid w:val="00483FCA"/>
    <w:rsid w:val="004840D8"/>
    <w:rsid w:val="00485811"/>
    <w:rsid w:val="00485830"/>
    <w:rsid w:val="004877C8"/>
    <w:rsid w:val="00491256"/>
    <w:rsid w:val="004952F9"/>
    <w:rsid w:val="00495502"/>
    <w:rsid w:val="00495597"/>
    <w:rsid w:val="004957F0"/>
    <w:rsid w:val="00496383"/>
    <w:rsid w:val="00496518"/>
    <w:rsid w:val="00497AE0"/>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C7283"/>
    <w:rsid w:val="004D0064"/>
    <w:rsid w:val="004D0F9D"/>
    <w:rsid w:val="004D10B1"/>
    <w:rsid w:val="004D1B57"/>
    <w:rsid w:val="004D22F4"/>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56C6"/>
    <w:rsid w:val="004F61EF"/>
    <w:rsid w:val="004F649D"/>
    <w:rsid w:val="004F7BC5"/>
    <w:rsid w:val="00500447"/>
    <w:rsid w:val="00500F28"/>
    <w:rsid w:val="0050194D"/>
    <w:rsid w:val="00502C4A"/>
    <w:rsid w:val="00503679"/>
    <w:rsid w:val="00505315"/>
    <w:rsid w:val="00506B24"/>
    <w:rsid w:val="00507A48"/>
    <w:rsid w:val="00510312"/>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1EA4"/>
    <w:rsid w:val="00532873"/>
    <w:rsid w:val="00533FE7"/>
    <w:rsid w:val="005342FD"/>
    <w:rsid w:val="00534DF7"/>
    <w:rsid w:val="00534E16"/>
    <w:rsid w:val="005363EE"/>
    <w:rsid w:val="00537F41"/>
    <w:rsid w:val="005404FD"/>
    <w:rsid w:val="00540517"/>
    <w:rsid w:val="00540888"/>
    <w:rsid w:val="005408B0"/>
    <w:rsid w:val="00541614"/>
    <w:rsid w:val="00543096"/>
    <w:rsid w:val="00543E6C"/>
    <w:rsid w:val="00544880"/>
    <w:rsid w:val="005477EC"/>
    <w:rsid w:val="00547F9C"/>
    <w:rsid w:val="00551974"/>
    <w:rsid w:val="00552096"/>
    <w:rsid w:val="005533C9"/>
    <w:rsid w:val="005547BC"/>
    <w:rsid w:val="00554F29"/>
    <w:rsid w:val="00556509"/>
    <w:rsid w:val="00557A59"/>
    <w:rsid w:val="00560F1C"/>
    <w:rsid w:val="00561E2D"/>
    <w:rsid w:val="0056378F"/>
    <w:rsid w:val="00563F95"/>
    <w:rsid w:val="00564FF6"/>
    <w:rsid w:val="00565020"/>
    <w:rsid w:val="00565087"/>
    <w:rsid w:val="00565828"/>
    <w:rsid w:val="0056623C"/>
    <w:rsid w:val="00566CEF"/>
    <w:rsid w:val="00567B4E"/>
    <w:rsid w:val="005704AC"/>
    <w:rsid w:val="00570681"/>
    <w:rsid w:val="00570A32"/>
    <w:rsid w:val="005718D0"/>
    <w:rsid w:val="00571EDC"/>
    <w:rsid w:val="005762C2"/>
    <w:rsid w:val="005766E5"/>
    <w:rsid w:val="005767FB"/>
    <w:rsid w:val="005770EE"/>
    <w:rsid w:val="005779BC"/>
    <w:rsid w:val="00577B4A"/>
    <w:rsid w:val="00577E2A"/>
    <w:rsid w:val="00581670"/>
    <w:rsid w:val="005817D0"/>
    <w:rsid w:val="00582936"/>
    <w:rsid w:val="005838B1"/>
    <w:rsid w:val="00584A93"/>
    <w:rsid w:val="00590E07"/>
    <w:rsid w:val="005926E2"/>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0A47"/>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014F"/>
    <w:rsid w:val="005F1438"/>
    <w:rsid w:val="005F2FA3"/>
    <w:rsid w:val="005F39F7"/>
    <w:rsid w:val="005F3E59"/>
    <w:rsid w:val="005F4200"/>
    <w:rsid w:val="005F5177"/>
    <w:rsid w:val="005F7622"/>
    <w:rsid w:val="005F7EF6"/>
    <w:rsid w:val="0060036E"/>
    <w:rsid w:val="00601571"/>
    <w:rsid w:val="0060241D"/>
    <w:rsid w:val="00602A4C"/>
    <w:rsid w:val="0060497F"/>
    <w:rsid w:val="0060571C"/>
    <w:rsid w:val="00607385"/>
    <w:rsid w:val="006101F2"/>
    <w:rsid w:val="006102EF"/>
    <w:rsid w:val="00610B4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27CBC"/>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336"/>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474"/>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403E"/>
    <w:rsid w:val="006F490A"/>
    <w:rsid w:val="006F599E"/>
    <w:rsid w:val="006F5D40"/>
    <w:rsid w:val="006F7053"/>
    <w:rsid w:val="006F72AE"/>
    <w:rsid w:val="00700333"/>
    <w:rsid w:val="0070130D"/>
    <w:rsid w:val="007018CB"/>
    <w:rsid w:val="0070231B"/>
    <w:rsid w:val="00703296"/>
    <w:rsid w:val="00704D60"/>
    <w:rsid w:val="00705318"/>
    <w:rsid w:val="00705707"/>
    <w:rsid w:val="00705F21"/>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372F"/>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5612"/>
    <w:rsid w:val="00755C85"/>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5C7C"/>
    <w:rsid w:val="00796883"/>
    <w:rsid w:val="007A007D"/>
    <w:rsid w:val="007A0551"/>
    <w:rsid w:val="007A0DDF"/>
    <w:rsid w:val="007A2183"/>
    <w:rsid w:val="007A29B0"/>
    <w:rsid w:val="007A3B9A"/>
    <w:rsid w:val="007A3EF7"/>
    <w:rsid w:val="007A5464"/>
    <w:rsid w:val="007A6068"/>
    <w:rsid w:val="007A6447"/>
    <w:rsid w:val="007A645C"/>
    <w:rsid w:val="007A6600"/>
    <w:rsid w:val="007B0C24"/>
    <w:rsid w:val="007B15E9"/>
    <w:rsid w:val="007B3A9A"/>
    <w:rsid w:val="007B5460"/>
    <w:rsid w:val="007B56FF"/>
    <w:rsid w:val="007B5F30"/>
    <w:rsid w:val="007B7D02"/>
    <w:rsid w:val="007C1C3D"/>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59A5"/>
    <w:rsid w:val="007E6716"/>
    <w:rsid w:val="007E6A65"/>
    <w:rsid w:val="007E6B89"/>
    <w:rsid w:val="007F06DA"/>
    <w:rsid w:val="007F1487"/>
    <w:rsid w:val="007F22F8"/>
    <w:rsid w:val="007F2CA7"/>
    <w:rsid w:val="007F2DFD"/>
    <w:rsid w:val="007F2EFC"/>
    <w:rsid w:val="007F3504"/>
    <w:rsid w:val="007F3F4A"/>
    <w:rsid w:val="007F5203"/>
    <w:rsid w:val="007F57B6"/>
    <w:rsid w:val="007F5969"/>
    <w:rsid w:val="007F5A53"/>
    <w:rsid w:val="007F5C79"/>
    <w:rsid w:val="007F7A62"/>
    <w:rsid w:val="00800F42"/>
    <w:rsid w:val="00802483"/>
    <w:rsid w:val="008028A4"/>
    <w:rsid w:val="00803EC5"/>
    <w:rsid w:val="008041F2"/>
    <w:rsid w:val="008046D3"/>
    <w:rsid w:val="00805E62"/>
    <w:rsid w:val="0080653B"/>
    <w:rsid w:val="00807553"/>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0D5"/>
    <w:rsid w:val="0083591E"/>
    <w:rsid w:val="00837210"/>
    <w:rsid w:val="008372F2"/>
    <w:rsid w:val="0083774D"/>
    <w:rsid w:val="00840321"/>
    <w:rsid w:val="00841AE5"/>
    <w:rsid w:val="0084306B"/>
    <w:rsid w:val="0084386E"/>
    <w:rsid w:val="00844445"/>
    <w:rsid w:val="00845471"/>
    <w:rsid w:val="00846011"/>
    <w:rsid w:val="00846DE7"/>
    <w:rsid w:val="0084774C"/>
    <w:rsid w:val="0085008F"/>
    <w:rsid w:val="00850380"/>
    <w:rsid w:val="00850CA9"/>
    <w:rsid w:val="0085159E"/>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09D"/>
    <w:rsid w:val="008768CA"/>
    <w:rsid w:val="0087753D"/>
    <w:rsid w:val="00880C35"/>
    <w:rsid w:val="00880CC9"/>
    <w:rsid w:val="00883EBA"/>
    <w:rsid w:val="00884AFE"/>
    <w:rsid w:val="008850D9"/>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0FDD"/>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E58A7"/>
    <w:rsid w:val="008F0A48"/>
    <w:rsid w:val="008F1DF0"/>
    <w:rsid w:val="008F2026"/>
    <w:rsid w:val="008F4B7B"/>
    <w:rsid w:val="008F4ED2"/>
    <w:rsid w:val="008F7487"/>
    <w:rsid w:val="008F7979"/>
    <w:rsid w:val="00900178"/>
    <w:rsid w:val="00900FF7"/>
    <w:rsid w:val="009011DD"/>
    <w:rsid w:val="009019B4"/>
    <w:rsid w:val="00901C29"/>
    <w:rsid w:val="00902592"/>
    <w:rsid w:val="0090263D"/>
    <w:rsid w:val="0090271F"/>
    <w:rsid w:val="00902E23"/>
    <w:rsid w:val="00906815"/>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31A"/>
    <w:rsid w:val="009374D5"/>
    <w:rsid w:val="00937A8B"/>
    <w:rsid w:val="00940027"/>
    <w:rsid w:val="0094018F"/>
    <w:rsid w:val="009406F2"/>
    <w:rsid w:val="00940917"/>
    <w:rsid w:val="00941B2F"/>
    <w:rsid w:val="00942659"/>
    <w:rsid w:val="00942EC2"/>
    <w:rsid w:val="00943D40"/>
    <w:rsid w:val="0094502B"/>
    <w:rsid w:val="00945142"/>
    <w:rsid w:val="00945A2A"/>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65BA8"/>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64C6"/>
    <w:rsid w:val="009A6559"/>
    <w:rsid w:val="009A71E0"/>
    <w:rsid w:val="009A7DA8"/>
    <w:rsid w:val="009B0885"/>
    <w:rsid w:val="009B2A30"/>
    <w:rsid w:val="009B4044"/>
    <w:rsid w:val="009B779B"/>
    <w:rsid w:val="009C0647"/>
    <w:rsid w:val="009C1C30"/>
    <w:rsid w:val="009C2E1E"/>
    <w:rsid w:val="009C3C9D"/>
    <w:rsid w:val="009C41AB"/>
    <w:rsid w:val="009C49BA"/>
    <w:rsid w:val="009C4C80"/>
    <w:rsid w:val="009C5B1F"/>
    <w:rsid w:val="009C648C"/>
    <w:rsid w:val="009C7345"/>
    <w:rsid w:val="009C775B"/>
    <w:rsid w:val="009C7AA1"/>
    <w:rsid w:val="009D01FB"/>
    <w:rsid w:val="009D0B81"/>
    <w:rsid w:val="009D16E9"/>
    <w:rsid w:val="009D1FE3"/>
    <w:rsid w:val="009D3426"/>
    <w:rsid w:val="009D46BC"/>
    <w:rsid w:val="009D4ECF"/>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2B0"/>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7BF"/>
    <w:rsid w:val="00A30E77"/>
    <w:rsid w:val="00A30F8D"/>
    <w:rsid w:val="00A34238"/>
    <w:rsid w:val="00A4012F"/>
    <w:rsid w:val="00A4052C"/>
    <w:rsid w:val="00A43FB7"/>
    <w:rsid w:val="00A46E3D"/>
    <w:rsid w:val="00A470B2"/>
    <w:rsid w:val="00A50FB2"/>
    <w:rsid w:val="00A510CE"/>
    <w:rsid w:val="00A517FD"/>
    <w:rsid w:val="00A52A1C"/>
    <w:rsid w:val="00A53724"/>
    <w:rsid w:val="00A53CC1"/>
    <w:rsid w:val="00A542B9"/>
    <w:rsid w:val="00A54E92"/>
    <w:rsid w:val="00A55CAD"/>
    <w:rsid w:val="00A55FE4"/>
    <w:rsid w:val="00A5768F"/>
    <w:rsid w:val="00A60048"/>
    <w:rsid w:val="00A601AA"/>
    <w:rsid w:val="00A6088F"/>
    <w:rsid w:val="00A60AC7"/>
    <w:rsid w:val="00A61609"/>
    <w:rsid w:val="00A61675"/>
    <w:rsid w:val="00A61FD9"/>
    <w:rsid w:val="00A62635"/>
    <w:rsid w:val="00A62D72"/>
    <w:rsid w:val="00A62F49"/>
    <w:rsid w:val="00A64759"/>
    <w:rsid w:val="00A65B66"/>
    <w:rsid w:val="00A66279"/>
    <w:rsid w:val="00A671C2"/>
    <w:rsid w:val="00A6723B"/>
    <w:rsid w:val="00A70705"/>
    <w:rsid w:val="00A707CB"/>
    <w:rsid w:val="00A717D5"/>
    <w:rsid w:val="00A71A96"/>
    <w:rsid w:val="00A71D6D"/>
    <w:rsid w:val="00A73BBD"/>
    <w:rsid w:val="00A74F1E"/>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8AA"/>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0B46"/>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5A8A"/>
    <w:rsid w:val="00AC7B5F"/>
    <w:rsid w:val="00AC7EAD"/>
    <w:rsid w:val="00AD0428"/>
    <w:rsid w:val="00AD19C0"/>
    <w:rsid w:val="00AD2517"/>
    <w:rsid w:val="00AD3039"/>
    <w:rsid w:val="00AD4BCE"/>
    <w:rsid w:val="00AD5175"/>
    <w:rsid w:val="00AD55A9"/>
    <w:rsid w:val="00AD630B"/>
    <w:rsid w:val="00AD6FF6"/>
    <w:rsid w:val="00AD7C5A"/>
    <w:rsid w:val="00AE0F19"/>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1F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63EF"/>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39"/>
    <w:rsid w:val="00B547CC"/>
    <w:rsid w:val="00B5526B"/>
    <w:rsid w:val="00B56C37"/>
    <w:rsid w:val="00B613C3"/>
    <w:rsid w:val="00B6187A"/>
    <w:rsid w:val="00B63118"/>
    <w:rsid w:val="00B63222"/>
    <w:rsid w:val="00B632E1"/>
    <w:rsid w:val="00B635E8"/>
    <w:rsid w:val="00B6442F"/>
    <w:rsid w:val="00B655C4"/>
    <w:rsid w:val="00B6769E"/>
    <w:rsid w:val="00B67F65"/>
    <w:rsid w:val="00B7062F"/>
    <w:rsid w:val="00B7121B"/>
    <w:rsid w:val="00B71DAA"/>
    <w:rsid w:val="00B72ECC"/>
    <w:rsid w:val="00B7379C"/>
    <w:rsid w:val="00B744AC"/>
    <w:rsid w:val="00B746AF"/>
    <w:rsid w:val="00B7529C"/>
    <w:rsid w:val="00B753E9"/>
    <w:rsid w:val="00B764D4"/>
    <w:rsid w:val="00B80287"/>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6431"/>
    <w:rsid w:val="00BA68A3"/>
    <w:rsid w:val="00BA7109"/>
    <w:rsid w:val="00BA787F"/>
    <w:rsid w:val="00BB039F"/>
    <w:rsid w:val="00BB106F"/>
    <w:rsid w:val="00BB33C9"/>
    <w:rsid w:val="00BB3A97"/>
    <w:rsid w:val="00BB644C"/>
    <w:rsid w:val="00BB6D77"/>
    <w:rsid w:val="00BB7892"/>
    <w:rsid w:val="00BB7BEA"/>
    <w:rsid w:val="00BB7EED"/>
    <w:rsid w:val="00BC02CC"/>
    <w:rsid w:val="00BC0A25"/>
    <w:rsid w:val="00BC0F7D"/>
    <w:rsid w:val="00BC1239"/>
    <w:rsid w:val="00BC499A"/>
    <w:rsid w:val="00BC7B85"/>
    <w:rsid w:val="00BD0050"/>
    <w:rsid w:val="00BD05EB"/>
    <w:rsid w:val="00BD0C8E"/>
    <w:rsid w:val="00BD0CB6"/>
    <w:rsid w:val="00BD13FB"/>
    <w:rsid w:val="00BD1D4F"/>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0143"/>
    <w:rsid w:val="00C11A02"/>
    <w:rsid w:val="00C12B34"/>
    <w:rsid w:val="00C13757"/>
    <w:rsid w:val="00C13CF9"/>
    <w:rsid w:val="00C16630"/>
    <w:rsid w:val="00C16B12"/>
    <w:rsid w:val="00C21789"/>
    <w:rsid w:val="00C2288B"/>
    <w:rsid w:val="00C239D6"/>
    <w:rsid w:val="00C23BFD"/>
    <w:rsid w:val="00C2524D"/>
    <w:rsid w:val="00C26F9E"/>
    <w:rsid w:val="00C31473"/>
    <w:rsid w:val="00C3160D"/>
    <w:rsid w:val="00C31686"/>
    <w:rsid w:val="00C32355"/>
    <w:rsid w:val="00C33079"/>
    <w:rsid w:val="00C355F9"/>
    <w:rsid w:val="00C35F7A"/>
    <w:rsid w:val="00C3643E"/>
    <w:rsid w:val="00C37D4C"/>
    <w:rsid w:val="00C37D4D"/>
    <w:rsid w:val="00C37F2E"/>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13F9"/>
    <w:rsid w:val="00C926F5"/>
    <w:rsid w:val="00C92BF0"/>
    <w:rsid w:val="00C93B99"/>
    <w:rsid w:val="00C93F40"/>
    <w:rsid w:val="00C964EB"/>
    <w:rsid w:val="00C96848"/>
    <w:rsid w:val="00C973D0"/>
    <w:rsid w:val="00C97A92"/>
    <w:rsid w:val="00CA0040"/>
    <w:rsid w:val="00CA12E9"/>
    <w:rsid w:val="00CA1F7F"/>
    <w:rsid w:val="00CA3D0C"/>
    <w:rsid w:val="00CA46BF"/>
    <w:rsid w:val="00CA4949"/>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097"/>
    <w:rsid w:val="00CD1784"/>
    <w:rsid w:val="00CD30B5"/>
    <w:rsid w:val="00CD3712"/>
    <w:rsid w:val="00CD43B4"/>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E7F68"/>
    <w:rsid w:val="00CF4A4B"/>
    <w:rsid w:val="00CF6EC7"/>
    <w:rsid w:val="00CF705B"/>
    <w:rsid w:val="00CF74AF"/>
    <w:rsid w:val="00CF7E1A"/>
    <w:rsid w:val="00D00793"/>
    <w:rsid w:val="00D00B6D"/>
    <w:rsid w:val="00D00E1A"/>
    <w:rsid w:val="00D02191"/>
    <w:rsid w:val="00D03818"/>
    <w:rsid w:val="00D038B0"/>
    <w:rsid w:val="00D041AA"/>
    <w:rsid w:val="00D05F20"/>
    <w:rsid w:val="00D07A0A"/>
    <w:rsid w:val="00D11625"/>
    <w:rsid w:val="00D12254"/>
    <w:rsid w:val="00D12A1F"/>
    <w:rsid w:val="00D14065"/>
    <w:rsid w:val="00D14B89"/>
    <w:rsid w:val="00D16258"/>
    <w:rsid w:val="00D16282"/>
    <w:rsid w:val="00D168A7"/>
    <w:rsid w:val="00D17529"/>
    <w:rsid w:val="00D21B85"/>
    <w:rsid w:val="00D231CF"/>
    <w:rsid w:val="00D23334"/>
    <w:rsid w:val="00D23A82"/>
    <w:rsid w:val="00D244FF"/>
    <w:rsid w:val="00D24AC6"/>
    <w:rsid w:val="00D26147"/>
    <w:rsid w:val="00D30658"/>
    <w:rsid w:val="00D31247"/>
    <w:rsid w:val="00D31625"/>
    <w:rsid w:val="00D31B1F"/>
    <w:rsid w:val="00D31F65"/>
    <w:rsid w:val="00D320EB"/>
    <w:rsid w:val="00D33F87"/>
    <w:rsid w:val="00D34420"/>
    <w:rsid w:val="00D34E0E"/>
    <w:rsid w:val="00D35A39"/>
    <w:rsid w:val="00D365AB"/>
    <w:rsid w:val="00D375DF"/>
    <w:rsid w:val="00D41432"/>
    <w:rsid w:val="00D4288E"/>
    <w:rsid w:val="00D42E8A"/>
    <w:rsid w:val="00D44A30"/>
    <w:rsid w:val="00D45FD9"/>
    <w:rsid w:val="00D46126"/>
    <w:rsid w:val="00D50323"/>
    <w:rsid w:val="00D53480"/>
    <w:rsid w:val="00D534A1"/>
    <w:rsid w:val="00D53686"/>
    <w:rsid w:val="00D54B9E"/>
    <w:rsid w:val="00D55B2F"/>
    <w:rsid w:val="00D5663B"/>
    <w:rsid w:val="00D60F13"/>
    <w:rsid w:val="00D613C6"/>
    <w:rsid w:val="00D61984"/>
    <w:rsid w:val="00D61A83"/>
    <w:rsid w:val="00D6367E"/>
    <w:rsid w:val="00D640A6"/>
    <w:rsid w:val="00D6578B"/>
    <w:rsid w:val="00D65D77"/>
    <w:rsid w:val="00D66BF8"/>
    <w:rsid w:val="00D71253"/>
    <w:rsid w:val="00D72847"/>
    <w:rsid w:val="00D72C61"/>
    <w:rsid w:val="00D738D6"/>
    <w:rsid w:val="00D755EB"/>
    <w:rsid w:val="00D7603C"/>
    <w:rsid w:val="00D761F9"/>
    <w:rsid w:val="00D7625B"/>
    <w:rsid w:val="00D76581"/>
    <w:rsid w:val="00D77024"/>
    <w:rsid w:val="00D80779"/>
    <w:rsid w:val="00D8121E"/>
    <w:rsid w:val="00D813DB"/>
    <w:rsid w:val="00D81FC9"/>
    <w:rsid w:val="00D832F1"/>
    <w:rsid w:val="00D83631"/>
    <w:rsid w:val="00D83CCA"/>
    <w:rsid w:val="00D85617"/>
    <w:rsid w:val="00D85E2E"/>
    <w:rsid w:val="00D8617F"/>
    <w:rsid w:val="00D874C1"/>
    <w:rsid w:val="00D87E00"/>
    <w:rsid w:val="00D9037A"/>
    <w:rsid w:val="00D9134D"/>
    <w:rsid w:val="00D915AE"/>
    <w:rsid w:val="00D91731"/>
    <w:rsid w:val="00D91934"/>
    <w:rsid w:val="00D923D5"/>
    <w:rsid w:val="00D924CB"/>
    <w:rsid w:val="00D93176"/>
    <w:rsid w:val="00D94208"/>
    <w:rsid w:val="00D96EA8"/>
    <w:rsid w:val="00D97156"/>
    <w:rsid w:val="00DA0006"/>
    <w:rsid w:val="00DA19A9"/>
    <w:rsid w:val="00DA26D9"/>
    <w:rsid w:val="00DA4361"/>
    <w:rsid w:val="00DA49FE"/>
    <w:rsid w:val="00DA4E01"/>
    <w:rsid w:val="00DA661B"/>
    <w:rsid w:val="00DA7231"/>
    <w:rsid w:val="00DA7A03"/>
    <w:rsid w:val="00DB0CD3"/>
    <w:rsid w:val="00DB1818"/>
    <w:rsid w:val="00DB2F5E"/>
    <w:rsid w:val="00DB4341"/>
    <w:rsid w:val="00DB4BAD"/>
    <w:rsid w:val="00DB4E62"/>
    <w:rsid w:val="00DB5892"/>
    <w:rsid w:val="00DC1E02"/>
    <w:rsid w:val="00DC29BC"/>
    <w:rsid w:val="00DC2DE0"/>
    <w:rsid w:val="00DC309B"/>
    <w:rsid w:val="00DC33E9"/>
    <w:rsid w:val="00DC4DA2"/>
    <w:rsid w:val="00DC6918"/>
    <w:rsid w:val="00DD0000"/>
    <w:rsid w:val="00DD080C"/>
    <w:rsid w:val="00DD0878"/>
    <w:rsid w:val="00DD229F"/>
    <w:rsid w:val="00DD26DE"/>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3BA"/>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5720"/>
    <w:rsid w:val="00E373C2"/>
    <w:rsid w:val="00E37970"/>
    <w:rsid w:val="00E4080C"/>
    <w:rsid w:val="00E42DE9"/>
    <w:rsid w:val="00E441CA"/>
    <w:rsid w:val="00E44529"/>
    <w:rsid w:val="00E448E0"/>
    <w:rsid w:val="00E45A08"/>
    <w:rsid w:val="00E465B3"/>
    <w:rsid w:val="00E46EEE"/>
    <w:rsid w:val="00E477C1"/>
    <w:rsid w:val="00E478B8"/>
    <w:rsid w:val="00E51847"/>
    <w:rsid w:val="00E51AE4"/>
    <w:rsid w:val="00E53125"/>
    <w:rsid w:val="00E553D6"/>
    <w:rsid w:val="00E55DCD"/>
    <w:rsid w:val="00E55F81"/>
    <w:rsid w:val="00E56263"/>
    <w:rsid w:val="00E56467"/>
    <w:rsid w:val="00E6030C"/>
    <w:rsid w:val="00E61FD8"/>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5769"/>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4D49"/>
    <w:rsid w:val="00EB56BC"/>
    <w:rsid w:val="00EB56FB"/>
    <w:rsid w:val="00EB62AB"/>
    <w:rsid w:val="00EB6886"/>
    <w:rsid w:val="00EB75D1"/>
    <w:rsid w:val="00EB7C47"/>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3A02"/>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EF763E"/>
    <w:rsid w:val="00F009E1"/>
    <w:rsid w:val="00F01685"/>
    <w:rsid w:val="00F02090"/>
    <w:rsid w:val="00F025A2"/>
    <w:rsid w:val="00F02F73"/>
    <w:rsid w:val="00F03306"/>
    <w:rsid w:val="00F03F50"/>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0EEF"/>
    <w:rsid w:val="00F2138C"/>
    <w:rsid w:val="00F2143C"/>
    <w:rsid w:val="00F21CDE"/>
    <w:rsid w:val="00F22859"/>
    <w:rsid w:val="00F22EC7"/>
    <w:rsid w:val="00F23059"/>
    <w:rsid w:val="00F2306E"/>
    <w:rsid w:val="00F23BBF"/>
    <w:rsid w:val="00F26C0D"/>
    <w:rsid w:val="00F26EEA"/>
    <w:rsid w:val="00F31B74"/>
    <w:rsid w:val="00F3314B"/>
    <w:rsid w:val="00F34756"/>
    <w:rsid w:val="00F35421"/>
    <w:rsid w:val="00F35B87"/>
    <w:rsid w:val="00F35F68"/>
    <w:rsid w:val="00F36280"/>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997"/>
    <w:rsid w:val="00F71FBD"/>
    <w:rsid w:val="00F72E22"/>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17FC"/>
    <w:rsid w:val="00FD359B"/>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5"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uiPriority w:val="39"/>
    <w:rsid w:val="00175499"/>
    <w:pPr>
      <w:ind w:left="1418" w:hanging="1418"/>
    </w:pPr>
  </w:style>
  <w:style w:type="paragraph" w:styleId="TOC8">
    <w:name w:val="toc 8"/>
    <w:basedOn w:val="TOC1"/>
    <w:uiPriority w:val="39"/>
    <w:rsid w:val="00175499"/>
    <w:pPr>
      <w:spacing w:before="180"/>
      <w:ind w:left="2693" w:hanging="2693"/>
    </w:pPr>
    <w:rPr>
      <w:b/>
    </w:rPr>
  </w:style>
  <w:style w:type="paragraph" w:styleId="TOC1">
    <w:name w:val="toc 1"/>
    <w:uiPriority w:val="39"/>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5499"/>
    <w:pPr>
      <w:ind w:left="1701" w:hanging="1701"/>
    </w:pPr>
  </w:style>
  <w:style w:type="paragraph" w:styleId="TOC4">
    <w:name w:val="toc 4"/>
    <w:basedOn w:val="TOC3"/>
    <w:uiPriority w:val="39"/>
    <w:rsid w:val="00175499"/>
    <w:pPr>
      <w:ind w:left="1418" w:hanging="1418"/>
    </w:pPr>
  </w:style>
  <w:style w:type="paragraph" w:styleId="TOC3">
    <w:name w:val="toc 3"/>
    <w:basedOn w:val="TOC2"/>
    <w:uiPriority w:val="39"/>
    <w:rsid w:val="00175499"/>
    <w:pPr>
      <w:ind w:left="1134" w:hanging="1134"/>
    </w:pPr>
  </w:style>
  <w:style w:type="paragraph" w:styleId="TOC2">
    <w:name w:val="toc 2"/>
    <w:basedOn w:val="TOC1"/>
    <w:uiPriority w:val="39"/>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uiPriority w:val="39"/>
    <w:rsid w:val="00175499"/>
    <w:pPr>
      <w:ind w:left="1985" w:hanging="1985"/>
    </w:pPr>
  </w:style>
  <w:style w:type="paragraph" w:styleId="TOC7">
    <w:name w:val="toc 7"/>
    <w:basedOn w:val="TOC6"/>
    <w:next w:val="Normal"/>
    <w:uiPriority w:val="39"/>
    <w:rsid w:val="00175499"/>
    <w:pPr>
      <w:ind w:left="2268" w:hanging="2268"/>
    </w:pPr>
  </w:style>
  <w:style w:type="paragraph" w:customStyle="1" w:styleId="EditorsNote">
    <w:name w:val="Editor's Note"/>
    <w:basedOn w:val="NO"/>
    <w:link w:val="EditorsNoteChar"/>
    <w:rsid w:val="00175499"/>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 w:type="paragraph" w:styleId="Header">
    <w:name w:val="header"/>
    <w:basedOn w:val="Normal"/>
    <w:link w:val="HeaderChar"/>
    <w:rsid w:val="00D365AB"/>
    <w:pPr>
      <w:tabs>
        <w:tab w:val="center" w:pos="4513"/>
        <w:tab w:val="right" w:pos="9026"/>
      </w:tabs>
      <w:spacing w:after="0"/>
    </w:pPr>
  </w:style>
  <w:style w:type="character" w:customStyle="1" w:styleId="HeaderChar">
    <w:name w:val="Header Char"/>
    <w:basedOn w:val="DefaultParagraphFont"/>
    <w:link w:val="Header"/>
    <w:rsid w:val="00D365AB"/>
  </w:style>
  <w:style w:type="paragraph" w:styleId="Footer">
    <w:name w:val="footer"/>
    <w:basedOn w:val="Normal"/>
    <w:link w:val="FooterChar"/>
    <w:qFormat/>
    <w:rsid w:val="00D365AB"/>
    <w:pPr>
      <w:tabs>
        <w:tab w:val="center" w:pos="4513"/>
        <w:tab w:val="right" w:pos="9026"/>
      </w:tabs>
      <w:spacing w:after="0"/>
      <w:jc w:val="center"/>
    </w:pPr>
    <w:rPr>
      <w:rFonts w:ascii="Arial" w:hAnsi="Arial"/>
      <w:b/>
      <w:i/>
      <w:sz w:val="18"/>
    </w:rPr>
  </w:style>
  <w:style w:type="character" w:customStyle="1" w:styleId="FooterChar">
    <w:name w:val="Footer Char"/>
    <w:basedOn w:val="DefaultParagraphFont"/>
    <w:link w:val="Footer"/>
    <w:qFormat/>
    <w:rsid w:val="00D365AB"/>
    <w:rPr>
      <w:rFonts w:ascii="Arial" w:hAnsi="Arial"/>
      <w:b/>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1.vsd"/><Relationship Id="rId89" Type="http://schemas.openxmlformats.org/officeDocument/2006/relationships/image" Target="media/image41.emf"/><Relationship Id="rId112" Type="http://schemas.openxmlformats.org/officeDocument/2006/relationships/oleObject" Target="embeddings/Microsoft_Visio_2003-2010_Drawing12.vsd"/><Relationship Id="rId133" Type="http://schemas.openxmlformats.org/officeDocument/2006/relationships/oleObject" Target="embeddings/oleObject11.bin"/><Relationship Id="rId138" Type="http://schemas.openxmlformats.org/officeDocument/2006/relationships/footer" Target="footer3.xml"/><Relationship Id="rId16" Type="http://schemas.openxmlformats.org/officeDocument/2006/relationships/package" Target="embeddings/Microsoft_Visio_Drawing1.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header" Target="header1.xml"/><Relationship Id="rId128" Type="http://schemas.openxmlformats.org/officeDocument/2006/relationships/oleObject" Target="embeddings/oleObject9.bin"/><Relationship Id="rId5" Type="http://schemas.openxmlformats.org/officeDocument/2006/relationships/settings" Target="settings.xml"/><Relationship Id="rId90" Type="http://schemas.openxmlformats.org/officeDocument/2006/relationships/oleObject" Target="embeddings/Microsoft_Visio_2003-2010_Drawing4.vsd"/><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6.bin"/><Relationship Id="rId134" Type="http://schemas.openxmlformats.org/officeDocument/2006/relationships/oleObject" Target="embeddings/oleObject12.bin"/><Relationship Id="rId13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80" Type="http://schemas.openxmlformats.org/officeDocument/2006/relationships/oleObject" Target="embeddings/oleObject1.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bin"/><Relationship Id="rId121" Type="http://schemas.openxmlformats.org/officeDocument/2006/relationships/image" Target="media/image58.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32.vsdx"/><Relationship Id="rId116" Type="http://schemas.openxmlformats.org/officeDocument/2006/relationships/oleObject" Target="embeddings/oleObject5.bin"/><Relationship Id="rId124" Type="http://schemas.openxmlformats.org/officeDocument/2006/relationships/image" Target="media/image59.png"/><Relationship Id="rId129" Type="http://schemas.openxmlformats.org/officeDocument/2006/relationships/image" Target="media/image63.wmf"/><Relationship Id="rId137" Type="http://schemas.openxmlformats.org/officeDocument/2006/relationships/header" Target="header3.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image" Target="media/image65.wmf"/><Relationship Id="rId14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0.vsd"/><Relationship Id="rId114" Type="http://schemas.openxmlformats.org/officeDocument/2006/relationships/image" Target="media/image54.emf"/><Relationship Id="rId119" Type="http://schemas.openxmlformats.org/officeDocument/2006/relationships/image" Target="media/image57.e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vsd"/><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oleObject" Target="embeddings/Microsoft_Visio_2003-2010_Drawing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8.bin"/><Relationship Id="rId130" Type="http://schemas.openxmlformats.org/officeDocument/2006/relationships/oleObject" Target="embeddings/oleObject10.bin"/><Relationship Id="rId135"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oleObject" Target="embeddings/Microsoft_Visio_2003-2010_Drawing9.vsd"/><Relationship Id="rId120" Type="http://schemas.openxmlformats.org/officeDocument/2006/relationships/oleObject" Target="embeddings/oleObject7.bin"/><Relationship Id="rId125" Type="http://schemas.openxmlformats.org/officeDocument/2006/relationships/image" Target="media/image60.png"/><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oleObject" Target="embeddings/Microsoft_Visio_2003-2010_Drawing11.vsd"/><Relationship Id="rId115" Type="http://schemas.openxmlformats.org/officeDocument/2006/relationships/image" Target="media/image55.emf"/><Relationship Id="rId131" Type="http://schemas.openxmlformats.org/officeDocument/2006/relationships/image" Target="media/image64.png"/><Relationship Id="rId136" Type="http://schemas.openxmlformats.org/officeDocument/2006/relationships/footer" Target="footer2.xml"/><Relationship Id="rId61" Type="http://schemas.openxmlformats.org/officeDocument/2006/relationships/image" Target="media/image27.emf"/><Relationship Id="rId82" Type="http://schemas.openxmlformats.org/officeDocument/2006/relationships/oleObject" Target="embeddings/oleObject2.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oleObject" Target="embeddings/oleObject4.bin"/><Relationship Id="rId105" Type="http://schemas.openxmlformats.org/officeDocument/2006/relationships/image" Target="media/image49.emf"/><Relationship Id="rId126" Type="http://schemas.openxmlformats.org/officeDocument/2006/relationships/image" Target="media/image6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26</Pages>
  <Words>135181</Words>
  <Characters>770535</Characters>
  <Application>Microsoft Office Word</Application>
  <DocSecurity>0</DocSecurity>
  <Lines>6421</Lines>
  <Paragraphs>1807</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903909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MCC</cp:lastModifiedBy>
  <cp:revision>7</cp:revision>
  <dcterms:created xsi:type="dcterms:W3CDTF">2024-08-30T14:02:00Z</dcterms:created>
  <dcterms:modified xsi:type="dcterms:W3CDTF">2024-09-04T07:43:00Z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